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docMetadata/LabelInfo.xml" ContentType="application/vnd.ms-office.classificationlabel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D4107" w14:textId="77777777" w:rsidR="000D77DB" w:rsidRPr="007A168E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bookmarkStart w:id="0" w:name="_GoBack"/>
      <w:bookmarkEnd w:id="0"/>
      <w:r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1CE45D79" w14:textId="77777777" w:rsidR="000D77DB" w:rsidRPr="007A168E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332FC225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C82E18" w:rsidRPr="007A168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21C4B" w:rsidRPr="007A168E">
        <w:rPr>
          <w:rFonts w:asciiTheme="majorBidi" w:hAnsiTheme="majorBidi" w:cstheme="majorBidi"/>
          <w:sz w:val="30"/>
          <w:szCs w:val="30"/>
          <w:cs/>
        </w:rPr>
        <w:tab/>
      </w:r>
    </w:p>
    <w:p w14:paraId="7027B9F6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F15FEDD" w14:textId="66502C0C" w:rsidR="003776E4" w:rsidRPr="007A168E" w:rsidRDefault="00F005D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A85BB1D" w14:textId="7F66C281" w:rsidR="004338DF" w:rsidRPr="004338DF" w:rsidRDefault="004A5110" w:rsidP="004338DF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ย่อย</w:t>
      </w:r>
      <w:r w:rsidR="004338DF">
        <w:rPr>
          <w:rFonts w:asciiTheme="majorBidi" w:hAnsiTheme="majorBidi" w:cstheme="majorBidi"/>
          <w:sz w:val="30"/>
          <w:szCs w:val="30"/>
        </w:rPr>
        <w:t xml:space="preserve"> 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B6039" w:rsidRPr="007A168E">
        <w:rPr>
          <w:rFonts w:asciiTheme="majorBidi" w:hAnsiTheme="majorBidi" w:cstheme="majorBidi"/>
          <w:sz w:val="30"/>
          <w:szCs w:val="30"/>
          <w:cs/>
        </w:rPr>
        <w:t>ร่วม</w:t>
      </w:r>
      <w:r w:rsidR="004338DF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7ED4F3D8" w14:textId="0A82DEFC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59B10F29" w14:textId="574C933F" w:rsidR="00AA6339" w:rsidRPr="00AA6339" w:rsidRDefault="00AA6339" w:rsidP="00AA633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4F9A0FF5" w14:textId="0DB2BB60" w:rsidR="00445961" w:rsidRPr="007A168E" w:rsidRDefault="00445961" w:rsidP="00445961">
      <w:pPr>
        <w:numPr>
          <w:ilvl w:val="0"/>
          <w:numId w:val="3"/>
        </w:numPr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หุ้นกู้</w:t>
      </w:r>
    </w:p>
    <w:p w14:paraId="442FF74E" w14:textId="77777777" w:rsidR="00922ADE" w:rsidRPr="007A168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ส่วนง</w:t>
      </w:r>
      <w:r w:rsidR="003776E4" w:rsidRPr="007A168E">
        <w:rPr>
          <w:rFonts w:asciiTheme="majorBidi" w:hAnsiTheme="majorBidi" w:cstheme="majorBidi"/>
          <w:sz w:val="30"/>
          <w:szCs w:val="30"/>
          <w:cs/>
        </w:rPr>
        <w:t>าน</w:t>
      </w:r>
      <w:r w:rsidR="00415593" w:rsidRPr="007A168E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="008808ED" w:rsidRPr="007A168E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55E1E579" w14:textId="2F60F384" w:rsidR="005D37F7" w:rsidRDefault="005D37F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1E56EDF8" w14:textId="30E023F8" w:rsidR="00A31275" w:rsidRDefault="00A3127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1EBD588B" w14:textId="77777777" w:rsidR="008808ED" w:rsidRPr="007A168E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60FA7EEC" w14:textId="0AEFFDD9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04E406F2" w14:textId="6D63EED8" w:rsidR="003776E4" w:rsidRPr="00FF0E55" w:rsidRDefault="000E3CA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FF0E55">
        <w:rPr>
          <w:rFonts w:asciiTheme="majorBidi" w:hAnsiTheme="majorBidi" w:cstheme="majorBidi" w:hint="cs"/>
          <w:sz w:val="30"/>
          <w:szCs w:val="30"/>
          <w:cs/>
        </w:rPr>
        <w:t>คดีฟ้องร้อง</w:t>
      </w:r>
    </w:p>
    <w:p w14:paraId="0F8019B0" w14:textId="6829B8BA" w:rsidR="0051124D" w:rsidRDefault="0051124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เรื่องอื่น</w:t>
      </w:r>
    </w:p>
    <w:p w14:paraId="6BBD3AF0" w14:textId="77777777" w:rsidR="00B05D43" w:rsidRPr="00612437" w:rsidRDefault="00B05D43" w:rsidP="00B05D43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612437">
        <w:rPr>
          <w:rFonts w:asciiTheme="majorBidi" w:hAnsiTheme="majorBidi"/>
          <w:sz w:val="30"/>
          <w:szCs w:val="30"/>
          <w:cs/>
        </w:rPr>
        <w:t>เหตุการณ์ภายหลังรอบระยะเวลารายงาน</w:t>
      </w:r>
    </w:p>
    <w:p w14:paraId="0F7A774C" w14:textId="77777777" w:rsidR="00B05D43" w:rsidRDefault="00B05D43" w:rsidP="00B05D43">
      <w:pPr>
        <w:spacing w:line="240" w:lineRule="auto"/>
        <w:ind w:left="1555"/>
        <w:rPr>
          <w:rFonts w:asciiTheme="majorBidi" w:hAnsiTheme="majorBidi" w:cstheme="majorBidi"/>
          <w:sz w:val="30"/>
          <w:szCs w:val="30"/>
        </w:rPr>
      </w:pPr>
    </w:p>
    <w:p w14:paraId="7E8C9E43" w14:textId="77777777" w:rsidR="00671861" w:rsidRPr="007A168E" w:rsidRDefault="00671861" w:rsidP="00527CA1">
      <w:pPr>
        <w:pStyle w:val="Bo-C1Content"/>
        <w:rPr>
          <w:rFonts w:asciiTheme="majorBidi" w:hAnsiTheme="majorBidi" w:cstheme="majorBidi"/>
        </w:rPr>
      </w:pPr>
    </w:p>
    <w:p w14:paraId="59E5A1D5" w14:textId="3FBE31E3" w:rsidR="007B2482" w:rsidRPr="007A168E" w:rsidRDefault="000D77DB" w:rsidP="00FC2922">
      <w:pPr>
        <w:pStyle w:val="Bo-C1Content"/>
        <w:ind w:left="0" w:firstLine="547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br w:type="page"/>
      </w:r>
      <w:r w:rsidR="00203EEF" w:rsidRPr="007A168E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="00203EEF" w:rsidRPr="007A168E">
        <w:rPr>
          <w:rFonts w:asciiTheme="majorBidi" w:hAnsiTheme="majorBidi" w:cstheme="majorBidi"/>
          <w:cs/>
        </w:rPr>
        <w:t>นี้</w:t>
      </w:r>
    </w:p>
    <w:p w14:paraId="597E556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E9F0EE8" w14:textId="4F97E988" w:rsidR="007B2482" w:rsidRPr="007A168E" w:rsidRDefault="00203EEF" w:rsidP="009B7A42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</w:rPr>
        <w:t>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Pr="007A168E">
        <w:rPr>
          <w:rFonts w:asciiTheme="majorBidi" w:hAnsiTheme="majorBidi" w:cstheme="majorBidi"/>
          <w:cs/>
        </w:rPr>
        <w:t xml:space="preserve">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 </w:t>
      </w:r>
      <w:r w:rsidR="007C3F7F">
        <w:rPr>
          <w:rFonts w:asciiTheme="majorBidi" w:hAnsiTheme="majorBidi" w:cstheme="majorBidi"/>
          <w:lang w:val="en-US"/>
        </w:rPr>
        <w:t>13</w:t>
      </w:r>
      <w:r w:rsidR="009806BF">
        <w:rPr>
          <w:rFonts w:asciiTheme="majorBidi" w:hAnsiTheme="majorBidi" w:cstheme="majorBidi"/>
          <w:lang w:val="en-US"/>
        </w:rPr>
        <w:t xml:space="preserve"> </w:t>
      </w:r>
      <w:r w:rsidR="00B81152">
        <w:rPr>
          <w:rFonts w:asciiTheme="majorBidi" w:hAnsiTheme="majorBidi" w:cstheme="majorBidi" w:hint="cs"/>
          <w:cs/>
          <w:lang w:val="en-US"/>
        </w:rPr>
        <w:t>พฤศจิกายน</w:t>
      </w:r>
      <w:r w:rsidR="002434FD" w:rsidRPr="00A36E86">
        <w:rPr>
          <w:rFonts w:asciiTheme="majorBidi" w:hAnsiTheme="majorBidi" w:cstheme="majorBidi" w:hint="cs"/>
          <w:cs/>
          <w:lang w:val="en-US"/>
        </w:rPr>
        <w:t xml:space="preserve"> </w:t>
      </w:r>
      <w:r w:rsidR="007C3F7F">
        <w:rPr>
          <w:rFonts w:asciiTheme="majorBidi" w:hAnsiTheme="majorBidi" w:cstheme="majorBidi"/>
          <w:lang w:val="en-US"/>
        </w:rPr>
        <w:t>2568</w:t>
      </w:r>
    </w:p>
    <w:p w14:paraId="170BC6DB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22025EAB" w14:textId="77777777" w:rsidR="007B2482" w:rsidRPr="007A168E" w:rsidRDefault="007B2482" w:rsidP="00DB700D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เกณฑ์การจัดทำงบการเงิน</w:t>
      </w:r>
      <w:r w:rsidR="00F53050" w:rsidRPr="007A168E">
        <w:rPr>
          <w:rFonts w:asciiTheme="majorBidi" w:hAnsiTheme="majorBidi" w:cstheme="majorBidi"/>
          <w:cs/>
        </w:rPr>
        <w:t>ระหว่างกาล</w:t>
      </w:r>
    </w:p>
    <w:p w14:paraId="4FF6841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0FEB45" w14:textId="1D2ECF7F" w:rsidR="007B2482" w:rsidRPr="00ED11C5" w:rsidRDefault="00EB766D">
      <w:pPr>
        <w:tabs>
          <w:tab w:val="left" w:pos="70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7C3F7F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7A16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C3F7F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7C3F7F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</w:p>
    <w:p w14:paraId="5E6352AE" w14:textId="5893DA83" w:rsidR="00EB766D" w:rsidRPr="007A168E" w:rsidRDefault="00EB766D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B32BFB6" w14:textId="1653FF73" w:rsidR="00EB766D" w:rsidRPr="007A168E" w:rsidRDefault="00EB766D" w:rsidP="00EB766D">
      <w:pPr>
        <w:pStyle w:val="Ang15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="00FF0855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C3F7F">
        <w:rPr>
          <w:rFonts w:asciiTheme="majorBidi" w:hAnsiTheme="majorBidi" w:cstheme="majorBidi"/>
          <w:lang w:val="en-US"/>
        </w:rPr>
        <w:t>31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ธันวาคม </w:t>
      </w:r>
      <w:r w:rsidR="007C3F7F">
        <w:rPr>
          <w:rFonts w:asciiTheme="majorBidi" w:hAnsiTheme="majorBidi" w:cstheme="majorBidi"/>
          <w:lang w:val="en-US"/>
        </w:rPr>
        <w:t>2567</w:t>
      </w:r>
    </w:p>
    <w:p w14:paraId="25874DD0" w14:textId="645BC157" w:rsidR="00F47DB8" w:rsidRPr="007A168E" w:rsidRDefault="00F47DB8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918C21F" w14:textId="77777777" w:rsidR="004B6888" w:rsidRPr="007A168E" w:rsidRDefault="004B6888" w:rsidP="00621F7F">
      <w:pPr>
        <w:pStyle w:val="Caption"/>
        <w:ind w:hanging="900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45DC11D4" w14:textId="77777777" w:rsidR="004B6888" w:rsidRPr="007A168E" w:rsidRDefault="004B6888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6A4C184" w14:textId="2DCECDB4" w:rsidR="00F91B1B" w:rsidRPr="007A168E" w:rsidRDefault="00EA4D1F" w:rsidP="00AE1428">
      <w:pPr>
        <w:pStyle w:val="Bo-Blankline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168E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2434F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434FD"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="005556C1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มีการเปลี่ยนแปลงอย่างมีสาระสำคัญ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>ได้เปิดเผยใน</w:t>
      </w:r>
      <w:r w:rsidR="000E3CA7">
        <w:rPr>
          <w:rFonts w:asciiTheme="majorBidi" w:hAnsiTheme="majorBidi" w:cstheme="majorBidi"/>
          <w:b/>
          <w:sz w:val="30"/>
          <w:szCs w:val="30"/>
          <w:cs/>
        </w:rPr>
        <w:br/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หมายเหตุข้อ </w:t>
      </w:r>
      <w:r w:rsidR="007C3F7F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</w:t>
      </w:r>
      <w:r w:rsidR="00FF0855">
        <w:rPr>
          <w:rFonts w:asciiTheme="majorBidi" w:hAnsiTheme="majorBidi"/>
          <w:b/>
          <w:sz w:val="30"/>
          <w:szCs w:val="30"/>
        </w:rPr>
        <w:br/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19A0B414" w14:textId="77777777" w:rsidR="00EA4D1F" w:rsidRPr="000C01CD" w:rsidRDefault="00EA4D1F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C41FAB9" w14:textId="77777777" w:rsidR="0094537C" w:rsidRPr="007A168E" w:rsidRDefault="0094537C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73"/>
        <w:gridCol w:w="1080"/>
        <w:gridCol w:w="270"/>
        <w:gridCol w:w="1080"/>
        <w:gridCol w:w="270"/>
        <w:gridCol w:w="1080"/>
      </w:tblGrid>
      <w:tr w:rsidR="00B21B82" w:rsidRPr="007A168E" w14:paraId="581F514B" w14:textId="77777777" w:rsidTr="003037EF">
        <w:trPr>
          <w:tblHeader/>
        </w:trPr>
        <w:tc>
          <w:tcPr>
            <w:tcW w:w="4137" w:type="dxa"/>
          </w:tcPr>
          <w:p w14:paraId="25BFACDE" w14:textId="77777777" w:rsidR="00B21B82" w:rsidRPr="007A168E" w:rsidRDefault="00B21B82" w:rsidP="002321E2">
            <w:pPr>
              <w:spacing w:line="380" w:lineRule="exact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</w:rPr>
              <w:lastRenderedPageBreak/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3" w:type="dxa"/>
            <w:gridSpan w:val="3"/>
          </w:tcPr>
          <w:p w14:paraId="45578642" w14:textId="77777777" w:rsidR="00B21B82" w:rsidRPr="007A168E" w:rsidRDefault="00B21B82" w:rsidP="002321E2">
            <w:pPr>
              <w:spacing w:line="380" w:lineRule="exac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C66200" w14:textId="77777777" w:rsidR="00B21B82" w:rsidRPr="007A168E" w:rsidRDefault="00B21B82" w:rsidP="002321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AA738A" w14:textId="77777777" w:rsidR="00B21B82" w:rsidRPr="007A168E" w:rsidRDefault="00B21B82" w:rsidP="002321E2">
            <w:pPr>
              <w:spacing w:line="380" w:lineRule="exac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3FE" w:rsidRPr="007A168E" w14:paraId="345C7EFF" w14:textId="77777777" w:rsidTr="003037EF">
        <w:trPr>
          <w:tblHeader/>
        </w:trPr>
        <w:tc>
          <w:tcPr>
            <w:tcW w:w="4137" w:type="dxa"/>
          </w:tcPr>
          <w:p w14:paraId="447E941F" w14:textId="2AFA1C7A" w:rsidR="007A03FE" w:rsidRPr="00FA644B" w:rsidRDefault="007A03FE" w:rsidP="007A03F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C7A59" w:rsidRPr="00FC7A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 w:rsidR="007C3F7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FC7A59" w:rsidRPr="00FC7A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</w:tcPr>
          <w:p w14:paraId="470535FD" w14:textId="623E16A9" w:rsidR="007A03FE" w:rsidRPr="007A168E" w:rsidRDefault="007C3F7F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3" w:type="dxa"/>
          </w:tcPr>
          <w:p w14:paraId="2DF504C0" w14:textId="77777777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40B6C" w14:textId="34728498" w:rsidR="007A03FE" w:rsidRPr="007A168E" w:rsidRDefault="007C3F7F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1AF707A0" w14:textId="77777777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EC535A" w14:textId="063AA77D" w:rsidR="007A03FE" w:rsidRPr="007A168E" w:rsidRDefault="007C3F7F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32466F73" w14:textId="77777777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E5AC1" w14:textId="751EFF4F" w:rsidR="007A03FE" w:rsidRPr="007A168E" w:rsidRDefault="007C3F7F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B21B82" w:rsidRPr="007A168E" w14:paraId="1DD3A66E" w14:textId="77777777" w:rsidTr="003037EF">
        <w:trPr>
          <w:tblHeader/>
        </w:trPr>
        <w:tc>
          <w:tcPr>
            <w:tcW w:w="4137" w:type="dxa"/>
          </w:tcPr>
          <w:p w14:paraId="5B80D128" w14:textId="77777777" w:rsidR="00B21B82" w:rsidRPr="007A168E" w:rsidRDefault="00B21B82" w:rsidP="002321E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</w:tcPr>
          <w:p w14:paraId="77E4C12C" w14:textId="77777777" w:rsidR="00B21B82" w:rsidRPr="007A168E" w:rsidRDefault="00B21B82" w:rsidP="002321E2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806BF" w:rsidRPr="007A168E" w14:paraId="67B7BF0D" w14:textId="77777777" w:rsidTr="003037EF">
        <w:tc>
          <w:tcPr>
            <w:tcW w:w="4137" w:type="dxa"/>
          </w:tcPr>
          <w:p w14:paraId="5BA47DBC" w14:textId="22EA8220" w:rsidR="009806BF" w:rsidRPr="007A168E" w:rsidRDefault="009806BF" w:rsidP="009806B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07882D7" w14:textId="77777777" w:rsidR="009806BF" w:rsidRPr="007A168E" w:rsidRDefault="009806BF" w:rsidP="009806BF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A406160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46F99" w14:textId="77777777" w:rsidR="009806BF" w:rsidRPr="007A168E" w:rsidRDefault="009806BF" w:rsidP="009806BF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A249D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7B6151" w14:textId="77777777" w:rsidR="009806BF" w:rsidRPr="007A168E" w:rsidRDefault="009806B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148CE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62BB48" w14:textId="77777777" w:rsidR="009806BF" w:rsidRPr="007A168E" w:rsidRDefault="009806B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3EFD" w:rsidRPr="007A168E" w14:paraId="1E742788" w14:textId="77777777" w:rsidTr="003037EF">
        <w:tc>
          <w:tcPr>
            <w:tcW w:w="4137" w:type="dxa"/>
          </w:tcPr>
          <w:p w14:paraId="0F294658" w14:textId="152BD76E" w:rsidR="00D53EFD" w:rsidRPr="007A168E" w:rsidRDefault="00D53EFD" w:rsidP="00D53EF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D7C51AB" w14:textId="0ACA7CA3" w:rsidR="00D53EFD" w:rsidRPr="007A168E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555F3B2" w14:textId="77777777" w:rsidR="00D53EFD" w:rsidRPr="007A168E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2E70E" w14:textId="2B7C19B0" w:rsidR="00D53EFD" w:rsidRPr="004E4BEA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16D370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A30E1" w14:textId="596D9D72" w:rsidR="00D53EFD" w:rsidRPr="003037E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80202" w:rsidRPr="00303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895</w:t>
            </w:r>
            <w:r w:rsidR="00A80202" w:rsidRPr="00303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270" w:type="dxa"/>
          </w:tcPr>
          <w:p w14:paraId="3BF1DC43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9BDCD8" w14:textId="6E76C710" w:rsidR="00D53EFD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53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 w:rsidR="00D53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</w:tr>
      <w:tr w:rsidR="00D53EFD" w:rsidRPr="007A168E" w14:paraId="6D3FAE47" w14:textId="77777777" w:rsidTr="003037EF">
        <w:tc>
          <w:tcPr>
            <w:tcW w:w="4137" w:type="dxa"/>
          </w:tcPr>
          <w:p w14:paraId="691D56CF" w14:textId="2EB3498D" w:rsidR="00D53EFD" w:rsidRPr="007A168E" w:rsidRDefault="00D53EFD" w:rsidP="00D53EF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</w:tcPr>
          <w:p w14:paraId="25982B34" w14:textId="151C23B4" w:rsidR="00D53EFD" w:rsidRPr="007A168E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9BE21DC" w14:textId="77777777" w:rsidR="00D53EFD" w:rsidRPr="007A168E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5E90F" w14:textId="33DF0450" w:rsidR="00D53EFD" w:rsidRPr="004E4BEA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6AD31E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320AAE" w14:textId="19DD877B" w:rsidR="00D53EFD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="00A802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270" w:type="dxa"/>
          </w:tcPr>
          <w:p w14:paraId="1AD07474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10454E" w14:textId="6BCF63AA" w:rsidR="00D53EFD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="00D53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D53EFD" w:rsidRPr="007A168E" w14:paraId="65A0032B" w14:textId="77777777" w:rsidTr="003037EF">
        <w:tc>
          <w:tcPr>
            <w:tcW w:w="4137" w:type="dxa"/>
          </w:tcPr>
          <w:p w14:paraId="3F0DDE0B" w14:textId="00023B1C" w:rsidR="00D53EFD" w:rsidRPr="007A168E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080" w:type="dxa"/>
          </w:tcPr>
          <w:p w14:paraId="120C1667" w14:textId="7392637D" w:rsidR="00D53EFD" w:rsidRPr="007A168E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4C42F0D" w14:textId="77777777" w:rsidR="00D53EFD" w:rsidRPr="007A168E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E0A6C" w14:textId="7CA02D43" w:rsidR="00D53EFD" w:rsidRPr="004E4BEA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F29F16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CDDE45" w14:textId="2C414A74" w:rsidR="00D53EFD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  <w:r w:rsidR="00A802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270" w:type="dxa"/>
          </w:tcPr>
          <w:p w14:paraId="37D4B749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84A87" w14:textId="1EF8CF8E" w:rsidR="00D53EFD" w:rsidRPr="003037E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</w:t>
            </w:r>
            <w:r w:rsidR="00D53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  <w:tr w:rsidR="00D53EFD" w:rsidRPr="007A168E" w14:paraId="389DF771" w14:textId="77777777" w:rsidTr="003037EF">
        <w:tc>
          <w:tcPr>
            <w:tcW w:w="4137" w:type="dxa"/>
          </w:tcPr>
          <w:p w14:paraId="46A678A4" w14:textId="1E90763D" w:rsidR="00D53EFD" w:rsidRPr="007A168E" w:rsidRDefault="00D53EFD" w:rsidP="00D53EF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080" w:type="dxa"/>
          </w:tcPr>
          <w:p w14:paraId="7B6EF441" w14:textId="51FFADF7" w:rsidR="00D53EFD" w:rsidRPr="007A168E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A9D6928" w14:textId="77777777" w:rsidR="00D53EFD" w:rsidRPr="007A168E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D81400" w14:textId="0BD61ECC" w:rsidR="00D53EFD" w:rsidRPr="004E4BEA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841022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6B8A71" w14:textId="79B3957C" w:rsidR="00D53EFD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802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  <w:r w:rsidR="00A802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44AB03B1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B973D7" w14:textId="15FE0F99" w:rsidR="00D53EFD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53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781</w:t>
            </w:r>
            <w:r w:rsidR="00D53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</w:tr>
      <w:tr w:rsidR="00D53EFD" w:rsidRPr="007A168E" w14:paraId="2912D3EE" w14:textId="77777777" w:rsidTr="003037EF">
        <w:tc>
          <w:tcPr>
            <w:tcW w:w="4137" w:type="dxa"/>
          </w:tcPr>
          <w:p w14:paraId="1F2A791A" w14:textId="63CA9A61" w:rsidR="00D53EFD" w:rsidRPr="007A168E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080" w:type="dxa"/>
          </w:tcPr>
          <w:p w14:paraId="3B74A620" w14:textId="58C1CACD" w:rsidR="00D53EFD" w:rsidRPr="007A168E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515DEA3" w14:textId="77777777" w:rsidR="00D53EFD" w:rsidRPr="007A168E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0AD1DB" w14:textId="2A006CC6" w:rsidR="00D53EFD" w:rsidRPr="004E4BEA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192B4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05DC8E" w14:textId="4919E21C" w:rsidR="00D53EFD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802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70" w:type="dxa"/>
          </w:tcPr>
          <w:p w14:paraId="3BEB1345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4F162F" w14:textId="08AA5BBC" w:rsidR="00D53EFD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D53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</w:tr>
      <w:tr w:rsidR="00D53EFD" w:rsidRPr="007A168E" w14:paraId="78E851D9" w14:textId="77777777" w:rsidTr="003037EF">
        <w:tc>
          <w:tcPr>
            <w:tcW w:w="4137" w:type="dxa"/>
          </w:tcPr>
          <w:p w14:paraId="5259168B" w14:textId="5D47FA96" w:rsidR="00D53EFD" w:rsidRPr="007A168E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080" w:type="dxa"/>
          </w:tcPr>
          <w:p w14:paraId="3EC2BE78" w14:textId="1D8DEDCC" w:rsidR="00D53EFD" w:rsidRPr="007A168E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011D19E" w14:textId="77777777" w:rsidR="00D53EFD" w:rsidRPr="007A168E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373F0" w14:textId="25F2E52F" w:rsidR="00D53EFD" w:rsidRPr="004E4BEA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39A59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653235" w14:textId="30143809" w:rsidR="00D53EFD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802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5743E7FB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276205" w14:textId="185565B4" w:rsidR="00D53EFD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53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</w:tr>
      <w:tr w:rsidR="00D53EFD" w:rsidRPr="007A168E" w14:paraId="3275DE39" w14:textId="77777777" w:rsidTr="003037EF">
        <w:tc>
          <w:tcPr>
            <w:tcW w:w="4137" w:type="dxa"/>
          </w:tcPr>
          <w:p w14:paraId="0398F197" w14:textId="1C935B85" w:rsidR="00D53EFD" w:rsidRPr="007A168E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D78D5CB" w14:textId="68E85DFC" w:rsidR="00D53EFD" w:rsidRPr="002F0051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FAE9F78" w14:textId="77777777" w:rsidR="00D53EFD" w:rsidRPr="007A168E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288674" w14:textId="59A4C1C1" w:rsidR="00D53EFD" w:rsidRPr="004E4BEA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BACB0A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0BE945" w14:textId="5E8901A3" w:rsidR="00D53EFD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928</w:t>
            </w:r>
            <w:r w:rsidR="00A802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1B00BD1B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6381C4" w14:textId="03E83E44" w:rsidR="00D53EFD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53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754</w:t>
            </w:r>
            <w:r w:rsidR="00D53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</w:tr>
      <w:tr w:rsidR="00D53EFD" w:rsidRPr="007A168E" w14:paraId="01F091DF" w14:textId="77777777" w:rsidTr="003037EF">
        <w:tc>
          <w:tcPr>
            <w:tcW w:w="4137" w:type="dxa"/>
          </w:tcPr>
          <w:p w14:paraId="6EDAF603" w14:textId="6D8AE4E1" w:rsidR="00D53EFD" w:rsidRPr="007A168E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080" w:type="dxa"/>
          </w:tcPr>
          <w:p w14:paraId="611CD1F7" w14:textId="356A7333" w:rsidR="00D53EFD" w:rsidRPr="007A168E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9AFDAC1" w14:textId="77777777" w:rsidR="00D53EFD" w:rsidRPr="007A168E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7F8C6" w14:textId="33A4D796" w:rsidR="00D53EFD" w:rsidRPr="004E4BEA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BFBBE3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7EC41" w14:textId="22DF46ED" w:rsidR="00D53EFD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A802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464F2599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6229F5" w14:textId="189B69BF" w:rsidR="00D53EFD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D53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D53EFD" w:rsidRPr="007A168E" w14:paraId="4AC1E478" w14:textId="77777777" w:rsidTr="003037EF">
        <w:tc>
          <w:tcPr>
            <w:tcW w:w="4137" w:type="dxa"/>
          </w:tcPr>
          <w:p w14:paraId="0518C0C7" w14:textId="121EF507" w:rsidR="00D53EFD" w:rsidRPr="007A168E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21A83E95" w14:textId="4FD23F85" w:rsidR="00D53EFD" w:rsidRPr="007A168E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E758BA6" w14:textId="77777777" w:rsidR="00D53EFD" w:rsidRPr="007A168E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B2C5F" w14:textId="5A9243F3" w:rsidR="00D53EFD" w:rsidRPr="004E4BEA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61F834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BA581" w14:textId="74F6C6EC" w:rsidR="00D53EFD" w:rsidRPr="003037E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A80202" w:rsidRPr="00303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270" w:type="dxa"/>
          </w:tcPr>
          <w:p w14:paraId="7D890BB1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929099" w14:textId="57869372" w:rsidR="00D53EFD" w:rsidRPr="003037E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53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D53EFD" w:rsidRPr="007A168E" w14:paraId="4B98C122" w14:textId="77777777" w:rsidTr="003037EF">
        <w:tc>
          <w:tcPr>
            <w:tcW w:w="4137" w:type="dxa"/>
          </w:tcPr>
          <w:p w14:paraId="0B66B3DA" w14:textId="58545EA7" w:rsidR="00D53EFD" w:rsidRPr="007A168E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E0E6704" w14:textId="4FDBC2E8" w:rsidR="00D53EFD" w:rsidRPr="007A168E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99306D5" w14:textId="77777777" w:rsidR="00D53EFD" w:rsidRPr="007A168E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79CEF3" w14:textId="64987A53" w:rsidR="00D53EFD" w:rsidRPr="004E4BEA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053B9D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CA8C2" w14:textId="01AAA22B" w:rsidR="00D53EFD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</w:t>
            </w:r>
            <w:r w:rsidR="00A802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70" w:type="dxa"/>
          </w:tcPr>
          <w:p w14:paraId="0173198F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A838D3" w14:textId="68E7AEDC" w:rsidR="00D53EFD" w:rsidRPr="003037E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="00D53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</w:tr>
      <w:tr w:rsidR="00D53EFD" w:rsidRPr="007A168E" w14:paraId="0DF38BD0" w14:textId="77777777" w:rsidTr="003037EF">
        <w:tc>
          <w:tcPr>
            <w:tcW w:w="4137" w:type="dxa"/>
          </w:tcPr>
          <w:p w14:paraId="3E36096C" w14:textId="5F2ABF5A" w:rsidR="00D53EFD" w:rsidRPr="007A168E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3A14466E" w14:textId="3CD12635" w:rsidR="00D53EFD" w:rsidRPr="007A168E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6DECDC4" w14:textId="77777777" w:rsidR="00D53EFD" w:rsidRPr="007A168E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88AFF2" w14:textId="484CED95" w:rsidR="00D53EFD" w:rsidRPr="004E4BEA" w:rsidRDefault="00D53EFD" w:rsidP="00D53EFD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D2A54A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1BE193" w14:textId="22B83D84" w:rsidR="00D53EFD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802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14:paraId="16A98824" w14:textId="77777777" w:rsidR="00D53EFD" w:rsidRPr="002748AF" w:rsidRDefault="00D53EFD" w:rsidP="00D53EFD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D8885A" w14:textId="12FF6015" w:rsidR="00D53EFD" w:rsidRPr="003037E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D53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</w:tr>
      <w:tr w:rsidR="00FC7A59" w:rsidRPr="007A168E" w14:paraId="0FCB4D27" w14:textId="77777777" w:rsidTr="003037EF">
        <w:tc>
          <w:tcPr>
            <w:tcW w:w="4137" w:type="dxa"/>
          </w:tcPr>
          <w:p w14:paraId="534756FF" w14:textId="25A7A755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2E14EF6" w14:textId="77777777" w:rsidR="00FC7A59" w:rsidRPr="007A168E" w:rsidRDefault="00FC7A59" w:rsidP="00FC7A59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89F1F1D" w14:textId="77777777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797D2B" w14:textId="77777777" w:rsidR="00FC7A59" w:rsidRPr="002748A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3A819" w14:textId="77777777" w:rsidR="00FC7A59" w:rsidRPr="002748AF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499E1" w14:textId="77777777" w:rsidR="00FC7A59" w:rsidRPr="002748A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01B90" w14:textId="77777777" w:rsidR="00FC7A59" w:rsidRPr="002748AF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0E4072" w14:textId="77777777" w:rsidR="00FC7A59" w:rsidRPr="002748A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7A59" w:rsidRPr="007A168E" w14:paraId="0E3B7CB4" w14:textId="77777777" w:rsidTr="003037EF">
        <w:tc>
          <w:tcPr>
            <w:tcW w:w="4137" w:type="dxa"/>
          </w:tcPr>
          <w:p w14:paraId="055B8ED6" w14:textId="2A5B1E6E" w:rsidR="00FC7A59" w:rsidRPr="007A168E" w:rsidRDefault="00FC7A59" w:rsidP="00FC7A59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24836E07" w14:textId="0370459F" w:rsidR="00FC7A59" w:rsidRPr="007A168E" w:rsidRDefault="007C3F7F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802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273" w:type="dxa"/>
          </w:tcPr>
          <w:p w14:paraId="6120C48E" w14:textId="77777777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15666" w14:textId="6270242E" w:rsidR="00FC7A59" w:rsidRPr="003037E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C7A59" w:rsidRPr="00303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70" w:type="dxa"/>
          </w:tcPr>
          <w:p w14:paraId="36FC6697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F8790A" w14:textId="533019B8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D71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  <w:tc>
          <w:tcPr>
            <w:tcW w:w="270" w:type="dxa"/>
          </w:tcPr>
          <w:p w14:paraId="5648215D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34D77C" w14:textId="71C3CE82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</w:tr>
      <w:tr w:rsidR="00FC7A59" w:rsidRPr="007A168E" w14:paraId="35F3DCD8" w14:textId="77777777" w:rsidTr="003037EF">
        <w:tc>
          <w:tcPr>
            <w:tcW w:w="4137" w:type="dxa"/>
          </w:tcPr>
          <w:p w14:paraId="1B2BB1E7" w14:textId="35BDB4B1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76549A58" w14:textId="58B76078" w:rsidR="00FC7A59" w:rsidRPr="007A168E" w:rsidRDefault="007C3F7F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  <w:r w:rsidR="00A802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890</w:t>
            </w:r>
          </w:p>
        </w:tc>
        <w:tc>
          <w:tcPr>
            <w:tcW w:w="273" w:type="dxa"/>
          </w:tcPr>
          <w:p w14:paraId="26B22159" w14:textId="77777777" w:rsidR="00FC7A59" w:rsidRPr="007A168E" w:rsidRDefault="00FC7A59" w:rsidP="00FC7A59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62515" w14:textId="35E2914E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392</w:t>
            </w:r>
            <w:r w:rsidR="00FC7A59" w:rsidRPr="00303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056</w:t>
            </w:r>
          </w:p>
        </w:tc>
        <w:tc>
          <w:tcPr>
            <w:tcW w:w="270" w:type="dxa"/>
          </w:tcPr>
          <w:p w14:paraId="58B9509F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56D43A" w14:textId="569EF6BB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</w:t>
            </w:r>
            <w:r w:rsidR="009D71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70" w:type="dxa"/>
          </w:tcPr>
          <w:p w14:paraId="1618A790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E107C5" w14:textId="743F92F1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369</w:t>
            </w:r>
            <w:r w:rsidR="00FC7A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</w:tr>
      <w:tr w:rsidR="00FC7A59" w:rsidRPr="007A168E" w14:paraId="0775F769" w14:textId="77777777" w:rsidTr="003037EF">
        <w:tc>
          <w:tcPr>
            <w:tcW w:w="4137" w:type="dxa"/>
          </w:tcPr>
          <w:p w14:paraId="676C20DC" w14:textId="5BB5D36A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3A358252" w14:textId="0B35147A" w:rsidR="00FC7A59" w:rsidRPr="007A168E" w:rsidRDefault="007C3F7F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A802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  <w:tc>
          <w:tcPr>
            <w:tcW w:w="273" w:type="dxa"/>
          </w:tcPr>
          <w:p w14:paraId="31D55AEF" w14:textId="77777777" w:rsidR="00FC7A59" w:rsidRPr="007A168E" w:rsidRDefault="00FC7A59" w:rsidP="00FC7A59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E3FD0" w14:textId="773645BE" w:rsidR="00FC7A59" w:rsidRPr="003037E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C7A59" w:rsidRPr="00303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270" w:type="dxa"/>
          </w:tcPr>
          <w:p w14:paraId="7AB30938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759072" w14:textId="3EFA8E63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D71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56333CDB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2766D" w14:textId="140F6C29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FC7A59" w:rsidRPr="007A168E" w14:paraId="25EF4213" w14:textId="77777777" w:rsidTr="003037EF">
        <w:tc>
          <w:tcPr>
            <w:tcW w:w="4137" w:type="dxa"/>
          </w:tcPr>
          <w:p w14:paraId="574994EC" w14:textId="7B4937A8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CE30B02" w14:textId="45686463" w:rsidR="00FC7A59" w:rsidRPr="007A168E" w:rsidRDefault="007C3F7F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3" w:type="dxa"/>
          </w:tcPr>
          <w:p w14:paraId="6D2A2D6E" w14:textId="77777777" w:rsidR="00FC7A59" w:rsidRPr="007A168E" w:rsidRDefault="00FC7A59" w:rsidP="00FC7A59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1DCFC6" w14:textId="433F39B6" w:rsidR="00FC7A59" w:rsidRPr="003037E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0B88751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C0499" w14:textId="3F298E8C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DB910B6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C2F99F" w14:textId="6EE0C39F" w:rsidR="00FC7A59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C7A59" w:rsidRPr="007A168E" w14:paraId="363BED24" w14:textId="77777777" w:rsidTr="003037EF">
        <w:tc>
          <w:tcPr>
            <w:tcW w:w="4137" w:type="dxa"/>
          </w:tcPr>
          <w:p w14:paraId="69EC61CE" w14:textId="5AE5779A" w:rsidR="00FC7A59" w:rsidRPr="00CE0F9E" w:rsidRDefault="00FC7A59" w:rsidP="00FC7A59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</w:tcPr>
          <w:p w14:paraId="2C7102CA" w14:textId="670EBF5C" w:rsidR="00FC7A59" w:rsidRDefault="007C3F7F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732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912</w:t>
            </w:r>
          </w:p>
        </w:tc>
        <w:tc>
          <w:tcPr>
            <w:tcW w:w="273" w:type="dxa"/>
          </w:tcPr>
          <w:p w14:paraId="0684C8E4" w14:textId="77777777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1B8D93" w14:textId="13104AA7" w:rsidR="00FC7A59" w:rsidRPr="003037E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FC7A59" w:rsidRPr="00303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14:paraId="4F130376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8B583" w14:textId="76D1E944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D71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5CD82ECA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87F12B" w14:textId="788735E0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FC7A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</w:tr>
      <w:tr w:rsidR="00FC7A59" w:rsidRPr="007A168E" w14:paraId="34B3EE46" w14:textId="77777777" w:rsidTr="003037EF">
        <w:tc>
          <w:tcPr>
            <w:tcW w:w="4137" w:type="dxa"/>
          </w:tcPr>
          <w:p w14:paraId="7BCF084F" w14:textId="5BEA1E82" w:rsidR="00FC7A59" w:rsidRPr="00CE0F9E" w:rsidRDefault="00FC7A59" w:rsidP="00FC7A59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F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07EA8B9" w14:textId="49D8308E" w:rsidR="00FC7A59" w:rsidRDefault="00FC7A59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261B9BF2" w14:textId="77777777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3A6B7C" w14:textId="6711939B" w:rsidR="00FC7A59" w:rsidRPr="003037E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A1BFC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506545" w14:textId="2971A98E" w:rsidR="00FC7A59" w:rsidRPr="002748A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49CFED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BA71FE" w14:textId="15B73152" w:rsidR="00FC7A59" w:rsidRPr="002748A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7A59" w:rsidRPr="007A168E" w14:paraId="2663BBF5" w14:textId="77777777" w:rsidTr="003037EF">
        <w:tc>
          <w:tcPr>
            <w:tcW w:w="4137" w:type="dxa"/>
          </w:tcPr>
          <w:p w14:paraId="0A3AA832" w14:textId="2C1DF667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F9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7533838" w14:textId="60DAEC2C" w:rsidR="00FC7A59" w:rsidRPr="007A168E" w:rsidRDefault="007C3F7F" w:rsidP="00FC7A59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73" w:type="dxa"/>
          </w:tcPr>
          <w:p w14:paraId="1EA07CB6" w14:textId="77777777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DD06B8" w14:textId="13E84BEA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735787F3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75D95" w14:textId="291CB4AB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359DCA9D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72A655" w14:textId="6F811B37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FC7A59" w:rsidRPr="007A168E" w14:paraId="5EF84FAB" w14:textId="77777777" w:rsidTr="003037EF">
        <w:tc>
          <w:tcPr>
            <w:tcW w:w="4137" w:type="dxa"/>
          </w:tcPr>
          <w:p w14:paraId="5B2E7EDE" w14:textId="71FB904B" w:rsidR="00FC7A59" w:rsidRPr="007A168E" w:rsidRDefault="00FC7A59" w:rsidP="00FC7A59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1C60053" w14:textId="05CB8943" w:rsidR="00FC7A59" w:rsidRPr="007A168E" w:rsidRDefault="00FC7A59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44074113" w14:textId="77777777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585655" w14:textId="6889EF2B" w:rsidR="00FC7A59" w:rsidRPr="002748A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4F251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00D56F" w14:textId="08827964" w:rsidR="00FC7A59" w:rsidRPr="002748A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8CC28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8CE349" w14:textId="06730515" w:rsidR="00FC7A59" w:rsidRPr="002748A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C7A59" w:rsidRPr="007A168E" w14:paraId="0862BD9C" w14:textId="77777777" w:rsidTr="003037EF">
        <w:tc>
          <w:tcPr>
            <w:tcW w:w="4137" w:type="dxa"/>
          </w:tcPr>
          <w:p w14:paraId="77153F64" w14:textId="33BA275B" w:rsidR="00FC7A59" w:rsidRPr="007A168E" w:rsidRDefault="00FC7A59" w:rsidP="00FC7A59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52DCB3B" w14:textId="3B80B0FB" w:rsidR="00FC7A59" w:rsidRPr="007A168E" w:rsidRDefault="007C3F7F" w:rsidP="00FC7A59">
            <w:pPr>
              <w:tabs>
                <w:tab w:val="decimal" w:pos="864"/>
              </w:tabs>
              <w:spacing w:line="380" w:lineRule="exact"/>
              <w:ind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32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  <w:tc>
          <w:tcPr>
            <w:tcW w:w="273" w:type="dxa"/>
          </w:tcPr>
          <w:p w14:paraId="48DA3920" w14:textId="77777777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E5E48" w14:textId="7DF2DE10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C7A59" w:rsidRPr="00303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270" w:type="dxa"/>
          </w:tcPr>
          <w:p w14:paraId="6603F24E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7387CE" w14:textId="0BCA4DEE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14:paraId="2B2DD223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E35C90" w14:textId="01D0DC55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C7A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</w:tr>
      <w:tr w:rsidR="00FC7A59" w:rsidRPr="007A168E" w14:paraId="52F95F53" w14:textId="77777777" w:rsidTr="003037EF">
        <w:tc>
          <w:tcPr>
            <w:tcW w:w="4137" w:type="dxa"/>
          </w:tcPr>
          <w:p w14:paraId="4F10AD1D" w14:textId="05ABA56E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</w:tcPr>
          <w:p w14:paraId="4DCE0827" w14:textId="09E4BD64" w:rsidR="00FC7A59" w:rsidRPr="007A168E" w:rsidRDefault="007C3F7F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3" w:type="dxa"/>
          </w:tcPr>
          <w:p w14:paraId="741B991B" w14:textId="77777777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CD91F3" w14:textId="41A17469" w:rsidR="00FC7A59" w:rsidRPr="003037E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2664FBE8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20CAF3" w14:textId="365B93C3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41693B0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C7E62" w14:textId="77EFD7AA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  <w:tr w:rsidR="00FC7A59" w:rsidRPr="007A168E" w14:paraId="3F6401D0" w14:textId="77777777" w:rsidTr="003037EF">
        <w:tc>
          <w:tcPr>
            <w:tcW w:w="4137" w:type="dxa"/>
          </w:tcPr>
          <w:p w14:paraId="7B4E3CA6" w14:textId="12DC8821" w:rsidR="00FC7A59" w:rsidRPr="000F7EF6" w:rsidRDefault="00FC7A59" w:rsidP="00FC7A59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379B281" w14:textId="7E3E36C5" w:rsidR="00FC7A59" w:rsidRDefault="007C3F7F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732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</w:p>
        </w:tc>
        <w:tc>
          <w:tcPr>
            <w:tcW w:w="273" w:type="dxa"/>
          </w:tcPr>
          <w:p w14:paraId="6EC1BEA0" w14:textId="77777777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AF012" w14:textId="21E2B95D" w:rsidR="00FC7A59" w:rsidRPr="003037E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C7A59" w:rsidRPr="00303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3398A467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7D04C" w14:textId="41FF6EEC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9D71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352EB506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E3709C" w14:textId="5D3624D0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C7A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FC7A59" w:rsidRPr="007A168E" w14:paraId="1C952B88" w14:textId="77777777" w:rsidTr="003037EF">
        <w:tc>
          <w:tcPr>
            <w:tcW w:w="4137" w:type="dxa"/>
          </w:tcPr>
          <w:p w14:paraId="43CAD861" w14:textId="25AB8A61" w:rsidR="00FC7A59" w:rsidRPr="007A168E" w:rsidRDefault="00FC7A59" w:rsidP="00FC7A59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7DBEA49" w14:textId="70F8012F" w:rsidR="00FC7A59" w:rsidRPr="007A168E" w:rsidRDefault="007C3F7F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32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097</w:t>
            </w:r>
          </w:p>
        </w:tc>
        <w:tc>
          <w:tcPr>
            <w:tcW w:w="273" w:type="dxa"/>
          </w:tcPr>
          <w:p w14:paraId="2AB7E5B0" w14:textId="77777777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F34B61" w14:textId="7426ECBE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270" w:type="dxa"/>
          </w:tcPr>
          <w:p w14:paraId="6F9FBC26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01FE01" w14:textId="2374C8FE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D71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270" w:type="dxa"/>
          </w:tcPr>
          <w:p w14:paraId="0D7A647A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6D5651" w14:textId="4E947783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</w:tr>
      <w:tr w:rsidR="00FC7A59" w:rsidRPr="007A168E" w14:paraId="76CAE90A" w14:textId="77777777" w:rsidTr="003037EF">
        <w:tc>
          <w:tcPr>
            <w:tcW w:w="4137" w:type="dxa"/>
          </w:tcPr>
          <w:p w14:paraId="21B3CC89" w14:textId="317D1680" w:rsidR="00FC7A59" w:rsidRPr="007A168E" w:rsidRDefault="00FC7A59" w:rsidP="00FC7A59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</w:tcPr>
          <w:p w14:paraId="09BA6C3B" w14:textId="77FC2C64" w:rsidR="00FC7A59" w:rsidRPr="007A168E" w:rsidRDefault="007C3F7F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</w:t>
            </w:r>
            <w:r w:rsidR="00732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803</w:t>
            </w:r>
          </w:p>
        </w:tc>
        <w:tc>
          <w:tcPr>
            <w:tcW w:w="273" w:type="dxa"/>
          </w:tcPr>
          <w:p w14:paraId="4FD6B959" w14:textId="77777777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9161B9" w14:textId="5E9D5E0D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  <w:r w:rsidR="00FC7A59" w:rsidRPr="00303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062</w:t>
            </w:r>
          </w:p>
        </w:tc>
        <w:tc>
          <w:tcPr>
            <w:tcW w:w="270" w:type="dxa"/>
          </w:tcPr>
          <w:p w14:paraId="135EE09C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DB7173" w14:textId="01CE38D8" w:rsidR="00FC7A59" w:rsidRPr="003037E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9D717C" w:rsidRPr="00303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70" w:type="dxa"/>
          </w:tcPr>
          <w:p w14:paraId="329C2C22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55E8A6" w14:textId="5056B4C7" w:rsidR="00FC7A59" w:rsidRPr="002748A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FC7A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</w:tr>
      <w:tr w:rsidR="00FC7A59" w:rsidRPr="007A168E" w14:paraId="62AAEE71" w14:textId="77777777" w:rsidTr="003037EF">
        <w:tc>
          <w:tcPr>
            <w:tcW w:w="4137" w:type="dxa"/>
          </w:tcPr>
          <w:p w14:paraId="7AD695D3" w14:textId="26D508F7" w:rsidR="00FC7A59" w:rsidRPr="007A168E" w:rsidRDefault="00FC7A59" w:rsidP="00FC7A59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53EBD29" w14:textId="1C63E595" w:rsidR="00FC7A59" w:rsidRPr="000654AF" w:rsidRDefault="007C3F7F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732E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</w:p>
        </w:tc>
        <w:tc>
          <w:tcPr>
            <w:tcW w:w="273" w:type="dxa"/>
          </w:tcPr>
          <w:p w14:paraId="22EB8AF7" w14:textId="77777777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3EDAA1" w14:textId="719350ED" w:rsidR="00FC7A59" w:rsidRPr="003037E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FC7A59" w:rsidRPr="00303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14:paraId="23563578" w14:textId="77777777" w:rsidR="00FC7A59" w:rsidRPr="007A168E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E1469" w14:textId="481FAA6D" w:rsidR="00FC7A59" w:rsidRPr="003037E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9D717C" w:rsidRPr="00303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270" w:type="dxa"/>
          </w:tcPr>
          <w:p w14:paraId="7771D57C" w14:textId="77777777" w:rsidR="00FC7A59" w:rsidRPr="007A168E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17F1FA" w14:textId="20976CCB" w:rsidR="00FC7A59" w:rsidRPr="003037EF" w:rsidRDefault="007C3F7F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FC7A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</w:tr>
      <w:tr w:rsidR="00FC7A59" w:rsidRPr="007A168E" w14:paraId="5A83851F" w14:textId="77777777" w:rsidTr="003037EF">
        <w:tc>
          <w:tcPr>
            <w:tcW w:w="4137" w:type="dxa"/>
          </w:tcPr>
          <w:p w14:paraId="0F90F60D" w14:textId="77777777" w:rsidR="00FC7A59" w:rsidRPr="007A168E" w:rsidRDefault="00FC7A59" w:rsidP="00FC7A59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3BFDE8" w14:textId="77777777" w:rsidR="00FC7A59" w:rsidRPr="000654AF" w:rsidRDefault="00FC7A59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63887510" w14:textId="77777777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FC11B" w14:textId="77777777" w:rsidR="00FC7A59" w:rsidRPr="003037E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FD790" w14:textId="77777777" w:rsidR="00FC7A59" w:rsidRPr="007A168E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D9657" w14:textId="77777777" w:rsidR="00FC7A59" w:rsidRPr="003037E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1D5813" w14:textId="77777777" w:rsidR="00FC7A59" w:rsidRPr="007A168E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C8D440" w14:textId="77777777" w:rsidR="00FC7A59" w:rsidRPr="003037E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7A59" w:rsidRPr="007A168E" w14:paraId="56E2AA85" w14:textId="77777777" w:rsidTr="003037EF">
        <w:tc>
          <w:tcPr>
            <w:tcW w:w="4137" w:type="dxa"/>
          </w:tcPr>
          <w:p w14:paraId="2A8CCE6F" w14:textId="77777777" w:rsidR="00FC7A59" w:rsidRPr="007A168E" w:rsidRDefault="00FC7A59" w:rsidP="00FC7A59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D842CD" w14:textId="77777777" w:rsidR="00FC7A59" w:rsidRPr="000654AF" w:rsidRDefault="00FC7A59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6187A171" w14:textId="77777777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94657" w14:textId="77777777" w:rsidR="00FC7A59" w:rsidRPr="003037E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C4CBA" w14:textId="77777777" w:rsidR="00FC7A59" w:rsidRPr="007A168E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83C3C" w14:textId="77777777" w:rsidR="00FC7A59" w:rsidRPr="003037E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B9A45" w14:textId="77777777" w:rsidR="00FC7A59" w:rsidRPr="007A168E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A260E" w14:textId="77777777" w:rsidR="00FC7A59" w:rsidRPr="003037E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7A59" w:rsidRPr="007A168E" w14:paraId="4CBA7507" w14:textId="77777777" w:rsidTr="003037EF">
        <w:tc>
          <w:tcPr>
            <w:tcW w:w="4137" w:type="dxa"/>
          </w:tcPr>
          <w:p w14:paraId="0D894AD8" w14:textId="77777777" w:rsidR="00FC7A59" w:rsidRPr="007A168E" w:rsidRDefault="00FC7A59" w:rsidP="00FC7A59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08F61E" w14:textId="77777777" w:rsidR="00FC7A59" w:rsidRPr="000654AF" w:rsidRDefault="00FC7A59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5DD6B8D5" w14:textId="77777777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7DBEB7" w14:textId="77777777" w:rsidR="00FC7A59" w:rsidRPr="003037E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A2536" w14:textId="77777777" w:rsidR="00FC7A59" w:rsidRPr="007A168E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23AF8" w14:textId="77777777" w:rsidR="00FC7A59" w:rsidRPr="003037E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D1855" w14:textId="77777777" w:rsidR="00FC7A59" w:rsidRPr="007A168E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FB3F5D" w14:textId="77777777" w:rsidR="00FC7A59" w:rsidRPr="003037E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7A59" w:rsidRPr="007A168E" w14:paraId="58C445A8" w14:textId="77777777" w:rsidTr="003037EF">
        <w:tc>
          <w:tcPr>
            <w:tcW w:w="4137" w:type="dxa"/>
          </w:tcPr>
          <w:p w14:paraId="63B93AA4" w14:textId="77777777" w:rsidR="00FC7A59" w:rsidRPr="007A168E" w:rsidRDefault="00FC7A59" w:rsidP="00FC7A59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0B96B8" w14:textId="77777777" w:rsidR="00FC7A59" w:rsidRPr="000654AF" w:rsidRDefault="00FC7A59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5BA1F552" w14:textId="77777777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D3AE1" w14:textId="77777777" w:rsidR="00FC7A59" w:rsidRPr="003037E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D8BFC1" w14:textId="77777777" w:rsidR="00FC7A59" w:rsidRPr="007A168E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4105E4" w14:textId="77777777" w:rsidR="00FC7A59" w:rsidRPr="003037E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8BA6D6" w14:textId="77777777" w:rsidR="00FC7A59" w:rsidRPr="007A168E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8C4F20" w14:textId="77777777" w:rsidR="00FC7A59" w:rsidRPr="003037E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7A59" w:rsidRPr="007A168E" w14:paraId="36C97ACB" w14:textId="77777777" w:rsidTr="003037EF">
        <w:tc>
          <w:tcPr>
            <w:tcW w:w="4137" w:type="dxa"/>
          </w:tcPr>
          <w:p w14:paraId="7E6D558E" w14:textId="77777777" w:rsidR="00FC7A59" w:rsidRPr="007A168E" w:rsidRDefault="00FC7A59" w:rsidP="00FC7A59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783155" w14:textId="77777777" w:rsidR="00FC7A59" w:rsidRPr="000654AF" w:rsidRDefault="00FC7A59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75095062" w14:textId="77777777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5DBCE3" w14:textId="77777777" w:rsidR="00FC7A59" w:rsidRPr="003037E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3F88E" w14:textId="77777777" w:rsidR="00FC7A59" w:rsidRPr="007A168E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319E1" w14:textId="77777777" w:rsidR="00FC7A59" w:rsidRPr="003037E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04BE36" w14:textId="77777777" w:rsidR="00FC7A59" w:rsidRPr="007A168E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0206BE" w14:textId="77777777" w:rsidR="00FC7A59" w:rsidRPr="003037EF" w:rsidRDefault="00FC7A59" w:rsidP="003037EF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7A59" w:rsidRPr="007A168E" w14:paraId="6BDA99B4" w14:textId="77777777" w:rsidTr="003037EF">
        <w:tc>
          <w:tcPr>
            <w:tcW w:w="4137" w:type="dxa"/>
          </w:tcPr>
          <w:p w14:paraId="6331E86F" w14:textId="77777777" w:rsidR="00FC7A59" w:rsidRPr="007A168E" w:rsidRDefault="00FC7A59" w:rsidP="00FC7A59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</w:tcPr>
          <w:p w14:paraId="0CAEE67C" w14:textId="77777777" w:rsidR="00FC7A59" w:rsidRPr="007A168E" w:rsidRDefault="00FC7A59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2CCCD5B3" w14:textId="77777777" w:rsidR="00FC7A59" w:rsidRPr="007A168E" w:rsidRDefault="00FC7A59" w:rsidP="00FC7A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2F05C6" w14:textId="77777777" w:rsidR="00FC7A59" w:rsidRPr="007A168E" w:rsidRDefault="00FC7A59" w:rsidP="000F4235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D5D4A" w14:textId="77777777" w:rsidR="00FC7A59" w:rsidRPr="007A168E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0A9FD" w14:textId="77777777" w:rsidR="00FC7A59" w:rsidRPr="007A168E" w:rsidRDefault="00FC7A59" w:rsidP="000F4235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61B09" w14:textId="77777777" w:rsidR="00FC7A59" w:rsidRPr="007A168E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381716" w14:textId="77777777" w:rsidR="00FC7A59" w:rsidRPr="007A168E" w:rsidRDefault="00FC7A59" w:rsidP="00FC7A59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7A59" w:rsidRPr="007A168E" w14:paraId="0EAE753E" w14:textId="77777777" w:rsidTr="003037EF">
        <w:tc>
          <w:tcPr>
            <w:tcW w:w="4137" w:type="dxa"/>
          </w:tcPr>
          <w:p w14:paraId="3C479231" w14:textId="77777777" w:rsidR="00FC7A59" w:rsidRPr="007A168E" w:rsidRDefault="00FC7A59" w:rsidP="00FC7A59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20C028C3" w14:textId="77777777" w:rsidR="00FC7A59" w:rsidRPr="007A168E" w:rsidRDefault="00FC7A59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06E874D8" w14:textId="77777777" w:rsidR="00FC7A59" w:rsidRPr="007A168E" w:rsidRDefault="00FC7A59" w:rsidP="00FC7A59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D73832" w14:textId="77777777" w:rsidR="00FC7A59" w:rsidRPr="007A168E" w:rsidRDefault="00FC7A59" w:rsidP="000F4235">
            <w:pPr>
              <w:tabs>
                <w:tab w:val="decimal" w:pos="84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392B5" w14:textId="77777777" w:rsidR="00FC7A59" w:rsidRPr="007A168E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FFA9A" w14:textId="77777777" w:rsidR="00FC7A59" w:rsidRPr="007A168E" w:rsidRDefault="00FC7A59" w:rsidP="000F4235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EDBF69" w14:textId="77777777" w:rsidR="00FC7A59" w:rsidRPr="007A168E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D4F457" w14:textId="77777777" w:rsidR="00FC7A59" w:rsidRPr="007A168E" w:rsidRDefault="00FC7A59" w:rsidP="00FC7A59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7A59" w:rsidRPr="007A168E" w14:paraId="39850FD1" w14:textId="77777777" w:rsidTr="003037EF">
        <w:tc>
          <w:tcPr>
            <w:tcW w:w="4137" w:type="dxa"/>
          </w:tcPr>
          <w:p w14:paraId="55D47183" w14:textId="77777777" w:rsidR="00FC7A59" w:rsidRPr="007A168E" w:rsidRDefault="00FC7A59" w:rsidP="00FC7A59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52138BF3" w14:textId="13893464" w:rsidR="00FC7A59" w:rsidRPr="007A168E" w:rsidRDefault="007C3F7F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  <w:r w:rsidR="003812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73" w:type="dxa"/>
          </w:tcPr>
          <w:p w14:paraId="52ECCF8E" w14:textId="77777777" w:rsidR="00FC7A59" w:rsidRPr="007A168E" w:rsidRDefault="00FC7A59" w:rsidP="00FC7A59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3521A" w14:textId="089D074F" w:rsidR="00FC7A59" w:rsidRPr="002748AF" w:rsidRDefault="007C3F7F" w:rsidP="000F4235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="00FC7A59" w:rsidRPr="000F42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  <w:tc>
          <w:tcPr>
            <w:tcW w:w="270" w:type="dxa"/>
          </w:tcPr>
          <w:p w14:paraId="68D18F47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27CD8" w14:textId="4B49DF7B" w:rsidR="00FC7A59" w:rsidRPr="002748AF" w:rsidRDefault="007C3F7F" w:rsidP="000F4235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</w:t>
            </w:r>
            <w:r w:rsidR="003812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70" w:type="dxa"/>
          </w:tcPr>
          <w:p w14:paraId="252C5372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A0240" w14:textId="58D96146" w:rsidR="00FC7A59" w:rsidRPr="002748AF" w:rsidRDefault="007C3F7F" w:rsidP="000F4235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</w:t>
            </w:r>
            <w:r w:rsidR="00FC7A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</w:tr>
      <w:tr w:rsidR="00FC7A59" w:rsidRPr="007A168E" w14:paraId="237049DC" w14:textId="77777777" w:rsidTr="003037EF">
        <w:tc>
          <w:tcPr>
            <w:tcW w:w="4137" w:type="dxa"/>
          </w:tcPr>
          <w:p w14:paraId="40BC921A" w14:textId="77777777" w:rsidR="00FC7A59" w:rsidRPr="007A168E" w:rsidRDefault="00FC7A59" w:rsidP="00FC7A59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3DCCBC" w14:textId="471124CD" w:rsidR="00FC7A59" w:rsidRPr="007A168E" w:rsidRDefault="007C3F7F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812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520</w:t>
            </w:r>
          </w:p>
        </w:tc>
        <w:tc>
          <w:tcPr>
            <w:tcW w:w="273" w:type="dxa"/>
          </w:tcPr>
          <w:p w14:paraId="66E4013E" w14:textId="77777777" w:rsidR="00FC7A59" w:rsidRPr="007A168E" w:rsidRDefault="00FC7A59" w:rsidP="00FC7A59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108329" w14:textId="093B9BEE" w:rsidR="00FC7A59" w:rsidRPr="002748AF" w:rsidRDefault="007C3F7F" w:rsidP="000F4235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C7A59" w:rsidRPr="000F42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270" w:type="dxa"/>
          </w:tcPr>
          <w:p w14:paraId="18849B5B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48B545" w14:textId="3A0473C7" w:rsidR="00FC7A59" w:rsidRPr="002748AF" w:rsidRDefault="003812F4" w:rsidP="00FC7A59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EEF49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0E877B" w14:textId="5E1EC4C0" w:rsidR="00FC7A59" w:rsidRPr="002748AF" w:rsidRDefault="00FC7A59" w:rsidP="00FC7A59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A59" w:rsidRPr="007A168E" w14:paraId="63BE3072" w14:textId="77777777" w:rsidTr="003037EF">
        <w:tc>
          <w:tcPr>
            <w:tcW w:w="4137" w:type="dxa"/>
          </w:tcPr>
          <w:p w14:paraId="25CE3E09" w14:textId="77777777" w:rsidR="00FC7A59" w:rsidRPr="007A168E" w:rsidRDefault="00FC7A59" w:rsidP="00FC7A59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2EB330" w14:textId="0A51DC37" w:rsidR="00FC7A59" w:rsidRPr="007A168E" w:rsidRDefault="007C3F7F" w:rsidP="00FC7A59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332</w:t>
            </w:r>
            <w:r w:rsidR="003812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622</w:t>
            </w:r>
          </w:p>
        </w:tc>
        <w:tc>
          <w:tcPr>
            <w:tcW w:w="273" w:type="dxa"/>
          </w:tcPr>
          <w:p w14:paraId="3E9D2310" w14:textId="77777777" w:rsidR="00FC7A59" w:rsidRPr="007A168E" w:rsidRDefault="00FC7A59" w:rsidP="00FC7A59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56E292" w14:textId="0FEEC350" w:rsidR="00FC7A59" w:rsidRPr="002748AF" w:rsidRDefault="007C3F7F" w:rsidP="000F4235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</w:t>
            </w:r>
            <w:r w:rsidR="00FC7A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746</w:t>
            </w:r>
          </w:p>
        </w:tc>
        <w:tc>
          <w:tcPr>
            <w:tcW w:w="270" w:type="dxa"/>
          </w:tcPr>
          <w:p w14:paraId="793ED8FF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17A64B" w14:textId="1FEB5B36" w:rsidR="00FC7A59" w:rsidRPr="002748AF" w:rsidRDefault="007C3F7F" w:rsidP="000F4235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  <w:r w:rsidR="003812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</w:t>
            </w:r>
          </w:p>
        </w:tc>
        <w:tc>
          <w:tcPr>
            <w:tcW w:w="270" w:type="dxa"/>
          </w:tcPr>
          <w:p w14:paraId="55538E98" w14:textId="77777777" w:rsidR="00FC7A59" w:rsidRPr="002748AF" w:rsidRDefault="00FC7A59" w:rsidP="00FC7A59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924719" w14:textId="60ECDEB8" w:rsidR="00FC7A59" w:rsidRPr="002748AF" w:rsidRDefault="007C3F7F" w:rsidP="000F4235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  <w:r w:rsidR="00FC7A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754</w:t>
            </w:r>
          </w:p>
        </w:tc>
      </w:tr>
    </w:tbl>
    <w:p w14:paraId="6E17CE20" w14:textId="4B6DE55C" w:rsidR="00E66C86" w:rsidRDefault="00E66C86" w:rsidP="00E66C86">
      <w:pPr>
        <w:spacing w:line="360" w:lineRule="exact"/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94537C" w:rsidRPr="007A168E" w14:paraId="7DAB02E6" w14:textId="77777777" w:rsidTr="00BB73E1">
        <w:trPr>
          <w:tblHeader/>
        </w:trPr>
        <w:tc>
          <w:tcPr>
            <w:tcW w:w="4140" w:type="dxa"/>
          </w:tcPr>
          <w:p w14:paraId="0BD8FE11" w14:textId="59F604C6" w:rsidR="0094537C" w:rsidRPr="007A168E" w:rsidRDefault="00DE26E7" w:rsidP="00E66C86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E26E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E9786C7" w14:textId="77777777" w:rsidR="0094537C" w:rsidRPr="007A168E" w:rsidRDefault="0094537C" w:rsidP="00E66C86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1A4767" w14:textId="77777777" w:rsidR="0094537C" w:rsidRPr="007A168E" w:rsidRDefault="0094537C" w:rsidP="00E66C86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931FC5B" w14:textId="77777777" w:rsidR="0094537C" w:rsidRPr="007A168E" w:rsidRDefault="0094537C" w:rsidP="00E66C86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4EC1" w:rsidRPr="007A168E" w14:paraId="58755E2D" w14:textId="77777777" w:rsidTr="00BB73E1">
        <w:trPr>
          <w:tblHeader/>
        </w:trPr>
        <w:tc>
          <w:tcPr>
            <w:tcW w:w="4140" w:type="dxa"/>
          </w:tcPr>
          <w:p w14:paraId="249B3B93" w14:textId="77777777" w:rsidR="00724EC1" w:rsidRPr="007A168E" w:rsidRDefault="00724EC1" w:rsidP="00724EC1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49405B" w14:textId="15A7053F" w:rsidR="00724EC1" w:rsidRPr="002748AF" w:rsidRDefault="007C3F7F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FC7A59"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FC7A59"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F36C79C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94A2E1" w14:textId="44CD8868" w:rsidR="00724EC1" w:rsidRPr="002748AF" w:rsidRDefault="007C3F7F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24EC1"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24EC1"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83991A5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3951CD1" w14:textId="67534516" w:rsidR="00724EC1" w:rsidRPr="002748AF" w:rsidRDefault="007C3F7F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FC7A59"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FC7A59"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4A7F4867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98664" w14:textId="6FC56267" w:rsidR="00724EC1" w:rsidRPr="002748AF" w:rsidRDefault="007C3F7F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24EC1"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24EC1"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24EC1" w:rsidRPr="007A168E" w14:paraId="5F54244A" w14:textId="77777777" w:rsidTr="00BB73E1">
        <w:trPr>
          <w:tblHeader/>
        </w:trPr>
        <w:tc>
          <w:tcPr>
            <w:tcW w:w="4140" w:type="dxa"/>
          </w:tcPr>
          <w:p w14:paraId="29AAD8DD" w14:textId="77777777" w:rsidR="00724EC1" w:rsidRPr="007A168E" w:rsidRDefault="00724EC1" w:rsidP="00724EC1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A4E5B12" w14:textId="00F2B940" w:rsidR="00724EC1" w:rsidRPr="002748AF" w:rsidRDefault="007C3F7F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4B0891A3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C7FAB9" w14:textId="17CC7212" w:rsidR="00724EC1" w:rsidRPr="002748AF" w:rsidRDefault="007C3F7F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6CEA633F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6EE5222" w14:textId="388B5E13" w:rsidR="00724EC1" w:rsidRPr="002748AF" w:rsidRDefault="007C3F7F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2FD1D212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74CFC9" w14:textId="6AEB47E9" w:rsidR="00724EC1" w:rsidRPr="002748AF" w:rsidRDefault="007C3F7F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724EC1" w:rsidRPr="007A168E" w14:paraId="1E4E526C" w14:textId="77777777" w:rsidTr="00BB73E1">
        <w:trPr>
          <w:tblHeader/>
        </w:trPr>
        <w:tc>
          <w:tcPr>
            <w:tcW w:w="4140" w:type="dxa"/>
          </w:tcPr>
          <w:p w14:paraId="3A0115A8" w14:textId="77777777" w:rsidR="00724EC1" w:rsidRPr="007A168E" w:rsidRDefault="00724EC1" w:rsidP="00724EC1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6A8A1A6" w14:textId="77777777" w:rsidR="00724EC1" w:rsidRPr="007A168E" w:rsidRDefault="00724EC1" w:rsidP="00724EC1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24EC1" w:rsidRPr="007A168E" w14:paraId="5EEAF6CA" w14:textId="77777777" w:rsidTr="00BB73E1">
        <w:tc>
          <w:tcPr>
            <w:tcW w:w="4140" w:type="dxa"/>
          </w:tcPr>
          <w:p w14:paraId="3DBCA90A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9ADBA21" w14:textId="77777777" w:rsidR="00724EC1" w:rsidRPr="00BB73E1" w:rsidRDefault="00724EC1" w:rsidP="00BB73E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CA4121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317138" w14:textId="77777777" w:rsidR="00724EC1" w:rsidRPr="007A168E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15034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FEB315" w14:textId="77777777" w:rsidR="00724EC1" w:rsidRPr="007A168E" w:rsidRDefault="00724EC1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8FE74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B6691A" w14:textId="77777777" w:rsidR="00724EC1" w:rsidRPr="007A168E" w:rsidRDefault="00724EC1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2D578806" w14:textId="77777777" w:rsidTr="00BB73E1">
        <w:tc>
          <w:tcPr>
            <w:tcW w:w="4140" w:type="dxa"/>
          </w:tcPr>
          <w:p w14:paraId="770A963F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C32DA2F" w14:textId="77777777" w:rsidR="00724EC1" w:rsidRPr="00BB73E1" w:rsidRDefault="00724EC1" w:rsidP="00BB73E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E91B1B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1D984" w14:textId="77777777" w:rsidR="00724EC1" w:rsidRPr="007A168E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C2566C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A5349" w14:textId="77777777" w:rsidR="00724EC1" w:rsidRPr="007A168E" w:rsidRDefault="00724EC1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DA007E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51CDF9" w14:textId="77777777" w:rsidR="00724EC1" w:rsidRPr="007A168E" w:rsidRDefault="00724EC1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78F" w:rsidRPr="007A168E" w14:paraId="479B73BC" w14:textId="77777777" w:rsidTr="00BB73E1">
        <w:tc>
          <w:tcPr>
            <w:tcW w:w="4140" w:type="dxa"/>
          </w:tcPr>
          <w:p w14:paraId="120A1B5C" w14:textId="56C941B5" w:rsidR="00E9278F" w:rsidRPr="007A168E" w:rsidRDefault="00E9278F" w:rsidP="00E9278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28C84F59" w14:textId="29458ADC" w:rsidR="00E9278F" w:rsidRPr="002748AF" w:rsidRDefault="00E9278F" w:rsidP="00E9278F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98C248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61F96F" w14:textId="36E85078" w:rsidR="00E9278F" w:rsidRPr="002748AF" w:rsidRDefault="00E9278F" w:rsidP="00E9278F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AD06C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0A8272" w14:textId="35D96D13" w:rsidR="00E9278F" w:rsidRPr="002748AF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 w:rsidR="004F28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270" w:type="dxa"/>
          </w:tcPr>
          <w:p w14:paraId="353B26A2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5D8D0" w14:textId="4BD962FD" w:rsidR="00E9278F" w:rsidRPr="002748AF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427</w:t>
            </w:r>
            <w:r w:rsidR="00E927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</w:tr>
      <w:tr w:rsidR="00E9278F" w:rsidRPr="007A168E" w14:paraId="456AAEA4" w14:textId="77777777" w:rsidTr="00BB73E1">
        <w:tc>
          <w:tcPr>
            <w:tcW w:w="4140" w:type="dxa"/>
            <w:vAlign w:val="bottom"/>
          </w:tcPr>
          <w:p w14:paraId="31B3DAC6" w14:textId="1EE53F4D" w:rsidR="00E9278F" w:rsidRPr="007A168E" w:rsidRDefault="00E9278F" w:rsidP="00E9278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</w:tcPr>
          <w:p w14:paraId="5BDCB1D9" w14:textId="6BECF063" w:rsidR="00E9278F" w:rsidRPr="002748AF" w:rsidRDefault="00E9278F" w:rsidP="00E9278F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9FBC75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0D9A30" w14:textId="0BDB8826" w:rsidR="00E9278F" w:rsidRPr="002748AF" w:rsidRDefault="00E9278F" w:rsidP="00E9278F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E0FA6E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42361" w14:textId="638CD44C" w:rsidR="00E9278F" w:rsidRPr="002748AF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F28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14:paraId="14FE1CC7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2BE47" w14:textId="5BDAB9AF" w:rsidR="00E9278F" w:rsidRPr="002748AF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927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</w:tr>
      <w:tr w:rsidR="00E9278F" w:rsidRPr="007A168E" w14:paraId="473C79BD" w14:textId="77777777" w:rsidTr="00BB73E1">
        <w:tc>
          <w:tcPr>
            <w:tcW w:w="4140" w:type="dxa"/>
            <w:vAlign w:val="bottom"/>
          </w:tcPr>
          <w:p w14:paraId="28BAA55E" w14:textId="0E50A665" w:rsidR="00E9278F" w:rsidRPr="007A168E" w:rsidRDefault="00E9278F" w:rsidP="00E9278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</w:tcPr>
          <w:p w14:paraId="1B66CE2F" w14:textId="7BCEF754" w:rsidR="00E9278F" w:rsidRPr="002748AF" w:rsidRDefault="00E9278F" w:rsidP="00E9278F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009C0B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6F29F5" w14:textId="0246C9FD" w:rsidR="00E9278F" w:rsidRPr="002748AF" w:rsidRDefault="00E9278F" w:rsidP="00E9278F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9A5A6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449EB5" w14:textId="5EA575AF" w:rsidR="00E9278F" w:rsidRPr="002748AF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28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="004F28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270" w:type="dxa"/>
          </w:tcPr>
          <w:p w14:paraId="75895194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B9413" w14:textId="08562D94" w:rsidR="00E9278F" w:rsidRPr="002748AF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457</w:t>
            </w:r>
            <w:r w:rsidR="00E927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</w:tr>
      <w:tr w:rsidR="00E9278F" w:rsidRPr="007A168E" w14:paraId="31A2159A" w14:textId="77777777" w:rsidTr="00BB73E1">
        <w:tc>
          <w:tcPr>
            <w:tcW w:w="4140" w:type="dxa"/>
            <w:vAlign w:val="bottom"/>
          </w:tcPr>
          <w:p w14:paraId="76172385" w14:textId="39EAFF3D" w:rsidR="00E9278F" w:rsidRPr="007A168E" w:rsidRDefault="00E9278F" w:rsidP="00E9278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080" w:type="dxa"/>
          </w:tcPr>
          <w:p w14:paraId="70BA99AD" w14:textId="4DF34AF9" w:rsidR="00E9278F" w:rsidRPr="002748AF" w:rsidRDefault="00E9278F" w:rsidP="00E9278F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A6857F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5C3886" w14:textId="58CDC19A" w:rsidR="00E9278F" w:rsidRPr="002748AF" w:rsidRDefault="00E9278F" w:rsidP="00E9278F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F128EB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BC113" w14:textId="73337485" w:rsidR="00E9278F" w:rsidRPr="002748AF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408</w:t>
            </w:r>
            <w:r w:rsidR="004F28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270" w:type="dxa"/>
          </w:tcPr>
          <w:p w14:paraId="6BEAB97C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DAC41B" w14:textId="6312A24C" w:rsidR="00E9278F" w:rsidRPr="002748AF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 w:rsidR="00E927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</w:tr>
      <w:tr w:rsidR="00E9278F" w:rsidRPr="007A168E" w14:paraId="18F1236A" w14:textId="77777777" w:rsidTr="00BB73E1">
        <w:tc>
          <w:tcPr>
            <w:tcW w:w="4140" w:type="dxa"/>
            <w:vAlign w:val="bottom"/>
          </w:tcPr>
          <w:p w14:paraId="06EE08C8" w14:textId="074EA14D" w:rsidR="00E9278F" w:rsidRPr="0035030C" w:rsidRDefault="00E9278F" w:rsidP="00E9278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74D3982D" w14:textId="09901D3C" w:rsidR="00E9278F" w:rsidRPr="002748AF" w:rsidRDefault="00E9278F" w:rsidP="00E9278F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81E709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894BAA" w14:textId="4A7DDB51" w:rsidR="00E9278F" w:rsidRPr="002748AF" w:rsidRDefault="00E9278F" w:rsidP="00E9278F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89B4A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A3A40" w14:textId="2E9098C0" w:rsidR="00E9278F" w:rsidRPr="002748AF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6AF99751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EF81D" w14:textId="2B8A1996" w:rsidR="00E9278F" w:rsidRPr="002748AF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E9278F" w:rsidRPr="007A168E" w14:paraId="6B1FB325" w14:textId="77777777" w:rsidTr="00BB73E1">
        <w:tc>
          <w:tcPr>
            <w:tcW w:w="4140" w:type="dxa"/>
            <w:vAlign w:val="bottom"/>
          </w:tcPr>
          <w:p w14:paraId="36339B97" w14:textId="77879D6F" w:rsidR="00E9278F" w:rsidRPr="007A168E" w:rsidRDefault="00E9278F" w:rsidP="00E9278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</w:tcPr>
          <w:p w14:paraId="74E4D335" w14:textId="78BE340D" w:rsidR="00E9278F" w:rsidRPr="002748AF" w:rsidRDefault="00E9278F" w:rsidP="00E9278F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8792EA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1BDBD2" w14:textId="7E82F042" w:rsidR="00E9278F" w:rsidRPr="002748AF" w:rsidRDefault="00E9278F" w:rsidP="00E9278F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CCE5B4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4D8C6" w14:textId="7FEDB7B0" w:rsidR="00E9278F" w:rsidRPr="002748AF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F28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70" w:type="dxa"/>
          </w:tcPr>
          <w:p w14:paraId="504CE81D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1859D" w14:textId="1D56DC50" w:rsidR="00E9278F" w:rsidRPr="00BB73E1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9278F" w:rsidRPr="00BB7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</w:tr>
      <w:tr w:rsidR="00E9278F" w:rsidRPr="007A168E" w14:paraId="26874393" w14:textId="77777777" w:rsidTr="00BB73E1">
        <w:tc>
          <w:tcPr>
            <w:tcW w:w="4140" w:type="dxa"/>
            <w:vAlign w:val="bottom"/>
          </w:tcPr>
          <w:p w14:paraId="6DDD28EA" w14:textId="28AFA17D" w:rsidR="00E9278F" w:rsidRPr="0035030C" w:rsidRDefault="00E9278F" w:rsidP="00E9278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</w:tcPr>
          <w:p w14:paraId="587790BE" w14:textId="33DFCBD6" w:rsidR="00E9278F" w:rsidRPr="002748AF" w:rsidRDefault="00E9278F" w:rsidP="00E9278F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F8AD0D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3B85E" w14:textId="401695B2" w:rsidR="00E9278F" w:rsidRPr="002748AF" w:rsidRDefault="00E9278F" w:rsidP="00E9278F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94D6AD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FC6D3B" w14:textId="12E3D9DF" w:rsidR="00E9278F" w:rsidRPr="002748AF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F28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70" w:type="dxa"/>
          </w:tcPr>
          <w:p w14:paraId="65F76E16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473348" w14:textId="369299D2" w:rsidR="00E9278F" w:rsidRPr="00691C6C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9278F" w:rsidRPr="00691C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E9278F" w:rsidRPr="007A168E" w14:paraId="67832FDF" w14:textId="77777777" w:rsidTr="00BB73E1">
        <w:tc>
          <w:tcPr>
            <w:tcW w:w="4140" w:type="dxa"/>
          </w:tcPr>
          <w:p w14:paraId="3A288DD9" w14:textId="5D455764" w:rsidR="00E9278F" w:rsidRPr="007A168E" w:rsidRDefault="00E9278F" w:rsidP="00E9278F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</w:tcPr>
          <w:p w14:paraId="40D69DF7" w14:textId="2B9BA6FC" w:rsidR="00E9278F" w:rsidRPr="002748AF" w:rsidRDefault="00E9278F" w:rsidP="00E9278F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76E84C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A5DBC" w14:textId="6EF6FA59" w:rsidR="00E9278F" w:rsidRPr="002748AF" w:rsidRDefault="00E9278F" w:rsidP="00E9278F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AAE2FD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D3011D" w14:textId="75D66134" w:rsidR="00E9278F" w:rsidRPr="002748AF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FDEA360" w14:textId="77777777" w:rsidR="00E9278F" w:rsidRPr="002748AF" w:rsidRDefault="00E9278F" w:rsidP="00E9278F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EA52B" w14:textId="6E44E45C" w:rsidR="00E9278F" w:rsidRPr="00691C6C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</w:tr>
      <w:tr w:rsidR="00724EC1" w:rsidRPr="007A168E" w14:paraId="41B5A875" w14:textId="77777777" w:rsidTr="00BB73E1">
        <w:tc>
          <w:tcPr>
            <w:tcW w:w="4140" w:type="dxa"/>
          </w:tcPr>
          <w:p w14:paraId="777A5EF0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C991AEB" w14:textId="4E97E744" w:rsidR="00724EC1" w:rsidRPr="00BB73E1" w:rsidRDefault="00724EC1" w:rsidP="00BB73E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8AA7B6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4D8DBE" w14:textId="77777777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436BA5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856692" w14:textId="77777777" w:rsidR="00724EC1" w:rsidRPr="002748AF" w:rsidRDefault="00724EC1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CA969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BBE7BB" w14:textId="77777777" w:rsidR="00724EC1" w:rsidRPr="002748AF" w:rsidRDefault="00724EC1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1A1472A8" w14:textId="77777777" w:rsidTr="00BB73E1">
        <w:tc>
          <w:tcPr>
            <w:tcW w:w="4140" w:type="dxa"/>
            <w:vAlign w:val="bottom"/>
          </w:tcPr>
          <w:p w14:paraId="339CEC00" w14:textId="79CF8603" w:rsidR="00724EC1" w:rsidRPr="00853DF2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080" w:type="dxa"/>
          </w:tcPr>
          <w:p w14:paraId="26168428" w14:textId="0FC8ABE5" w:rsidR="00724EC1" w:rsidRPr="002748AF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8D8C94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F4F7C" w14:textId="509503AC" w:rsidR="00724EC1" w:rsidRPr="002748AF" w:rsidRDefault="007C3F7F" w:rsidP="00BB73E1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38930F2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79925" w14:textId="32AD817F" w:rsidR="00724EC1" w:rsidRPr="002748AF" w:rsidRDefault="004F2814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2AE320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5835CA" w14:textId="7CF4D49C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43C7D611" w14:textId="77777777" w:rsidTr="00BB73E1">
        <w:tc>
          <w:tcPr>
            <w:tcW w:w="4140" w:type="dxa"/>
          </w:tcPr>
          <w:p w14:paraId="4B14F44E" w14:textId="3F1C6C53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สหธัญพืช จำกัด</w:t>
            </w:r>
          </w:p>
        </w:tc>
        <w:tc>
          <w:tcPr>
            <w:tcW w:w="1080" w:type="dxa"/>
          </w:tcPr>
          <w:p w14:paraId="7DED37C3" w14:textId="173E162C" w:rsidR="00724EC1" w:rsidRPr="00BB73E1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</w:tcPr>
          <w:p w14:paraId="10813578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ECF95C" w14:textId="465AB4FD" w:rsidR="00724EC1" w:rsidRPr="002748AF" w:rsidRDefault="007C3F7F" w:rsidP="00BB73E1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6927242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39F74" w14:textId="09601571" w:rsidR="00724EC1" w:rsidRPr="002748AF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928D519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83DD27" w14:textId="7746C328" w:rsidR="00724EC1" w:rsidRPr="002748AF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24EC1" w:rsidRPr="007A168E" w14:paraId="0A008ED8" w14:textId="77777777" w:rsidTr="00BB73E1">
        <w:tc>
          <w:tcPr>
            <w:tcW w:w="4140" w:type="dxa"/>
          </w:tcPr>
          <w:p w14:paraId="5AFC9321" w14:textId="516A9143" w:rsidR="00724EC1" w:rsidRPr="00704F9B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3073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</w:tcPr>
          <w:p w14:paraId="26A53E85" w14:textId="31871447" w:rsidR="00724EC1" w:rsidRPr="006661C0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4F28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097</w:t>
            </w:r>
          </w:p>
        </w:tc>
        <w:tc>
          <w:tcPr>
            <w:tcW w:w="270" w:type="dxa"/>
          </w:tcPr>
          <w:p w14:paraId="2C5C2C84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248045" w14:textId="162C5763" w:rsidR="00724EC1" w:rsidRPr="002748AF" w:rsidRDefault="007C3F7F" w:rsidP="00BB73E1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24EC1" w:rsidRPr="00BB7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70" w:type="dxa"/>
          </w:tcPr>
          <w:p w14:paraId="7E59B95E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95757" w14:textId="762E2B1E" w:rsidR="00724EC1" w:rsidRPr="002748AF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4F28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270" w:type="dxa"/>
          </w:tcPr>
          <w:p w14:paraId="740878BF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D36EB" w14:textId="3B48D962" w:rsidR="00724EC1" w:rsidRPr="002748AF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24E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  <w:tr w:rsidR="00724EC1" w:rsidRPr="007A168E" w14:paraId="5CF9EC12" w14:textId="77777777" w:rsidTr="00BB73E1">
        <w:tc>
          <w:tcPr>
            <w:tcW w:w="4140" w:type="dxa"/>
          </w:tcPr>
          <w:p w14:paraId="1D4AAA30" w14:textId="0053A7E3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4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</w:tcPr>
          <w:p w14:paraId="546FC4BC" w14:textId="513CA323" w:rsidR="00724EC1" w:rsidRPr="00BB73E1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F2814" w:rsidRPr="00BB73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</w:tcPr>
          <w:p w14:paraId="5EDB3D35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C7FD16" w14:textId="3909245C" w:rsidR="00724EC1" w:rsidRPr="002748AF" w:rsidRDefault="007C3F7F" w:rsidP="00BB73E1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24EC1" w:rsidRPr="00BB7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6244FEDF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F28E9A" w14:textId="567EBDE1" w:rsidR="00724EC1" w:rsidRPr="002748AF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F28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7355586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2D3293" w14:textId="41A5B9C1" w:rsidR="00724EC1" w:rsidRPr="002748AF" w:rsidRDefault="007C3F7F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24E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FB33B0" w:rsidRPr="007A168E" w14:paraId="285B9E63" w14:textId="77777777" w:rsidTr="00BB73E1">
        <w:tc>
          <w:tcPr>
            <w:tcW w:w="4140" w:type="dxa"/>
          </w:tcPr>
          <w:p w14:paraId="28C5A7DB" w14:textId="0CD5BD59" w:rsidR="00FB33B0" w:rsidRPr="0090741F" w:rsidRDefault="00FB33B0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C54730" w14:textId="77777777" w:rsidR="00FB33B0" w:rsidRPr="00BB73E1" w:rsidRDefault="00FB33B0" w:rsidP="00BB73E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48D2FB" w14:textId="77777777" w:rsidR="00FB33B0" w:rsidRPr="002748AF" w:rsidRDefault="00FB33B0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D2B928" w14:textId="5D8D3276" w:rsidR="00FB33B0" w:rsidRPr="00BB73E1" w:rsidRDefault="00FB33B0" w:rsidP="00BB73E1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6026F" w14:textId="77777777" w:rsidR="00FB33B0" w:rsidRPr="002748AF" w:rsidRDefault="00FB33B0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681A12" w14:textId="77777777" w:rsidR="00FB33B0" w:rsidRDefault="00FB33B0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BCCB6D" w14:textId="77777777" w:rsidR="00FB33B0" w:rsidRPr="002748AF" w:rsidRDefault="00FB33B0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4F8D9" w14:textId="77777777" w:rsidR="00FB33B0" w:rsidRDefault="00FB33B0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5D270055" w14:textId="77777777" w:rsidTr="00BB73E1">
        <w:tc>
          <w:tcPr>
            <w:tcW w:w="4140" w:type="dxa"/>
          </w:tcPr>
          <w:p w14:paraId="78F51C54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4CCBB5" w14:textId="77777777" w:rsidR="00724EC1" w:rsidRPr="00BB73E1" w:rsidRDefault="00724EC1" w:rsidP="00BB73E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32FCF13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27CA2B" w14:textId="77777777" w:rsidR="00724EC1" w:rsidRPr="002748AF" w:rsidRDefault="00724EC1" w:rsidP="00BB73E1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83AB4A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4EFD4B" w14:textId="77777777" w:rsidR="00724EC1" w:rsidRPr="002748AF" w:rsidRDefault="00724EC1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7DDB1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E0B907" w14:textId="77777777" w:rsidR="00724EC1" w:rsidRPr="002748AF" w:rsidRDefault="00724EC1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2748F3A9" w14:textId="77777777" w:rsidTr="00BB73E1">
        <w:tc>
          <w:tcPr>
            <w:tcW w:w="4140" w:type="dxa"/>
          </w:tcPr>
          <w:p w14:paraId="5A3B8BE7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7308D1" w14:textId="77777777" w:rsidR="00724EC1" w:rsidRPr="00BB73E1" w:rsidRDefault="00724EC1" w:rsidP="00BB73E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D2602F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4D34D9" w14:textId="77777777" w:rsidR="00724EC1" w:rsidRPr="002748AF" w:rsidRDefault="00724EC1" w:rsidP="00BB73E1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F11E41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229102" w14:textId="77777777" w:rsidR="00724EC1" w:rsidRPr="002748AF" w:rsidRDefault="00724EC1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1DB10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DDA67D" w14:textId="77777777" w:rsidR="00724EC1" w:rsidRPr="002748AF" w:rsidRDefault="00724EC1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446B370A" w14:textId="77777777" w:rsidTr="00BB73E1">
        <w:tc>
          <w:tcPr>
            <w:tcW w:w="4140" w:type="dxa"/>
          </w:tcPr>
          <w:p w14:paraId="34B8639A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D1D02E" w14:textId="77777777" w:rsidR="00724EC1" w:rsidRPr="00BB73E1" w:rsidRDefault="00724EC1" w:rsidP="00BB73E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C2C4842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DCD3C2" w14:textId="77777777" w:rsidR="00724EC1" w:rsidRPr="002748AF" w:rsidRDefault="00724EC1" w:rsidP="00BB73E1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B493C3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59B53" w14:textId="77777777" w:rsidR="00724EC1" w:rsidRPr="002748AF" w:rsidRDefault="00724EC1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47FD1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584566" w14:textId="77777777" w:rsidR="00724EC1" w:rsidRPr="002748AF" w:rsidRDefault="00724EC1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5A5D6C96" w14:textId="77777777" w:rsidTr="00BB73E1">
        <w:tc>
          <w:tcPr>
            <w:tcW w:w="4140" w:type="dxa"/>
          </w:tcPr>
          <w:p w14:paraId="602B646E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B8BC14" w14:textId="77777777" w:rsidR="00724EC1" w:rsidRPr="00BB73E1" w:rsidRDefault="00724EC1" w:rsidP="00BB73E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9144F9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3E254E" w14:textId="77777777" w:rsidR="00724EC1" w:rsidRPr="002748AF" w:rsidRDefault="00724EC1" w:rsidP="00BB73E1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29E5E5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6563BF" w14:textId="77777777" w:rsidR="00724EC1" w:rsidRPr="002748AF" w:rsidRDefault="00724EC1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08341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851F8" w14:textId="77777777" w:rsidR="00724EC1" w:rsidRPr="002748AF" w:rsidRDefault="00724EC1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732F32A5" w14:textId="77777777" w:rsidTr="00BB73E1">
        <w:tc>
          <w:tcPr>
            <w:tcW w:w="4140" w:type="dxa"/>
          </w:tcPr>
          <w:p w14:paraId="2039BE40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445213" w14:textId="77777777" w:rsidR="00724EC1" w:rsidRPr="00BB73E1" w:rsidRDefault="00724EC1" w:rsidP="00BB73E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20D7EE9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AB2F3" w14:textId="77777777" w:rsidR="00724EC1" w:rsidRPr="002748AF" w:rsidRDefault="00724EC1" w:rsidP="00BB73E1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3FC2F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271110" w14:textId="77777777" w:rsidR="00724EC1" w:rsidRPr="002748AF" w:rsidRDefault="00724EC1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66769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79DD65" w14:textId="77777777" w:rsidR="00724EC1" w:rsidRPr="002748AF" w:rsidRDefault="00724EC1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3A6C8905" w14:textId="77777777" w:rsidTr="00BB73E1">
        <w:tc>
          <w:tcPr>
            <w:tcW w:w="4140" w:type="dxa"/>
          </w:tcPr>
          <w:p w14:paraId="74B6E4AA" w14:textId="03282A9A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76F505C" w14:textId="77777777" w:rsidR="00724EC1" w:rsidRPr="00BB73E1" w:rsidRDefault="00724EC1" w:rsidP="00BB73E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46AA3F9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217D65" w14:textId="77777777" w:rsidR="00724EC1" w:rsidRPr="002748AF" w:rsidRDefault="00724EC1" w:rsidP="00BB73E1">
            <w:pPr>
              <w:tabs>
                <w:tab w:val="decimal" w:pos="85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D461EF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DEA49" w14:textId="77777777" w:rsidR="00724EC1" w:rsidRPr="002748AF" w:rsidRDefault="00724EC1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1D1E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6E6D86" w14:textId="77777777" w:rsidR="00724EC1" w:rsidRPr="002748AF" w:rsidRDefault="00724EC1" w:rsidP="00BB73E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014B3249" w14:textId="77777777" w:rsidTr="00BB73E1">
        <w:tc>
          <w:tcPr>
            <w:tcW w:w="4140" w:type="dxa"/>
          </w:tcPr>
          <w:p w14:paraId="70D14866" w14:textId="09D70FEF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7D36B1D" w14:textId="77777777" w:rsidR="00724EC1" w:rsidRPr="00BB73E1" w:rsidRDefault="00724EC1" w:rsidP="00BB73E1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4C10D53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92888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04BB28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8CA787" w14:textId="77777777" w:rsidR="00724EC1" w:rsidRPr="002748AF" w:rsidRDefault="00724EC1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3B02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96DEF" w14:textId="77777777" w:rsidR="00724EC1" w:rsidRPr="002748AF" w:rsidRDefault="00724EC1" w:rsidP="00DD0D4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605853AB" w14:textId="77777777" w:rsidTr="00BB73E1">
        <w:tc>
          <w:tcPr>
            <w:tcW w:w="4140" w:type="dxa"/>
          </w:tcPr>
          <w:p w14:paraId="6C30F267" w14:textId="3BC28D5A" w:rsidR="00724EC1" w:rsidRPr="007B0B46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</w:tcPr>
          <w:p w14:paraId="2CD03774" w14:textId="77777777" w:rsidR="00724EC1" w:rsidRPr="00DD0D41" w:rsidRDefault="00724EC1" w:rsidP="00DD0D4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AEC357B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CC8F71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A7C122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92273" w14:textId="77777777" w:rsidR="00724EC1" w:rsidRPr="002748AF" w:rsidRDefault="00724EC1" w:rsidP="00BC58B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B5B3D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7F540" w14:textId="77777777" w:rsidR="00724EC1" w:rsidRPr="002748AF" w:rsidRDefault="00724EC1" w:rsidP="00DD0D4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721A4E46" w14:textId="77777777" w:rsidTr="00BB73E1">
        <w:tc>
          <w:tcPr>
            <w:tcW w:w="4140" w:type="dxa"/>
          </w:tcPr>
          <w:p w14:paraId="646C2D27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50D2F59" w14:textId="0BAD8B2B" w:rsidR="00724EC1" w:rsidRPr="00DD0D41" w:rsidRDefault="00724EC1" w:rsidP="00DD0D4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5DE3EAE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17486B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41F4F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601F4B" w14:textId="189537BB" w:rsidR="00724EC1" w:rsidRPr="002748AF" w:rsidRDefault="00724EC1" w:rsidP="00BC58B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D5F7A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64C65A" w14:textId="77777777" w:rsidR="00724EC1" w:rsidRPr="002748AF" w:rsidRDefault="00724EC1" w:rsidP="00DD0D4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07FB9967" w14:textId="77777777" w:rsidTr="00BB73E1">
        <w:trPr>
          <w:trHeight w:val="353"/>
        </w:trPr>
        <w:tc>
          <w:tcPr>
            <w:tcW w:w="4140" w:type="dxa"/>
          </w:tcPr>
          <w:p w14:paraId="7639BCA0" w14:textId="5021DB3A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2006473B" w14:textId="1F061058" w:rsidR="00724EC1" w:rsidRPr="00DD0D41" w:rsidRDefault="007C3F7F" w:rsidP="00DD0D4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14:paraId="2BE754B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A99F62" w14:textId="46408232" w:rsidR="00724EC1" w:rsidRPr="002748AF" w:rsidRDefault="007C3F7F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A546790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15EDE7" w14:textId="28F28FA9" w:rsidR="00724EC1" w:rsidRPr="002748AF" w:rsidRDefault="00B708A6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54BB05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976B48" w14:textId="6B94D909" w:rsidR="00724EC1" w:rsidRPr="002748AF" w:rsidRDefault="00724EC1" w:rsidP="00D05FAD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235B50EF" w14:textId="77777777" w:rsidTr="00BB73E1">
        <w:tc>
          <w:tcPr>
            <w:tcW w:w="4140" w:type="dxa"/>
          </w:tcPr>
          <w:p w14:paraId="5A38BBCA" w14:textId="71BD3D15" w:rsidR="00724EC1" w:rsidRPr="007A168E" w:rsidRDefault="00724EC1" w:rsidP="00724EC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4D891723" w14:textId="64653D01" w:rsidR="00724EC1" w:rsidRPr="00DD0D41" w:rsidRDefault="007C3F7F" w:rsidP="00DD0D4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</w:tcPr>
          <w:p w14:paraId="1F4982FE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3059D" w14:textId="3A0F9995" w:rsidR="00724EC1" w:rsidRPr="002748AF" w:rsidRDefault="007C3F7F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5A6B52D7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55F724" w14:textId="1629AD29" w:rsidR="00724EC1" w:rsidRPr="002748AF" w:rsidRDefault="007C3F7F" w:rsidP="00B708A6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6F715A5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60E32" w14:textId="65CE49B8" w:rsidR="00724EC1" w:rsidRPr="002748AF" w:rsidRDefault="00724EC1" w:rsidP="00D05FAD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3F0F48C7" w14:textId="77777777" w:rsidTr="00BB73E1">
        <w:tc>
          <w:tcPr>
            <w:tcW w:w="4140" w:type="dxa"/>
          </w:tcPr>
          <w:p w14:paraId="013CA038" w14:textId="5ACA42D9" w:rsidR="00724EC1" w:rsidRPr="007A168E" w:rsidRDefault="00724EC1" w:rsidP="00724EC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080" w:type="dxa"/>
          </w:tcPr>
          <w:p w14:paraId="0DDB2B16" w14:textId="7290621B" w:rsidR="00724EC1" w:rsidRPr="00DD0D41" w:rsidRDefault="007C3F7F" w:rsidP="00DD0D4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2C109AF3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1524D9" w14:textId="7F2150E4" w:rsidR="00724EC1" w:rsidRPr="002748AF" w:rsidRDefault="007C3F7F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0A335C62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BD8A1" w14:textId="4A7B7170" w:rsidR="00724EC1" w:rsidRPr="002748AF" w:rsidRDefault="00B708A6" w:rsidP="00BC58B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628374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59A4AD" w14:textId="239A14D2" w:rsidR="00724EC1" w:rsidRPr="002748AF" w:rsidRDefault="00724EC1" w:rsidP="00D05FAD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35D236FE" w14:textId="77777777" w:rsidTr="00BB73E1">
        <w:tc>
          <w:tcPr>
            <w:tcW w:w="4140" w:type="dxa"/>
          </w:tcPr>
          <w:p w14:paraId="4867E285" w14:textId="12201903" w:rsidR="00724EC1" w:rsidRPr="007A168E" w:rsidRDefault="00724EC1" w:rsidP="00724EC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080" w:type="dxa"/>
          </w:tcPr>
          <w:p w14:paraId="5469D531" w14:textId="7DDA420C" w:rsidR="00724EC1" w:rsidRPr="00DD0D41" w:rsidRDefault="007C3F7F" w:rsidP="00DD0D4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270" w:type="dxa"/>
          </w:tcPr>
          <w:p w14:paraId="7B24A093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311732" w14:textId="1FC96957" w:rsidR="00724EC1" w:rsidRPr="002748AF" w:rsidRDefault="007C3F7F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14:paraId="4153B34E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127E85" w14:textId="7CBBB272" w:rsidR="00724EC1" w:rsidRPr="002748AF" w:rsidRDefault="00B708A6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8C7D39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ACC36F" w14:textId="1C88DF78" w:rsidR="00724EC1" w:rsidRPr="002748AF" w:rsidRDefault="00D05FAD" w:rsidP="00D05FAD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2815D113" w14:textId="77777777" w:rsidTr="00BB73E1">
        <w:tc>
          <w:tcPr>
            <w:tcW w:w="4140" w:type="dxa"/>
          </w:tcPr>
          <w:p w14:paraId="515F6C8D" w14:textId="1E30AB53" w:rsidR="00724EC1" w:rsidRPr="007A168E" w:rsidRDefault="00724EC1" w:rsidP="00724EC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เลียวไพรัตนวิสาหกิจ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54D43B55" w14:textId="6106AB2E" w:rsidR="00724EC1" w:rsidRPr="002748AF" w:rsidRDefault="007C3F7F" w:rsidP="00DD0D4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</w:p>
        </w:tc>
        <w:tc>
          <w:tcPr>
            <w:tcW w:w="270" w:type="dxa"/>
          </w:tcPr>
          <w:p w14:paraId="6CF50B1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82C35" w14:textId="3E7432C6" w:rsidR="00724EC1" w:rsidRPr="002748AF" w:rsidRDefault="007C3F7F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70" w:type="dxa"/>
          </w:tcPr>
          <w:p w14:paraId="2784AA9F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926689" w14:textId="0F02FBA4" w:rsidR="00724EC1" w:rsidRPr="002748AF" w:rsidRDefault="007C3F7F" w:rsidP="00913D72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36746844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0D205" w14:textId="6B4BD58B" w:rsidR="00724EC1" w:rsidRPr="002748AF" w:rsidRDefault="007C3F7F" w:rsidP="00DD0D4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</w:tr>
      <w:tr w:rsidR="00724EC1" w:rsidRPr="007A168E" w14:paraId="6B7151C3" w14:textId="77777777" w:rsidTr="00BB73E1">
        <w:tc>
          <w:tcPr>
            <w:tcW w:w="4140" w:type="dxa"/>
          </w:tcPr>
          <w:p w14:paraId="4E99FB24" w14:textId="6561127F" w:rsidR="00724EC1" w:rsidRDefault="00724EC1" w:rsidP="00724EC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ธนาพรชัย จำกัด</w:t>
            </w:r>
          </w:p>
        </w:tc>
        <w:tc>
          <w:tcPr>
            <w:tcW w:w="1080" w:type="dxa"/>
          </w:tcPr>
          <w:p w14:paraId="04447E68" w14:textId="41B018B1" w:rsidR="00724EC1" w:rsidRPr="002748AF" w:rsidRDefault="007C3F7F" w:rsidP="00DD0D4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2B20597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D5956" w14:textId="407C57C3" w:rsidR="00724EC1" w:rsidRPr="002748AF" w:rsidRDefault="007C3F7F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A8E5C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84ADBC" w14:textId="396CE9E5" w:rsidR="00724EC1" w:rsidRPr="00BC58B3" w:rsidRDefault="00B708A6" w:rsidP="007E75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09CAFB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BCD62D" w14:textId="192EB156" w:rsidR="00724EC1" w:rsidRPr="00DD0D41" w:rsidRDefault="00724EC1" w:rsidP="00D05FAD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50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31265E93" w14:textId="77777777" w:rsidTr="00BB73E1">
        <w:tc>
          <w:tcPr>
            <w:tcW w:w="4140" w:type="dxa"/>
          </w:tcPr>
          <w:p w14:paraId="408FA733" w14:textId="77777777" w:rsidR="00724EC1" w:rsidRPr="007A168E" w:rsidRDefault="00724EC1" w:rsidP="00724EC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0E1C41" w14:textId="208FB2F8" w:rsidR="00724EC1" w:rsidRPr="002748AF" w:rsidRDefault="007C3F7F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B70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825</w:t>
            </w:r>
          </w:p>
        </w:tc>
        <w:tc>
          <w:tcPr>
            <w:tcW w:w="270" w:type="dxa"/>
          </w:tcPr>
          <w:p w14:paraId="525EC374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7D0AD1" w14:textId="54C25E89" w:rsidR="00724EC1" w:rsidRPr="002748AF" w:rsidRDefault="007C3F7F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724E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1014A6F5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55ACDF" w14:textId="18D9376F" w:rsidR="00724EC1" w:rsidRPr="002748AF" w:rsidRDefault="007C3F7F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70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  <w:r w:rsidR="00B70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70" w:type="dxa"/>
          </w:tcPr>
          <w:p w14:paraId="08D58C68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781766" w14:textId="0BCC2DD2" w:rsidR="00724EC1" w:rsidRPr="002748AF" w:rsidRDefault="007C3F7F" w:rsidP="00DD0D4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24E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  <w:r w:rsidR="00724E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</w:tr>
      <w:tr w:rsidR="00724EC1" w:rsidRPr="007A168E" w14:paraId="53FDBE24" w14:textId="77777777" w:rsidTr="00BB73E1">
        <w:tc>
          <w:tcPr>
            <w:tcW w:w="4140" w:type="dxa"/>
            <w:vAlign w:val="bottom"/>
          </w:tcPr>
          <w:p w14:paraId="280701EC" w14:textId="77777777" w:rsidR="00724EC1" w:rsidRPr="007A168E" w:rsidRDefault="00724EC1" w:rsidP="00724EC1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2FE19061" w14:textId="4D556D05" w:rsidR="00724EC1" w:rsidRPr="00DD0D41" w:rsidRDefault="00B708A6" w:rsidP="00DD0D4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0D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6CA450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E8916B" w14:textId="2A3AC219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1F6F32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F982EB" w14:textId="2E7CBD8D" w:rsidR="00724EC1" w:rsidRPr="002748AF" w:rsidRDefault="00B708A6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03C3A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B34228" w14:textId="2A1BC7D6" w:rsidR="00724EC1" w:rsidRPr="002748AF" w:rsidRDefault="00724EC1" w:rsidP="00E9278F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50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0C79CCB5" w14:textId="77777777" w:rsidTr="00BB73E1">
        <w:trPr>
          <w:trHeight w:val="67"/>
        </w:trPr>
        <w:tc>
          <w:tcPr>
            <w:tcW w:w="4140" w:type="dxa"/>
            <w:vAlign w:val="bottom"/>
          </w:tcPr>
          <w:p w14:paraId="48743B1A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0C2DFC" w14:textId="5905954E" w:rsidR="00724EC1" w:rsidRPr="002748AF" w:rsidRDefault="007C3F7F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B70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825</w:t>
            </w:r>
          </w:p>
        </w:tc>
        <w:tc>
          <w:tcPr>
            <w:tcW w:w="270" w:type="dxa"/>
          </w:tcPr>
          <w:p w14:paraId="244CF8B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EE21A1" w14:textId="1B0AC20F" w:rsidR="00724EC1" w:rsidRPr="002748AF" w:rsidRDefault="007C3F7F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724E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458CEA37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0219D2" w14:textId="292A1738" w:rsidR="00724EC1" w:rsidRPr="002748AF" w:rsidRDefault="007C3F7F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70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  <w:r w:rsidR="00B70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70" w:type="dxa"/>
          </w:tcPr>
          <w:p w14:paraId="4DA55EF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38DCC1" w14:textId="1C8D5FF7" w:rsidR="00724EC1" w:rsidRPr="002748AF" w:rsidRDefault="007C3F7F" w:rsidP="00DD0D41">
            <w:pPr>
              <w:tabs>
                <w:tab w:val="decimal" w:pos="8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24E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  <w:r w:rsidR="00724E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</w:tr>
    </w:tbl>
    <w:p w14:paraId="608A34CD" w14:textId="3F1F7BB6" w:rsidR="000A5749" w:rsidRDefault="000A5749"/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720"/>
        <w:gridCol w:w="720"/>
        <w:gridCol w:w="990"/>
        <w:gridCol w:w="270"/>
        <w:gridCol w:w="900"/>
        <w:gridCol w:w="270"/>
        <w:gridCol w:w="990"/>
        <w:gridCol w:w="270"/>
        <w:gridCol w:w="990"/>
      </w:tblGrid>
      <w:tr w:rsidR="00515EF1" w:rsidRPr="00DD0D41" w14:paraId="6523B578" w14:textId="77777777" w:rsidTr="00DD0D41">
        <w:trPr>
          <w:trHeight w:val="240"/>
          <w:tblHeader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128E89B0" w14:textId="151076E9" w:rsidR="00515EF1" w:rsidRPr="00DD0D41" w:rsidRDefault="000A5749" w:rsidP="00515EF1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D0D41">
              <w:rPr>
                <w:sz w:val="26"/>
                <w:szCs w:val="26"/>
              </w:rPr>
              <w:br w:type="page"/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0144D0A0" w14:textId="77777777" w:rsidR="00515EF1" w:rsidRPr="00DD0D41" w:rsidRDefault="00515EF1" w:rsidP="00515EF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680" w:type="dxa"/>
            <w:gridSpan w:val="7"/>
            <w:tcBorders>
              <w:top w:val="nil"/>
              <w:bottom w:val="nil"/>
            </w:tcBorders>
          </w:tcPr>
          <w:p w14:paraId="480439A1" w14:textId="77777777" w:rsidR="00515EF1" w:rsidRPr="00DD0D41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5EF1" w:rsidRPr="00DD0D41" w14:paraId="15C4C452" w14:textId="77777777" w:rsidTr="00DD0D41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25F5BC0C" w14:textId="77777777" w:rsidR="00515EF1" w:rsidRPr="00DD0D41" w:rsidRDefault="00515EF1" w:rsidP="00515EF1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199C4224" w14:textId="0C881DCD" w:rsidR="00515EF1" w:rsidRPr="00DD0D41" w:rsidRDefault="009E3F2D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0D41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สำหรับงวดเก้า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AA2298F" w14:textId="77777777" w:rsidR="00515EF1" w:rsidRPr="00DD0D41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0D4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11B8E" w14:textId="77777777" w:rsidR="00515EF1" w:rsidRPr="00DD0D41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32AF0CD" w14:textId="77777777" w:rsidR="00515EF1" w:rsidRPr="00DD0D41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64B69F" w14:textId="77777777" w:rsidR="00515EF1" w:rsidRPr="00DD0D41" w:rsidRDefault="00515EF1" w:rsidP="00515EF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FBEDCE8" w14:textId="77777777" w:rsidR="00515EF1" w:rsidRPr="00DD0D41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DA6BF" w14:textId="77777777" w:rsidR="00515EF1" w:rsidRPr="00DD0D41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62A79B" w14:textId="77777777" w:rsidR="00515EF1" w:rsidRPr="00DD0D41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0D4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515EF1" w:rsidRPr="00DD0D41" w14:paraId="074C10BD" w14:textId="77777777" w:rsidTr="00DD0D41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38AC3D8E" w14:textId="77777777" w:rsidR="00515EF1" w:rsidRPr="00DD0D41" w:rsidRDefault="00515EF1" w:rsidP="00515EF1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303E4556" w14:textId="7027BFFB" w:rsidR="00515EF1" w:rsidRPr="00DD0D41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0D4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FF6B32E" w14:textId="0AF2D80F" w:rsidR="00515EF1" w:rsidRPr="00DD0D41" w:rsidRDefault="007C3F7F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15EF1"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515EF1" w:rsidRPr="00DD0D4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มกราคม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44DBBB" w14:textId="77777777" w:rsidR="00515EF1" w:rsidRPr="00DD0D41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AAE5D9D" w14:textId="77777777" w:rsidR="00515EF1" w:rsidRPr="00DD0D41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4A3138" w14:textId="77777777" w:rsidR="00515EF1" w:rsidRPr="00DD0D41" w:rsidRDefault="00515EF1" w:rsidP="00515EF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F4EFB60" w14:textId="77777777" w:rsidR="00515EF1" w:rsidRPr="00DD0D41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0E5708" w14:textId="77777777" w:rsidR="00515EF1" w:rsidRPr="00DD0D41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52DC0D9" w14:textId="4143D8F3" w:rsidR="00515EF1" w:rsidRPr="00DD0D41" w:rsidRDefault="007C3F7F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9E3F2D"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9E3F2D" w:rsidRPr="00DD0D4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515EF1" w:rsidRPr="00DD0D41" w14:paraId="5B148891" w14:textId="77777777" w:rsidTr="00DD0D41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0C2AD637" w14:textId="77777777" w:rsidR="00515EF1" w:rsidRPr="00DD0D41" w:rsidRDefault="00515EF1" w:rsidP="00515EF1">
            <w:pPr>
              <w:tabs>
                <w:tab w:val="left" w:pos="720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64F1EF3E" w14:textId="46E54EA2" w:rsidR="00515EF1" w:rsidRPr="00DD0D41" w:rsidRDefault="007C3F7F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9E3F2D"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9E3F2D" w:rsidRPr="00DD0D4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074127D" w14:textId="1F18AC17" w:rsidR="00515EF1" w:rsidRPr="00DD0D41" w:rsidRDefault="007C3F7F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0DA3" w14:textId="77777777" w:rsidR="00515EF1" w:rsidRPr="00DD0D41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D762A50" w14:textId="77777777" w:rsidR="00515EF1" w:rsidRPr="00DD0D41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0D4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4221E5" w14:textId="77777777" w:rsidR="00515EF1" w:rsidRPr="00DD0D41" w:rsidRDefault="00515EF1" w:rsidP="00515EF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91B1813" w14:textId="77777777" w:rsidR="00515EF1" w:rsidRPr="00DD0D41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0D4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7481F" w14:textId="77777777" w:rsidR="00515EF1" w:rsidRPr="00DD0D41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16C871" w14:textId="4CF14262" w:rsidR="00515EF1" w:rsidRPr="00DD0D41" w:rsidRDefault="007C3F7F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515EF1" w:rsidRPr="00DD0D41" w14:paraId="527A0D71" w14:textId="77777777" w:rsidTr="00DD0D41">
        <w:trPr>
          <w:trHeight w:val="240"/>
          <w:tblHeader/>
        </w:trPr>
        <w:tc>
          <w:tcPr>
            <w:tcW w:w="3150" w:type="dxa"/>
          </w:tcPr>
          <w:p w14:paraId="3DC803A2" w14:textId="77777777" w:rsidR="00515EF1" w:rsidRPr="00DD0D41" w:rsidRDefault="00515EF1" w:rsidP="00515EF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3D403957" w14:textId="77777777" w:rsidR="00515EF1" w:rsidRPr="00DD0D41" w:rsidRDefault="00515EF1" w:rsidP="00515EF1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DD0D4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680" w:type="dxa"/>
            <w:gridSpan w:val="7"/>
            <w:tcBorders>
              <w:top w:val="nil"/>
              <w:bottom w:val="nil"/>
            </w:tcBorders>
          </w:tcPr>
          <w:p w14:paraId="63E49020" w14:textId="77777777" w:rsidR="00515EF1" w:rsidRPr="00DD0D41" w:rsidRDefault="00515EF1" w:rsidP="00515E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D0D4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DD0D4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DD0D4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515EF1" w:rsidRPr="00DD0D41" w14:paraId="6315CBED" w14:textId="77777777" w:rsidTr="00DD0D41">
        <w:trPr>
          <w:trHeight w:val="240"/>
          <w:tblHeader/>
        </w:trPr>
        <w:tc>
          <w:tcPr>
            <w:tcW w:w="3150" w:type="dxa"/>
          </w:tcPr>
          <w:p w14:paraId="2F627E85" w14:textId="4CDE6600" w:rsidR="00515EF1" w:rsidRPr="00DD0D41" w:rsidRDefault="00515EF1" w:rsidP="00032B46">
            <w:pPr>
              <w:tabs>
                <w:tab w:val="left" w:pos="720"/>
              </w:tabs>
              <w:spacing w:line="240" w:lineRule="auto"/>
              <w:ind w:left="256" w:hanging="270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D0D4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เงินให้กู้ยืมระยะสั้นแก่กิจการที่เกี่ยวข้อ</w:t>
            </w:r>
            <w:r w:rsidRPr="00DD0D4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  <w:lang w:val="en-US"/>
              </w:rPr>
              <w:t>ง</w:t>
            </w:r>
            <w:r w:rsidRPr="00DD0D4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กัน</w:t>
            </w:r>
          </w:p>
        </w:tc>
        <w:tc>
          <w:tcPr>
            <w:tcW w:w="1440" w:type="dxa"/>
            <w:gridSpan w:val="2"/>
          </w:tcPr>
          <w:p w14:paraId="709C7F51" w14:textId="77777777" w:rsidR="00515EF1" w:rsidRPr="00DD0D41" w:rsidRDefault="00515EF1" w:rsidP="00515EF1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7"/>
            <w:tcBorders>
              <w:top w:val="nil"/>
              <w:bottom w:val="nil"/>
            </w:tcBorders>
          </w:tcPr>
          <w:p w14:paraId="3ECD3FCF" w14:textId="77777777" w:rsidR="00515EF1" w:rsidRPr="00DD0D41" w:rsidRDefault="00515EF1" w:rsidP="00515E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</w:tr>
      <w:tr w:rsidR="00515EF1" w:rsidRPr="00DD0D41" w14:paraId="5C18EAAD" w14:textId="77777777" w:rsidTr="00DD0D41">
        <w:trPr>
          <w:trHeight w:val="247"/>
        </w:trPr>
        <w:tc>
          <w:tcPr>
            <w:tcW w:w="3150" w:type="dxa"/>
            <w:tcBorders>
              <w:top w:val="nil"/>
            </w:tcBorders>
          </w:tcPr>
          <w:p w14:paraId="563D3A3C" w14:textId="77777777" w:rsidR="00515EF1" w:rsidRPr="00DD0D41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top w:val="nil"/>
            </w:tcBorders>
          </w:tcPr>
          <w:p w14:paraId="05EFE24C" w14:textId="77777777" w:rsidR="00515EF1" w:rsidRPr="00DD0D41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5EC9308F" w14:textId="77777777" w:rsidR="00515EF1" w:rsidRPr="00DD0D41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758CB91" w14:textId="77777777" w:rsidR="00515EF1" w:rsidRPr="00DD0D41" w:rsidRDefault="00515EF1" w:rsidP="00515EF1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4866FE9" w14:textId="77777777" w:rsidR="00515EF1" w:rsidRPr="00DD0D41" w:rsidRDefault="00515EF1" w:rsidP="00515EF1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4802F9C" w14:textId="77777777" w:rsidR="00515EF1" w:rsidRPr="00DD0D41" w:rsidRDefault="00515EF1" w:rsidP="00515EF1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4AF5814" w14:textId="77777777" w:rsidR="00515EF1" w:rsidRPr="00DD0D41" w:rsidRDefault="00515EF1" w:rsidP="00515EF1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5D2BA07" w14:textId="77777777" w:rsidR="00515EF1" w:rsidRPr="00DD0D41" w:rsidRDefault="00515EF1" w:rsidP="00515EF1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0377251" w14:textId="77777777" w:rsidR="00515EF1" w:rsidRPr="00DD0D41" w:rsidRDefault="00515EF1" w:rsidP="00515EF1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A2943C0" w14:textId="77777777" w:rsidR="00515EF1" w:rsidRPr="00DD0D41" w:rsidRDefault="00515EF1" w:rsidP="00515EF1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61117" w:rsidRPr="00DD0D41" w14:paraId="0A2F6390" w14:textId="77777777" w:rsidTr="00DD0D41">
        <w:tc>
          <w:tcPr>
            <w:tcW w:w="3150" w:type="dxa"/>
          </w:tcPr>
          <w:p w14:paraId="42EFC517" w14:textId="0F1858FC" w:rsidR="00C61117" w:rsidRPr="00DD0D41" w:rsidRDefault="00C61117" w:rsidP="00C61117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DD0D4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ทีพีไอ </w:t>
            </w:r>
            <w:r w:rsidRPr="00DD0D4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คอนกรีต</w:t>
            </w:r>
            <w:r w:rsidRPr="00DD0D4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  <w:r w:rsidRPr="00DD0D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695F344F" w14:textId="3EB4265D" w:rsidR="00C61117" w:rsidRPr="00DE1EBB" w:rsidRDefault="007C3F7F" w:rsidP="00C61117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22ACE" w:rsidRPr="00DE1E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4669D4F" w14:textId="1410DC6F" w:rsidR="00C61117" w:rsidRPr="00DD0D41" w:rsidRDefault="007C3F7F" w:rsidP="006336EC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C61117"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796</w:t>
            </w:r>
            <w:r w:rsidR="00C61117"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AD94AC" w14:textId="77777777" w:rsidR="00C61117" w:rsidRPr="00DD0D41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12D746E" w14:textId="24507CA5" w:rsidR="00C61117" w:rsidRPr="00DD0D41" w:rsidRDefault="007C3F7F" w:rsidP="00C61117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F22ACE"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722</w:t>
            </w:r>
            <w:r w:rsidR="00F22ACE"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D89A2A" w14:textId="77777777" w:rsidR="00C61117" w:rsidRPr="00DD0D41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B9F475A" w14:textId="289E35B0" w:rsidR="00C61117" w:rsidRPr="00DD0D41" w:rsidRDefault="00F22ACE" w:rsidP="00DD0D41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518</w:t>
            </w:r>
            <w:r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966</w:t>
            </w:r>
            <w:r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81188B" w14:textId="77777777" w:rsidR="00C61117" w:rsidRPr="00DD0D41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B9765F6" w14:textId="5D400B64" w:rsidR="00C61117" w:rsidRPr="00DD0D41" w:rsidRDefault="00F22ACE" w:rsidP="007D615B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0D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61117" w:rsidRPr="00DD0D41" w14:paraId="41BA191A" w14:textId="77777777" w:rsidTr="00DD0D41">
        <w:tc>
          <w:tcPr>
            <w:tcW w:w="3150" w:type="dxa"/>
          </w:tcPr>
          <w:p w14:paraId="41BF332B" w14:textId="5458E39B" w:rsidR="00C61117" w:rsidRPr="00DD0D41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0D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ทีพีไอ </w:t>
            </w:r>
            <w:r w:rsidRPr="00DD0D41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ออลซีซั่น</w:t>
            </w:r>
            <w:r w:rsidRPr="00DD0D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gridSpan w:val="2"/>
          </w:tcPr>
          <w:p w14:paraId="23CC41BF" w14:textId="469685C8" w:rsidR="00C61117" w:rsidRPr="00DE1EBB" w:rsidRDefault="007C3F7F" w:rsidP="00C61117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22ACE" w:rsidRPr="00DE1EB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125</w:t>
            </w:r>
            <w:r w:rsidR="00F22ACE" w:rsidRPr="00DE1EBB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22ACE" w:rsidRPr="00DE1EB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E030A16" w14:textId="7D5DD8F7" w:rsidR="00C61117" w:rsidRPr="00DD0D41" w:rsidRDefault="007C3F7F" w:rsidP="006336EC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454</w:t>
            </w:r>
            <w:r w:rsidR="002B06A7"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A6D5B2" w14:textId="77777777" w:rsidR="00C61117" w:rsidRPr="00DD0D41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C60D020" w14:textId="0444F7FB" w:rsidR="00C61117" w:rsidRPr="00DD0D41" w:rsidRDefault="007C3F7F" w:rsidP="00C61117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F22ACE"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560</w:t>
            </w:r>
            <w:r w:rsidR="00F22ACE"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1D39E2" w14:textId="77777777" w:rsidR="00C61117" w:rsidRPr="00DD0D41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142806C" w14:textId="1A0D81B1" w:rsidR="00C61117" w:rsidRPr="00DD0D41" w:rsidRDefault="00F22ACE" w:rsidP="00DD0D41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360</w:t>
            </w:r>
            <w:r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244</w:t>
            </w:r>
            <w:r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458998" w14:textId="77777777" w:rsidR="00C61117" w:rsidRPr="00DD0D41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9BC8EAC" w14:textId="6948CBCE" w:rsidR="00C61117" w:rsidRPr="00DD0D41" w:rsidRDefault="007C3F7F" w:rsidP="00DD0D41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22ACE"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655</w:t>
            </w:r>
            <w:r w:rsidR="00F22ACE"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338</w:t>
            </w:r>
          </w:p>
        </w:tc>
      </w:tr>
      <w:tr w:rsidR="007D615B" w:rsidRPr="00DD0D41" w14:paraId="4886C23A" w14:textId="77777777" w:rsidTr="00DD0D41">
        <w:tc>
          <w:tcPr>
            <w:tcW w:w="3150" w:type="dxa"/>
          </w:tcPr>
          <w:p w14:paraId="5F2A2880" w14:textId="09802D7B" w:rsidR="007D615B" w:rsidRPr="00DD0D41" w:rsidRDefault="007D615B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0D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ซิลิกอน โพลีน จำกัด</w:t>
            </w:r>
          </w:p>
        </w:tc>
        <w:tc>
          <w:tcPr>
            <w:tcW w:w="1440" w:type="dxa"/>
            <w:gridSpan w:val="2"/>
          </w:tcPr>
          <w:p w14:paraId="6F60AE88" w14:textId="56E2DC8D" w:rsidR="007D615B" w:rsidRPr="00DE1EBB" w:rsidRDefault="007C3F7F" w:rsidP="00DE1EBB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7D615B" w:rsidRPr="00DE1EB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850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B149728" w14:textId="6172E1D6" w:rsidR="007D615B" w:rsidRPr="00DD0D41" w:rsidRDefault="007D615B" w:rsidP="007D615B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0D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F7CE33" w14:textId="77777777" w:rsidR="007D615B" w:rsidRPr="00DD0D41" w:rsidRDefault="007D615B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0AE26F6" w14:textId="032FB42A" w:rsidR="007D615B" w:rsidRPr="00DD0D41" w:rsidRDefault="007C3F7F" w:rsidP="00C61117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241</w:t>
            </w:r>
            <w:r w:rsidR="007D615B"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197A32" w14:textId="77777777" w:rsidR="007D615B" w:rsidRPr="00DD0D41" w:rsidRDefault="007D615B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07186F1" w14:textId="59C6E766" w:rsidR="007D615B" w:rsidRPr="00DD0D41" w:rsidRDefault="007D615B" w:rsidP="00DD0D41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348</w:t>
            </w:r>
            <w:r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527690" w14:textId="77777777" w:rsidR="007D615B" w:rsidRPr="00DD0D41" w:rsidRDefault="007D615B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C9B2FD4" w14:textId="50915735" w:rsidR="007D615B" w:rsidRPr="00DD0D41" w:rsidRDefault="007C3F7F" w:rsidP="00C61117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228</w:t>
            </w:r>
            <w:r w:rsidR="007D615B"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</w:p>
        </w:tc>
      </w:tr>
      <w:tr w:rsidR="00C61117" w:rsidRPr="00DD0D41" w14:paraId="755E0877" w14:textId="77777777" w:rsidTr="00DD0D41">
        <w:tc>
          <w:tcPr>
            <w:tcW w:w="3150" w:type="dxa"/>
          </w:tcPr>
          <w:p w14:paraId="2DF3C21D" w14:textId="77777777" w:rsidR="00C61117" w:rsidRPr="00DD0D41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7B6A967E" w14:textId="77777777" w:rsidR="00C61117" w:rsidRPr="00DD0D41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431C564F" w14:textId="77777777" w:rsidR="00C61117" w:rsidRPr="00DD0D41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127FC54" w14:textId="45D106D8" w:rsidR="00C61117" w:rsidRPr="00DD0D41" w:rsidRDefault="007C3F7F" w:rsidP="006336EC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C61117"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251</w:t>
            </w:r>
            <w:r w:rsidR="00C61117"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296</w:t>
            </w:r>
          </w:p>
        </w:tc>
        <w:tc>
          <w:tcPr>
            <w:tcW w:w="270" w:type="dxa"/>
          </w:tcPr>
          <w:p w14:paraId="6607DE02" w14:textId="77777777" w:rsidR="00C61117" w:rsidRPr="00DD0D41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6DCD51B" w14:textId="4D0B7A40" w:rsidR="00C61117" w:rsidRPr="00DD0D41" w:rsidRDefault="007C3F7F" w:rsidP="00C61117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</w:t>
            </w:r>
            <w:r w:rsidR="00F22ACE"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524</w:t>
            </w:r>
            <w:r w:rsidR="00F22ACE"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601</w:t>
            </w:r>
          </w:p>
        </w:tc>
        <w:tc>
          <w:tcPr>
            <w:tcW w:w="270" w:type="dxa"/>
          </w:tcPr>
          <w:p w14:paraId="70E8599A" w14:textId="77777777" w:rsidR="00C61117" w:rsidRPr="00DD0D41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CC25F42" w14:textId="45488D0F" w:rsidR="00C61117" w:rsidRPr="00DD0D41" w:rsidRDefault="00F22ACE" w:rsidP="00DD0D41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32</w:t>
            </w:r>
            <w:r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892</w:t>
            </w:r>
            <w:r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558</w:t>
            </w:r>
            <w:r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67CD399F" w14:textId="77777777" w:rsidR="00C61117" w:rsidRPr="00DD0D41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7287003" w14:textId="5892D8F2" w:rsidR="00C61117" w:rsidRPr="00DD0D41" w:rsidRDefault="007C3F7F" w:rsidP="00C61117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F22ACE"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883</w:t>
            </w:r>
            <w:r w:rsidR="00F22ACE"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339</w:t>
            </w:r>
          </w:p>
        </w:tc>
      </w:tr>
      <w:tr w:rsidR="00C61117" w:rsidRPr="00DD0D41" w14:paraId="25704DDA" w14:textId="77777777" w:rsidTr="00DD0D41">
        <w:trPr>
          <w:trHeight w:val="80"/>
        </w:trPr>
        <w:tc>
          <w:tcPr>
            <w:tcW w:w="3150" w:type="dxa"/>
          </w:tcPr>
          <w:p w14:paraId="3377B438" w14:textId="77777777" w:rsidR="00C61117" w:rsidRPr="00DD0D41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D0D4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20" w:type="dxa"/>
          </w:tcPr>
          <w:p w14:paraId="12498CE8" w14:textId="77777777" w:rsidR="00C61117" w:rsidRPr="00DD0D41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AAF5B7A" w14:textId="77777777" w:rsidR="00C61117" w:rsidRPr="00DD0D41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4551DD4" w14:textId="6734AF31" w:rsidR="00C61117" w:rsidRPr="00DD0D41" w:rsidRDefault="007C3F7F" w:rsidP="006336EC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119</w:t>
            </w:r>
            <w:r w:rsidR="00C61117"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511</w:t>
            </w:r>
          </w:p>
        </w:tc>
        <w:tc>
          <w:tcPr>
            <w:tcW w:w="270" w:type="dxa"/>
            <w:tcBorders>
              <w:bottom w:val="nil"/>
            </w:tcBorders>
          </w:tcPr>
          <w:p w14:paraId="706624EE" w14:textId="77777777" w:rsidR="00C61117" w:rsidRPr="00DD0D41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9A3B347" w14:textId="09D53377" w:rsidR="00C61117" w:rsidRPr="00DD0D41" w:rsidRDefault="007C3F7F" w:rsidP="00C61117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F22ACE"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568</w:t>
            </w:r>
          </w:p>
        </w:tc>
        <w:tc>
          <w:tcPr>
            <w:tcW w:w="270" w:type="dxa"/>
            <w:tcBorders>
              <w:bottom w:val="nil"/>
            </w:tcBorders>
          </w:tcPr>
          <w:p w14:paraId="3821652A" w14:textId="77777777" w:rsidR="00C61117" w:rsidRPr="00DD0D41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432C2D6" w14:textId="71F23AFC" w:rsidR="00C61117" w:rsidRPr="00DD0D41" w:rsidRDefault="00F22ACE" w:rsidP="00DD0D41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</w:t>
            </w:r>
            <w:r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094</w:t>
            </w:r>
            <w:r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A698FFD" w14:textId="77777777" w:rsidR="00C61117" w:rsidRPr="00DD0D41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EC5CDAE" w14:textId="16B38254" w:rsidR="00C61117" w:rsidRPr="00DD0D41" w:rsidRDefault="007C3F7F" w:rsidP="00C61117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="00F22ACE" w:rsidRPr="00DD0D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985</w:t>
            </w:r>
          </w:p>
        </w:tc>
      </w:tr>
      <w:tr w:rsidR="00C61117" w:rsidRPr="00DD0D41" w14:paraId="5418A19C" w14:textId="77777777" w:rsidTr="00DD0D41">
        <w:tc>
          <w:tcPr>
            <w:tcW w:w="3150" w:type="dxa"/>
          </w:tcPr>
          <w:p w14:paraId="60675C2A" w14:textId="77777777" w:rsidR="00C61117" w:rsidRPr="00DD0D41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</w:tcPr>
          <w:p w14:paraId="7847AB65" w14:textId="77777777" w:rsidR="00C61117" w:rsidRPr="00DD0D41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7087305C" w14:textId="77777777" w:rsidR="00C61117" w:rsidRPr="00DD0D41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0D571E34" w14:textId="22B42AE0" w:rsidR="00C61117" w:rsidRPr="00DD0D41" w:rsidRDefault="007C3F7F" w:rsidP="006336EC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C61117"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370</w:t>
            </w:r>
            <w:r w:rsidR="00C61117"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2E7034" w14:textId="77777777" w:rsidR="00C61117" w:rsidRPr="00DD0D41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A936763" w14:textId="3CFAE22E" w:rsidR="00C61117" w:rsidRPr="00DD0D41" w:rsidRDefault="007C3F7F" w:rsidP="00C61117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</w:t>
            </w:r>
            <w:r w:rsidR="00F22ACE"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560</w:t>
            </w:r>
            <w:r w:rsidR="00F22ACE"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F21B67" w14:textId="77777777" w:rsidR="00C61117" w:rsidRPr="00DD0D41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A12217A" w14:textId="34484F20" w:rsidR="00C61117" w:rsidRPr="00DD0D41" w:rsidRDefault="00F22ACE" w:rsidP="00DD0D41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</w:t>
            </w:r>
            <w:r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032</w:t>
            </w:r>
            <w:r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652</w:t>
            </w:r>
            <w:r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9AFDE5" w14:textId="77777777" w:rsidR="00C61117" w:rsidRPr="00DD0D41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90AF2FD" w14:textId="15354378" w:rsidR="00C61117" w:rsidRPr="00DD0D41" w:rsidRDefault="007C3F7F" w:rsidP="00C61117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7D615B"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898</w:t>
            </w:r>
            <w:r w:rsidR="007D615B"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324</w:t>
            </w:r>
          </w:p>
        </w:tc>
      </w:tr>
      <w:tr w:rsidR="00C61117" w:rsidRPr="00DD0D41" w14:paraId="177563D8" w14:textId="77777777" w:rsidTr="00DD0D41">
        <w:tc>
          <w:tcPr>
            <w:tcW w:w="3150" w:type="dxa"/>
            <w:tcBorders>
              <w:top w:val="nil"/>
              <w:bottom w:val="nil"/>
            </w:tcBorders>
          </w:tcPr>
          <w:p w14:paraId="0EAEFBC2" w14:textId="66B94BE4" w:rsidR="00C61117" w:rsidRPr="00DD0D41" w:rsidRDefault="00C61117" w:rsidP="00C61117">
            <w:pPr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D0D4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D0D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="000E0510" w:rsidRPr="00DD0D41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DD0D41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9FCECDC" w14:textId="77777777" w:rsidR="00C61117" w:rsidRPr="00DD0D41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7179448" w14:textId="77777777" w:rsidR="00C61117" w:rsidRPr="00DD0D41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EA05842" w14:textId="32363DFB" w:rsidR="00C61117" w:rsidRPr="00DD0D41" w:rsidRDefault="00C61117" w:rsidP="0053322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0D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866CE77" w14:textId="77777777" w:rsidR="00C61117" w:rsidRPr="00DD0D41" w:rsidRDefault="00C61117" w:rsidP="00C61117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B0B9A0D" w14:textId="77777777" w:rsidR="00C61117" w:rsidRPr="00DD0D41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721B114" w14:textId="77777777" w:rsidR="00C61117" w:rsidRPr="00DD0D41" w:rsidRDefault="00C61117" w:rsidP="00C61117">
            <w:pPr>
              <w:spacing w:line="240" w:lineRule="auto"/>
              <w:ind w:right="72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2930343" w14:textId="77777777" w:rsidR="00C61117" w:rsidRPr="00DD0D41" w:rsidRDefault="00C61117" w:rsidP="00C61117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F1079D" w14:textId="77777777" w:rsidR="00C61117" w:rsidRPr="00DD0D41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5BE0FE9" w14:textId="0A00BB9E" w:rsidR="00C61117" w:rsidRPr="00DD0D41" w:rsidRDefault="007D615B" w:rsidP="007D615B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0D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61117" w:rsidRPr="00DD0D41" w14:paraId="26DDB11A" w14:textId="77777777" w:rsidTr="00DD0D41">
        <w:tc>
          <w:tcPr>
            <w:tcW w:w="3150" w:type="dxa"/>
            <w:tcBorders>
              <w:bottom w:val="nil"/>
            </w:tcBorders>
          </w:tcPr>
          <w:p w14:paraId="0D84153C" w14:textId="77777777" w:rsidR="00C61117" w:rsidRPr="00DD0D41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20" w:type="dxa"/>
            <w:tcBorders>
              <w:bottom w:val="nil"/>
            </w:tcBorders>
          </w:tcPr>
          <w:p w14:paraId="1F2F6861" w14:textId="77777777" w:rsidR="00C61117" w:rsidRPr="00DD0D41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8C412F2" w14:textId="77777777" w:rsidR="00C61117" w:rsidRPr="00DD0D41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517D995" w14:textId="769A53F1" w:rsidR="00C61117" w:rsidRPr="00DD0D41" w:rsidRDefault="007C3F7F" w:rsidP="006336EC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C61117"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370</w:t>
            </w:r>
            <w:r w:rsidR="00C61117"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807</w:t>
            </w:r>
          </w:p>
        </w:tc>
        <w:tc>
          <w:tcPr>
            <w:tcW w:w="270" w:type="dxa"/>
            <w:tcBorders>
              <w:bottom w:val="nil"/>
            </w:tcBorders>
          </w:tcPr>
          <w:p w14:paraId="4F02F2C8" w14:textId="77777777" w:rsidR="00C61117" w:rsidRPr="00DD0D41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F28D1B3" w14:textId="77777777" w:rsidR="00C61117" w:rsidRPr="00DD0D41" w:rsidRDefault="00C61117" w:rsidP="00C61117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01A136" w14:textId="77777777" w:rsidR="00C61117" w:rsidRPr="00DD0D41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5925EA6" w14:textId="77777777" w:rsidR="00C61117" w:rsidRPr="00DD0D41" w:rsidRDefault="00C61117" w:rsidP="00C61117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B45CB76" w14:textId="77777777" w:rsidR="00C61117" w:rsidRPr="00DD0D41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9B60CF" w14:textId="7BC217D3" w:rsidR="00C61117" w:rsidRPr="00DD0D41" w:rsidRDefault="007C3F7F" w:rsidP="00C61117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7D615B"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898</w:t>
            </w:r>
            <w:r w:rsidR="007D615B" w:rsidRPr="00DD0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324</w:t>
            </w:r>
          </w:p>
        </w:tc>
      </w:tr>
    </w:tbl>
    <w:p w14:paraId="25E53C54" w14:textId="0B6361A3" w:rsidR="00091575" w:rsidRDefault="00091575" w:rsidP="00CB1904">
      <w:pPr>
        <w:pStyle w:val="Ang15"/>
        <w:rPr>
          <w:cs/>
        </w:rPr>
      </w:pPr>
    </w:p>
    <w:p w14:paraId="7EA55884" w14:textId="512127F0" w:rsidR="00091575" w:rsidRDefault="00091575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CB1904" w:rsidRPr="0035030C" w14:paraId="001BE62D" w14:textId="77777777" w:rsidTr="00921511">
        <w:trPr>
          <w:tblHeader/>
        </w:trPr>
        <w:tc>
          <w:tcPr>
            <w:tcW w:w="4140" w:type="dxa"/>
          </w:tcPr>
          <w:p w14:paraId="16E05A7C" w14:textId="2333DDA6" w:rsidR="00CB1904" w:rsidRPr="0035030C" w:rsidRDefault="00CB1904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7FC1460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A66BBC" w14:textId="77777777" w:rsidR="00CB1904" w:rsidRPr="0035030C" w:rsidRDefault="00CB1904" w:rsidP="00AF56B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77FE25C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117" w:rsidRPr="0035030C" w14:paraId="15E1A56C" w14:textId="77777777" w:rsidTr="00921511">
        <w:trPr>
          <w:tblHeader/>
        </w:trPr>
        <w:tc>
          <w:tcPr>
            <w:tcW w:w="4140" w:type="dxa"/>
          </w:tcPr>
          <w:p w14:paraId="4959FE79" w14:textId="60022055" w:rsidR="00C61117" w:rsidRPr="00254424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8455A8" w14:textId="283157B4" w:rsidR="00C61117" w:rsidRPr="0035030C" w:rsidRDefault="007C3F7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E3F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E3F2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1BD6CCE6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7F563E" w14:textId="46E03EB8" w:rsidR="00C61117" w:rsidRPr="0035030C" w:rsidRDefault="007C3F7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61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6111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21C5554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0231F6" w14:textId="6CC96B5C" w:rsidR="00C61117" w:rsidRPr="0035030C" w:rsidRDefault="007C3F7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E3F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E3F2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534377EB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C4C22" w14:textId="5D281E7E" w:rsidR="00C61117" w:rsidRPr="0035030C" w:rsidRDefault="007C3F7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61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6111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61117" w:rsidRPr="0035030C" w14:paraId="72FC9304" w14:textId="77777777" w:rsidTr="00921511">
        <w:trPr>
          <w:tblHeader/>
        </w:trPr>
        <w:tc>
          <w:tcPr>
            <w:tcW w:w="4140" w:type="dxa"/>
          </w:tcPr>
          <w:p w14:paraId="1BE63160" w14:textId="77777777" w:rsidR="00C61117" w:rsidRPr="00254424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00E320" w14:textId="3C28C917" w:rsidR="00C61117" w:rsidRPr="0035030C" w:rsidRDefault="007C3F7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621625C1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342DF" w14:textId="2E2B1281" w:rsidR="00C61117" w:rsidRPr="0035030C" w:rsidRDefault="007C3F7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26190BC0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9E49B12" w14:textId="2AC6DBEF" w:rsidR="00C61117" w:rsidRPr="0035030C" w:rsidRDefault="007C3F7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421DBE9B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61B93" w14:textId="31EAFB10" w:rsidR="00C61117" w:rsidRPr="0035030C" w:rsidRDefault="007C3F7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C61117" w:rsidRPr="0035030C" w14:paraId="77776969" w14:textId="77777777" w:rsidTr="00921511">
        <w:trPr>
          <w:tblHeader/>
        </w:trPr>
        <w:tc>
          <w:tcPr>
            <w:tcW w:w="4140" w:type="dxa"/>
          </w:tcPr>
          <w:p w14:paraId="0C93D763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EBA9874" w14:textId="77777777" w:rsidR="00C61117" w:rsidRPr="0035030C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1117" w:rsidRPr="0035030C" w14:paraId="08FA4AC9" w14:textId="77777777" w:rsidTr="00921511">
        <w:tc>
          <w:tcPr>
            <w:tcW w:w="4140" w:type="dxa"/>
          </w:tcPr>
          <w:p w14:paraId="3B13E817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130" w:type="dxa"/>
            <w:gridSpan w:val="7"/>
          </w:tcPr>
          <w:p w14:paraId="05BB9971" w14:textId="77777777" w:rsidR="00C61117" w:rsidRPr="0035030C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66534D59" w14:textId="77777777" w:rsidTr="00921511">
        <w:tc>
          <w:tcPr>
            <w:tcW w:w="4140" w:type="dxa"/>
          </w:tcPr>
          <w:p w14:paraId="0513C67B" w14:textId="77777777" w:rsidR="00C61117" w:rsidRPr="0035030C" w:rsidRDefault="00C61117" w:rsidP="00FE7119">
            <w:pPr>
              <w:tabs>
                <w:tab w:val="left" w:pos="340"/>
              </w:tabs>
              <w:spacing w:line="240" w:lineRule="auto"/>
              <w:ind w:left="2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130" w:type="dxa"/>
            <w:gridSpan w:val="7"/>
          </w:tcPr>
          <w:p w14:paraId="62B21EC5" w14:textId="77777777" w:rsidR="00C61117" w:rsidRPr="0035030C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2077A2DA" w14:textId="77777777" w:rsidTr="00921511">
        <w:trPr>
          <w:trHeight w:val="60"/>
        </w:trPr>
        <w:tc>
          <w:tcPr>
            <w:tcW w:w="4140" w:type="dxa"/>
          </w:tcPr>
          <w:p w14:paraId="24CB2ABF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133ABF1" w14:textId="77777777" w:rsidR="00C61117" w:rsidRPr="0035030C" w:rsidRDefault="00C61117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80C20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5FDB9" w14:textId="77777777" w:rsidR="00C61117" w:rsidRPr="0035030C" w:rsidRDefault="00C61117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34A5E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8DFC6" w14:textId="77777777" w:rsidR="00C61117" w:rsidRPr="0035030C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D90C9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85166" w14:textId="77777777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78F" w:rsidRPr="0035030C" w14:paraId="0DBFA3C6" w14:textId="77777777" w:rsidTr="00921511">
        <w:tc>
          <w:tcPr>
            <w:tcW w:w="4140" w:type="dxa"/>
          </w:tcPr>
          <w:p w14:paraId="28AF5525" w14:textId="4B32019D" w:rsidR="00E9278F" w:rsidRPr="0035030C" w:rsidRDefault="00E9278F" w:rsidP="00E9278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69623F03" w14:textId="6792E380" w:rsidR="00E9278F" w:rsidRPr="00254424" w:rsidRDefault="00E9278F" w:rsidP="00E9278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18365F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AC403" w14:textId="50B76905" w:rsidR="00E9278F" w:rsidRPr="0035030C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6E7757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E50CAF" w14:textId="7B7D12FE" w:rsidR="00E9278F" w:rsidRPr="00EA2A05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27D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</w:p>
        </w:tc>
        <w:tc>
          <w:tcPr>
            <w:tcW w:w="270" w:type="dxa"/>
          </w:tcPr>
          <w:p w14:paraId="37248BBD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1964C" w14:textId="3BEC8496" w:rsidR="00E9278F" w:rsidRPr="0035030C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927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</w:p>
        </w:tc>
      </w:tr>
      <w:tr w:rsidR="00E9278F" w:rsidRPr="0035030C" w14:paraId="37E9BD99" w14:textId="77777777" w:rsidTr="00921511">
        <w:tc>
          <w:tcPr>
            <w:tcW w:w="4140" w:type="dxa"/>
            <w:vAlign w:val="bottom"/>
          </w:tcPr>
          <w:p w14:paraId="0BFAA552" w14:textId="5874CB96" w:rsidR="00E9278F" w:rsidRPr="0035030C" w:rsidRDefault="00E9278F" w:rsidP="00E9278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</w:tcPr>
          <w:p w14:paraId="29A4EBB8" w14:textId="092E844A" w:rsidR="00E9278F" w:rsidRPr="0035030C" w:rsidRDefault="00E9278F" w:rsidP="00E9278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F3BCC6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DC3FB" w14:textId="3F25F417" w:rsidR="00E9278F" w:rsidRPr="0035030C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745C09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B95AA" w14:textId="39A35364" w:rsidR="00E9278F" w:rsidRPr="00EA2A05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="00927D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</w:p>
        </w:tc>
        <w:tc>
          <w:tcPr>
            <w:tcW w:w="270" w:type="dxa"/>
          </w:tcPr>
          <w:p w14:paraId="22A99724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1807A2" w14:textId="74A8F927" w:rsidR="00E9278F" w:rsidRPr="0035030C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</w:t>
            </w:r>
            <w:r w:rsidR="00E9278F" w:rsidRPr="009215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</w:p>
        </w:tc>
      </w:tr>
      <w:tr w:rsidR="00E9278F" w:rsidRPr="0035030C" w14:paraId="41B727BA" w14:textId="77777777" w:rsidTr="00921511">
        <w:tc>
          <w:tcPr>
            <w:tcW w:w="4140" w:type="dxa"/>
            <w:vAlign w:val="bottom"/>
          </w:tcPr>
          <w:p w14:paraId="1D1B7811" w14:textId="13B31462" w:rsidR="00E9278F" w:rsidRPr="0035030C" w:rsidRDefault="00E9278F" w:rsidP="00E9278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</w:tcPr>
          <w:p w14:paraId="41D9E3B7" w14:textId="5895B5BE" w:rsidR="00E9278F" w:rsidRPr="0035030C" w:rsidRDefault="00E9278F" w:rsidP="00E9278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01BE84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6C264" w14:textId="01A3FB91" w:rsidR="00E9278F" w:rsidRPr="0035030C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8C5A81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790173" w14:textId="21CF9B5D" w:rsidR="00E9278F" w:rsidRPr="00EA2A05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927D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270" w:type="dxa"/>
          </w:tcPr>
          <w:p w14:paraId="5139528C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20A06D" w14:textId="58F88679" w:rsidR="00E9278F" w:rsidRPr="0035030C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E9278F" w:rsidRPr="009215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923</w:t>
            </w:r>
          </w:p>
        </w:tc>
      </w:tr>
      <w:tr w:rsidR="00E9278F" w:rsidRPr="0035030C" w14:paraId="63F2709D" w14:textId="77777777" w:rsidTr="00921511">
        <w:tc>
          <w:tcPr>
            <w:tcW w:w="4140" w:type="dxa"/>
            <w:vAlign w:val="bottom"/>
          </w:tcPr>
          <w:p w14:paraId="2A7BD1E7" w14:textId="5821B3BD" w:rsidR="00E9278F" w:rsidRPr="0035030C" w:rsidRDefault="00E9278F" w:rsidP="00E9278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080" w:type="dxa"/>
          </w:tcPr>
          <w:p w14:paraId="6B3061C2" w14:textId="026A0FF8" w:rsidR="00E9278F" w:rsidRPr="0035030C" w:rsidRDefault="00E9278F" w:rsidP="00E9278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233D52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457B7" w14:textId="24534707" w:rsidR="00E9278F" w:rsidRPr="0035030C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D5FB05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0BCC41" w14:textId="006A50D4" w:rsidR="00E9278F" w:rsidRPr="00EA2A05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17A7A080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C4FB89" w14:textId="152FD4FC" w:rsidR="00E9278F" w:rsidRPr="0035030C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</w:tr>
      <w:tr w:rsidR="00E9278F" w:rsidRPr="0035030C" w14:paraId="198181DA" w14:textId="77777777" w:rsidTr="00921511">
        <w:tc>
          <w:tcPr>
            <w:tcW w:w="4140" w:type="dxa"/>
            <w:vAlign w:val="bottom"/>
          </w:tcPr>
          <w:p w14:paraId="66D71990" w14:textId="1FF94615" w:rsidR="00E9278F" w:rsidRPr="0035030C" w:rsidRDefault="00E9278F" w:rsidP="00E9278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64FCA40B" w14:textId="39F35DAF" w:rsidR="00E9278F" w:rsidRPr="0035030C" w:rsidRDefault="00E9278F" w:rsidP="00E9278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2E2811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C3E77F" w14:textId="74E76D86" w:rsidR="00E9278F" w:rsidRPr="0035030C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A94CC61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716587" w14:textId="5CED66C6" w:rsidR="00E9278F" w:rsidRPr="00EA2A05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927D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</w:tcPr>
          <w:p w14:paraId="7E50C009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40ADC" w14:textId="3F02D2C0" w:rsidR="00E9278F" w:rsidRPr="0035030C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E9278F" w:rsidRPr="009215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</w:t>
            </w:r>
          </w:p>
        </w:tc>
      </w:tr>
      <w:tr w:rsidR="00E9278F" w:rsidRPr="0035030C" w14:paraId="000485DA" w14:textId="77777777" w:rsidTr="00921511">
        <w:tc>
          <w:tcPr>
            <w:tcW w:w="4140" w:type="dxa"/>
            <w:vAlign w:val="bottom"/>
          </w:tcPr>
          <w:p w14:paraId="185F3947" w14:textId="3902671A" w:rsidR="00E9278F" w:rsidRPr="0035030C" w:rsidRDefault="00E9278F" w:rsidP="00E9278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</w:tcPr>
          <w:p w14:paraId="18250B4C" w14:textId="485DCC15" w:rsidR="00E9278F" w:rsidRPr="0035030C" w:rsidRDefault="00E9278F" w:rsidP="00E9278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2F266B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E1BF79" w14:textId="4F7810CA" w:rsidR="00E9278F" w:rsidRPr="0035030C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7B4E4F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78263D" w14:textId="5FA0DE90" w:rsidR="00E9278F" w:rsidRPr="00EA2A05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809</w:t>
            </w:r>
          </w:p>
        </w:tc>
        <w:tc>
          <w:tcPr>
            <w:tcW w:w="270" w:type="dxa"/>
          </w:tcPr>
          <w:p w14:paraId="1B5F9741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3A48B8" w14:textId="0FE99F1C" w:rsidR="00E9278F" w:rsidRPr="0035030C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</w:tr>
      <w:tr w:rsidR="00E9278F" w:rsidRPr="0035030C" w14:paraId="68CCEF95" w14:textId="77777777" w:rsidTr="00921511">
        <w:tc>
          <w:tcPr>
            <w:tcW w:w="4140" w:type="dxa"/>
            <w:vAlign w:val="bottom"/>
          </w:tcPr>
          <w:p w14:paraId="09C25D67" w14:textId="2C3A1143" w:rsidR="00E9278F" w:rsidRPr="00E9278F" w:rsidRDefault="00E9278F" w:rsidP="00E9278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278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080" w:type="dxa"/>
          </w:tcPr>
          <w:p w14:paraId="0085FF87" w14:textId="516B1360" w:rsidR="00E9278F" w:rsidRPr="0035030C" w:rsidRDefault="00E9278F" w:rsidP="00E9278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A89FFB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E3407" w14:textId="4F4BF216" w:rsidR="00E9278F" w:rsidRPr="0035030C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EEDFB4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08AE85" w14:textId="7079D6FD" w:rsidR="00E9278F" w:rsidRPr="00EA2A05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651BEBA6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C2D25" w14:textId="105F89AD" w:rsidR="00E9278F" w:rsidRPr="0035030C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</w:p>
        </w:tc>
      </w:tr>
      <w:tr w:rsidR="00E9278F" w:rsidRPr="0035030C" w14:paraId="3E386911" w14:textId="77777777" w:rsidTr="00921511">
        <w:tc>
          <w:tcPr>
            <w:tcW w:w="4140" w:type="dxa"/>
          </w:tcPr>
          <w:p w14:paraId="750B0362" w14:textId="4AB4EF63" w:rsidR="00E9278F" w:rsidRPr="00E9278F" w:rsidRDefault="00E9278F" w:rsidP="00E9278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2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</w:tcPr>
          <w:p w14:paraId="428DAC0E" w14:textId="13D32A3C" w:rsidR="00E9278F" w:rsidRPr="0035030C" w:rsidRDefault="00E9278F" w:rsidP="00E9278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0E6CD4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71CF64" w14:textId="375EC558" w:rsidR="00E9278F" w:rsidRPr="0035030C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2E0905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CC88D" w14:textId="10FFAC9B" w:rsidR="00E9278F" w:rsidRPr="00EA2A05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</w:tcPr>
          <w:p w14:paraId="1D46AADB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56109" w14:textId="24D9C09D" w:rsidR="00E9278F" w:rsidRPr="0035030C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</w:p>
        </w:tc>
      </w:tr>
      <w:tr w:rsidR="00E9278F" w:rsidRPr="0035030C" w14:paraId="70C8ED58" w14:textId="77777777" w:rsidTr="00921511">
        <w:tc>
          <w:tcPr>
            <w:tcW w:w="4140" w:type="dxa"/>
          </w:tcPr>
          <w:p w14:paraId="052B832D" w14:textId="1CF3734E" w:rsidR="00E9278F" w:rsidRPr="00E9278F" w:rsidRDefault="00E9278F" w:rsidP="00E9278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2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</w:tcPr>
          <w:p w14:paraId="7154096C" w14:textId="270809E7" w:rsidR="00E9278F" w:rsidRPr="0035030C" w:rsidRDefault="00E9278F" w:rsidP="00E9278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FA574A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390D2" w14:textId="7E55E516" w:rsidR="00E9278F" w:rsidRPr="0035030C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078115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FF6B2" w14:textId="4DC4D569" w:rsidR="00E9278F" w:rsidRPr="00EA2A05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927D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</w:p>
        </w:tc>
        <w:tc>
          <w:tcPr>
            <w:tcW w:w="270" w:type="dxa"/>
          </w:tcPr>
          <w:p w14:paraId="5AD7E301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C7D20" w14:textId="09F8C7BE" w:rsidR="00E9278F" w:rsidRPr="0035030C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E9278F" w:rsidRPr="009215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</w:p>
        </w:tc>
      </w:tr>
      <w:tr w:rsidR="00E9278F" w:rsidRPr="0035030C" w14:paraId="393BC4D6" w14:textId="77777777" w:rsidTr="00921511">
        <w:tc>
          <w:tcPr>
            <w:tcW w:w="4140" w:type="dxa"/>
          </w:tcPr>
          <w:p w14:paraId="0B94EFA3" w14:textId="429B360D" w:rsidR="00E9278F" w:rsidRPr="00E9278F" w:rsidRDefault="00E9278F" w:rsidP="00E9278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</w:tcPr>
          <w:p w14:paraId="6BBA024D" w14:textId="7A70AF0B" w:rsidR="00E9278F" w:rsidRPr="0035030C" w:rsidRDefault="00E9278F" w:rsidP="00E9278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F725C1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703899" w14:textId="54401F07" w:rsidR="00E9278F" w:rsidRPr="0035030C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383D77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AF00C" w14:textId="10577E98" w:rsidR="00E9278F" w:rsidRPr="00EA2A05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27D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  <w:tc>
          <w:tcPr>
            <w:tcW w:w="270" w:type="dxa"/>
          </w:tcPr>
          <w:p w14:paraId="63F7D2D3" w14:textId="77777777" w:rsidR="00E9278F" w:rsidRPr="00EA2A05" w:rsidRDefault="00E9278F" w:rsidP="00E9278F">
            <w:pPr>
              <w:spacing w:line="240" w:lineRule="atLeast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55FDA05" w14:textId="2D9944E9" w:rsidR="00E9278F" w:rsidRPr="0035030C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9278F" w:rsidRPr="009215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</w:p>
        </w:tc>
      </w:tr>
      <w:tr w:rsidR="00E9278F" w:rsidRPr="0035030C" w14:paraId="2FBCF8D6" w14:textId="77777777" w:rsidTr="00921511">
        <w:tc>
          <w:tcPr>
            <w:tcW w:w="4140" w:type="dxa"/>
          </w:tcPr>
          <w:p w14:paraId="375AF690" w14:textId="57756BD6" w:rsidR="00E9278F" w:rsidRPr="00E9278F" w:rsidRDefault="00E9278F" w:rsidP="00E9278F">
            <w:pPr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7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080" w:type="dxa"/>
          </w:tcPr>
          <w:p w14:paraId="37B1D1EC" w14:textId="4FF827D0" w:rsidR="00E9278F" w:rsidRPr="0035030C" w:rsidRDefault="00E9278F" w:rsidP="00E9278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CF1BE2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D7C14" w14:textId="745E4B39" w:rsidR="00E9278F" w:rsidRPr="0035030C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3DCFF9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6072F3" w14:textId="40A0BB4D" w:rsidR="00E9278F" w:rsidRPr="0035030C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27D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  <w:tc>
          <w:tcPr>
            <w:tcW w:w="270" w:type="dxa"/>
          </w:tcPr>
          <w:p w14:paraId="6F26B8E7" w14:textId="77777777" w:rsidR="00E9278F" w:rsidRPr="0035030C" w:rsidRDefault="00E9278F" w:rsidP="00E9278F">
            <w:pPr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9073F3" w14:textId="77641DC1" w:rsidR="00E9278F" w:rsidRPr="0035030C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9278F" w:rsidRPr="009215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776</w:t>
            </w:r>
          </w:p>
        </w:tc>
      </w:tr>
      <w:tr w:rsidR="00E9278F" w:rsidRPr="0035030C" w14:paraId="64F34268" w14:textId="77777777" w:rsidTr="00921511">
        <w:tc>
          <w:tcPr>
            <w:tcW w:w="4140" w:type="dxa"/>
          </w:tcPr>
          <w:p w14:paraId="4EB6C5C9" w14:textId="77777777" w:rsidR="00E9278F" w:rsidRPr="00E9278F" w:rsidRDefault="00E9278F" w:rsidP="00E9278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7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E9278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</w:p>
          <w:p w14:paraId="7FA2EF1F" w14:textId="7D358536" w:rsidR="00E9278F" w:rsidRPr="00E9278F" w:rsidRDefault="00E9278F" w:rsidP="008228BD">
            <w:pPr>
              <w:tabs>
                <w:tab w:val="left" w:pos="274"/>
              </w:tabs>
              <w:spacing w:line="240" w:lineRule="auto"/>
              <w:ind w:left="2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7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E9278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E927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E9278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E9278F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8BC801C" w14:textId="7E1C4946" w:rsidR="00E9278F" w:rsidRPr="0035030C" w:rsidRDefault="00E9278F" w:rsidP="00E9278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8B71C9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990E07" w14:textId="4CB53C88" w:rsidR="00E9278F" w:rsidRPr="0035030C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BBEC7E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6CA8B1" w14:textId="3AAE5628" w:rsidR="00E9278F" w:rsidRPr="00EA2A05" w:rsidRDefault="00927D6E" w:rsidP="00E9278F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3905F25" w14:textId="77777777" w:rsidR="00E9278F" w:rsidRPr="0035030C" w:rsidRDefault="00E9278F" w:rsidP="00E9278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49F0E46" w14:textId="6128869E" w:rsidR="00E9278F" w:rsidRPr="0035030C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E9278F" w:rsidRPr="0035030C" w14:paraId="6C0E67D6" w14:textId="77777777" w:rsidTr="00921511">
        <w:tc>
          <w:tcPr>
            <w:tcW w:w="4140" w:type="dxa"/>
          </w:tcPr>
          <w:p w14:paraId="63478BB6" w14:textId="67514485" w:rsidR="00E9278F" w:rsidRPr="00E9278F" w:rsidRDefault="00E9278F" w:rsidP="00E9278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278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080" w:type="dxa"/>
            <w:vAlign w:val="bottom"/>
          </w:tcPr>
          <w:p w14:paraId="4AC7AF97" w14:textId="1E340628" w:rsidR="00E9278F" w:rsidRPr="0035030C" w:rsidRDefault="00E9278F" w:rsidP="00E9278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A811F7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C60FF6" w14:textId="623A6A3E" w:rsidR="00E9278F" w:rsidRPr="0035030C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5F4B67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DC6BCA" w14:textId="4D2C146C" w:rsidR="00E9278F" w:rsidRPr="00EA2A05" w:rsidRDefault="00927D6E" w:rsidP="00E9278F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1FCECB" w14:textId="77777777" w:rsidR="00E9278F" w:rsidRPr="0035030C" w:rsidRDefault="00E9278F" w:rsidP="00E9278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44D143F" w14:textId="15D8A0A6" w:rsidR="00E9278F" w:rsidRPr="0035030C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E9278F" w:rsidRPr="0035030C" w14:paraId="41CF68B9" w14:textId="77777777" w:rsidTr="00921511">
        <w:tc>
          <w:tcPr>
            <w:tcW w:w="4140" w:type="dxa"/>
          </w:tcPr>
          <w:p w14:paraId="3B293CFE" w14:textId="303D3EB8" w:rsidR="00E9278F" w:rsidRPr="00E9278F" w:rsidRDefault="00E9278F" w:rsidP="00E9278F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78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ศูนย์กระจายสินค้า ทีพีไอ จำกัด</w:t>
            </w:r>
          </w:p>
        </w:tc>
        <w:tc>
          <w:tcPr>
            <w:tcW w:w="1080" w:type="dxa"/>
            <w:vAlign w:val="bottom"/>
          </w:tcPr>
          <w:p w14:paraId="38159CCA" w14:textId="4CDCEC98" w:rsidR="00E9278F" w:rsidRPr="0035030C" w:rsidRDefault="00E9278F" w:rsidP="00E9278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2CB3EC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FF239A" w14:textId="4B54D175" w:rsidR="00E9278F" w:rsidRPr="0035030C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058DA3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174CA7" w14:textId="2F184F8C" w:rsidR="00E9278F" w:rsidRPr="00EA2A05" w:rsidRDefault="00927D6E" w:rsidP="00E9278F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E4837A" w14:textId="77777777" w:rsidR="00E9278F" w:rsidRPr="0035030C" w:rsidRDefault="00E9278F" w:rsidP="00E9278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194BAD0" w14:textId="0F388E9D" w:rsidR="00E9278F" w:rsidRPr="0035030C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E9278F" w:rsidRPr="0035030C" w14:paraId="407043F2" w14:textId="77777777" w:rsidTr="00921511">
        <w:tc>
          <w:tcPr>
            <w:tcW w:w="4140" w:type="dxa"/>
          </w:tcPr>
          <w:p w14:paraId="73C3B91A" w14:textId="4ED4569D" w:rsidR="00E9278F" w:rsidRPr="00E9278F" w:rsidRDefault="00E9278F" w:rsidP="00E9278F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E9278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เมืองอัจฉริยะ ทีพีไอ จำกัด</w:t>
            </w:r>
          </w:p>
        </w:tc>
        <w:tc>
          <w:tcPr>
            <w:tcW w:w="1080" w:type="dxa"/>
          </w:tcPr>
          <w:p w14:paraId="36A11AB9" w14:textId="526D68AC" w:rsidR="00E9278F" w:rsidRPr="0035030C" w:rsidRDefault="00E9278F" w:rsidP="00E9278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8B03D9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1F711A" w14:textId="45A7522A" w:rsidR="00E9278F" w:rsidRPr="0035030C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42C10D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F4B197" w14:textId="52B07F4E" w:rsidR="00E9278F" w:rsidRPr="00EA2A05" w:rsidRDefault="00927D6E" w:rsidP="00E9278F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4DCB97" w14:textId="77777777" w:rsidR="00E9278F" w:rsidRPr="0035030C" w:rsidRDefault="00E9278F" w:rsidP="00E9278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88429D" w14:textId="7D0C2FCE" w:rsidR="00E9278F" w:rsidRPr="0035030C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E9278F" w:rsidRPr="0035030C" w14:paraId="32ABDF84" w14:textId="77777777" w:rsidTr="00921511">
        <w:tc>
          <w:tcPr>
            <w:tcW w:w="4140" w:type="dxa"/>
          </w:tcPr>
          <w:p w14:paraId="45BDA158" w14:textId="430B937C" w:rsidR="00E9278F" w:rsidRPr="00E9278F" w:rsidRDefault="00E9278F" w:rsidP="00E9278F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E9278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080" w:type="dxa"/>
          </w:tcPr>
          <w:p w14:paraId="16E38637" w14:textId="4A556613" w:rsidR="00E9278F" w:rsidRPr="0035030C" w:rsidRDefault="00E9278F" w:rsidP="00E9278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A09CE9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B06192" w14:textId="0317B57B" w:rsidR="00E9278F" w:rsidRPr="0008709F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9C1073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301A11" w14:textId="5810BE2F" w:rsidR="00E9278F" w:rsidRPr="00D671D3" w:rsidRDefault="00927D6E" w:rsidP="00E9278F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64D59F" w14:textId="77777777" w:rsidR="00E9278F" w:rsidRPr="0035030C" w:rsidRDefault="00E9278F" w:rsidP="00E9278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B63E744" w14:textId="00B932C1" w:rsidR="00E9278F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E9278F" w:rsidRPr="0035030C" w14:paraId="1E8950A3" w14:textId="77777777" w:rsidTr="00921511">
        <w:tc>
          <w:tcPr>
            <w:tcW w:w="4140" w:type="dxa"/>
          </w:tcPr>
          <w:p w14:paraId="3938CD7C" w14:textId="2E25DCB5" w:rsidR="00E9278F" w:rsidRPr="00E9278F" w:rsidRDefault="00E9278F" w:rsidP="00E9278F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E927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080" w:type="dxa"/>
          </w:tcPr>
          <w:p w14:paraId="532FCEEF" w14:textId="4939CDB4" w:rsidR="00E9278F" w:rsidRPr="0035030C" w:rsidRDefault="00E9278F" w:rsidP="00E9278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228C33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697784" w14:textId="1CCA3BE0" w:rsidR="00E9278F" w:rsidRPr="0008709F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1AC783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64CE25" w14:textId="155CEBAA" w:rsidR="00E9278F" w:rsidRPr="00D671D3" w:rsidRDefault="00927D6E" w:rsidP="00E9278F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454E50" w14:textId="77777777" w:rsidR="00E9278F" w:rsidRPr="0035030C" w:rsidRDefault="00E9278F" w:rsidP="00E9278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ADA29FA" w14:textId="37F5427E" w:rsidR="00E9278F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E9278F" w:rsidRPr="0035030C" w14:paraId="2A2506BA" w14:textId="77777777" w:rsidTr="00921511">
        <w:tc>
          <w:tcPr>
            <w:tcW w:w="4140" w:type="dxa"/>
          </w:tcPr>
          <w:p w14:paraId="1CEF8711" w14:textId="7D90CB5D" w:rsidR="00E9278F" w:rsidRPr="00E9278F" w:rsidRDefault="00E9278F" w:rsidP="00E9278F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E927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บริษัท มอนโดไทย จำกัด</w:t>
            </w:r>
          </w:p>
        </w:tc>
        <w:tc>
          <w:tcPr>
            <w:tcW w:w="1080" w:type="dxa"/>
          </w:tcPr>
          <w:p w14:paraId="2C1D54C5" w14:textId="49955452" w:rsidR="00E9278F" w:rsidRPr="0035030C" w:rsidRDefault="00E9278F" w:rsidP="00E9278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49C8E1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AC4C3C" w14:textId="6E1E9A37" w:rsidR="00E9278F" w:rsidRPr="0008709F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F5743D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7904DA" w14:textId="5A8DE381" w:rsidR="00E9278F" w:rsidRPr="00D671D3" w:rsidRDefault="00927D6E" w:rsidP="00927D6E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9BBFDFC" w14:textId="77777777" w:rsidR="00E9278F" w:rsidRPr="0035030C" w:rsidRDefault="00E9278F" w:rsidP="00E9278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C0B5769" w14:textId="680ED85B" w:rsidR="00E9278F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E9278F" w:rsidRPr="0035030C" w14:paraId="710A4912" w14:textId="77777777" w:rsidTr="00921511">
        <w:tc>
          <w:tcPr>
            <w:tcW w:w="4140" w:type="dxa"/>
          </w:tcPr>
          <w:p w14:paraId="146BCFBF" w14:textId="663D437C" w:rsidR="00E9278F" w:rsidRPr="00E9278F" w:rsidRDefault="00E9278F" w:rsidP="00E9278F">
            <w:pPr>
              <w:ind w:right="-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278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ท่าเรือน้ำลึก จำกัด</w:t>
            </w:r>
          </w:p>
        </w:tc>
        <w:tc>
          <w:tcPr>
            <w:tcW w:w="1080" w:type="dxa"/>
          </w:tcPr>
          <w:p w14:paraId="070D826B" w14:textId="00D0B724" w:rsidR="00E9278F" w:rsidRPr="0035030C" w:rsidRDefault="00E9278F" w:rsidP="00E9278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C5106E8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82C96C" w14:textId="214DC176" w:rsidR="00E9278F" w:rsidRPr="0035030C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761797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73D027" w14:textId="28C9A363" w:rsidR="00E9278F" w:rsidRPr="00464DF2" w:rsidRDefault="00927D6E" w:rsidP="00E9278F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0528E7" w14:textId="77777777" w:rsidR="00E9278F" w:rsidRPr="0035030C" w:rsidRDefault="00E9278F" w:rsidP="00E9278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2FF23B9" w14:textId="41288C47" w:rsidR="00E9278F" w:rsidRPr="0035030C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E9278F" w:rsidRPr="0035030C" w14:paraId="4E4FB041" w14:textId="77777777" w:rsidTr="00921511">
        <w:tc>
          <w:tcPr>
            <w:tcW w:w="4140" w:type="dxa"/>
          </w:tcPr>
          <w:p w14:paraId="009DA900" w14:textId="14285E49" w:rsidR="00E9278F" w:rsidRPr="00E9278F" w:rsidRDefault="00E9278F" w:rsidP="00E9278F">
            <w:pPr>
              <w:ind w:right="-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78F">
              <w:rPr>
                <w:rFonts w:asciiTheme="majorBidi" w:hAnsiTheme="majorBidi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1080" w:type="dxa"/>
          </w:tcPr>
          <w:p w14:paraId="3B69175A" w14:textId="620EA263" w:rsidR="00E9278F" w:rsidRDefault="00E9278F" w:rsidP="00E9278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9B1B3EF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0ADC4" w14:textId="378353C7" w:rsidR="00E9278F" w:rsidRPr="00B40717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271F27" w14:textId="77777777" w:rsidR="00E9278F" w:rsidRPr="0035030C" w:rsidRDefault="00E9278F" w:rsidP="00E9278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30B0A" w14:textId="147CE5C8" w:rsidR="00E9278F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32B3960" w14:textId="77777777" w:rsidR="00E9278F" w:rsidRPr="0035030C" w:rsidRDefault="00E9278F" w:rsidP="00E9278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C45014D" w14:textId="42CEBB71" w:rsidR="00E9278F" w:rsidRDefault="00E9278F" w:rsidP="00E9278F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1117" w:rsidRPr="0035030C" w14:paraId="01D83D34" w14:textId="77777777" w:rsidTr="00921511">
        <w:tc>
          <w:tcPr>
            <w:tcW w:w="4140" w:type="dxa"/>
          </w:tcPr>
          <w:p w14:paraId="29A010A1" w14:textId="1023C4DE" w:rsidR="00C61117" w:rsidRPr="00E7450F" w:rsidRDefault="00C61117" w:rsidP="00C61117">
            <w:pPr>
              <w:ind w:right="-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45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CAABBB7" w14:textId="77777777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CF04368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6C438" w14:textId="0985A286" w:rsidR="00C61117" w:rsidRPr="000C3C41" w:rsidRDefault="00C61117" w:rsidP="00C61117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B29792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DA636" w14:textId="470E454E" w:rsidR="00C61117" w:rsidRPr="00921511" w:rsidRDefault="00C61117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8E4E37" w14:textId="77777777" w:rsidR="00C61117" w:rsidRPr="0035030C" w:rsidRDefault="00C61117" w:rsidP="00C6111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5B83B2" w14:textId="4EA2651F" w:rsidR="00C61117" w:rsidRPr="002810CA" w:rsidRDefault="00C61117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1117" w:rsidRPr="0035030C" w14:paraId="534623CB" w14:textId="77777777" w:rsidTr="00921511">
        <w:tc>
          <w:tcPr>
            <w:tcW w:w="4140" w:type="dxa"/>
            <w:vAlign w:val="bottom"/>
          </w:tcPr>
          <w:p w14:paraId="32A221B7" w14:textId="77777777" w:rsidR="00C61117" w:rsidRPr="0035030C" w:rsidRDefault="00C61117" w:rsidP="00C61117">
            <w:pPr>
              <w:ind w:left="342" w:right="-25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080" w:type="dxa"/>
          </w:tcPr>
          <w:p w14:paraId="10F42BCC" w14:textId="3D509C79" w:rsidR="00C61117" w:rsidRPr="00921511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27D6E" w:rsidRPr="009215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0240DB13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11098" w14:textId="7BCC25C1" w:rsidR="00C61117" w:rsidRPr="0035030C" w:rsidRDefault="007C3F7F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61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270" w:type="dxa"/>
          </w:tcPr>
          <w:p w14:paraId="48863C89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CD2FC5" w14:textId="7965B884" w:rsidR="00C61117" w:rsidRPr="00EA2A05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27D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</w:p>
        </w:tc>
        <w:tc>
          <w:tcPr>
            <w:tcW w:w="270" w:type="dxa"/>
          </w:tcPr>
          <w:p w14:paraId="3AAE8B95" w14:textId="77777777" w:rsidR="00C61117" w:rsidRPr="0035030C" w:rsidRDefault="00C61117" w:rsidP="00C6111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2DA600" w14:textId="1A616C11" w:rsidR="00C61117" w:rsidRPr="0035030C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61117" w:rsidRPr="009215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</w:tr>
      <w:tr w:rsidR="00C61117" w:rsidRPr="0035030C" w14:paraId="6F14768E" w14:textId="77777777" w:rsidTr="00921511">
        <w:tc>
          <w:tcPr>
            <w:tcW w:w="4140" w:type="dxa"/>
            <w:vAlign w:val="bottom"/>
          </w:tcPr>
          <w:p w14:paraId="44D7FBC3" w14:textId="77777777" w:rsidR="00C61117" w:rsidRPr="0035030C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080" w:type="dxa"/>
          </w:tcPr>
          <w:p w14:paraId="2CE23997" w14:textId="675B6F82" w:rsidR="00C61117" w:rsidRPr="00921511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DC80FD9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4E84C" w14:textId="74CE0370" w:rsidR="00C61117" w:rsidRPr="0035030C" w:rsidRDefault="007C3F7F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14:paraId="60209E2C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60F3D8" w14:textId="3BC55E49" w:rsidR="00C61117" w:rsidRPr="00EA2A05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48779AF5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07BA7" w14:textId="6881B3E3" w:rsidR="00C61117" w:rsidRPr="00091575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FB33B0" w:rsidRPr="0035030C" w14:paraId="66FFFC2A" w14:textId="77777777" w:rsidTr="00921511">
        <w:tc>
          <w:tcPr>
            <w:tcW w:w="4140" w:type="dxa"/>
            <w:vAlign w:val="bottom"/>
          </w:tcPr>
          <w:p w14:paraId="02D43D73" w14:textId="4FA280C5" w:rsidR="00FB33B0" w:rsidRPr="0035030C" w:rsidRDefault="00927D6E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27D6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</w:tcPr>
          <w:p w14:paraId="23461436" w14:textId="78317732" w:rsidR="00FB33B0" w:rsidRPr="00921511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2820E45" w14:textId="77777777" w:rsidR="00FB33B0" w:rsidRPr="0035030C" w:rsidRDefault="00FB33B0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6A55D0" w14:textId="74B81692" w:rsidR="00FB33B0" w:rsidRDefault="00927D6E" w:rsidP="00927D6E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46B0A38" w14:textId="77777777" w:rsidR="00FB33B0" w:rsidRPr="0035030C" w:rsidRDefault="00FB33B0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73D146" w14:textId="2A5F2C8C" w:rsidR="00FB33B0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B30367C" w14:textId="77777777" w:rsidR="00FB33B0" w:rsidRPr="0035030C" w:rsidRDefault="00FB33B0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6F488" w14:textId="0DE5373D" w:rsidR="00FB33B0" w:rsidRDefault="00927D6E" w:rsidP="00927D6E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1117" w:rsidRPr="0035030C" w14:paraId="7FAF09EA" w14:textId="77777777" w:rsidTr="00921511">
        <w:tc>
          <w:tcPr>
            <w:tcW w:w="4140" w:type="dxa"/>
          </w:tcPr>
          <w:p w14:paraId="7F150AF6" w14:textId="7CAC0F4D" w:rsidR="00C61117" w:rsidRPr="0035030C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ลูกหนี้และเงินทดรองจ่ายแก่กิจการ</w:t>
            </w:r>
          </w:p>
        </w:tc>
        <w:tc>
          <w:tcPr>
            <w:tcW w:w="1080" w:type="dxa"/>
          </w:tcPr>
          <w:p w14:paraId="6552766D" w14:textId="77777777" w:rsidR="00C61117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962591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BE9B7" w14:textId="77777777" w:rsidR="00C61117" w:rsidRPr="0035030C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B1FA9B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E7E014" w14:textId="77777777" w:rsidR="00C61117" w:rsidRPr="00EA2A05" w:rsidRDefault="00C61117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8C3BF5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4CD91" w14:textId="77777777" w:rsidR="00C61117" w:rsidRPr="0035030C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117" w:rsidRPr="0035030C" w14:paraId="732F2B74" w14:textId="77777777" w:rsidTr="00921511">
        <w:tc>
          <w:tcPr>
            <w:tcW w:w="4140" w:type="dxa"/>
          </w:tcPr>
          <w:p w14:paraId="05B95042" w14:textId="20953FC2" w:rsidR="00C61117" w:rsidRPr="0035030C" w:rsidRDefault="00C61117" w:rsidP="00FE7119">
            <w:pPr>
              <w:tabs>
                <w:tab w:val="left" w:pos="340"/>
              </w:tabs>
              <w:spacing w:line="240" w:lineRule="auto"/>
              <w:ind w:left="27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หมุนเวียน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</w:tcPr>
          <w:p w14:paraId="31489D30" w14:textId="77777777" w:rsidR="00C61117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C31088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DFFEE" w14:textId="77777777" w:rsidR="00C61117" w:rsidRPr="0035030C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303516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716EDA" w14:textId="77777777" w:rsidR="00C61117" w:rsidRPr="00EA2A05" w:rsidRDefault="00C61117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B65D36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22CD6A" w14:textId="77777777" w:rsidR="00C61117" w:rsidRPr="0035030C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117" w:rsidRPr="0035030C" w14:paraId="65F95450" w14:textId="77777777" w:rsidTr="00921511">
        <w:tc>
          <w:tcPr>
            <w:tcW w:w="4140" w:type="dxa"/>
            <w:vAlign w:val="bottom"/>
          </w:tcPr>
          <w:p w14:paraId="342C79BA" w14:textId="04F48675" w:rsidR="00C61117" w:rsidRPr="0066692A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669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  <w:r w:rsidR="00E927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294695D6" w14:textId="77777777" w:rsidR="00C61117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EEEE3D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6562D" w14:textId="77777777" w:rsidR="00C61117" w:rsidRPr="0035030C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94E925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C10064" w14:textId="77777777" w:rsidR="00C61117" w:rsidRPr="00EA2A05" w:rsidRDefault="00C61117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38CEE6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62DD7" w14:textId="77777777" w:rsidR="00C61117" w:rsidRPr="0035030C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117" w:rsidRPr="0035030C" w14:paraId="6A48114F" w14:textId="77777777" w:rsidTr="00921511">
        <w:tc>
          <w:tcPr>
            <w:tcW w:w="4140" w:type="dxa"/>
            <w:vAlign w:val="bottom"/>
          </w:tcPr>
          <w:p w14:paraId="791C58D4" w14:textId="77777777" w:rsidR="00C61117" w:rsidRPr="0035030C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080" w:type="dxa"/>
          </w:tcPr>
          <w:p w14:paraId="4F88C2E9" w14:textId="37BEC169" w:rsidR="00C61117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4CAA5543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95C567" w14:textId="470CEC39" w:rsidR="00C61117" w:rsidRPr="0035030C" w:rsidRDefault="007C3F7F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35C2E6FF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491AB" w14:textId="084293F7" w:rsidR="00C61117" w:rsidRPr="00EA2A05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42F4F61B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92515C" w14:textId="2AADC4DD" w:rsidR="00C61117" w:rsidRPr="0035030C" w:rsidRDefault="007C3F7F" w:rsidP="00C6111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C61117" w:rsidRPr="0035030C" w14:paraId="3A89993B" w14:textId="77777777" w:rsidTr="00921511">
        <w:tc>
          <w:tcPr>
            <w:tcW w:w="4140" w:type="dxa"/>
          </w:tcPr>
          <w:p w14:paraId="69CCEA33" w14:textId="77777777" w:rsidR="00C61117" w:rsidRPr="0035030C" w:rsidRDefault="00C61117" w:rsidP="00C6111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754192F2" w14:textId="77777777" w:rsidR="00C61117" w:rsidRPr="0035030C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AF47BF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6051B7" w14:textId="77777777" w:rsidR="00C61117" w:rsidRPr="0035030C" w:rsidRDefault="00C61117" w:rsidP="00C61117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2B9F8A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94449B" w14:textId="77777777" w:rsidR="00C61117" w:rsidRPr="00E7450F" w:rsidRDefault="00C61117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18AF1F" w14:textId="77777777" w:rsidR="00C61117" w:rsidRPr="0035030C" w:rsidRDefault="00C61117" w:rsidP="00C6111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0316AC" w14:textId="36813106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1117" w:rsidRPr="0035030C" w14:paraId="725C89E5" w14:textId="77777777" w:rsidTr="00921511">
        <w:tc>
          <w:tcPr>
            <w:tcW w:w="4140" w:type="dxa"/>
            <w:vAlign w:val="bottom"/>
          </w:tcPr>
          <w:p w14:paraId="4BC8309E" w14:textId="2A3BE364" w:rsidR="00C61117" w:rsidRPr="0035030C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59FE027A" w14:textId="060F4D4F" w:rsidR="00C61117" w:rsidRPr="0035030C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="000E34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761</w:t>
            </w:r>
          </w:p>
        </w:tc>
        <w:tc>
          <w:tcPr>
            <w:tcW w:w="270" w:type="dxa"/>
          </w:tcPr>
          <w:p w14:paraId="00B1DD70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88C05E" w14:textId="6E7976D7" w:rsidR="00C61117" w:rsidRPr="0035030C" w:rsidRDefault="007C3F7F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="00C61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270" w:type="dxa"/>
          </w:tcPr>
          <w:p w14:paraId="1348B636" w14:textId="77777777" w:rsidR="00C61117" w:rsidRPr="00091575" w:rsidRDefault="00C61117" w:rsidP="00C61117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782EF4F" w14:textId="45F0CB98" w:rsidR="00C61117" w:rsidRPr="00AB2BB8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0E34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  <w:tc>
          <w:tcPr>
            <w:tcW w:w="270" w:type="dxa"/>
          </w:tcPr>
          <w:p w14:paraId="2523A4A9" w14:textId="77777777" w:rsidR="00C61117" w:rsidRPr="0035030C" w:rsidRDefault="00C61117" w:rsidP="00C6111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709DA4" w14:textId="229F99E7" w:rsidR="00C61117" w:rsidRPr="0035030C" w:rsidRDefault="007C3F7F" w:rsidP="00C6111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C611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B040CA" w:rsidRPr="0035030C" w14:paraId="56AC7670" w14:textId="77777777" w:rsidTr="00921511">
        <w:tc>
          <w:tcPr>
            <w:tcW w:w="4140" w:type="dxa"/>
            <w:vAlign w:val="bottom"/>
          </w:tcPr>
          <w:p w14:paraId="6FF36549" w14:textId="568F4A9E" w:rsidR="00B040CA" w:rsidRPr="0035030C" w:rsidRDefault="00B040CA" w:rsidP="00B040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67818F70" w14:textId="57882752" w:rsidR="00B040CA" w:rsidRPr="0035030C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068A782" w14:textId="68A6877F" w:rsidR="00B040CA" w:rsidRPr="0035030C" w:rsidRDefault="00B040CA" w:rsidP="00B040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EF0EAC" w14:textId="56FDC203" w:rsidR="00B040CA" w:rsidRPr="0035030C" w:rsidRDefault="007C3F7F" w:rsidP="00B040CA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270" w:type="dxa"/>
          </w:tcPr>
          <w:p w14:paraId="6312E4C7" w14:textId="77777777" w:rsidR="00B040CA" w:rsidRPr="00091575" w:rsidRDefault="00B040CA" w:rsidP="00B040CA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6DF8FB7" w14:textId="080772B2" w:rsidR="00B040CA" w:rsidRPr="00EC544E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9994F20" w14:textId="77777777" w:rsidR="00B040CA" w:rsidRPr="0035030C" w:rsidRDefault="00B040CA" w:rsidP="00B040C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97D4AD3" w14:textId="4D009BE8" w:rsidR="00B040CA" w:rsidRPr="0035030C" w:rsidRDefault="007C3F7F" w:rsidP="00B040C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B040CA" w:rsidRPr="0035030C" w14:paraId="19F203D4" w14:textId="77777777" w:rsidTr="00921511">
        <w:tc>
          <w:tcPr>
            <w:tcW w:w="4140" w:type="dxa"/>
            <w:vAlign w:val="bottom"/>
          </w:tcPr>
          <w:p w14:paraId="2952E61A" w14:textId="522E80B0" w:rsidR="00B040CA" w:rsidRPr="0035030C" w:rsidRDefault="00B040CA" w:rsidP="00B040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6C522BA4" w14:textId="77A8E286" w:rsidR="00B040CA" w:rsidRPr="0035030C" w:rsidRDefault="000E3406" w:rsidP="000E340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611543" w14:textId="77777777" w:rsidR="00B040CA" w:rsidRPr="0035030C" w:rsidRDefault="00B040CA" w:rsidP="00B040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79675B" w14:textId="3886A12D" w:rsidR="00B040CA" w:rsidRPr="0035030C" w:rsidRDefault="007C3F7F" w:rsidP="00B040CA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167EFADB" w14:textId="77777777" w:rsidR="00B040CA" w:rsidRPr="00091575" w:rsidRDefault="00B040CA" w:rsidP="00B040CA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6A7382" w14:textId="17A9FE6B" w:rsidR="00B040CA" w:rsidRPr="00EC544E" w:rsidRDefault="000E3406" w:rsidP="000E3406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EDE14CD" w14:textId="77777777" w:rsidR="00B040CA" w:rsidRPr="0035030C" w:rsidRDefault="00B040CA" w:rsidP="00B040C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8D0B665" w14:textId="3FB55FB6" w:rsidR="00B040CA" w:rsidRPr="0035030C" w:rsidRDefault="007C3F7F" w:rsidP="00B040C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B040CA" w:rsidRPr="0035030C" w14:paraId="26C7B460" w14:textId="77777777" w:rsidTr="00921511">
        <w:tc>
          <w:tcPr>
            <w:tcW w:w="4140" w:type="dxa"/>
            <w:vAlign w:val="bottom"/>
          </w:tcPr>
          <w:p w14:paraId="632316EB" w14:textId="2991AE8C" w:rsidR="00B040CA" w:rsidRPr="0035030C" w:rsidRDefault="00B040CA" w:rsidP="00B040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080" w:type="dxa"/>
          </w:tcPr>
          <w:p w14:paraId="5433119B" w14:textId="25071795" w:rsidR="00B040CA" w:rsidRPr="0035030C" w:rsidRDefault="000E3406" w:rsidP="00B040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375827" w14:textId="77777777" w:rsidR="00B040CA" w:rsidRPr="0035030C" w:rsidRDefault="00B040CA" w:rsidP="00B040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D98C6" w14:textId="3CD7CC6F" w:rsidR="00B040CA" w:rsidRPr="0035030C" w:rsidRDefault="007C3F7F" w:rsidP="00B040CA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5A1ABE24" w14:textId="77777777" w:rsidR="00B040CA" w:rsidRPr="00091575" w:rsidRDefault="00B040CA" w:rsidP="00B040CA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EFD5F97" w14:textId="6F92178D" w:rsidR="00B040CA" w:rsidRPr="00EC544E" w:rsidRDefault="000E3406" w:rsidP="00B040CA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490F00" w14:textId="77777777" w:rsidR="00B040CA" w:rsidRPr="0035030C" w:rsidRDefault="00B040CA" w:rsidP="00B040C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D16976" w14:textId="1D6DB543" w:rsidR="00B040CA" w:rsidRPr="0035030C" w:rsidRDefault="007C3F7F" w:rsidP="00B040C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B040CA" w:rsidRPr="0035030C" w14:paraId="3304C450" w14:textId="77777777" w:rsidTr="00921511">
        <w:tc>
          <w:tcPr>
            <w:tcW w:w="4140" w:type="dxa"/>
            <w:vAlign w:val="bottom"/>
          </w:tcPr>
          <w:p w14:paraId="565F9EEA" w14:textId="7D5716FE" w:rsidR="00B040CA" w:rsidRPr="0035030C" w:rsidRDefault="00B040CA" w:rsidP="00B040CA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080" w:type="dxa"/>
          </w:tcPr>
          <w:p w14:paraId="2D606142" w14:textId="1C206DFF" w:rsidR="00B040CA" w:rsidRPr="0035030C" w:rsidRDefault="000E3406" w:rsidP="00B040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57FEA2E" w14:textId="77777777" w:rsidR="00B040CA" w:rsidRPr="0035030C" w:rsidRDefault="00B040CA" w:rsidP="00B040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7D24E" w14:textId="7C1AB1BA" w:rsidR="00B040CA" w:rsidRPr="0035030C" w:rsidRDefault="007C3F7F" w:rsidP="00B040CA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195BF43F" w14:textId="77777777" w:rsidR="00B040CA" w:rsidRPr="00091575" w:rsidRDefault="00B040CA" w:rsidP="00B040CA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B5DCBD" w14:textId="529E5D67" w:rsidR="00B040CA" w:rsidRPr="00EC544E" w:rsidRDefault="000E3406" w:rsidP="00B040CA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6E24649" w14:textId="77777777" w:rsidR="00B040CA" w:rsidRPr="0035030C" w:rsidRDefault="00B040CA" w:rsidP="00B040C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AF094F" w14:textId="3C58555A" w:rsidR="00B040CA" w:rsidRPr="0035030C" w:rsidRDefault="007C3F7F" w:rsidP="00B040C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B040CA" w:rsidRPr="0035030C" w14:paraId="23B361FE" w14:textId="77777777" w:rsidTr="00921511">
        <w:tc>
          <w:tcPr>
            <w:tcW w:w="4140" w:type="dxa"/>
            <w:vAlign w:val="bottom"/>
          </w:tcPr>
          <w:p w14:paraId="7FE4B84A" w14:textId="2CECCFA0" w:rsidR="00B040CA" w:rsidRPr="0035030C" w:rsidRDefault="00B040CA" w:rsidP="00B040CA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080" w:type="dxa"/>
          </w:tcPr>
          <w:p w14:paraId="047EEB58" w14:textId="23289253" w:rsidR="00B040CA" w:rsidRPr="00AB2BB8" w:rsidRDefault="000E3406" w:rsidP="00B040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173735" w14:textId="77777777" w:rsidR="00B040CA" w:rsidRPr="0035030C" w:rsidRDefault="00B040CA" w:rsidP="00B040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ADB47C" w14:textId="607B29F7" w:rsidR="00B040CA" w:rsidRDefault="007C3F7F" w:rsidP="00B040CA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77F1D6C7" w14:textId="77777777" w:rsidR="00B040CA" w:rsidRPr="00091575" w:rsidRDefault="00B040CA" w:rsidP="00B040CA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3C9996A" w14:textId="207228E3" w:rsidR="00B040CA" w:rsidRPr="00AB2BB8" w:rsidRDefault="000E3406" w:rsidP="00B040CA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0F3A92" w14:textId="77777777" w:rsidR="00B040CA" w:rsidRPr="0035030C" w:rsidRDefault="00B040CA" w:rsidP="00B040C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46BC52" w14:textId="29ACB9B4" w:rsidR="00B040CA" w:rsidRPr="00AB2BB8" w:rsidRDefault="007C3F7F" w:rsidP="00B040C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C61117" w:rsidRPr="0035030C" w14:paraId="3E935935" w14:textId="77777777" w:rsidTr="00921511">
        <w:tc>
          <w:tcPr>
            <w:tcW w:w="4140" w:type="dxa"/>
            <w:vAlign w:val="bottom"/>
          </w:tcPr>
          <w:p w14:paraId="73CA1EC2" w14:textId="77777777" w:rsidR="00C61117" w:rsidRPr="0035030C" w:rsidRDefault="00C61117" w:rsidP="00C61117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0AE13A" w14:textId="0EFF2FFC" w:rsidR="00C61117" w:rsidRPr="00DE40EB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  <w:r w:rsidR="000E34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423</w:t>
            </w:r>
          </w:p>
        </w:tc>
        <w:tc>
          <w:tcPr>
            <w:tcW w:w="270" w:type="dxa"/>
          </w:tcPr>
          <w:p w14:paraId="386F4583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CA8B75" w14:textId="7C6B58D3" w:rsidR="00C61117" w:rsidRPr="0035030C" w:rsidRDefault="007C3F7F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</w:t>
            </w:r>
            <w:r w:rsidR="00C611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381</w:t>
            </w:r>
          </w:p>
        </w:tc>
        <w:tc>
          <w:tcPr>
            <w:tcW w:w="270" w:type="dxa"/>
          </w:tcPr>
          <w:p w14:paraId="3854CB51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08A4AA" w14:textId="31F1C310" w:rsidR="00C61117" w:rsidRPr="00AB2BB8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</w:t>
            </w:r>
            <w:r w:rsidR="000E34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644</w:t>
            </w:r>
          </w:p>
        </w:tc>
        <w:tc>
          <w:tcPr>
            <w:tcW w:w="270" w:type="dxa"/>
          </w:tcPr>
          <w:p w14:paraId="6EA1D71C" w14:textId="77777777" w:rsidR="00C61117" w:rsidRPr="0035030C" w:rsidRDefault="00C61117" w:rsidP="00C6111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C646B4" w14:textId="62600705" w:rsidR="00C61117" w:rsidRPr="0035030C" w:rsidRDefault="007C3F7F" w:rsidP="00C61117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284</w:t>
            </w:r>
            <w:r w:rsidR="00C611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400</w:t>
            </w:r>
          </w:p>
        </w:tc>
      </w:tr>
      <w:tr w:rsidR="00C61117" w:rsidRPr="0035030C" w14:paraId="5A48CE9D" w14:textId="77777777" w:rsidTr="00921511">
        <w:tc>
          <w:tcPr>
            <w:tcW w:w="4140" w:type="dxa"/>
            <w:vAlign w:val="bottom"/>
          </w:tcPr>
          <w:p w14:paraId="35D21CB9" w14:textId="66B86E4E" w:rsidR="00C61117" w:rsidRPr="0035030C" w:rsidRDefault="00C61117" w:rsidP="00FE7119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="00FE711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A4B036" w14:textId="22E4EAA0" w:rsidR="00C61117" w:rsidRPr="0035030C" w:rsidRDefault="000E3406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108DAA3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B882F3" w14:textId="6C99D646" w:rsidR="00C61117" w:rsidRPr="00093EB1" w:rsidRDefault="00C61117" w:rsidP="009914E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0844EB0" w14:textId="77777777" w:rsidR="00C61117" w:rsidRPr="00550F3D" w:rsidRDefault="00C61117" w:rsidP="00C6111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CB886F" w14:textId="29B906E1" w:rsidR="00C61117" w:rsidRPr="00550F3D" w:rsidRDefault="000E3406" w:rsidP="00EC544E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3DE3A3" w14:textId="77777777" w:rsidR="00C61117" w:rsidRPr="00550F3D" w:rsidRDefault="00C61117" w:rsidP="00C6111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52D1D6" w14:textId="70F42851" w:rsidR="00C61117" w:rsidRPr="00505248" w:rsidRDefault="00C61117" w:rsidP="00E9278F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61117" w:rsidRPr="0035030C" w14:paraId="4E413212" w14:textId="77777777" w:rsidTr="00921511">
        <w:tc>
          <w:tcPr>
            <w:tcW w:w="4140" w:type="dxa"/>
            <w:vAlign w:val="bottom"/>
          </w:tcPr>
          <w:p w14:paraId="362B4F01" w14:textId="77777777" w:rsidR="00C61117" w:rsidRPr="0035030C" w:rsidRDefault="00C61117" w:rsidP="00C61117">
            <w:pPr>
              <w:spacing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829768" w14:textId="09E87C7D" w:rsidR="00C61117" w:rsidRPr="008C6EF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  <w:r w:rsidR="000E34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423</w:t>
            </w:r>
          </w:p>
        </w:tc>
        <w:tc>
          <w:tcPr>
            <w:tcW w:w="270" w:type="dxa"/>
          </w:tcPr>
          <w:p w14:paraId="4AF7338B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812F45" w14:textId="5439BAB4" w:rsidR="00C61117" w:rsidRPr="0035030C" w:rsidRDefault="007C3F7F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</w:t>
            </w:r>
            <w:r w:rsidR="00C611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381</w:t>
            </w:r>
          </w:p>
        </w:tc>
        <w:tc>
          <w:tcPr>
            <w:tcW w:w="270" w:type="dxa"/>
          </w:tcPr>
          <w:p w14:paraId="5EFF2063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8A6A40" w14:textId="6A3EDAAD" w:rsidR="00C61117" w:rsidRPr="00306B3A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</w:t>
            </w:r>
            <w:r w:rsidR="000E34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644</w:t>
            </w:r>
          </w:p>
        </w:tc>
        <w:tc>
          <w:tcPr>
            <w:tcW w:w="270" w:type="dxa"/>
          </w:tcPr>
          <w:p w14:paraId="651B15DB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224F18" w14:textId="37026F07" w:rsidR="00C61117" w:rsidRPr="00DE40EB" w:rsidRDefault="007C3F7F" w:rsidP="00C61117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  <w:r w:rsidR="00C611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</w:tr>
    </w:tbl>
    <w:p w14:paraId="50DA11AC" w14:textId="195D1F93" w:rsidR="000F0470" w:rsidRDefault="000F0470" w:rsidP="00884799">
      <w:pPr>
        <w:pStyle w:val="Bo-C1Content"/>
        <w:ind w:right="-25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091575" w:rsidRPr="0035030C" w14:paraId="60FEFD59" w14:textId="77777777" w:rsidTr="00921511">
        <w:tc>
          <w:tcPr>
            <w:tcW w:w="4140" w:type="dxa"/>
          </w:tcPr>
          <w:p w14:paraId="2DE3EBB1" w14:textId="227AD751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BD59DE0" w14:textId="77777777" w:rsidR="00091575" w:rsidRPr="004B4843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16532B" w14:textId="77777777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818CB0" w14:textId="77777777" w:rsidR="00091575" w:rsidRPr="004B4843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117" w:rsidRPr="0035030C" w14:paraId="6980BBDC" w14:textId="77777777" w:rsidTr="00921511">
        <w:tc>
          <w:tcPr>
            <w:tcW w:w="4140" w:type="dxa"/>
          </w:tcPr>
          <w:p w14:paraId="314A2F20" w14:textId="625643FB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EB8C5" w14:textId="1D9564DE" w:rsidR="00C61117" w:rsidRPr="004B4843" w:rsidRDefault="007C3F7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E3F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E3F2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1802FE63" w14:textId="77777777" w:rsidR="00C61117" w:rsidRPr="004B4843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E5E4DF" w14:textId="6FE20BB7" w:rsidR="00C61117" w:rsidRPr="004B4843" w:rsidRDefault="007C3F7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61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6111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F8A0EBD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42654" w14:textId="66CB9DAA" w:rsidR="00C61117" w:rsidRPr="004B4843" w:rsidRDefault="007C3F7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E3F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E3F2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331F2ACD" w14:textId="77777777" w:rsidR="00C61117" w:rsidRPr="004B4843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9BC7C" w14:textId="56373396" w:rsidR="00C61117" w:rsidRPr="004B4843" w:rsidRDefault="007C3F7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61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6111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61117" w:rsidRPr="0035030C" w14:paraId="1E1F0D9A" w14:textId="77777777" w:rsidTr="00921511">
        <w:tc>
          <w:tcPr>
            <w:tcW w:w="4140" w:type="dxa"/>
          </w:tcPr>
          <w:p w14:paraId="4F9A8227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7FF392" w14:textId="494882E4" w:rsidR="00C61117" w:rsidRPr="004B4843" w:rsidRDefault="007C3F7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48B02D56" w14:textId="77777777" w:rsidR="00C61117" w:rsidRPr="004B4843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C81B7A" w14:textId="1AB7848E" w:rsidR="00C61117" w:rsidRPr="004B4843" w:rsidRDefault="007C3F7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7CD2EBFC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42C7D" w14:textId="0605B46F" w:rsidR="00C61117" w:rsidRPr="004B4843" w:rsidRDefault="007C3F7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151BA0B0" w14:textId="77777777" w:rsidR="00C61117" w:rsidRPr="004B4843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F03B47" w14:textId="7747A70C" w:rsidR="00C61117" w:rsidRPr="004B4843" w:rsidRDefault="007C3F7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C61117" w:rsidRPr="0035030C" w14:paraId="4FAB4CAB" w14:textId="77777777" w:rsidTr="00921511">
        <w:tc>
          <w:tcPr>
            <w:tcW w:w="4140" w:type="dxa"/>
          </w:tcPr>
          <w:p w14:paraId="0AB3C676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DD140AF" w14:textId="77777777" w:rsidR="00C61117" w:rsidRPr="004B4843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1117" w:rsidRPr="0035030C" w14:paraId="4D3A7A7F" w14:textId="77777777" w:rsidTr="00921511">
        <w:tc>
          <w:tcPr>
            <w:tcW w:w="4140" w:type="dxa"/>
          </w:tcPr>
          <w:p w14:paraId="79A926D1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5130" w:type="dxa"/>
            <w:gridSpan w:val="7"/>
          </w:tcPr>
          <w:p w14:paraId="694312F0" w14:textId="77777777" w:rsidR="00C61117" w:rsidRPr="004B4843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1BD166D8" w14:textId="77777777" w:rsidTr="00921511">
        <w:tc>
          <w:tcPr>
            <w:tcW w:w="4140" w:type="dxa"/>
          </w:tcPr>
          <w:p w14:paraId="577A36E6" w14:textId="77777777" w:rsidR="00C61117" w:rsidRPr="004B4843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0698EA74" w14:textId="77777777" w:rsidR="00C61117" w:rsidRPr="004B4843" w:rsidRDefault="00C61117" w:rsidP="00C6111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670FE6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9C765" w14:textId="77777777" w:rsidR="00C61117" w:rsidRPr="004B4843" w:rsidRDefault="00C61117" w:rsidP="00C6111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32331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9DCCC" w14:textId="77777777" w:rsidR="00C61117" w:rsidRPr="004B4843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881AE" w14:textId="77777777" w:rsidR="00C61117" w:rsidRPr="004B4843" w:rsidRDefault="00C61117" w:rsidP="00C6111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3EEEA" w14:textId="77777777" w:rsidR="00C61117" w:rsidRPr="004B4843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117" w:rsidRPr="0035030C" w14:paraId="49CC07D1" w14:textId="77777777" w:rsidTr="00921511">
        <w:tc>
          <w:tcPr>
            <w:tcW w:w="4140" w:type="dxa"/>
            <w:vAlign w:val="bottom"/>
          </w:tcPr>
          <w:p w14:paraId="4B632C28" w14:textId="77777777" w:rsidR="00C61117" w:rsidRPr="004B4843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B48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A1E382" w14:textId="5043BF02" w:rsidR="00C61117" w:rsidRPr="004B4843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0E34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7BA1B80E" w14:textId="77777777" w:rsidR="00C61117" w:rsidRPr="004B4843" w:rsidRDefault="00C61117" w:rsidP="00C61117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61EFC62" w14:textId="6F48143F" w:rsidR="00C61117" w:rsidRPr="004B4843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C61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6DC4E27D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31B9AA" w14:textId="484DB134" w:rsidR="00C61117" w:rsidRPr="004B4843" w:rsidRDefault="007C3F7F" w:rsidP="00921511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0E34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4FAC8A18" w14:textId="77777777" w:rsidR="00C61117" w:rsidRPr="004B4843" w:rsidRDefault="00C61117" w:rsidP="00C61117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3AA4AB" w14:textId="33A46DF9" w:rsidR="00C61117" w:rsidRPr="00921511" w:rsidRDefault="007C3F7F" w:rsidP="00921511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C61117" w:rsidRPr="009215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</w:tbl>
    <w:p w14:paraId="0CF4FEE9" w14:textId="7F21B15D" w:rsidR="001C5659" w:rsidRDefault="001C5659" w:rsidP="00091575">
      <w:pPr>
        <w:pStyle w:val="Ang15"/>
      </w:pPr>
    </w:p>
    <w:p w14:paraId="4A9E2D07" w14:textId="77777777" w:rsidR="001C5659" w:rsidRDefault="001C5659">
      <w:pPr>
        <w:spacing w:line="240" w:lineRule="auto"/>
        <w:rPr>
          <w:rFonts w:ascii="Angsana New" w:hAnsi="Angsana New"/>
          <w:sz w:val="30"/>
          <w:szCs w:val="30"/>
        </w:rPr>
      </w:pPr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0F0470" w:rsidRPr="0035030C" w14:paraId="045E9117" w14:textId="77777777" w:rsidTr="00C85A97">
        <w:tc>
          <w:tcPr>
            <w:tcW w:w="4140" w:type="dxa"/>
          </w:tcPr>
          <w:p w14:paraId="41D83CBC" w14:textId="7A9DFFB9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F9EC75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526D03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2CD11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117" w:rsidRPr="0035030C" w14:paraId="0CDBDBC0" w14:textId="77777777" w:rsidTr="00C85A97">
        <w:tc>
          <w:tcPr>
            <w:tcW w:w="4140" w:type="dxa"/>
          </w:tcPr>
          <w:p w14:paraId="3AF0CD23" w14:textId="1A68596A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FA90E1" w14:textId="0CEF3237" w:rsidR="00C61117" w:rsidRPr="0035030C" w:rsidRDefault="007C3F7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E3F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E3F2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194E76D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7EF259" w14:textId="45C83E8C" w:rsidR="00C61117" w:rsidRPr="0035030C" w:rsidRDefault="007C3F7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61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6111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924318C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8DB34F" w14:textId="1CA258E2" w:rsidR="00C61117" w:rsidRPr="0035030C" w:rsidRDefault="007C3F7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E3F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E3F2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5324A34F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9DDB9" w14:textId="5BF70D12" w:rsidR="00C61117" w:rsidRPr="0035030C" w:rsidRDefault="007C3F7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61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6111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C61117" w:rsidRPr="0035030C" w14:paraId="3B14A706" w14:textId="77777777" w:rsidTr="00C85A97">
        <w:tc>
          <w:tcPr>
            <w:tcW w:w="4140" w:type="dxa"/>
          </w:tcPr>
          <w:p w14:paraId="698A0A8C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FC386BB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1117" w:rsidRPr="0035030C" w14:paraId="05FE44CE" w14:textId="77777777" w:rsidTr="00C85A97">
        <w:tc>
          <w:tcPr>
            <w:tcW w:w="4140" w:type="dxa"/>
          </w:tcPr>
          <w:p w14:paraId="22586B05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130" w:type="dxa"/>
            <w:gridSpan w:val="7"/>
          </w:tcPr>
          <w:p w14:paraId="350E707D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1A34B4A3" w14:textId="77777777" w:rsidTr="00C85A97">
        <w:tc>
          <w:tcPr>
            <w:tcW w:w="4140" w:type="dxa"/>
          </w:tcPr>
          <w:p w14:paraId="06A23AB4" w14:textId="77777777" w:rsidR="00C61117" w:rsidRPr="00FE7119" w:rsidRDefault="00C61117" w:rsidP="00FE7119">
            <w:pPr>
              <w:tabs>
                <w:tab w:val="left" w:pos="340"/>
              </w:tabs>
              <w:spacing w:line="240" w:lineRule="auto"/>
              <w:ind w:left="27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71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130" w:type="dxa"/>
            <w:gridSpan w:val="7"/>
          </w:tcPr>
          <w:p w14:paraId="18B2B0C8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640F59B7" w14:textId="77777777" w:rsidTr="00C85A97">
        <w:tc>
          <w:tcPr>
            <w:tcW w:w="4140" w:type="dxa"/>
          </w:tcPr>
          <w:p w14:paraId="73028BBB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3B77FD1" w14:textId="77777777" w:rsidR="00C61117" w:rsidRPr="0035030C" w:rsidRDefault="00C61117" w:rsidP="00C61117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F4A91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CC8E1D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4EF09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319E3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50FC6" w14:textId="77777777" w:rsidR="00C61117" w:rsidRPr="0035030C" w:rsidRDefault="00C61117" w:rsidP="00C6111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B17DD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7EE8" w:rsidRPr="0035030C" w14:paraId="00E33524" w14:textId="77777777" w:rsidTr="00C85A97">
        <w:tc>
          <w:tcPr>
            <w:tcW w:w="4140" w:type="dxa"/>
            <w:vAlign w:val="bottom"/>
          </w:tcPr>
          <w:p w14:paraId="3BF1B8EB" w14:textId="77777777" w:rsidR="00147EE8" w:rsidRPr="0035030C" w:rsidRDefault="00147EE8" w:rsidP="00147EE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</w:tcPr>
          <w:p w14:paraId="434FD761" w14:textId="0056620D" w:rsidR="00147EE8" w:rsidRPr="0035030C" w:rsidRDefault="00147EE8" w:rsidP="00147EE8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066D11" w14:textId="77777777" w:rsidR="00147EE8" w:rsidRPr="0035030C" w:rsidRDefault="00147EE8" w:rsidP="00147EE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93144C" w14:textId="69878B83" w:rsidR="00147EE8" w:rsidRPr="0035030C" w:rsidRDefault="00147EE8" w:rsidP="00147EE8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37E6966" w14:textId="77777777" w:rsidR="00147EE8" w:rsidRPr="0035030C" w:rsidRDefault="00147EE8" w:rsidP="00147EE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9E33F6" w14:textId="2CCA1487" w:rsidR="00147EE8" w:rsidRPr="0035030C" w:rsidRDefault="007C3F7F" w:rsidP="00147EE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="000E5E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270" w:type="dxa"/>
          </w:tcPr>
          <w:p w14:paraId="473C5044" w14:textId="77777777" w:rsidR="00147EE8" w:rsidRPr="0035030C" w:rsidRDefault="00147EE8" w:rsidP="00147EE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E009C1" w14:textId="23B02945" w:rsidR="00147EE8" w:rsidRPr="0035030C" w:rsidRDefault="007C3F7F" w:rsidP="00C85A97">
            <w:pPr>
              <w:tabs>
                <w:tab w:val="decimal" w:pos="875"/>
              </w:tabs>
              <w:spacing w:line="240" w:lineRule="atLeast"/>
              <w:ind w:left="-115" w:righ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="00147E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147EE8" w:rsidRPr="0035030C" w14:paraId="45B4D518" w14:textId="77777777" w:rsidTr="00C85A97">
        <w:tc>
          <w:tcPr>
            <w:tcW w:w="4140" w:type="dxa"/>
            <w:vAlign w:val="bottom"/>
          </w:tcPr>
          <w:p w14:paraId="277A5BA7" w14:textId="77777777" w:rsidR="00147EE8" w:rsidRPr="0035030C" w:rsidRDefault="00147EE8" w:rsidP="00147EE8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ขาดทุนที่รับรู้ตามวิธีส่วนได้เสียที่เกินกว่า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1AEAA4" w14:textId="0CFC37BC" w:rsidR="00147EE8" w:rsidRPr="0035030C" w:rsidRDefault="00147EE8" w:rsidP="00147EE8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A853CE" w14:textId="77777777" w:rsidR="00147EE8" w:rsidRPr="0035030C" w:rsidRDefault="00147EE8" w:rsidP="00147EE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A3ED34" w14:textId="6F3ABDF7" w:rsidR="00147EE8" w:rsidRPr="0035030C" w:rsidRDefault="00147EE8" w:rsidP="00147EE8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CF9A24" w14:textId="77777777" w:rsidR="00147EE8" w:rsidRPr="0035030C" w:rsidRDefault="00147EE8" w:rsidP="00147EE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591E09" w14:textId="0D3A6380" w:rsidR="00147EE8" w:rsidRPr="0035030C" w:rsidRDefault="000E5EEF" w:rsidP="00C85A97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6E219A2" w14:textId="77777777" w:rsidR="00147EE8" w:rsidRPr="0035030C" w:rsidRDefault="00147EE8" w:rsidP="00147EE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FE37F0" w14:textId="0E65A605" w:rsidR="00147EE8" w:rsidRPr="0035030C" w:rsidRDefault="00147EE8" w:rsidP="00147EE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47EE8" w:rsidRPr="0035030C" w14:paraId="5BFAC19E" w14:textId="77777777" w:rsidTr="00C85A97">
        <w:tc>
          <w:tcPr>
            <w:tcW w:w="4140" w:type="dxa"/>
            <w:vAlign w:val="bottom"/>
          </w:tcPr>
          <w:p w14:paraId="455FCA91" w14:textId="77777777" w:rsidR="00147EE8" w:rsidRPr="0035030C" w:rsidRDefault="00147EE8" w:rsidP="00147EE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EAF625" w14:textId="42F2E4D1" w:rsidR="00147EE8" w:rsidRPr="00C31564" w:rsidRDefault="00147EE8" w:rsidP="00147EE8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F19845" w14:textId="77777777" w:rsidR="00147EE8" w:rsidRPr="0035030C" w:rsidRDefault="00147EE8" w:rsidP="00147EE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6B7D10" w14:textId="6B6A29D1" w:rsidR="00147EE8" w:rsidRPr="001C5659" w:rsidRDefault="00147EE8" w:rsidP="00147EE8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A99B2A" w14:textId="77777777" w:rsidR="00147EE8" w:rsidRPr="0035030C" w:rsidRDefault="00147EE8" w:rsidP="00147EE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B2779F" w14:textId="0E748577" w:rsidR="00147EE8" w:rsidRPr="0035030C" w:rsidRDefault="007C3F7F" w:rsidP="00147EE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420</w:t>
            </w:r>
            <w:r w:rsidR="000E5E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893</w:t>
            </w:r>
          </w:p>
        </w:tc>
        <w:tc>
          <w:tcPr>
            <w:tcW w:w="270" w:type="dxa"/>
          </w:tcPr>
          <w:p w14:paraId="79A3CEAC" w14:textId="77777777" w:rsidR="00147EE8" w:rsidRPr="0035030C" w:rsidRDefault="00147EE8" w:rsidP="00147EE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3C9A5E" w14:textId="245E29E8" w:rsidR="00147EE8" w:rsidRPr="0035030C" w:rsidRDefault="007C3F7F" w:rsidP="00147EE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  <w:r w:rsidR="00147E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</w:t>
            </w:r>
          </w:p>
        </w:tc>
      </w:tr>
    </w:tbl>
    <w:p w14:paraId="704BDD8C" w14:textId="77777777" w:rsidR="001C5659" w:rsidRDefault="001C5659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4900E345" w14:textId="529D0809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ใน</w:t>
      </w:r>
      <w:r w:rsidRPr="007A168E">
        <w:rPr>
          <w:rFonts w:asciiTheme="majorBidi" w:hAnsiTheme="majorBidi" w:cstheme="majorBidi"/>
          <w:spacing w:val="2"/>
          <w:cs/>
        </w:rPr>
        <w:t xml:space="preserve">ปี </w:t>
      </w:r>
      <w:r w:rsidR="007C3F7F">
        <w:rPr>
          <w:rFonts w:asciiTheme="majorBidi" w:hAnsiTheme="majorBidi" w:cstheme="majorBidi"/>
          <w:spacing w:val="2"/>
          <w:lang w:val="en-US"/>
        </w:rPr>
        <w:t>2540</w:t>
      </w:r>
      <w:r w:rsidRPr="007A168E">
        <w:rPr>
          <w:rFonts w:asciiTheme="majorBidi" w:hAnsiTheme="majorBidi" w:cstheme="majorBidi"/>
          <w:spacing w:val="2"/>
        </w:rPr>
        <w:t xml:space="preserve"> </w:t>
      </w:r>
      <w:r w:rsidRPr="007A168E">
        <w:rPr>
          <w:rFonts w:asciiTheme="majorBidi" w:hAnsiTheme="majorBidi" w:cstheme="majorBidi"/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7A168E">
        <w:rPr>
          <w:rFonts w:asciiTheme="majorBidi" w:hAnsiTheme="majorBidi" w:cstheme="majorBidi"/>
          <w:spacing w:val="2"/>
        </w:rPr>
        <w:t>(</w:t>
      </w:r>
      <w:r w:rsidRPr="007A168E">
        <w:rPr>
          <w:rFonts w:asciiTheme="majorBidi" w:hAnsiTheme="majorBidi" w:cstheme="majorBidi"/>
          <w:spacing w:val="2"/>
          <w:cs/>
        </w:rPr>
        <w:t>บริษัทย่อย</w:t>
      </w:r>
      <w:r w:rsidRPr="007A168E">
        <w:rPr>
          <w:rFonts w:asciiTheme="majorBidi" w:hAnsiTheme="majorBidi" w:cstheme="majorBidi"/>
          <w:spacing w:val="2"/>
        </w:rPr>
        <w:t xml:space="preserve">) </w:t>
      </w:r>
      <w:r w:rsidRPr="007A168E">
        <w:rPr>
          <w:rFonts w:asciiTheme="majorBidi" w:hAnsiTheme="majorBidi" w:cstheme="majorBidi"/>
          <w:spacing w:val="2"/>
          <w:cs/>
        </w:rPr>
        <w:t xml:space="preserve">ในราคา </w:t>
      </w:r>
      <w:r w:rsidR="005C345C" w:rsidRPr="007A168E">
        <w:rPr>
          <w:rFonts w:asciiTheme="majorBidi" w:hAnsiTheme="majorBidi" w:cstheme="majorBidi"/>
          <w:spacing w:val="2"/>
        </w:rPr>
        <w:br/>
      </w:r>
      <w:r w:rsidR="007C3F7F">
        <w:rPr>
          <w:rFonts w:asciiTheme="majorBidi" w:hAnsiTheme="majorBidi" w:cstheme="majorBidi"/>
          <w:spacing w:val="2"/>
          <w:lang w:val="en-US"/>
        </w:rPr>
        <w:t>47</w:t>
      </w:r>
      <w:r w:rsidR="007C3F7F">
        <w:rPr>
          <w:rFonts w:asciiTheme="majorBidi" w:hAnsiTheme="majorBidi" w:cstheme="majorBidi"/>
          <w:lang w:val="en-US"/>
        </w:rPr>
        <w:t>7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7A168E">
        <w:rPr>
          <w:rFonts w:asciiTheme="majorBidi" w:hAnsiTheme="majorBidi" w:cstheme="majorBidi"/>
          <w:spacing w:val="-4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7C3F7F">
        <w:rPr>
          <w:rFonts w:asciiTheme="majorBidi" w:hAnsiTheme="majorBidi" w:cstheme="majorBidi"/>
          <w:spacing w:val="-4"/>
          <w:lang w:val="en-US"/>
        </w:rPr>
        <w:t>2543</w:t>
      </w:r>
      <w:r w:rsidRPr="007A168E">
        <w:rPr>
          <w:rFonts w:asciiTheme="majorBidi" w:hAnsiTheme="majorBidi" w:cstheme="majorBidi"/>
          <w:spacing w:val="-4"/>
          <w:cs/>
        </w:rPr>
        <w:t xml:space="preserve"> ด้วยอัตราดอกเบี้ยร้อยละ </w:t>
      </w:r>
      <w:r w:rsidR="007C3F7F">
        <w:rPr>
          <w:rFonts w:asciiTheme="majorBidi" w:hAnsiTheme="majorBidi" w:cstheme="majorBidi"/>
          <w:spacing w:val="-4"/>
          <w:lang w:val="en-US"/>
        </w:rPr>
        <w:t>16</w:t>
      </w:r>
      <w:r w:rsidRPr="007A168E">
        <w:rPr>
          <w:rFonts w:asciiTheme="majorBidi" w:hAnsiTheme="majorBidi" w:cstheme="majorBidi"/>
          <w:spacing w:val="-4"/>
          <w:cs/>
        </w:rPr>
        <w:t xml:space="preserve"> </w:t>
      </w:r>
      <w:r w:rsidR="005C345C" w:rsidRPr="007A168E">
        <w:rPr>
          <w:rFonts w:asciiTheme="majorBidi" w:hAnsiTheme="majorBidi" w:cstheme="majorBidi"/>
          <w:spacing w:val="-4"/>
        </w:rPr>
        <w:br/>
      </w:r>
      <w:r w:rsidRPr="007A168E">
        <w:rPr>
          <w:rFonts w:asciiTheme="majorBidi" w:hAnsiTheme="majorBidi" w:cstheme="majorBidi"/>
          <w:spacing w:val="-4"/>
          <w:cs/>
        </w:rPr>
        <w:t>อย่างไรก็ตาม</w:t>
      </w:r>
      <w:r w:rsidR="00597A6E" w:rsidRPr="007A168E">
        <w:rPr>
          <w:rFonts w:asciiTheme="majorBidi" w:hAnsiTheme="majorBidi" w:cstheme="majorBidi"/>
          <w:spacing w:val="-4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บริษัทยังไม่ได้รับชำระเงินและดอกเบี้ยจากบริษัทย่อย โดยได้บันทึกกำไรรอการรับรู้จากการขายที่ดินจำนวน </w:t>
      </w:r>
      <w:r w:rsidR="007C3F7F">
        <w:rPr>
          <w:rFonts w:asciiTheme="majorBidi" w:hAnsiTheme="majorBidi" w:cstheme="majorBidi"/>
          <w:lang w:val="en-US"/>
        </w:rPr>
        <w:t>40</w:t>
      </w:r>
      <w:r w:rsidRPr="007A168E">
        <w:rPr>
          <w:rFonts w:asciiTheme="majorBidi" w:hAnsiTheme="majorBidi" w:cstheme="majorBidi"/>
          <w:cs/>
        </w:rPr>
        <w:t xml:space="preserve"> ล้านบาทและดอกเบี้ยรับรอการรับรู้จำนวน </w:t>
      </w:r>
      <w:r w:rsidR="007C3F7F">
        <w:rPr>
          <w:rFonts w:asciiTheme="majorBidi" w:hAnsiTheme="majorBidi" w:cstheme="majorBidi"/>
          <w:lang w:val="en-US"/>
        </w:rPr>
        <w:t>155</w:t>
      </w:r>
      <w:r w:rsidRPr="007A168E">
        <w:rPr>
          <w:rFonts w:asciiTheme="majorBidi" w:hAnsiTheme="majorBidi" w:cstheme="majorBidi"/>
          <w:cs/>
        </w:rPr>
        <w:t xml:space="preserve"> ล้านบาท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และได้หยุดการรับรู้ดอกเบี้ยโดยรายการดังกล่าวแสดงเป็นหนี้สินไม่หมุนเวียนอื่นใน</w:t>
      </w:r>
      <w:r w:rsidR="001A27FD">
        <w:rPr>
          <w:rFonts w:asciiTheme="majorBidi" w:hAnsiTheme="majorBidi" w:cstheme="majorBidi"/>
          <w:cs/>
        </w:rPr>
        <w:t>งบฐานะการเงิน</w:t>
      </w:r>
      <w:r w:rsidRPr="007A168E">
        <w:rPr>
          <w:rFonts w:asciiTheme="majorBidi" w:hAnsiTheme="majorBidi" w:cstheme="majorBidi"/>
          <w:cs/>
        </w:rPr>
        <w:t>ในงบการเงินเฉพาะกิจการ</w:t>
      </w:r>
    </w:p>
    <w:p w14:paraId="01284EFD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3941C9BF" w14:textId="0C429874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</w:t>
      </w:r>
      <w:r w:rsidR="00DA6BA2">
        <w:rPr>
          <w:rFonts w:asciiTheme="majorBidi" w:hAnsiTheme="majorBidi" w:cstheme="majorBidi"/>
        </w:rPr>
        <w:br/>
      </w:r>
      <w:r w:rsidRPr="007A168E">
        <w:rPr>
          <w:rFonts w:asciiTheme="majorBidi" w:hAnsiTheme="majorBidi" w:cstheme="majorBidi"/>
          <w:cs/>
        </w:rPr>
        <w:t xml:space="preserve">มาให้บริษัทกู้ ในปี </w:t>
      </w:r>
      <w:r w:rsidR="007C3F7F">
        <w:rPr>
          <w:rFonts w:asciiTheme="majorBidi" w:hAnsiTheme="majorBidi" w:cstheme="majorBidi"/>
          <w:lang w:val="en-US"/>
        </w:rPr>
        <w:t>2543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บริษัทย่อยดังกล่าวได้โอนภาระหนี้ที่มีต่อธนาคารดังกล่าวให้แก่บริษัท ต่อมาในปี </w:t>
      </w:r>
      <w:r w:rsidR="007C3F7F">
        <w:rPr>
          <w:rFonts w:asciiTheme="majorBidi" w:hAnsiTheme="majorBidi" w:cstheme="majorBidi"/>
          <w:lang w:val="en-US"/>
        </w:rPr>
        <w:t>2554</w:t>
      </w:r>
      <w:r w:rsidRPr="007A168E">
        <w:rPr>
          <w:rFonts w:asciiTheme="majorBidi" w:hAnsiTheme="majorBidi" w:cstheme="majorBidi"/>
          <w:cs/>
          <w:lang w:val="en-US"/>
        </w:rPr>
        <w:t xml:space="preserve"> </w:t>
      </w:r>
      <w:r w:rsidR="00DA6BA2">
        <w:rPr>
          <w:rFonts w:asciiTheme="majorBidi" w:hAnsiTheme="majorBidi" w:cstheme="majorBidi"/>
          <w:lang w:val="en-US"/>
        </w:rPr>
        <w:br/>
      </w:r>
      <w:r w:rsidRPr="007A168E">
        <w:rPr>
          <w:rFonts w:asciiTheme="majorBidi" w:hAnsiTheme="majorBidi" w:cstheme="majorBidi"/>
          <w:cs/>
        </w:rPr>
        <w:t xml:space="preserve">ที่ดินดังกล่าวได้รับการปลดจำนองจากธนาคารแล้ว </w:t>
      </w:r>
      <w:r w:rsidRPr="007A168E">
        <w:rPr>
          <w:rFonts w:asciiTheme="majorBidi" w:hAnsiTheme="majorBidi" w:cstheme="majorBidi"/>
          <w:cs/>
          <w:lang w:val="en-US"/>
        </w:rPr>
        <w:t>และบริษัทย่อยดังกล่าวได้ขายที่ดินบางส่วนที่ซื้อมาจากบริษัท</w:t>
      </w:r>
      <w:r w:rsidR="00DA6BA2">
        <w:rPr>
          <w:rFonts w:asciiTheme="majorBidi" w:hAnsiTheme="majorBidi" w:cstheme="majorBidi"/>
          <w:lang w:val="en-US"/>
        </w:rPr>
        <w:br/>
      </w:r>
      <w:r w:rsidRPr="007A168E">
        <w:rPr>
          <w:rFonts w:asciiTheme="majorBidi" w:hAnsiTheme="majorBidi" w:cstheme="majorBidi"/>
          <w:cs/>
          <w:lang w:val="en-US"/>
        </w:rPr>
        <w:t xml:space="preserve">เพื่อนำไปชำระหนี้คืนที่เกิดจากการซื้อที่ดินเป็นจำนวนเงิน </w:t>
      </w:r>
      <w:r w:rsidR="007C3F7F">
        <w:rPr>
          <w:rFonts w:asciiTheme="majorBidi" w:hAnsiTheme="majorBidi" w:cstheme="majorBidi"/>
          <w:lang w:val="en-US"/>
        </w:rPr>
        <w:t>68</w:t>
      </w:r>
      <w:r w:rsidRPr="007A168E">
        <w:rPr>
          <w:rFonts w:asciiTheme="majorBidi" w:hAnsiTheme="majorBidi" w:cstheme="majorBidi"/>
          <w:cs/>
          <w:lang w:val="en-US"/>
        </w:rPr>
        <w:t xml:space="preserve"> ล้านบาท</w:t>
      </w:r>
    </w:p>
    <w:p w14:paraId="6E5DE18C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  <w:spacing w:val="6"/>
          <w:lang w:val="en-US"/>
        </w:rPr>
      </w:pPr>
    </w:p>
    <w:p w14:paraId="1FD77558" w14:textId="1C8F50A5" w:rsidR="005C345C" w:rsidRPr="007A168E" w:rsidRDefault="00F36521" w:rsidP="00884799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2748AF">
        <w:rPr>
          <w:rFonts w:asciiTheme="majorBidi" w:hAnsiTheme="majorBidi" w:cstheme="majorBidi"/>
          <w:spacing w:val="6"/>
          <w:cs/>
          <w:lang w:val="en-US"/>
        </w:rPr>
        <w:t xml:space="preserve">ณ วันที่ </w:t>
      </w:r>
      <w:r w:rsidR="007C3F7F">
        <w:rPr>
          <w:rFonts w:asciiTheme="majorBidi" w:hAnsiTheme="majorBidi" w:cstheme="majorBidi"/>
          <w:lang w:val="en-US"/>
        </w:rPr>
        <w:t>30</w:t>
      </w:r>
      <w:r w:rsidR="009806BF">
        <w:rPr>
          <w:rFonts w:asciiTheme="majorBidi" w:hAnsiTheme="majorBidi" w:cstheme="majorBidi"/>
          <w:lang w:val="en-US"/>
        </w:rPr>
        <w:t xml:space="preserve"> </w:t>
      </w:r>
      <w:r w:rsidR="009E3F2D">
        <w:rPr>
          <w:rFonts w:asciiTheme="majorBidi" w:hAnsiTheme="majorBidi" w:cstheme="majorBidi" w:hint="cs"/>
          <w:cs/>
          <w:lang w:val="en-US"/>
        </w:rPr>
        <w:t>กันยายน</w:t>
      </w:r>
      <w:r w:rsidR="00FA644B">
        <w:rPr>
          <w:rFonts w:asciiTheme="majorBidi" w:hAnsiTheme="majorBidi" w:cstheme="majorBidi"/>
          <w:cs/>
          <w:lang w:val="en-US"/>
        </w:rPr>
        <w:t xml:space="preserve"> </w:t>
      </w:r>
      <w:r w:rsidR="007C3F7F">
        <w:rPr>
          <w:rFonts w:asciiTheme="majorBidi" w:hAnsiTheme="majorBidi" w:cstheme="majorBidi"/>
          <w:lang w:val="en-US"/>
        </w:rPr>
        <w:t>2568</w:t>
      </w:r>
      <w:r w:rsidR="009E462A" w:rsidRPr="002748AF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2748AF">
        <w:rPr>
          <w:rFonts w:asciiTheme="majorBidi" w:hAnsiTheme="majorBidi" w:cstheme="majorBidi"/>
          <w:spacing w:val="6"/>
          <w:cs/>
          <w:lang w:val="en-US"/>
        </w:rPr>
        <w:t>บริษัทมีลูกหนี้</w:t>
      </w:r>
      <w:r w:rsidR="00D273AE" w:rsidRPr="007A168E">
        <w:rPr>
          <w:rFonts w:asciiTheme="majorBidi" w:hAnsiTheme="majorBidi" w:cstheme="majorBidi"/>
          <w:spacing w:val="6"/>
          <w:cs/>
          <w:lang w:val="en-US"/>
        </w:rPr>
        <w:t xml:space="preserve">บริษัทย่อยที่เกิดจากการซื้อขายที่ดินดังกล่าวมียอดคงเหลือจำนวน </w:t>
      </w:r>
      <w:r w:rsidR="00160F81">
        <w:rPr>
          <w:rFonts w:asciiTheme="majorBidi" w:hAnsiTheme="majorBidi" w:cstheme="majorBidi"/>
          <w:spacing w:val="6"/>
          <w:lang w:val="en-US"/>
        </w:rPr>
        <w:br/>
      </w:r>
      <w:r w:rsidR="007C3F7F">
        <w:rPr>
          <w:rFonts w:asciiTheme="majorBidi" w:hAnsiTheme="majorBidi" w:cstheme="majorBidi"/>
          <w:spacing w:val="6"/>
          <w:lang w:val="en-US"/>
        </w:rPr>
        <w:t>421</w:t>
      </w:r>
      <w:r w:rsidR="00160F81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spacing w:val="6"/>
          <w:cs/>
          <w:lang w:val="en-US"/>
        </w:rPr>
        <w:t>ล้านบาท</w:t>
      </w:r>
      <w:r w:rsidR="00534E53" w:rsidRPr="007A168E">
        <w:rPr>
          <w:rFonts w:asciiTheme="majorBidi" w:hAnsiTheme="majorBidi" w:cstheme="majorBidi"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(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31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 xml:space="preserve">ธันวาคม 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2567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: 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421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>ล้านบาท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)</w:t>
      </w:r>
      <w:r w:rsidR="00EA1FAF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และกำไรจากการขายรอรับรู้มียอดคงเหลือจำนวน</w:t>
      </w:r>
      <w:r w:rsidR="004435C0" w:rsidRPr="007A168E">
        <w:rPr>
          <w:rFonts w:asciiTheme="majorBidi" w:hAnsiTheme="majorBidi" w:cstheme="majorBidi"/>
          <w:lang w:val="en-US"/>
        </w:rPr>
        <w:t xml:space="preserve"> </w:t>
      </w:r>
      <w:r w:rsidR="007C3F7F">
        <w:rPr>
          <w:rFonts w:asciiTheme="majorBidi" w:hAnsiTheme="majorBidi" w:cstheme="majorBidi"/>
          <w:lang w:val="en-US"/>
        </w:rPr>
        <w:t>35</w:t>
      </w:r>
      <w:r w:rsidR="009806BF">
        <w:rPr>
          <w:rFonts w:asciiTheme="majorBidi" w:hAnsiTheme="majorBidi" w:cstheme="majorBidi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ล้านบาท</w:t>
      </w:r>
      <w:r w:rsidR="00EA1FAF">
        <w:rPr>
          <w:rFonts w:asciiTheme="majorBidi" w:hAnsiTheme="majorBidi" w:cstheme="majorBidi" w:hint="cs"/>
          <w:cs/>
          <w:lang w:val="en-US"/>
        </w:rPr>
        <w:t xml:space="preserve">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(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31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 xml:space="preserve">ธันวาคม 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2567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: 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35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>ล้านบาท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)</w:t>
      </w:r>
      <w:r w:rsidR="00534E53" w:rsidRPr="007A168E">
        <w:rPr>
          <w:rFonts w:asciiTheme="majorBidi" w:hAnsiTheme="majorBidi" w:cstheme="majorBidi"/>
          <w:cs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 xml:space="preserve">และดอกเบี้ยรับรอรับรู้ </w:t>
      </w:r>
      <w:r w:rsidR="007C3F7F">
        <w:rPr>
          <w:rFonts w:asciiTheme="majorBidi" w:hAnsiTheme="majorBidi" w:cstheme="majorBidi"/>
          <w:spacing w:val="6"/>
          <w:lang w:val="en-US"/>
        </w:rPr>
        <w:t>134</w:t>
      </w:r>
      <w:r w:rsidR="009E3F2D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ล้านบาท</w:t>
      </w:r>
      <w:r w:rsidR="00EA1FAF">
        <w:rPr>
          <w:rFonts w:asciiTheme="majorBidi" w:hAnsiTheme="majorBidi" w:cstheme="majorBidi"/>
          <w:lang w:val="en-US"/>
        </w:rPr>
        <w:t xml:space="preserve">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(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31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 xml:space="preserve">ธันวาคม 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2567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: </w:t>
      </w:r>
      <w:r w:rsidR="007C3F7F">
        <w:rPr>
          <w:rFonts w:asciiTheme="majorBidi" w:hAnsiTheme="majorBidi" w:cstheme="majorBidi"/>
          <w:i/>
          <w:iCs/>
          <w:spacing w:val="6"/>
          <w:lang w:val="en-US"/>
        </w:rPr>
        <w:t>134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>ล้านบาท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)</w:t>
      </w:r>
      <w:r w:rsidR="00EA1FAF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ได้แสดงใน</w:t>
      </w:r>
      <w:r w:rsidR="001A27FD">
        <w:rPr>
          <w:rFonts w:asciiTheme="majorBidi" w:hAnsiTheme="majorBidi" w:cstheme="majorBidi"/>
          <w:cs/>
          <w:lang w:val="en-US"/>
        </w:rPr>
        <w:t>งบฐานะการเงิน</w:t>
      </w:r>
      <w:r w:rsidR="00D273AE" w:rsidRPr="007A168E">
        <w:rPr>
          <w:rFonts w:asciiTheme="majorBidi" w:hAnsiTheme="majorBidi" w:cstheme="majorBidi"/>
          <w:cs/>
          <w:lang w:val="en-US"/>
        </w:rPr>
        <w:t>ในงบการเงินเฉพาะกิจการ</w:t>
      </w:r>
    </w:p>
    <w:p w14:paraId="27BD8604" w14:textId="3B767363" w:rsidR="00705C89" w:rsidRDefault="00705C8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lang w:val="en-US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D3243E" w:rsidRPr="007A168E" w14:paraId="0D694737" w14:textId="77777777" w:rsidTr="00C85A97">
        <w:trPr>
          <w:tblHeader/>
        </w:trPr>
        <w:tc>
          <w:tcPr>
            <w:tcW w:w="4140" w:type="dxa"/>
          </w:tcPr>
          <w:p w14:paraId="6CBD722D" w14:textId="020356FF" w:rsidR="00D3243E" w:rsidRPr="007A168E" w:rsidRDefault="00D3243E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AD22242" w14:textId="77777777" w:rsidR="00D3243E" w:rsidRPr="007A168E" w:rsidRDefault="00D3243E" w:rsidP="000B13C3">
            <w:pPr>
              <w:tabs>
                <w:tab w:val="left" w:pos="96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7905D6" w14:textId="77777777" w:rsidR="00D3243E" w:rsidRPr="007A168E" w:rsidRDefault="00D3243E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FE19DA2" w14:textId="77777777" w:rsidR="00D3243E" w:rsidRPr="007A168E" w:rsidRDefault="00D3243E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5604" w:rsidRPr="007A168E" w14:paraId="0506C28D" w14:textId="77777777" w:rsidTr="00C85A97">
        <w:trPr>
          <w:tblHeader/>
        </w:trPr>
        <w:tc>
          <w:tcPr>
            <w:tcW w:w="4140" w:type="dxa"/>
          </w:tcPr>
          <w:p w14:paraId="7917EC9C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DD0F77" w14:textId="1829A110" w:rsidR="001C5604" w:rsidRPr="007A168E" w:rsidRDefault="007C3F7F" w:rsidP="001C5604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E3F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E3F2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CA70633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A58E53" w14:textId="00EA85A7" w:rsidR="001C5604" w:rsidRPr="007A168E" w:rsidRDefault="007C3F7F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C5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C560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051B7AE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A006A85" w14:textId="2A122C78" w:rsidR="001C5604" w:rsidRPr="007A168E" w:rsidRDefault="007C3F7F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E3F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E3F2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D036821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BE7E78" w14:textId="4B991012" w:rsidR="001C5604" w:rsidRPr="007A168E" w:rsidRDefault="007C3F7F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C5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C560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C5604" w:rsidRPr="007A168E" w14:paraId="797B0FF2" w14:textId="77777777" w:rsidTr="00C85A97">
        <w:trPr>
          <w:tblHeader/>
        </w:trPr>
        <w:tc>
          <w:tcPr>
            <w:tcW w:w="4140" w:type="dxa"/>
          </w:tcPr>
          <w:p w14:paraId="1ADDCA19" w14:textId="6F623F8F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9ECEA3" w14:textId="72C3A928" w:rsidR="001C5604" w:rsidRPr="007A168E" w:rsidRDefault="007C3F7F" w:rsidP="001C5604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6C6A2DD6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6D56CA" w14:textId="47E5B3B9" w:rsidR="001C5604" w:rsidRPr="007A168E" w:rsidRDefault="007C3F7F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3DA75A86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848AA09" w14:textId="69953021" w:rsidR="001C5604" w:rsidRPr="007A168E" w:rsidRDefault="007C3F7F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76AFEF90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64E6A" w14:textId="14358F00" w:rsidR="001C5604" w:rsidRPr="007A168E" w:rsidRDefault="007C3F7F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1C5604" w:rsidRPr="007A168E" w14:paraId="3DC0D898" w14:textId="77777777" w:rsidTr="00C85A97">
        <w:trPr>
          <w:tblHeader/>
        </w:trPr>
        <w:tc>
          <w:tcPr>
            <w:tcW w:w="4140" w:type="dxa"/>
          </w:tcPr>
          <w:p w14:paraId="011FB625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89B6D67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5604" w:rsidRPr="007A168E" w14:paraId="0EBC1602" w14:textId="77777777" w:rsidTr="00C85A97">
        <w:trPr>
          <w:tblHeader/>
        </w:trPr>
        <w:tc>
          <w:tcPr>
            <w:tcW w:w="4140" w:type="dxa"/>
          </w:tcPr>
          <w:p w14:paraId="2A420BCC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130" w:type="dxa"/>
            <w:gridSpan w:val="7"/>
          </w:tcPr>
          <w:p w14:paraId="42CB5D03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C5604" w:rsidRPr="007A168E" w14:paraId="12930650" w14:textId="77777777" w:rsidTr="00C85A97">
        <w:tc>
          <w:tcPr>
            <w:tcW w:w="4140" w:type="dxa"/>
          </w:tcPr>
          <w:p w14:paraId="60A4FD00" w14:textId="77777777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48AE4A2" w14:textId="77777777" w:rsidR="001C5604" w:rsidRPr="007A168E" w:rsidRDefault="001C5604" w:rsidP="001C56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1E973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5CF5F" w14:textId="77777777" w:rsidR="001C5604" w:rsidRPr="007A168E" w:rsidRDefault="001C5604" w:rsidP="001C56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14D3F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D4CA4" w14:textId="77777777" w:rsidR="001C5604" w:rsidRPr="007A168E" w:rsidRDefault="001C5604" w:rsidP="001C5604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3218D9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044F9" w14:textId="77777777" w:rsidR="001C5604" w:rsidRPr="007A168E" w:rsidRDefault="001C5604" w:rsidP="001C5604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7ACA" w:rsidRPr="007A168E" w14:paraId="4F008509" w14:textId="77777777" w:rsidTr="00C85A97">
        <w:tc>
          <w:tcPr>
            <w:tcW w:w="4140" w:type="dxa"/>
            <w:vAlign w:val="bottom"/>
          </w:tcPr>
          <w:p w14:paraId="1DFA11C4" w14:textId="77777777" w:rsidR="00C67ACA" w:rsidRPr="007A168E" w:rsidRDefault="00C67ACA" w:rsidP="00C67A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</w:tcPr>
          <w:p w14:paraId="1D8850C4" w14:textId="2D738226" w:rsidR="00C67ACA" w:rsidRPr="007A168E" w:rsidRDefault="00C67ACA" w:rsidP="00C67A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8F2A66" w14:textId="77777777" w:rsidR="00C67ACA" w:rsidRPr="007A168E" w:rsidRDefault="00C67ACA" w:rsidP="00C67A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5A5190" w14:textId="510C2905" w:rsidR="00C67ACA" w:rsidRPr="001C5604" w:rsidRDefault="00C67ACA" w:rsidP="00C67ACA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F7D83A" w14:textId="77777777" w:rsidR="00C67ACA" w:rsidRPr="007A168E" w:rsidRDefault="00C67ACA" w:rsidP="00C67A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2F1DE3" w14:textId="6BAC1F74" w:rsidR="00C67ACA" w:rsidRPr="007A168E" w:rsidRDefault="007C3F7F" w:rsidP="00C67AC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A46E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</w:p>
        </w:tc>
        <w:tc>
          <w:tcPr>
            <w:tcW w:w="270" w:type="dxa"/>
          </w:tcPr>
          <w:p w14:paraId="349A47D6" w14:textId="77777777" w:rsidR="00C67ACA" w:rsidRPr="007A168E" w:rsidRDefault="00C67ACA" w:rsidP="00C67A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2A354" w14:textId="1B3342DD" w:rsidR="00C67ACA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C67A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</w:tr>
      <w:tr w:rsidR="00C67ACA" w:rsidRPr="007A168E" w14:paraId="75BB4272" w14:textId="77777777" w:rsidTr="00C85A97">
        <w:tc>
          <w:tcPr>
            <w:tcW w:w="4140" w:type="dxa"/>
            <w:vAlign w:val="bottom"/>
          </w:tcPr>
          <w:p w14:paraId="61FC9AF6" w14:textId="77777777" w:rsidR="00C67ACA" w:rsidRPr="007A168E" w:rsidRDefault="00C67ACA" w:rsidP="00C67A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</w:tcPr>
          <w:p w14:paraId="32D1B067" w14:textId="4354A679" w:rsidR="00C67ACA" w:rsidRPr="007A168E" w:rsidRDefault="00C67ACA" w:rsidP="00C67A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691B83" w14:textId="77777777" w:rsidR="00C67ACA" w:rsidRPr="007A168E" w:rsidRDefault="00C67ACA" w:rsidP="00C67A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8513DFE" w14:textId="5302A75F" w:rsidR="00C67ACA" w:rsidRPr="007A168E" w:rsidRDefault="00C67ACA" w:rsidP="00C67ACA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C4051A" w14:textId="77777777" w:rsidR="00C67ACA" w:rsidRPr="007A168E" w:rsidRDefault="00C67ACA" w:rsidP="00C67A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048964" w14:textId="6FD95FDD" w:rsidR="00C67ACA" w:rsidRPr="007A168E" w:rsidRDefault="007C3F7F" w:rsidP="00C67AC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A46E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</w:p>
        </w:tc>
        <w:tc>
          <w:tcPr>
            <w:tcW w:w="270" w:type="dxa"/>
          </w:tcPr>
          <w:p w14:paraId="7F179E16" w14:textId="77777777" w:rsidR="00C67ACA" w:rsidRPr="007A168E" w:rsidRDefault="00C67ACA" w:rsidP="00C67A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8AD40" w14:textId="3B600BE6" w:rsidR="00C67ACA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C67A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</w:p>
        </w:tc>
      </w:tr>
      <w:tr w:rsidR="00C67ACA" w:rsidRPr="007A168E" w14:paraId="71625387" w14:textId="77777777" w:rsidTr="00C85A97">
        <w:tc>
          <w:tcPr>
            <w:tcW w:w="4140" w:type="dxa"/>
            <w:vAlign w:val="bottom"/>
          </w:tcPr>
          <w:p w14:paraId="3DFB0CA5" w14:textId="77777777" w:rsidR="00C67ACA" w:rsidRPr="007A168E" w:rsidRDefault="00C67ACA" w:rsidP="00C67A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6320E763" w14:textId="2183526A" w:rsidR="00C67ACA" w:rsidRPr="007A168E" w:rsidRDefault="00C67ACA" w:rsidP="00C67A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59ABD1" w14:textId="77777777" w:rsidR="00C67ACA" w:rsidRPr="007A168E" w:rsidRDefault="00C67ACA" w:rsidP="00C67A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212528" w14:textId="35B39C77" w:rsidR="00C67ACA" w:rsidRPr="007A168E" w:rsidRDefault="00C67ACA" w:rsidP="00C67ACA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9B13CD" w14:textId="77777777" w:rsidR="00C67ACA" w:rsidRPr="007A168E" w:rsidRDefault="00C67ACA" w:rsidP="00C67A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535E08" w14:textId="0896DFC0" w:rsidR="00C67ACA" w:rsidRPr="007A168E" w:rsidRDefault="007C3F7F" w:rsidP="00C67AC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</w:p>
        </w:tc>
        <w:tc>
          <w:tcPr>
            <w:tcW w:w="270" w:type="dxa"/>
          </w:tcPr>
          <w:p w14:paraId="6A4B16D5" w14:textId="77777777" w:rsidR="00C67ACA" w:rsidRPr="00F65602" w:rsidRDefault="00C67ACA" w:rsidP="00C67AC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B7DB3B" w14:textId="28123531" w:rsidR="00C67ACA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</w:tr>
      <w:tr w:rsidR="00C67ACA" w:rsidRPr="007A168E" w14:paraId="4A47BFD9" w14:textId="77777777" w:rsidTr="00C85A97">
        <w:tc>
          <w:tcPr>
            <w:tcW w:w="4140" w:type="dxa"/>
          </w:tcPr>
          <w:p w14:paraId="642B4DDD" w14:textId="77777777" w:rsidR="00C67ACA" w:rsidRPr="007A168E" w:rsidRDefault="00C67ACA" w:rsidP="00C67AC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</w:tcPr>
          <w:p w14:paraId="6C56FFCF" w14:textId="45FD79E9" w:rsidR="00C67ACA" w:rsidRPr="007A168E" w:rsidRDefault="00C67ACA" w:rsidP="00C67A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A090F3" w14:textId="77777777" w:rsidR="00C67ACA" w:rsidRPr="007A168E" w:rsidRDefault="00C67ACA" w:rsidP="00C67A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E591B9" w14:textId="7DB07891" w:rsidR="00C67ACA" w:rsidRPr="007A168E" w:rsidRDefault="00C67ACA" w:rsidP="00C67ACA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41418B6" w14:textId="77777777" w:rsidR="00C67ACA" w:rsidRPr="007A168E" w:rsidRDefault="00C67ACA" w:rsidP="00C67A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4C1EE" w14:textId="39564CD8" w:rsidR="00C67ACA" w:rsidRPr="007A168E" w:rsidRDefault="007C3F7F" w:rsidP="00C67AC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46E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093</w:t>
            </w:r>
          </w:p>
        </w:tc>
        <w:tc>
          <w:tcPr>
            <w:tcW w:w="270" w:type="dxa"/>
          </w:tcPr>
          <w:p w14:paraId="7B9089B2" w14:textId="77777777" w:rsidR="00C67ACA" w:rsidRPr="00F65602" w:rsidRDefault="00C67ACA" w:rsidP="00C67AC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2FF6161" w14:textId="4A2C10FF" w:rsidR="00C67ACA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67A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</w:tr>
      <w:tr w:rsidR="00C67ACA" w:rsidRPr="007A168E" w14:paraId="4390F29D" w14:textId="77777777" w:rsidTr="00C85A97">
        <w:tc>
          <w:tcPr>
            <w:tcW w:w="4140" w:type="dxa"/>
          </w:tcPr>
          <w:p w14:paraId="3D97BA2E" w14:textId="77777777" w:rsidR="00C67ACA" w:rsidRPr="007A168E" w:rsidRDefault="00C67ACA" w:rsidP="00C67A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</w:tcPr>
          <w:p w14:paraId="00CE4218" w14:textId="283AAB79" w:rsidR="00C67ACA" w:rsidRPr="007A168E" w:rsidRDefault="00C67ACA" w:rsidP="00C67A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CA3BDC" w14:textId="77777777" w:rsidR="00C67ACA" w:rsidRPr="007A168E" w:rsidRDefault="00C67ACA" w:rsidP="00C67A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670FB0" w14:textId="06054263" w:rsidR="00C67ACA" w:rsidRPr="007A168E" w:rsidRDefault="00C67ACA" w:rsidP="00C67ACA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D18AB8" w14:textId="77777777" w:rsidR="00C67ACA" w:rsidRPr="007A168E" w:rsidRDefault="00C67ACA" w:rsidP="00C67A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C37CC0" w14:textId="02062005" w:rsidR="00C67ACA" w:rsidRPr="007A168E" w:rsidRDefault="007C3F7F" w:rsidP="00C67AC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  <w:tc>
          <w:tcPr>
            <w:tcW w:w="270" w:type="dxa"/>
          </w:tcPr>
          <w:p w14:paraId="2F95C892" w14:textId="77777777" w:rsidR="00C67ACA" w:rsidRPr="00F65602" w:rsidRDefault="00C67ACA" w:rsidP="00C67AC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3C4788" w14:textId="2C1485C7" w:rsidR="00C67ACA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67A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</w:tr>
      <w:tr w:rsidR="00C67ACA" w:rsidRPr="007A168E" w14:paraId="1EC406B6" w14:textId="77777777" w:rsidTr="00C85A97">
        <w:tc>
          <w:tcPr>
            <w:tcW w:w="4140" w:type="dxa"/>
          </w:tcPr>
          <w:p w14:paraId="32D10381" w14:textId="3F7DC516" w:rsidR="00C67ACA" w:rsidRPr="00FE7186" w:rsidRDefault="00C67ACA" w:rsidP="00C67A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71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ไบโอ ฟาร์มมาซูติคอลล์ จำกัด</w:t>
            </w:r>
          </w:p>
        </w:tc>
        <w:tc>
          <w:tcPr>
            <w:tcW w:w="1080" w:type="dxa"/>
          </w:tcPr>
          <w:p w14:paraId="17803F56" w14:textId="6DD113E6" w:rsidR="00C67ACA" w:rsidRPr="007A168E" w:rsidRDefault="00C67ACA" w:rsidP="00C67A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E0A870E" w14:textId="77777777" w:rsidR="00C67ACA" w:rsidRPr="007A168E" w:rsidRDefault="00C67ACA" w:rsidP="00C67A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EC027E" w14:textId="789C9532" w:rsidR="00C67ACA" w:rsidRPr="007A168E" w:rsidRDefault="00C67ACA" w:rsidP="00C67ACA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2896E1" w14:textId="77777777" w:rsidR="00C67ACA" w:rsidRPr="007A168E" w:rsidRDefault="00C67ACA" w:rsidP="00C67A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31204A" w14:textId="69B5AA57" w:rsidR="00C67ACA" w:rsidRPr="007A168E" w:rsidRDefault="007C3F7F" w:rsidP="00C67AC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</w:tcPr>
          <w:p w14:paraId="5CB07599" w14:textId="77777777" w:rsidR="00C67ACA" w:rsidRPr="00F65602" w:rsidRDefault="00C67ACA" w:rsidP="00C67AC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9C49B1" w14:textId="74EAA29E" w:rsidR="00C67ACA" w:rsidRPr="007A168E" w:rsidRDefault="00C67ACA" w:rsidP="00C67A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67ACA" w:rsidRPr="007A168E" w14:paraId="19863696" w14:textId="77777777" w:rsidTr="00C85A97">
        <w:tc>
          <w:tcPr>
            <w:tcW w:w="4140" w:type="dxa"/>
          </w:tcPr>
          <w:p w14:paraId="6BB9DBB8" w14:textId="77651EBA" w:rsidR="00C67ACA" w:rsidRPr="004836AA" w:rsidRDefault="00C67ACA" w:rsidP="00C67A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มาสเตอร์ อาชีพ </w:t>
            </w:r>
            <w:r w:rsidRPr="004836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ประเทศไทย</w:t>
            </w:r>
            <w:r w:rsidRPr="004836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080" w:type="dxa"/>
          </w:tcPr>
          <w:p w14:paraId="542F06EC" w14:textId="08F561AF" w:rsidR="00C67ACA" w:rsidRPr="007A168E" w:rsidRDefault="00C67ACA" w:rsidP="00C67A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2966EC" w14:textId="77777777" w:rsidR="00C67ACA" w:rsidRPr="007A168E" w:rsidRDefault="00C67ACA" w:rsidP="00C67A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E47BE" w14:textId="686D6C8D" w:rsidR="00C67ACA" w:rsidRPr="007A168E" w:rsidRDefault="00C67ACA" w:rsidP="00C67ACA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F34653" w14:textId="77777777" w:rsidR="00C67ACA" w:rsidRPr="007A168E" w:rsidRDefault="00C67ACA" w:rsidP="00C67A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DDB332" w14:textId="0CAEBDE4" w:rsidR="00C67ACA" w:rsidRPr="007A168E" w:rsidRDefault="00A46E61" w:rsidP="00A46E61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0306539" w14:textId="77777777" w:rsidR="00C67ACA" w:rsidRPr="00F65602" w:rsidRDefault="00C67ACA" w:rsidP="00C67AC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A8104E" w14:textId="75DF7641" w:rsidR="00C67ACA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</w:p>
        </w:tc>
      </w:tr>
      <w:tr w:rsidR="001C5604" w:rsidRPr="007A168E" w14:paraId="20720AB2" w14:textId="77777777" w:rsidTr="00C85A97">
        <w:tc>
          <w:tcPr>
            <w:tcW w:w="4140" w:type="dxa"/>
          </w:tcPr>
          <w:p w14:paraId="2AB85272" w14:textId="77777777" w:rsidR="001C5604" w:rsidRPr="007A168E" w:rsidRDefault="001C5604" w:rsidP="001C560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C3F97FB" w14:textId="77777777" w:rsidR="001C5604" w:rsidRPr="007A168E" w:rsidRDefault="001C5604" w:rsidP="001C560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B67DB5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1569B" w14:textId="77777777" w:rsidR="001C5604" w:rsidRPr="007A168E" w:rsidRDefault="001C5604" w:rsidP="001C560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644796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1AFFB5" w14:textId="77777777" w:rsidR="001C5604" w:rsidRPr="007A168E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D0C821" w14:textId="77777777" w:rsidR="001C5604" w:rsidRPr="00F65602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9A59C1" w14:textId="77777777" w:rsidR="001C5604" w:rsidRPr="007A168E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C5604" w:rsidRPr="007A168E" w14:paraId="630924ED" w14:textId="77777777" w:rsidTr="00C85A97">
        <w:tc>
          <w:tcPr>
            <w:tcW w:w="4140" w:type="dxa"/>
          </w:tcPr>
          <w:p w14:paraId="52111060" w14:textId="77777777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73AE182D" w14:textId="445AD221" w:rsidR="001C5604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46E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908</w:t>
            </w:r>
          </w:p>
        </w:tc>
        <w:tc>
          <w:tcPr>
            <w:tcW w:w="270" w:type="dxa"/>
          </w:tcPr>
          <w:p w14:paraId="78E2665D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DECE8" w14:textId="4110F9E3" w:rsidR="001C5604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C5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080</w:t>
            </w:r>
          </w:p>
        </w:tc>
        <w:tc>
          <w:tcPr>
            <w:tcW w:w="270" w:type="dxa"/>
          </w:tcPr>
          <w:p w14:paraId="19F64225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545252" w14:textId="43E9CB1B" w:rsidR="001C5604" w:rsidRPr="007A168E" w:rsidRDefault="00A46E61" w:rsidP="007A56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E6D534" w14:textId="77777777" w:rsidR="001C5604" w:rsidRPr="00F65602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A8DF551" w14:textId="6C7ADF05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C5604" w:rsidRPr="007A168E" w14:paraId="6683C158" w14:textId="77777777" w:rsidTr="00C85A97">
        <w:tc>
          <w:tcPr>
            <w:tcW w:w="4140" w:type="dxa"/>
          </w:tcPr>
          <w:p w14:paraId="70DA85A4" w14:textId="77777777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</w:tcPr>
          <w:p w14:paraId="0A45D3DA" w14:textId="7CE18361" w:rsidR="001C5604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  <w:r w:rsidR="00A46E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</w:tcPr>
          <w:p w14:paraId="33DCFBA2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E3A7C" w14:textId="22881681" w:rsidR="001C5604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  <w:r w:rsidR="001C5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</w:p>
        </w:tc>
        <w:tc>
          <w:tcPr>
            <w:tcW w:w="270" w:type="dxa"/>
          </w:tcPr>
          <w:p w14:paraId="1A068F93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BEBCCB" w14:textId="554168C0" w:rsidR="001C5604" w:rsidRPr="007A168E" w:rsidRDefault="007C3F7F" w:rsidP="001C56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  <w:r w:rsidR="00A46E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857</w:t>
            </w:r>
          </w:p>
        </w:tc>
        <w:tc>
          <w:tcPr>
            <w:tcW w:w="270" w:type="dxa"/>
          </w:tcPr>
          <w:p w14:paraId="185D68AD" w14:textId="77777777" w:rsidR="001C5604" w:rsidRPr="00F65602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2857FC6" w14:textId="77B16C87" w:rsidR="001C5604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  <w:r w:rsidR="001C5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</w:tr>
      <w:tr w:rsidR="001C5604" w:rsidRPr="007A168E" w14:paraId="4B4D902A" w14:textId="77777777" w:rsidTr="00C85A97">
        <w:tc>
          <w:tcPr>
            <w:tcW w:w="4140" w:type="dxa"/>
          </w:tcPr>
          <w:p w14:paraId="31B6288C" w14:textId="529DFCF4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</w:tcPr>
          <w:p w14:paraId="343E5BA7" w14:textId="038FB87E" w:rsidR="001C5604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  <w:r w:rsidR="00A46E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611</w:t>
            </w:r>
          </w:p>
        </w:tc>
        <w:tc>
          <w:tcPr>
            <w:tcW w:w="270" w:type="dxa"/>
          </w:tcPr>
          <w:p w14:paraId="574ED282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EEB1F4" w14:textId="3D6D3157" w:rsidR="001C5604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="001C5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270" w:type="dxa"/>
          </w:tcPr>
          <w:p w14:paraId="312D8042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9E3AAB" w14:textId="52F35885" w:rsidR="001C5604" w:rsidRPr="002810CA" w:rsidRDefault="007C3F7F" w:rsidP="001C56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  <w:r w:rsidR="00A46E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</w:t>
            </w:r>
          </w:p>
        </w:tc>
        <w:tc>
          <w:tcPr>
            <w:tcW w:w="270" w:type="dxa"/>
          </w:tcPr>
          <w:p w14:paraId="063D9208" w14:textId="77777777" w:rsidR="001C5604" w:rsidRPr="00F65602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3180391" w14:textId="2A260B40" w:rsidR="001C5604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  <w:r w:rsidR="001C56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</w:p>
        </w:tc>
      </w:tr>
      <w:tr w:rsidR="001C5604" w:rsidRPr="007A168E" w14:paraId="1AEE9904" w14:textId="77777777" w:rsidTr="00C85A97">
        <w:tc>
          <w:tcPr>
            <w:tcW w:w="4140" w:type="dxa"/>
          </w:tcPr>
          <w:p w14:paraId="4FB150F8" w14:textId="11FDF9DB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3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07C1CB3" w14:textId="77777777" w:rsidR="001C5604" w:rsidRPr="007A168E" w:rsidRDefault="001C5604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65DA5E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770BBC" w14:textId="77777777" w:rsidR="001C5604" w:rsidRDefault="001C5604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09FEFE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882BFE" w14:textId="77777777" w:rsidR="001C5604" w:rsidRPr="002810CA" w:rsidRDefault="001C5604" w:rsidP="001C56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0C8152" w14:textId="77777777" w:rsidR="001C5604" w:rsidRPr="00F65602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C9FCA7" w14:textId="77777777" w:rsidR="001C5604" w:rsidRDefault="001C5604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C5604" w:rsidRPr="007A168E" w14:paraId="79B81AB0" w14:textId="77777777" w:rsidTr="00C85A97">
        <w:tc>
          <w:tcPr>
            <w:tcW w:w="4140" w:type="dxa"/>
          </w:tcPr>
          <w:p w14:paraId="679D34D1" w14:textId="24597F88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15002CB1" w14:textId="798C79D6" w:rsidR="001C5604" w:rsidRPr="007A168E" w:rsidRDefault="00A46E61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2BF31F5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EC4B90" w14:textId="5940CE0A" w:rsidR="001C5604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</w:tcPr>
          <w:p w14:paraId="731B98B1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DC626" w14:textId="6B66C459" w:rsidR="001C5604" w:rsidRPr="007A168E" w:rsidRDefault="00A46E61" w:rsidP="007A56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675F6A" w14:textId="77777777" w:rsidR="001C5604" w:rsidRPr="00F65602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C46DE1" w14:textId="5B8C4080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C5604" w:rsidRPr="007A168E" w14:paraId="11C90401" w14:textId="77777777" w:rsidTr="00C85A97">
        <w:tc>
          <w:tcPr>
            <w:tcW w:w="4140" w:type="dxa"/>
            <w:vAlign w:val="bottom"/>
          </w:tcPr>
          <w:p w14:paraId="26E4DCDB" w14:textId="77777777" w:rsidR="001C5604" w:rsidRPr="007A168E" w:rsidRDefault="001C5604" w:rsidP="001C56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98E68" w14:textId="0E1A8CA0" w:rsidR="001C5604" w:rsidRPr="00C85A97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313</w:t>
            </w:r>
            <w:r w:rsidR="00A46E61" w:rsidRPr="00C85A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308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496</w:t>
            </w:r>
          </w:p>
        </w:tc>
        <w:tc>
          <w:tcPr>
            <w:tcW w:w="270" w:type="dxa"/>
          </w:tcPr>
          <w:p w14:paraId="64D9053E" w14:textId="77777777" w:rsidR="001C5604" w:rsidRPr="007A168E" w:rsidRDefault="001C5604" w:rsidP="001C56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AB1714" w14:textId="698ADB33" w:rsidR="001C5604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369</w:t>
            </w:r>
            <w:r w:rsidR="001C56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182</w:t>
            </w:r>
          </w:p>
        </w:tc>
        <w:tc>
          <w:tcPr>
            <w:tcW w:w="270" w:type="dxa"/>
          </w:tcPr>
          <w:p w14:paraId="62A14842" w14:textId="77777777" w:rsidR="001C5604" w:rsidRPr="007A168E" w:rsidRDefault="001C5604" w:rsidP="001C56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5DFEB1" w14:textId="46DDF3D1" w:rsidR="001C5604" w:rsidRPr="007A168E" w:rsidRDefault="007C3F7F" w:rsidP="001C56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386</w:t>
            </w:r>
            <w:r w:rsidR="00A46E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985</w:t>
            </w:r>
          </w:p>
        </w:tc>
        <w:tc>
          <w:tcPr>
            <w:tcW w:w="270" w:type="dxa"/>
          </w:tcPr>
          <w:p w14:paraId="1100A9AA" w14:textId="77777777" w:rsidR="001C5604" w:rsidRPr="007A168E" w:rsidRDefault="001C5604" w:rsidP="001C56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799EAC" w14:textId="53FDF4FF" w:rsidR="001C5604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491</w:t>
            </w:r>
            <w:r w:rsidR="001C56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637</w:t>
            </w:r>
          </w:p>
        </w:tc>
      </w:tr>
    </w:tbl>
    <w:p w14:paraId="4C633205" w14:textId="3D6E31A9" w:rsidR="00874A69" w:rsidRDefault="00874A69">
      <w:pPr>
        <w:spacing w:line="240" w:lineRule="auto"/>
        <w:rPr>
          <w:rFonts w:asciiTheme="majorBidi" w:hAnsiTheme="majorBidi" w:cstheme="majorBidi"/>
          <w:lang w:val="en-US"/>
        </w:rPr>
      </w:pPr>
    </w:p>
    <w:p w14:paraId="4773E301" w14:textId="77777777" w:rsidR="00874A69" w:rsidRDefault="00874A69">
      <w:pPr>
        <w:spacing w:line="240" w:lineRule="auto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tbl>
      <w:tblPr>
        <w:tblW w:w="92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57"/>
      </w:tblGrid>
      <w:tr w:rsidR="002B672B" w:rsidRPr="007A168E" w14:paraId="2DEDD71F" w14:textId="77777777" w:rsidTr="00C85A97">
        <w:trPr>
          <w:tblHeader/>
        </w:trPr>
        <w:tc>
          <w:tcPr>
            <w:tcW w:w="4140" w:type="dxa"/>
          </w:tcPr>
          <w:p w14:paraId="16242A62" w14:textId="20E4BBBF" w:rsidR="002B672B" w:rsidRPr="007A168E" w:rsidRDefault="002B672B" w:rsidP="000B13C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47ABA8C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534CE2" w14:textId="77777777" w:rsidR="002B672B" w:rsidRPr="007A168E" w:rsidRDefault="002B672B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5DB96F40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5604" w:rsidRPr="007A168E" w14:paraId="7F977407" w14:textId="77777777" w:rsidTr="00C85A97">
        <w:trPr>
          <w:tblHeader/>
        </w:trPr>
        <w:tc>
          <w:tcPr>
            <w:tcW w:w="4140" w:type="dxa"/>
          </w:tcPr>
          <w:p w14:paraId="1862972E" w14:textId="77777777" w:rsidR="001C5604" w:rsidRPr="007A168E" w:rsidRDefault="001C5604" w:rsidP="001C5604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4E8E2A" w14:textId="65C10E03" w:rsidR="001C5604" w:rsidRPr="007A168E" w:rsidRDefault="007C3F7F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E3F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E3F2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5B09B8D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4C5634" w14:textId="4BC32D40" w:rsidR="001C5604" w:rsidRPr="007A168E" w:rsidRDefault="007C3F7F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C5604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C5604"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293C49B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9EA6599" w14:textId="6CA5DAD9" w:rsidR="001C5604" w:rsidRPr="007A168E" w:rsidRDefault="007C3F7F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E3F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E3F2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04858A7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27DCFBE" w14:textId="1E60B568" w:rsidR="001C5604" w:rsidRPr="007A168E" w:rsidRDefault="007C3F7F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C5604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C5604"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C5604" w:rsidRPr="007A168E" w14:paraId="64272A8E" w14:textId="77777777" w:rsidTr="00C85A97">
        <w:trPr>
          <w:tblHeader/>
        </w:trPr>
        <w:tc>
          <w:tcPr>
            <w:tcW w:w="4140" w:type="dxa"/>
          </w:tcPr>
          <w:p w14:paraId="704B1FBC" w14:textId="77777777" w:rsidR="001C5604" w:rsidRPr="007A168E" w:rsidRDefault="001C5604" w:rsidP="001C5604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0D5E6B" w14:textId="3C1E3E12" w:rsidR="001C5604" w:rsidRPr="007A168E" w:rsidRDefault="007C3F7F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4EBF0BB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F292C" w14:textId="06817DF6" w:rsidR="001C5604" w:rsidRPr="007A168E" w:rsidRDefault="007C3F7F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B5B64C2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C355657" w14:textId="054AC4BA" w:rsidR="001C5604" w:rsidRPr="007A168E" w:rsidRDefault="007C3F7F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53E4F27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26F5545" w14:textId="526B23A5" w:rsidR="001C5604" w:rsidRPr="007A168E" w:rsidRDefault="007C3F7F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1C5604" w:rsidRPr="007A168E" w14:paraId="3038E7D8" w14:textId="77777777" w:rsidTr="00C85A97">
        <w:trPr>
          <w:tblHeader/>
        </w:trPr>
        <w:tc>
          <w:tcPr>
            <w:tcW w:w="4140" w:type="dxa"/>
          </w:tcPr>
          <w:p w14:paraId="4D987868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7" w:type="dxa"/>
            <w:gridSpan w:val="7"/>
          </w:tcPr>
          <w:p w14:paraId="6D4FFA0E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5604" w:rsidRPr="007A168E" w14:paraId="7BA9A49B" w14:textId="77777777" w:rsidTr="00C85A97">
        <w:tc>
          <w:tcPr>
            <w:tcW w:w="4140" w:type="dxa"/>
          </w:tcPr>
          <w:p w14:paraId="12230D95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107" w:type="dxa"/>
            <w:gridSpan w:val="7"/>
          </w:tcPr>
          <w:p w14:paraId="65CCC4E0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C5604" w:rsidRPr="007A168E" w14:paraId="00B19E05" w14:textId="77777777" w:rsidTr="00C85A97">
        <w:tc>
          <w:tcPr>
            <w:tcW w:w="4140" w:type="dxa"/>
          </w:tcPr>
          <w:p w14:paraId="361CC957" w14:textId="77777777" w:rsidR="001C5604" w:rsidRPr="008228BD" w:rsidRDefault="001C5604" w:rsidP="008228BD">
            <w:pPr>
              <w:tabs>
                <w:tab w:val="left" w:pos="340"/>
              </w:tabs>
              <w:spacing w:line="240" w:lineRule="auto"/>
              <w:ind w:left="27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28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107" w:type="dxa"/>
            <w:gridSpan w:val="7"/>
          </w:tcPr>
          <w:p w14:paraId="0964F257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C5604" w:rsidRPr="007A168E" w14:paraId="4DD43471" w14:textId="77777777" w:rsidTr="00C85A97">
        <w:tc>
          <w:tcPr>
            <w:tcW w:w="4140" w:type="dxa"/>
          </w:tcPr>
          <w:p w14:paraId="3907D1F3" w14:textId="77777777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C0E3097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6B09F1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692A68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CB90B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A385C7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018A2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1CDC391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7ACA" w:rsidRPr="007A168E" w14:paraId="0AB3E23F" w14:textId="77777777" w:rsidTr="00C85A97">
        <w:tc>
          <w:tcPr>
            <w:tcW w:w="4140" w:type="dxa"/>
          </w:tcPr>
          <w:p w14:paraId="60ECB7AE" w14:textId="77777777" w:rsidR="00C67ACA" w:rsidRPr="007A168E" w:rsidRDefault="00C67ACA" w:rsidP="00C67AC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744F7CE1" w14:textId="15090362" w:rsidR="00C67ACA" w:rsidRPr="007A168E" w:rsidRDefault="00C67ACA" w:rsidP="00C67ACA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76A872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8D5AF" w14:textId="67C1A4C6" w:rsidR="00C67ACA" w:rsidRPr="000A7697" w:rsidRDefault="00C67ACA" w:rsidP="00C67ACA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9A843A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CF5D0A" w14:textId="10885079" w:rsidR="00C67ACA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275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</w:p>
        </w:tc>
        <w:tc>
          <w:tcPr>
            <w:tcW w:w="270" w:type="dxa"/>
          </w:tcPr>
          <w:p w14:paraId="00313CC7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7BF54062" w14:textId="788D0155" w:rsidR="00C67ACA" w:rsidRPr="007A168E" w:rsidRDefault="007C3F7F" w:rsidP="00C85A9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67A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</w:tr>
      <w:tr w:rsidR="00C67ACA" w:rsidRPr="007A168E" w14:paraId="2FFE6344" w14:textId="77777777" w:rsidTr="00C85A97">
        <w:tc>
          <w:tcPr>
            <w:tcW w:w="4140" w:type="dxa"/>
            <w:vAlign w:val="bottom"/>
          </w:tcPr>
          <w:p w14:paraId="31FB494E" w14:textId="77777777" w:rsidR="00C67ACA" w:rsidRPr="007A168E" w:rsidRDefault="00C67ACA" w:rsidP="00C67A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</w:tcPr>
          <w:p w14:paraId="1037F494" w14:textId="15D38C4A" w:rsidR="00C67ACA" w:rsidRPr="007A168E" w:rsidRDefault="00C67ACA" w:rsidP="00C67ACA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AE90EE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FAD905" w14:textId="02EEB029" w:rsidR="00C67ACA" w:rsidRPr="007A168E" w:rsidRDefault="00C67ACA" w:rsidP="00C67ACA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64777E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92571" w14:textId="5808595B" w:rsidR="00C67ACA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  <w:r w:rsidR="009275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</w:p>
        </w:tc>
        <w:tc>
          <w:tcPr>
            <w:tcW w:w="270" w:type="dxa"/>
          </w:tcPr>
          <w:p w14:paraId="642E45E0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E3B9CE2" w14:textId="75D5E9D1" w:rsidR="00C67ACA" w:rsidRPr="007A168E" w:rsidRDefault="007C3F7F" w:rsidP="00C85A9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67A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  <w:r w:rsidR="00C67A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</w:p>
        </w:tc>
      </w:tr>
      <w:tr w:rsidR="00C67ACA" w:rsidRPr="007A168E" w14:paraId="52595946" w14:textId="77777777" w:rsidTr="00C85A97">
        <w:tc>
          <w:tcPr>
            <w:tcW w:w="4140" w:type="dxa"/>
            <w:vAlign w:val="bottom"/>
          </w:tcPr>
          <w:p w14:paraId="4D330763" w14:textId="77777777" w:rsidR="00C67ACA" w:rsidRPr="007A168E" w:rsidRDefault="00C67ACA" w:rsidP="00C67A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</w:tcPr>
          <w:p w14:paraId="39AF3915" w14:textId="6FB9A382" w:rsidR="00C67ACA" w:rsidRPr="007A168E" w:rsidRDefault="00C67ACA" w:rsidP="00C67ACA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2DA57C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324B21" w14:textId="12A2F564" w:rsidR="00C67ACA" w:rsidRPr="007A168E" w:rsidRDefault="00C67ACA" w:rsidP="00C67ACA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791CF6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8D977" w14:textId="1350A105" w:rsidR="00C67ACA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275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094</w:t>
            </w:r>
          </w:p>
        </w:tc>
        <w:tc>
          <w:tcPr>
            <w:tcW w:w="270" w:type="dxa"/>
          </w:tcPr>
          <w:p w14:paraId="389B8ABD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2264CB3" w14:textId="584D735A" w:rsidR="00C67ACA" w:rsidRPr="007A168E" w:rsidRDefault="007C3F7F" w:rsidP="00C85A9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67A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</w:p>
        </w:tc>
      </w:tr>
      <w:tr w:rsidR="00C67ACA" w:rsidRPr="007A168E" w14:paraId="0CAA3DDD" w14:textId="77777777" w:rsidTr="00C85A97">
        <w:tc>
          <w:tcPr>
            <w:tcW w:w="4140" w:type="dxa"/>
            <w:vAlign w:val="bottom"/>
          </w:tcPr>
          <w:p w14:paraId="2C3DAFB4" w14:textId="77777777" w:rsidR="00C67ACA" w:rsidRPr="007A168E" w:rsidRDefault="00C67ACA" w:rsidP="00C67A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558A61BC" w14:textId="3FC2AE02" w:rsidR="00C67ACA" w:rsidRPr="007A168E" w:rsidRDefault="00C67ACA" w:rsidP="00C67ACA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D43EDE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7C8EC2" w14:textId="70B05E6C" w:rsidR="00C67ACA" w:rsidRPr="007A168E" w:rsidRDefault="00C67ACA" w:rsidP="00C67ACA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7D8696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A107BB" w14:textId="304BD2FB" w:rsidR="00C67ACA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275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  <w:tc>
          <w:tcPr>
            <w:tcW w:w="270" w:type="dxa"/>
          </w:tcPr>
          <w:p w14:paraId="30B23F3E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130EABD" w14:textId="7D02D37F" w:rsidR="00C67ACA" w:rsidRPr="007A168E" w:rsidRDefault="007C3F7F" w:rsidP="00C85A9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C67A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</w:tr>
      <w:tr w:rsidR="00C67ACA" w:rsidRPr="007A168E" w14:paraId="39F3F12C" w14:textId="77777777" w:rsidTr="00C85A97">
        <w:tc>
          <w:tcPr>
            <w:tcW w:w="4140" w:type="dxa"/>
            <w:vAlign w:val="bottom"/>
          </w:tcPr>
          <w:p w14:paraId="7A13FBA8" w14:textId="77777777" w:rsidR="00C67ACA" w:rsidRPr="007A168E" w:rsidRDefault="00C67ACA" w:rsidP="00C67A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</w:tcPr>
          <w:p w14:paraId="6BAA5AF5" w14:textId="2A9A5F44" w:rsidR="00C67ACA" w:rsidRPr="007A168E" w:rsidRDefault="00C67ACA" w:rsidP="00C67ACA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705DD2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CBFBA8" w14:textId="522619BE" w:rsidR="00C67ACA" w:rsidRPr="007A168E" w:rsidRDefault="00C67ACA" w:rsidP="00C67ACA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8248FB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6882B" w14:textId="2DB7B80E" w:rsidR="00C67ACA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275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454</w:t>
            </w:r>
          </w:p>
        </w:tc>
        <w:tc>
          <w:tcPr>
            <w:tcW w:w="270" w:type="dxa"/>
          </w:tcPr>
          <w:p w14:paraId="5612C24C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28B4C4F0" w14:textId="6183C76C" w:rsidR="00C67ACA" w:rsidRPr="007A168E" w:rsidRDefault="007C3F7F" w:rsidP="00C85A9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67A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058</w:t>
            </w:r>
          </w:p>
        </w:tc>
      </w:tr>
      <w:tr w:rsidR="00C67ACA" w:rsidRPr="007A168E" w14:paraId="4A47471C" w14:textId="77777777" w:rsidTr="00C85A97">
        <w:tc>
          <w:tcPr>
            <w:tcW w:w="4140" w:type="dxa"/>
            <w:vAlign w:val="bottom"/>
          </w:tcPr>
          <w:p w14:paraId="5E77F17C" w14:textId="77777777" w:rsidR="00C67ACA" w:rsidRPr="007A168E" w:rsidRDefault="00C67ACA" w:rsidP="00C67A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</w:tcPr>
          <w:p w14:paraId="3A780D58" w14:textId="7F4573B0" w:rsidR="00C67ACA" w:rsidRPr="007A168E" w:rsidRDefault="00C67ACA" w:rsidP="00C67ACA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AA4C701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349A2" w14:textId="5444D4FD" w:rsidR="00C67ACA" w:rsidRPr="007A168E" w:rsidRDefault="00C67ACA" w:rsidP="00C67ACA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DC7E46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54CFF" w14:textId="19091AEB" w:rsidR="00C67ACA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275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684</w:t>
            </w:r>
          </w:p>
        </w:tc>
        <w:tc>
          <w:tcPr>
            <w:tcW w:w="270" w:type="dxa"/>
          </w:tcPr>
          <w:p w14:paraId="57C7BF5B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2504F567" w14:textId="74A71BB6" w:rsidR="00C67ACA" w:rsidRPr="007A168E" w:rsidRDefault="007C3F7F" w:rsidP="00C85A9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67A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</w:tr>
      <w:tr w:rsidR="00C67ACA" w:rsidRPr="007A168E" w14:paraId="794B3AEF" w14:textId="77777777" w:rsidTr="00C85A97">
        <w:tc>
          <w:tcPr>
            <w:tcW w:w="4140" w:type="dxa"/>
            <w:vAlign w:val="bottom"/>
          </w:tcPr>
          <w:p w14:paraId="2B7FDD15" w14:textId="77777777" w:rsidR="00C67ACA" w:rsidRPr="007A168E" w:rsidRDefault="00C67ACA" w:rsidP="00C67A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080" w:type="dxa"/>
          </w:tcPr>
          <w:p w14:paraId="63513549" w14:textId="26742BCA" w:rsidR="00C67ACA" w:rsidRPr="007A168E" w:rsidRDefault="00C67ACA" w:rsidP="00C67ACA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761660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52714" w14:textId="1410E2A2" w:rsidR="00C67ACA" w:rsidRPr="007A168E" w:rsidRDefault="00C67ACA" w:rsidP="00C67ACA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F93209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16234" w14:textId="1CE4BF5A" w:rsidR="00C67ACA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275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  <w:tc>
          <w:tcPr>
            <w:tcW w:w="270" w:type="dxa"/>
          </w:tcPr>
          <w:p w14:paraId="5421440C" w14:textId="77777777" w:rsidR="00C67ACA" w:rsidRPr="007A168E" w:rsidRDefault="00C67ACA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1B3C746D" w14:textId="27F6D322" w:rsidR="00C67ACA" w:rsidRPr="007A168E" w:rsidRDefault="007C3F7F" w:rsidP="00C85A9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67A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</w:p>
        </w:tc>
      </w:tr>
      <w:tr w:rsidR="0092751B" w:rsidRPr="007A168E" w14:paraId="08F3B029" w14:textId="77777777" w:rsidTr="00C85A97">
        <w:tc>
          <w:tcPr>
            <w:tcW w:w="4140" w:type="dxa"/>
            <w:vAlign w:val="bottom"/>
          </w:tcPr>
          <w:p w14:paraId="7827FC0D" w14:textId="6CEE8D38" w:rsidR="0092751B" w:rsidRPr="007A168E" w:rsidRDefault="0092751B" w:rsidP="00C67A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51B">
              <w:rPr>
                <w:rFonts w:asciiTheme="majorBidi" w:hAnsi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</w:tcPr>
          <w:p w14:paraId="30FD80B9" w14:textId="16AC7D1B" w:rsidR="0092751B" w:rsidRDefault="0092751B" w:rsidP="00C85A97">
            <w:pPr>
              <w:tabs>
                <w:tab w:val="left" w:pos="510"/>
              </w:tabs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84018BF" w14:textId="77777777" w:rsidR="0092751B" w:rsidRPr="007A168E" w:rsidRDefault="0092751B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01FB34" w14:textId="72482DAD" w:rsidR="0092751B" w:rsidRDefault="0092751B" w:rsidP="00C67ACA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0ECCFC" w14:textId="77777777" w:rsidR="0092751B" w:rsidRPr="007A168E" w:rsidRDefault="0092751B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DACA3F" w14:textId="405A6659" w:rsidR="0092751B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  <w:tc>
          <w:tcPr>
            <w:tcW w:w="270" w:type="dxa"/>
          </w:tcPr>
          <w:p w14:paraId="238D9F8A" w14:textId="77777777" w:rsidR="0092751B" w:rsidRPr="007A168E" w:rsidRDefault="0092751B" w:rsidP="00C67ACA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0B2E4402" w14:textId="34DBF7A5" w:rsidR="0092751B" w:rsidRDefault="0092751B" w:rsidP="0092751B">
            <w:pPr>
              <w:spacing w:line="240" w:lineRule="atLeast"/>
              <w:ind w:left="-65" w:right="-115" w:hanging="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A7697" w:rsidRPr="007A168E" w14:paraId="388E0FD4" w14:textId="77777777" w:rsidTr="00C85A97">
        <w:tc>
          <w:tcPr>
            <w:tcW w:w="4140" w:type="dxa"/>
          </w:tcPr>
          <w:p w14:paraId="5620CBA6" w14:textId="77777777" w:rsidR="000A7697" w:rsidRPr="007A168E" w:rsidRDefault="000A7697" w:rsidP="000A769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3317DA4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ADCA5A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8CD5E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2B4D7E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48930C" w14:textId="77777777" w:rsidR="000A7697" w:rsidRPr="007A168E" w:rsidRDefault="000A7697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3DF6A6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32BF621" w14:textId="77777777" w:rsidR="000A7697" w:rsidRPr="007A168E" w:rsidRDefault="000A7697" w:rsidP="00C85A9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A7697" w:rsidRPr="007A168E" w14:paraId="788C7839" w14:textId="77777777" w:rsidTr="00C85A97">
        <w:tc>
          <w:tcPr>
            <w:tcW w:w="4140" w:type="dxa"/>
            <w:vAlign w:val="bottom"/>
          </w:tcPr>
          <w:p w14:paraId="3D020890" w14:textId="77777777" w:rsidR="000A7697" w:rsidRPr="007A168E" w:rsidRDefault="000A7697" w:rsidP="000A769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080" w:type="dxa"/>
          </w:tcPr>
          <w:p w14:paraId="120F6045" w14:textId="7B552F7A" w:rsidR="000A7697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275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517</w:t>
            </w:r>
          </w:p>
        </w:tc>
        <w:tc>
          <w:tcPr>
            <w:tcW w:w="270" w:type="dxa"/>
          </w:tcPr>
          <w:p w14:paraId="72ECF661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B4D3BD" w14:textId="627456CA" w:rsidR="000A7697" w:rsidRPr="00E65524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A7697" w:rsidRPr="00E65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3F2BADBC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B4E85B" w14:textId="3F177860" w:rsidR="000A7697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275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</w:p>
        </w:tc>
        <w:tc>
          <w:tcPr>
            <w:tcW w:w="270" w:type="dxa"/>
          </w:tcPr>
          <w:p w14:paraId="7C42A37A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38676E8" w14:textId="631C685C" w:rsidR="000A7697" w:rsidRPr="007A168E" w:rsidRDefault="007C3F7F" w:rsidP="00C85A9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A76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</w:p>
        </w:tc>
      </w:tr>
      <w:tr w:rsidR="000A7697" w:rsidRPr="007A168E" w14:paraId="15782904" w14:textId="77777777" w:rsidTr="00C85A97">
        <w:tc>
          <w:tcPr>
            <w:tcW w:w="4140" w:type="dxa"/>
          </w:tcPr>
          <w:p w14:paraId="3FED09A9" w14:textId="77777777" w:rsidR="000A7697" w:rsidRPr="007A168E" w:rsidRDefault="000A7697" w:rsidP="000A769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vAlign w:val="bottom"/>
          </w:tcPr>
          <w:p w14:paraId="0398620E" w14:textId="7C7091A4" w:rsidR="000A7697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07F65568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37319A" w14:textId="08DE782B" w:rsidR="000A7697" w:rsidRPr="00E65524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076AAFA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89FDFA" w14:textId="430A2FAA" w:rsidR="000A7697" w:rsidRPr="007A168E" w:rsidRDefault="0092751B" w:rsidP="000A7697">
            <w:pPr>
              <w:spacing w:line="240" w:lineRule="atLeast"/>
              <w:ind w:left="-92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E152C2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230CEBE" w14:textId="4738FB39" w:rsidR="000A7697" w:rsidRPr="007A168E" w:rsidRDefault="000A7697" w:rsidP="00AF144D">
            <w:pPr>
              <w:spacing w:line="240" w:lineRule="atLeast"/>
              <w:ind w:left="-65" w:right="-115" w:hanging="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A7697" w:rsidRPr="007A168E" w14:paraId="544A836D" w14:textId="77777777" w:rsidTr="00C85A97">
        <w:tc>
          <w:tcPr>
            <w:tcW w:w="4140" w:type="dxa"/>
          </w:tcPr>
          <w:p w14:paraId="3DCA37B3" w14:textId="77777777" w:rsidR="000A7697" w:rsidRPr="007A168E" w:rsidRDefault="000A7697" w:rsidP="000A769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  <w:vAlign w:val="bottom"/>
          </w:tcPr>
          <w:p w14:paraId="11C79F2E" w14:textId="291995DD" w:rsidR="000A7697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275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270" w:type="dxa"/>
          </w:tcPr>
          <w:p w14:paraId="32325053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4044DC" w14:textId="1CC07F6F" w:rsidR="000A7697" w:rsidRPr="00E65524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A7697" w:rsidRPr="00E65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  <w:tc>
          <w:tcPr>
            <w:tcW w:w="270" w:type="dxa"/>
          </w:tcPr>
          <w:p w14:paraId="6F9E9B6A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BD1623" w14:textId="1D40D637" w:rsidR="000A7697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275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</w:p>
        </w:tc>
        <w:tc>
          <w:tcPr>
            <w:tcW w:w="270" w:type="dxa"/>
          </w:tcPr>
          <w:p w14:paraId="1B071475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9A89AE0" w14:textId="11088149" w:rsidR="000A7697" w:rsidRPr="007A168E" w:rsidRDefault="007C3F7F" w:rsidP="00C85A9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A76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051</w:t>
            </w:r>
          </w:p>
        </w:tc>
      </w:tr>
      <w:tr w:rsidR="000A7697" w:rsidRPr="007A168E" w14:paraId="2496ECB8" w14:textId="77777777" w:rsidTr="00C85A97">
        <w:tc>
          <w:tcPr>
            <w:tcW w:w="4140" w:type="dxa"/>
          </w:tcPr>
          <w:p w14:paraId="3A3205B8" w14:textId="3F3C0FED" w:rsidR="000A7697" w:rsidRPr="007A168E" w:rsidRDefault="000A7697" w:rsidP="000A769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C12294E" w14:textId="77777777" w:rsidR="000A7697" w:rsidRPr="007A168E" w:rsidRDefault="000A7697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C7576C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1AC04" w14:textId="77777777" w:rsidR="000A7697" w:rsidRPr="00E65524" w:rsidRDefault="000A7697" w:rsidP="00E6552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0F0DD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53F33" w14:textId="77777777" w:rsidR="000A7697" w:rsidRPr="007A168E" w:rsidRDefault="000A7697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D67D89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59AF433" w14:textId="77777777" w:rsidR="000A7697" w:rsidRPr="007A168E" w:rsidRDefault="000A7697" w:rsidP="00C85A9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A7697" w:rsidRPr="007A168E" w14:paraId="3108986F" w14:textId="77777777" w:rsidTr="00C85A97">
        <w:tc>
          <w:tcPr>
            <w:tcW w:w="4140" w:type="dxa"/>
          </w:tcPr>
          <w:p w14:paraId="65E76D73" w14:textId="77777777" w:rsidR="000A7697" w:rsidRPr="007A168E" w:rsidRDefault="000A7697" w:rsidP="000A769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7A5EC5EA" w14:textId="4F2C0E23" w:rsidR="000A7697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275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</w:p>
        </w:tc>
        <w:tc>
          <w:tcPr>
            <w:tcW w:w="270" w:type="dxa"/>
          </w:tcPr>
          <w:p w14:paraId="20DBACDA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2F100" w14:textId="61B59C46" w:rsidR="000A7697" w:rsidRPr="00E65524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A7697" w:rsidRPr="00E65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0864639F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4E7D57" w14:textId="1D332939" w:rsidR="000A7697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275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</w:p>
        </w:tc>
        <w:tc>
          <w:tcPr>
            <w:tcW w:w="270" w:type="dxa"/>
          </w:tcPr>
          <w:p w14:paraId="742B3D62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9DEBD15" w14:textId="621677C1" w:rsidR="000A7697" w:rsidRPr="007A168E" w:rsidRDefault="007C3F7F" w:rsidP="00C85A9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A76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</w:tr>
      <w:tr w:rsidR="000A7697" w:rsidRPr="007A168E" w14:paraId="18CAE989" w14:textId="77777777" w:rsidTr="00C85A97">
        <w:tc>
          <w:tcPr>
            <w:tcW w:w="4140" w:type="dxa"/>
          </w:tcPr>
          <w:p w14:paraId="31CCB0F1" w14:textId="77777777" w:rsidR="000A7697" w:rsidRPr="007A168E" w:rsidRDefault="000A7697" w:rsidP="000A769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14ACE67E" w14:textId="32920B97" w:rsidR="000A7697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9275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309</w:t>
            </w:r>
          </w:p>
        </w:tc>
        <w:tc>
          <w:tcPr>
            <w:tcW w:w="270" w:type="dxa"/>
          </w:tcPr>
          <w:p w14:paraId="48133A8D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BA17B4" w14:textId="780A26A9" w:rsidR="000A7697" w:rsidRPr="00E65524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A7697" w:rsidRPr="00E65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70" w:type="dxa"/>
          </w:tcPr>
          <w:p w14:paraId="122C1E20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8C5AE9" w14:textId="10EEED3C" w:rsidR="000A7697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70" w:type="dxa"/>
          </w:tcPr>
          <w:p w14:paraId="408879B5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EB1DF28" w14:textId="3D4E6006" w:rsidR="000A7697" w:rsidRPr="007A168E" w:rsidRDefault="007C3F7F" w:rsidP="00C85A9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A76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</w:tr>
      <w:tr w:rsidR="000A7697" w:rsidRPr="007A168E" w14:paraId="5E9B9240" w14:textId="77777777" w:rsidTr="00C85A97">
        <w:tc>
          <w:tcPr>
            <w:tcW w:w="4140" w:type="dxa"/>
          </w:tcPr>
          <w:p w14:paraId="3B6DE4BE" w14:textId="77777777" w:rsidR="000A7697" w:rsidRPr="00E44EE9" w:rsidRDefault="000A7697" w:rsidP="000A769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080" w:type="dxa"/>
          </w:tcPr>
          <w:p w14:paraId="01ED1ACE" w14:textId="0A33FC29" w:rsidR="000A7697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275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  <w:tc>
          <w:tcPr>
            <w:tcW w:w="270" w:type="dxa"/>
          </w:tcPr>
          <w:p w14:paraId="0029F2C8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3A0FF" w14:textId="308FF16B" w:rsidR="000A7697" w:rsidRPr="00E65524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A7697" w:rsidRPr="00E655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14:paraId="77544C44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EC363" w14:textId="211CBDB4" w:rsidR="000A7697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275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</w:p>
        </w:tc>
        <w:tc>
          <w:tcPr>
            <w:tcW w:w="270" w:type="dxa"/>
          </w:tcPr>
          <w:p w14:paraId="039AA262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E542EFD" w14:textId="713DA0A4" w:rsidR="000A7697" w:rsidRPr="007A168E" w:rsidRDefault="007C3F7F" w:rsidP="00C85A9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A76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</w:tr>
      <w:tr w:rsidR="000A7697" w:rsidRPr="007A168E" w14:paraId="4CA14716" w14:textId="77777777" w:rsidTr="00C85A97">
        <w:tc>
          <w:tcPr>
            <w:tcW w:w="4140" w:type="dxa"/>
          </w:tcPr>
          <w:p w14:paraId="11468223" w14:textId="77777777" w:rsidR="000A7697" w:rsidRPr="007A168E" w:rsidRDefault="000A7697" w:rsidP="000A769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080" w:type="dxa"/>
          </w:tcPr>
          <w:p w14:paraId="58FB26DF" w14:textId="39FDC430" w:rsidR="000A7697" w:rsidRPr="007A168E" w:rsidRDefault="0092751B" w:rsidP="00C85A97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0F0EA8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B20E1B" w14:textId="23B56FA3" w:rsidR="000A7697" w:rsidRPr="00E65524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1BD4222A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2F5E94" w14:textId="31421DAE" w:rsidR="000A7697" w:rsidRPr="007A168E" w:rsidRDefault="0092751B" w:rsidP="00AB71D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4C2BE2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D3C47F5" w14:textId="48B6D45E" w:rsidR="000A7697" w:rsidRPr="007A168E" w:rsidRDefault="007C3F7F" w:rsidP="00C85A9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0A7697" w:rsidRPr="007A168E" w14:paraId="568A6520" w14:textId="77777777" w:rsidTr="00C85A97">
        <w:tc>
          <w:tcPr>
            <w:tcW w:w="4140" w:type="dxa"/>
          </w:tcPr>
          <w:p w14:paraId="5DBED9AC" w14:textId="6DF177B0" w:rsidR="000A7697" w:rsidRPr="007A168E" w:rsidRDefault="000A7697" w:rsidP="000A769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080" w:type="dxa"/>
          </w:tcPr>
          <w:p w14:paraId="7DB183EE" w14:textId="3924407C" w:rsidR="000A7697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E1F499C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79ACC" w14:textId="7D541249" w:rsidR="000A7697" w:rsidRPr="00E65524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8DA55A3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3F34E" w14:textId="64EC925E" w:rsidR="000A7697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769CDCF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10922D8" w14:textId="476E4B8A" w:rsidR="000A7697" w:rsidRPr="00DB0E35" w:rsidRDefault="007C3F7F" w:rsidP="00C85A9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0A7697" w:rsidRPr="007A168E" w14:paraId="06E70D55" w14:textId="77777777" w:rsidTr="00C85A97">
        <w:tc>
          <w:tcPr>
            <w:tcW w:w="4140" w:type="dxa"/>
            <w:vAlign w:val="bottom"/>
          </w:tcPr>
          <w:p w14:paraId="623102F6" w14:textId="77777777" w:rsidR="000A7697" w:rsidRPr="007A168E" w:rsidRDefault="000A7697" w:rsidP="000A7697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4B8DC2" w14:textId="17EA5D85" w:rsidR="000A7697" w:rsidRPr="00C85A97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 w:rsidR="0092751B" w:rsidRPr="00C85A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925</w:t>
            </w:r>
          </w:p>
        </w:tc>
        <w:tc>
          <w:tcPr>
            <w:tcW w:w="270" w:type="dxa"/>
          </w:tcPr>
          <w:p w14:paraId="2689FEA8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FB28D5" w14:textId="0AE250ED" w:rsidR="000A7697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0A7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442</w:t>
            </w:r>
          </w:p>
        </w:tc>
        <w:tc>
          <w:tcPr>
            <w:tcW w:w="270" w:type="dxa"/>
          </w:tcPr>
          <w:p w14:paraId="3C5A36E4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F8958D" w14:textId="7E7837D7" w:rsidR="000A7697" w:rsidRPr="007A168E" w:rsidRDefault="007C3F7F" w:rsidP="00C85A9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275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029</w:t>
            </w:r>
            <w:r w:rsidR="009275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134</w:t>
            </w:r>
          </w:p>
        </w:tc>
        <w:tc>
          <w:tcPr>
            <w:tcW w:w="270" w:type="dxa"/>
          </w:tcPr>
          <w:p w14:paraId="3A8E426D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7E972157" w14:textId="467273D8" w:rsidR="000A7697" w:rsidRPr="007A168E" w:rsidRDefault="007C3F7F" w:rsidP="00C85A97">
            <w:pPr>
              <w:tabs>
                <w:tab w:val="decimal" w:pos="8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A7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357</w:t>
            </w:r>
            <w:r w:rsidR="000A7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</w:t>
            </w:r>
          </w:p>
        </w:tc>
      </w:tr>
    </w:tbl>
    <w:p w14:paraId="53ABCD3D" w14:textId="417D4034" w:rsidR="007273D7" w:rsidRDefault="007273D7" w:rsidP="00E454B2">
      <w:pPr>
        <w:pStyle w:val="Ang15"/>
      </w:pPr>
    </w:p>
    <w:p w14:paraId="7D14DB49" w14:textId="77777777" w:rsidR="007273D7" w:rsidRDefault="007273D7">
      <w:pPr>
        <w:spacing w:line="240" w:lineRule="auto"/>
      </w:pPr>
      <w: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0"/>
        <w:gridCol w:w="1430"/>
        <w:gridCol w:w="270"/>
        <w:gridCol w:w="900"/>
        <w:gridCol w:w="270"/>
        <w:gridCol w:w="900"/>
        <w:gridCol w:w="270"/>
        <w:gridCol w:w="990"/>
        <w:gridCol w:w="270"/>
        <w:gridCol w:w="900"/>
      </w:tblGrid>
      <w:tr w:rsidR="00B13986" w:rsidRPr="00435338" w14:paraId="246A1B02" w14:textId="77777777" w:rsidTr="00E65524">
        <w:trPr>
          <w:tblHeader/>
        </w:trPr>
        <w:tc>
          <w:tcPr>
            <w:tcW w:w="3070" w:type="dxa"/>
            <w:vAlign w:val="bottom"/>
          </w:tcPr>
          <w:p w14:paraId="56CC174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430" w:type="dxa"/>
          </w:tcPr>
          <w:p w14:paraId="6EA60F7A" w14:textId="77777777" w:rsidR="00B13986" w:rsidRPr="00435338" w:rsidRDefault="00B13986" w:rsidP="00E65524">
            <w:pPr>
              <w:spacing w:line="360" w:lineRule="exact"/>
              <w:ind w:lef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3ACB1DB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4330062F" w14:textId="24A7E4B2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="00EA4C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นรวม</w:t>
            </w:r>
          </w:p>
        </w:tc>
      </w:tr>
      <w:tr w:rsidR="00B13986" w:rsidRPr="00435338" w14:paraId="11359B70" w14:textId="77777777" w:rsidTr="00715553">
        <w:trPr>
          <w:tblHeader/>
        </w:trPr>
        <w:tc>
          <w:tcPr>
            <w:tcW w:w="3070" w:type="dxa"/>
            <w:vAlign w:val="bottom"/>
          </w:tcPr>
          <w:p w14:paraId="159ADEB7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430" w:type="dxa"/>
            <w:vAlign w:val="bottom"/>
          </w:tcPr>
          <w:p w14:paraId="715ED4CA" w14:textId="54F7A7E3" w:rsidR="00B13986" w:rsidRPr="00D445D6" w:rsidRDefault="00296B78" w:rsidP="00E65524">
            <w:pPr>
              <w:spacing w:line="360" w:lineRule="exact"/>
              <w:ind w:lef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445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45D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D445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5E164011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A4C197" w14:textId="16A7DD50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C3F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 w:rsidR="007C3F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3F7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49A3898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E011C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C16E44C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410BC2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B6CC44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B2B77B" w14:textId="37CA5955" w:rsidR="00B13986" w:rsidRPr="00435338" w:rsidRDefault="00007FD9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C3F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296B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96B7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="00296B78"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C3F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3F7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</w:t>
            </w:r>
          </w:p>
        </w:tc>
      </w:tr>
      <w:tr w:rsidR="00B13986" w:rsidRPr="00435338" w14:paraId="65168D1D" w14:textId="77777777" w:rsidTr="00E65524">
        <w:trPr>
          <w:tblHeader/>
        </w:trPr>
        <w:tc>
          <w:tcPr>
            <w:tcW w:w="3070" w:type="dxa"/>
          </w:tcPr>
          <w:p w14:paraId="5098E28A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</w:tcPr>
          <w:p w14:paraId="1437B395" w14:textId="77777777" w:rsidR="00B13986" w:rsidRPr="00435338" w:rsidRDefault="00B13986" w:rsidP="00964EF4">
            <w:pPr>
              <w:spacing w:line="360" w:lineRule="exact"/>
              <w:ind w:right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7F120BD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3881C2AF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3986" w:rsidRPr="00435338" w14:paraId="6989AC82" w14:textId="77777777" w:rsidTr="00E65524">
        <w:trPr>
          <w:tblHeader/>
        </w:trPr>
        <w:tc>
          <w:tcPr>
            <w:tcW w:w="3070" w:type="dxa"/>
            <w:vAlign w:val="bottom"/>
          </w:tcPr>
          <w:p w14:paraId="2D306DB3" w14:textId="77777777" w:rsidR="00B13986" w:rsidRPr="00BD080F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 w:rsidRPr="00BD0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1430" w:type="dxa"/>
          </w:tcPr>
          <w:p w14:paraId="35ED2F8A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458DDB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72600AC2" w14:textId="77777777" w:rsidR="00B13986" w:rsidRPr="00435338" w:rsidRDefault="00B13986" w:rsidP="000E263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13986" w:rsidRPr="00435338" w14:paraId="168BCCEF" w14:textId="77777777" w:rsidTr="00715553">
        <w:tc>
          <w:tcPr>
            <w:tcW w:w="3070" w:type="dxa"/>
            <w:vAlign w:val="bottom"/>
          </w:tcPr>
          <w:p w14:paraId="61ABF721" w14:textId="77777777" w:rsidR="00B13986" w:rsidRPr="00BD080F" w:rsidRDefault="00B13986" w:rsidP="0082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30" w:type="dxa"/>
          </w:tcPr>
          <w:p w14:paraId="1D348927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7E60AF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4FBFF1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833406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6FC23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A915F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27B7BD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09969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CA437D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7697" w:rsidRPr="007A7237" w14:paraId="46BEBD03" w14:textId="77777777" w:rsidTr="00715553">
        <w:tc>
          <w:tcPr>
            <w:tcW w:w="3070" w:type="dxa"/>
          </w:tcPr>
          <w:p w14:paraId="104DC7EB" w14:textId="4AED6F55" w:rsidR="000A7697" w:rsidRPr="00EB4A4B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4A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30" w:type="dxa"/>
            <w:vAlign w:val="bottom"/>
          </w:tcPr>
          <w:p w14:paraId="12FB31A7" w14:textId="77777777" w:rsidR="000A7697" w:rsidRPr="00435338" w:rsidRDefault="000A7697" w:rsidP="000A769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AC9EBF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52DF5F" w14:textId="77777777" w:rsidR="000A7697" w:rsidRDefault="000A7697" w:rsidP="000A769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50457C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867732" w14:textId="77777777" w:rsidR="000A7697" w:rsidRPr="003833DF" w:rsidRDefault="000A7697" w:rsidP="000A7697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7978823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4E91CA" w14:textId="5D5641B3" w:rsidR="000A7697" w:rsidRPr="00435338" w:rsidRDefault="000A7697" w:rsidP="000A769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BBB84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957537" w14:textId="77777777" w:rsidR="000A7697" w:rsidRDefault="000A7697" w:rsidP="000A7697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A7697" w:rsidRPr="007A7237" w14:paraId="6951F4A4" w14:textId="77777777" w:rsidTr="00715553">
        <w:tc>
          <w:tcPr>
            <w:tcW w:w="3070" w:type="dxa"/>
          </w:tcPr>
          <w:p w14:paraId="45241235" w14:textId="34D23050" w:rsidR="000A7697" w:rsidRPr="00BD080F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ไทย ปิโตรเคมีกัล อุตสาหกรรม จำกัด</w:t>
            </w:r>
          </w:p>
        </w:tc>
        <w:tc>
          <w:tcPr>
            <w:tcW w:w="1430" w:type="dxa"/>
            <w:vAlign w:val="bottom"/>
          </w:tcPr>
          <w:p w14:paraId="13DB644E" w14:textId="56D9F433" w:rsidR="000A7697" w:rsidRPr="00346D1B" w:rsidRDefault="007C3F7F" w:rsidP="000A769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E17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270" w:type="dxa"/>
          </w:tcPr>
          <w:p w14:paraId="62A3D123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9B0C86" w14:textId="7CB37940" w:rsidR="000A7697" w:rsidRPr="008B6522" w:rsidRDefault="000A7697" w:rsidP="00E930B5">
            <w:pPr>
              <w:tabs>
                <w:tab w:val="decimal" w:pos="76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5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43C3E3A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2C3733" w14:textId="616A7CCA" w:rsidR="000A7697" w:rsidRPr="003833DF" w:rsidRDefault="007C3F7F" w:rsidP="000A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  <w:r w:rsidR="00EE17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294E6A62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53F6B0" w14:textId="0080A45D" w:rsidR="000A7697" w:rsidRPr="00435338" w:rsidRDefault="00EE17D4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02B838B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6261E2" w14:textId="7762BEC1" w:rsidR="000A7697" w:rsidRDefault="00EE17D4" w:rsidP="009E511B">
            <w:pPr>
              <w:tabs>
                <w:tab w:val="decimal" w:pos="76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A7697" w:rsidRPr="007A7237" w14:paraId="273B4F3B" w14:textId="77777777" w:rsidTr="00715553">
        <w:tc>
          <w:tcPr>
            <w:tcW w:w="3070" w:type="dxa"/>
          </w:tcPr>
          <w:p w14:paraId="0E387A8B" w14:textId="03B08EC8" w:rsidR="000A7697" w:rsidRPr="00BD080F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430" w:type="dxa"/>
            <w:vAlign w:val="bottom"/>
          </w:tcPr>
          <w:p w14:paraId="27C1E882" w14:textId="21A22C0A" w:rsidR="000A7697" w:rsidRPr="00435338" w:rsidRDefault="007C3F7F" w:rsidP="000A769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E17D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55019E0A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18C52B" w14:textId="0C3F838A" w:rsidR="000A7697" w:rsidRPr="008B6522" w:rsidRDefault="000A7697" w:rsidP="000A769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5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350CCCC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CDA792" w14:textId="0BE7283B" w:rsidR="000A7697" w:rsidRPr="003833DF" w:rsidRDefault="007C3F7F" w:rsidP="000A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 w:rsidR="00EE17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45A25060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F23F86" w14:textId="7BADDB86" w:rsidR="000A7697" w:rsidRPr="00435338" w:rsidRDefault="00EE17D4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E7BF0EA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D616F3" w14:textId="223CE0B6" w:rsidR="000A7697" w:rsidRDefault="00EE17D4" w:rsidP="009E511B">
            <w:pPr>
              <w:tabs>
                <w:tab w:val="decimal" w:pos="76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A7697" w:rsidRPr="007A7237" w14:paraId="2E7B24A5" w14:textId="77777777" w:rsidTr="00715553">
        <w:tc>
          <w:tcPr>
            <w:tcW w:w="3070" w:type="dxa"/>
          </w:tcPr>
          <w:p w14:paraId="3F0097F6" w14:textId="05CF2693" w:rsidR="000A7697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E28F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พรชัยวิสาหกิจ จำกัด</w:t>
            </w:r>
          </w:p>
        </w:tc>
        <w:tc>
          <w:tcPr>
            <w:tcW w:w="1430" w:type="dxa"/>
            <w:vAlign w:val="bottom"/>
          </w:tcPr>
          <w:p w14:paraId="14D28638" w14:textId="0456AE6D" w:rsidR="000A7697" w:rsidRPr="00435338" w:rsidRDefault="007C3F7F" w:rsidP="000A769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E17D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6B73E19E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A34AFB" w14:textId="2A3C3EF7" w:rsidR="000A7697" w:rsidRPr="008B6522" w:rsidRDefault="000A7697" w:rsidP="000A769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5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E805E45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AD43CD" w14:textId="4AB22FE4" w:rsidR="000A7697" w:rsidRPr="003833DF" w:rsidRDefault="007C3F7F" w:rsidP="000A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  <w:r w:rsidR="00EE17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4B0ED4EE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0B96EA" w14:textId="3C720A01" w:rsidR="000A7697" w:rsidRPr="00435338" w:rsidRDefault="00EE17D4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EA94A6D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991302" w14:textId="14855D7E" w:rsidR="000A7697" w:rsidRDefault="00EE17D4" w:rsidP="009E511B">
            <w:pPr>
              <w:tabs>
                <w:tab w:val="decimal" w:pos="76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A7697" w:rsidRPr="007A7237" w14:paraId="03750F51" w14:textId="77777777" w:rsidTr="00715553">
        <w:tc>
          <w:tcPr>
            <w:tcW w:w="3070" w:type="dxa"/>
          </w:tcPr>
          <w:p w14:paraId="17B76F80" w14:textId="77777777" w:rsidR="000A7697" w:rsidRPr="00BD080F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30" w:type="dxa"/>
          </w:tcPr>
          <w:p w14:paraId="733D42C2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3714B3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C21D332" w14:textId="644851E2" w:rsidR="000A7697" w:rsidRPr="00E930B5" w:rsidRDefault="000A7697" w:rsidP="000A769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0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8AFF989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04C47B" w14:textId="606F7E48" w:rsidR="000A7697" w:rsidRPr="006F5372" w:rsidRDefault="007C3F7F" w:rsidP="000A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EE17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0BF24FA5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E61FD1" w14:textId="7FEF9D45" w:rsidR="000A7697" w:rsidRDefault="00EE17D4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C5F9292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986CD0C" w14:textId="5B60672A" w:rsidR="000A7697" w:rsidRPr="007A7237" w:rsidRDefault="00EE17D4" w:rsidP="009E511B">
            <w:pPr>
              <w:tabs>
                <w:tab w:val="decimal" w:pos="76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A7697" w14:paraId="7ABF9775" w14:textId="77777777" w:rsidTr="00715553">
        <w:tc>
          <w:tcPr>
            <w:tcW w:w="3070" w:type="dxa"/>
          </w:tcPr>
          <w:p w14:paraId="3CD9549E" w14:textId="77777777" w:rsidR="000A7697" w:rsidRPr="00BD080F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430" w:type="dxa"/>
          </w:tcPr>
          <w:p w14:paraId="78900218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AD449C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D2DF21B" w14:textId="457A483B" w:rsidR="000A7697" w:rsidRPr="00E930B5" w:rsidRDefault="000A7697" w:rsidP="000A769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0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6ADE30E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EC637C" w14:textId="649E5ECC" w:rsidR="000A7697" w:rsidRDefault="007C3F7F" w:rsidP="000A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E17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</w:p>
        </w:tc>
        <w:tc>
          <w:tcPr>
            <w:tcW w:w="270" w:type="dxa"/>
          </w:tcPr>
          <w:p w14:paraId="62B145E4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D31E5C" w14:textId="7C122C5D" w:rsidR="000A7697" w:rsidRDefault="00EE17D4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F4083CA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0CCA73" w14:textId="1C629F89" w:rsidR="000A7697" w:rsidRDefault="00EE17D4" w:rsidP="009E511B">
            <w:pPr>
              <w:tabs>
                <w:tab w:val="decimal" w:pos="76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A7697" w:rsidRPr="00C6536F" w14:paraId="013B5D5A" w14:textId="77777777" w:rsidTr="00715553">
        <w:tc>
          <w:tcPr>
            <w:tcW w:w="3070" w:type="dxa"/>
          </w:tcPr>
          <w:p w14:paraId="2322631C" w14:textId="77777777" w:rsidR="000A7697" w:rsidRPr="00BD080F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30" w:type="dxa"/>
          </w:tcPr>
          <w:p w14:paraId="7940E988" w14:textId="77777777" w:rsidR="000A7697" w:rsidRPr="007620FD" w:rsidRDefault="000A7697" w:rsidP="000A769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4C07BB" w14:textId="77777777" w:rsidR="000A7697" w:rsidRPr="007620FD" w:rsidRDefault="000A7697" w:rsidP="000A769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17E8D" w14:textId="7F31E64E" w:rsidR="000A7697" w:rsidRPr="007620FD" w:rsidRDefault="000A7697" w:rsidP="000A769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3F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CF0DD76" w14:textId="77777777" w:rsidR="000A7697" w:rsidRPr="007620FD" w:rsidRDefault="000A7697" w:rsidP="000A769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CC377" w14:textId="2CAB1D13" w:rsidR="000A7697" w:rsidRPr="003833DF" w:rsidRDefault="007C3F7F" w:rsidP="000A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704</w:t>
            </w:r>
            <w:r w:rsidR="00EE17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457</w:t>
            </w:r>
          </w:p>
        </w:tc>
        <w:tc>
          <w:tcPr>
            <w:tcW w:w="270" w:type="dxa"/>
          </w:tcPr>
          <w:p w14:paraId="0A93B700" w14:textId="77777777" w:rsidR="000A7697" w:rsidRPr="007620FD" w:rsidRDefault="000A7697" w:rsidP="000A769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03DC2" w14:textId="4232E5B4" w:rsidR="000A7697" w:rsidRPr="00FF76AF" w:rsidRDefault="00EE17D4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C3F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C3F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8AE359C" w14:textId="77777777" w:rsidR="000A7697" w:rsidRPr="007620FD" w:rsidRDefault="000A7697" w:rsidP="000A769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B7E5D" w14:textId="0E8F061E" w:rsidR="000A7697" w:rsidRPr="00C6536F" w:rsidRDefault="00EE17D4" w:rsidP="009E511B">
            <w:pPr>
              <w:tabs>
                <w:tab w:val="decimal" w:pos="76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8516415" w14:textId="297691F0" w:rsidR="00730361" w:rsidRDefault="00730361">
      <w:pPr>
        <w:spacing w:line="240" w:lineRule="auto"/>
        <w:rPr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0"/>
        <w:gridCol w:w="1430"/>
        <w:gridCol w:w="270"/>
        <w:gridCol w:w="900"/>
        <w:gridCol w:w="270"/>
        <w:gridCol w:w="900"/>
        <w:gridCol w:w="270"/>
        <w:gridCol w:w="990"/>
        <w:gridCol w:w="270"/>
        <w:gridCol w:w="900"/>
      </w:tblGrid>
      <w:tr w:rsidR="00C240F8" w:rsidRPr="00435338" w14:paraId="4D186BD1" w14:textId="77777777" w:rsidTr="00C3607D">
        <w:trPr>
          <w:tblHeader/>
        </w:trPr>
        <w:tc>
          <w:tcPr>
            <w:tcW w:w="3070" w:type="dxa"/>
            <w:vAlign w:val="bottom"/>
          </w:tcPr>
          <w:p w14:paraId="53723155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</w:p>
        </w:tc>
        <w:tc>
          <w:tcPr>
            <w:tcW w:w="1430" w:type="dxa"/>
          </w:tcPr>
          <w:p w14:paraId="5EDB7493" w14:textId="77777777" w:rsidR="00C240F8" w:rsidRPr="00435338" w:rsidRDefault="00C240F8" w:rsidP="00C3607D">
            <w:pPr>
              <w:spacing w:line="360" w:lineRule="exact"/>
              <w:ind w:lef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24141E6B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32DFC1BE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0F8" w:rsidRPr="00435338" w14:paraId="425F4802" w14:textId="77777777" w:rsidTr="00715553">
        <w:trPr>
          <w:tblHeader/>
        </w:trPr>
        <w:tc>
          <w:tcPr>
            <w:tcW w:w="3070" w:type="dxa"/>
            <w:vAlign w:val="bottom"/>
          </w:tcPr>
          <w:p w14:paraId="3CED09F1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430" w:type="dxa"/>
            <w:vAlign w:val="bottom"/>
          </w:tcPr>
          <w:p w14:paraId="6CA3344C" w14:textId="7A7124D9" w:rsidR="00C240F8" w:rsidRPr="00C3607D" w:rsidRDefault="00296B78" w:rsidP="00C3607D">
            <w:pPr>
              <w:spacing w:line="360" w:lineRule="exact"/>
              <w:ind w:lef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360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607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C360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4C1A27F7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7C1F5A" w14:textId="449BEA8C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C3F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 w:rsidR="007C3F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0ECB7366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16D045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C40B418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49CC12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F268FBA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64AD75" w14:textId="0E07AC54" w:rsidR="00C240F8" w:rsidRPr="00435338" w:rsidRDefault="00C240F8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C3F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296B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96B7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="00296B78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96B78"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C3F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C240F8" w:rsidRPr="00435338" w14:paraId="386CB0AA" w14:textId="77777777" w:rsidTr="00C3607D">
        <w:trPr>
          <w:tblHeader/>
        </w:trPr>
        <w:tc>
          <w:tcPr>
            <w:tcW w:w="3070" w:type="dxa"/>
          </w:tcPr>
          <w:p w14:paraId="5C5A3AC8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</w:tcPr>
          <w:p w14:paraId="0C8E047E" w14:textId="77777777" w:rsidR="00C240F8" w:rsidRPr="00C3607D" w:rsidRDefault="00C240F8" w:rsidP="00C3607D">
            <w:pPr>
              <w:spacing w:line="360" w:lineRule="exact"/>
              <w:ind w:right="1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F4F1696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582256E7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240F8" w:rsidRPr="00435338" w14:paraId="002CFA5C" w14:textId="77777777" w:rsidTr="00C3607D">
        <w:trPr>
          <w:tblHeader/>
        </w:trPr>
        <w:tc>
          <w:tcPr>
            <w:tcW w:w="3070" w:type="dxa"/>
            <w:vAlign w:val="bottom"/>
          </w:tcPr>
          <w:p w14:paraId="3CC22DF1" w14:textId="77777777" w:rsidR="00C240F8" w:rsidRPr="00BD080F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 w:rsidRPr="00BD0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1430" w:type="dxa"/>
          </w:tcPr>
          <w:p w14:paraId="00695BA2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ED0A99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74BC8AFD" w14:textId="77777777" w:rsidR="00C240F8" w:rsidRPr="00435338" w:rsidRDefault="00C240F8" w:rsidP="00672D8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240F8" w:rsidRPr="00435338" w14:paraId="2F811C49" w14:textId="77777777" w:rsidTr="00715553">
        <w:tc>
          <w:tcPr>
            <w:tcW w:w="3070" w:type="dxa"/>
            <w:vAlign w:val="bottom"/>
          </w:tcPr>
          <w:p w14:paraId="588D4502" w14:textId="77777777" w:rsidR="00C240F8" w:rsidRPr="00BD080F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30" w:type="dxa"/>
          </w:tcPr>
          <w:p w14:paraId="3E9D304D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52C248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F40280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10A0C5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F48F37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270F50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836434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A7E732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5D4DDE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40F8" w:rsidRPr="00435338" w14:paraId="36EDF0F7" w14:textId="77777777" w:rsidTr="00715553">
        <w:tc>
          <w:tcPr>
            <w:tcW w:w="3070" w:type="dxa"/>
            <w:vAlign w:val="bottom"/>
          </w:tcPr>
          <w:p w14:paraId="0726DFE2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30" w:type="dxa"/>
          </w:tcPr>
          <w:p w14:paraId="79679FE3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6DCFE9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CDEEA4" w14:textId="77777777" w:rsidR="00C240F8" w:rsidRPr="00435338" w:rsidRDefault="00C240F8" w:rsidP="00672D8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8F0FA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519A22" w14:textId="77777777" w:rsidR="00C240F8" w:rsidRPr="00435338" w:rsidRDefault="00C240F8" w:rsidP="00672D88">
            <w:pPr>
              <w:tabs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92F92C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6DD955" w14:textId="77777777" w:rsidR="00C240F8" w:rsidRPr="00435338" w:rsidRDefault="00C240F8" w:rsidP="00672D8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37959A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731B60" w14:textId="77777777" w:rsidR="00C240F8" w:rsidRPr="00435338" w:rsidRDefault="00C240F8" w:rsidP="00672D88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40F8" w:rsidRPr="007A7237" w14:paraId="174F1DD0" w14:textId="77777777" w:rsidTr="00715553">
        <w:tc>
          <w:tcPr>
            <w:tcW w:w="3070" w:type="dxa"/>
          </w:tcPr>
          <w:p w14:paraId="61420B52" w14:textId="77777777" w:rsidR="00C240F8" w:rsidRPr="00BD080F" w:rsidRDefault="00C240F8" w:rsidP="0082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0"/>
              </w:tabs>
              <w:spacing w:line="360" w:lineRule="exact"/>
              <w:ind w:left="25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BD0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BD080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มหาชน</w:t>
            </w:r>
            <w:r w:rsidRPr="00BD0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30" w:type="dxa"/>
            <w:vAlign w:val="bottom"/>
          </w:tcPr>
          <w:p w14:paraId="3DB92F97" w14:textId="1BE4F885" w:rsidR="00C240F8" w:rsidRPr="00EB4A4B" w:rsidRDefault="007C3F7F" w:rsidP="00964EF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A46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  <w:tc>
          <w:tcPr>
            <w:tcW w:w="270" w:type="dxa"/>
          </w:tcPr>
          <w:p w14:paraId="046395CA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76295E" w14:textId="495F032F" w:rsidR="00C240F8" w:rsidRPr="000A7697" w:rsidRDefault="007C3F7F" w:rsidP="00672D88">
            <w:pPr>
              <w:tabs>
                <w:tab w:val="clear" w:pos="680"/>
                <w:tab w:val="left" w:pos="495"/>
              </w:tabs>
              <w:spacing w:line="360" w:lineRule="exact"/>
              <w:ind w:left="-129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C240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7F1DE3D2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B9E60D" w14:textId="7D46923B" w:rsidR="00C240F8" w:rsidRPr="003833DF" w:rsidRDefault="005A461F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EBB56D1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FE5E74" w14:textId="6348AF38" w:rsidR="00C240F8" w:rsidRPr="00435338" w:rsidRDefault="005A461F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07A4967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5ED645" w14:textId="51AE497A" w:rsidR="00C240F8" w:rsidRPr="007A7237" w:rsidRDefault="005A461F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240F8" w:rsidRPr="007A7237" w14:paraId="1500C480" w14:textId="77777777" w:rsidTr="00715553">
        <w:tc>
          <w:tcPr>
            <w:tcW w:w="3070" w:type="dxa"/>
          </w:tcPr>
          <w:p w14:paraId="51377B12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430" w:type="dxa"/>
            <w:vAlign w:val="bottom"/>
          </w:tcPr>
          <w:p w14:paraId="58793874" w14:textId="4C25C03D" w:rsidR="00C240F8" w:rsidRPr="00435338" w:rsidRDefault="007C3F7F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461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70" w:type="dxa"/>
          </w:tcPr>
          <w:p w14:paraId="3D77AEF4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7FA74D" w14:textId="4B93B724" w:rsidR="00C240F8" w:rsidRDefault="007C3F7F" w:rsidP="00672D88">
            <w:pPr>
              <w:tabs>
                <w:tab w:val="clear" w:pos="680"/>
                <w:tab w:val="left" w:pos="495"/>
              </w:tabs>
              <w:spacing w:line="360" w:lineRule="exact"/>
              <w:ind w:left="-129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</w:t>
            </w:r>
            <w:r w:rsidR="00C240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4341F496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51007F" w14:textId="33518833" w:rsidR="00C240F8" w:rsidRPr="003833DF" w:rsidRDefault="007C3F7F" w:rsidP="0080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60" w:lineRule="exact"/>
              <w:ind w:left="-101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A46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5A46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428CF874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245EB2" w14:textId="50216155" w:rsidR="00C240F8" w:rsidRPr="00435338" w:rsidRDefault="005A461F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F51A35C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F4F251" w14:textId="1C9CD9FE" w:rsidR="00C240F8" w:rsidRDefault="007C3F7F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  <w:r w:rsidR="005A46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B53CE6" w:rsidRPr="007A7237" w14:paraId="6F2DEA39" w14:textId="77777777" w:rsidTr="00715553">
        <w:tc>
          <w:tcPr>
            <w:tcW w:w="3070" w:type="dxa"/>
          </w:tcPr>
          <w:p w14:paraId="62B6A582" w14:textId="316E905E" w:rsidR="00B53CE6" w:rsidRDefault="00B53CE6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3CE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430" w:type="dxa"/>
            <w:vAlign w:val="bottom"/>
          </w:tcPr>
          <w:p w14:paraId="13F85894" w14:textId="1FE8033E" w:rsidR="00B53CE6" w:rsidRDefault="007C3F7F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461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70" w:type="dxa"/>
          </w:tcPr>
          <w:p w14:paraId="396AE2E8" w14:textId="77777777" w:rsidR="00B53CE6" w:rsidRPr="00435338" w:rsidRDefault="00B53CE6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8FC083" w14:textId="7B9A7962" w:rsidR="00B53CE6" w:rsidRDefault="009C65DF" w:rsidP="00F84E31">
            <w:pPr>
              <w:tabs>
                <w:tab w:val="left" w:pos="495"/>
              </w:tabs>
              <w:spacing w:line="360" w:lineRule="exact"/>
              <w:ind w:left="-129" w:right="-1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9D94073" w14:textId="77777777" w:rsidR="00B53CE6" w:rsidRPr="00435338" w:rsidRDefault="00B53CE6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8A53F9" w14:textId="12BE6DB2" w:rsidR="00B53CE6" w:rsidRPr="003833DF" w:rsidRDefault="007C3F7F" w:rsidP="009C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  <w:r w:rsidR="005A46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</w:p>
        </w:tc>
        <w:tc>
          <w:tcPr>
            <w:tcW w:w="270" w:type="dxa"/>
          </w:tcPr>
          <w:p w14:paraId="6BC422EA" w14:textId="77777777" w:rsidR="00B53CE6" w:rsidRPr="00435338" w:rsidRDefault="00B53CE6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E7C5255" w14:textId="718B6C86" w:rsidR="00B53CE6" w:rsidRPr="00435338" w:rsidRDefault="005A461F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26F734C" w14:textId="77777777" w:rsidR="00B53CE6" w:rsidRPr="00435338" w:rsidRDefault="00B53CE6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8A72471" w14:textId="2645C129" w:rsidR="00B53CE6" w:rsidRDefault="005A461F" w:rsidP="00672D88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240F8" w:rsidRPr="007A7237" w14:paraId="1F02A8F8" w14:textId="77777777" w:rsidTr="00715553">
        <w:tc>
          <w:tcPr>
            <w:tcW w:w="3070" w:type="dxa"/>
          </w:tcPr>
          <w:p w14:paraId="597F2962" w14:textId="77777777" w:rsidR="00C240F8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30" w:type="dxa"/>
            <w:vAlign w:val="bottom"/>
          </w:tcPr>
          <w:p w14:paraId="7E6367FE" w14:textId="77777777" w:rsidR="00C240F8" w:rsidRDefault="00C240F8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9981D8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A171E01" w14:textId="2E955F7D" w:rsidR="00C240F8" w:rsidRDefault="007C3F7F" w:rsidP="00672D88">
            <w:pPr>
              <w:tabs>
                <w:tab w:val="clear" w:pos="680"/>
                <w:tab w:val="left" w:pos="495"/>
              </w:tabs>
              <w:spacing w:line="360" w:lineRule="exact"/>
              <w:ind w:left="-129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240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  <w:r w:rsidR="00C240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33E6BA5F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5889638" w14:textId="0642582A" w:rsidR="00C240F8" w:rsidRPr="003833DF" w:rsidRDefault="007C3F7F" w:rsidP="0080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01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A46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  <w:r w:rsidR="005A46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</w:p>
        </w:tc>
        <w:tc>
          <w:tcPr>
            <w:tcW w:w="270" w:type="dxa"/>
          </w:tcPr>
          <w:p w14:paraId="53F7B5AA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10113FF" w14:textId="51EBE3C9" w:rsidR="00C240F8" w:rsidRPr="00435338" w:rsidRDefault="005A461F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543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69044B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D65EE1" w14:textId="1A707189" w:rsidR="00C240F8" w:rsidRDefault="007C3F7F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  <w:r w:rsidR="005A46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C240F8" w:rsidRPr="007A7237" w14:paraId="53589292" w14:textId="77777777" w:rsidTr="00715553">
        <w:tc>
          <w:tcPr>
            <w:tcW w:w="3070" w:type="dxa"/>
          </w:tcPr>
          <w:p w14:paraId="4418FF28" w14:textId="77777777" w:rsidR="00C240F8" w:rsidRPr="00EB4A4B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4A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30" w:type="dxa"/>
            <w:vAlign w:val="bottom"/>
          </w:tcPr>
          <w:p w14:paraId="0E01878D" w14:textId="77777777" w:rsidR="00C240F8" w:rsidRPr="00435338" w:rsidRDefault="00C240F8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9D821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A554C3" w14:textId="77777777" w:rsidR="00C240F8" w:rsidRDefault="00C240F8" w:rsidP="00672D88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B1908A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02AD7D" w14:textId="77777777" w:rsidR="00C240F8" w:rsidRPr="003833DF" w:rsidRDefault="00C240F8" w:rsidP="00672D88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C66675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556C60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B5880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EECDC3" w14:textId="77777777" w:rsidR="00C240F8" w:rsidRDefault="00C240F8" w:rsidP="00672D88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240F8" w:rsidRPr="007A7237" w14:paraId="678C066D" w14:textId="77777777" w:rsidTr="00715553">
        <w:tc>
          <w:tcPr>
            <w:tcW w:w="3070" w:type="dxa"/>
          </w:tcPr>
          <w:p w14:paraId="07FBD7FD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ไทย ปิโตรเคมีกัล อุตสาหกรรม จำกัด</w:t>
            </w:r>
          </w:p>
        </w:tc>
        <w:tc>
          <w:tcPr>
            <w:tcW w:w="1430" w:type="dxa"/>
            <w:vAlign w:val="bottom"/>
          </w:tcPr>
          <w:p w14:paraId="6399BC6E" w14:textId="388D782D" w:rsidR="00C240F8" w:rsidRPr="00435338" w:rsidRDefault="007C3F7F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461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1BDEB8A8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5EBFB3" w14:textId="77777777" w:rsidR="00C240F8" w:rsidRDefault="00C240F8" w:rsidP="00672D88">
            <w:pPr>
              <w:tabs>
                <w:tab w:val="decimal" w:pos="771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FED187C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5D11A73" w14:textId="79F0E6EF" w:rsidR="00C240F8" w:rsidRPr="003833DF" w:rsidRDefault="007C3F7F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  <w:r w:rsidR="005A46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31F0799B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760240" w14:textId="6CA5A295" w:rsidR="00C240F8" w:rsidRPr="00435338" w:rsidRDefault="005A461F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7415460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4EBBEC" w14:textId="713C86E5" w:rsidR="00C240F8" w:rsidRDefault="005A461F" w:rsidP="008720E1">
            <w:pPr>
              <w:tabs>
                <w:tab w:val="decimal" w:pos="771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240F8" w:rsidRPr="007A7237" w14:paraId="48BF5529" w14:textId="77777777" w:rsidTr="00715553">
        <w:tc>
          <w:tcPr>
            <w:tcW w:w="3070" w:type="dxa"/>
          </w:tcPr>
          <w:p w14:paraId="01DF7E90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430" w:type="dxa"/>
            <w:vAlign w:val="bottom"/>
          </w:tcPr>
          <w:p w14:paraId="7606F895" w14:textId="39006389" w:rsidR="00C240F8" w:rsidRPr="00435338" w:rsidRDefault="007C3F7F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461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047B54A9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6B8A6D" w14:textId="77777777" w:rsidR="00C240F8" w:rsidRDefault="00C240F8" w:rsidP="00672D88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AAA1F75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85BD9F" w14:textId="37AEBAF8" w:rsidR="00C240F8" w:rsidRPr="003833DF" w:rsidRDefault="007C3F7F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 w:rsidR="005A46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64C848BD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9B5B8A" w14:textId="64D45491" w:rsidR="00C240F8" w:rsidRPr="00435338" w:rsidRDefault="005A461F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D13B804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87471A" w14:textId="3A0FF20F" w:rsidR="00C240F8" w:rsidRDefault="005A461F" w:rsidP="008720E1">
            <w:pPr>
              <w:tabs>
                <w:tab w:val="decimal" w:pos="771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240F8" w:rsidRPr="007A7237" w14:paraId="154D77DE" w14:textId="77777777" w:rsidTr="00715553">
        <w:tc>
          <w:tcPr>
            <w:tcW w:w="3070" w:type="dxa"/>
          </w:tcPr>
          <w:p w14:paraId="6F32DFE1" w14:textId="77777777" w:rsidR="00C240F8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2443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พรชัยวิสาหกิจ จำกัด</w:t>
            </w:r>
          </w:p>
        </w:tc>
        <w:tc>
          <w:tcPr>
            <w:tcW w:w="1430" w:type="dxa"/>
            <w:vAlign w:val="bottom"/>
          </w:tcPr>
          <w:p w14:paraId="0DC3C0B7" w14:textId="4FEFE2C9" w:rsidR="00C240F8" w:rsidRPr="00435338" w:rsidRDefault="007C3F7F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461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29C4D744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831AAD" w14:textId="77777777" w:rsidR="00C240F8" w:rsidRDefault="00C240F8" w:rsidP="00672D88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3A349EB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57ABF1" w14:textId="6115410D" w:rsidR="00C240F8" w:rsidRPr="003833DF" w:rsidRDefault="007C3F7F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  <w:r w:rsidR="005A46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606C01C8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8D4F91" w14:textId="0C0464A7" w:rsidR="00C240F8" w:rsidRPr="00435338" w:rsidRDefault="005A461F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A323576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39A3CB" w14:textId="10C5EE76" w:rsidR="00C240F8" w:rsidRDefault="005A461F" w:rsidP="008720E1">
            <w:pPr>
              <w:tabs>
                <w:tab w:val="decimal" w:pos="771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240F8" w:rsidRPr="007A7237" w14:paraId="3738AC1C" w14:textId="77777777" w:rsidTr="00715553">
        <w:tc>
          <w:tcPr>
            <w:tcW w:w="3070" w:type="dxa"/>
          </w:tcPr>
          <w:p w14:paraId="57FC404F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30" w:type="dxa"/>
          </w:tcPr>
          <w:p w14:paraId="033C0D8A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E01DC2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E25EE9" w14:textId="77777777" w:rsidR="00C240F8" w:rsidRDefault="00C240F8" w:rsidP="00672D88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06013C4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E3419C" w14:textId="4CB5EB06" w:rsidR="00C240F8" w:rsidRPr="006F5372" w:rsidRDefault="007C3F7F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5A46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1958DDCF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420367" w14:textId="573FDBBB" w:rsidR="00C240F8" w:rsidRDefault="005A461F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C89388B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74B1A32" w14:textId="1459E383" w:rsidR="00C240F8" w:rsidRPr="007A7237" w:rsidRDefault="005A461F" w:rsidP="008720E1">
            <w:pPr>
              <w:tabs>
                <w:tab w:val="decimal" w:pos="771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240F8" w14:paraId="0D7A37D5" w14:textId="77777777" w:rsidTr="00715553">
        <w:tc>
          <w:tcPr>
            <w:tcW w:w="3070" w:type="dxa"/>
          </w:tcPr>
          <w:p w14:paraId="142F6DA4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430" w:type="dxa"/>
          </w:tcPr>
          <w:p w14:paraId="7A8DDA48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FBF4B8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2E7F45D" w14:textId="2FD38331" w:rsidR="00C240F8" w:rsidRDefault="007C3F7F" w:rsidP="00672D88">
            <w:pPr>
              <w:tabs>
                <w:tab w:val="clear" w:pos="680"/>
                <w:tab w:val="left" w:pos="495"/>
              </w:tabs>
              <w:spacing w:line="360" w:lineRule="exact"/>
              <w:ind w:left="-129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240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</w:p>
        </w:tc>
        <w:tc>
          <w:tcPr>
            <w:tcW w:w="270" w:type="dxa"/>
          </w:tcPr>
          <w:p w14:paraId="67964C21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F37E9C" w14:textId="4FF4281C" w:rsidR="00C240F8" w:rsidRDefault="007C3F7F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5A46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867</w:t>
            </w:r>
          </w:p>
        </w:tc>
        <w:tc>
          <w:tcPr>
            <w:tcW w:w="270" w:type="dxa"/>
          </w:tcPr>
          <w:p w14:paraId="174CDA60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625516" w14:textId="6ACC934D" w:rsidR="00C240F8" w:rsidRDefault="005A461F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C3F7F">
              <w:rPr>
                <w:rFonts w:asciiTheme="majorBidi" w:hAnsiTheme="majorBidi" w:cstheme="majorBidi"/>
                <w:sz w:val="28"/>
                <w:szCs w:val="28"/>
              </w:rPr>
              <w:t>606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9672062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4521EF3" w14:textId="59881157" w:rsidR="00C240F8" w:rsidRDefault="007C3F7F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A46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</w:p>
        </w:tc>
      </w:tr>
      <w:tr w:rsidR="00C240F8" w:rsidRPr="00C6536F" w14:paraId="195683C2" w14:textId="77777777" w:rsidTr="00715553">
        <w:tc>
          <w:tcPr>
            <w:tcW w:w="3070" w:type="dxa"/>
          </w:tcPr>
          <w:p w14:paraId="24BC9B0E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30" w:type="dxa"/>
          </w:tcPr>
          <w:p w14:paraId="72953629" w14:textId="77777777" w:rsidR="00C240F8" w:rsidRPr="007620FD" w:rsidRDefault="00C240F8" w:rsidP="00672D8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4BA712" w14:textId="77777777" w:rsidR="00C240F8" w:rsidRPr="007620FD" w:rsidRDefault="00C240F8" w:rsidP="00672D8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55833" w14:textId="5F79508E" w:rsidR="00C240F8" w:rsidRPr="007620FD" w:rsidRDefault="007C3F7F" w:rsidP="00672D88">
            <w:pPr>
              <w:tabs>
                <w:tab w:val="clear" w:pos="680"/>
                <w:tab w:val="left" w:pos="495"/>
              </w:tabs>
              <w:spacing w:line="360" w:lineRule="exact"/>
              <w:ind w:left="-129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240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619</w:t>
            </w:r>
            <w:r w:rsidR="00C240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486</w:t>
            </w:r>
          </w:p>
        </w:tc>
        <w:tc>
          <w:tcPr>
            <w:tcW w:w="270" w:type="dxa"/>
          </w:tcPr>
          <w:p w14:paraId="1B255D45" w14:textId="77777777" w:rsidR="00C240F8" w:rsidRPr="007620FD" w:rsidRDefault="00C240F8" w:rsidP="00672D8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7D126" w14:textId="3B742D42" w:rsidR="00C240F8" w:rsidRPr="003833DF" w:rsidRDefault="007C3F7F" w:rsidP="0080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5A46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051</w:t>
            </w:r>
            <w:r w:rsidR="005A46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276</w:t>
            </w:r>
          </w:p>
        </w:tc>
        <w:tc>
          <w:tcPr>
            <w:tcW w:w="270" w:type="dxa"/>
          </w:tcPr>
          <w:p w14:paraId="269F514F" w14:textId="77777777" w:rsidR="00C240F8" w:rsidRPr="007620FD" w:rsidRDefault="00C240F8" w:rsidP="00672D8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F0782" w14:textId="6FEF42FE" w:rsidR="00C240F8" w:rsidRPr="007620FD" w:rsidRDefault="005A461F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C3F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C3F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C3F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ACFEED3" w14:textId="77777777" w:rsidR="00C240F8" w:rsidRPr="007620FD" w:rsidRDefault="00C240F8" w:rsidP="00672D8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A0460" w14:textId="204CC36F" w:rsidR="00C240F8" w:rsidRPr="00C6536F" w:rsidRDefault="007C3F7F" w:rsidP="0071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402</w:t>
            </w:r>
            <w:r w:rsidR="005A46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747</w:t>
            </w:r>
          </w:p>
        </w:tc>
      </w:tr>
    </w:tbl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B13986" w:rsidRPr="007A168E" w14:paraId="7DCF7F6D" w14:textId="77777777" w:rsidTr="0051720C">
        <w:trPr>
          <w:tblHeader/>
        </w:trPr>
        <w:tc>
          <w:tcPr>
            <w:tcW w:w="4140" w:type="dxa"/>
          </w:tcPr>
          <w:p w14:paraId="6E5A59F1" w14:textId="77777777" w:rsidR="00B13986" w:rsidRPr="007A168E" w:rsidRDefault="00B13986" w:rsidP="00B13986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B3956BC" w14:textId="3E133CC4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C1183B" w14:textId="77777777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7CB502B" w14:textId="030F04D2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4615" w:rsidRPr="007A168E" w14:paraId="035E08D5" w14:textId="77777777" w:rsidTr="0051720C">
        <w:trPr>
          <w:tblHeader/>
        </w:trPr>
        <w:tc>
          <w:tcPr>
            <w:tcW w:w="4140" w:type="dxa"/>
          </w:tcPr>
          <w:p w14:paraId="19D025DA" w14:textId="77777777" w:rsidR="00EA4615" w:rsidRPr="007A168E" w:rsidRDefault="00EA4615" w:rsidP="00EA4615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48E9D2" w14:textId="5574C79D" w:rsidR="00EA4615" w:rsidRPr="007A168E" w:rsidRDefault="007C3F7F" w:rsidP="0051720C">
            <w:pPr>
              <w:pStyle w:val="Bo-Blankline"/>
              <w:spacing w:line="380" w:lineRule="exact"/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96B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96B7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453EFE06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3F2C4" w14:textId="2A7F112A" w:rsidR="00EA4615" w:rsidRPr="007A168E" w:rsidRDefault="007C3F7F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A4615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A4615"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8A500B9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9A9E6" w14:textId="2148039F" w:rsidR="00EA4615" w:rsidRPr="007A168E" w:rsidRDefault="007C3F7F" w:rsidP="0051720C">
            <w:pPr>
              <w:pStyle w:val="Bo-Blankline"/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96B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96B7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6C97BD96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105F3" w14:textId="71845E03" w:rsidR="00EA4615" w:rsidRPr="007A168E" w:rsidRDefault="007C3F7F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A4615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A4615"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A4615" w:rsidRPr="007A168E" w14:paraId="2A31D695" w14:textId="77777777" w:rsidTr="0051720C">
        <w:trPr>
          <w:tblHeader/>
        </w:trPr>
        <w:tc>
          <w:tcPr>
            <w:tcW w:w="4140" w:type="dxa"/>
          </w:tcPr>
          <w:p w14:paraId="498586C8" w14:textId="77777777" w:rsidR="00EA4615" w:rsidRPr="007A168E" w:rsidRDefault="00EA4615" w:rsidP="00EA4615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90715D" w14:textId="54282CEF" w:rsidR="00EA4615" w:rsidRPr="007A168E" w:rsidRDefault="007C3F7F" w:rsidP="00EA4615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A59B3EF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58A5AC" w14:textId="59D20AE9" w:rsidR="00EA4615" w:rsidRPr="007A168E" w:rsidRDefault="007C3F7F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9D8AD20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765EFE" w14:textId="456FB56C" w:rsidR="00EA4615" w:rsidRPr="007A168E" w:rsidRDefault="007C3F7F" w:rsidP="00EA4615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0272337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EF961" w14:textId="2466C079" w:rsidR="00EA4615" w:rsidRPr="007A168E" w:rsidRDefault="007C3F7F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A4615" w:rsidRPr="007A168E" w14:paraId="607BCFEF" w14:textId="77777777" w:rsidTr="0051720C">
        <w:trPr>
          <w:tblHeader/>
        </w:trPr>
        <w:tc>
          <w:tcPr>
            <w:tcW w:w="4140" w:type="dxa"/>
          </w:tcPr>
          <w:p w14:paraId="5501CB86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0E9B2C4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615" w:rsidRPr="007A168E" w14:paraId="5F065F1C" w14:textId="77777777" w:rsidTr="0051720C">
        <w:trPr>
          <w:tblHeader/>
        </w:trPr>
        <w:tc>
          <w:tcPr>
            <w:tcW w:w="4140" w:type="dxa"/>
          </w:tcPr>
          <w:p w14:paraId="08E4EFA6" w14:textId="77777777" w:rsidR="00EA4615" w:rsidRPr="007A168E" w:rsidRDefault="00EA4615" w:rsidP="00EA4615">
            <w:pPr>
              <w:spacing w:line="380" w:lineRule="exact"/>
              <w:ind w:right="-21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130" w:type="dxa"/>
            <w:gridSpan w:val="7"/>
          </w:tcPr>
          <w:p w14:paraId="51CA7564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A4615" w:rsidRPr="007A168E" w14:paraId="5F70BCEE" w14:textId="77777777" w:rsidTr="0051720C">
        <w:trPr>
          <w:tblHeader/>
        </w:trPr>
        <w:tc>
          <w:tcPr>
            <w:tcW w:w="4140" w:type="dxa"/>
          </w:tcPr>
          <w:p w14:paraId="127B9096" w14:textId="77777777" w:rsidR="00EA4615" w:rsidRPr="007A168E" w:rsidRDefault="00EA4615" w:rsidP="00EA4615">
            <w:pPr>
              <w:spacing w:line="380" w:lineRule="exac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130" w:type="dxa"/>
            <w:gridSpan w:val="7"/>
          </w:tcPr>
          <w:p w14:paraId="2966950C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A4615" w:rsidRPr="007A168E" w14:paraId="30E8AFBA" w14:textId="77777777" w:rsidTr="0051720C">
        <w:tc>
          <w:tcPr>
            <w:tcW w:w="4140" w:type="dxa"/>
          </w:tcPr>
          <w:p w14:paraId="030CF2EC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2CFEFE6" w14:textId="77777777" w:rsidR="00EA4615" w:rsidRPr="007A168E" w:rsidRDefault="00EA4615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330BD2" w14:textId="77777777" w:rsidR="00EA4615" w:rsidRPr="007A168E" w:rsidRDefault="00EA4615" w:rsidP="00EA4615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5949C9" w14:textId="77777777" w:rsidR="00EA4615" w:rsidRPr="007A168E" w:rsidRDefault="00EA4615" w:rsidP="00EA4615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707D56" w14:textId="77777777" w:rsidR="00EA4615" w:rsidRPr="007A168E" w:rsidRDefault="00EA4615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851380" w14:textId="77777777" w:rsidR="00EA4615" w:rsidRPr="007A168E" w:rsidRDefault="00EA4615" w:rsidP="00EA4615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49E561" w14:textId="77777777" w:rsidR="00EA4615" w:rsidRPr="007A168E" w:rsidRDefault="00EA4615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F15F7A" w14:textId="77777777" w:rsidR="00EA4615" w:rsidRPr="007A168E" w:rsidRDefault="00EA4615" w:rsidP="0051720C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7ACA" w:rsidRPr="007A168E" w14:paraId="0A59F0BB" w14:textId="77777777" w:rsidTr="0051720C">
        <w:tc>
          <w:tcPr>
            <w:tcW w:w="4140" w:type="dxa"/>
          </w:tcPr>
          <w:p w14:paraId="69AA3554" w14:textId="77777777" w:rsidR="00C67ACA" w:rsidRPr="007A168E" w:rsidRDefault="00C67ACA" w:rsidP="00C67AC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41CCD1A6" w14:textId="53AE5B2F" w:rsidR="00C67ACA" w:rsidRPr="007A168E" w:rsidRDefault="00C67ACA" w:rsidP="00C67ACA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93A9FD" w14:textId="77777777" w:rsidR="00C67ACA" w:rsidRPr="007A168E" w:rsidRDefault="00C67ACA" w:rsidP="00C67ACA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0ED4332" w14:textId="57D41561" w:rsidR="00C67ACA" w:rsidRPr="007A168E" w:rsidRDefault="00C67ACA" w:rsidP="0051720C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937D1C6" w14:textId="77777777" w:rsidR="00C67ACA" w:rsidRPr="007A168E" w:rsidRDefault="00C67ACA" w:rsidP="00C67ACA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74F07" w14:textId="57E1EC43" w:rsidR="00C67ACA" w:rsidRPr="007A168E" w:rsidRDefault="007C3F7F" w:rsidP="0051720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F4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270" w:type="dxa"/>
          </w:tcPr>
          <w:p w14:paraId="251F9EEE" w14:textId="77777777" w:rsidR="00C67ACA" w:rsidRPr="007A168E" w:rsidRDefault="00C67ACA" w:rsidP="00C67ACA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20CCB4" w14:textId="2BA3F5C2" w:rsidR="00C67ACA" w:rsidRPr="00FA4477" w:rsidRDefault="00C67ACA" w:rsidP="00C67ACA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4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67ACA" w:rsidRPr="007A168E" w14:paraId="7914A366" w14:textId="77777777" w:rsidTr="0051720C">
        <w:tc>
          <w:tcPr>
            <w:tcW w:w="4140" w:type="dxa"/>
          </w:tcPr>
          <w:p w14:paraId="37C716B1" w14:textId="77777777" w:rsidR="00C67ACA" w:rsidRPr="007A168E" w:rsidRDefault="00C67ACA" w:rsidP="00C67AC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080" w:type="dxa"/>
          </w:tcPr>
          <w:p w14:paraId="6BBE4EC7" w14:textId="62ECF3E9" w:rsidR="00C67ACA" w:rsidRPr="007A168E" w:rsidRDefault="00C67ACA" w:rsidP="00C67ACA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2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E11742" w14:textId="77777777" w:rsidR="00C67ACA" w:rsidRPr="007A168E" w:rsidRDefault="00C67ACA" w:rsidP="00C67ACA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463FA2" w14:textId="71ECCA32" w:rsidR="00C67ACA" w:rsidRPr="0051720C" w:rsidRDefault="00C67ACA" w:rsidP="0051720C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2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03D8AE" w14:textId="77777777" w:rsidR="00C67ACA" w:rsidRPr="007A168E" w:rsidRDefault="00C67ACA" w:rsidP="00C67ACA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9C7936" w14:textId="3C0B0625" w:rsidR="00C67ACA" w:rsidRPr="007A168E" w:rsidRDefault="007C3F7F" w:rsidP="0051720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</w:tcPr>
          <w:p w14:paraId="01E2B29C" w14:textId="77777777" w:rsidR="00C67ACA" w:rsidRPr="007A168E" w:rsidRDefault="00C67ACA" w:rsidP="00C67ACA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EAC1AB" w14:textId="4A510335" w:rsidR="00C67ACA" w:rsidRPr="00FA4477" w:rsidRDefault="007C3F7F" w:rsidP="0051720C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</w:p>
        </w:tc>
      </w:tr>
      <w:tr w:rsidR="00C67ACA" w:rsidRPr="007A168E" w14:paraId="1A9742AE" w14:textId="77777777" w:rsidTr="0051720C">
        <w:tc>
          <w:tcPr>
            <w:tcW w:w="4140" w:type="dxa"/>
          </w:tcPr>
          <w:p w14:paraId="250417DB" w14:textId="74041B35" w:rsidR="00C67ACA" w:rsidRPr="007A168E" w:rsidRDefault="00C67ACA" w:rsidP="00C67AC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BF8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2913FD1C" w14:textId="375629AE" w:rsidR="00C67ACA" w:rsidRDefault="00C67ACA" w:rsidP="00C67ACA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E1D8C2" w14:textId="77777777" w:rsidR="00C67ACA" w:rsidRPr="007A168E" w:rsidRDefault="00C67ACA" w:rsidP="00C67ACA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459685" w14:textId="0348E70A" w:rsidR="00C67ACA" w:rsidRPr="00A723A0" w:rsidRDefault="00C67ACA" w:rsidP="0051720C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AC3286" w14:textId="77777777" w:rsidR="00C67ACA" w:rsidRPr="007A168E" w:rsidRDefault="00C67ACA" w:rsidP="00C67ACA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1B2017" w14:textId="6D642821" w:rsidR="00C67ACA" w:rsidRDefault="007C3F7F" w:rsidP="0051720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F4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  <w:tc>
          <w:tcPr>
            <w:tcW w:w="270" w:type="dxa"/>
          </w:tcPr>
          <w:p w14:paraId="35AACAED" w14:textId="77777777" w:rsidR="00C67ACA" w:rsidRPr="007A168E" w:rsidRDefault="00C67ACA" w:rsidP="00C67ACA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37C541" w14:textId="1D77FC6D" w:rsidR="00C67ACA" w:rsidRPr="00FA4477" w:rsidRDefault="00C67ACA" w:rsidP="00C67ACA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67ACA" w:rsidRPr="007A168E" w14:paraId="521C5517" w14:textId="77777777" w:rsidTr="0051720C">
        <w:tc>
          <w:tcPr>
            <w:tcW w:w="4140" w:type="dxa"/>
          </w:tcPr>
          <w:p w14:paraId="11AF8A82" w14:textId="77777777" w:rsidR="00C67ACA" w:rsidRPr="007A168E" w:rsidRDefault="00C67ACA" w:rsidP="00C67AC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6614AF0" w14:textId="77777777" w:rsidR="00C67ACA" w:rsidRPr="007A168E" w:rsidRDefault="00C67ACA" w:rsidP="00C67ACA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848506" w14:textId="77777777" w:rsidR="00C67ACA" w:rsidRPr="007A168E" w:rsidRDefault="00C67ACA" w:rsidP="00C67ACA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FEFF49F" w14:textId="77777777" w:rsidR="00C67ACA" w:rsidRPr="007A168E" w:rsidRDefault="00C67ACA" w:rsidP="00964EF4">
            <w:pPr>
              <w:tabs>
                <w:tab w:val="decimal" w:pos="88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884F81" w14:textId="77777777" w:rsidR="00C67ACA" w:rsidRPr="007A168E" w:rsidRDefault="00C67ACA" w:rsidP="00C67ACA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ED63D" w14:textId="77777777" w:rsidR="00C67ACA" w:rsidRPr="007A168E" w:rsidRDefault="00C67ACA" w:rsidP="00C67ACA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4DBBD9" w14:textId="77777777" w:rsidR="00C67ACA" w:rsidRPr="007A168E" w:rsidRDefault="00C67ACA" w:rsidP="00C67ACA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2C5DEE" w14:textId="77777777" w:rsidR="00C67ACA" w:rsidRPr="007A168E" w:rsidRDefault="00C67ACA" w:rsidP="00C67ACA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615" w:rsidRPr="007A168E" w14:paraId="162FDCB8" w14:textId="77777777" w:rsidTr="0051720C">
        <w:tc>
          <w:tcPr>
            <w:tcW w:w="4140" w:type="dxa"/>
          </w:tcPr>
          <w:p w14:paraId="23F94732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2D2D1BF6" w14:textId="3F87BF73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1F4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</w:p>
        </w:tc>
        <w:tc>
          <w:tcPr>
            <w:tcW w:w="270" w:type="dxa"/>
          </w:tcPr>
          <w:p w14:paraId="36967B31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600E3F0" w14:textId="3CBFADF1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A46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013</w:t>
            </w:r>
          </w:p>
        </w:tc>
        <w:tc>
          <w:tcPr>
            <w:tcW w:w="270" w:type="dxa"/>
          </w:tcPr>
          <w:p w14:paraId="2B353F90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434D4" w14:textId="71EAF92F" w:rsidR="00EA4615" w:rsidRPr="007A168E" w:rsidRDefault="007C3F7F" w:rsidP="0051720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F4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70" w:type="dxa"/>
          </w:tcPr>
          <w:p w14:paraId="4BFB87B9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B92B4D4" w14:textId="443283B1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A46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</w:p>
        </w:tc>
      </w:tr>
      <w:tr w:rsidR="00EA4615" w:rsidRPr="007A168E" w14:paraId="3FE533A0" w14:textId="77777777" w:rsidTr="0051720C">
        <w:tc>
          <w:tcPr>
            <w:tcW w:w="4140" w:type="dxa"/>
          </w:tcPr>
          <w:p w14:paraId="45333F0F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A06EF79" w14:textId="77777777" w:rsidR="00EA4615" w:rsidRPr="007A168E" w:rsidRDefault="00EA4615" w:rsidP="0051720C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1DEAAB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1C089AC" w14:textId="77777777" w:rsidR="00EA4615" w:rsidRPr="007A168E" w:rsidRDefault="00EA4615" w:rsidP="0051720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6E665F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A3104" w14:textId="77777777" w:rsidR="00EA4615" w:rsidRPr="007A168E" w:rsidRDefault="00EA4615" w:rsidP="0051720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172C83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13710F" w14:textId="77777777" w:rsidR="00EA4615" w:rsidRPr="007A168E" w:rsidRDefault="00EA4615" w:rsidP="00964EF4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615" w:rsidRPr="007A168E" w14:paraId="3F2FC353" w14:textId="77777777" w:rsidTr="0051720C">
        <w:tc>
          <w:tcPr>
            <w:tcW w:w="4140" w:type="dxa"/>
          </w:tcPr>
          <w:p w14:paraId="56FA5F9C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5E32BF62" w14:textId="6647777F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1F4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</w:p>
        </w:tc>
        <w:tc>
          <w:tcPr>
            <w:tcW w:w="270" w:type="dxa"/>
          </w:tcPr>
          <w:p w14:paraId="5BE4F907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A3266FE" w14:textId="6C59327C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EA46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487</w:t>
            </w:r>
          </w:p>
        </w:tc>
        <w:tc>
          <w:tcPr>
            <w:tcW w:w="270" w:type="dxa"/>
          </w:tcPr>
          <w:p w14:paraId="7AA61C3A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95C3F2" w14:textId="0504CB61" w:rsidR="00EA4615" w:rsidRPr="007A168E" w:rsidRDefault="007C3F7F" w:rsidP="0051720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1F4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  <w:tc>
          <w:tcPr>
            <w:tcW w:w="270" w:type="dxa"/>
          </w:tcPr>
          <w:p w14:paraId="798B03E3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2107A9" w14:textId="6DBFD6D9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A46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</w:t>
            </w:r>
          </w:p>
        </w:tc>
      </w:tr>
      <w:tr w:rsidR="00EA4615" w:rsidRPr="007A168E" w14:paraId="1315F7B5" w14:textId="77777777" w:rsidTr="0051720C">
        <w:tc>
          <w:tcPr>
            <w:tcW w:w="4140" w:type="dxa"/>
          </w:tcPr>
          <w:p w14:paraId="26651455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  <w:vAlign w:val="bottom"/>
          </w:tcPr>
          <w:p w14:paraId="0EC9B7CE" w14:textId="5DE23FF7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F4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</w:p>
        </w:tc>
        <w:tc>
          <w:tcPr>
            <w:tcW w:w="270" w:type="dxa"/>
          </w:tcPr>
          <w:p w14:paraId="6B9D12C7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E65E4C" w14:textId="33349F1E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70" w:type="dxa"/>
          </w:tcPr>
          <w:p w14:paraId="37BC42C8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BCD6" w14:textId="325C62A0" w:rsidR="00EA4615" w:rsidRPr="007A168E" w:rsidRDefault="007C3F7F" w:rsidP="0051720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F4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  <w:tc>
          <w:tcPr>
            <w:tcW w:w="270" w:type="dxa"/>
          </w:tcPr>
          <w:p w14:paraId="500B30D6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5D6C70" w14:textId="4ACA7A4F" w:rsidR="00EA4615" w:rsidRPr="007A168E" w:rsidRDefault="00EA4615" w:rsidP="00051D1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4615" w:rsidRPr="007A168E" w14:paraId="170E24BD" w14:textId="77777777" w:rsidTr="0051720C">
        <w:tc>
          <w:tcPr>
            <w:tcW w:w="4140" w:type="dxa"/>
          </w:tcPr>
          <w:p w14:paraId="4CCC8743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5D6DEB22" w14:textId="60D2D4CE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5CE2505D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131F7E4" w14:textId="478BBF28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24FFEC8D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2A77B" w14:textId="52A984E3" w:rsidR="00EA4615" w:rsidRPr="007A168E" w:rsidRDefault="007C3F7F" w:rsidP="0051720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117FCD63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F70F2D" w14:textId="198B3CFC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</w:tr>
      <w:tr w:rsidR="00EA4615" w:rsidRPr="007A168E" w14:paraId="61DBEC22" w14:textId="77777777" w:rsidTr="0051720C">
        <w:tc>
          <w:tcPr>
            <w:tcW w:w="4140" w:type="dxa"/>
          </w:tcPr>
          <w:p w14:paraId="14A43603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vAlign w:val="bottom"/>
          </w:tcPr>
          <w:p w14:paraId="7AB8D246" w14:textId="749B6B85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F4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027</w:t>
            </w:r>
          </w:p>
        </w:tc>
        <w:tc>
          <w:tcPr>
            <w:tcW w:w="270" w:type="dxa"/>
          </w:tcPr>
          <w:p w14:paraId="1F67C8AF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B8AA1C9" w14:textId="26E0686C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A46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</w:t>
            </w:r>
          </w:p>
        </w:tc>
        <w:tc>
          <w:tcPr>
            <w:tcW w:w="270" w:type="dxa"/>
          </w:tcPr>
          <w:p w14:paraId="406D8F69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37E7E" w14:textId="318D7B18" w:rsidR="00EA4615" w:rsidRPr="007A168E" w:rsidRDefault="007C3F7F" w:rsidP="0051720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270" w:type="dxa"/>
          </w:tcPr>
          <w:p w14:paraId="5AB88F53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5F3E0A" w14:textId="7EAAA21F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</w:t>
            </w:r>
          </w:p>
        </w:tc>
      </w:tr>
      <w:tr w:rsidR="00EA4615" w:rsidRPr="007A168E" w14:paraId="5537471A" w14:textId="77777777" w:rsidTr="0051720C">
        <w:tc>
          <w:tcPr>
            <w:tcW w:w="4140" w:type="dxa"/>
          </w:tcPr>
          <w:p w14:paraId="4CFEC0C6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vAlign w:val="bottom"/>
          </w:tcPr>
          <w:p w14:paraId="64363F66" w14:textId="3CB799C5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F4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  <w:tc>
          <w:tcPr>
            <w:tcW w:w="270" w:type="dxa"/>
          </w:tcPr>
          <w:p w14:paraId="102B133C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8D9CD7" w14:textId="0860EA94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A46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</w:t>
            </w:r>
          </w:p>
        </w:tc>
        <w:tc>
          <w:tcPr>
            <w:tcW w:w="270" w:type="dxa"/>
          </w:tcPr>
          <w:p w14:paraId="56C6DF36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E052B" w14:textId="50DC1BCD" w:rsidR="00EA4615" w:rsidRPr="007A168E" w:rsidRDefault="001F429D" w:rsidP="001B503B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5C90156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451B5A" w14:textId="4B44E702" w:rsidR="00EA4615" w:rsidRPr="007A168E" w:rsidRDefault="00EA4615" w:rsidP="00051D1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5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4615" w:rsidRPr="007A168E" w14:paraId="25FABB5B" w14:textId="77777777" w:rsidTr="0051720C">
        <w:tc>
          <w:tcPr>
            <w:tcW w:w="4140" w:type="dxa"/>
          </w:tcPr>
          <w:p w14:paraId="44AF9094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4A5955" w14:textId="5B67C0AA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F4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</w:p>
        </w:tc>
        <w:tc>
          <w:tcPr>
            <w:tcW w:w="270" w:type="dxa"/>
          </w:tcPr>
          <w:p w14:paraId="2551C402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D9480F" w14:textId="345585C3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46AE3E4B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88ABB" w14:textId="27237B3D" w:rsidR="00EA4615" w:rsidRPr="007A168E" w:rsidRDefault="001F429D" w:rsidP="001B503B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0EE659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A7C9F0" w14:textId="5ECAF88B" w:rsidR="00EA4615" w:rsidRPr="007A168E" w:rsidRDefault="00EA4615" w:rsidP="00051D1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5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4615" w:rsidRPr="007A168E" w14:paraId="1191A4DA" w14:textId="77777777" w:rsidTr="0051720C">
        <w:tc>
          <w:tcPr>
            <w:tcW w:w="4140" w:type="dxa"/>
            <w:vAlign w:val="bottom"/>
          </w:tcPr>
          <w:p w14:paraId="1EF24A42" w14:textId="77777777" w:rsidR="00EA4615" w:rsidRPr="007A168E" w:rsidRDefault="00EA4615" w:rsidP="00EA4615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17824B" w14:textId="161397AB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</w:t>
            </w:r>
            <w:r w:rsidR="001F4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677</w:t>
            </w:r>
          </w:p>
        </w:tc>
        <w:tc>
          <w:tcPr>
            <w:tcW w:w="270" w:type="dxa"/>
          </w:tcPr>
          <w:p w14:paraId="30EE598E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EE5C0D" w14:textId="481B8949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="00EA46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237</w:t>
            </w:r>
          </w:p>
        </w:tc>
        <w:tc>
          <w:tcPr>
            <w:tcW w:w="270" w:type="dxa"/>
          </w:tcPr>
          <w:p w14:paraId="4D4E32CB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FF67F1" w14:textId="2E910B62" w:rsidR="00EA4615" w:rsidRPr="007A168E" w:rsidRDefault="007C3F7F" w:rsidP="0051720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  <w:r w:rsidR="001F4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231</w:t>
            </w:r>
          </w:p>
        </w:tc>
        <w:tc>
          <w:tcPr>
            <w:tcW w:w="270" w:type="dxa"/>
          </w:tcPr>
          <w:p w14:paraId="20436C5C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A0B6CC" w14:textId="23115303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EA46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598</w:t>
            </w:r>
          </w:p>
        </w:tc>
      </w:tr>
    </w:tbl>
    <w:p w14:paraId="24D5E81F" w14:textId="69369F9D" w:rsidR="00160F81" w:rsidRPr="00855F83" w:rsidRDefault="00160F81" w:rsidP="00855F83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EA4615" w:rsidRPr="007A168E" w14:paraId="6175AF24" w14:textId="77777777" w:rsidTr="0051720C">
        <w:trPr>
          <w:trHeight w:val="335"/>
        </w:trPr>
        <w:tc>
          <w:tcPr>
            <w:tcW w:w="4140" w:type="dxa"/>
          </w:tcPr>
          <w:p w14:paraId="70EF171E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130" w:type="dxa"/>
            <w:gridSpan w:val="7"/>
          </w:tcPr>
          <w:p w14:paraId="1F56D6A8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A4615" w:rsidRPr="007A168E" w14:paraId="5172DBB8" w14:textId="77777777" w:rsidTr="0051720C">
        <w:tc>
          <w:tcPr>
            <w:tcW w:w="4140" w:type="dxa"/>
          </w:tcPr>
          <w:p w14:paraId="7ACCD62F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F41CEAC" w14:textId="77777777" w:rsidR="00EA4615" w:rsidRPr="007A168E" w:rsidRDefault="00EA4615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A2713B" w14:textId="77777777" w:rsidR="00EA4615" w:rsidRPr="007A168E" w:rsidRDefault="00EA4615" w:rsidP="00EA4615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4DEA89F" w14:textId="77777777" w:rsidR="00EA4615" w:rsidRPr="007A168E" w:rsidRDefault="00EA4615" w:rsidP="00EA4615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F79A79" w14:textId="77777777" w:rsidR="00EA4615" w:rsidRPr="007A168E" w:rsidRDefault="00EA4615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EE156E" w14:textId="77777777" w:rsidR="00EA4615" w:rsidRPr="007A168E" w:rsidRDefault="00EA4615" w:rsidP="00EA4615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B9185E" w14:textId="77777777" w:rsidR="00EA4615" w:rsidRPr="007A168E" w:rsidRDefault="00EA4615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8AE48" w14:textId="77777777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B5FA3" w:rsidRPr="007A168E" w14:paraId="74AD42E2" w14:textId="77777777" w:rsidTr="0051720C">
        <w:tc>
          <w:tcPr>
            <w:tcW w:w="4140" w:type="dxa"/>
          </w:tcPr>
          <w:p w14:paraId="6E6DC1F1" w14:textId="64E5F23A" w:rsidR="002B5FA3" w:rsidRPr="00B80B76" w:rsidRDefault="002B5FA3" w:rsidP="002B5FA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0B7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03B63B35" w14:textId="3311EFB2" w:rsidR="002B5FA3" w:rsidRPr="007A168E" w:rsidRDefault="002B5FA3" w:rsidP="002B5FA3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0A1AA1" w14:textId="77777777" w:rsidR="002B5FA3" w:rsidRPr="007A168E" w:rsidRDefault="002B5FA3" w:rsidP="002B5FA3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BAC32B4" w14:textId="618774C2" w:rsidR="002B5FA3" w:rsidRPr="007A168E" w:rsidRDefault="002B5FA3" w:rsidP="002B5FA3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2227A5" w14:textId="77777777" w:rsidR="002B5FA3" w:rsidRPr="007A168E" w:rsidRDefault="002B5FA3" w:rsidP="002B5FA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579485" w14:textId="22D600B2" w:rsidR="002B5FA3" w:rsidRPr="007A168E" w:rsidRDefault="007C3F7F" w:rsidP="0051720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F4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</w:tcPr>
          <w:p w14:paraId="47E99945" w14:textId="77777777" w:rsidR="002B5FA3" w:rsidRPr="007A168E" w:rsidRDefault="002B5FA3" w:rsidP="002B5FA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A9B5B8" w14:textId="63E8EFA4" w:rsidR="002B5FA3" w:rsidRPr="007A168E" w:rsidRDefault="002B5FA3" w:rsidP="002B5FA3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B5FA3" w:rsidRPr="007A168E" w14:paraId="56611578" w14:textId="77777777" w:rsidTr="0051720C">
        <w:tc>
          <w:tcPr>
            <w:tcW w:w="4140" w:type="dxa"/>
          </w:tcPr>
          <w:p w14:paraId="7BA68290" w14:textId="77777777" w:rsidR="002B5FA3" w:rsidRPr="007A168E" w:rsidRDefault="002B5FA3" w:rsidP="002B5FA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080" w:type="dxa"/>
          </w:tcPr>
          <w:p w14:paraId="3DEBDB1A" w14:textId="52254233" w:rsidR="002B5FA3" w:rsidRPr="007A168E" w:rsidRDefault="002B5FA3" w:rsidP="002B5FA3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4159FA" w14:textId="77777777" w:rsidR="002B5FA3" w:rsidRPr="007A168E" w:rsidRDefault="002B5FA3" w:rsidP="002B5FA3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2258405" w14:textId="551A70EA" w:rsidR="002B5FA3" w:rsidRPr="007A168E" w:rsidRDefault="002B5FA3" w:rsidP="002B5FA3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467022" w14:textId="77777777" w:rsidR="002B5FA3" w:rsidRPr="007A168E" w:rsidRDefault="002B5FA3" w:rsidP="002B5FA3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48AAA8" w14:textId="588CFD33" w:rsidR="002B5FA3" w:rsidRPr="007A168E" w:rsidRDefault="007C3F7F" w:rsidP="0051720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1F4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688</w:t>
            </w:r>
          </w:p>
        </w:tc>
        <w:tc>
          <w:tcPr>
            <w:tcW w:w="270" w:type="dxa"/>
          </w:tcPr>
          <w:p w14:paraId="47C7D4DC" w14:textId="77777777" w:rsidR="002B5FA3" w:rsidRPr="007A168E" w:rsidRDefault="002B5FA3" w:rsidP="002B5FA3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3DCFFE" w14:textId="78A014F0" w:rsidR="002B5FA3" w:rsidRPr="007A168E" w:rsidRDefault="007C3F7F" w:rsidP="0051720C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2B5F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</w:p>
        </w:tc>
      </w:tr>
      <w:tr w:rsidR="002B5FA3" w:rsidRPr="007A168E" w14:paraId="5059F9A6" w14:textId="77777777" w:rsidTr="0051720C">
        <w:tc>
          <w:tcPr>
            <w:tcW w:w="4140" w:type="dxa"/>
          </w:tcPr>
          <w:p w14:paraId="36E68E77" w14:textId="794549A1" w:rsidR="002B5FA3" w:rsidRPr="007A168E" w:rsidRDefault="002B5FA3" w:rsidP="002B5FA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4E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45F44179" w14:textId="7A6983C1" w:rsidR="002B5FA3" w:rsidRPr="007A168E" w:rsidRDefault="002B5FA3" w:rsidP="002B5FA3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809B6B" w14:textId="77777777" w:rsidR="002B5FA3" w:rsidRPr="007A168E" w:rsidRDefault="002B5FA3" w:rsidP="002B5FA3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ED73741" w14:textId="0051A7AB" w:rsidR="002B5FA3" w:rsidRDefault="002B5FA3" w:rsidP="002B5FA3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6F9B38" w14:textId="77777777" w:rsidR="002B5FA3" w:rsidRPr="007A168E" w:rsidRDefault="002B5FA3" w:rsidP="002B5FA3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28EAF" w14:textId="397FDBD6" w:rsidR="002B5FA3" w:rsidRPr="007A168E" w:rsidRDefault="007C3F7F" w:rsidP="0051720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F4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  <w:tc>
          <w:tcPr>
            <w:tcW w:w="270" w:type="dxa"/>
          </w:tcPr>
          <w:p w14:paraId="74489328" w14:textId="77777777" w:rsidR="002B5FA3" w:rsidRPr="007A168E" w:rsidRDefault="002B5FA3" w:rsidP="002B5FA3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425F97" w14:textId="4B81535E" w:rsidR="002B5FA3" w:rsidRDefault="002B5FA3" w:rsidP="002B5FA3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4615" w:rsidRPr="007A168E" w14:paraId="3E71DCCF" w14:textId="77777777" w:rsidTr="0051720C">
        <w:tc>
          <w:tcPr>
            <w:tcW w:w="4140" w:type="dxa"/>
          </w:tcPr>
          <w:p w14:paraId="65818065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427A0CC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50807B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E5DEEBC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9C8C78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5C045" w14:textId="77777777" w:rsidR="00EA4615" w:rsidRPr="007A168E" w:rsidRDefault="00EA4615" w:rsidP="0051720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6DE777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559640" w14:textId="77777777" w:rsidR="00EA4615" w:rsidRPr="007A168E" w:rsidRDefault="00EA4615" w:rsidP="00EA4615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615" w:rsidRPr="007A168E" w14:paraId="5A73D6E8" w14:textId="77777777" w:rsidTr="0051720C">
        <w:tc>
          <w:tcPr>
            <w:tcW w:w="4140" w:type="dxa"/>
          </w:tcPr>
          <w:p w14:paraId="3130B696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34D9539D" w14:textId="2EC51ABE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1F4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  <w:tc>
          <w:tcPr>
            <w:tcW w:w="270" w:type="dxa"/>
          </w:tcPr>
          <w:p w14:paraId="10696D94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79D7B71" w14:textId="3CFCF338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EA46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664</w:t>
            </w:r>
          </w:p>
        </w:tc>
        <w:tc>
          <w:tcPr>
            <w:tcW w:w="270" w:type="dxa"/>
          </w:tcPr>
          <w:p w14:paraId="2F956C21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1EBCF" w14:textId="29584EBC" w:rsidR="00EA4615" w:rsidRPr="007A168E" w:rsidRDefault="007C3F7F" w:rsidP="0051720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F4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</w:t>
            </w:r>
          </w:p>
        </w:tc>
        <w:tc>
          <w:tcPr>
            <w:tcW w:w="270" w:type="dxa"/>
          </w:tcPr>
          <w:p w14:paraId="51A0120E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4E18339" w14:textId="65EBA8DF" w:rsidR="00EA4615" w:rsidRPr="007A168E" w:rsidRDefault="007C3F7F" w:rsidP="0051720C">
            <w:pPr>
              <w:tabs>
                <w:tab w:val="decimal" w:pos="86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A46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539</w:t>
            </w:r>
          </w:p>
        </w:tc>
      </w:tr>
    </w:tbl>
    <w:p w14:paraId="00315535" w14:textId="77777777" w:rsidR="00175E5A" w:rsidRDefault="00175E5A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79"/>
        <w:gridCol w:w="236"/>
        <w:gridCol w:w="1115"/>
        <w:gridCol w:w="260"/>
        <w:gridCol w:w="1090"/>
        <w:gridCol w:w="270"/>
        <w:gridCol w:w="1080"/>
      </w:tblGrid>
      <w:tr w:rsidR="00E87B98" w:rsidRPr="007A168E" w14:paraId="700163D8" w14:textId="77777777" w:rsidTr="00572A18">
        <w:tc>
          <w:tcPr>
            <w:tcW w:w="4140" w:type="dxa"/>
          </w:tcPr>
          <w:p w14:paraId="43BEBB27" w14:textId="517E9545" w:rsidR="00E87B98" w:rsidRPr="007A168E" w:rsidRDefault="00E87B98" w:rsidP="00E87B9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95C02EC" w14:textId="020B5193" w:rsidR="00E87B98" w:rsidRDefault="00E87B98" w:rsidP="00E87B98">
            <w:pPr>
              <w:tabs>
                <w:tab w:val="decimal" w:pos="90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59E90B59" w14:textId="77777777" w:rsidR="00E87B98" w:rsidRPr="007A168E" w:rsidRDefault="00E87B98" w:rsidP="00E87B9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716FFB1C" w14:textId="57329094" w:rsidR="00E87B98" w:rsidRDefault="00E87B98" w:rsidP="00E87B98">
            <w:pPr>
              <w:tabs>
                <w:tab w:val="decimal" w:pos="89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7B98" w:rsidRPr="007A168E" w14:paraId="3E1FA59F" w14:textId="77777777" w:rsidTr="00572A18">
        <w:tc>
          <w:tcPr>
            <w:tcW w:w="4140" w:type="dxa"/>
          </w:tcPr>
          <w:p w14:paraId="249C35FE" w14:textId="77777777" w:rsidR="00E87B98" w:rsidRPr="007A168E" w:rsidRDefault="00E87B98" w:rsidP="00E87B9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7D01CCE" w14:textId="77016853" w:rsidR="00E87B98" w:rsidRDefault="007C3F7F" w:rsidP="00572A18">
            <w:pPr>
              <w:pStyle w:val="Bo-Blankline"/>
              <w:spacing w:line="38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96B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96B7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25EDC1E9" w14:textId="77777777" w:rsidR="00E87B98" w:rsidRPr="007A168E" w:rsidRDefault="00E87B98" w:rsidP="00E87B9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2D34CE87" w14:textId="4BDACCCE" w:rsidR="00E87B98" w:rsidRDefault="007C3F7F" w:rsidP="00E87B98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87B98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87B98"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DE3E470" w14:textId="77777777" w:rsidR="00E87B98" w:rsidRPr="007A168E" w:rsidRDefault="00E87B98" w:rsidP="00E87B9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ABF7CE6" w14:textId="43B8D745" w:rsidR="00E87B98" w:rsidRDefault="007C3F7F" w:rsidP="00572A18">
            <w:pPr>
              <w:pStyle w:val="Bo-Blankline"/>
              <w:spacing w:line="380" w:lineRule="exact"/>
              <w:ind w:left="-100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96B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96B7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6F273FB8" w14:textId="77777777" w:rsidR="00E87B98" w:rsidRPr="007A168E" w:rsidRDefault="00E87B98" w:rsidP="00E87B9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C47093" w14:textId="6D89CC9E" w:rsidR="00E87B98" w:rsidRDefault="007C3F7F" w:rsidP="00E87B98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87B98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87B98"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87B98" w:rsidRPr="007A168E" w14:paraId="27F4A2D8" w14:textId="77777777" w:rsidTr="00572A18">
        <w:tc>
          <w:tcPr>
            <w:tcW w:w="4140" w:type="dxa"/>
          </w:tcPr>
          <w:p w14:paraId="682CC72F" w14:textId="77777777" w:rsidR="00E87B98" w:rsidRPr="007A168E" w:rsidRDefault="00E87B98" w:rsidP="00E87B9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8E251C9" w14:textId="0612C3FE" w:rsidR="00E87B98" w:rsidRDefault="007C3F7F" w:rsidP="00E87B98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3D683B3A" w14:textId="77777777" w:rsidR="00E87B98" w:rsidRPr="007A168E" w:rsidRDefault="00E87B98" w:rsidP="00E87B9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62B4E42E" w14:textId="04E1821C" w:rsidR="00E87B98" w:rsidRDefault="007C3F7F" w:rsidP="00085E88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0" w:type="dxa"/>
          </w:tcPr>
          <w:p w14:paraId="50A296D2" w14:textId="77777777" w:rsidR="00E87B98" w:rsidRPr="007A168E" w:rsidRDefault="00E87B98" w:rsidP="00E87B9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880D587" w14:textId="23EAAAA5" w:rsidR="00E87B98" w:rsidRDefault="007C3F7F" w:rsidP="00E87B98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18C4A59" w14:textId="77777777" w:rsidR="00E87B98" w:rsidRPr="007A168E" w:rsidRDefault="00E87B98" w:rsidP="00E87B9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0D1BEA" w14:textId="4221F70C" w:rsidR="00E87B98" w:rsidRDefault="007C3F7F" w:rsidP="00085E88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AC3B4F" w:rsidRPr="007A168E" w14:paraId="76AADE95" w14:textId="77777777" w:rsidTr="00572A18">
        <w:tc>
          <w:tcPr>
            <w:tcW w:w="4140" w:type="dxa"/>
          </w:tcPr>
          <w:p w14:paraId="0D38466F" w14:textId="77777777" w:rsidR="00AC3B4F" w:rsidRPr="007A168E" w:rsidRDefault="00AC3B4F" w:rsidP="00E87B9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35D8B04" w14:textId="4B16F78A" w:rsidR="00AC3B4F" w:rsidRDefault="00AC3B4F" w:rsidP="00AC3B4F">
            <w:pPr>
              <w:tabs>
                <w:tab w:val="decimal" w:pos="89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02EA3" w:rsidRPr="007A168E" w14:paraId="72A54DBF" w14:textId="77777777" w:rsidTr="00572A18">
        <w:tc>
          <w:tcPr>
            <w:tcW w:w="4140" w:type="dxa"/>
          </w:tcPr>
          <w:p w14:paraId="25CEAF8E" w14:textId="0D736630" w:rsidR="00602EA3" w:rsidRPr="00712E9A" w:rsidRDefault="00602EA3" w:rsidP="00E87B98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12E9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712E9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712E9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12E9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079" w:type="dxa"/>
          </w:tcPr>
          <w:p w14:paraId="0531A6CB" w14:textId="77777777" w:rsidR="00602EA3" w:rsidRPr="007A168E" w:rsidRDefault="00602EA3" w:rsidP="00E87B98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D862CE" w14:textId="77777777" w:rsidR="00602EA3" w:rsidRPr="007A168E" w:rsidRDefault="00602EA3" w:rsidP="00E87B9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7453675A" w14:textId="77777777" w:rsidR="00602EA3" w:rsidRDefault="00602EA3" w:rsidP="00E87B98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3EB0E4D3" w14:textId="77777777" w:rsidR="00602EA3" w:rsidRPr="007A168E" w:rsidRDefault="00602EA3" w:rsidP="00E87B9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34759AE" w14:textId="77777777" w:rsidR="00602EA3" w:rsidRPr="007A168E" w:rsidRDefault="00602EA3" w:rsidP="00E87B98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838B0" w14:textId="77777777" w:rsidR="00602EA3" w:rsidRPr="007A168E" w:rsidRDefault="00602EA3" w:rsidP="00E87B9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36E90" w14:textId="77777777" w:rsidR="00602EA3" w:rsidRDefault="00602EA3" w:rsidP="00572A18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1D6C" w:rsidRPr="007A168E" w14:paraId="1D2D5914" w14:textId="77777777" w:rsidTr="00572A18">
        <w:tc>
          <w:tcPr>
            <w:tcW w:w="4140" w:type="dxa"/>
          </w:tcPr>
          <w:p w14:paraId="3768E58D" w14:textId="1B11705E" w:rsidR="003E1D6C" w:rsidRPr="003E1D6C" w:rsidRDefault="003E1D6C" w:rsidP="003E1D6C">
            <w:pPr>
              <w:spacing w:line="380" w:lineRule="exac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E1D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9" w:type="dxa"/>
          </w:tcPr>
          <w:p w14:paraId="4E3B28FD" w14:textId="77777777" w:rsidR="003E1D6C" w:rsidRPr="007A168E" w:rsidRDefault="003E1D6C" w:rsidP="003E1D6C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A058C9" w14:textId="77777777" w:rsidR="003E1D6C" w:rsidRPr="007A168E" w:rsidRDefault="003E1D6C" w:rsidP="003E1D6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787AFFEB" w14:textId="77777777" w:rsidR="003E1D6C" w:rsidRDefault="003E1D6C" w:rsidP="003E1D6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21B8BF9A" w14:textId="77777777" w:rsidR="003E1D6C" w:rsidRPr="007A168E" w:rsidRDefault="003E1D6C" w:rsidP="003E1D6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479B39B5" w14:textId="77777777" w:rsidR="003E1D6C" w:rsidRPr="007A168E" w:rsidRDefault="003E1D6C" w:rsidP="003E1D6C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1A887" w14:textId="77777777" w:rsidR="003E1D6C" w:rsidRPr="007A168E" w:rsidRDefault="003E1D6C" w:rsidP="003E1D6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AF95E" w14:textId="77777777" w:rsidR="003E1D6C" w:rsidRDefault="003E1D6C" w:rsidP="00572A18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A4BAF" w:rsidRPr="007A168E" w14:paraId="6567FED3" w14:textId="77777777" w:rsidTr="00572A18">
        <w:tc>
          <w:tcPr>
            <w:tcW w:w="4140" w:type="dxa"/>
          </w:tcPr>
          <w:p w14:paraId="79F02F5B" w14:textId="0710828B" w:rsidR="00BA4BAF" w:rsidRPr="003E1D6C" w:rsidRDefault="00BA4BAF" w:rsidP="00BA4B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79" w:type="dxa"/>
            <w:vAlign w:val="bottom"/>
          </w:tcPr>
          <w:p w14:paraId="0E55B0CB" w14:textId="5111D19C" w:rsidR="00BA4BAF" w:rsidRPr="00BA4BAF" w:rsidRDefault="007C3F7F" w:rsidP="00572A18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  <w:tc>
          <w:tcPr>
            <w:tcW w:w="236" w:type="dxa"/>
          </w:tcPr>
          <w:p w14:paraId="086C239B" w14:textId="77777777" w:rsidR="00BA4BAF" w:rsidRPr="007A168E" w:rsidRDefault="00BA4BAF" w:rsidP="00BA4BAF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vAlign w:val="bottom"/>
          </w:tcPr>
          <w:p w14:paraId="379EAC34" w14:textId="13F92C3B" w:rsidR="00BA4BAF" w:rsidRDefault="007C3F7F" w:rsidP="00BA4BAF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BA4B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</w:t>
            </w:r>
          </w:p>
        </w:tc>
        <w:tc>
          <w:tcPr>
            <w:tcW w:w="260" w:type="dxa"/>
          </w:tcPr>
          <w:p w14:paraId="5D4117E3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E46DE" w14:textId="7F82911F" w:rsidR="00BA4BAF" w:rsidRPr="00BA4BAF" w:rsidRDefault="007C3F7F" w:rsidP="00572A18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</w:p>
        </w:tc>
        <w:tc>
          <w:tcPr>
            <w:tcW w:w="270" w:type="dxa"/>
          </w:tcPr>
          <w:p w14:paraId="61317F99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F8FF54" w14:textId="20028343" w:rsidR="00BA4BAF" w:rsidRDefault="007C3F7F" w:rsidP="00572A18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BA4B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</w:t>
            </w:r>
          </w:p>
        </w:tc>
      </w:tr>
      <w:tr w:rsidR="00BA4BAF" w:rsidRPr="007A168E" w14:paraId="648F7E89" w14:textId="77777777" w:rsidTr="00572A18">
        <w:tc>
          <w:tcPr>
            <w:tcW w:w="4140" w:type="dxa"/>
          </w:tcPr>
          <w:p w14:paraId="747F8A08" w14:textId="1F6CD169" w:rsidR="00BA4BAF" w:rsidRPr="003E1D6C" w:rsidRDefault="00BA4BAF" w:rsidP="00BA4B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79" w:type="dxa"/>
            <w:vAlign w:val="bottom"/>
          </w:tcPr>
          <w:p w14:paraId="5BDF3902" w14:textId="7E595D6D" w:rsidR="00BA4BAF" w:rsidRPr="00BA4BAF" w:rsidRDefault="007C3F7F" w:rsidP="00572A18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236" w:type="dxa"/>
          </w:tcPr>
          <w:p w14:paraId="1D9AF558" w14:textId="77777777" w:rsidR="00BA4BAF" w:rsidRPr="007A168E" w:rsidRDefault="00BA4BAF" w:rsidP="00BA4BAF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vAlign w:val="bottom"/>
          </w:tcPr>
          <w:p w14:paraId="5CC2EEDC" w14:textId="1BFC921C" w:rsidR="00BA4BAF" w:rsidRDefault="007C3F7F" w:rsidP="00BA4BAF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A4B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</w:p>
        </w:tc>
        <w:tc>
          <w:tcPr>
            <w:tcW w:w="260" w:type="dxa"/>
          </w:tcPr>
          <w:p w14:paraId="3D52491C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B9330" w14:textId="5D5BF1A3" w:rsidR="00BA4BAF" w:rsidRPr="00BA4BAF" w:rsidRDefault="007C3F7F" w:rsidP="00572A18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270" w:type="dxa"/>
          </w:tcPr>
          <w:p w14:paraId="54DA4E03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EF9E0F" w14:textId="452E7F35" w:rsidR="00BA4BAF" w:rsidRDefault="007C3F7F" w:rsidP="00572A18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A4B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</w:p>
        </w:tc>
      </w:tr>
      <w:tr w:rsidR="00BA4BAF" w:rsidRPr="007A168E" w14:paraId="7F9058B5" w14:textId="77777777" w:rsidTr="00572A18">
        <w:tc>
          <w:tcPr>
            <w:tcW w:w="4140" w:type="dxa"/>
          </w:tcPr>
          <w:p w14:paraId="3DEBF628" w14:textId="77777777" w:rsidR="00BA4BAF" w:rsidRPr="007A168E" w:rsidRDefault="00BA4BAF" w:rsidP="00BA4B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79" w:type="dxa"/>
            <w:vAlign w:val="bottom"/>
          </w:tcPr>
          <w:p w14:paraId="204F370C" w14:textId="0F518364" w:rsidR="00BA4BAF" w:rsidRPr="007A168E" w:rsidRDefault="007C3F7F" w:rsidP="00572A18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</w:p>
        </w:tc>
        <w:tc>
          <w:tcPr>
            <w:tcW w:w="236" w:type="dxa"/>
          </w:tcPr>
          <w:p w14:paraId="19FF8B06" w14:textId="77777777" w:rsidR="00BA4BAF" w:rsidRPr="007A168E" w:rsidRDefault="00BA4BAF" w:rsidP="00BA4BAF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vAlign w:val="bottom"/>
          </w:tcPr>
          <w:p w14:paraId="7B85197A" w14:textId="7EBBF0AA" w:rsidR="00BA4BAF" w:rsidRPr="007A168E" w:rsidRDefault="007C3F7F" w:rsidP="00BA4BAF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0" w:type="dxa"/>
          </w:tcPr>
          <w:p w14:paraId="3C2F5548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77DA6" w14:textId="261ED897" w:rsidR="00BA4BAF" w:rsidRPr="007A168E" w:rsidRDefault="00BA7A57" w:rsidP="00BA4BAF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CC48FC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18B2CD" w14:textId="7CBC3852" w:rsidR="00BA4BAF" w:rsidRPr="007A168E" w:rsidRDefault="007C3F7F" w:rsidP="00572A18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BA7A57" w:rsidRPr="007A168E" w14:paraId="0E053181" w14:textId="77777777" w:rsidTr="00572A18">
        <w:tc>
          <w:tcPr>
            <w:tcW w:w="4140" w:type="dxa"/>
          </w:tcPr>
          <w:p w14:paraId="190D3F93" w14:textId="15E6CCC5" w:rsidR="00BA7A57" w:rsidRPr="007A168E" w:rsidRDefault="00BA7A57" w:rsidP="00BA4B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A57">
              <w:rPr>
                <w:rFonts w:asciiTheme="majorBidi" w:hAnsi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79" w:type="dxa"/>
            <w:vAlign w:val="bottom"/>
          </w:tcPr>
          <w:p w14:paraId="2C4CA66C" w14:textId="0166E476" w:rsidR="00BA7A57" w:rsidRDefault="007C3F7F" w:rsidP="00572A18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</w:p>
        </w:tc>
        <w:tc>
          <w:tcPr>
            <w:tcW w:w="236" w:type="dxa"/>
          </w:tcPr>
          <w:p w14:paraId="139943AC" w14:textId="77777777" w:rsidR="00BA7A57" w:rsidRPr="007A168E" w:rsidRDefault="00BA7A57" w:rsidP="00BA4BAF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vAlign w:val="bottom"/>
          </w:tcPr>
          <w:p w14:paraId="79C5C711" w14:textId="737063DD" w:rsidR="00BA7A57" w:rsidRDefault="00BA7A57" w:rsidP="00BA7A57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3372D01C" w14:textId="77777777" w:rsidR="00BA7A57" w:rsidRPr="007A168E" w:rsidRDefault="00BA7A57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A29B" w14:textId="39B41903" w:rsidR="00BA7A57" w:rsidRDefault="00BA7A57" w:rsidP="00BA4BAF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B8E561" w14:textId="77777777" w:rsidR="00BA7A57" w:rsidRPr="007A168E" w:rsidRDefault="00BA7A57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4A89C" w14:textId="3111DC5B" w:rsidR="00BA7A57" w:rsidRDefault="00BA7A57" w:rsidP="00BA7A57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A4BAF" w:rsidRPr="007A168E" w14:paraId="2042ACD8" w14:textId="77777777" w:rsidTr="00572A18">
        <w:tc>
          <w:tcPr>
            <w:tcW w:w="4140" w:type="dxa"/>
          </w:tcPr>
          <w:p w14:paraId="5FA809B8" w14:textId="77777777" w:rsidR="00BA4BAF" w:rsidRPr="007A168E" w:rsidRDefault="00BA4BAF" w:rsidP="00BA4B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79" w:type="dxa"/>
            <w:vAlign w:val="bottom"/>
          </w:tcPr>
          <w:p w14:paraId="4C89BC52" w14:textId="2365244D" w:rsidR="00BA4BAF" w:rsidRPr="007A168E" w:rsidRDefault="007C3F7F" w:rsidP="00572A18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</w:p>
        </w:tc>
        <w:tc>
          <w:tcPr>
            <w:tcW w:w="236" w:type="dxa"/>
          </w:tcPr>
          <w:p w14:paraId="5B0A85E1" w14:textId="77777777" w:rsidR="00BA4BAF" w:rsidRPr="007A168E" w:rsidRDefault="00BA4BAF" w:rsidP="00BA4BAF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vAlign w:val="bottom"/>
          </w:tcPr>
          <w:p w14:paraId="3DBEFEC0" w14:textId="378C9A88" w:rsidR="00BA4BAF" w:rsidRPr="007A168E" w:rsidRDefault="007C3F7F" w:rsidP="00964EF4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  <w:tc>
          <w:tcPr>
            <w:tcW w:w="260" w:type="dxa"/>
          </w:tcPr>
          <w:p w14:paraId="633FE8CF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33DF8" w14:textId="0867DBD8" w:rsidR="00BA4BAF" w:rsidRPr="007A168E" w:rsidRDefault="00BA7A57" w:rsidP="00BA4BAF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FD14BB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112846" w14:textId="24DF887B" w:rsidR="00BA4BAF" w:rsidRPr="007A168E" w:rsidRDefault="00BA4BAF" w:rsidP="00BA4BAF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4BAF" w:rsidRPr="007A168E" w14:paraId="0D4FCA80" w14:textId="77777777" w:rsidTr="00572A18">
        <w:trPr>
          <w:trHeight w:val="272"/>
        </w:trPr>
        <w:tc>
          <w:tcPr>
            <w:tcW w:w="4140" w:type="dxa"/>
          </w:tcPr>
          <w:p w14:paraId="1D1A9A4A" w14:textId="500FFF8D" w:rsidR="00BA4BAF" w:rsidRPr="007A168E" w:rsidRDefault="00BA4BAF" w:rsidP="00BA4B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4E">
              <w:rPr>
                <w:rFonts w:asciiTheme="majorBidi" w:hAnsi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79" w:type="dxa"/>
            <w:vAlign w:val="bottom"/>
          </w:tcPr>
          <w:p w14:paraId="209DCB6C" w14:textId="37380D98" w:rsidR="00BA4BAF" w:rsidRPr="007A168E" w:rsidRDefault="007C3F7F" w:rsidP="00572A18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</w:p>
        </w:tc>
        <w:tc>
          <w:tcPr>
            <w:tcW w:w="236" w:type="dxa"/>
          </w:tcPr>
          <w:p w14:paraId="6091AD19" w14:textId="77777777" w:rsidR="00BA4BAF" w:rsidRPr="007A168E" w:rsidRDefault="00BA4BAF" w:rsidP="00BA4BAF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vAlign w:val="bottom"/>
          </w:tcPr>
          <w:p w14:paraId="4FAA8122" w14:textId="3916E87A" w:rsidR="00BA4BAF" w:rsidRDefault="00BA4BAF" w:rsidP="00BA4BAF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5B28C227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32FA" w14:textId="01E9D917" w:rsidR="00BA4BAF" w:rsidRPr="007A168E" w:rsidRDefault="007C3F7F" w:rsidP="00572A18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075</w:t>
            </w:r>
          </w:p>
        </w:tc>
        <w:tc>
          <w:tcPr>
            <w:tcW w:w="270" w:type="dxa"/>
          </w:tcPr>
          <w:p w14:paraId="20896E60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5C0C46" w14:textId="0CEA528B" w:rsidR="00BA4BAF" w:rsidRDefault="00BA4BAF" w:rsidP="00BA4BAF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4BAF" w:rsidRPr="007A168E" w14:paraId="04BA32B6" w14:textId="77777777" w:rsidTr="00572A18">
        <w:tc>
          <w:tcPr>
            <w:tcW w:w="4140" w:type="dxa"/>
            <w:vAlign w:val="bottom"/>
          </w:tcPr>
          <w:p w14:paraId="6E9E173E" w14:textId="77777777" w:rsidR="00BA4BAF" w:rsidRPr="007A168E" w:rsidRDefault="00BA4BAF" w:rsidP="00BA4BAF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1EE9910" w14:textId="2CFB2BBB" w:rsidR="00BA4BAF" w:rsidRPr="007A168E" w:rsidRDefault="007C3F7F" w:rsidP="00572A18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151</w:t>
            </w:r>
            <w:r w:rsidR="00BA7A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579</w:t>
            </w:r>
          </w:p>
        </w:tc>
        <w:tc>
          <w:tcPr>
            <w:tcW w:w="236" w:type="dxa"/>
          </w:tcPr>
          <w:p w14:paraId="7972D83F" w14:textId="77777777" w:rsidR="00BA4BAF" w:rsidRPr="007A168E" w:rsidRDefault="00BA4BAF" w:rsidP="00BA4BAF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5DED622" w14:textId="5D735639" w:rsidR="00BA4BAF" w:rsidRPr="007A168E" w:rsidRDefault="007C3F7F" w:rsidP="00BA4BAF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  <w:r w:rsidR="00BA4B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795</w:t>
            </w:r>
          </w:p>
        </w:tc>
        <w:tc>
          <w:tcPr>
            <w:tcW w:w="260" w:type="dxa"/>
          </w:tcPr>
          <w:p w14:paraId="10C9A9E6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2387A457" w14:textId="516C4845" w:rsidR="00BA4BAF" w:rsidRPr="007A168E" w:rsidRDefault="007C3F7F" w:rsidP="00572A18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</w:t>
            </w:r>
            <w:r w:rsidR="00BA7A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596</w:t>
            </w:r>
          </w:p>
        </w:tc>
        <w:tc>
          <w:tcPr>
            <w:tcW w:w="270" w:type="dxa"/>
          </w:tcPr>
          <w:p w14:paraId="25B85188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1CA387" w14:textId="5EDA903B" w:rsidR="00BA4BAF" w:rsidRPr="007A168E" w:rsidRDefault="007C3F7F" w:rsidP="00572A18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="00BA4B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438</w:t>
            </w:r>
          </w:p>
        </w:tc>
      </w:tr>
    </w:tbl>
    <w:p w14:paraId="7C13C04C" w14:textId="5EC21614" w:rsidR="001A5A35" w:rsidRDefault="001A5A35" w:rsidP="00F91B1B">
      <w:pPr>
        <w:pStyle w:val="Bo-C1Content"/>
        <w:rPr>
          <w:rFonts w:asciiTheme="majorBidi" w:hAnsiTheme="majorBidi" w:cstheme="majorBidi"/>
          <w:b/>
          <w:bCs/>
          <w:i/>
          <w:iCs/>
        </w:rPr>
      </w:pPr>
      <w:bookmarkStart w:id="1" w:name="_Hlk77412452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79"/>
        <w:gridCol w:w="236"/>
        <w:gridCol w:w="1115"/>
        <w:gridCol w:w="260"/>
        <w:gridCol w:w="1090"/>
        <w:gridCol w:w="270"/>
        <w:gridCol w:w="1080"/>
      </w:tblGrid>
      <w:tr w:rsidR="003A310C" w:rsidRPr="007A168E" w14:paraId="5DEFB742" w14:textId="77777777" w:rsidTr="00572A18">
        <w:tc>
          <w:tcPr>
            <w:tcW w:w="4140" w:type="dxa"/>
          </w:tcPr>
          <w:p w14:paraId="6D796F12" w14:textId="77777777" w:rsidR="003A310C" w:rsidRPr="007A168E" w:rsidRDefault="003A310C" w:rsidP="00082CAC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6A6F987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2EBF90C7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40" w:type="dxa"/>
            <w:gridSpan w:val="3"/>
          </w:tcPr>
          <w:p w14:paraId="0621E8E1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310C" w:rsidRPr="007A168E" w14:paraId="512F5771" w14:textId="77777777" w:rsidTr="00572A18">
        <w:tc>
          <w:tcPr>
            <w:tcW w:w="4140" w:type="dxa"/>
          </w:tcPr>
          <w:p w14:paraId="50564FAB" w14:textId="77777777" w:rsidR="003A310C" w:rsidRPr="007A168E" w:rsidRDefault="003A310C" w:rsidP="00082CA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A3B3428" w14:textId="6FF635D0" w:rsidR="003A310C" w:rsidRPr="007A168E" w:rsidRDefault="007C3F7F" w:rsidP="00572A18">
            <w:pPr>
              <w:pStyle w:val="Bo-Blankline"/>
              <w:spacing w:line="38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96B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96B7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6C4C9E9F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26E2D86" w14:textId="3DDAF17A" w:rsidR="003A310C" w:rsidRPr="007A168E" w:rsidRDefault="007C3F7F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A310C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A310C"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67D55FF1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FCEA0D3" w14:textId="14BED20C" w:rsidR="003A310C" w:rsidRPr="007A168E" w:rsidRDefault="007C3F7F" w:rsidP="00572A18">
            <w:pPr>
              <w:pStyle w:val="Bo-Blankline"/>
              <w:spacing w:line="380" w:lineRule="exact"/>
              <w:ind w:lef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96B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96B7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34FCBDA8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04AB5F" w14:textId="72AB9FEF" w:rsidR="003A310C" w:rsidRPr="007A168E" w:rsidRDefault="007C3F7F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A310C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A310C"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A310C" w:rsidRPr="007A168E" w14:paraId="2B248B23" w14:textId="77777777" w:rsidTr="00572A18">
        <w:trPr>
          <w:trHeight w:val="182"/>
        </w:trPr>
        <w:tc>
          <w:tcPr>
            <w:tcW w:w="4140" w:type="dxa"/>
          </w:tcPr>
          <w:p w14:paraId="203A7487" w14:textId="77777777" w:rsidR="003A310C" w:rsidRPr="007A168E" w:rsidRDefault="003A310C" w:rsidP="00082CA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7D9516C9" w14:textId="730F4ABC" w:rsidR="003A310C" w:rsidRPr="007A168E" w:rsidRDefault="007C3F7F" w:rsidP="00082CAC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5B98229E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674DC24" w14:textId="7CB734D2" w:rsidR="003A310C" w:rsidRPr="007A168E" w:rsidRDefault="007C3F7F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0" w:type="dxa"/>
          </w:tcPr>
          <w:p w14:paraId="7C2E3B9F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4B24E5B" w14:textId="6812DD48" w:rsidR="003A310C" w:rsidRPr="007A168E" w:rsidRDefault="007C3F7F" w:rsidP="00082CAC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774BBD3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563B0E" w14:textId="0EEB4D29" w:rsidR="003A310C" w:rsidRPr="007A168E" w:rsidRDefault="007C3F7F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3A310C" w:rsidRPr="007A168E" w14:paraId="70F606A3" w14:textId="77777777" w:rsidTr="00572A18">
        <w:tc>
          <w:tcPr>
            <w:tcW w:w="4140" w:type="dxa"/>
          </w:tcPr>
          <w:p w14:paraId="33FA8BB7" w14:textId="77777777" w:rsidR="003A310C" w:rsidRPr="007A168E" w:rsidRDefault="003A310C" w:rsidP="00082CA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DCEC8B1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310C" w:rsidRPr="007A168E" w14:paraId="6512FFFD" w14:textId="77777777" w:rsidTr="00572A18">
        <w:trPr>
          <w:trHeight w:val="317"/>
        </w:trPr>
        <w:tc>
          <w:tcPr>
            <w:tcW w:w="4140" w:type="dxa"/>
          </w:tcPr>
          <w:p w14:paraId="2969A157" w14:textId="0D9D659B" w:rsidR="003A310C" w:rsidRPr="007A168E" w:rsidRDefault="003A310C" w:rsidP="00082CA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</w:t>
            </w:r>
            <w:r w:rsidR="004178F6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ุ้นกู้ที่ถึงกำหนดชำระภายในหนึ่งปี</w:t>
            </w:r>
          </w:p>
        </w:tc>
        <w:tc>
          <w:tcPr>
            <w:tcW w:w="5130" w:type="dxa"/>
            <w:gridSpan w:val="7"/>
          </w:tcPr>
          <w:p w14:paraId="545F3F7A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44F8E" w:rsidRPr="007A168E" w14:paraId="3A911657" w14:textId="77777777" w:rsidTr="00572A18">
        <w:tc>
          <w:tcPr>
            <w:tcW w:w="4140" w:type="dxa"/>
          </w:tcPr>
          <w:p w14:paraId="1B96AA8D" w14:textId="7B56A010" w:rsidR="00144F8E" w:rsidRPr="007A168E" w:rsidRDefault="001E5FF4" w:rsidP="001E5FF4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1E5F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30" w:type="dxa"/>
            <w:gridSpan w:val="7"/>
          </w:tcPr>
          <w:p w14:paraId="7E19B065" w14:textId="77777777" w:rsidR="00144F8E" w:rsidRPr="007A168E" w:rsidRDefault="00144F8E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72961" w:rsidRPr="007A168E" w14:paraId="6BFB5916" w14:textId="77777777" w:rsidTr="00572A18">
        <w:tc>
          <w:tcPr>
            <w:tcW w:w="4140" w:type="dxa"/>
          </w:tcPr>
          <w:p w14:paraId="6FD9828B" w14:textId="6CC52560" w:rsidR="00772961" w:rsidRPr="00772961" w:rsidRDefault="00772961" w:rsidP="00082C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2961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1079" w:type="dxa"/>
          </w:tcPr>
          <w:p w14:paraId="0672032A" w14:textId="32445126" w:rsidR="00772961" w:rsidRPr="007A168E" w:rsidRDefault="00BA7A57" w:rsidP="00772961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EF00EB0" w14:textId="77777777" w:rsidR="00772961" w:rsidRPr="007A168E" w:rsidRDefault="00772961" w:rsidP="00082CAC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3A706B20" w14:textId="3214B9A9" w:rsidR="00772961" w:rsidRPr="007A168E" w:rsidRDefault="00772961" w:rsidP="00082CAC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05CA87C4" w14:textId="77777777" w:rsidR="00772961" w:rsidRPr="007A168E" w:rsidRDefault="00772961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45C71536" w14:textId="570F6E97" w:rsidR="00772961" w:rsidRPr="007A168E" w:rsidRDefault="007C3F7F" w:rsidP="00572A18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</w:tcPr>
          <w:p w14:paraId="01859C80" w14:textId="77777777" w:rsidR="00772961" w:rsidRPr="007A168E" w:rsidRDefault="00772961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D192D8" w14:textId="1C6F1093" w:rsidR="00772961" w:rsidRPr="007A168E" w:rsidRDefault="00E87B98" w:rsidP="00E87B98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A310C" w:rsidRPr="007A168E" w14:paraId="6EFEC3A1" w14:textId="77777777" w:rsidTr="00572A18">
        <w:tc>
          <w:tcPr>
            <w:tcW w:w="4140" w:type="dxa"/>
          </w:tcPr>
          <w:p w14:paraId="24F3707E" w14:textId="507F6B76" w:rsidR="003A310C" w:rsidRPr="007A168E" w:rsidRDefault="003A310C" w:rsidP="00082CA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="005163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79" w:type="dxa"/>
          </w:tcPr>
          <w:p w14:paraId="2A2F549C" w14:textId="77777777" w:rsidR="003A310C" w:rsidRPr="007A168E" w:rsidRDefault="003A310C" w:rsidP="00082CA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CDBF68" w14:textId="77777777" w:rsidR="003A310C" w:rsidRPr="007A168E" w:rsidRDefault="003A310C" w:rsidP="00082CAC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1434F7B6" w14:textId="77777777" w:rsidR="003A310C" w:rsidRPr="007A168E" w:rsidRDefault="003A310C" w:rsidP="00082CAC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4F0FCF91" w14:textId="77777777" w:rsidR="003A310C" w:rsidRPr="007A168E" w:rsidRDefault="003A310C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C9ACE56" w14:textId="77777777" w:rsidR="003A310C" w:rsidRPr="007A168E" w:rsidRDefault="003A310C" w:rsidP="00082CA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EA78DB" w14:textId="77777777" w:rsidR="003A310C" w:rsidRPr="007A168E" w:rsidRDefault="003A310C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2B4B91" w14:textId="77777777" w:rsidR="003A310C" w:rsidRPr="007A168E" w:rsidRDefault="003A310C" w:rsidP="00572A18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310C" w:rsidRPr="007A168E" w14:paraId="2FE80130" w14:textId="77777777" w:rsidTr="00572A18">
        <w:tc>
          <w:tcPr>
            <w:tcW w:w="4140" w:type="dxa"/>
          </w:tcPr>
          <w:p w14:paraId="3EA3DC0B" w14:textId="6FC8F587" w:rsidR="003A310C" w:rsidRPr="00B80B76" w:rsidRDefault="0051635C" w:rsidP="00082C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35C">
              <w:rPr>
                <w:rFonts w:asciiTheme="majorBidi" w:hAnsi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79" w:type="dxa"/>
          </w:tcPr>
          <w:p w14:paraId="2F3D62D8" w14:textId="38716865" w:rsidR="003A310C" w:rsidRPr="007A168E" w:rsidRDefault="007C3F7F" w:rsidP="00572A18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6105D1EE" w14:textId="77777777" w:rsidR="003A310C" w:rsidRPr="007A168E" w:rsidRDefault="003A310C" w:rsidP="00082CAC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37539305" w14:textId="1E2060BF" w:rsidR="003A310C" w:rsidRPr="007A168E" w:rsidRDefault="007C3F7F" w:rsidP="0057700F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F25A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0" w:type="dxa"/>
          </w:tcPr>
          <w:p w14:paraId="1C3BEE73" w14:textId="77777777" w:rsidR="003A310C" w:rsidRPr="007A168E" w:rsidRDefault="003A310C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42377E21" w14:textId="68D8C27C" w:rsidR="003A310C" w:rsidRPr="007A168E" w:rsidRDefault="007C3F7F" w:rsidP="00572A18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5EE9559" w14:textId="77777777" w:rsidR="003A310C" w:rsidRPr="007A168E" w:rsidRDefault="003A310C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E45D9D" w14:textId="4D28F19B" w:rsidR="003A310C" w:rsidRPr="007A168E" w:rsidRDefault="007C3F7F" w:rsidP="00572A18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6F72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3A310C" w:rsidRPr="007A168E" w14:paraId="66EA9136" w14:textId="77777777" w:rsidTr="00572A18">
        <w:tc>
          <w:tcPr>
            <w:tcW w:w="4140" w:type="dxa"/>
          </w:tcPr>
          <w:p w14:paraId="72826E45" w14:textId="6AD8685F" w:rsidR="003A310C" w:rsidRPr="007A168E" w:rsidRDefault="0051635C" w:rsidP="00082C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635C">
              <w:rPr>
                <w:rFonts w:asciiTheme="majorBidi" w:hAnsi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79" w:type="dxa"/>
          </w:tcPr>
          <w:p w14:paraId="10CD331F" w14:textId="69AECB83" w:rsidR="003A310C" w:rsidRPr="007A168E" w:rsidRDefault="00BA7A57" w:rsidP="00144F8E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B2EEF06" w14:textId="77777777" w:rsidR="003A310C" w:rsidRPr="007A168E" w:rsidRDefault="003A310C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42948CF3" w14:textId="3D59F8F3" w:rsidR="003A310C" w:rsidRPr="007A168E" w:rsidRDefault="007C3F7F" w:rsidP="0057700F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F25A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0" w:type="dxa"/>
          </w:tcPr>
          <w:p w14:paraId="57F022F6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327A2BA8" w14:textId="3D39B3AD" w:rsidR="003A310C" w:rsidRPr="007A168E" w:rsidRDefault="00BA7A57" w:rsidP="00507A66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3E9A247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333E5" w14:textId="6904BC83" w:rsidR="003A310C" w:rsidRPr="007A168E" w:rsidRDefault="007C3F7F" w:rsidP="00572A18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6F72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3A310C" w:rsidRPr="007A168E" w14:paraId="7F0311C3" w14:textId="77777777" w:rsidTr="00572A18">
        <w:tc>
          <w:tcPr>
            <w:tcW w:w="4140" w:type="dxa"/>
          </w:tcPr>
          <w:p w14:paraId="7FBFA34E" w14:textId="77777777" w:rsidR="003A310C" w:rsidRPr="007A168E" w:rsidRDefault="003A310C" w:rsidP="00082CA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9" w:type="dxa"/>
          </w:tcPr>
          <w:p w14:paraId="75E8E297" w14:textId="77777777" w:rsidR="003A310C" w:rsidRPr="007A168E" w:rsidRDefault="003A310C" w:rsidP="00082CA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249B36B" w14:textId="77777777" w:rsidR="003A310C" w:rsidRPr="007A168E" w:rsidRDefault="003A310C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6074CD63" w14:textId="77777777" w:rsidR="003A310C" w:rsidRPr="007A168E" w:rsidRDefault="003A310C" w:rsidP="00082CA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7BF82DAC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AFD271A" w14:textId="77777777" w:rsidR="003A310C" w:rsidRPr="007A168E" w:rsidRDefault="003A310C" w:rsidP="00572A18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D207F4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88110F" w14:textId="77777777" w:rsidR="003A310C" w:rsidRPr="007A168E" w:rsidRDefault="003A310C" w:rsidP="00572A18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310C" w:rsidRPr="007A168E" w14:paraId="1CC060A1" w14:textId="77777777" w:rsidTr="00572A18">
        <w:tc>
          <w:tcPr>
            <w:tcW w:w="4140" w:type="dxa"/>
          </w:tcPr>
          <w:p w14:paraId="33CD5137" w14:textId="77777777" w:rsidR="003A310C" w:rsidRPr="007A168E" w:rsidRDefault="003A310C" w:rsidP="00082C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79" w:type="dxa"/>
            <w:vAlign w:val="bottom"/>
          </w:tcPr>
          <w:p w14:paraId="66B1753B" w14:textId="72EFA12D" w:rsidR="003A310C" w:rsidRPr="007A168E" w:rsidRDefault="007C3F7F" w:rsidP="00572A18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40EB58DC" w14:textId="77777777" w:rsidR="003A310C" w:rsidRPr="007A168E" w:rsidRDefault="003A310C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vAlign w:val="bottom"/>
          </w:tcPr>
          <w:p w14:paraId="1FBCD680" w14:textId="28B911E6" w:rsidR="003A310C" w:rsidRPr="00ED4A83" w:rsidRDefault="00F25A6A" w:rsidP="00ED4A83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A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A7DB987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33F65" w14:textId="3CF6C26B" w:rsidR="003A310C" w:rsidRPr="007A168E" w:rsidRDefault="007C3F7F" w:rsidP="00572A18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2E3C6E2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5180A0" w14:textId="7A7A2665" w:rsidR="003A310C" w:rsidRPr="006F723C" w:rsidRDefault="006F723C" w:rsidP="006F723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7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310C" w:rsidRPr="007A168E" w14:paraId="60B6C6AB" w14:textId="77777777" w:rsidTr="00572A18">
        <w:tc>
          <w:tcPr>
            <w:tcW w:w="4140" w:type="dxa"/>
          </w:tcPr>
          <w:p w14:paraId="1829595D" w14:textId="6F62167C" w:rsidR="003A310C" w:rsidRPr="007A168E" w:rsidRDefault="00624F8F" w:rsidP="00082C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F8F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079" w:type="dxa"/>
            <w:vAlign w:val="bottom"/>
          </w:tcPr>
          <w:p w14:paraId="0555F1AC" w14:textId="6A2F8F6E" w:rsidR="003A310C" w:rsidRPr="007A168E" w:rsidRDefault="007C3F7F" w:rsidP="00572A18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14:paraId="4D24FF64" w14:textId="77777777" w:rsidR="003A310C" w:rsidRPr="007A168E" w:rsidRDefault="003A310C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vAlign w:val="bottom"/>
          </w:tcPr>
          <w:p w14:paraId="1F668A1A" w14:textId="1BF815E1" w:rsidR="003A310C" w:rsidRPr="007A168E" w:rsidRDefault="00F25A6A" w:rsidP="00ED4A83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3BCCDB11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CE9ED" w14:textId="2678E27D" w:rsidR="003A310C" w:rsidRPr="007A168E" w:rsidRDefault="007C3F7F" w:rsidP="00572A18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DA6FF44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9BA933" w14:textId="77777777" w:rsidR="003A310C" w:rsidRPr="006F723C" w:rsidRDefault="003A310C" w:rsidP="00082CA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45FB" w:rsidRPr="007A168E" w14:paraId="00254DF0" w14:textId="77777777" w:rsidTr="00572A18">
        <w:tc>
          <w:tcPr>
            <w:tcW w:w="4140" w:type="dxa"/>
          </w:tcPr>
          <w:p w14:paraId="2507CB48" w14:textId="3886EE0D" w:rsidR="00E545FB" w:rsidRPr="00624F8F" w:rsidRDefault="00A15D04" w:rsidP="00082CAC">
            <w:pPr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 w:rsidRPr="00A15D04">
              <w:rPr>
                <w:rFonts w:asciiTheme="majorBidi" w:hAnsi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79" w:type="dxa"/>
            <w:vAlign w:val="bottom"/>
          </w:tcPr>
          <w:p w14:paraId="370E51D6" w14:textId="1600BB94" w:rsidR="00E545FB" w:rsidRDefault="007C3F7F" w:rsidP="00572A18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B665FED" w14:textId="77777777" w:rsidR="00E545FB" w:rsidRPr="007A168E" w:rsidRDefault="00E545FB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vAlign w:val="bottom"/>
          </w:tcPr>
          <w:p w14:paraId="617AD120" w14:textId="208040C3" w:rsidR="00E545FB" w:rsidRDefault="00A15D04" w:rsidP="00ED4A83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3FB5A426" w14:textId="77777777" w:rsidR="00E545FB" w:rsidRPr="007A168E" w:rsidRDefault="00E545FB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71262" w14:textId="3DEFEACB" w:rsidR="00E545FB" w:rsidRDefault="007C3F7F" w:rsidP="00572A18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B390581" w14:textId="77777777" w:rsidR="00E545FB" w:rsidRPr="007A168E" w:rsidRDefault="00E545FB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94FFC7" w14:textId="668063F9" w:rsidR="00E545FB" w:rsidRDefault="00A15D04" w:rsidP="00082CA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45FB" w:rsidRPr="007A168E" w14:paraId="2FF59629" w14:textId="77777777" w:rsidTr="00572A18">
        <w:tc>
          <w:tcPr>
            <w:tcW w:w="4140" w:type="dxa"/>
          </w:tcPr>
          <w:p w14:paraId="05D3C19C" w14:textId="562752ED" w:rsidR="00E545FB" w:rsidRPr="00624F8F" w:rsidRDefault="0024592E" w:rsidP="00082CAC">
            <w:pPr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 w:rsidRPr="0024592E">
              <w:rPr>
                <w:rFonts w:asciiTheme="majorBidi" w:hAnsi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079" w:type="dxa"/>
            <w:vAlign w:val="bottom"/>
          </w:tcPr>
          <w:p w14:paraId="27B72995" w14:textId="2282A4F7" w:rsidR="00E545FB" w:rsidRDefault="007C3F7F" w:rsidP="00572A18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8C2FD8A" w14:textId="77777777" w:rsidR="00E545FB" w:rsidRPr="007A168E" w:rsidRDefault="00E545FB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vAlign w:val="bottom"/>
          </w:tcPr>
          <w:p w14:paraId="2B856AC1" w14:textId="2A798938" w:rsidR="00E545FB" w:rsidRDefault="007819EE" w:rsidP="00ED4A83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385D3CDD" w14:textId="77777777" w:rsidR="00E545FB" w:rsidRPr="007A168E" w:rsidRDefault="00E545FB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C073" w14:textId="4833BC8D" w:rsidR="00E545FB" w:rsidRDefault="007C3F7F" w:rsidP="00572A18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787F7A3" w14:textId="77777777" w:rsidR="00E545FB" w:rsidRPr="007A168E" w:rsidRDefault="00E545FB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33E56F" w14:textId="6287ACD1" w:rsidR="00E545FB" w:rsidRDefault="007819EE" w:rsidP="00082CA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45FB" w:rsidRPr="007A168E" w14:paraId="2E2AF4E5" w14:textId="77777777" w:rsidTr="00572A18">
        <w:tc>
          <w:tcPr>
            <w:tcW w:w="4140" w:type="dxa"/>
          </w:tcPr>
          <w:p w14:paraId="2668E9BD" w14:textId="098855C6" w:rsidR="00E545FB" w:rsidRPr="00624F8F" w:rsidRDefault="004E4F4A" w:rsidP="00082CAC">
            <w:pPr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ทีพีไอ อีโออีจี</w:t>
            </w:r>
            <w:r w:rsidR="005A03A9"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79" w:type="dxa"/>
            <w:vAlign w:val="bottom"/>
          </w:tcPr>
          <w:p w14:paraId="21DBAD76" w14:textId="7EF69423" w:rsidR="00E545FB" w:rsidRDefault="007C3F7F" w:rsidP="00572A18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A7A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14:paraId="039A4B62" w14:textId="77777777" w:rsidR="00E545FB" w:rsidRPr="007A168E" w:rsidRDefault="00E545FB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vAlign w:val="bottom"/>
          </w:tcPr>
          <w:p w14:paraId="514A94F7" w14:textId="6C0082DE" w:rsidR="00E545FB" w:rsidRDefault="005A03A9" w:rsidP="00ED4A83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3541A192" w14:textId="77777777" w:rsidR="00E545FB" w:rsidRPr="007A168E" w:rsidRDefault="00E545FB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2FB6" w14:textId="31B5DD90" w:rsidR="00E545FB" w:rsidRDefault="00BA7A57" w:rsidP="005A03A9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933283" w14:textId="77777777" w:rsidR="00E545FB" w:rsidRPr="007A168E" w:rsidRDefault="00E545FB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057374" w14:textId="07A66927" w:rsidR="00E545FB" w:rsidRDefault="005A03A9" w:rsidP="00082CA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310C" w:rsidRPr="007A168E" w14:paraId="121E3F7F" w14:textId="77777777" w:rsidTr="00572A18">
        <w:tc>
          <w:tcPr>
            <w:tcW w:w="4140" w:type="dxa"/>
            <w:vAlign w:val="bottom"/>
          </w:tcPr>
          <w:p w14:paraId="5EF0705A" w14:textId="77777777" w:rsidR="003A310C" w:rsidRPr="007A168E" w:rsidRDefault="003A310C" w:rsidP="00082CAC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9130B8E" w14:textId="0F40E658" w:rsidR="003A310C" w:rsidRPr="007A168E" w:rsidRDefault="007C3F7F" w:rsidP="00572A18">
            <w:pPr>
              <w:tabs>
                <w:tab w:val="decimal" w:pos="8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748</w:t>
            </w:r>
            <w:r w:rsidR="00BA7A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7AAF1EC6" w14:textId="77777777" w:rsidR="003A310C" w:rsidRPr="007A168E" w:rsidRDefault="003A310C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B3C8A1E" w14:textId="3348EAAE" w:rsidR="003A310C" w:rsidRPr="007A168E" w:rsidRDefault="007C3F7F" w:rsidP="00082CA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</w:t>
            </w:r>
            <w:r w:rsidR="00ED4A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0" w:type="dxa"/>
          </w:tcPr>
          <w:p w14:paraId="4C8B61DC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1A362145" w14:textId="7A0E17C7" w:rsidR="003A310C" w:rsidRPr="007A168E" w:rsidRDefault="007C3F7F" w:rsidP="00572A18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942</w:t>
            </w:r>
            <w:r w:rsidR="00BA7A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</w:tcPr>
          <w:p w14:paraId="29A72092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9945FA" w14:textId="475352C5" w:rsidR="003A310C" w:rsidRPr="007A168E" w:rsidRDefault="007C3F7F" w:rsidP="00572A18">
            <w:pPr>
              <w:tabs>
                <w:tab w:val="decimal" w:pos="86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</w:t>
            </w:r>
            <w:r w:rsidR="006F72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56D5E57D" w14:textId="77777777" w:rsidR="001A5A35" w:rsidRDefault="001A5A35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1A5A35" w:rsidRPr="0000113F" w14:paraId="3A8E682F" w14:textId="77777777" w:rsidTr="0000113F">
        <w:tc>
          <w:tcPr>
            <w:tcW w:w="4140" w:type="dxa"/>
          </w:tcPr>
          <w:p w14:paraId="775BCB99" w14:textId="77777777" w:rsidR="001A5A35" w:rsidRPr="0000113F" w:rsidRDefault="001A5A35" w:rsidP="001A5A35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highlight w:val="yellow"/>
              </w:rPr>
              <w:lastRenderedPageBreak/>
              <w:br w:type="page"/>
            </w:r>
          </w:p>
        </w:tc>
        <w:tc>
          <w:tcPr>
            <w:tcW w:w="2430" w:type="dxa"/>
            <w:gridSpan w:val="3"/>
          </w:tcPr>
          <w:p w14:paraId="179EB6AD" w14:textId="77777777" w:rsidR="001A5A35" w:rsidRPr="0000113F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D2DBB2" w14:textId="77777777" w:rsidR="001A5A35" w:rsidRPr="0000113F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A431521" w14:textId="77777777" w:rsidR="001A5A35" w:rsidRPr="0000113F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A35" w:rsidRPr="0000113F" w14:paraId="156E3C9C" w14:textId="77777777" w:rsidTr="0000113F">
        <w:tc>
          <w:tcPr>
            <w:tcW w:w="4140" w:type="dxa"/>
          </w:tcPr>
          <w:p w14:paraId="043F9AB6" w14:textId="77777777" w:rsidR="001A5A35" w:rsidRPr="0000113F" w:rsidRDefault="001A5A35" w:rsidP="001A5A35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71EDE1C" w14:textId="78DB16ED" w:rsidR="001A5A35" w:rsidRPr="0000113F" w:rsidRDefault="007C3F7F" w:rsidP="00715553">
            <w:pPr>
              <w:spacing w:line="380" w:lineRule="exact"/>
              <w:ind w:left="-13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96B78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96B78" w:rsidRPr="000011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163B8F2C" w14:textId="77777777" w:rsidR="001A5A35" w:rsidRPr="0000113F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F04AE7" w14:textId="3C05BC22" w:rsidR="001A5A35" w:rsidRPr="0000113F" w:rsidRDefault="007C3F7F" w:rsidP="00421D4B">
            <w:pPr>
              <w:spacing w:line="380" w:lineRule="exact"/>
              <w:ind w:left="-72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A5A35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A5A35" w:rsidRPr="000011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6E763112" w14:textId="77777777" w:rsidR="001A5A35" w:rsidRPr="0000113F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455F5F" w14:textId="389B68F3" w:rsidR="001A5A35" w:rsidRPr="0000113F" w:rsidRDefault="007C3F7F" w:rsidP="0061378C">
            <w:pPr>
              <w:spacing w:line="380" w:lineRule="exact"/>
              <w:ind w:left="-110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96B78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96B78" w:rsidRPr="000011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4B68A5A3" w14:textId="77777777" w:rsidR="001A5A35" w:rsidRPr="0000113F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A74E29" w14:textId="12B9029E" w:rsidR="001A5A35" w:rsidRPr="0000113F" w:rsidRDefault="007C3F7F" w:rsidP="0000113F">
            <w:pPr>
              <w:spacing w:line="380" w:lineRule="exact"/>
              <w:ind w:left="-119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A5A35" w:rsidRPr="000011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5A35" w:rsidRPr="000011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A5A35" w:rsidRPr="0000113F" w14:paraId="208DDAA2" w14:textId="77777777" w:rsidTr="0000113F">
        <w:tc>
          <w:tcPr>
            <w:tcW w:w="4140" w:type="dxa"/>
          </w:tcPr>
          <w:p w14:paraId="4117EB9D" w14:textId="77777777" w:rsidR="001A5A35" w:rsidRPr="0000113F" w:rsidRDefault="001A5A35" w:rsidP="001A5A35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6AFB0" w14:textId="3D48EA92" w:rsidR="001A5A35" w:rsidRPr="0000113F" w:rsidRDefault="007C3F7F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47EE1FA" w14:textId="77777777" w:rsidR="001A5A35" w:rsidRPr="0000113F" w:rsidRDefault="001A5A35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03B5E" w14:textId="38F3BE7D" w:rsidR="001A5A35" w:rsidRPr="0000113F" w:rsidRDefault="007C3F7F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DE24F40" w14:textId="77777777" w:rsidR="001A5A35" w:rsidRPr="0000113F" w:rsidRDefault="001A5A35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073CBD" w14:textId="2558ED35" w:rsidR="001A5A35" w:rsidRPr="0000113F" w:rsidRDefault="007C3F7F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6B20D7B" w14:textId="77777777" w:rsidR="001A5A35" w:rsidRPr="0000113F" w:rsidRDefault="001A5A35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BBF40A" w14:textId="0EA4E258" w:rsidR="001A5A35" w:rsidRPr="0000113F" w:rsidRDefault="007C3F7F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1A5A35" w:rsidRPr="0000113F" w14:paraId="001708AE" w14:textId="77777777" w:rsidTr="0000113F">
        <w:tc>
          <w:tcPr>
            <w:tcW w:w="4140" w:type="dxa"/>
          </w:tcPr>
          <w:p w14:paraId="7D0938C3" w14:textId="77777777" w:rsidR="001A5A35" w:rsidRPr="0000113F" w:rsidRDefault="001A5A35" w:rsidP="001A5A3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5D38EB8" w14:textId="77777777" w:rsidR="001A5A35" w:rsidRPr="0000113F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01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011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5A35" w:rsidRPr="0000113F" w14:paraId="7CD3AD94" w14:textId="77777777" w:rsidTr="0000113F">
        <w:tc>
          <w:tcPr>
            <w:tcW w:w="4140" w:type="dxa"/>
          </w:tcPr>
          <w:p w14:paraId="0EB4BAE7" w14:textId="77777777" w:rsidR="001A5A35" w:rsidRPr="0000113F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4672F288" w14:textId="77777777" w:rsidR="001A5A35" w:rsidRPr="0000113F" w:rsidRDefault="001A5A35" w:rsidP="00747C1E">
            <w:pPr>
              <w:tabs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CF1EE5" w14:textId="77777777" w:rsidR="001A5A35" w:rsidRPr="0000113F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EE11681" w14:textId="77777777" w:rsidR="001A5A35" w:rsidRPr="0000113F" w:rsidRDefault="001A5A35" w:rsidP="00421D4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290823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D2A062D" w14:textId="77777777" w:rsidR="001A5A35" w:rsidRPr="0000113F" w:rsidRDefault="001A5A35" w:rsidP="00747C1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3BAF90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CCAD82B" w14:textId="77777777" w:rsidR="001A5A35" w:rsidRPr="0000113F" w:rsidRDefault="001A5A35" w:rsidP="00421D4B">
            <w:pPr>
              <w:tabs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A35" w:rsidRPr="0000113F" w14:paraId="518EF452" w14:textId="77777777" w:rsidTr="0000113F">
        <w:tc>
          <w:tcPr>
            <w:tcW w:w="4140" w:type="dxa"/>
          </w:tcPr>
          <w:p w14:paraId="5FB6FD4D" w14:textId="77777777" w:rsidR="001A5A35" w:rsidRPr="0000113F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A205A9A" w14:textId="77777777" w:rsidR="001A5A35" w:rsidRPr="0000113F" w:rsidRDefault="001A5A35" w:rsidP="00747C1E">
            <w:pPr>
              <w:tabs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408171" w14:textId="77777777" w:rsidR="001A5A35" w:rsidRPr="0000113F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3B28812" w14:textId="77777777" w:rsidR="001A5A35" w:rsidRPr="0000113F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1AE0F9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9358068" w14:textId="77777777" w:rsidR="001A5A35" w:rsidRPr="0000113F" w:rsidRDefault="001A5A35" w:rsidP="00421D4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8BE85B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65DA4FB" w14:textId="77777777" w:rsidR="001A5A35" w:rsidRPr="0000113F" w:rsidRDefault="001A5A35" w:rsidP="00421D4B">
            <w:pPr>
              <w:tabs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A35" w:rsidRPr="0000113F" w14:paraId="0846C2DE" w14:textId="77777777" w:rsidTr="0000113F">
        <w:tc>
          <w:tcPr>
            <w:tcW w:w="4140" w:type="dxa"/>
          </w:tcPr>
          <w:p w14:paraId="743FBE09" w14:textId="77777777" w:rsidR="001A5A35" w:rsidRPr="0000113F" w:rsidRDefault="001A5A35" w:rsidP="001A5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13F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1080" w:type="dxa"/>
          </w:tcPr>
          <w:p w14:paraId="4C6A4DB7" w14:textId="63709111" w:rsidR="001A5A35" w:rsidRPr="0000113F" w:rsidRDefault="00E87EB3" w:rsidP="001A5A35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534356E" w14:textId="77777777" w:rsidR="001A5A35" w:rsidRPr="0000113F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EF28F88" w14:textId="77777777" w:rsidR="001A5A35" w:rsidRPr="0000113F" w:rsidRDefault="001A5A35" w:rsidP="001A5A35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7934B1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6E72D70" w14:textId="707A2AFD" w:rsidR="001A5A35" w:rsidRPr="0000113F" w:rsidRDefault="00E87EB3" w:rsidP="0055183E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C6F1EF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43C4C45" w14:textId="666CF685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  <w:r w:rsidR="001A5A35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</w:tr>
      <w:tr w:rsidR="001A5A35" w:rsidRPr="0000113F" w14:paraId="21451A41" w14:textId="77777777" w:rsidTr="0000113F">
        <w:tc>
          <w:tcPr>
            <w:tcW w:w="4140" w:type="dxa"/>
          </w:tcPr>
          <w:p w14:paraId="1DAE8349" w14:textId="77777777" w:rsidR="001A5A35" w:rsidRPr="0000113F" w:rsidRDefault="001A5A35" w:rsidP="001A5A35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0011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</w:tcPr>
          <w:p w14:paraId="4AEF49AE" w14:textId="77777777" w:rsidR="001A5A35" w:rsidRPr="0000113F" w:rsidRDefault="001A5A35" w:rsidP="00421D4B">
            <w:pPr>
              <w:tabs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EA80F6" w14:textId="77777777" w:rsidR="001A5A35" w:rsidRPr="0000113F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76234A9" w14:textId="77777777" w:rsidR="001A5A35" w:rsidRPr="0000113F" w:rsidRDefault="001A5A35" w:rsidP="00421D4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8B0253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8E4F634" w14:textId="77777777" w:rsidR="001A5A35" w:rsidRPr="0000113F" w:rsidRDefault="001A5A35" w:rsidP="0000113F">
            <w:pPr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C610BE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37D196B" w14:textId="77777777" w:rsidR="001A5A35" w:rsidRPr="0000113F" w:rsidRDefault="001A5A35" w:rsidP="00747C1E">
            <w:pPr>
              <w:tabs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A35" w:rsidRPr="0000113F" w14:paraId="54C5FF0A" w14:textId="77777777" w:rsidTr="0000113F">
        <w:tc>
          <w:tcPr>
            <w:tcW w:w="4140" w:type="dxa"/>
          </w:tcPr>
          <w:p w14:paraId="730CF72B" w14:textId="77777777" w:rsidR="001A5A35" w:rsidRPr="0000113F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5373185E" w14:textId="3AC568CC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  <w:r w:rsidR="00E87EB3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</w:tcPr>
          <w:p w14:paraId="017AAFC9" w14:textId="77777777" w:rsidR="001A5A35" w:rsidRPr="0000113F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AB65921" w14:textId="70749658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A5A35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 w:rsidR="001A5A35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</w:tcPr>
          <w:p w14:paraId="20864027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957CC18" w14:textId="3A6385FB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  <w:r w:rsidR="00E87EB3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83D89D7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BDDBDC6" w14:textId="04E5F0ED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</w:t>
            </w:r>
            <w:r w:rsidR="001A5A35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1A5A35" w:rsidRPr="0000113F" w14:paraId="77F637E6" w14:textId="77777777" w:rsidTr="0000113F">
        <w:tc>
          <w:tcPr>
            <w:tcW w:w="4140" w:type="dxa"/>
          </w:tcPr>
          <w:p w14:paraId="4AD5FF9E" w14:textId="77777777" w:rsidR="001A5A35" w:rsidRPr="0000113F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</w:tcPr>
          <w:p w14:paraId="0EBC3A33" w14:textId="1EE7A0C5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E87EB3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6117C49" w14:textId="77777777" w:rsidR="001A5A35" w:rsidRPr="0000113F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7D9DA7B" w14:textId="5A9E0AE8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1A5A35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B9F71FC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EE48717" w14:textId="5A88460C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E87EB3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01F868D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479992D" w14:textId="78409635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A5A35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1A5A35" w:rsidRPr="0000113F" w14:paraId="333B71EC" w14:textId="77777777" w:rsidTr="0000113F">
        <w:tc>
          <w:tcPr>
            <w:tcW w:w="4140" w:type="dxa"/>
          </w:tcPr>
          <w:p w14:paraId="3BCB69C4" w14:textId="77777777" w:rsidR="001A5A35" w:rsidRPr="0000113F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</w:tcPr>
          <w:p w14:paraId="05A55DBF" w14:textId="332FE057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E87EB3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40A1E30" w14:textId="77777777" w:rsidR="001A5A35" w:rsidRPr="0000113F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334DAF4" w14:textId="0F9D9C92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A5A35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DC06902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9892534" w14:textId="721D55E1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E87EB3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D652491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C389F13" w14:textId="1A4388C2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A5A35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1A5A35" w:rsidRPr="0000113F" w14:paraId="0A3C3669" w14:textId="77777777" w:rsidTr="0000113F">
        <w:tc>
          <w:tcPr>
            <w:tcW w:w="4140" w:type="dxa"/>
          </w:tcPr>
          <w:p w14:paraId="0A8E324B" w14:textId="77777777" w:rsidR="001A5A35" w:rsidRPr="0000113F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C2C2CA2" w14:textId="77777777" w:rsidR="001A5A35" w:rsidRPr="0000113F" w:rsidRDefault="001A5A35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B8FDF9" w14:textId="77777777" w:rsidR="001A5A35" w:rsidRPr="0000113F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4F3F8FE" w14:textId="77777777" w:rsidR="001A5A35" w:rsidRPr="0000113F" w:rsidRDefault="001A5A35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A429AD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ADFA000" w14:textId="77777777" w:rsidR="001A5A35" w:rsidRPr="0000113F" w:rsidRDefault="001A5A35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09E4C9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69AC31E" w14:textId="77777777" w:rsidR="001A5A35" w:rsidRPr="0000113F" w:rsidRDefault="001A5A35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A35" w:rsidRPr="0000113F" w14:paraId="1989352F" w14:textId="77777777" w:rsidTr="0000113F">
        <w:tc>
          <w:tcPr>
            <w:tcW w:w="4140" w:type="dxa"/>
          </w:tcPr>
          <w:p w14:paraId="43000BD2" w14:textId="77777777" w:rsidR="001A5A35" w:rsidRPr="0000113F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0113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73D26189" w14:textId="74468CE4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  <w:r w:rsidR="00E87EB3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8F4B456" w14:textId="77777777" w:rsidR="001A5A35" w:rsidRPr="0000113F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EB732EB" w14:textId="6302EABA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  <w:r w:rsidR="001A5A35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5291586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42B7957" w14:textId="4050C7D6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  <w:r w:rsidR="00E87EB3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2DAD946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0CDFDAA" w14:textId="009443DC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  <w:r w:rsidR="001A5A35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1A5A35" w:rsidRPr="0000113F" w14:paraId="19D64441" w14:textId="77777777" w:rsidTr="0000113F">
        <w:tc>
          <w:tcPr>
            <w:tcW w:w="4140" w:type="dxa"/>
          </w:tcPr>
          <w:p w14:paraId="3FCA0F0F" w14:textId="77777777" w:rsidR="001A5A35" w:rsidRPr="0000113F" w:rsidRDefault="001A5A35" w:rsidP="001A5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011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1080" w:type="dxa"/>
          </w:tcPr>
          <w:p w14:paraId="45B09B20" w14:textId="2B4A70A7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E87EB3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233BEAF3" w14:textId="77777777" w:rsidR="001A5A35" w:rsidRPr="0000113F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B13B54" w14:textId="2A6D7AC9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1A5A35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63DD131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C8F302C" w14:textId="3BFBD103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E87EB3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C37ECFD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88B7A0D" w14:textId="14B87147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1A5A35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1A5A35" w:rsidRPr="0000113F" w14:paraId="27FF92A0" w14:textId="77777777" w:rsidTr="0000113F">
        <w:tc>
          <w:tcPr>
            <w:tcW w:w="4140" w:type="dxa"/>
          </w:tcPr>
          <w:p w14:paraId="4C052B15" w14:textId="77777777" w:rsidR="001A5A35" w:rsidRPr="0000113F" w:rsidRDefault="001A5A35" w:rsidP="001A5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011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</w:tcPr>
          <w:p w14:paraId="7D52AAAE" w14:textId="656C30C9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798</w:t>
            </w:r>
            <w:r w:rsidR="00E87EB3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76ABE2F" w14:textId="77777777" w:rsidR="001A5A35" w:rsidRPr="0000113F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50EFD59" w14:textId="2EC191A7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901</w:t>
            </w:r>
            <w:r w:rsidR="001A5A35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B1A04DE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03981B5" w14:textId="67534D16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  <w:r w:rsidR="00E87EB3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931B40D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2D53282" w14:textId="6108A0FB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  <w:r w:rsidR="001A5A35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1A5A35" w:rsidRPr="0000113F" w14:paraId="4C4A32F7" w14:textId="77777777" w:rsidTr="0000113F">
        <w:tc>
          <w:tcPr>
            <w:tcW w:w="4140" w:type="dxa"/>
          </w:tcPr>
          <w:p w14:paraId="12A8BF19" w14:textId="77777777" w:rsidR="001A5A35" w:rsidRPr="0000113F" w:rsidRDefault="001A5A35" w:rsidP="001A5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ไทย</w:t>
            </w:r>
            <w:r w:rsidRPr="000011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0011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</w:t>
            </w:r>
            <w:r w:rsidRPr="000011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</w:t>
            </w:r>
            <w:r w:rsidRPr="000011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เคมีกัล อุตสาหกรรม จำกัด</w:t>
            </w:r>
          </w:p>
        </w:tc>
        <w:tc>
          <w:tcPr>
            <w:tcW w:w="1080" w:type="dxa"/>
          </w:tcPr>
          <w:p w14:paraId="6EB7D3AF" w14:textId="6B6C24A8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="00E87EB3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D40C3DB" w14:textId="77777777" w:rsidR="001A5A35" w:rsidRPr="0000113F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8A675F5" w14:textId="402DA1FE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="001A5A35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5082A33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547931D" w14:textId="0A10C611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  <w:r w:rsidR="00E87EB3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5E375EF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23026B8" w14:textId="773DA90E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1A5A35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1A5A35" w:rsidRPr="0000113F" w14:paraId="138A9F29" w14:textId="77777777" w:rsidTr="0000113F">
        <w:tc>
          <w:tcPr>
            <w:tcW w:w="4140" w:type="dxa"/>
          </w:tcPr>
          <w:p w14:paraId="55920A91" w14:textId="77777777" w:rsidR="001A5A35" w:rsidRPr="0000113F" w:rsidRDefault="001A5A35" w:rsidP="001A5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0113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อีโออีจี จำกัด</w:t>
            </w:r>
          </w:p>
        </w:tc>
        <w:tc>
          <w:tcPr>
            <w:tcW w:w="1080" w:type="dxa"/>
          </w:tcPr>
          <w:p w14:paraId="5EAC3889" w14:textId="4C6A2D0B" w:rsidR="001A5A35" w:rsidRPr="0000113F" w:rsidRDefault="00E87EB3" w:rsidP="00951873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01D423" w14:textId="77777777" w:rsidR="001A5A35" w:rsidRPr="0000113F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133F990" w14:textId="392C1145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A5A35"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31F9E1A7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A52A36D" w14:textId="113B1D0C" w:rsidR="001A5A35" w:rsidRPr="0000113F" w:rsidRDefault="00E87EB3" w:rsidP="001A5A35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546BAF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4B3DF4E" w14:textId="77777777" w:rsidR="001A5A35" w:rsidRPr="0000113F" w:rsidRDefault="001A5A35" w:rsidP="001A5A35">
            <w:pPr>
              <w:spacing w:line="240" w:lineRule="auto"/>
              <w:ind w:left="-112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A5A35" w:rsidRPr="0000113F" w14:paraId="0735B80C" w14:textId="77777777" w:rsidTr="0000113F">
        <w:tc>
          <w:tcPr>
            <w:tcW w:w="4140" w:type="dxa"/>
          </w:tcPr>
          <w:p w14:paraId="4808A9FB" w14:textId="77777777" w:rsidR="001A5A35" w:rsidRPr="0000113F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6DE3F8" w14:textId="2BA5F47D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E87EB3"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  <w:r w:rsidR="00E87EB3"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14:paraId="05CF5626" w14:textId="77777777" w:rsidR="001A5A35" w:rsidRPr="0000113F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2893FE" w14:textId="654EAD7B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A5A35"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550</w:t>
            </w:r>
            <w:r w:rsidR="001A5A35"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14:paraId="75C26D35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E486DC" w14:textId="506A43CC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87EB3"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503</w:t>
            </w:r>
            <w:r w:rsidR="00E87EB3"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0168275" w14:textId="77777777" w:rsidR="001A5A35" w:rsidRPr="0000113F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97A8DB" w14:textId="75BA8CEA" w:rsidR="001A5A35" w:rsidRPr="0000113F" w:rsidRDefault="007C3F7F" w:rsidP="0000113F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A5A35"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820</w:t>
            </w:r>
            <w:r w:rsidR="001A5A35" w:rsidRPr="000011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</w:p>
        </w:tc>
      </w:tr>
    </w:tbl>
    <w:p w14:paraId="6EB6AE60" w14:textId="77777777" w:rsidR="00855F83" w:rsidRDefault="00855F83" w:rsidP="001A5A35">
      <w:pPr>
        <w:pStyle w:val="Bo-C1Content"/>
        <w:ind w:left="0"/>
        <w:rPr>
          <w:rFonts w:asciiTheme="majorBidi" w:hAnsiTheme="majorBidi" w:cstheme="majorBidi"/>
          <w:b/>
          <w:bCs/>
          <w:i/>
          <w:iCs/>
        </w:rPr>
      </w:pPr>
    </w:p>
    <w:p w14:paraId="7197C435" w14:textId="1CC5143B" w:rsidR="00F91B1B" w:rsidRPr="007A168E" w:rsidRDefault="00F91B1B" w:rsidP="00F91B1B">
      <w:pPr>
        <w:pStyle w:val="Bo-C1Content"/>
        <w:rPr>
          <w:rFonts w:asciiTheme="majorBidi" w:hAnsiTheme="majorBidi" w:cstheme="majorBidi"/>
          <w:b/>
          <w:bCs/>
          <w:i/>
          <w:iCs/>
          <w:lang w:val="en-US"/>
        </w:rPr>
      </w:pPr>
      <w:r w:rsidRPr="007A168E">
        <w:rPr>
          <w:rFonts w:asciiTheme="majorBidi" w:hAnsiTheme="majorBidi" w:cstheme="majorBidi"/>
          <w:b/>
          <w:bCs/>
          <w:i/>
          <w:iCs/>
          <w:cs/>
        </w:rPr>
        <w:t>สัญญาสำคัญที่ทำกับบุคคลหรือกิจการที่เกี่ยวข้องกัน</w:t>
      </w:r>
    </w:p>
    <w:bookmarkEnd w:id="1"/>
    <w:p w14:paraId="664F0922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cs/>
        </w:rPr>
      </w:pPr>
    </w:p>
    <w:p w14:paraId="011E3C24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</w:t>
      </w:r>
    </w:p>
    <w:p w14:paraId="7FF5DBEF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</w:rPr>
      </w:pPr>
    </w:p>
    <w:p w14:paraId="329B8CA5" w14:textId="6F5ECA88" w:rsidR="00160F81" w:rsidRDefault="00F91B1B" w:rsidP="00B61835">
      <w:pPr>
        <w:pStyle w:val="Bo-C1Content"/>
        <w:ind w:right="18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7C3F7F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โดยได้สิทธิต่ออายุสัญญาเช่าใหม่ทุก </w:t>
      </w:r>
      <w:r w:rsidR="007C3F7F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ในเดือนกรกฎาคม </w:t>
      </w:r>
      <w:r w:rsidR="007C3F7F">
        <w:rPr>
          <w:rFonts w:asciiTheme="majorBidi" w:hAnsiTheme="majorBidi" w:cstheme="majorBidi"/>
          <w:lang w:val="en-US"/>
        </w:rPr>
        <w:t>2542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7A168E">
        <w:rPr>
          <w:rFonts w:asciiTheme="majorBidi" w:hAnsiTheme="majorBidi" w:cstheme="majorBidi"/>
          <w:spacing w:val="-2"/>
          <w:cs/>
        </w:rPr>
        <w:t xml:space="preserve">ระยะเวลาเช่าใหม่เป็น </w:t>
      </w:r>
      <w:r w:rsidR="007C3F7F">
        <w:rPr>
          <w:rFonts w:asciiTheme="majorBidi" w:hAnsiTheme="majorBidi" w:cstheme="majorBidi"/>
          <w:spacing w:val="-2"/>
          <w:lang w:val="en-US"/>
        </w:rPr>
        <w:t>90</w:t>
      </w:r>
      <w:r w:rsidRPr="007A168E">
        <w:rPr>
          <w:rFonts w:asciiTheme="majorBidi" w:hAnsiTheme="majorBidi" w:cstheme="majorBidi"/>
          <w:spacing w:val="-2"/>
        </w:rPr>
        <w:t xml:space="preserve"> </w:t>
      </w:r>
      <w:r w:rsidRPr="007A168E">
        <w:rPr>
          <w:rFonts w:asciiTheme="majorBidi" w:hAnsiTheme="majorBidi" w:cstheme="majorBidi"/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7A168E">
        <w:rPr>
          <w:rFonts w:asciiTheme="majorBidi" w:hAnsiTheme="majorBidi" w:cstheme="majorBidi"/>
          <w:i/>
          <w:iCs/>
          <w:spacing w:val="-2"/>
        </w:rPr>
        <w:t>(</w:t>
      </w:r>
      <w:r w:rsidRPr="007A168E">
        <w:rPr>
          <w:rFonts w:asciiTheme="majorBidi" w:hAnsiTheme="majorBidi" w:cstheme="majorBidi"/>
          <w:i/>
          <w:iCs/>
          <w:spacing w:val="-2"/>
          <w:cs/>
        </w:rPr>
        <w:t xml:space="preserve">ค่าเช่าตลอด </w:t>
      </w:r>
      <w:r w:rsidR="007C3F7F">
        <w:rPr>
          <w:rFonts w:asciiTheme="majorBidi" w:hAnsiTheme="majorBidi" w:cstheme="majorBidi"/>
          <w:i/>
          <w:iCs/>
          <w:spacing w:val="-2"/>
          <w:lang w:val="en-US"/>
        </w:rPr>
        <w:t>90</w:t>
      </w:r>
      <w:r w:rsidRPr="007A168E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spacing w:val="-2"/>
          <w:cs/>
          <w:lang w:val="en-US"/>
        </w:rPr>
        <w:t>ปี</w:t>
      </w:r>
      <w:r w:rsidR="00402D37"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</w:rPr>
        <w:t xml:space="preserve">เป็นเงิน </w:t>
      </w:r>
      <w:r w:rsidR="007C3F7F">
        <w:rPr>
          <w:rFonts w:asciiTheme="majorBidi" w:hAnsiTheme="majorBidi" w:cstheme="majorBidi"/>
          <w:i/>
          <w:iCs/>
          <w:lang w:val="en-US"/>
        </w:rPr>
        <w:t>40</w:t>
      </w:r>
      <w:r w:rsidRPr="007A168E">
        <w:rPr>
          <w:rFonts w:asciiTheme="majorBidi" w:hAnsiTheme="majorBidi" w:cstheme="majorBidi"/>
          <w:i/>
          <w:iCs/>
          <w:lang w:val="en-US"/>
        </w:rPr>
        <w:t>,</w:t>
      </w:r>
      <w:r w:rsidR="007C3F7F">
        <w:rPr>
          <w:rFonts w:asciiTheme="majorBidi" w:hAnsiTheme="majorBidi" w:cstheme="majorBidi"/>
          <w:i/>
          <w:iCs/>
          <w:lang w:val="en-US"/>
        </w:rPr>
        <w:t>000</w:t>
      </w:r>
      <w:r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7C3F7F">
        <w:rPr>
          <w:rFonts w:asciiTheme="majorBidi" w:hAnsiTheme="majorBidi" w:cstheme="majorBidi"/>
          <w:i/>
          <w:iCs/>
          <w:lang w:val="en-US"/>
        </w:rPr>
        <w:t>37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 บาทต่อตารางเมตร</w:t>
      </w:r>
      <w:r w:rsidRPr="007A168E">
        <w:rPr>
          <w:rFonts w:asciiTheme="majorBidi" w:hAnsiTheme="majorBidi" w:cstheme="majorBidi"/>
          <w:i/>
          <w:iCs/>
          <w:lang w:val="en-US"/>
        </w:rPr>
        <w:t>)</w:t>
      </w:r>
      <w:r w:rsidRPr="007A168E">
        <w:rPr>
          <w:rFonts w:asciiTheme="majorBidi" w:hAnsiTheme="majorBidi" w:cstheme="majorBidi"/>
          <w:cs/>
        </w:rPr>
        <w:t xml:space="preserve"> โดยค่าเช่าประจำปีคิดหักจากเงินค่าเช่าจ่ายล่วงหน้าดังกล่าว ต่อมาเมื่อวันที่ </w:t>
      </w:r>
      <w:r w:rsidR="007C3F7F">
        <w:rPr>
          <w:rFonts w:asciiTheme="majorBidi" w:hAnsiTheme="majorBidi" w:cstheme="majorBidi"/>
          <w:lang w:val="en-US"/>
        </w:rPr>
        <w:t>24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กรกฎาคม </w:t>
      </w:r>
      <w:r w:rsidR="007C3F7F">
        <w:rPr>
          <w:rFonts w:asciiTheme="majorBidi" w:hAnsiTheme="majorBidi" w:cstheme="majorBidi"/>
          <w:lang w:val="en-US"/>
        </w:rPr>
        <w:t>2544</w:t>
      </w:r>
      <w:r w:rsidRPr="007A168E">
        <w:rPr>
          <w:rFonts w:asciiTheme="majorBidi" w:hAnsiTheme="majorBidi" w:cstheme="majorBidi"/>
        </w:rPr>
        <w:t xml:space="preserve">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>มีกำหนดระยะเวลาการเช่าครั้งละ</w:t>
      </w:r>
      <w:r w:rsidRPr="007A168E">
        <w:rPr>
          <w:rFonts w:asciiTheme="majorBidi" w:hAnsiTheme="majorBidi" w:cstheme="majorBidi"/>
        </w:rPr>
        <w:t xml:space="preserve"> </w:t>
      </w:r>
      <w:r w:rsidR="007C3F7F">
        <w:rPr>
          <w:rFonts w:asciiTheme="majorBidi" w:hAnsiTheme="majorBidi" w:cstheme="majorBidi"/>
          <w:lang w:val="en-US"/>
        </w:rPr>
        <w:t>30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นับจากวันที่ได้มีการวางเงินค่าเช่าล่วงหน้าตามสัญญาดังกล่าวแต่เริ่มแรก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โดยบริษัทที่เกี่ยวข้องกันซึ่งเป็นผู้ให้เช่าให้คำมั่นในการต่อระยะเวลาการเช่าออกไปอีกครั้งละ </w:t>
      </w:r>
      <w:r w:rsidR="007C3F7F">
        <w:rPr>
          <w:rFonts w:asciiTheme="majorBidi" w:hAnsiTheme="majorBidi" w:cstheme="majorBidi"/>
          <w:lang w:val="en-US"/>
        </w:rPr>
        <w:t>30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 เป็นจำนวน</w:t>
      </w:r>
      <w:r w:rsidR="00826E4B" w:rsidRPr="007A168E">
        <w:rPr>
          <w:rFonts w:asciiTheme="majorBidi" w:hAnsiTheme="majorBidi" w:cstheme="majorBidi"/>
        </w:rPr>
        <w:br/>
      </w:r>
      <w:r w:rsidR="007C3F7F">
        <w:rPr>
          <w:rFonts w:asciiTheme="majorBidi" w:hAnsiTheme="majorBidi" w:cstheme="majorBidi"/>
          <w:lang w:val="en-US"/>
        </w:rPr>
        <w:t>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ครั้ง โดยให้อยู่ภายใต้เงื่อนไขและอัตราเช่าเดิม</w:t>
      </w:r>
    </w:p>
    <w:p w14:paraId="00092704" w14:textId="094AF6B0" w:rsidR="00F91B1B" w:rsidRPr="007A168E" w:rsidRDefault="00F91B1B" w:rsidP="00D21AFE">
      <w:pPr>
        <w:pStyle w:val="Bo-C1Content"/>
        <w:ind w:right="-11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="007C3F7F">
        <w:rPr>
          <w:rFonts w:asciiTheme="majorBidi" w:hAnsiTheme="majorBidi" w:cstheme="majorBidi"/>
          <w:lang w:val="en-US"/>
        </w:rPr>
        <w:t>25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สิงหาคม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="007C3F7F">
        <w:rPr>
          <w:rFonts w:asciiTheme="majorBidi" w:hAnsiTheme="majorBidi" w:cstheme="majorBidi"/>
          <w:lang w:val="en-US"/>
        </w:rPr>
        <w:t>2549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7A2A663E" w14:textId="3E8E1BEB" w:rsidR="00C74FA0" w:rsidRPr="007A168E" w:rsidRDefault="00C74FA0" w:rsidP="00732CFB">
      <w:pPr>
        <w:pStyle w:val="Bo-Blanklin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220ABF2" w14:textId="3B647661" w:rsidR="004F7299" w:rsidRPr="007A168E" w:rsidRDefault="00F91B1B" w:rsidP="00EC5ABA">
      <w:pPr>
        <w:pStyle w:val="Ang15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หากมีการบอกเลิกสัญญาเช่าโดยฝ่ายใดฝ่ายหนึ่ง บริษัทมีสิทธิเรียกคืนเงินค่าเช่าจ่ายล่วงหน้าที่เหลือ โดยคู่สัญญา</w:t>
      </w:r>
      <w:r w:rsidR="009936E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>ได้ตกลงกันในหลักการให้มีการจดจำนองสำหรับอาคารสำนักงานดังกล่าวเพื่อเป็นหลักประกันสำหรับเงินค่าเช่าจ่าย</w:t>
      </w:r>
      <w:r w:rsidRPr="007A168E">
        <w:rPr>
          <w:rFonts w:asciiTheme="majorBidi" w:hAnsiTheme="majorBidi" w:cstheme="majorBidi"/>
          <w:spacing w:val="4"/>
          <w:cs/>
        </w:rPr>
        <w:t xml:space="preserve">ล่วงหน้า ซึ่ง ณ วันที่ </w:t>
      </w:r>
      <w:r w:rsidR="007C3F7F">
        <w:rPr>
          <w:rFonts w:asciiTheme="majorBidi" w:hAnsiTheme="majorBidi" w:cstheme="majorBidi"/>
          <w:spacing w:val="2"/>
        </w:rPr>
        <w:t>30</w:t>
      </w:r>
      <w:r w:rsidR="009806BF">
        <w:rPr>
          <w:rFonts w:asciiTheme="majorBidi" w:hAnsiTheme="majorBidi" w:cstheme="majorBidi"/>
          <w:spacing w:val="2"/>
        </w:rPr>
        <w:t xml:space="preserve"> </w:t>
      </w:r>
      <w:r w:rsidR="002B5FA3">
        <w:rPr>
          <w:rFonts w:asciiTheme="majorBidi" w:hAnsiTheme="majorBidi" w:cstheme="majorBidi" w:hint="cs"/>
          <w:spacing w:val="2"/>
          <w:cs/>
        </w:rPr>
        <w:t>กันยายน</w:t>
      </w:r>
      <w:r w:rsidR="00FA644B">
        <w:rPr>
          <w:rFonts w:asciiTheme="majorBidi" w:hAnsiTheme="majorBidi" w:cstheme="majorBidi"/>
          <w:spacing w:val="2"/>
          <w:cs/>
        </w:rPr>
        <w:t xml:space="preserve"> </w:t>
      </w:r>
      <w:r w:rsidR="007C3F7F">
        <w:rPr>
          <w:rFonts w:asciiTheme="majorBidi" w:hAnsiTheme="majorBidi" w:cstheme="majorBidi"/>
          <w:spacing w:val="2"/>
        </w:rPr>
        <w:t>2568</w:t>
      </w:r>
      <w:r w:rsidR="00231569" w:rsidRPr="007A168E">
        <w:rPr>
          <w:rFonts w:asciiTheme="majorBidi" w:hAnsiTheme="majorBidi" w:cstheme="majorBidi"/>
          <w:lang w:val="en-US"/>
        </w:rPr>
        <w:t xml:space="preserve"> </w:t>
      </w:r>
      <w:r w:rsidRPr="00A62940">
        <w:rPr>
          <w:rFonts w:asciiTheme="majorBidi" w:hAnsiTheme="majorBidi" w:cstheme="majorBidi"/>
          <w:spacing w:val="4"/>
          <w:cs/>
        </w:rPr>
        <w:t>ยังไม่มีการ</w:t>
      </w:r>
      <w:r w:rsidRPr="00A62940">
        <w:rPr>
          <w:rFonts w:asciiTheme="majorBidi" w:hAnsiTheme="majorBidi" w:cstheme="majorBidi"/>
          <w:spacing w:val="2"/>
          <w:cs/>
        </w:rPr>
        <w:t>ทำสัญญาจดจำนองเพื่อเป็นหลักประกันสำหรับ</w:t>
      </w:r>
      <w:r w:rsidRPr="00A62940">
        <w:rPr>
          <w:rFonts w:asciiTheme="majorBidi" w:hAnsiTheme="majorBidi" w:cstheme="majorBidi"/>
          <w:cs/>
        </w:rPr>
        <w:t>เงินค่าเช่าจ่ายล่วงหน้า ซึ่งมูลค่าที่คาดว่าจะได้รับคืนของเงินค่าเช่าจ่ายล่วงหน้าดังกล่าว ขึ้นอยู่กับความสามารถของบริษัทดังกล่าวที่จะจ่ายชำระคืน</w:t>
      </w:r>
    </w:p>
    <w:p w14:paraId="2F49ADF1" w14:textId="05DD7EBB" w:rsidR="00A3057C" w:rsidRPr="007A168E" w:rsidRDefault="00A3057C" w:rsidP="00732CF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35FDC56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สัญญาซื้อขายไฟฟ้า</w:t>
      </w:r>
    </w:p>
    <w:p w14:paraId="5F947B99" w14:textId="77777777" w:rsidR="00F91B1B" w:rsidRPr="007A168E" w:rsidRDefault="00F91B1B" w:rsidP="006C732A">
      <w:pPr>
        <w:pStyle w:val="Bo-Blankline"/>
        <w:ind w:left="1350" w:hanging="810"/>
        <w:rPr>
          <w:rFonts w:asciiTheme="majorBidi" w:hAnsiTheme="majorBidi" w:cstheme="majorBidi"/>
          <w:sz w:val="30"/>
          <w:szCs w:val="30"/>
        </w:rPr>
      </w:pPr>
    </w:p>
    <w:p w14:paraId="5E568ACD" w14:textId="08D30963" w:rsidR="00F91B1B" w:rsidRPr="00D02EBA" w:rsidRDefault="00F91B1B" w:rsidP="00BC54C2">
      <w:pPr>
        <w:pStyle w:val="Bo-C1Content"/>
        <w:numPr>
          <w:ilvl w:val="0"/>
          <w:numId w:val="12"/>
        </w:numPr>
        <w:ind w:left="1350" w:hanging="45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</w:rPr>
        <w:t>บริษัทได้ทำสัญญาซื้อขายไฟฟ้าและบริการกับบริษัทย่อยแห่งหนึ่ง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โดยบริษัทจะขายก๊าซร้อนเพื่อให้บริษัทย่อยนำไปใช้ผลิตไฟฟ้า และบริษัทย่อยจะขายไฟฟ้าให้แก่บริษัทในอัตราตามที่ระบุในสัญญา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C6A0E24" w14:textId="77777777" w:rsidR="00D02EBA" w:rsidRPr="003E5F5A" w:rsidRDefault="00D02EBA" w:rsidP="00D02EBA">
      <w:pPr>
        <w:pStyle w:val="Bo-C1Content"/>
        <w:ind w:left="900"/>
        <w:rPr>
          <w:rFonts w:asciiTheme="majorBidi" w:hAnsiTheme="majorBidi" w:cstheme="majorBidi"/>
          <w:lang w:val="en-US"/>
        </w:rPr>
      </w:pPr>
    </w:p>
    <w:p w14:paraId="7E3EF937" w14:textId="527C18D4" w:rsidR="003E5F5A" w:rsidRPr="00704B6A" w:rsidRDefault="00C54D79" w:rsidP="00BC54C2">
      <w:pPr>
        <w:pStyle w:val="Bo-C1Content"/>
        <w:numPr>
          <w:ilvl w:val="0"/>
          <w:numId w:val="12"/>
        </w:numPr>
        <w:tabs>
          <w:tab w:val="left" w:pos="1440"/>
        </w:tabs>
        <w:ind w:left="1350" w:hanging="450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hint="cs"/>
          <w:cs/>
          <w:lang w:val="en-US"/>
        </w:rPr>
        <w:t xml:space="preserve">ในระหว่างปี </w:t>
      </w:r>
      <w:r w:rsidR="007C3F7F">
        <w:rPr>
          <w:rFonts w:asciiTheme="majorBidi" w:hAnsiTheme="majorBidi"/>
          <w:lang w:val="en-US"/>
        </w:rPr>
        <w:t>2567</w:t>
      </w:r>
      <w:r w:rsidR="006B3127" w:rsidRPr="006B3127">
        <w:rPr>
          <w:rFonts w:asciiTheme="majorBidi" w:hAnsiTheme="majorBidi"/>
          <w:cs/>
          <w:lang w:val="en-US"/>
        </w:rPr>
        <w:t xml:space="preserve"> </w:t>
      </w:r>
      <w:r w:rsidR="003E5F5A" w:rsidRPr="003E5F5A">
        <w:rPr>
          <w:rFonts w:asciiTheme="majorBidi" w:hAnsiTheme="majorBidi"/>
          <w:cs/>
          <w:lang w:val="en-US"/>
        </w:rPr>
        <w:t xml:space="preserve">บริษัทกับบริษัทย่อยแห่งหนึ่งได้ทำสัญญาซื้อขายไฟฟ้าและบริการโครงการพลังงานแสงอาทิตย์เป็นระยะเวลา </w:t>
      </w:r>
      <w:r w:rsidR="007C3F7F">
        <w:rPr>
          <w:rFonts w:asciiTheme="majorBidi" w:hAnsiTheme="majorBidi" w:cstheme="majorBidi"/>
          <w:lang w:val="en-US"/>
        </w:rPr>
        <w:t>30</w:t>
      </w:r>
      <w:r w:rsidR="003E5F5A" w:rsidRPr="003E5F5A">
        <w:rPr>
          <w:rFonts w:asciiTheme="majorBidi" w:hAnsiTheme="majorBidi" w:cstheme="majorBidi"/>
          <w:lang w:val="en-US"/>
        </w:rPr>
        <w:t xml:space="preserve"> </w:t>
      </w:r>
      <w:r w:rsidR="003E5F5A" w:rsidRPr="003E5F5A">
        <w:rPr>
          <w:rFonts w:asciiTheme="majorBidi" w:hAnsiTheme="majorBidi"/>
          <w:cs/>
          <w:lang w:val="en-US"/>
        </w:rPr>
        <w:t>ปี นับตั้งแต่วันที่เริ่มต้นซื้อขายไฟฟ้าต่อกัน (</w:t>
      </w:r>
      <w:r w:rsidR="003E5F5A" w:rsidRPr="003E5F5A">
        <w:rPr>
          <w:rFonts w:asciiTheme="majorBidi" w:hAnsiTheme="majorBidi" w:cstheme="majorBidi"/>
          <w:lang w:val="en-US"/>
        </w:rPr>
        <w:t xml:space="preserve">COD) </w:t>
      </w:r>
      <w:r w:rsidR="003E5F5A" w:rsidRPr="003E5F5A">
        <w:rPr>
          <w:rFonts w:asciiTheme="majorBidi" w:hAnsiTheme="majorBidi"/>
          <w:cs/>
          <w:lang w:val="en-US"/>
        </w:rPr>
        <w:t>โดยอัตราค่าไฟฟ้าที่ซื้อขายกันเป็นอัตราที่</w:t>
      </w:r>
      <w:r w:rsidR="003E5F5A" w:rsidRPr="0084593A">
        <w:rPr>
          <w:rFonts w:asciiTheme="majorBidi" w:hAnsiTheme="majorBidi"/>
          <w:cs/>
          <w:lang w:val="en-US"/>
        </w:rPr>
        <w:t>บริษัท</w:t>
      </w:r>
      <w:r w:rsidR="003E5F5A" w:rsidRPr="003E5F5A">
        <w:rPr>
          <w:rFonts w:asciiTheme="majorBidi" w:hAnsiTheme="majorBidi"/>
          <w:cs/>
          <w:lang w:val="en-US"/>
        </w:rPr>
        <w:t>ซื้อจากการไฟฟ้าส่วนภูมิภาคต่อหน่วยพลังงานไฟฟ้าในรอบเดือนนั้น ๆ ส่วนอัตราค่าบริการเป็นไปตามที่ทั้งสองฝ่ายตกลงกัน</w:t>
      </w:r>
    </w:p>
    <w:p w14:paraId="42C5DE27" w14:textId="77777777" w:rsidR="00704B6A" w:rsidRPr="003E5F5A" w:rsidRDefault="00704B6A" w:rsidP="00704B6A">
      <w:pPr>
        <w:pStyle w:val="Bo-C1Content"/>
        <w:tabs>
          <w:tab w:val="left" w:pos="1440"/>
        </w:tabs>
        <w:ind w:left="1350"/>
        <w:rPr>
          <w:rFonts w:asciiTheme="majorBidi" w:hAnsiTheme="majorBidi" w:cstheme="majorBidi"/>
          <w:lang w:val="en-US"/>
        </w:rPr>
      </w:pPr>
    </w:p>
    <w:p w14:paraId="5DF496A7" w14:textId="66173D89" w:rsidR="003E5F5A" w:rsidRPr="00703A38" w:rsidRDefault="00071D6F" w:rsidP="00BC54C2">
      <w:pPr>
        <w:pStyle w:val="Bo-C1Content"/>
        <w:numPr>
          <w:ilvl w:val="0"/>
          <w:numId w:val="12"/>
        </w:numPr>
        <w:tabs>
          <w:tab w:val="left" w:pos="1440"/>
        </w:tabs>
        <w:ind w:left="1350" w:hanging="450"/>
        <w:rPr>
          <w:rFonts w:asciiTheme="majorBidi" w:hAnsiTheme="majorBidi"/>
          <w:lang w:val="en-US"/>
        </w:rPr>
      </w:pPr>
      <w:r>
        <w:rPr>
          <w:rFonts w:asciiTheme="majorBidi" w:hAnsiTheme="majorBidi" w:hint="cs"/>
          <w:cs/>
          <w:lang w:val="en-US"/>
        </w:rPr>
        <w:t xml:space="preserve">ในระหว่างปี </w:t>
      </w:r>
      <w:r w:rsidR="007C3F7F">
        <w:rPr>
          <w:rFonts w:asciiTheme="majorBidi" w:hAnsiTheme="majorBidi"/>
          <w:lang w:val="en-US"/>
        </w:rPr>
        <w:t>2567</w:t>
      </w:r>
      <w:r>
        <w:rPr>
          <w:rFonts w:asciiTheme="majorBidi" w:hAnsiTheme="majorBidi"/>
          <w:lang w:val="en-US"/>
        </w:rPr>
        <w:t xml:space="preserve"> </w:t>
      </w:r>
      <w:r w:rsidR="003E5F5A" w:rsidRPr="003E5F5A">
        <w:rPr>
          <w:rFonts w:asciiTheme="majorBidi" w:hAnsiTheme="majorBidi"/>
          <w:cs/>
          <w:lang w:val="en-US"/>
        </w:rPr>
        <w:t xml:space="preserve">บริษัทกับบริษัทย่อยแห่งหนึ่งทำสัญญาซื้อขายไฟฟ้าและบริการโครงการพลังงานแสงอาทิตย์บนหลังคาโรงงาน สัญญามีกำหนดระยะเวลา </w:t>
      </w:r>
      <w:r w:rsidR="007C3F7F">
        <w:rPr>
          <w:rFonts w:asciiTheme="majorBidi" w:hAnsiTheme="majorBidi" w:cstheme="majorBidi"/>
          <w:lang w:val="en-US"/>
        </w:rPr>
        <w:t>30</w:t>
      </w:r>
      <w:r w:rsidR="003E5F5A" w:rsidRPr="00703A38">
        <w:rPr>
          <w:rFonts w:asciiTheme="majorBidi" w:hAnsiTheme="majorBidi"/>
          <w:lang w:val="en-US"/>
        </w:rPr>
        <w:t xml:space="preserve"> </w:t>
      </w:r>
      <w:r w:rsidR="003E5F5A" w:rsidRPr="003E5F5A">
        <w:rPr>
          <w:rFonts w:asciiTheme="majorBidi" w:hAnsiTheme="majorBidi"/>
          <w:cs/>
          <w:lang w:val="en-US"/>
        </w:rPr>
        <w:t>ปี นับตั้งแต่วันเริ่มต้นซื้อขายไฟฟ้า (</w:t>
      </w:r>
      <w:r w:rsidR="003E5F5A" w:rsidRPr="00703A38">
        <w:rPr>
          <w:rFonts w:asciiTheme="majorBidi" w:hAnsiTheme="majorBidi"/>
          <w:lang w:val="en-US"/>
        </w:rPr>
        <w:t xml:space="preserve">COD) </w:t>
      </w:r>
      <w:r w:rsidR="003E5F5A" w:rsidRPr="003E5F5A">
        <w:rPr>
          <w:rFonts w:asciiTheme="majorBidi" w:hAnsiTheme="majorBidi"/>
          <w:cs/>
          <w:lang w:val="en-US"/>
        </w:rPr>
        <w:t>โดยอัตราค่าไฟฟ้าเป็นราคาที่ซื้อจากการไฟฟ้าส่วนภูมิภาค</w:t>
      </w:r>
      <w:r w:rsidR="00A41581">
        <w:rPr>
          <w:rFonts w:asciiTheme="majorBidi" w:hAnsiTheme="majorBidi" w:hint="cs"/>
          <w:cs/>
          <w:lang w:val="en-US"/>
        </w:rPr>
        <w:t>ต่อหน่วยพลังงานไฟฟ้า</w:t>
      </w:r>
      <w:r w:rsidR="006C1449">
        <w:rPr>
          <w:rFonts w:asciiTheme="majorBidi" w:hAnsiTheme="majorBidi" w:hint="cs"/>
          <w:cs/>
          <w:lang w:val="en-US"/>
        </w:rPr>
        <w:t>ในรอบเดือนนั้น ๆ</w:t>
      </w:r>
      <w:r w:rsidR="003E5F5A" w:rsidRPr="003E5F5A">
        <w:rPr>
          <w:rFonts w:asciiTheme="majorBidi" w:hAnsiTheme="majorBidi"/>
          <w:cs/>
          <w:lang w:val="en-US"/>
        </w:rPr>
        <w:t xml:space="preserve"> ส่วนอัตราค่าบริการเป็นไปตามที่ทั้งสองฝ่ายตกลงกัน</w:t>
      </w:r>
    </w:p>
    <w:p w14:paraId="576AFC86" w14:textId="6C66B8C1" w:rsidR="00941FFC" w:rsidRDefault="00941FF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E89C5EE" w14:textId="1303074F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</w:t>
      </w:r>
      <w:r w:rsidR="006409D6" w:rsidRPr="007A168E">
        <w:rPr>
          <w:rFonts w:asciiTheme="majorBidi" w:hAnsiTheme="majorBidi" w:cstheme="majorBidi"/>
          <w:sz w:val="30"/>
          <w:szCs w:val="30"/>
          <w:cs/>
        </w:rPr>
        <w:t>ญา</w:t>
      </w:r>
      <w:r w:rsidR="008E70F1" w:rsidRPr="007A168E">
        <w:rPr>
          <w:rFonts w:asciiTheme="majorBidi" w:hAnsiTheme="majorBidi" w:cstheme="majorBidi"/>
          <w:sz w:val="30"/>
          <w:szCs w:val="30"/>
          <w:cs/>
        </w:rPr>
        <w:t>สำคัญที่ทำกับกิจการที่เกี่ยวข้องกัน</w:t>
      </w:r>
    </w:p>
    <w:p w14:paraId="667B22DC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CF5453D" w14:textId="5EE5EA95" w:rsidR="00F91B1B" w:rsidRPr="00813137" w:rsidRDefault="00F91B1B" w:rsidP="0036153E">
      <w:pPr>
        <w:pStyle w:val="Bo-C1Content"/>
        <w:numPr>
          <w:ilvl w:val="0"/>
          <w:numId w:val="13"/>
        </w:numPr>
        <w:tabs>
          <w:tab w:val="left" w:pos="1350"/>
        </w:tabs>
        <w:ind w:left="1350" w:hanging="450"/>
        <w:rPr>
          <w:rFonts w:asciiTheme="majorBidi" w:hAnsiTheme="majorBidi"/>
          <w:lang w:val="en-US"/>
        </w:rPr>
      </w:pPr>
      <w:r w:rsidRPr="00813137">
        <w:rPr>
          <w:rFonts w:asciiTheme="majorBidi" w:hAnsiTheme="majorBidi"/>
          <w:cs/>
          <w:lang w:val="en-US"/>
        </w:rPr>
        <w:t>บริษัทและบริษัทย่อยทำสัญญา</w:t>
      </w:r>
      <w:r w:rsidR="006409D6" w:rsidRPr="00813137">
        <w:rPr>
          <w:rFonts w:asciiTheme="majorBidi" w:hAnsiTheme="majorBidi"/>
          <w:cs/>
          <w:lang w:val="en-US"/>
        </w:rPr>
        <w:t>บริการที่เกี่ยวข้องกับการใช้พื้นที่อาคารสำนักงานกับกิจการ</w:t>
      </w:r>
      <w:r w:rsidRPr="00813137">
        <w:rPr>
          <w:rFonts w:asciiTheme="majorBidi" w:hAnsiTheme="majorBidi"/>
          <w:cs/>
          <w:lang w:val="en-US"/>
        </w:rPr>
        <w:t xml:space="preserve">ที่เกี่ยวข้องกันกำหนดระยะเวลา </w:t>
      </w:r>
      <w:r w:rsidR="007C3F7F">
        <w:rPr>
          <w:rFonts w:asciiTheme="majorBidi" w:hAnsiTheme="majorBidi"/>
          <w:lang w:val="en-US"/>
        </w:rPr>
        <w:t>3</w:t>
      </w:r>
      <w:r w:rsidRPr="00813137">
        <w:rPr>
          <w:rFonts w:asciiTheme="majorBidi" w:hAnsiTheme="majorBidi"/>
          <w:cs/>
          <w:lang w:val="en-US"/>
        </w:rPr>
        <w:t xml:space="preserve"> ปี </w:t>
      </w:r>
      <w:r w:rsidR="006409D6" w:rsidRPr="00813137">
        <w:rPr>
          <w:rFonts w:asciiTheme="majorBidi" w:hAnsiTheme="majorBidi"/>
          <w:cs/>
          <w:lang w:val="en-US"/>
        </w:rPr>
        <w:t>มี</w:t>
      </w:r>
      <w:r w:rsidRPr="00813137">
        <w:rPr>
          <w:rFonts w:asciiTheme="majorBidi" w:hAnsiTheme="majorBidi"/>
          <w:cs/>
          <w:lang w:val="en-US"/>
        </w:rPr>
        <w:t>รายละเอียดดังนี้</w:t>
      </w:r>
    </w:p>
    <w:p w14:paraId="3B740F24" w14:textId="6867D574" w:rsidR="008627CA" w:rsidRDefault="008627CA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</w:rPr>
        <w:br w:type="page"/>
      </w:r>
    </w:p>
    <w:tbl>
      <w:tblPr>
        <w:tblW w:w="8460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5040"/>
        <w:gridCol w:w="1620"/>
        <w:gridCol w:w="270"/>
        <w:gridCol w:w="1530"/>
      </w:tblGrid>
      <w:tr w:rsidR="00696747" w:rsidRPr="007A168E" w14:paraId="2FDF9B42" w14:textId="77777777" w:rsidTr="00FE3841">
        <w:tc>
          <w:tcPr>
            <w:tcW w:w="5040" w:type="dxa"/>
            <w:vAlign w:val="bottom"/>
          </w:tcPr>
          <w:p w14:paraId="7EA482CD" w14:textId="5926EB4B" w:rsidR="00696747" w:rsidRPr="002748AF" w:rsidRDefault="00CB3A4E" w:rsidP="00D70B52">
            <w:pPr>
              <w:spacing w:line="240" w:lineRule="atLeast"/>
              <w:ind w:left="25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7C3F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EA6FB4"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EA6FB4"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กันยายน </w:t>
            </w:r>
            <w:r w:rsidR="007C3F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620" w:type="dxa"/>
            <w:vAlign w:val="bottom"/>
          </w:tcPr>
          <w:p w14:paraId="5896875B" w14:textId="77777777" w:rsidR="00696747" w:rsidRPr="007A168E" w:rsidRDefault="00696747" w:rsidP="002D07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388B9" w14:textId="77777777" w:rsidR="00696747" w:rsidRPr="007A168E" w:rsidRDefault="00696747" w:rsidP="00986E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30F2CE" w14:textId="77777777" w:rsidR="00696747" w:rsidRPr="007A168E" w:rsidRDefault="00696747" w:rsidP="003539F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6747" w:rsidRPr="007A168E" w14:paraId="04486F69" w14:textId="77777777" w:rsidTr="00FE3841">
        <w:tc>
          <w:tcPr>
            <w:tcW w:w="5040" w:type="dxa"/>
          </w:tcPr>
          <w:p w14:paraId="30540553" w14:textId="77777777" w:rsidR="00696747" w:rsidRPr="007A168E" w:rsidRDefault="00696747" w:rsidP="003539F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66B68CE7" w14:textId="77777777" w:rsidR="00696747" w:rsidRPr="007A168E" w:rsidRDefault="00696747" w:rsidP="008E29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6747" w:rsidRPr="007A168E" w14:paraId="5FA3CF2F" w14:textId="77777777" w:rsidTr="00FE3841">
        <w:tc>
          <w:tcPr>
            <w:tcW w:w="5040" w:type="dxa"/>
          </w:tcPr>
          <w:p w14:paraId="69E6BB6D" w14:textId="77777777" w:rsidR="00696747" w:rsidRPr="007A168E" w:rsidRDefault="00696747" w:rsidP="00D70B52">
            <w:pPr>
              <w:spacing w:line="240" w:lineRule="atLeast"/>
              <w:ind w:left="25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1620" w:type="dxa"/>
          </w:tcPr>
          <w:p w14:paraId="4EEC0936" w14:textId="77777777" w:rsidR="00696747" w:rsidRPr="007A168E" w:rsidRDefault="00696747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A2D3D" w14:textId="77777777" w:rsidR="00696747" w:rsidRPr="007A168E" w:rsidRDefault="00696747" w:rsidP="003539F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166814" w14:textId="77777777" w:rsidR="00696747" w:rsidRPr="007A168E" w:rsidRDefault="00696747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6747" w:rsidRPr="007A168E" w14:paraId="6C60D8AF" w14:textId="77777777" w:rsidTr="00FE3841">
        <w:tc>
          <w:tcPr>
            <w:tcW w:w="5040" w:type="dxa"/>
          </w:tcPr>
          <w:p w14:paraId="2A502B19" w14:textId="77777777" w:rsidR="00696747" w:rsidRPr="007A168E" w:rsidRDefault="00696747" w:rsidP="00D70B52">
            <w:pPr>
              <w:spacing w:line="240" w:lineRule="atLeast"/>
              <w:ind w:left="-20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605EF99C" w14:textId="09E76D3D" w:rsidR="00696747" w:rsidRPr="007A168E" w:rsidRDefault="007C3F7F" w:rsidP="00FE3841">
            <w:pPr>
              <w:tabs>
                <w:tab w:val="decimal" w:pos="14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C24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  <w:tc>
          <w:tcPr>
            <w:tcW w:w="270" w:type="dxa"/>
          </w:tcPr>
          <w:p w14:paraId="369AB714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6E5933" w14:textId="061390C3" w:rsidR="00696747" w:rsidRPr="007A168E" w:rsidRDefault="007C3F7F" w:rsidP="00FE3841">
            <w:pPr>
              <w:tabs>
                <w:tab w:val="decimal" w:pos="13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C24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</w:t>
            </w:r>
          </w:p>
        </w:tc>
      </w:tr>
      <w:tr w:rsidR="00696747" w:rsidRPr="007A168E" w14:paraId="4E3C2EC3" w14:textId="77777777" w:rsidTr="00FE3841">
        <w:tc>
          <w:tcPr>
            <w:tcW w:w="5040" w:type="dxa"/>
          </w:tcPr>
          <w:p w14:paraId="5A65A5A3" w14:textId="77777777" w:rsidR="00696747" w:rsidRPr="007A168E" w:rsidRDefault="00696747" w:rsidP="00D70B52">
            <w:pPr>
              <w:spacing w:line="240" w:lineRule="atLeast"/>
              <w:ind w:left="-20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620" w:type="dxa"/>
          </w:tcPr>
          <w:p w14:paraId="21D9EAB5" w14:textId="7143B091" w:rsidR="00696747" w:rsidRPr="007A168E" w:rsidRDefault="007C3F7F" w:rsidP="00FE3841">
            <w:pPr>
              <w:tabs>
                <w:tab w:val="decimal" w:pos="14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C24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  <w:tc>
          <w:tcPr>
            <w:tcW w:w="270" w:type="dxa"/>
          </w:tcPr>
          <w:p w14:paraId="400DD588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C58996" w14:textId="431D8315" w:rsidR="00696747" w:rsidRPr="007A168E" w:rsidRDefault="007C3F7F" w:rsidP="00FE3841">
            <w:pPr>
              <w:tabs>
                <w:tab w:val="decimal" w:pos="13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C24D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696747" w:rsidRPr="007A168E" w14:paraId="530480A0" w14:textId="77777777" w:rsidTr="00FE3841">
        <w:tc>
          <w:tcPr>
            <w:tcW w:w="5040" w:type="dxa"/>
          </w:tcPr>
          <w:p w14:paraId="75DABEA3" w14:textId="77777777" w:rsidR="00696747" w:rsidRPr="007A168E" w:rsidRDefault="00696747" w:rsidP="00D70B52">
            <w:pPr>
              <w:spacing w:line="240" w:lineRule="atLeast"/>
              <w:ind w:left="-20"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BBB2624" w14:textId="441CD6F6" w:rsidR="00696747" w:rsidRPr="007A168E" w:rsidRDefault="007C3F7F" w:rsidP="00FE3841">
            <w:pPr>
              <w:tabs>
                <w:tab w:val="decimal" w:pos="14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126</w:t>
            </w:r>
            <w:r w:rsidR="00C24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007</w:t>
            </w:r>
          </w:p>
        </w:tc>
        <w:tc>
          <w:tcPr>
            <w:tcW w:w="270" w:type="dxa"/>
          </w:tcPr>
          <w:p w14:paraId="65B31BD3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33F6B4F" w14:textId="256EAB3E" w:rsidR="00696747" w:rsidRPr="007A168E" w:rsidRDefault="007C3F7F" w:rsidP="00FE3841">
            <w:pPr>
              <w:tabs>
                <w:tab w:val="decimal" w:pos="13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 w:rsidR="00C24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032</w:t>
            </w:r>
          </w:p>
        </w:tc>
      </w:tr>
    </w:tbl>
    <w:p w14:paraId="6EC76C8A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2F2FA4" w14:textId="360D9C39" w:rsidR="009A7D0C" w:rsidRPr="00F969AE" w:rsidRDefault="00F91B1B" w:rsidP="0036153E">
      <w:pPr>
        <w:pStyle w:val="Bo-C1Content"/>
        <w:numPr>
          <w:ilvl w:val="0"/>
          <w:numId w:val="13"/>
        </w:numPr>
        <w:tabs>
          <w:tab w:val="left" w:pos="1260"/>
          <w:tab w:val="left" w:pos="1350"/>
        </w:tabs>
        <w:ind w:left="1350" w:hanging="450"/>
        <w:rPr>
          <w:rFonts w:asciiTheme="majorBidi" w:hAnsiTheme="majorBidi"/>
          <w:lang w:val="en-US"/>
        </w:rPr>
      </w:pPr>
      <w:r w:rsidRPr="00F969AE">
        <w:rPr>
          <w:rFonts w:asciiTheme="majorBidi" w:hAnsiTheme="majorBidi"/>
          <w:cs/>
          <w:lang w:val="en-US"/>
        </w:rPr>
        <w:t>บริษัทย่อยแห่ง</w:t>
      </w:r>
      <w:r w:rsidR="009A7D0C" w:rsidRPr="00F969AE">
        <w:rPr>
          <w:rFonts w:asciiTheme="majorBidi" w:hAnsiTheme="majorBidi"/>
          <w:cs/>
          <w:lang w:val="en-US"/>
        </w:rPr>
        <w:t>หนึ่ง</w:t>
      </w:r>
      <w:r w:rsidRPr="00F969AE">
        <w:rPr>
          <w:rFonts w:asciiTheme="majorBidi" w:hAnsiTheme="majorBidi"/>
          <w:cs/>
          <w:lang w:val="en-US"/>
        </w:rPr>
        <w:t>ได้ทำสัญญาเช่าที่ดินหลายฉบับกับบริษัทที่เกี่ยวข้องกันโดยระบุว่า</w:t>
      </w:r>
      <w:bookmarkStart w:id="2" w:name="_Hlk118991006"/>
      <w:r w:rsidRPr="00F969AE">
        <w:rPr>
          <w:rFonts w:asciiTheme="majorBidi" w:hAnsiTheme="majorBidi"/>
          <w:cs/>
          <w:lang w:val="en-US"/>
        </w:rPr>
        <w:t>ผู้เช่า</w:t>
      </w:r>
      <w:bookmarkEnd w:id="2"/>
      <w:r w:rsidRPr="00F969AE">
        <w:rPr>
          <w:rFonts w:asciiTheme="majorBidi" w:hAnsiTheme="majorBidi"/>
          <w:cs/>
          <w:lang w:val="en-US"/>
        </w:rPr>
        <w:t xml:space="preserve">ต้องรื้อถอนสิ่งปลูกสร้างทั้งหมดออกจากพื้นที่เช่าเมื่อสิ้นสุดสัญญา ทำให้ผู้เช่ามียอดประมาณการหนี้สินค่ารื้อถอนที่คาดว่าจะเกิดขึ้นในอนาคต </w:t>
      </w:r>
      <w:r w:rsidR="00CB3A4E" w:rsidRPr="00F969AE">
        <w:rPr>
          <w:rFonts w:asciiTheme="majorBidi" w:hAnsiTheme="majorBidi"/>
          <w:cs/>
          <w:lang w:val="en-US"/>
        </w:rPr>
        <w:t xml:space="preserve">ณ วันที่ </w:t>
      </w:r>
      <w:r w:rsidR="007C3F7F">
        <w:rPr>
          <w:rFonts w:asciiTheme="majorBidi" w:hAnsiTheme="majorBidi"/>
          <w:lang w:val="en-US"/>
        </w:rPr>
        <w:t>30</w:t>
      </w:r>
      <w:r w:rsidR="009806BF">
        <w:rPr>
          <w:rFonts w:asciiTheme="majorBidi" w:hAnsiTheme="majorBidi"/>
          <w:lang w:val="en-US"/>
        </w:rPr>
        <w:t xml:space="preserve"> </w:t>
      </w:r>
      <w:r w:rsidR="00EA6FB4">
        <w:rPr>
          <w:rFonts w:asciiTheme="majorBidi" w:hAnsiTheme="majorBidi" w:hint="cs"/>
          <w:cs/>
          <w:lang w:val="en-US"/>
        </w:rPr>
        <w:t>กันยายน</w:t>
      </w:r>
      <w:r w:rsidR="00FA644B">
        <w:rPr>
          <w:rFonts w:asciiTheme="majorBidi" w:hAnsiTheme="majorBidi"/>
          <w:cs/>
          <w:lang w:val="en-US"/>
        </w:rPr>
        <w:t xml:space="preserve"> </w:t>
      </w:r>
      <w:r w:rsidR="007C3F7F">
        <w:rPr>
          <w:rFonts w:asciiTheme="majorBidi" w:hAnsiTheme="majorBidi"/>
          <w:lang w:val="en-US"/>
        </w:rPr>
        <w:t>2568</w:t>
      </w:r>
      <w:r w:rsidR="00782C32" w:rsidRPr="00F969AE">
        <w:rPr>
          <w:rFonts w:asciiTheme="majorBidi" w:hAnsiTheme="majorBidi"/>
          <w:cs/>
          <w:lang w:val="en-US"/>
        </w:rPr>
        <w:t xml:space="preserve"> เป็น</w:t>
      </w:r>
      <w:r w:rsidR="00782C32" w:rsidRPr="00071562">
        <w:rPr>
          <w:rFonts w:asciiTheme="majorBidi" w:hAnsiTheme="majorBidi"/>
          <w:cs/>
          <w:lang w:val="en-US"/>
        </w:rPr>
        <w:t>จำนวน</w:t>
      </w:r>
      <w:r w:rsidR="00685327" w:rsidRPr="00071562">
        <w:rPr>
          <w:rFonts w:asciiTheme="majorBidi" w:hAnsiTheme="majorBidi"/>
          <w:lang w:val="en-US"/>
        </w:rPr>
        <w:t xml:space="preserve"> </w:t>
      </w:r>
      <w:r w:rsidR="007C3F7F">
        <w:rPr>
          <w:rFonts w:asciiTheme="majorBidi" w:hAnsiTheme="majorBidi"/>
          <w:lang w:val="en-US"/>
        </w:rPr>
        <w:t>1</w:t>
      </w:r>
      <w:r w:rsidR="00C630F5">
        <w:rPr>
          <w:rFonts w:asciiTheme="majorBidi" w:hAnsiTheme="majorBidi"/>
          <w:lang w:val="en-US"/>
        </w:rPr>
        <w:t>.</w:t>
      </w:r>
      <w:r w:rsidR="007C3F7F">
        <w:rPr>
          <w:rFonts w:asciiTheme="majorBidi" w:hAnsiTheme="majorBidi"/>
          <w:lang w:val="en-US"/>
        </w:rPr>
        <w:t>8</w:t>
      </w:r>
      <w:r w:rsidR="007150D1" w:rsidRPr="00071562">
        <w:rPr>
          <w:rFonts w:asciiTheme="majorBidi" w:hAnsiTheme="majorBidi"/>
          <w:lang w:val="en-US"/>
        </w:rPr>
        <w:t xml:space="preserve"> </w:t>
      </w:r>
      <w:r w:rsidR="00782C32" w:rsidRPr="00071562">
        <w:rPr>
          <w:rFonts w:asciiTheme="majorBidi" w:hAnsiTheme="majorBidi"/>
          <w:cs/>
          <w:lang w:val="en-US"/>
        </w:rPr>
        <w:t>ล้</w:t>
      </w:r>
      <w:r w:rsidR="00782C32" w:rsidRPr="00F969AE">
        <w:rPr>
          <w:rFonts w:asciiTheme="majorBidi" w:hAnsiTheme="majorBidi"/>
          <w:cs/>
          <w:lang w:val="en-US"/>
        </w:rPr>
        <w:t xml:space="preserve">านบาท </w:t>
      </w:r>
      <w:r w:rsidRPr="00FC0C95">
        <w:rPr>
          <w:rFonts w:asciiTheme="majorBidi" w:hAnsiTheme="majorBidi"/>
          <w:i/>
          <w:iCs/>
          <w:lang w:val="en-US"/>
        </w:rPr>
        <w:t>(</w:t>
      </w:r>
      <w:r w:rsidR="007C3F7F">
        <w:rPr>
          <w:rFonts w:asciiTheme="majorBidi" w:hAnsiTheme="majorBidi"/>
          <w:i/>
          <w:iCs/>
          <w:lang w:val="en-US"/>
        </w:rPr>
        <w:t>31</w:t>
      </w:r>
      <w:r w:rsidR="00782C32" w:rsidRPr="00FC0C95">
        <w:rPr>
          <w:rFonts w:asciiTheme="majorBidi" w:hAnsiTheme="majorBidi"/>
          <w:i/>
          <w:iCs/>
          <w:lang w:val="en-US"/>
        </w:rPr>
        <w:t xml:space="preserve"> </w:t>
      </w:r>
      <w:r w:rsidR="00782C32" w:rsidRPr="00FC0C95">
        <w:rPr>
          <w:rFonts w:asciiTheme="majorBidi" w:hAnsiTheme="majorBidi"/>
          <w:i/>
          <w:iCs/>
          <w:cs/>
          <w:lang w:val="en-US"/>
        </w:rPr>
        <w:t xml:space="preserve">ธันวาคม </w:t>
      </w:r>
      <w:r w:rsidR="007C3F7F">
        <w:rPr>
          <w:rFonts w:asciiTheme="majorBidi" w:hAnsiTheme="majorBidi"/>
          <w:i/>
          <w:iCs/>
          <w:lang w:val="en-US"/>
        </w:rPr>
        <w:t>2567</w:t>
      </w:r>
      <w:r w:rsidRPr="00FC0C95">
        <w:rPr>
          <w:rFonts w:asciiTheme="majorBidi" w:hAnsiTheme="majorBidi"/>
          <w:i/>
          <w:iCs/>
          <w:lang w:val="en-US"/>
        </w:rPr>
        <w:t>:</w:t>
      </w:r>
      <w:r w:rsidR="00FC0A5B" w:rsidRPr="00FC0C95">
        <w:rPr>
          <w:rFonts w:asciiTheme="majorBidi" w:hAnsiTheme="majorBidi"/>
          <w:i/>
          <w:iCs/>
          <w:lang w:val="en-US"/>
        </w:rPr>
        <w:t xml:space="preserve"> </w:t>
      </w:r>
      <w:r w:rsidR="007C3F7F">
        <w:rPr>
          <w:rFonts w:asciiTheme="majorBidi" w:hAnsiTheme="majorBidi"/>
          <w:i/>
          <w:iCs/>
          <w:lang w:val="en-US"/>
        </w:rPr>
        <w:t>1</w:t>
      </w:r>
      <w:r w:rsidR="00F65602" w:rsidRPr="00FC0C95">
        <w:rPr>
          <w:rFonts w:asciiTheme="majorBidi" w:hAnsiTheme="majorBidi"/>
          <w:i/>
          <w:iCs/>
          <w:lang w:val="en-US"/>
        </w:rPr>
        <w:t>.</w:t>
      </w:r>
      <w:r w:rsidR="007C3F7F">
        <w:rPr>
          <w:rFonts w:asciiTheme="majorBidi" w:hAnsiTheme="majorBidi"/>
          <w:i/>
          <w:iCs/>
          <w:lang w:val="en-US"/>
        </w:rPr>
        <w:t>8</w:t>
      </w:r>
      <w:r w:rsidR="004B4843" w:rsidRPr="00FC0C95">
        <w:rPr>
          <w:rFonts w:asciiTheme="majorBidi" w:hAnsiTheme="majorBidi"/>
          <w:i/>
          <w:iCs/>
          <w:lang w:val="en-US"/>
        </w:rPr>
        <w:t xml:space="preserve"> </w:t>
      </w:r>
      <w:r w:rsidRPr="00FC0C95">
        <w:rPr>
          <w:rFonts w:asciiTheme="majorBidi" w:hAnsiTheme="majorBidi"/>
          <w:i/>
          <w:iCs/>
          <w:cs/>
          <w:lang w:val="en-US"/>
        </w:rPr>
        <w:t>ล้านบาท)</w:t>
      </w:r>
      <w:r w:rsidR="009348BD" w:rsidRPr="00FC0C95">
        <w:rPr>
          <w:rFonts w:asciiTheme="majorBidi" w:hAnsiTheme="majorBidi"/>
          <w:i/>
          <w:iCs/>
          <w:cs/>
          <w:lang w:val="en-US"/>
        </w:rPr>
        <w:t xml:space="preserve"> </w:t>
      </w:r>
    </w:p>
    <w:p w14:paraId="76457BE3" w14:textId="62AEBADC" w:rsidR="00ED11C5" w:rsidRPr="00ED11C5" w:rsidRDefault="00ED11C5" w:rsidP="00F91B1B">
      <w:pPr>
        <w:pStyle w:val="Bo-Blankline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4AA3D47" w14:textId="542CFAB1" w:rsidR="00ED11C5" w:rsidRPr="00F969AE" w:rsidRDefault="00ED11C5" w:rsidP="0036153E">
      <w:pPr>
        <w:pStyle w:val="Bo-C1Content"/>
        <w:numPr>
          <w:ilvl w:val="0"/>
          <w:numId w:val="13"/>
        </w:numPr>
        <w:tabs>
          <w:tab w:val="left" w:pos="1260"/>
          <w:tab w:val="left" w:pos="1350"/>
        </w:tabs>
        <w:ind w:left="1350" w:hanging="450"/>
        <w:rPr>
          <w:rFonts w:asciiTheme="majorBidi" w:hAnsiTheme="majorBidi"/>
          <w:lang w:val="en-US"/>
        </w:rPr>
      </w:pPr>
      <w:r w:rsidRPr="00F969AE">
        <w:rPr>
          <w:rFonts w:asciiTheme="majorBidi" w:hAnsiTheme="majorBidi"/>
          <w:cs/>
          <w:lang w:val="en-US"/>
        </w:rPr>
        <w:t xml:space="preserve">บริษัทได้ทำสัญญาให้เช่าที่ดินกับบริษัทย่อยแห่งหนึ่งสำหรับประกอบกิจการ “โครงการผลิตไฟฟ้าจากพลังงานแสงอาทิตย์ อำเภอแก่งคอย ทีพีไอ โพลีน เพาเวอร์” กำหนดระยะเวลา </w:t>
      </w:r>
      <w:r w:rsidR="007C3F7F">
        <w:rPr>
          <w:rFonts w:asciiTheme="majorBidi" w:hAnsiTheme="majorBidi"/>
          <w:lang w:val="en-US"/>
        </w:rPr>
        <w:t>30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 xml:space="preserve">ปี นับตั้งแต่วันที่ </w:t>
      </w:r>
      <w:r w:rsidR="007C3F7F">
        <w:rPr>
          <w:rFonts w:asciiTheme="majorBidi" w:hAnsiTheme="majorBidi"/>
          <w:lang w:val="en-US"/>
        </w:rPr>
        <w:t>1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 xml:space="preserve">ตุลาคม </w:t>
      </w:r>
      <w:r w:rsidR="007C3F7F">
        <w:rPr>
          <w:rFonts w:asciiTheme="majorBidi" w:hAnsiTheme="majorBidi"/>
          <w:lang w:val="en-US"/>
        </w:rPr>
        <w:t>2566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 xml:space="preserve">ถึงวันที่ </w:t>
      </w:r>
      <w:r w:rsidR="007C3F7F">
        <w:rPr>
          <w:rFonts w:asciiTheme="majorBidi" w:hAnsiTheme="majorBidi"/>
          <w:lang w:val="en-US"/>
        </w:rPr>
        <w:t>30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 xml:space="preserve">กันยายน </w:t>
      </w:r>
      <w:r w:rsidR="007C3F7F">
        <w:rPr>
          <w:rFonts w:asciiTheme="majorBidi" w:hAnsiTheme="majorBidi"/>
          <w:lang w:val="en-US"/>
        </w:rPr>
        <w:t>2596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>ค่าเช่ากำหนดชำระเป็นรายปีตามอัตราที่ระบุไว้ในสัญญา</w:t>
      </w:r>
    </w:p>
    <w:p w14:paraId="64436C73" w14:textId="77777777" w:rsidR="00ED11C5" w:rsidRPr="00ED11C5" w:rsidRDefault="00ED11C5" w:rsidP="00F91B1B">
      <w:pPr>
        <w:pStyle w:val="Bo-Blankline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D209775" w14:textId="03678421" w:rsidR="00A36E86" w:rsidRDefault="00A36E86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br w:type="page"/>
      </w:r>
    </w:p>
    <w:p w14:paraId="3C0C59C0" w14:textId="52C0CD76" w:rsidR="00204756" w:rsidRPr="007A168E" w:rsidRDefault="002A3A8C" w:rsidP="004B4843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ลูกหนี้การค้า</w:t>
      </w:r>
    </w:p>
    <w:p w14:paraId="40DBE108" w14:textId="70F926D6" w:rsidR="00FA7ADF" w:rsidRPr="007A168E" w:rsidRDefault="00FA7ADF" w:rsidP="007A168E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170"/>
        <w:gridCol w:w="270"/>
        <w:gridCol w:w="1170"/>
        <w:gridCol w:w="270"/>
        <w:gridCol w:w="1170"/>
        <w:gridCol w:w="270"/>
        <w:gridCol w:w="1170"/>
      </w:tblGrid>
      <w:tr w:rsidR="00C77DF6" w:rsidRPr="007A168E" w14:paraId="33ABA647" w14:textId="77777777" w:rsidTr="00811A07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32D0357" w14:textId="77777777" w:rsidR="00C77DF6" w:rsidRPr="007A168E" w:rsidRDefault="00C77DF6" w:rsidP="007A168E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5DCB2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D508C6D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62823CA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CF1CF55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A4615" w:rsidRPr="007A168E" w14:paraId="768F2A6C" w14:textId="77777777" w:rsidTr="00811A07">
        <w:trPr>
          <w:cantSplit/>
          <w:tblHeader/>
        </w:trPr>
        <w:tc>
          <w:tcPr>
            <w:tcW w:w="2700" w:type="dxa"/>
            <w:vAlign w:val="bottom"/>
          </w:tcPr>
          <w:p w14:paraId="5B16C6AF" w14:textId="77777777" w:rsidR="00EA4615" w:rsidRPr="007A168E" w:rsidRDefault="00EA4615" w:rsidP="00EA4615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D12010" w14:textId="77777777" w:rsidR="00EA4615" w:rsidRPr="007A168E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8C7BC49" w14:textId="7BD5694E" w:rsidR="00EA4615" w:rsidRPr="00373036" w:rsidRDefault="007C3F7F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D5015"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D5015"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018F1863" w14:textId="77777777" w:rsidR="00EA4615" w:rsidRPr="00373036" w:rsidRDefault="00EA4615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9A7359A" w14:textId="3F368AE5" w:rsidR="00EA4615" w:rsidRPr="00373036" w:rsidRDefault="007C3F7F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A4615"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A4615"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EC03228" w14:textId="77777777" w:rsidR="00EA4615" w:rsidRPr="00373036" w:rsidRDefault="00EA4615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510C56" w14:textId="56BFE3A8" w:rsidR="00EA4615" w:rsidRPr="00373036" w:rsidRDefault="007C3F7F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D5015"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D5015"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465316FC" w14:textId="77777777" w:rsidR="00EA4615" w:rsidRPr="00373036" w:rsidRDefault="00EA4615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CA58FEB" w14:textId="4159433A" w:rsidR="00EA4615" w:rsidRPr="00373036" w:rsidRDefault="007C3F7F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A4615"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A4615"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A4615" w:rsidRPr="007A168E" w14:paraId="7E8797B7" w14:textId="77777777" w:rsidTr="00811A07">
        <w:trPr>
          <w:cantSplit/>
          <w:tblHeader/>
        </w:trPr>
        <w:tc>
          <w:tcPr>
            <w:tcW w:w="2700" w:type="dxa"/>
            <w:vAlign w:val="bottom"/>
          </w:tcPr>
          <w:p w14:paraId="6D5B5B68" w14:textId="77777777" w:rsidR="00EA4615" w:rsidRPr="007A168E" w:rsidRDefault="00EA4615" w:rsidP="00EA4615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CE8D74" w14:textId="77777777" w:rsidR="00EA4615" w:rsidRPr="007A168E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70" w:type="dxa"/>
          </w:tcPr>
          <w:p w14:paraId="631591E6" w14:textId="7DBA9220" w:rsidR="00EA4615" w:rsidRPr="00373036" w:rsidRDefault="007C3F7F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D8B20EF" w14:textId="77777777" w:rsidR="00EA4615" w:rsidRPr="00373036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D7B5EBE" w14:textId="3637D6ED" w:rsidR="00EA4615" w:rsidRPr="00373036" w:rsidRDefault="007C3F7F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30EE8AC6" w14:textId="77777777" w:rsidR="00EA4615" w:rsidRPr="00373036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A4E8933" w14:textId="77A19C9F" w:rsidR="00EA4615" w:rsidRPr="00373036" w:rsidRDefault="007C3F7F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1F23701" w14:textId="77777777" w:rsidR="00EA4615" w:rsidRPr="00373036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34F42A" w14:textId="1DE71D8D" w:rsidR="00EA4615" w:rsidRPr="00373036" w:rsidRDefault="007C3F7F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A4615" w:rsidRPr="007A168E" w14:paraId="74F48CD4" w14:textId="77777777" w:rsidTr="00811A07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2D44AFB" w14:textId="77777777" w:rsidR="00EA4615" w:rsidRPr="007A168E" w:rsidRDefault="00EA4615" w:rsidP="00EA4615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D50A2" w14:textId="77777777" w:rsidR="00EA4615" w:rsidRPr="007A168E" w:rsidRDefault="00EA4615" w:rsidP="00EA4615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521B1B56" w14:textId="77777777" w:rsidR="00EA4615" w:rsidRPr="007A168E" w:rsidRDefault="00EA4615" w:rsidP="00EA4615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4615" w:rsidRPr="007A168E" w14:paraId="238BA8D2" w14:textId="77777777" w:rsidTr="00811A07">
        <w:trPr>
          <w:cantSplit/>
        </w:trPr>
        <w:tc>
          <w:tcPr>
            <w:tcW w:w="2700" w:type="dxa"/>
          </w:tcPr>
          <w:p w14:paraId="64CB9201" w14:textId="77777777" w:rsidR="00EA4615" w:rsidRPr="007A168E" w:rsidRDefault="00EA4615" w:rsidP="00EA461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0AD2D44" w14:textId="0397223A" w:rsidR="00EA4615" w:rsidRPr="007A168E" w:rsidRDefault="007C3F7F" w:rsidP="00EA4615">
            <w:pPr>
              <w:pStyle w:val="acctfourfigures"/>
              <w:tabs>
                <w:tab w:val="clear" w:pos="765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</w:tcPr>
          <w:p w14:paraId="3EAE820A" w14:textId="0D1724F8" w:rsidR="00EA4615" w:rsidRPr="007A168E" w:rsidRDefault="007C3F7F" w:rsidP="00396792">
            <w:pPr>
              <w:tabs>
                <w:tab w:val="decimal" w:pos="999"/>
              </w:tabs>
              <w:spacing w:line="360" w:lineRule="exact"/>
              <w:ind w:left="-115" w:right="-7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43F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825</w:t>
            </w:r>
          </w:p>
        </w:tc>
        <w:tc>
          <w:tcPr>
            <w:tcW w:w="270" w:type="dxa"/>
          </w:tcPr>
          <w:p w14:paraId="47BF88AF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EB6D41" w14:textId="220C860E" w:rsidR="00EA4615" w:rsidRPr="007A168E" w:rsidRDefault="007C3F7F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EA46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</w:p>
        </w:tc>
        <w:tc>
          <w:tcPr>
            <w:tcW w:w="270" w:type="dxa"/>
          </w:tcPr>
          <w:p w14:paraId="77CB1B9F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EF87C4" w14:textId="1F772F07" w:rsidR="00EA4615" w:rsidRPr="007A168E" w:rsidRDefault="007C3F7F" w:rsidP="00EA4615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43F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</w:t>
            </w:r>
            <w:r w:rsidR="00943F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70" w:type="dxa"/>
          </w:tcPr>
          <w:p w14:paraId="11383E5A" w14:textId="77777777" w:rsidR="00EA4615" w:rsidRPr="007A168E" w:rsidRDefault="00EA4615" w:rsidP="00EA4615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BCB57F" w14:textId="3DE47E5E" w:rsidR="00EA4615" w:rsidRPr="007A168E" w:rsidRDefault="007C3F7F" w:rsidP="006978A0">
            <w:pPr>
              <w:pStyle w:val="acctfourfigures"/>
              <w:tabs>
                <w:tab w:val="clear" w:pos="765"/>
              </w:tabs>
              <w:spacing w:line="240" w:lineRule="auto"/>
              <w:ind w:left="-80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A4615" w:rsidRPr="00811A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375</w:t>
            </w:r>
            <w:r w:rsidR="00EA4615" w:rsidRPr="00811A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</w:tr>
      <w:tr w:rsidR="00EA4615" w:rsidRPr="007A168E" w14:paraId="453E63C9" w14:textId="77777777" w:rsidTr="00811A07">
        <w:trPr>
          <w:cantSplit/>
        </w:trPr>
        <w:tc>
          <w:tcPr>
            <w:tcW w:w="2700" w:type="dxa"/>
          </w:tcPr>
          <w:p w14:paraId="3FD85868" w14:textId="77777777" w:rsidR="00EA4615" w:rsidRPr="007A168E" w:rsidRDefault="00EA4615" w:rsidP="00EA461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69C458A2" w14:textId="77777777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892A4D" w14:textId="7506192A" w:rsidR="00EA4615" w:rsidRPr="007A168E" w:rsidRDefault="007C3F7F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43F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679</w:t>
            </w:r>
            <w:r w:rsidR="00943F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</w:tcPr>
          <w:p w14:paraId="25289195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65D128" w14:textId="19BEC03B" w:rsidR="00EA4615" w:rsidRPr="007A168E" w:rsidRDefault="007C3F7F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A46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  <w:r w:rsidR="00EA46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  <w:tc>
          <w:tcPr>
            <w:tcW w:w="270" w:type="dxa"/>
          </w:tcPr>
          <w:p w14:paraId="7D159EB4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7661EA" w14:textId="588F9475" w:rsidR="00EA4615" w:rsidRPr="007A168E" w:rsidRDefault="007C3F7F" w:rsidP="00EA4615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43F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  <w:r w:rsidR="00943F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70" w:type="dxa"/>
          </w:tcPr>
          <w:p w14:paraId="75973807" w14:textId="77777777" w:rsidR="00EA4615" w:rsidRPr="007A168E" w:rsidRDefault="00EA4615" w:rsidP="00EA4615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4D6592" w14:textId="6E264846" w:rsidR="00EA4615" w:rsidRPr="00811A07" w:rsidRDefault="007C3F7F" w:rsidP="006978A0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A4615" w:rsidRPr="00811A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616</w:t>
            </w:r>
            <w:r w:rsidR="00EA4615" w:rsidRPr="00811A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</w:tr>
      <w:tr w:rsidR="00EA4615" w:rsidRPr="007A168E" w14:paraId="6BD43F32" w14:textId="77777777" w:rsidTr="00811A07">
        <w:trPr>
          <w:cantSplit/>
        </w:trPr>
        <w:tc>
          <w:tcPr>
            <w:tcW w:w="2700" w:type="dxa"/>
          </w:tcPr>
          <w:p w14:paraId="0586F662" w14:textId="77777777" w:rsidR="00EA4615" w:rsidRPr="007A168E" w:rsidRDefault="00EA4615" w:rsidP="00EA461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5A6B158" w14:textId="77777777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EE491A" w14:textId="1C50F95D" w:rsidR="00EA4615" w:rsidRPr="00212D82" w:rsidRDefault="007C3F7F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943F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710</w:t>
            </w:r>
            <w:r w:rsidR="00943F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414</w:t>
            </w:r>
          </w:p>
        </w:tc>
        <w:tc>
          <w:tcPr>
            <w:tcW w:w="270" w:type="dxa"/>
          </w:tcPr>
          <w:p w14:paraId="7E770C89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28D669" w14:textId="54ED52F8" w:rsidR="00EA4615" w:rsidRPr="007A168E" w:rsidRDefault="007C3F7F" w:rsidP="00112B6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EA46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241</w:t>
            </w:r>
            <w:r w:rsidR="00EA46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969</w:t>
            </w:r>
          </w:p>
        </w:tc>
        <w:tc>
          <w:tcPr>
            <w:tcW w:w="270" w:type="dxa"/>
          </w:tcPr>
          <w:p w14:paraId="11B650B1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4241E9" w14:textId="7E2273A9" w:rsidR="00EA4615" w:rsidRPr="007A168E" w:rsidRDefault="007C3F7F" w:rsidP="00112B65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43F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956</w:t>
            </w:r>
            <w:r w:rsidR="00943F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165</w:t>
            </w:r>
          </w:p>
        </w:tc>
        <w:tc>
          <w:tcPr>
            <w:tcW w:w="270" w:type="dxa"/>
          </w:tcPr>
          <w:p w14:paraId="7AE7568A" w14:textId="77777777" w:rsidR="00EA4615" w:rsidRPr="007A168E" w:rsidRDefault="00EA4615" w:rsidP="00EA4615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EFF69A" w14:textId="621B0857" w:rsidR="00EA4615" w:rsidRPr="007A168E" w:rsidRDefault="007C3F7F" w:rsidP="00CA7E66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EA46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992</w:t>
            </w:r>
            <w:r w:rsidR="00EA46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131</w:t>
            </w:r>
          </w:p>
        </w:tc>
      </w:tr>
      <w:tr w:rsidR="00EA4615" w:rsidRPr="007A168E" w14:paraId="40058DD8" w14:textId="77777777" w:rsidTr="00811A07">
        <w:trPr>
          <w:cantSplit/>
        </w:trPr>
        <w:tc>
          <w:tcPr>
            <w:tcW w:w="2700" w:type="dxa"/>
          </w:tcPr>
          <w:p w14:paraId="4889456B" w14:textId="5C7C8C22" w:rsidR="00EA4615" w:rsidRPr="007A168E" w:rsidRDefault="00EA4615" w:rsidP="00D36ECE">
            <w:pPr>
              <w:tabs>
                <w:tab w:val="left" w:pos="370"/>
              </w:tabs>
              <w:spacing w:line="360" w:lineRule="exact"/>
              <w:ind w:left="280" w:right="65" w:hanging="3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080" w:type="dxa"/>
          </w:tcPr>
          <w:p w14:paraId="5538F535" w14:textId="77777777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23DC35" w14:textId="40B19691" w:rsidR="00EA4615" w:rsidRPr="007A168E" w:rsidRDefault="00943FFC" w:rsidP="00112B6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BC38A96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A87236" w14:textId="7DA12778" w:rsidR="00EA4615" w:rsidRPr="007A168E" w:rsidRDefault="00EA4615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43253AB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C076A1" w14:textId="46296060" w:rsidR="00EA4615" w:rsidRPr="007A168E" w:rsidRDefault="00943FFC" w:rsidP="00A154C8">
            <w:pPr>
              <w:spacing w:line="360" w:lineRule="exact"/>
              <w:ind w:left="-81" w:right="-7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93B81D" w14:textId="77777777" w:rsidR="00EA4615" w:rsidRPr="007A168E" w:rsidRDefault="00EA4615" w:rsidP="00EA4615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0AD7CC" w14:textId="6A64DD28" w:rsidR="00EA4615" w:rsidRPr="007A168E" w:rsidRDefault="00EA4615" w:rsidP="006978A0">
            <w:pPr>
              <w:pStyle w:val="acctfourfigures"/>
              <w:tabs>
                <w:tab w:val="clear" w:pos="765"/>
                <w:tab w:val="left" w:pos="101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A4615" w:rsidRPr="007A168E" w14:paraId="49BC4A38" w14:textId="77777777" w:rsidTr="00811A07">
        <w:trPr>
          <w:cantSplit/>
        </w:trPr>
        <w:tc>
          <w:tcPr>
            <w:tcW w:w="2700" w:type="dxa"/>
          </w:tcPr>
          <w:p w14:paraId="301F5E0D" w14:textId="77777777" w:rsidR="00EA4615" w:rsidRPr="007A168E" w:rsidRDefault="00EA4615" w:rsidP="00EA461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3E67F69C" w14:textId="77777777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6C8900" w14:textId="23EA6252" w:rsidR="00EA4615" w:rsidRPr="007A168E" w:rsidRDefault="007C3F7F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943F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709</w:t>
            </w:r>
            <w:r w:rsidR="00943F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430</w:t>
            </w:r>
          </w:p>
        </w:tc>
        <w:tc>
          <w:tcPr>
            <w:tcW w:w="270" w:type="dxa"/>
          </w:tcPr>
          <w:p w14:paraId="1FD0A609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7E635D" w14:textId="52B14E8C" w:rsidR="00EA4615" w:rsidRPr="007A168E" w:rsidRDefault="007C3F7F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EA46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231</w:t>
            </w:r>
            <w:r w:rsidR="00EA46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735</w:t>
            </w:r>
          </w:p>
        </w:tc>
        <w:tc>
          <w:tcPr>
            <w:tcW w:w="270" w:type="dxa"/>
          </w:tcPr>
          <w:p w14:paraId="65B6B42F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2B6144" w14:textId="04591A89" w:rsidR="00EA4615" w:rsidRPr="007A168E" w:rsidRDefault="007C3F7F" w:rsidP="00C07020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43F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956</w:t>
            </w:r>
            <w:r w:rsidR="00943F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165</w:t>
            </w:r>
          </w:p>
        </w:tc>
        <w:tc>
          <w:tcPr>
            <w:tcW w:w="270" w:type="dxa"/>
          </w:tcPr>
          <w:p w14:paraId="743F40A5" w14:textId="77777777" w:rsidR="00EA4615" w:rsidRPr="007A168E" w:rsidRDefault="00EA4615" w:rsidP="00EA4615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9FFD11" w14:textId="4A01AEF9" w:rsidR="00EA4615" w:rsidRPr="007A168E" w:rsidRDefault="007C3F7F" w:rsidP="00CA7E66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EA46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983</w:t>
            </w:r>
            <w:r w:rsidR="00EA46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079</w:t>
            </w:r>
          </w:p>
        </w:tc>
      </w:tr>
    </w:tbl>
    <w:p w14:paraId="3C44E90E" w14:textId="36C1AB1C" w:rsidR="00A36E86" w:rsidRDefault="00A36E86" w:rsidP="007A168E">
      <w:pPr>
        <w:pStyle w:val="Bo-Blankline"/>
        <w:rPr>
          <w:rFonts w:asciiTheme="majorBidi" w:hAnsiTheme="majorBidi" w:cstheme="majorBidi"/>
        </w:rPr>
      </w:pPr>
    </w:p>
    <w:p w14:paraId="54A94ADB" w14:textId="4FF93E4E" w:rsidR="00147E88" w:rsidRPr="007A168E" w:rsidRDefault="00147E88" w:rsidP="007A168E">
      <w:pPr>
        <w:pStyle w:val="Bo-C1Content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การวิเคราะห์อายุของลูกหนี้การค้า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มีดังนี้</w:t>
      </w:r>
    </w:p>
    <w:p w14:paraId="5CA8587C" w14:textId="4FD110F4" w:rsidR="00147E88" w:rsidRPr="007A168E" w:rsidRDefault="00147E88" w:rsidP="007A168E">
      <w:pPr>
        <w:pStyle w:val="Bo-Blanklin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0072E6" w:rsidRPr="007A168E" w14:paraId="4101A859" w14:textId="77777777" w:rsidTr="00811A07">
        <w:trPr>
          <w:tblHeader/>
        </w:trPr>
        <w:tc>
          <w:tcPr>
            <w:tcW w:w="3780" w:type="dxa"/>
          </w:tcPr>
          <w:p w14:paraId="50ECF80A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DF4766B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6FB819" w14:textId="77777777" w:rsidR="000072E6" w:rsidRPr="007A168E" w:rsidRDefault="000072E6" w:rsidP="007A168E">
            <w:pPr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6F646A9" w14:textId="77777777" w:rsidR="000072E6" w:rsidRPr="007A168E" w:rsidRDefault="000072E6" w:rsidP="007A168E">
            <w:pPr>
              <w:spacing w:line="380" w:lineRule="exact"/>
              <w:ind w:left="-564" w:right="-115" w:firstLine="4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4615" w:rsidRPr="007A168E" w14:paraId="0E9434F8" w14:textId="77777777" w:rsidTr="00811A07">
        <w:trPr>
          <w:tblHeader/>
        </w:trPr>
        <w:tc>
          <w:tcPr>
            <w:tcW w:w="3780" w:type="dxa"/>
          </w:tcPr>
          <w:p w14:paraId="77A427D5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991DD9" w14:textId="2DCD597F" w:rsidR="00EA4615" w:rsidRPr="002748AF" w:rsidRDefault="007C3F7F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D5015"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D5015"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601AF741" w14:textId="77777777" w:rsidR="00EA4615" w:rsidRPr="002748AF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8C6856" w14:textId="28C3E182" w:rsidR="00EA4615" w:rsidRPr="002748AF" w:rsidRDefault="007C3F7F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A4615"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A4615"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68B580C" w14:textId="77777777" w:rsidR="00EA4615" w:rsidRPr="002748AF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ABDB606" w14:textId="3B0DE4A2" w:rsidR="00EA4615" w:rsidRPr="002748AF" w:rsidRDefault="007C3F7F" w:rsidP="00EA4615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D5015"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D5015"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3AFCF326" w14:textId="77777777" w:rsidR="00EA4615" w:rsidRPr="002748AF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08D305" w14:textId="329D9EA2" w:rsidR="00EA4615" w:rsidRPr="002748AF" w:rsidRDefault="007C3F7F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A4615"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A4615"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A4615" w:rsidRPr="007A168E" w14:paraId="262D0C8C" w14:textId="77777777" w:rsidTr="00811A07">
        <w:trPr>
          <w:tblHeader/>
        </w:trPr>
        <w:tc>
          <w:tcPr>
            <w:tcW w:w="3780" w:type="dxa"/>
          </w:tcPr>
          <w:p w14:paraId="66C0D2E0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66D1D7" w14:textId="4D55164F" w:rsidR="00EA4615" w:rsidRPr="007A168E" w:rsidRDefault="007C3F7F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98CDF41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5D724A" w14:textId="5FABAC28" w:rsidR="00EA4615" w:rsidRPr="007A168E" w:rsidRDefault="007C3F7F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37F66B22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378C08F" w14:textId="138D100B" w:rsidR="00EA4615" w:rsidRPr="007A168E" w:rsidRDefault="007C3F7F" w:rsidP="00EA4615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A7FF32F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A1259F" w14:textId="6C735610" w:rsidR="00EA4615" w:rsidRPr="007A168E" w:rsidRDefault="007C3F7F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A4615" w:rsidRPr="007A168E" w14:paraId="2B0DA3BE" w14:textId="77777777" w:rsidTr="00811A07">
        <w:trPr>
          <w:tblHeader/>
        </w:trPr>
        <w:tc>
          <w:tcPr>
            <w:tcW w:w="3780" w:type="dxa"/>
          </w:tcPr>
          <w:p w14:paraId="29470AC9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5759624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615" w:rsidRPr="007A168E" w14:paraId="6CDBBBAE" w14:textId="77777777" w:rsidTr="00811A07">
        <w:tc>
          <w:tcPr>
            <w:tcW w:w="3780" w:type="dxa"/>
          </w:tcPr>
          <w:p w14:paraId="454F807F" w14:textId="77777777" w:rsidR="00EA4615" w:rsidRPr="007A168E" w:rsidRDefault="00EA4615" w:rsidP="00EA4615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16016520" w14:textId="77777777" w:rsidR="00EA4615" w:rsidRPr="007A168E" w:rsidRDefault="00EA4615" w:rsidP="00EA4615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1400F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536B92" w14:textId="77777777" w:rsidR="00EA4615" w:rsidRPr="007A168E" w:rsidRDefault="00EA4615" w:rsidP="00EA4615">
            <w:pPr>
              <w:tabs>
                <w:tab w:val="decimal" w:pos="1086"/>
              </w:tabs>
              <w:spacing w:line="240" w:lineRule="auto"/>
              <w:ind w:left="-258" w:right="-115" w:firstLine="1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529DFF" w14:textId="77777777" w:rsidR="00EA4615" w:rsidRPr="007A168E" w:rsidRDefault="00EA4615" w:rsidP="00EA4615">
            <w:pPr>
              <w:pStyle w:val="acctfourfigures"/>
              <w:tabs>
                <w:tab w:val="decimal" w:pos="731"/>
                <w:tab w:val="decimal" w:pos="108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884374C" w14:textId="77777777" w:rsidR="00EA4615" w:rsidRPr="007A168E" w:rsidRDefault="00EA4615" w:rsidP="00EA4615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4A3B86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DA4026" w14:textId="77777777" w:rsidR="00EA4615" w:rsidRPr="007A168E" w:rsidRDefault="00EA4615" w:rsidP="00811A07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615" w:rsidRPr="007A168E" w14:paraId="046047E8" w14:textId="77777777" w:rsidTr="00811A07">
        <w:tc>
          <w:tcPr>
            <w:tcW w:w="3780" w:type="dxa"/>
          </w:tcPr>
          <w:p w14:paraId="44BC0629" w14:textId="77777777" w:rsidR="00EA4615" w:rsidRPr="007A168E" w:rsidRDefault="00EA4615" w:rsidP="00EA461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7C4527C9" w14:textId="02AEEF82" w:rsidR="00EA4615" w:rsidRPr="007A168E" w:rsidRDefault="007C3F7F" w:rsidP="00C07020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522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70" w:type="dxa"/>
          </w:tcPr>
          <w:p w14:paraId="04144282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482BB4" w14:textId="245123FE" w:rsidR="00EA4615" w:rsidRPr="007A168E" w:rsidRDefault="007C3F7F" w:rsidP="00C07020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A46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14:paraId="23C14DE4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D5F1D4" w14:textId="1BDBD82F" w:rsidR="00EA4615" w:rsidRPr="007A168E" w:rsidRDefault="007C3F7F" w:rsidP="00EA4615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22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="00F522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270" w:type="dxa"/>
          </w:tcPr>
          <w:p w14:paraId="2FAB2F3A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F9C69" w14:textId="44D76E8F" w:rsidR="00EA4615" w:rsidRPr="00811A07" w:rsidRDefault="007C3F7F" w:rsidP="006978A0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A46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374</w:t>
            </w:r>
            <w:r w:rsidR="00EA46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</w:tr>
      <w:tr w:rsidR="00EA4615" w:rsidRPr="007A168E" w14:paraId="77F4466D" w14:textId="77777777" w:rsidTr="00811A07">
        <w:tc>
          <w:tcPr>
            <w:tcW w:w="3780" w:type="dxa"/>
          </w:tcPr>
          <w:p w14:paraId="7CB34800" w14:textId="77777777" w:rsidR="00EA4615" w:rsidRPr="007A168E" w:rsidRDefault="00EA4615" w:rsidP="00EA461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04DE1519" w14:textId="7906650B" w:rsidR="00EA4615" w:rsidRPr="007A168E" w:rsidRDefault="00EA4615" w:rsidP="00C07020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C258A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990795" w14:textId="77777777" w:rsidR="00EA4615" w:rsidRPr="007A168E" w:rsidRDefault="00EA4615" w:rsidP="00C07020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C4C0E9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29860E" w14:textId="77777777" w:rsidR="00EA4615" w:rsidRPr="007A168E" w:rsidRDefault="00EA4615" w:rsidP="00EA4615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8B800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87CDEF" w14:textId="77777777" w:rsidR="00EA4615" w:rsidRPr="00CA7E66" w:rsidRDefault="00EA4615" w:rsidP="006978A0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615" w:rsidRPr="007A168E" w14:paraId="66E56546" w14:textId="77777777" w:rsidTr="00811A07">
        <w:tc>
          <w:tcPr>
            <w:tcW w:w="3780" w:type="dxa"/>
          </w:tcPr>
          <w:p w14:paraId="713EC66B" w14:textId="22986E05" w:rsidR="00EA4615" w:rsidRPr="007A168E" w:rsidRDefault="007C3F7F" w:rsidP="00D86018">
            <w:pPr>
              <w:spacing w:line="240" w:lineRule="auto"/>
              <w:ind w:left="25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EA4615"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EA4615"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="00EA4615"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="00EA4615"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EA4615"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04EFCC5" w14:textId="161467A7" w:rsidR="00EA4615" w:rsidRPr="007A168E" w:rsidRDefault="007C3F7F" w:rsidP="00C07020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22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4143DBD2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54E15A" w14:textId="14A8AF10" w:rsidR="00EA4615" w:rsidRPr="00C07020" w:rsidRDefault="007C3F7F" w:rsidP="00C07020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4A562046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20EA74" w14:textId="3A4AFAB5" w:rsidR="00EA4615" w:rsidRPr="007A168E" w:rsidRDefault="007C3F7F" w:rsidP="00EA4615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22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14:paraId="3ACF59DB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B6E7BF" w14:textId="7855ECE4" w:rsidR="00EA4615" w:rsidRPr="00CA7E66" w:rsidRDefault="007C3F7F" w:rsidP="006978A0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A4615" w:rsidRPr="007A168E" w14:paraId="0A726978" w14:textId="77777777" w:rsidTr="00811A07">
        <w:tc>
          <w:tcPr>
            <w:tcW w:w="3780" w:type="dxa"/>
          </w:tcPr>
          <w:p w14:paraId="096B14EF" w14:textId="055C3E15" w:rsidR="00EA4615" w:rsidRPr="007A168E" w:rsidRDefault="007C3F7F" w:rsidP="00EA4615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EA4615"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60</w:t>
            </w:r>
            <w:r w:rsidR="00EA4615"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EA4615"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</w:tcPr>
          <w:p w14:paraId="6C0EDAE1" w14:textId="6235FF4D" w:rsidR="00EA4615" w:rsidRPr="007A168E" w:rsidRDefault="007C3F7F" w:rsidP="00C07020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22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70" w:type="dxa"/>
          </w:tcPr>
          <w:p w14:paraId="10EFE393" w14:textId="77777777" w:rsidR="00EA4615" w:rsidRPr="007A168E" w:rsidRDefault="00EA4615" w:rsidP="00EA461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FA3F5D" w14:textId="5BFE323C" w:rsidR="00EA4615" w:rsidRPr="00C07020" w:rsidRDefault="007C3F7F" w:rsidP="00C07020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45DBF21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7A47DA" w14:textId="0CEFB951" w:rsidR="00EA4615" w:rsidRPr="007A168E" w:rsidRDefault="007C3F7F" w:rsidP="00EA4615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22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270" w:type="dxa"/>
          </w:tcPr>
          <w:p w14:paraId="1D23617F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FFCCE" w14:textId="226773EC" w:rsidR="00EA4615" w:rsidRPr="007A168E" w:rsidRDefault="00EA4615" w:rsidP="00EA4615">
            <w:pPr>
              <w:spacing w:line="380" w:lineRule="exact"/>
              <w:ind w:left="-83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615" w:rsidRPr="007A168E" w14:paraId="3EE1F47F" w14:textId="77777777" w:rsidTr="00811A07">
        <w:tc>
          <w:tcPr>
            <w:tcW w:w="3780" w:type="dxa"/>
            <w:vAlign w:val="center"/>
          </w:tcPr>
          <w:p w14:paraId="6244D32B" w14:textId="4EC08356" w:rsidR="00EA4615" w:rsidRPr="007A168E" w:rsidRDefault="007C3F7F" w:rsidP="00EA4615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61</w:t>
            </w:r>
            <w:r w:rsidR="00EA4615"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="00EA4615"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EA4615"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</w:tcPr>
          <w:p w14:paraId="056609C4" w14:textId="4A5F8F17" w:rsidR="00EA4615" w:rsidRPr="007A168E" w:rsidRDefault="007C3F7F" w:rsidP="00C07020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22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36916252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5AD86" w14:textId="7C0730C0" w:rsidR="00EA4615" w:rsidRPr="00C07020" w:rsidRDefault="007C3F7F" w:rsidP="00C07020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270" w:type="dxa"/>
          </w:tcPr>
          <w:p w14:paraId="778E96F6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25ECB" w14:textId="7C9D6172" w:rsidR="00EA4615" w:rsidRPr="007A168E" w:rsidRDefault="007C3F7F" w:rsidP="00EA4615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22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713B733A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C05DFA" w14:textId="46870872" w:rsidR="00EA4615" w:rsidRPr="00CA7E66" w:rsidRDefault="007C3F7F" w:rsidP="006978A0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</w:tr>
      <w:tr w:rsidR="00EA4615" w:rsidRPr="007A168E" w14:paraId="6568CB31" w14:textId="77777777" w:rsidTr="00811A07">
        <w:tc>
          <w:tcPr>
            <w:tcW w:w="3780" w:type="dxa"/>
            <w:vAlign w:val="center"/>
          </w:tcPr>
          <w:p w14:paraId="7D6D7A35" w14:textId="70E77891" w:rsidR="00EA4615" w:rsidRPr="007A168E" w:rsidRDefault="00EA4615" w:rsidP="00EA4615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="007C3F7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F64DCB" w14:textId="2B8D23CD" w:rsidR="00EA4615" w:rsidRPr="007A168E" w:rsidRDefault="007C3F7F" w:rsidP="00C07020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522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70" w:type="dxa"/>
          </w:tcPr>
          <w:p w14:paraId="63135F67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3FD997" w14:textId="7A8EF19E" w:rsidR="00EA4615" w:rsidRPr="00C07020" w:rsidRDefault="007C3F7F" w:rsidP="00C07020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218B7AA1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EC473B" w14:textId="6FED7A03" w:rsidR="00EA4615" w:rsidRPr="007A168E" w:rsidRDefault="007C3F7F" w:rsidP="00EA4615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522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70" w:type="dxa"/>
          </w:tcPr>
          <w:p w14:paraId="49758CFB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AE5E6A" w14:textId="4BCAED7F" w:rsidR="00EA4615" w:rsidRPr="00CA7E66" w:rsidRDefault="007C3F7F" w:rsidP="006978A0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A4615" w:rsidRPr="007A168E" w14:paraId="3A284950" w14:textId="77777777" w:rsidTr="00811A07">
        <w:tc>
          <w:tcPr>
            <w:tcW w:w="3780" w:type="dxa"/>
          </w:tcPr>
          <w:p w14:paraId="77E2DC9A" w14:textId="00ECB008" w:rsidR="00EA4615" w:rsidRPr="007A168E" w:rsidRDefault="00EA4615" w:rsidP="00EA4615">
            <w:pPr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535EFD0" w14:textId="1CC4A5DE" w:rsidR="00EA4615" w:rsidRPr="00ED7907" w:rsidRDefault="007C3F7F" w:rsidP="00CA7E66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F522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825</w:t>
            </w:r>
          </w:p>
        </w:tc>
        <w:tc>
          <w:tcPr>
            <w:tcW w:w="270" w:type="dxa"/>
          </w:tcPr>
          <w:p w14:paraId="113DDFBF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BD6C6B" w14:textId="27576E38" w:rsidR="00EA4615" w:rsidRPr="007A168E" w:rsidRDefault="007C3F7F" w:rsidP="00C07020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EA46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36F50A08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8EA17B" w14:textId="68B640D9" w:rsidR="00EA4615" w:rsidRPr="00ED7907" w:rsidRDefault="007C3F7F" w:rsidP="00F3205D">
            <w:pPr>
              <w:pStyle w:val="acctfourfigures"/>
              <w:tabs>
                <w:tab w:val="decimal" w:pos="73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522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  <w:r w:rsidR="00F522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70" w:type="dxa"/>
          </w:tcPr>
          <w:p w14:paraId="07D5DDF4" w14:textId="136302F3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08D44" w14:textId="59D0005C" w:rsidR="00EA4615" w:rsidRPr="007A168E" w:rsidRDefault="007C3F7F" w:rsidP="006978A0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A46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  <w:r w:rsidR="00EA46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</w:tr>
      <w:tr w:rsidR="00EA4615" w:rsidRPr="007A168E" w14:paraId="4625DBBC" w14:textId="77777777" w:rsidTr="00811A07">
        <w:tc>
          <w:tcPr>
            <w:tcW w:w="3780" w:type="dxa"/>
            <w:vAlign w:val="center"/>
          </w:tcPr>
          <w:p w14:paraId="555F654F" w14:textId="77777777" w:rsidR="00EA4615" w:rsidRPr="007A168E" w:rsidRDefault="00EA4615" w:rsidP="00EA4615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 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BE7BD7" w14:textId="408B172E" w:rsidR="00EA4615" w:rsidRPr="008656F9" w:rsidRDefault="00F522B4" w:rsidP="00EA46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A1AF69" w14:textId="77777777" w:rsidR="00EA4615" w:rsidRPr="008656F9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D333D9" w14:textId="1E28EB5D" w:rsidR="00EA4615" w:rsidRPr="0031182D" w:rsidRDefault="00EA4615" w:rsidP="0031182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78EA77" w14:textId="77777777" w:rsidR="00EA4615" w:rsidRPr="008656F9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C7C0E1" w14:textId="2DBAE2D7" w:rsidR="00EA4615" w:rsidRPr="0031182D" w:rsidRDefault="00F522B4" w:rsidP="0031182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3F55ED" w14:textId="77777777" w:rsidR="00EA4615" w:rsidRPr="008656F9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D024F0" w14:textId="2130CF08" w:rsidR="00EA4615" w:rsidRPr="0031182D" w:rsidRDefault="00EA4615" w:rsidP="0031182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8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615" w:rsidRPr="007A168E" w14:paraId="3F23BE71" w14:textId="77777777" w:rsidTr="00811A07">
        <w:tc>
          <w:tcPr>
            <w:tcW w:w="3780" w:type="dxa"/>
          </w:tcPr>
          <w:p w14:paraId="356B9F41" w14:textId="77777777" w:rsidR="00EA4615" w:rsidRPr="007A168E" w:rsidRDefault="00EA4615" w:rsidP="00EA461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C93FED" w14:textId="309F7633" w:rsidR="00EA4615" w:rsidRPr="007A168E" w:rsidRDefault="007C3F7F" w:rsidP="00CA7E66">
            <w:pPr>
              <w:pStyle w:val="acctfourfigures"/>
              <w:tabs>
                <w:tab w:val="clear" w:pos="7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F522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825</w:t>
            </w:r>
          </w:p>
        </w:tc>
        <w:tc>
          <w:tcPr>
            <w:tcW w:w="270" w:type="dxa"/>
          </w:tcPr>
          <w:p w14:paraId="4FA65398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E1C8A8" w14:textId="1AC6A1A7" w:rsidR="00EA4615" w:rsidRPr="007A168E" w:rsidRDefault="007C3F7F" w:rsidP="00C07020">
            <w:pPr>
              <w:pStyle w:val="acctfourfigures"/>
              <w:tabs>
                <w:tab w:val="decimal" w:pos="465"/>
              </w:tabs>
              <w:spacing w:line="240" w:lineRule="auto"/>
              <w:ind w:left="-83" w:right="-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EA46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02DBB817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3202C7" w14:textId="402DC52E" w:rsidR="00EA4615" w:rsidRPr="00160F81" w:rsidRDefault="007C3F7F" w:rsidP="00F3205D">
            <w:pPr>
              <w:pStyle w:val="acctfourfigures"/>
              <w:tabs>
                <w:tab w:val="decimal" w:pos="73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522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  <w:r w:rsidR="00F522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70" w:type="dxa"/>
          </w:tcPr>
          <w:p w14:paraId="13A15D85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8D7DE6" w14:textId="7E8D98C1" w:rsidR="00EA4615" w:rsidRPr="007A168E" w:rsidRDefault="007C3F7F" w:rsidP="006978A0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A46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  <w:r w:rsidR="00EA46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</w:tr>
      <w:tr w:rsidR="00EA4615" w:rsidRPr="007A168E" w14:paraId="2FA0436D" w14:textId="77777777" w:rsidTr="00811A07">
        <w:tc>
          <w:tcPr>
            <w:tcW w:w="3780" w:type="dxa"/>
          </w:tcPr>
          <w:p w14:paraId="7994A58B" w14:textId="77777777" w:rsidR="00EA4615" w:rsidRPr="007A168E" w:rsidRDefault="00EA4615" w:rsidP="00EA461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69FCE3D" w14:textId="77777777" w:rsidR="00EA4615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7E708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26F4D2" w14:textId="77777777" w:rsidR="00EA4615" w:rsidRPr="007A168E" w:rsidRDefault="00EA4615" w:rsidP="00EA4615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8B111B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01BF31A" w14:textId="77777777" w:rsidR="00EA4615" w:rsidRDefault="00EA4615" w:rsidP="00EA4615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A126B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3B19B50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B35051C" w14:textId="1D1A98AE" w:rsidR="00AC559A" w:rsidRDefault="00AC559A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527CA1" w:rsidRPr="007A168E" w14:paraId="5D7D502D" w14:textId="77777777" w:rsidTr="00DB6FBE">
        <w:tc>
          <w:tcPr>
            <w:tcW w:w="3780" w:type="dxa"/>
            <w:vAlign w:val="center"/>
          </w:tcPr>
          <w:p w14:paraId="20CAF1CC" w14:textId="77777777" w:rsidR="00527CA1" w:rsidRPr="004B4843" w:rsidRDefault="00527CA1" w:rsidP="004B4843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333B2E0" w14:textId="5AE5F2A9" w:rsidR="00527CA1" w:rsidRPr="004B4843" w:rsidRDefault="00527CA1" w:rsidP="004B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621C08" w14:textId="77777777" w:rsidR="00527CA1" w:rsidRPr="004B4843" w:rsidRDefault="00527CA1" w:rsidP="004B484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A202021" w14:textId="3B627149" w:rsidR="00527CA1" w:rsidRPr="004B4843" w:rsidRDefault="00527CA1" w:rsidP="004B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06BF" w:rsidRPr="007A168E" w14:paraId="1A1262AD" w14:textId="77777777" w:rsidTr="00DB6FBE">
        <w:tc>
          <w:tcPr>
            <w:tcW w:w="3780" w:type="dxa"/>
            <w:vAlign w:val="center"/>
          </w:tcPr>
          <w:p w14:paraId="2B79C569" w14:textId="77777777" w:rsidR="009806BF" w:rsidRPr="004B4843" w:rsidRDefault="009806BF" w:rsidP="009806BF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9718AB" w14:textId="35F747D1" w:rsidR="009806BF" w:rsidRPr="002748AF" w:rsidRDefault="007C3F7F" w:rsidP="009806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D5015"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D5015"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349A5BEC" w14:textId="77777777" w:rsidR="009806BF" w:rsidRPr="002748AF" w:rsidRDefault="009806BF" w:rsidP="009806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C533B2" w14:textId="71154444" w:rsidR="009806BF" w:rsidRPr="002748AF" w:rsidRDefault="007C3F7F" w:rsidP="009806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806BF"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806BF"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85CE7AA" w14:textId="77777777" w:rsidR="009806BF" w:rsidRPr="002748AF" w:rsidRDefault="009806BF" w:rsidP="009806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3040D9" w14:textId="1DAADE22" w:rsidR="009806BF" w:rsidRPr="002748AF" w:rsidRDefault="007C3F7F" w:rsidP="009806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D5015"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D5015"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6934815F" w14:textId="77777777" w:rsidR="009806BF" w:rsidRPr="002748AF" w:rsidRDefault="009806BF" w:rsidP="009806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5410BA" w14:textId="297A30AE" w:rsidR="009806BF" w:rsidRPr="002748AF" w:rsidRDefault="007C3F7F" w:rsidP="009806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806BF"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806BF"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806BF" w:rsidRPr="007A168E" w14:paraId="5BBCB2CE" w14:textId="77777777" w:rsidTr="00DB6FBE">
        <w:tc>
          <w:tcPr>
            <w:tcW w:w="3780" w:type="dxa"/>
            <w:vAlign w:val="center"/>
          </w:tcPr>
          <w:p w14:paraId="45D6A17D" w14:textId="77777777" w:rsidR="009806BF" w:rsidRPr="004B4843" w:rsidRDefault="009806BF" w:rsidP="009806BF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FE0669" w14:textId="69E09E5E" w:rsidR="009806BF" w:rsidRPr="004B4843" w:rsidRDefault="007C3F7F" w:rsidP="009806B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D48C75C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14C666" w14:textId="01CB5D13" w:rsidR="009806BF" w:rsidRPr="004B4843" w:rsidRDefault="007C3F7F" w:rsidP="009806B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40C16D1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D408A5" w14:textId="4D604699" w:rsidR="009806BF" w:rsidRPr="004B4843" w:rsidRDefault="007C3F7F" w:rsidP="009806B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75C8F0A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E83818" w14:textId="2DDB5C0B" w:rsidR="009806BF" w:rsidRPr="004B4843" w:rsidRDefault="007C3F7F" w:rsidP="009806B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9806BF" w:rsidRPr="007A168E" w14:paraId="2A0BAB95" w14:textId="77777777" w:rsidTr="00DB6FBE">
        <w:tc>
          <w:tcPr>
            <w:tcW w:w="3780" w:type="dxa"/>
            <w:vAlign w:val="center"/>
          </w:tcPr>
          <w:p w14:paraId="303086DF" w14:textId="77777777" w:rsidR="009806BF" w:rsidRPr="004B4843" w:rsidRDefault="009806BF" w:rsidP="009806BF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44EB1E7" w14:textId="58F5BB54" w:rsidR="009806BF" w:rsidRPr="004B4843" w:rsidRDefault="009806BF" w:rsidP="009806B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806BF" w:rsidRPr="007A168E" w14:paraId="04A99ED7" w14:textId="77777777" w:rsidTr="00DB6FBE">
        <w:tc>
          <w:tcPr>
            <w:tcW w:w="3780" w:type="dxa"/>
            <w:vAlign w:val="center"/>
          </w:tcPr>
          <w:p w14:paraId="50056398" w14:textId="77777777" w:rsidR="009806BF" w:rsidRPr="004B4843" w:rsidRDefault="009806BF" w:rsidP="009806BF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70" w:type="dxa"/>
          </w:tcPr>
          <w:p w14:paraId="79CA9A14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85E5A0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72EC6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5A4150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887CAC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238776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107D74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06BF" w:rsidRPr="007A168E" w14:paraId="639F2C67" w14:textId="77777777" w:rsidTr="00DB6FBE">
        <w:tc>
          <w:tcPr>
            <w:tcW w:w="3780" w:type="dxa"/>
            <w:vAlign w:val="center"/>
          </w:tcPr>
          <w:p w14:paraId="7A3F4D75" w14:textId="77777777" w:rsidR="009806BF" w:rsidRPr="004B4843" w:rsidRDefault="009806BF" w:rsidP="009806B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698B79E9" w14:textId="5F75C719" w:rsidR="009806BF" w:rsidRPr="004B4843" w:rsidRDefault="007C3F7F" w:rsidP="00E96DB2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05B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873</w:t>
            </w:r>
            <w:r w:rsidR="00305B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</w:p>
        </w:tc>
        <w:tc>
          <w:tcPr>
            <w:tcW w:w="270" w:type="dxa"/>
          </w:tcPr>
          <w:p w14:paraId="26D0DBF4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92E03B" w14:textId="46502726" w:rsidR="009806BF" w:rsidRPr="004B4843" w:rsidRDefault="007C3F7F" w:rsidP="00E31C6F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806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405</w:t>
            </w:r>
            <w:r w:rsidR="009806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</w:t>
            </w:r>
          </w:p>
        </w:tc>
        <w:tc>
          <w:tcPr>
            <w:tcW w:w="270" w:type="dxa"/>
          </w:tcPr>
          <w:p w14:paraId="5EB100F0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DD84B" w14:textId="7590FCAF" w:rsidR="009806BF" w:rsidRPr="004B4843" w:rsidRDefault="007C3F7F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05B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  <w:r w:rsidR="00305B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260</w:t>
            </w:r>
          </w:p>
        </w:tc>
        <w:tc>
          <w:tcPr>
            <w:tcW w:w="270" w:type="dxa"/>
          </w:tcPr>
          <w:p w14:paraId="41DF9EAC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D6F5C4" w14:textId="19B7D5CA" w:rsidR="009806BF" w:rsidRPr="004B4843" w:rsidRDefault="007C3F7F" w:rsidP="005F053C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806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415</w:t>
            </w:r>
            <w:r w:rsidR="009806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</w:tr>
      <w:tr w:rsidR="009806BF" w:rsidRPr="007A168E" w14:paraId="53DE95AD" w14:textId="77777777" w:rsidTr="00DB6FBE">
        <w:tc>
          <w:tcPr>
            <w:tcW w:w="3780" w:type="dxa"/>
            <w:vAlign w:val="center"/>
          </w:tcPr>
          <w:p w14:paraId="6C776134" w14:textId="77777777" w:rsidR="009806BF" w:rsidRPr="004B4843" w:rsidRDefault="009806BF" w:rsidP="009806B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AD8F669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1F0FD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36E165" w14:textId="77777777" w:rsidR="009806BF" w:rsidRPr="00E31C6F" w:rsidRDefault="009806BF" w:rsidP="00E31C6F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719E1B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CB576A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E53CAD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55710B" w14:textId="77777777" w:rsidR="009806BF" w:rsidRPr="005F053C" w:rsidRDefault="009806BF" w:rsidP="005F053C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06BF" w:rsidRPr="007A168E" w14:paraId="270B40A3" w14:textId="77777777" w:rsidTr="00DB6FBE">
        <w:tc>
          <w:tcPr>
            <w:tcW w:w="3780" w:type="dxa"/>
          </w:tcPr>
          <w:p w14:paraId="1D20F028" w14:textId="5B4D4493" w:rsidR="009806BF" w:rsidRPr="004B4843" w:rsidRDefault="007C3F7F" w:rsidP="009806BF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="009806BF"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="009806BF"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-</w:t>
            </w:r>
            <w:r w:rsidR="009806BF"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30</w:t>
            </w:r>
            <w:r w:rsidR="009806BF"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="009806BF"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3A9EE00" w14:textId="1A820326" w:rsidR="009806BF" w:rsidRPr="004B4843" w:rsidRDefault="007C3F7F" w:rsidP="00E96DB2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  <w:r w:rsidR="00305B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</w:p>
        </w:tc>
        <w:tc>
          <w:tcPr>
            <w:tcW w:w="270" w:type="dxa"/>
            <w:vAlign w:val="center"/>
          </w:tcPr>
          <w:p w14:paraId="791C23B4" w14:textId="77777777" w:rsidR="009806BF" w:rsidRPr="004B4843" w:rsidRDefault="009806BF" w:rsidP="009806BF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92A8F3" w14:textId="30C66C5C" w:rsidR="009806BF" w:rsidRPr="00E31C6F" w:rsidRDefault="007C3F7F" w:rsidP="00E31C6F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  <w:r w:rsidR="009806BF" w:rsidRPr="00E31C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</w:p>
        </w:tc>
        <w:tc>
          <w:tcPr>
            <w:tcW w:w="270" w:type="dxa"/>
            <w:vAlign w:val="center"/>
          </w:tcPr>
          <w:p w14:paraId="60685628" w14:textId="77777777" w:rsidR="009806BF" w:rsidRPr="004B4843" w:rsidRDefault="009806BF" w:rsidP="009806BF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E1B3E" w14:textId="4494097D" w:rsidR="009806BF" w:rsidRPr="004B4843" w:rsidRDefault="007C3F7F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  <w:r w:rsidR="00305B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</w:p>
        </w:tc>
        <w:tc>
          <w:tcPr>
            <w:tcW w:w="270" w:type="dxa"/>
            <w:vAlign w:val="center"/>
          </w:tcPr>
          <w:p w14:paraId="2127E3C8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5A235C" w14:textId="7DC48F7B" w:rsidR="009806BF" w:rsidRPr="00F11599" w:rsidRDefault="007C3F7F" w:rsidP="005F053C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9806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</w:tr>
      <w:tr w:rsidR="009806BF" w:rsidRPr="007A168E" w14:paraId="0DD3C4F5" w14:textId="77777777" w:rsidTr="00DB6FBE">
        <w:tc>
          <w:tcPr>
            <w:tcW w:w="3780" w:type="dxa"/>
          </w:tcPr>
          <w:p w14:paraId="75BB7A3D" w14:textId="24865A4A" w:rsidR="009806BF" w:rsidRPr="004B4843" w:rsidRDefault="007C3F7F" w:rsidP="009806BF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31</w:t>
            </w:r>
            <w:r w:rsidR="009806BF"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60</w:t>
            </w:r>
            <w:r w:rsidR="009806BF"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806BF"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</w:tcPr>
          <w:p w14:paraId="344D6BE0" w14:textId="7D8B0E17" w:rsidR="009806BF" w:rsidRPr="004B4843" w:rsidRDefault="007C3F7F" w:rsidP="00E96DB2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305B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858</w:t>
            </w:r>
          </w:p>
        </w:tc>
        <w:tc>
          <w:tcPr>
            <w:tcW w:w="270" w:type="dxa"/>
            <w:vAlign w:val="center"/>
          </w:tcPr>
          <w:p w14:paraId="193031A4" w14:textId="77777777" w:rsidR="009806BF" w:rsidRPr="004B4843" w:rsidRDefault="009806BF" w:rsidP="009806BF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ED1C12" w14:textId="0FDED870" w:rsidR="009806BF" w:rsidRPr="00E31C6F" w:rsidRDefault="007C3F7F" w:rsidP="00E31C6F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="009806BF" w:rsidRPr="00E31C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</w:p>
        </w:tc>
        <w:tc>
          <w:tcPr>
            <w:tcW w:w="270" w:type="dxa"/>
            <w:vAlign w:val="center"/>
          </w:tcPr>
          <w:p w14:paraId="6B5AC0EB" w14:textId="77777777" w:rsidR="009806BF" w:rsidRPr="004B4843" w:rsidRDefault="009806BF" w:rsidP="009806BF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A7E42C" w14:textId="7B780035" w:rsidR="009806BF" w:rsidRPr="004B4843" w:rsidRDefault="007C3F7F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305B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486</w:t>
            </w:r>
          </w:p>
        </w:tc>
        <w:tc>
          <w:tcPr>
            <w:tcW w:w="270" w:type="dxa"/>
            <w:vAlign w:val="center"/>
          </w:tcPr>
          <w:p w14:paraId="2AE91592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D549C" w14:textId="19374FD6" w:rsidR="009806BF" w:rsidRPr="00F11599" w:rsidRDefault="007C3F7F" w:rsidP="00DB6FBE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806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</w:tr>
      <w:tr w:rsidR="009806BF" w:rsidRPr="007A168E" w14:paraId="7057D386" w14:textId="77777777" w:rsidTr="00DB6FBE">
        <w:tc>
          <w:tcPr>
            <w:tcW w:w="3780" w:type="dxa"/>
            <w:vAlign w:val="center"/>
          </w:tcPr>
          <w:p w14:paraId="1037AE25" w14:textId="48C0F42C" w:rsidR="009806BF" w:rsidRPr="004B4843" w:rsidRDefault="007C3F7F" w:rsidP="009806BF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61</w:t>
            </w:r>
            <w:r w:rsidR="009806BF"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90</w:t>
            </w:r>
            <w:r w:rsidR="009806BF"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806BF"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</w:tcPr>
          <w:p w14:paraId="43206B54" w14:textId="72BD3BCC" w:rsidR="009806BF" w:rsidRPr="004B4843" w:rsidRDefault="007C3F7F" w:rsidP="00DB6FBE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305B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  <w:tc>
          <w:tcPr>
            <w:tcW w:w="270" w:type="dxa"/>
          </w:tcPr>
          <w:p w14:paraId="4DC23D99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1E662" w14:textId="3FF2204C" w:rsidR="009806BF" w:rsidRPr="00E31C6F" w:rsidRDefault="007C3F7F" w:rsidP="00E31C6F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9806BF" w:rsidRPr="00E31C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</w:t>
            </w:r>
          </w:p>
        </w:tc>
        <w:tc>
          <w:tcPr>
            <w:tcW w:w="270" w:type="dxa"/>
          </w:tcPr>
          <w:p w14:paraId="3CB0023D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52A052" w14:textId="6319F1EC" w:rsidR="009806BF" w:rsidRPr="004B4843" w:rsidRDefault="007C3F7F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305B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</w:p>
        </w:tc>
        <w:tc>
          <w:tcPr>
            <w:tcW w:w="270" w:type="dxa"/>
          </w:tcPr>
          <w:p w14:paraId="47DD528A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44F6D" w14:textId="44319BF0" w:rsidR="009806BF" w:rsidRPr="00F11599" w:rsidRDefault="007C3F7F" w:rsidP="00DB6FBE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806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9806BF" w:rsidRPr="007A168E" w14:paraId="2C1FCBF2" w14:textId="77777777" w:rsidTr="00DB6FBE">
        <w:tc>
          <w:tcPr>
            <w:tcW w:w="3780" w:type="dxa"/>
            <w:vAlign w:val="center"/>
          </w:tcPr>
          <w:p w14:paraId="745AAE18" w14:textId="6A6C5DF1" w:rsidR="009806BF" w:rsidRPr="004B4843" w:rsidRDefault="009806BF" w:rsidP="009806BF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 w:rsidR="007C3F7F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90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D5B6A5" w14:textId="5A094391" w:rsidR="009806BF" w:rsidRPr="004B4843" w:rsidRDefault="007C3F7F" w:rsidP="00E96DB2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  <w:r w:rsidR="00305B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011</w:t>
            </w:r>
          </w:p>
        </w:tc>
        <w:tc>
          <w:tcPr>
            <w:tcW w:w="270" w:type="dxa"/>
          </w:tcPr>
          <w:p w14:paraId="02CCAF63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711B78" w14:textId="35BA7211" w:rsidR="009806BF" w:rsidRPr="00E31C6F" w:rsidRDefault="007C3F7F" w:rsidP="00DB6FBE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  <w:r w:rsidR="009806BF" w:rsidRPr="00E31C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649</w:t>
            </w:r>
          </w:p>
        </w:tc>
        <w:tc>
          <w:tcPr>
            <w:tcW w:w="270" w:type="dxa"/>
          </w:tcPr>
          <w:p w14:paraId="6B378E67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5F0504" w14:textId="1B1AC95A" w:rsidR="009806BF" w:rsidRPr="004B4843" w:rsidRDefault="007C3F7F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  <w:r w:rsidR="00305B6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</w:p>
        </w:tc>
        <w:tc>
          <w:tcPr>
            <w:tcW w:w="270" w:type="dxa"/>
          </w:tcPr>
          <w:p w14:paraId="51503DFF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674DC9" w14:textId="60C3F55F" w:rsidR="009806BF" w:rsidRPr="00F11599" w:rsidRDefault="007C3F7F" w:rsidP="005F053C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9806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</w:tr>
      <w:tr w:rsidR="009806BF" w:rsidRPr="007A168E" w14:paraId="1653E48B" w14:textId="77777777" w:rsidTr="00DB6FBE">
        <w:tc>
          <w:tcPr>
            <w:tcW w:w="3780" w:type="dxa"/>
            <w:vAlign w:val="center"/>
          </w:tcPr>
          <w:p w14:paraId="5ADFD808" w14:textId="77777777" w:rsidR="009806BF" w:rsidRPr="004B4843" w:rsidRDefault="009806BF" w:rsidP="009806BF">
            <w:pPr>
              <w:tabs>
                <w:tab w:val="left" w:pos="28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86F91EE" w14:textId="7AFCCCAB" w:rsidR="009806BF" w:rsidRPr="002760C4" w:rsidRDefault="007C3F7F" w:rsidP="00E96DB2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305B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679</w:t>
            </w:r>
            <w:r w:rsidR="00305B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</w:tcPr>
          <w:p w14:paraId="4B3E4E4C" w14:textId="77777777" w:rsidR="009806BF" w:rsidRPr="004B4843" w:rsidRDefault="009806BF" w:rsidP="009806BF">
            <w:pPr>
              <w:spacing w:line="240" w:lineRule="atLeast"/>
              <w:ind w:left="-123" w:right="-115" w:firstLine="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4E9699" w14:textId="0A2D621A" w:rsidR="009806BF" w:rsidRPr="004B4843" w:rsidRDefault="007C3F7F" w:rsidP="00E31C6F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80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226</w:t>
            </w:r>
            <w:r w:rsidR="00980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820</w:t>
            </w:r>
          </w:p>
        </w:tc>
        <w:tc>
          <w:tcPr>
            <w:tcW w:w="270" w:type="dxa"/>
          </w:tcPr>
          <w:p w14:paraId="51F42F04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BC9894" w14:textId="1CB439FC" w:rsidR="009806BF" w:rsidRPr="004B4843" w:rsidRDefault="007C3F7F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05B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692</w:t>
            </w:r>
            <w:r w:rsidR="00305B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555</w:t>
            </w:r>
          </w:p>
        </w:tc>
        <w:tc>
          <w:tcPr>
            <w:tcW w:w="270" w:type="dxa"/>
          </w:tcPr>
          <w:p w14:paraId="21361D5D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114A15" w14:textId="02DD63C2" w:rsidR="009806BF" w:rsidRPr="004B4843" w:rsidRDefault="007C3F7F" w:rsidP="005F053C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80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  <w:r w:rsidR="00980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</w:p>
        </w:tc>
      </w:tr>
      <w:tr w:rsidR="009806BF" w:rsidRPr="007A168E" w14:paraId="7FDE1F69" w14:textId="77777777" w:rsidTr="00DB6FBE">
        <w:tc>
          <w:tcPr>
            <w:tcW w:w="3780" w:type="dxa"/>
            <w:vAlign w:val="center"/>
          </w:tcPr>
          <w:p w14:paraId="2B7364F7" w14:textId="77777777" w:rsidR="009806BF" w:rsidRPr="004B4843" w:rsidRDefault="009806BF" w:rsidP="00D36ECE">
            <w:pPr>
              <w:tabs>
                <w:tab w:val="left" w:pos="340"/>
              </w:tabs>
              <w:spacing w:line="240" w:lineRule="atLeast"/>
              <w:ind w:left="250" w:right="65" w:hanging="270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br/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170" w:type="dxa"/>
            <w:vAlign w:val="bottom"/>
          </w:tcPr>
          <w:p w14:paraId="04F5219D" w14:textId="1C3D6A57" w:rsidR="009806BF" w:rsidRPr="00E96DB2" w:rsidRDefault="00305B62" w:rsidP="00E96DB2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6D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</w:rPr>
              <w:t>984</w:t>
            </w:r>
            <w:r w:rsidRPr="00E96D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173B42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4927CB" w14:textId="1C4D976E" w:rsidR="009806BF" w:rsidRPr="00E31C6F" w:rsidRDefault="009806BF" w:rsidP="00E96DB2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1C6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E31C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Pr="00E31C6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888842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E0534B" w14:textId="58BC5CD4" w:rsidR="009806BF" w:rsidRPr="004B4843" w:rsidRDefault="00305B62" w:rsidP="009806BF">
            <w:pPr>
              <w:spacing w:line="240" w:lineRule="atLeast"/>
              <w:ind w:left="-103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E86640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A75E6C" w14:textId="61DA58CE" w:rsidR="009806BF" w:rsidRPr="00310A8C" w:rsidRDefault="009806BF" w:rsidP="00310A8C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</w:rPr>
              <w:t>052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806BF" w:rsidRPr="007A168E" w14:paraId="1D3D5698" w14:textId="77777777" w:rsidTr="00DB6FBE">
        <w:tc>
          <w:tcPr>
            <w:tcW w:w="3780" w:type="dxa"/>
            <w:vAlign w:val="center"/>
          </w:tcPr>
          <w:p w14:paraId="0767F89B" w14:textId="77777777" w:rsidR="009806BF" w:rsidRPr="004B4843" w:rsidRDefault="009806BF" w:rsidP="009806B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B916B8" w14:textId="23FACB44" w:rsidR="009806BF" w:rsidRPr="004B4843" w:rsidRDefault="007C3F7F" w:rsidP="00E96DB2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305B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678</w:t>
            </w:r>
            <w:r w:rsidR="00305B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605</w:t>
            </w:r>
          </w:p>
        </w:tc>
        <w:tc>
          <w:tcPr>
            <w:tcW w:w="270" w:type="dxa"/>
          </w:tcPr>
          <w:p w14:paraId="69A96476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7FF7FB" w14:textId="39745A4D" w:rsidR="009806BF" w:rsidRPr="004B4843" w:rsidRDefault="007C3F7F" w:rsidP="00E31C6F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80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216</w:t>
            </w:r>
            <w:r w:rsidR="00980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586</w:t>
            </w:r>
          </w:p>
        </w:tc>
        <w:tc>
          <w:tcPr>
            <w:tcW w:w="270" w:type="dxa"/>
          </w:tcPr>
          <w:p w14:paraId="22592E5A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540830" w14:textId="27B6E366" w:rsidR="009806BF" w:rsidRPr="004B4843" w:rsidRDefault="007C3F7F" w:rsidP="009806BF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05B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692</w:t>
            </w:r>
            <w:r w:rsidR="00305B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555</w:t>
            </w:r>
          </w:p>
        </w:tc>
        <w:tc>
          <w:tcPr>
            <w:tcW w:w="270" w:type="dxa"/>
          </w:tcPr>
          <w:p w14:paraId="7CCAFCF0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568BC9" w14:textId="15988F2B" w:rsidR="009806BF" w:rsidRPr="004B4843" w:rsidRDefault="007C3F7F" w:rsidP="00E96DB2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80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  <w:r w:rsidR="00980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</w:p>
        </w:tc>
      </w:tr>
      <w:tr w:rsidR="009806BF" w:rsidRPr="007A168E" w14:paraId="4A89D804" w14:textId="77777777" w:rsidTr="00DB6FBE">
        <w:tc>
          <w:tcPr>
            <w:tcW w:w="3780" w:type="dxa"/>
            <w:vAlign w:val="center"/>
          </w:tcPr>
          <w:p w14:paraId="552FBE03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996D28" w14:textId="77777777" w:rsidR="009806BF" w:rsidRPr="004B4843" w:rsidRDefault="009806BF" w:rsidP="009806BF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FD58DE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472579" w14:textId="77777777" w:rsidR="009806BF" w:rsidRPr="004B4843" w:rsidRDefault="009806BF" w:rsidP="009806BF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757137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853827" w14:textId="77777777" w:rsidR="009806BF" w:rsidRPr="004B4843" w:rsidRDefault="009806BF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C7FC99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32378C" w14:textId="77777777" w:rsidR="009806BF" w:rsidRPr="004B4843" w:rsidRDefault="009806BF" w:rsidP="009806BF">
            <w:pPr>
              <w:tabs>
                <w:tab w:val="decimal" w:pos="970"/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806BF" w:rsidRPr="007A168E" w14:paraId="0E3B5E97" w14:textId="77777777" w:rsidTr="00DB6FBE">
        <w:tc>
          <w:tcPr>
            <w:tcW w:w="3780" w:type="dxa"/>
            <w:vAlign w:val="center"/>
          </w:tcPr>
          <w:p w14:paraId="2530E959" w14:textId="77777777" w:rsidR="009806BF" w:rsidRPr="004B4843" w:rsidRDefault="009806BF" w:rsidP="009806BF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74B147" w14:textId="3132C86B" w:rsidR="009806BF" w:rsidRPr="004B4843" w:rsidRDefault="007C3F7F" w:rsidP="00E96DB2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305B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709</w:t>
            </w:r>
            <w:r w:rsidR="00305B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430</w:t>
            </w:r>
          </w:p>
        </w:tc>
        <w:tc>
          <w:tcPr>
            <w:tcW w:w="270" w:type="dxa"/>
          </w:tcPr>
          <w:p w14:paraId="77C1E89A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50546CB" w14:textId="64907269" w:rsidR="009806BF" w:rsidRPr="004B4843" w:rsidRDefault="007C3F7F" w:rsidP="00E31C6F">
            <w:pPr>
              <w:pStyle w:val="acctfourfigures"/>
              <w:tabs>
                <w:tab w:val="clear" w:pos="765"/>
              </w:tabs>
              <w:spacing w:line="240" w:lineRule="auto"/>
              <w:ind w:left="-83" w:right="-14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80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231</w:t>
            </w:r>
            <w:r w:rsidR="00980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735</w:t>
            </w:r>
          </w:p>
        </w:tc>
        <w:tc>
          <w:tcPr>
            <w:tcW w:w="270" w:type="dxa"/>
          </w:tcPr>
          <w:p w14:paraId="1679B47D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0DD19C" w14:textId="13380B1F" w:rsidR="009806BF" w:rsidRPr="004B4843" w:rsidRDefault="007C3F7F" w:rsidP="009806BF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305B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956</w:t>
            </w:r>
            <w:r w:rsidR="00305B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</w:t>
            </w:r>
          </w:p>
        </w:tc>
        <w:tc>
          <w:tcPr>
            <w:tcW w:w="270" w:type="dxa"/>
          </w:tcPr>
          <w:p w14:paraId="6B2F4255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F10AFF7" w14:textId="0E3A020A" w:rsidR="009806BF" w:rsidRPr="004B4843" w:rsidRDefault="007C3F7F" w:rsidP="005F053C">
            <w:pPr>
              <w:tabs>
                <w:tab w:val="decimal" w:pos="9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80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  <w:r w:rsidR="00980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079</w:t>
            </w:r>
          </w:p>
        </w:tc>
      </w:tr>
    </w:tbl>
    <w:p w14:paraId="68C835AC" w14:textId="63BFF028" w:rsidR="00147E88" w:rsidRPr="007A168E" w:rsidRDefault="00147E88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2A3A8C" w:rsidRPr="007A168E" w14:paraId="47E1A14F" w14:textId="77777777" w:rsidTr="00DB6FBE">
        <w:trPr>
          <w:cantSplit/>
          <w:tblHeader/>
        </w:trPr>
        <w:tc>
          <w:tcPr>
            <w:tcW w:w="3780" w:type="dxa"/>
            <w:vAlign w:val="bottom"/>
            <w:hideMark/>
          </w:tcPr>
          <w:p w14:paraId="12757BC3" w14:textId="2BC6FECE" w:rsidR="002A3A8C" w:rsidRPr="007A168E" w:rsidRDefault="00B078AC" w:rsidP="0058480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  <w:vAlign w:val="bottom"/>
          </w:tcPr>
          <w:p w14:paraId="4019AEF2" w14:textId="3E66CC53" w:rsidR="002A3A8C" w:rsidRPr="007A168E" w:rsidRDefault="002A3A8C" w:rsidP="00603480">
            <w:pPr>
              <w:pStyle w:val="acctmergecolhdg"/>
              <w:spacing w:line="240" w:lineRule="auto"/>
              <w:ind w:left="366" w:hanging="44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4596237" w14:textId="77777777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419ABD3" w14:textId="161C22A0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A3A8C" w:rsidRPr="007A168E" w14:paraId="5229BE6B" w14:textId="77777777" w:rsidTr="00DB6FBE">
        <w:trPr>
          <w:cantSplit/>
          <w:tblHeader/>
        </w:trPr>
        <w:tc>
          <w:tcPr>
            <w:tcW w:w="3780" w:type="dxa"/>
            <w:vAlign w:val="bottom"/>
          </w:tcPr>
          <w:p w14:paraId="35F61D81" w14:textId="22379F1E" w:rsidR="002A3A8C" w:rsidRPr="002748AF" w:rsidRDefault="005D5015" w:rsidP="00D36ECE">
            <w:pPr>
              <w:pStyle w:val="acctfourfigures"/>
              <w:tabs>
                <w:tab w:val="left" w:pos="280"/>
              </w:tabs>
              <w:spacing w:line="240" w:lineRule="auto"/>
              <w:ind w:left="280" w:firstLine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7C3F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DD6B47B" w14:textId="7B9A0AA2" w:rsidR="002A3A8C" w:rsidRPr="007A168E" w:rsidRDefault="007C3F7F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70D6AB9F" w14:textId="77777777" w:rsidR="002A3A8C" w:rsidRPr="007A168E" w:rsidRDefault="002A3A8C" w:rsidP="0058480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82E3E7" w14:textId="77A188EC" w:rsidR="002A3A8C" w:rsidRPr="007A168E" w:rsidRDefault="007C3F7F" w:rsidP="0058480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166DF98D" w14:textId="77777777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0B479A" w14:textId="386C92CE" w:rsidR="002A3A8C" w:rsidRPr="007A168E" w:rsidRDefault="007C3F7F" w:rsidP="0058480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0FC6AD53" w14:textId="77777777" w:rsidR="002A3A8C" w:rsidRPr="007A168E" w:rsidRDefault="002A3A8C" w:rsidP="005848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F3FC7A" w14:textId="4CE6E6BC" w:rsidR="002A3A8C" w:rsidRPr="007A168E" w:rsidRDefault="007C3F7F" w:rsidP="0058480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US"/>
              </w:rPr>
              <w:t>7</w:t>
            </w:r>
          </w:p>
        </w:tc>
      </w:tr>
      <w:tr w:rsidR="002A3A8C" w:rsidRPr="007A168E" w14:paraId="4488A667" w14:textId="77777777" w:rsidTr="00DB6FBE">
        <w:trPr>
          <w:cantSplit/>
          <w:tblHeader/>
        </w:trPr>
        <w:tc>
          <w:tcPr>
            <w:tcW w:w="3780" w:type="dxa"/>
            <w:vAlign w:val="bottom"/>
            <w:hideMark/>
          </w:tcPr>
          <w:p w14:paraId="267AF081" w14:textId="4CEDF65C" w:rsidR="002A3A8C" w:rsidRPr="007A168E" w:rsidRDefault="002A3A8C" w:rsidP="0058480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55695257" w14:textId="2DC9BBFE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06BF" w:rsidRPr="007A168E" w14:paraId="39C7E557" w14:textId="77777777" w:rsidTr="00DB6FBE">
        <w:trPr>
          <w:cantSplit/>
        </w:trPr>
        <w:tc>
          <w:tcPr>
            <w:tcW w:w="3780" w:type="dxa"/>
          </w:tcPr>
          <w:p w14:paraId="7FDFCFB8" w14:textId="4D11B11A" w:rsidR="009806BF" w:rsidRPr="007A168E" w:rsidRDefault="009806BF" w:rsidP="009806BF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กลับรายการ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4830CCF0" w14:textId="05C034A5" w:rsidR="009806BF" w:rsidRPr="00E96DB2" w:rsidRDefault="00305B62" w:rsidP="00E96DB2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6DB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96D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Pr="00E96D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330036" w14:textId="77777777" w:rsidR="009806BF" w:rsidRPr="007A168E" w:rsidRDefault="009806BF" w:rsidP="009806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9BD61C" w14:textId="09EAAAEB" w:rsidR="009806BF" w:rsidRPr="00E31C6F" w:rsidRDefault="005D5015" w:rsidP="00E31C6F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1C6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E31C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</w:rPr>
              <w:t>033</w:t>
            </w:r>
            <w:r w:rsidRPr="00E31C6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71B661" w14:textId="77777777" w:rsidR="009806BF" w:rsidRPr="007A168E" w:rsidRDefault="009806BF" w:rsidP="009806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6E88A4" w14:textId="3AC617D7" w:rsidR="009806BF" w:rsidRPr="00990833" w:rsidRDefault="00305B62" w:rsidP="005F053C">
            <w:pPr>
              <w:pStyle w:val="acctfourfigures"/>
              <w:tabs>
                <w:tab w:val="clear" w:pos="765"/>
                <w:tab w:val="left" w:pos="1000"/>
              </w:tabs>
              <w:spacing w:line="240" w:lineRule="auto"/>
              <w:ind w:left="-86"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77D00E0" w14:textId="77777777" w:rsidR="009806BF" w:rsidRPr="007A168E" w:rsidRDefault="009806BF" w:rsidP="009806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97709C" w14:textId="7580649B" w:rsidR="009806BF" w:rsidRPr="00BF64F8" w:rsidRDefault="005D5015" w:rsidP="00E03728">
            <w:pPr>
              <w:pStyle w:val="acctfourfigures"/>
              <w:tabs>
                <w:tab w:val="clear" w:pos="765"/>
                <w:tab w:val="left" w:pos="1000"/>
              </w:tabs>
              <w:spacing w:line="240" w:lineRule="auto"/>
              <w:ind w:left="-86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05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5F05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Pr="005F05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6E140E4C" w14:textId="57F93196" w:rsidR="002A3A8C" w:rsidRPr="007A168E" w:rsidRDefault="002A3A8C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F3E96EE" w14:textId="594A5508" w:rsidR="004E6664" w:rsidRPr="007A168E" w:rsidRDefault="004E6664" w:rsidP="00584806">
      <w:pPr>
        <w:pStyle w:val="Bo-C1Content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14:paraId="2F31133C" w14:textId="77777777" w:rsidR="004E6664" w:rsidRPr="007A168E" w:rsidRDefault="004E6664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8BBB86C" w14:textId="1332F8BC" w:rsidR="004E6664" w:rsidRDefault="004E6664" w:rsidP="00584806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7C3F7F">
        <w:rPr>
          <w:rFonts w:asciiTheme="majorBidi" w:hAnsiTheme="majorBidi" w:cstheme="majorBidi"/>
          <w:lang w:val="en-US"/>
        </w:rPr>
        <w:t>30</w:t>
      </w:r>
      <w:r w:rsidRPr="00383B29">
        <w:rPr>
          <w:rFonts w:asciiTheme="majorBidi" w:hAnsiTheme="majorBidi" w:cstheme="majorBidi"/>
        </w:rPr>
        <w:t xml:space="preserve"> </w:t>
      </w:r>
      <w:r w:rsidRPr="00383B29">
        <w:rPr>
          <w:rFonts w:asciiTheme="majorBidi" w:hAnsiTheme="majorBidi" w:cstheme="majorBidi"/>
          <w:cs/>
        </w:rPr>
        <w:t>วัน ถึง</w:t>
      </w:r>
      <w:r w:rsidRPr="00383B29">
        <w:rPr>
          <w:rFonts w:asciiTheme="majorBidi" w:hAnsiTheme="majorBidi" w:cstheme="majorBidi"/>
        </w:rPr>
        <w:t xml:space="preserve"> </w:t>
      </w:r>
      <w:r w:rsidR="007C3F7F">
        <w:rPr>
          <w:rFonts w:asciiTheme="majorBidi" w:hAnsiTheme="majorBidi" w:cstheme="majorBidi"/>
          <w:lang w:val="en-US"/>
        </w:rPr>
        <w:t>120</w:t>
      </w:r>
      <w:r w:rsidRPr="00383B29">
        <w:rPr>
          <w:rFonts w:asciiTheme="majorBidi" w:hAnsiTheme="majorBidi" w:cstheme="majorBidi"/>
        </w:rPr>
        <w:t xml:space="preserve"> </w:t>
      </w:r>
      <w:r w:rsidRPr="00383B29">
        <w:rPr>
          <w:rFonts w:asciiTheme="majorBidi" w:hAnsiTheme="majorBidi" w:cstheme="majorBidi"/>
          <w:cs/>
        </w:rPr>
        <w:t>วัน</w:t>
      </w:r>
    </w:p>
    <w:p w14:paraId="385E7FDC" w14:textId="77C1369B" w:rsidR="00AC559A" w:rsidRDefault="00AC559A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27DE76B9" w14:textId="77777777" w:rsidR="006F2CCC" w:rsidRPr="007A168E" w:rsidRDefault="006F2CCC" w:rsidP="006F2CC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3476202" w14:textId="7112189C" w:rsidR="007B2482" w:rsidRPr="007A168E" w:rsidRDefault="007B2482" w:rsidP="00437086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เงินลงทุน</w:t>
      </w:r>
      <w:r w:rsidR="008D1AAA" w:rsidRPr="007A168E">
        <w:rPr>
          <w:rFonts w:asciiTheme="majorBidi" w:hAnsiTheme="majorBidi" w:cstheme="majorBidi"/>
          <w:cs/>
        </w:rPr>
        <w:t>ในบริษัทย่อ</w:t>
      </w:r>
      <w:r w:rsidR="00785EA4">
        <w:rPr>
          <w:rFonts w:asciiTheme="majorBidi" w:hAnsiTheme="majorBidi" w:cstheme="majorBidi" w:hint="cs"/>
          <w:cs/>
        </w:rPr>
        <w:t xml:space="preserve">ย </w:t>
      </w:r>
      <w:r w:rsidR="002407EE" w:rsidRPr="007A168E">
        <w:rPr>
          <w:rFonts w:asciiTheme="majorBidi" w:hAnsiTheme="majorBidi" w:cstheme="majorBidi"/>
          <w:cs/>
        </w:rPr>
        <w:t>บริษัทร่วม</w:t>
      </w:r>
      <w:r w:rsidR="00785EA4">
        <w:rPr>
          <w:rFonts w:asciiTheme="majorBidi" w:hAnsiTheme="majorBidi" w:cstheme="majorBidi" w:hint="cs"/>
          <w:cs/>
        </w:rPr>
        <w:t>และการร่วมค้า</w:t>
      </w:r>
    </w:p>
    <w:p w14:paraId="329AFE3A" w14:textId="59EE62BC" w:rsidR="00745748" w:rsidRPr="00C249D5" w:rsidRDefault="00745748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94EB51E" w14:textId="19BEAF98" w:rsidR="00916005" w:rsidRPr="007A168E" w:rsidRDefault="00916005" w:rsidP="00916005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A168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45313339" w14:textId="77777777" w:rsidR="00967DDE" w:rsidRDefault="00967DDE" w:rsidP="00967DDE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5697"/>
        <w:gridCol w:w="810"/>
        <w:gridCol w:w="1260"/>
        <w:gridCol w:w="270"/>
        <w:gridCol w:w="1260"/>
      </w:tblGrid>
      <w:tr w:rsidR="00C249D5" w:rsidRPr="007A168E" w14:paraId="34457CF9" w14:textId="77777777" w:rsidTr="00396792">
        <w:tc>
          <w:tcPr>
            <w:tcW w:w="5697" w:type="dxa"/>
          </w:tcPr>
          <w:p w14:paraId="0EABDC14" w14:textId="77777777" w:rsidR="00C249D5" w:rsidRPr="007A168E" w:rsidRDefault="00C249D5" w:rsidP="004F64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26B2AB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1A14E4B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6792" w:rsidRPr="007A168E" w14:paraId="50D9B04A" w14:textId="77777777" w:rsidTr="00396792">
        <w:tc>
          <w:tcPr>
            <w:tcW w:w="5697" w:type="dxa"/>
          </w:tcPr>
          <w:p w14:paraId="68D81B3F" w14:textId="47510C0F" w:rsidR="00C249D5" w:rsidRPr="007A168E" w:rsidRDefault="00C249D5" w:rsidP="004F64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07E1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C3F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A07E1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810" w:type="dxa"/>
          </w:tcPr>
          <w:p w14:paraId="459A21F8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4515F804" w14:textId="5AF3D1EC" w:rsidR="00C249D5" w:rsidRPr="007A168E" w:rsidRDefault="007C3F7F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6D891E2" w14:textId="77777777" w:rsidR="00C249D5" w:rsidRPr="007A168E" w:rsidRDefault="00C249D5" w:rsidP="004F64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618289" w14:textId="0479E2EF" w:rsidR="00C249D5" w:rsidRPr="007A168E" w:rsidRDefault="007C3F7F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C249D5" w:rsidRPr="007A168E" w14:paraId="39CC9F1B" w14:textId="77777777" w:rsidTr="00396792">
        <w:tc>
          <w:tcPr>
            <w:tcW w:w="5697" w:type="dxa"/>
          </w:tcPr>
          <w:p w14:paraId="4A4CDDB9" w14:textId="77777777" w:rsidR="00C249D5" w:rsidRPr="007A168E" w:rsidRDefault="00C249D5" w:rsidP="004F64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1E2F00E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A20077F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249D5" w:rsidRPr="007A168E" w14:paraId="667AECD9" w14:textId="77777777" w:rsidTr="00396792">
        <w:tc>
          <w:tcPr>
            <w:tcW w:w="5697" w:type="dxa"/>
          </w:tcPr>
          <w:p w14:paraId="7A00A50C" w14:textId="77777777" w:rsidR="00C249D5" w:rsidRPr="007A168E" w:rsidRDefault="00C249D5" w:rsidP="004F64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5C8C030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181AA9D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96792" w:rsidRPr="007A168E" w14:paraId="293F069A" w14:textId="77777777" w:rsidTr="00396792">
        <w:tc>
          <w:tcPr>
            <w:tcW w:w="5697" w:type="dxa"/>
          </w:tcPr>
          <w:p w14:paraId="14DD3A4B" w14:textId="23B27243" w:rsidR="00C249D5" w:rsidRPr="007A168E" w:rsidRDefault="00C249D5" w:rsidP="00A07E16">
            <w:pPr>
              <w:tabs>
                <w:tab w:val="left" w:pos="317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C3F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07E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810" w:type="dxa"/>
          </w:tcPr>
          <w:p w14:paraId="06121F0C" w14:textId="77777777" w:rsidR="00C249D5" w:rsidRPr="007A168E" w:rsidRDefault="00C249D5" w:rsidP="00C249D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03DD3FF" w14:textId="35DBF124" w:rsidR="00C249D5" w:rsidRPr="007A168E" w:rsidRDefault="007C3F7F" w:rsidP="00396792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="00D60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197</w:t>
            </w:r>
            <w:r w:rsidR="00D60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664</w:t>
            </w:r>
          </w:p>
        </w:tc>
        <w:tc>
          <w:tcPr>
            <w:tcW w:w="270" w:type="dxa"/>
          </w:tcPr>
          <w:p w14:paraId="5EFA9FCC" w14:textId="77777777" w:rsidR="00C249D5" w:rsidRPr="007A168E" w:rsidRDefault="00C249D5" w:rsidP="00C249D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D13DDC" w14:textId="007B2B53" w:rsidR="00C249D5" w:rsidRPr="007A168E" w:rsidRDefault="007C3F7F" w:rsidP="00396792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C249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  <w:r w:rsidR="00C249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826</w:t>
            </w:r>
          </w:p>
        </w:tc>
      </w:tr>
      <w:tr w:rsidR="00396792" w:rsidRPr="007A168E" w14:paraId="14BB7570" w14:textId="77777777" w:rsidTr="00396792">
        <w:tc>
          <w:tcPr>
            <w:tcW w:w="5697" w:type="dxa"/>
          </w:tcPr>
          <w:p w14:paraId="329DFED7" w14:textId="27BE9DD5" w:rsidR="007D2D48" w:rsidRPr="007A168E" w:rsidRDefault="007D2D48" w:rsidP="007D2D4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810" w:type="dxa"/>
          </w:tcPr>
          <w:p w14:paraId="72465325" w14:textId="77777777" w:rsidR="007D2D48" w:rsidRPr="007A168E" w:rsidRDefault="007D2D48" w:rsidP="007D2D48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EF0B8DE" w14:textId="243D5D70" w:rsidR="007D2D48" w:rsidRPr="007A168E" w:rsidRDefault="007C3F7F" w:rsidP="00396792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416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  <w:r w:rsidR="001416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527</w:t>
            </w:r>
          </w:p>
        </w:tc>
        <w:tc>
          <w:tcPr>
            <w:tcW w:w="270" w:type="dxa"/>
          </w:tcPr>
          <w:p w14:paraId="43F0CB07" w14:textId="77777777" w:rsidR="007D2D48" w:rsidRPr="007A168E" w:rsidRDefault="007D2D48" w:rsidP="007D2D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A9B618" w14:textId="12A48F66" w:rsidR="007D2D48" w:rsidRPr="00967DDE" w:rsidRDefault="007C3F7F" w:rsidP="00396792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D2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857</w:t>
            </w:r>
            <w:r w:rsidR="007D2D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</w:p>
        </w:tc>
      </w:tr>
      <w:tr w:rsidR="00396792" w:rsidRPr="007A168E" w14:paraId="1DDDAE3E" w14:textId="77777777" w:rsidTr="00396792">
        <w:tc>
          <w:tcPr>
            <w:tcW w:w="5697" w:type="dxa"/>
          </w:tcPr>
          <w:p w14:paraId="7694FE6F" w14:textId="2E6BAB93" w:rsidR="007D2D48" w:rsidRPr="007A168E" w:rsidRDefault="007D2D48" w:rsidP="007D2D4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4CF1E3BB" w14:textId="03DB358A" w:rsidR="007D2D48" w:rsidRPr="00ED7907" w:rsidRDefault="007C3F7F" w:rsidP="007D2D48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</w:tcPr>
          <w:p w14:paraId="76BA5D10" w14:textId="20C6FADB" w:rsidR="007D2D48" w:rsidRDefault="00141699" w:rsidP="00396792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69130BC" w14:textId="77777777" w:rsidR="007D2D48" w:rsidRPr="007A168E" w:rsidRDefault="007D2D48" w:rsidP="007D2D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B079B4C" w14:textId="2EE1D638" w:rsidR="007D2D48" w:rsidRPr="00967DDE" w:rsidRDefault="007D2D48" w:rsidP="00396792">
            <w:pPr>
              <w:tabs>
                <w:tab w:val="decimal" w:pos="960"/>
              </w:tabs>
              <w:spacing w:line="240" w:lineRule="atLeast"/>
              <w:ind w:left="-29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96792" w:rsidRPr="007A168E" w14:paraId="1AAD3AF4" w14:textId="77777777" w:rsidTr="00396792">
        <w:tc>
          <w:tcPr>
            <w:tcW w:w="5697" w:type="dxa"/>
          </w:tcPr>
          <w:p w14:paraId="5C724F46" w14:textId="2242BF95" w:rsidR="007D2D48" w:rsidRPr="007A168E" w:rsidRDefault="007D2D48" w:rsidP="007D2D48">
            <w:pPr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ที่รับรู้ตามวิธีส่วนได้เสียที่เกินกว่าเงินลงทุน</w:t>
            </w:r>
            <w:r w:rsidR="00244E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44E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="00244EAA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244E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28580699" w14:textId="250ABA40" w:rsidR="007D2D48" w:rsidRPr="007A168E" w:rsidRDefault="007C3F7F" w:rsidP="007D2D48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</w:tcPr>
          <w:p w14:paraId="5401F113" w14:textId="6600668E" w:rsidR="007D2D48" w:rsidRPr="007A168E" w:rsidRDefault="007C3F7F" w:rsidP="00396792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  <w:tc>
          <w:tcPr>
            <w:tcW w:w="270" w:type="dxa"/>
          </w:tcPr>
          <w:p w14:paraId="698A4968" w14:textId="77777777" w:rsidR="007D2D48" w:rsidRPr="007A168E" w:rsidRDefault="007D2D48" w:rsidP="007D2D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2EFD02" w14:textId="06473F5B" w:rsidR="007D2D48" w:rsidRPr="007A168E" w:rsidRDefault="007D2D48" w:rsidP="00396792">
            <w:pPr>
              <w:tabs>
                <w:tab w:val="decimal" w:pos="960"/>
              </w:tabs>
              <w:spacing w:line="240" w:lineRule="atLeast"/>
              <w:ind w:left="-29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D2D48" w:rsidRPr="007A168E" w14:paraId="5C8D541C" w14:textId="77777777" w:rsidTr="00396792">
        <w:tc>
          <w:tcPr>
            <w:tcW w:w="6507" w:type="dxa"/>
            <w:gridSpan w:val="2"/>
          </w:tcPr>
          <w:p w14:paraId="02BB549F" w14:textId="4F3AC864" w:rsidR="007D2D48" w:rsidRPr="007A168E" w:rsidRDefault="007D2D48" w:rsidP="00310C3E">
            <w:pPr>
              <w:spacing w:line="240" w:lineRule="atLeast"/>
              <w:ind w:left="278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A51A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249D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A7249D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A51A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เบ็ดเสร็จอื่นสุทธิจากเงินลงทุนในบริษัทย่อย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67AA1128" w14:textId="0859BCF9" w:rsidR="007D2D48" w:rsidRPr="007A168E" w:rsidRDefault="00141699" w:rsidP="00396792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2610A9F" w14:textId="77777777" w:rsidR="007D2D48" w:rsidRPr="007A168E" w:rsidRDefault="007D2D48" w:rsidP="007D2D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E12D22" w14:textId="48CDC81B" w:rsidR="007D2D48" w:rsidRPr="007A168E" w:rsidRDefault="007C3F7F" w:rsidP="00396792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</w:tr>
      <w:tr w:rsidR="00396792" w:rsidRPr="007A168E" w14:paraId="2873BEB1" w14:textId="77777777" w:rsidTr="00396792">
        <w:tc>
          <w:tcPr>
            <w:tcW w:w="5697" w:type="dxa"/>
          </w:tcPr>
          <w:p w14:paraId="34E09016" w14:textId="079A0023" w:rsidR="007D2D48" w:rsidRPr="007A168E" w:rsidRDefault="007D2D48" w:rsidP="007D2D4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C3F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4370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810" w:type="dxa"/>
          </w:tcPr>
          <w:p w14:paraId="260474A2" w14:textId="77777777" w:rsidR="007D2D48" w:rsidRPr="007A168E" w:rsidRDefault="007D2D48" w:rsidP="007D2D48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FB401F" w14:textId="654FC3DF" w:rsidR="007D2D48" w:rsidRPr="007A168E" w:rsidRDefault="007C3F7F" w:rsidP="00396792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="001416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816</w:t>
            </w:r>
            <w:r w:rsidR="001416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925</w:t>
            </w:r>
          </w:p>
        </w:tc>
        <w:tc>
          <w:tcPr>
            <w:tcW w:w="270" w:type="dxa"/>
          </w:tcPr>
          <w:p w14:paraId="28D7B3DD" w14:textId="77777777" w:rsidR="007D2D48" w:rsidRPr="007A168E" w:rsidRDefault="007D2D48" w:rsidP="007D2D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1BED83" w14:textId="71AC36C6" w:rsidR="007D2D48" w:rsidRPr="007A168E" w:rsidRDefault="007C3F7F" w:rsidP="00396792">
            <w:pPr>
              <w:tabs>
                <w:tab w:val="decimal" w:pos="10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7D2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  <w:r w:rsidR="007D2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483</w:t>
            </w:r>
          </w:p>
        </w:tc>
      </w:tr>
    </w:tbl>
    <w:p w14:paraId="7251CD06" w14:textId="77777777" w:rsidR="00916005" w:rsidRPr="007A168E" w:rsidRDefault="00916005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BE62677" w14:textId="4637FA05" w:rsidR="00284E33" w:rsidRPr="00AC559A" w:rsidRDefault="00916005" w:rsidP="00AC559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  <w:r w:rsidRPr="007A168E">
        <w:rPr>
          <w:rFonts w:asciiTheme="majorBidi" w:hAnsiTheme="majorBidi" w:cstheme="majorBidi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</w:t>
      </w:r>
      <w:r w:rsidR="005A3F4E">
        <w:rPr>
          <w:rFonts w:asciiTheme="majorBidi" w:hAnsiTheme="majorBidi" w:hint="cs"/>
          <w:b w:val="0"/>
          <w:bCs w:val="0"/>
          <w:cs/>
        </w:rPr>
        <w:t xml:space="preserve">ณ </w:t>
      </w:r>
      <w:r w:rsidR="00B76755" w:rsidRPr="002748AF">
        <w:rPr>
          <w:rFonts w:asciiTheme="majorBidi" w:hAnsiTheme="majorBidi" w:cstheme="majorBidi"/>
          <w:b w:val="0"/>
          <w:bCs w:val="0"/>
          <w:cs/>
        </w:rPr>
        <w:t xml:space="preserve">วันที่ </w:t>
      </w:r>
      <w:r w:rsidR="007C3F7F">
        <w:rPr>
          <w:rFonts w:asciiTheme="majorBidi" w:hAnsiTheme="majorBidi" w:cstheme="majorBidi"/>
          <w:b w:val="0"/>
          <w:bCs w:val="0"/>
        </w:rPr>
        <w:t>30</w:t>
      </w:r>
      <w:r w:rsidR="007F655A">
        <w:rPr>
          <w:rFonts w:asciiTheme="majorBidi" w:hAnsiTheme="majorBidi" w:cstheme="majorBidi"/>
          <w:b w:val="0"/>
          <w:bCs w:val="0"/>
        </w:rPr>
        <w:t xml:space="preserve"> </w:t>
      </w:r>
      <w:r w:rsidR="007D2D48">
        <w:rPr>
          <w:rFonts w:asciiTheme="majorBidi" w:hAnsiTheme="majorBidi" w:cstheme="majorBidi" w:hint="cs"/>
          <w:b w:val="0"/>
          <w:bCs w:val="0"/>
          <w:cs/>
        </w:rPr>
        <w:t>กันยายน</w:t>
      </w:r>
      <w:r w:rsidR="00FA644B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7C3F7F">
        <w:rPr>
          <w:rFonts w:asciiTheme="majorBidi" w:hAnsiTheme="majorBidi" w:cstheme="majorBidi"/>
          <w:b w:val="0"/>
          <w:bCs w:val="0"/>
        </w:rPr>
        <w:t>2568</w:t>
      </w:r>
      <w:r w:rsidR="008B6329">
        <w:rPr>
          <w:rFonts w:asciiTheme="majorBidi" w:hAnsiTheme="majorBidi" w:cstheme="majorBidi"/>
          <w:b w:val="0"/>
          <w:bCs w:val="0"/>
        </w:rPr>
        <w:t xml:space="preserve"> </w:t>
      </w:r>
      <w:r w:rsidRPr="002748AF">
        <w:rPr>
          <w:rFonts w:asciiTheme="majorBidi" w:hAnsiTheme="majorBidi" w:cstheme="majorBidi"/>
          <w:b w:val="0"/>
          <w:bCs w:val="0"/>
          <w:cs/>
        </w:rPr>
        <w:t>มีราคา</w:t>
      </w:r>
      <w:r w:rsidRPr="007A168E">
        <w:rPr>
          <w:rFonts w:asciiTheme="majorBidi" w:hAnsiTheme="majorBidi" w:cstheme="majorBidi"/>
          <w:b w:val="0"/>
          <w:bCs w:val="0"/>
          <w:cs/>
        </w:rPr>
        <w:t>ปิดอยู่ที่</w:t>
      </w:r>
      <w:r w:rsidR="00F30903">
        <w:rPr>
          <w:rFonts w:asciiTheme="majorBidi" w:hAnsiTheme="majorBidi" w:cstheme="majorBidi"/>
          <w:b w:val="0"/>
          <w:bCs w:val="0"/>
        </w:rPr>
        <w:t xml:space="preserve"> </w:t>
      </w:r>
      <w:r w:rsidR="007C3F7F">
        <w:rPr>
          <w:rFonts w:asciiTheme="majorBidi" w:hAnsiTheme="majorBidi" w:cstheme="majorBidi"/>
          <w:b w:val="0"/>
          <w:bCs w:val="0"/>
        </w:rPr>
        <w:t>2</w:t>
      </w:r>
      <w:r w:rsidR="00141699">
        <w:rPr>
          <w:rFonts w:asciiTheme="majorBidi" w:hAnsiTheme="majorBidi" w:cstheme="majorBidi"/>
          <w:b w:val="0"/>
          <w:bCs w:val="0"/>
        </w:rPr>
        <w:t>.</w:t>
      </w:r>
      <w:r w:rsidR="007C3F7F">
        <w:rPr>
          <w:rFonts w:asciiTheme="majorBidi" w:hAnsiTheme="majorBidi" w:cstheme="majorBidi"/>
          <w:b w:val="0"/>
          <w:bCs w:val="0"/>
        </w:rPr>
        <w:t>24</w:t>
      </w:r>
      <w:r w:rsidR="00A14791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บาท 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>(</w:t>
      </w:r>
      <w:r w:rsidR="007C3F7F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7C3F7F">
        <w:rPr>
          <w:rFonts w:asciiTheme="majorBidi" w:hAnsiTheme="majorBidi" w:cstheme="majorBidi"/>
          <w:b w:val="0"/>
          <w:bCs w:val="0"/>
          <w:i/>
          <w:iCs/>
        </w:rPr>
        <w:t>2567</w:t>
      </w:r>
      <w:r w:rsidRPr="001B09FB">
        <w:rPr>
          <w:rFonts w:asciiTheme="majorBidi" w:hAnsiTheme="majorBidi" w:cstheme="majorBidi"/>
          <w:b w:val="0"/>
          <w:bCs w:val="0"/>
          <w:i/>
          <w:iCs/>
        </w:rPr>
        <w:t xml:space="preserve">: </w:t>
      </w:r>
      <w:r w:rsidR="007C3F7F">
        <w:rPr>
          <w:rFonts w:asciiTheme="majorBidi" w:hAnsiTheme="majorBidi" w:cstheme="majorBidi"/>
          <w:b w:val="0"/>
          <w:bCs w:val="0"/>
          <w:i/>
          <w:iCs/>
        </w:rPr>
        <w:t>2</w:t>
      </w:r>
      <w:r w:rsidR="00A14791" w:rsidRPr="001B09FB">
        <w:rPr>
          <w:rFonts w:asciiTheme="majorBidi" w:hAnsiTheme="majorBidi" w:cstheme="majorBidi"/>
          <w:b w:val="0"/>
          <w:bCs w:val="0"/>
          <w:i/>
          <w:iCs/>
        </w:rPr>
        <w:t>.</w:t>
      </w:r>
      <w:r w:rsidR="007C3F7F">
        <w:rPr>
          <w:rFonts w:asciiTheme="majorBidi" w:hAnsiTheme="majorBidi" w:cstheme="majorBidi"/>
          <w:b w:val="0"/>
          <w:bCs w:val="0"/>
          <w:i/>
          <w:iCs/>
        </w:rPr>
        <w:t>96</w:t>
      </w:r>
      <w:r w:rsidRPr="001B09FB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>บาท)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</w:t>
      </w:r>
      <w:r w:rsidR="00F25250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="007C3F7F">
        <w:rPr>
          <w:rFonts w:asciiTheme="majorBidi" w:hAnsiTheme="majorBidi" w:cstheme="majorBidi"/>
          <w:b w:val="0"/>
          <w:bCs w:val="0"/>
        </w:rPr>
        <w:t>13</w:t>
      </w:r>
      <w:r w:rsidR="00141699">
        <w:rPr>
          <w:rFonts w:asciiTheme="majorBidi" w:hAnsiTheme="majorBidi" w:cstheme="majorBidi"/>
          <w:b w:val="0"/>
          <w:bCs w:val="0"/>
        </w:rPr>
        <w:t>,</w:t>
      </w:r>
      <w:r w:rsidR="007C3F7F">
        <w:rPr>
          <w:rFonts w:asciiTheme="majorBidi" w:hAnsiTheme="majorBidi" w:cstheme="majorBidi"/>
          <w:b w:val="0"/>
          <w:bCs w:val="0"/>
        </w:rPr>
        <w:t>216</w:t>
      </w:r>
      <w:r w:rsidR="007D2D48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>ล้านบาท</w:t>
      </w:r>
      <w:r w:rsidRPr="007A168E">
        <w:rPr>
          <w:rFonts w:asciiTheme="majorBidi" w:hAnsiTheme="majorBidi" w:cstheme="majorBidi"/>
          <w:b w:val="0"/>
          <w:bCs w:val="0"/>
        </w:rPr>
        <w:t xml:space="preserve"> 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>(</w:t>
      </w:r>
      <w:r w:rsidR="007C3F7F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7C3F7F">
        <w:rPr>
          <w:rFonts w:asciiTheme="majorBidi" w:hAnsiTheme="majorBidi" w:cstheme="majorBidi"/>
          <w:b w:val="0"/>
          <w:bCs w:val="0"/>
          <w:i/>
          <w:iCs/>
        </w:rPr>
        <w:t>2567</w:t>
      </w:r>
      <w:r w:rsidRPr="001B09FB">
        <w:rPr>
          <w:rFonts w:asciiTheme="majorBidi" w:hAnsiTheme="majorBidi" w:cstheme="majorBidi"/>
          <w:b w:val="0"/>
          <w:bCs w:val="0"/>
          <w:i/>
          <w:iCs/>
        </w:rPr>
        <w:t>: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 xml:space="preserve"> </w:t>
      </w:r>
      <w:r w:rsidR="007C3F7F">
        <w:rPr>
          <w:rFonts w:asciiTheme="majorBidi" w:hAnsiTheme="majorBidi" w:cstheme="majorBidi"/>
          <w:b w:val="0"/>
          <w:bCs w:val="0"/>
          <w:i/>
          <w:iCs/>
        </w:rPr>
        <w:t>17</w:t>
      </w:r>
      <w:r w:rsidR="00A14791" w:rsidRPr="001B09FB">
        <w:rPr>
          <w:rFonts w:asciiTheme="majorBidi" w:hAnsiTheme="majorBidi" w:cstheme="majorBidi"/>
          <w:b w:val="0"/>
          <w:bCs w:val="0"/>
          <w:i/>
          <w:iCs/>
        </w:rPr>
        <w:t>,</w:t>
      </w:r>
      <w:r w:rsidR="007C3F7F">
        <w:rPr>
          <w:rFonts w:asciiTheme="majorBidi" w:hAnsiTheme="majorBidi" w:cstheme="majorBidi"/>
          <w:b w:val="0"/>
          <w:bCs w:val="0"/>
          <w:i/>
          <w:iCs/>
        </w:rPr>
        <w:t>464</w:t>
      </w:r>
      <w:r w:rsidR="00BC2C75" w:rsidRPr="001B09FB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>ล้านบาท)</w:t>
      </w:r>
      <w:r w:rsidR="0024700C" w:rsidRPr="00AC559A">
        <w:rPr>
          <w:rFonts w:asciiTheme="majorBidi" w:hAnsiTheme="majorBidi" w:cstheme="majorBidi"/>
          <w:b w:val="0"/>
          <w:bCs w:val="0"/>
        </w:rPr>
        <w:t xml:space="preserve"> </w:t>
      </w:r>
    </w:p>
    <w:p w14:paraId="687FF0EC" w14:textId="77777777" w:rsidR="00E87BDB" w:rsidRPr="00AC559A" w:rsidRDefault="00E87BDB" w:rsidP="00AC559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</w:p>
    <w:p w14:paraId="1679A73B" w14:textId="77777777" w:rsidR="00BC2C75" w:rsidRPr="007A168E" w:rsidRDefault="00B71F07">
      <w:pPr>
        <w:spacing w:line="240" w:lineRule="auto"/>
        <w:rPr>
          <w:rFonts w:asciiTheme="majorBidi" w:hAnsiTheme="majorBidi" w:cstheme="majorBidi"/>
          <w:sz w:val="30"/>
          <w:szCs w:val="30"/>
        </w:rPr>
        <w:sectPr w:rsidR="00BC2C75" w:rsidRPr="007A168E" w:rsidSect="00E8770C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37"/>
          <w:docGrid w:linePitch="360"/>
        </w:sectPr>
      </w:pPr>
      <w:r w:rsidRPr="007A168E">
        <w:rPr>
          <w:rFonts w:asciiTheme="majorBidi" w:hAnsiTheme="majorBidi" w:cstheme="majorBidi"/>
          <w:sz w:val="30"/>
          <w:szCs w:val="30"/>
        </w:rPr>
        <w:br w:type="page"/>
      </w:r>
    </w:p>
    <w:p w14:paraId="071F0D2E" w14:textId="7DFE808D" w:rsidR="007F11EA" w:rsidRPr="00080602" w:rsidRDefault="007F11EA" w:rsidP="007F11EA">
      <w:pPr>
        <w:pStyle w:val="Bo-C1Content"/>
        <w:ind w:left="360" w:hanging="360"/>
        <w:rPr>
          <w:rFonts w:asciiTheme="majorBidi" w:hAnsiTheme="majorBidi" w:cstheme="majorBidi"/>
        </w:rPr>
      </w:pPr>
      <w:r w:rsidRPr="00080602">
        <w:rPr>
          <w:rFonts w:asciiTheme="majorBidi" w:hAnsiTheme="majorBidi" w:cstheme="majorBidi"/>
          <w:cs/>
        </w:rPr>
        <w:lastRenderedPageBreak/>
        <w:t>เงิน</w:t>
      </w:r>
      <w:r w:rsidRPr="002748AF">
        <w:rPr>
          <w:rFonts w:asciiTheme="majorBidi" w:hAnsiTheme="majorBidi" w:cstheme="majorBidi"/>
          <w:cs/>
        </w:rPr>
        <w:t>ลงทุน</w:t>
      </w:r>
      <w:r w:rsidRPr="00373036">
        <w:rPr>
          <w:rFonts w:asciiTheme="majorBidi" w:hAnsiTheme="majorBidi" w:cstheme="majorBidi"/>
          <w:cs/>
        </w:rPr>
        <w:t xml:space="preserve">ในบริษัทย่อย </w:t>
      </w:r>
      <w:r w:rsidR="00373036" w:rsidRPr="00373036">
        <w:rPr>
          <w:rFonts w:asciiTheme="majorBidi" w:hAnsiTheme="majorBidi" w:cstheme="majorBidi"/>
          <w:cs/>
        </w:rPr>
        <w:t>ณ วันที่</w:t>
      </w:r>
      <w:r w:rsidR="00804042">
        <w:rPr>
          <w:rFonts w:asciiTheme="majorBidi" w:hAnsiTheme="majorBidi" w:cstheme="majorBidi"/>
        </w:rPr>
        <w:t xml:space="preserve"> </w:t>
      </w:r>
      <w:r w:rsidR="007C3F7F">
        <w:rPr>
          <w:rFonts w:asciiTheme="majorBidi" w:hAnsiTheme="majorBidi" w:cstheme="majorBidi"/>
        </w:rPr>
        <w:t>30</w:t>
      </w:r>
      <w:r w:rsidR="00B23482" w:rsidRPr="00B23482">
        <w:rPr>
          <w:rFonts w:asciiTheme="majorBidi" w:hAnsiTheme="majorBidi" w:cstheme="majorBidi"/>
        </w:rPr>
        <w:t xml:space="preserve"> </w:t>
      </w:r>
      <w:r w:rsidR="00B23482" w:rsidRPr="00B23482">
        <w:rPr>
          <w:rFonts w:asciiTheme="majorBidi" w:hAnsiTheme="majorBidi"/>
          <w:cs/>
        </w:rPr>
        <w:t>กันยายน</w:t>
      </w:r>
      <w:r w:rsidR="00FA644B">
        <w:rPr>
          <w:rFonts w:asciiTheme="majorBidi" w:hAnsiTheme="majorBidi" w:cstheme="majorBidi"/>
          <w:cs/>
        </w:rPr>
        <w:t xml:space="preserve"> </w:t>
      </w:r>
      <w:r w:rsidR="007C3F7F">
        <w:rPr>
          <w:rFonts w:asciiTheme="majorBidi" w:hAnsiTheme="majorBidi" w:cstheme="majorBidi"/>
        </w:rPr>
        <w:t>2568</w:t>
      </w:r>
      <w:r w:rsidRPr="00373036">
        <w:rPr>
          <w:rFonts w:asciiTheme="majorBidi" w:hAnsiTheme="majorBidi" w:cstheme="majorBidi"/>
        </w:rPr>
        <w:t xml:space="preserve"> </w:t>
      </w:r>
      <w:r w:rsidRPr="00373036">
        <w:rPr>
          <w:rFonts w:asciiTheme="majorBidi" w:hAnsiTheme="majorBidi" w:cstheme="majorBidi"/>
          <w:cs/>
        </w:rPr>
        <w:t xml:space="preserve">และ </w:t>
      </w:r>
      <w:r w:rsidR="007C3F7F">
        <w:rPr>
          <w:rFonts w:asciiTheme="majorBidi" w:hAnsiTheme="majorBidi" w:cstheme="majorBidi"/>
          <w:lang w:val="en-US"/>
        </w:rPr>
        <w:t>31</w:t>
      </w:r>
      <w:r w:rsidRPr="00373036">
        <w:rPr>
          <w:rFonts w:asciiTheme="majorBidi" w:hAnsiTheme="majorBidi" w:cstheme="majorBidi"/>
          <w:cs/>
        </w:rPr>
        <w:t xml:space="preserve"> ธันวาคม </w:t>
      </w:r>
      <w:r w:rsidR="007C3F7F">
        <w:rPr>
          <w:rFonts w:asciiTheme="majorBidi" w:hAnsiTheme="majorBidi" w:cstheme="majorBidi"/>
          <w:lang w:val="en-US"/>
        </w:rPr>
        <w:t>2567</w:t>
      </w:r>
      <w:r w:rsidRPr="00373036">
        <w:rPr>
          <w:rFonts w:asciiTheme="majorBidi" w:hAnsiTheme="majorBidi" w:cstheme="majorBidi"/>
        </w:rPr>
        <w:t xml:space="preserve"> </w:t>
      </w:r>
      <w:r w:rsidRPr="00373036">
        <w:rPr>
          <w:rFonts w:asciiTheme="majorBidi" w:hAnsiTheme="majorBidi" w:cstheme="majorBidi"/>
          <w:cs/>
        </w:rPr>
        <w:t>และเงินปันผลรับจากเงินลงทุนสำหรับแต่ละ</w:t>
      </w:r>
      <w:r w:rsidR="00373036" w:rsidRPr="00373036">
        <w:rPr>
          <w:rFonts w:asciiTheme="majorBidi" w:hAnsiTheme="majorBidi" w:cstheme="majorBidi"/>
          <w:cs/>
        </w:rPr>
        <w:t>งวด</w:t>
      </w:r>
      <w:r w:rsidR="00B23482" w:rsidRPr="00B23482">
        <w:rPr>
          <w:rFonts w:asciiTheme="majorBidi" w:hAnsiTheme="majorBidi"/>
          <w:cs/>
        </w:rPr>
        <w:t xml:space="preserve">เก้าเดือนสิ้นสุดวันที่ </w:t>
      </w:r>
      <w:r w:rsidR="007C3F7F">
        <w:rPr>
          <w:rFonts w:asciiTheme="majorBidi" w:hAnsiTheme="majorBidi"/>
        </w:rPr>
        <w:t>30</w:t>
      </w:r>
      <w:r w:rsidR="00B23482" w:rsidRPr="00B23482">
        <w:rPr>
          <w:rFonts w:asciiTheme="majorBidi" w:hAnsiTheme="majorBidi"/>
          <w:cs/>
        </w:rPr>
        <w:t xml:space="preserve"> กันยายน</w:t>
      </w:r>
      <w:r w:rsidR="00FA644B">
        <w:rPr>
          <w:rFonts w:asciiTheme="majorBidi" w:hAnsiTheme="majorBidi" w:cstheme="majorBidi"/>
          <w:cs/>
        </w:rPr>
        <w:t xml:space="preserve"> </w:t>
      </w:r>
      <w:r w:rsidR="007C3F7F">
        <w:rPr>
          <w:rFonts w:asciiTheme="majorBidi" w:hAnsiTheme="majorBidi" w:cstheme="majorBidi"/>
        </w:rPr>
        <w:t>2568</w:t>
      </w:r>
      <w:r w:rsidR="004B4843" w:rsidRPr="00373036">
        <w:rPr>
          <w:rFonts w:asciiTheme="majorBidi" w:hAnsiTheme="majorBidi" w:cstheme="majorBidi"/>
        </w:rPr>
        <w:t xml:space="preserve"> </w:t>
      </w:r>
      <w:r w:rsidR="004B4843" w:rsidRPr="00373036">
        <w:rPr>
          <w:rFonts w:asciiTheme="majorBidi" w:hAnsiTheme="majorBidi" w:cstheme="majorBidi"/>
          <w:cs/>
        </w:rPr>
        <w:t xml:space="preserve">และ </w:t>
      </w:r>
      <w:r w:rsidR="007C3F7F">
        <w:rPr>
          <w:rFonts w:asciiTheme="majorBidi" w:hAnsiTheme="majorBidi" w:cstheme="majorBidi"/>
          <w:lang w:val="en-US"/>
        </w:rPr>
        <w:t>2567</w:t>
      </w:r>
      <w:r w:rsidRPr="00373036">
        <w:rPr>
          <w:rFonts w:asciiTheme="majorBidi" w:hAnsiTheme="majorBidi" w:cstheme="majorBidi"/>
        </w:rPr>
        <w:t xml:space="preserve"> </w:t>
      </w:r>
      <w:r w:rsidRPr="00373036">
        <w:rPr>
          <w:rFonts w:asciiTheme="majorBidi" w:hAnsiTheme="majorBidi" w:cstheme="majorBidi"/>
          <w:cs/>
        </w:rPr>
        <w:t>มีดังนี้</w:t>
      </w:r>
    </w:p>
    <w:p w14:paraId="4D494ECA" w14:textId="04322868" w:rsidR="007F11EA" w:rsidRPr="00080602" w:rsidRDefault="007F11EA" w:rsidP="00BB2EFF">
      <w:pPr>
        <w:pStyle w:val="Bo-Blankline"/>
        <w:rPr>
          <w:cs/>
        </w:rPr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C2566B" w:rsidRPr="00080602" w14:paraId="0A8131A7" w14:textId="77777777" w:rsidTr="00C2566B">
        <w:trPr>
          <w:tblHeader/>
        </w:trPr>
        <w:tc>
          <w:tcPr>
            <w:tcW w:w="2699" w:type="dxa"/>
            <w:vAlign w:val="bottom"/>
          </w:tcPr>
          <w:p w14:paraId="351E4498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653A42EC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726516C" w14:textId="77777777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40E4F1C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13FDCBD4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2566B" w:rsidRPr="00080602" w14:paraId="562ED9C8" w14:textId="77777777" w:rsidTr="00C2566B">
        <w:trPr>
          <w:tblHeader/>
        </w:trPr>
        <w:tc>
          <w:tcPr>
            <w:tcW w:w="2699" w:type="dxa"/>
            <w:vAlign w:val="bottom"/>
          </w:tcPr>
          <w:p w14:paraId="195A7889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ECEE155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1A7513F" w14:textId="49F849E9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AE4AFC9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23879F4" w14:textId="79E7BADB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BAB4780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24E2ECBE" w14:textId="35758E7A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0A0F696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A20AFDC" w14:textId="312A0E5B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3075CD2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C80AC39" w14:textId="327E4501" w:rsidR="00C2566B" w:rsidRPr="00080602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F5BC892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F2A55EA" w14:textId="1493076B" w:rsidR="00C2566B" w:rsidRPr="00080602" w:rsidRDefault="00C2566B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เงินปันผลรับสำหรับงวด</w:t>
            </w:r>
          </w:p>
        </w:tc>
      </w:tr>
      <w:tr w:rsidR="00C2566B" w:rsidRPr="00080602" w14:paraId="698357A0" w14:textId="77777777" w:rsidTr="00C2566B">
        <w:trPr>
          <w:tblHeader/>
        </w:trPr>
        <w:tc>
          <w:tcPr>
            <w:tcW w:w="2699" w:type="dxa"/>
            <w:vAlign w:val="bottom"/>
          </w:tcPr>
          <w:p w14:paraId="14490365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5013F449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88F7002" w14:textId="0E91E86C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21C8CE40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F9D38B4" w14:textId="0E8E30B5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3D9527DC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E26EDED" w14:textId="7FEF4F70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5682701E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51412A0" w14:textId="1AC78B0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4E1B7B43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F548BD7" w14:textId="742D5173" w:rsidR="00C2566B" w:rsidRPr="00080602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มูลค่าตามวิธีส่วนได้เสีย</w:t>
            </w:r>
          </w:p>
        </w:tc>
        <w:tc>
          <w:tcPr>
            <w:tcW w:w="90" w:type="dxa"/>
          </w:tcPr>
          <w:p w14:paraId="39856A0F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E4288B5" w14:textId="6890A559" w:rsidR="00C2566B" w:rsidRPr="00080602" w:rsidRDefault="00B23482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เก้า</w:t>
            </w:r>
            <w:r w:rsidRPr="00080602"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สิ้นสุดวันที่</w:t>
            </w:r>
          </w:p>
        </w:tc>
      </w:tr>
      <w:tr w:rsidR="007F655A" w:rsidRPr="00080602" w14:paraId="0E35548D" w14:textId="77777777" w:rsidTr="00C2566B">
        <w:trPr>
          <w:tblHeader/>
        </w:trPr>
        <w:tc>
          <w:tcPr>
            <w:tcW w:w="2699" w:type="dxa"/>
            <w:vAlign w:val="bottom"/>
          </w:tcPr>
          <w:p w14:paraId="7A972C64" w14:textId="77777777" w:rsidR="007F655A" w:rsidRPr="00080602" w:rsidRDefault="007F655A" w:rsidP="007F655A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148EECB2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A1B1F96" w14:textId="77777777" w:rsidR="007F655A" w:rsidRPr="00080602" w:rsidRDefault="007F655A" w:rsidP="007F655A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D979CCE" w14:textId="77777777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0C67401D" w14:textId="53A6B8DE" w:rsidR="007F655A" w:rsidRPr="00080602" w:rsidRDefault="007C3F7F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</w:t>
            </w:r>
            <w:r w:rsidR="00B2348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23482"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01351A1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02F7710" w14:textId="5EF90C3F" w:rsidR="007F655A" w:rsidRPr="00080602" w:rsidRDefault="007C3F7F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="007F655A" w:rsidRPr="007A1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7F655A"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7F7781B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BC76EBC" w14:textId="2461E238" w:rsidR="007F655A" w:rsidRPr="00080602" w:rsidRDefault="007C3F7F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</w:t>
            </w:r>
            <w:r w:rsidR="00B2348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23482"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0CF014B7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15771F7" w14:textId="08979893" w:rsidR="007F655A" w:rsidRPr="00080602" w:rsidRDefault="007C3F7F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="007F655A" w:rsidRPr="007A1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7F655A"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2BC077E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27842DE" w14:textId="2F2DE45A" w:rsidR="007F655A" w:rsidRPr="00080602" w:rsidRDefault="007C3F7F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</w:t>
            </w:r>
            <w:r w:rsidR="00B2348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23482"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1AAA0D2D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C8389D" w14:textId="652BB76E" w:rsidR="007F655A" w:rsidRPr="00080602" w:rsidRDefault="007C3F7F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="007F655A" w:rsidRPr="007A1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7F655A"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04309A88" w14:textId="77777777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A50F6C" w14:textId="11A7CE91" w:rsidR="007F655A" w:rsidRPr="00080602" w:rsidRDefault="007C3F7F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</w:t>
            </w:r>
            <w:r w:rsidR="00B2348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23482"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24D8F07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74F5DB" w14:textId="03860BF1" w:rsidR="007F655A" w:rsidRPr="00080602" w:rsidRDefault="007C3F7F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  <w:r w:rsidR="007F655A" w:rsidRPr="007A1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7F655A"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608A535" w14:textId="77777777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4B6A325" w14:textId="2872C222" w:rsidR="007F655A" w:rsidRPr="00080602" w:rsidRDefault="007C3F7F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</w:t>
            </w:r>
            <w:r w:rsidR="00B2348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23482"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6D9D8174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7C3620" w14:textId="51278483" w:rsidR="007F655A" w:rsidRPr="00080602" w:rsidRDefault="007C3F7F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</w:t>
            </w:r>
            <w:r w:rsidR="00B2348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23482"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</w:tr>
      <w:tr w:rsidR="007F655A" w:rsidRPr="00080602" w14:paraId="657F8493" w14:textId="77777777" w:rsidTr="00C2566B">
        <w:trPr>
          <w:tblHeader/>
        </w:trPr>
        <w:tc>
          <w:tcPr>
            <w:tcW w:w="2699" w:type="dxa"/>
            <w:vAlign w:val="bottom"/>
          </w:tcPr>
          <w:p w14:paraId="5E65BD73" w14:textId="77777777" w:rsidR="007F655A" w:rsidRPr="00080602" w:rsidRDefault="007F655A" w:rsidP="007F655A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0021BEEC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9A6048E" w14:textId="77777777" w:rsidR="007F655A" w:rsidRPr="00080602" w:rsidRDefault="007F655A" w:rsidP="007F655A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109847E" w14:textId="77777777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452CB3E2" w14:textId="591A8000" w:rsidR="007F655A" w:rsidRPr="00080602" w:rsidRDefault="007C3F7F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8</w:t>
            </w:r>
          </w:p>
        </w:tc>
        <w:tc>
          <w:tcPr>
            <w:tcW w:w="90" w:type="dxa"/>
          </w:tcPr>
          <w:p w14:paraId="5EFDC455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861EBE9" w14:textId="6898C6D5" w:rsidR="007F655A" w:rsidRPr="00080602" w:rsidRDefault="007C3F7F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7</w:t>
            </w:r>
          </w:p>
        </w:tc>
        <w:tc>
          <w:tcPr>
            <w:tcW w:w="90" w:type="dxa"/>
          </w:tcPr>
          <w:p w14:paraId="6FA42D39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867CCE9" w14:textId="5FE8E16B" w:rsidR="007F655A" w:rsidRPr="00080602" w:rsidRDefault="007C3F7F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8</w:t>
            </w:r>
          </w:p>
        </w:tc>
        <w:tc>
          <w:tcPr>
            <w:tcW w:w="90" w:type="dxa"/>
          </w:tcPr>
          <w:p w14:paraId="112CBB06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C0F8761" w14:textId="48FF403B" w:rsidR="007F655A" w:rsidRPr="00080602" w:rsidRDefault="007C3F7F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7</w:t>
            </w:r>
          </w:p>
        </w:tc>
        <w:tc>
          <w:tcPr>
            <w:tcW w:w="90" w:type="dxa"/>
          </w:tcPr>
          <w:p w14:paraId="7AC988E6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95D8B7" w14:textId="5CA012D3" w:rsidR="007F655A" w:rsidRPr="00080602" w:rsidRDefault="007C3F7F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8</w:t>
            </w:r>
          </w:p>
        </w:tc>
        <w:tc>
          <w:tcPr>
            <w:tcW w:w="90" w:type="dxa"/>
          </w:tcPr>
          <w:p w14:paraId="2FA7B362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F997458" w14:textId="2FC7BAFF" w:rsidR="007F655A" w:rsidRPr="00080602" w:rsidRDefault="007C3F7F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7</w:t>
            </w:r>
          </w:p>
        </w:tc>
        <w:tc>
          <w:tcPr>
            <w:tcW w:w="90" w:type="dxa"/>
          </w:tcPr>
          <w:p w14:paraId="4D112138" w14:textId="77777777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534459A" w14:textId="6DA158CF" w:rsidR="007F655A" w:rsidRPr="00080602" w:rsidRDefault="007C3F7F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8</w:t>
            </w:r>
          </w:p>
        </w:tc>
        <w:tc>
          <w:tcPr>
            <w:tcW w:w="90" w:type="dxa"/>
          </w:tcPr>
          <w:p w14:paraId="615ED9C5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ED53695" w14:textId="4C3DECE1" w:rsidR="007F655A" w:rsidRPr="00080602" w:rsidRDefault="007C3F7F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7</w:t>
            </w:r>
          </w:p>
        </w:tc>
        <w:tc>
          <w:tcPr>
            <w:tcW w:w="90" w:type="dxa"/>
          </w:tcPr>
          <w:p w14:paraId="249BA7B4" w14:textId="77777777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27D795D" w14:textId="58483A96" w:rsidR="007F655A" w:rsidRPr="00080602" w:rsidRDefault="007C3F7F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90" w:type="dxa"/>
          </w:tcPr>
          <w:p w14:paraId="22A59784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5B2554F" w14:textId="0BD59F4C" w:rsidR="007F655A" w:rsidRPr="00080602" w:rsidRDefault="007C3F7F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7F655A" w:rsidRPr="00080602" w14:paraId="44E5488F" w14:textId="77777777" w:rsidTr="00C2566B">
        <w:trPr>
          <w:tblHeader/>
        </w:trPr>
        <w:tc>
          <w:tcPr>
            <w:tcW w:w="2699" w:type="dxa"/>
            <w:vAlign w:val="bottom"/>
          </w:tcPr>
          <w:p w14:paraId="680DE32D" w14:textId="77777777" w:rsidR="007F655A" w:rsidRPr="00080602" w:rsidRDefault="007F655A" w:rsidP="007F655A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77D12523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D8AB038" w14:textId="77777777" w:rsidR="007F655A" w:rsidRPr="00080602" w:rsidRDefault="007F655A" w:rsidP="007F655A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C971B9A" w14:textId="77777777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0C0AB2D3" w14:textId="77777777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08060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117AEDE5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3405283C" w14:textId="77777777" w:rsidR="007F655A" w:rsidRPr="00080602" w:rsidRDefault="007F655A" w:rsidP="007F655A">
            <w:pPr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08060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7F655A" w:rsidRPr="00080602" w14:paraId="2B1136BA" w14:textId="77777777" w:rsidTr="00C2566B">
        <w:tc>
          <w:tcPr>
            <w:tcW w:w="2699" w:type="dxa"/>
          </w:tcPr>
          <w:p w14:paraId="2B1D69B8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8060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86" w:type="dxa"/>
          </w:tcPr>
          <w:p w14:paraId="226D9488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0E7F354" w14:textId="77777777" w:rsidR="007F655A" w:rsidRPr="00080602" w:rsidRDefault="007F655A" w:rsidP="007F655A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D6EDA1F" w14:textId="77777777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0B2B3B9" w14:textId="77777777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2A59F97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6E84676" w14:textId="77777777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7E3F834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FB5CCD6" w14:textId="77777777" w:rsidR="007F655A" w:rsidRPr="00080602" w:rsidRDefault="007F655A" w:rsidP="007F655A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C8027F2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B897901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3F41293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5796ADF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E059BD8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387519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8F132CD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8369979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AA76DF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9F2088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AAFBAE0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A1096E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6F38393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70B643D" w14:textId="77777777" w:rsidR="007F655A" w:rsidRPr="00080602" w:rsidRDefault="007F655A" w:rsidP="007F655A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74D8" w:rsidRPr="00080602" w14:paraId="37903760" w14:textId="77777777" w:rsidTr="00954B94">
        <w:trPr>
          <w:trHeight w:val="254"/>
        </w:trPr>
        <w:tc>
          <w:tcPr>
            <w:tcW w:w="2699" w:type="dxa"/>
          </w:tcPr>
          <w:p w14:paraId="4E6D4ABF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51D95EAC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B11CBCC" w14:textId="77777777" w:rsidR="003374D8" w:rsidRPr="00080602" w:rsidRDefault="003374D8" w:rsidP="003374D8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14C40663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F35BD10" w14:textId="072EF4EA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</w:tcPr>
          <w:p w14:paraId="0BA2D207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0600767" w14:textId="27AB67E3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</w:tcPr>
          <w:p w14:paraId="7F089803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7BCA1A2" w14:textId="2685A49E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700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6A916CFC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80EF508" w14:textId="24E5ED2F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700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20DB2CEB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356F443" w14:textId="696275E4" w:rsidR="003374D8" w:rsidRPr="00480785" w:rsidRDefault="007C3F7F" w:rsidP="003374D8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699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</w:tcPr>
          <w:p w14:paraId="09E56D5C" w14:textId="77777777" w:rsidR="003374D8" w:rsidRPr="00080602" w:rsidRDefault="003374D8" w:rsidP="003374D8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1A10CAF" w14:textId="68137F28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699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</w:tcPr>
          <w:p w14:paraId="5A705A22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33EABE9" w14:textId="1E148F25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  <w:r w:rsidR="007E0EB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809</w:t>
            </w:r>
            <w:r w:rsidR="007E0EB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718</w:t>
            </w:r>
          </w:p>
        </w:tc>
        <w:tc>
          <w:tcPr>
            <w:tcW w:w="90" w:type="dxa"/>
          </w:tcPr>
          <w:p w14:paraId="3655D027" w14:textId="77777777" w:rsidR="003374D8" w:rsidRPr="00080602" w:rsidRDefault="003374D8" w:rsidP="003374D8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51F3F16" w14:textId="2705E4A4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943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803</w:t>
            </w:r>
          </w:p>
        </w:tc>
        <w:tc>
          <w:tcPr>
            <w:tcW w:w="90" w:type="dxa"/>
          </w:tcPr>
          <w:p w14:paraId="6AC3FD71" w14:textId="77777777" w:rsidR="003374D8" w:rsidRPr="00080602" w:rsidRDefault="003374D8" w:rsidP="003374D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BDEB8B4" w14:textId="263D215D" w:rsidR="003374D8" w:rsidRPr="00080602" w:rsidRDefault="003374D8" w:rsidP="003374D8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A60DDBC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1273103" w14:textId="275DBA6A" w:rsidR="003374D8" w:rsidRPr="00080602" w:rsidRDefault="003374D8" w:rsidP="003374D8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374D8" w:rsidRPr="00080602" w14:paraId="450CCA57" w14:textId="77777777" w:rsidTr="00954B94">
        <w:tc>
          <w:tcPr>
            <w:tcW w:w="2699" w:type="dxa"/>
          </w:tcPr>
          <w:p w14:paraId="32A93E4F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21C82DC6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790CCF0" w14:textId="77777777" w:rsidR="003374D8" w:rsidRPr="00080602" w:rsidRDefault="003374D8" w:rsidP="003374D8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ผลิตและจำหน่ายไฟฟ้าและเชื้อเพลิงจากขยะรวมทั้งเศษหรือขยะหรือของเสีย</w:t>
            </w:r>
          </w:p>
        </w:tc>
        <w:tc>
          <w:tcPr>
            <w:tcW w:w="90" w:type="dxa"/>
          </w:tcPr>
          <w:p w14:paraId="2912DC05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538F7492" w14:textId="10380E27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" w:type="dxa"/>
          </w:tcPr>
          <w:p w14:paraId="4177ED31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0D336B6" w14:textId="418F6C1B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" w:type="dxa"/>
          </w:tcPr>
          <w:p w14:paraId="31E6A9A7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90734B8" w14:textId="243E9190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247E7ADF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33C7296" w14:textId="652A1A76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6104B976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D4BBCF6" w14:textId="5B70A283" w:rsidR="003374D8" w:rsidRPr="00080602" w:rsidRDefault="007C3F7F" w:rsidP="003374D8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899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</w:tcPr>
          <w:p w14:paraId="2D9CDBB8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5A5FE14" w14:textId="118BA719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899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</w:tcPr>
          <w:p w14:paraId="7C11361B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B5598EE" w14:textId="61FAD659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</w:t>
            </w:r>
            <w:r w:rsidR="007E0EB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753</w:t>
            </w:r>
            <w:r w:rsidR="003B5BC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030</w:t>
            </w:r>
          </w:p>
        </w:tc>
        <w:tc>
          <w:tcPr>
            <w:tcW w:w="90" w:type="dxa"/>
          </w:tcPr>
          <w:p w14:paraId="5DD8A452" w14:textId="77777777" w:rsidR="003374D8" w:rsidRPr="00080602" w:rsidRDefault="003374D8" w:rsidP="003374D8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B24D107" w14:textId="37501A5C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855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516</w:t>
            </w:r>
          </w:p>
        </w:tc>
        <w:tc>
          <w:tcPr>
            <w:tcW w:w="90" w:type="dxa"/>
          </w:tcPr>
          <w:p w14:paraId="2E73E152" w14:textId="77777777" w:rsidR="003374D8" w:rsidRPr="00080602" w:rsidRDefault="003374D8" w:rsidP="003374D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E97D038" w14:textId="7726B1CD" w:rsidR="003374D8" w:rsidRPr="00080602" w:rsidRDefault="007C3F7F" w:rsidP="007E0EB8">
            <w:pPr>
              <w:tabs>
                <w:tab w:val="decimal" w:pos="900"/>
              </w:tabs>
              <w:spacing w:line="240" w:lineRule="auto"/>
              <w:ind w:right="-18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413</w:t>
            </w:r>
            <w:r w:rsidR="007E0EB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11BCE7C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2CD323A" w14:textId="5D48EDFA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right="-18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239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3374D8" w:rsidRPr="00080602" w14:paraId="69987A07" w14:textId="77777777" w:rsidTr="00954B94">
        <w:tc>
          <w:tcPr>
            <w:tcW w:w="2699" w:type="dxa"/>
          </w:tcPr>
          <w:p w14:paraId="16BB3B68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27E2C96B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255D008" w14:textId="77777777" w:rsidR="003374D8" w:rsidRPr="00080602" w:rsidRDefault="003374D8" w:rsidP="003374D8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แ</w:t>
            </w:r>
            <w:r w:rsidRPr="00080602">
              <w:rPr>
                <w:rFonts w:asciiTheme="majorBidi" w:hAnsiTheme="majorBidi" w:cstheme="majorBidi"/>
                <w:cs/>
              </w:rPr>
              <w:t>ผ่นฟิล์มสำหรับ</w:t>
            </w:r>
            <w:r w:rsidRPr="00080602">
              <w:rPr>
                <w:rFonts w:asciiTheme="majorBidi" w:hAnsiTheme="majorBidi" w:cstheme="majorBidi"/>
              </w:rPr>
              <w:br/>
            </w:r>
            <w:r w:rsidRPr="00080602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711AABA7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27382353" w14:textId="1C3B3570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</w:tcPr>
          <w:p w14:paraId="2FAFF228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BE9BB8E" w14:textId="26771E03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</w:tcPr>
          <w:p w14:paraId="20CCF3F4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1B7A869" w14:textId="7D79FDE2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2DC4BD01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F93A8C0" w14:textId="606E786D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0EBDC257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D54F5C" w14:textId="72D6AB6C" w:rsidR="003374D8" w:rsidRPr="00080602" w:rsidRDefault="007C3F7F" w:rsidP="003374D8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32524866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9B051F1" w14:textId="3C9DDE01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C4438B6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0404D67" w14:textId="6A08DF09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635</w:t>
            </w:r>
            <w:r w:rsidR="007E0EB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937</w:t>
            </w:r>
          </w:p>
        </w:tc>
        <w:tc>
          <w:tcPr>
            <w:tcW w:w="90" w:type="dxa"/>
          </w:tcPr>
          <w:p w14:paraId="3DE60D22" w14:textId="77777777" w:rsidR="003374D8" w:rsidRPr="00080602" w:rsidRDefault="003374D8" w:rsidP="003374D8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D92AB58" w14:textId="5F403AAF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648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467</w:t>
            </w:r>
          </w:p>
        </w:tc>
        <w:tc>
          <w:tcPr>
            <w:tcW w:w="90" w:type="dxa"/>
          </w:tcPr>
          <w:p w14:paraId="3EC4169A" w14:textId="77777777" w:rsidR="003374D8" w:rsidRPr="00080602" w:rsidRDefault="003374D8" w:rsidP="003374D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3A3DE4D" w14:textId="662B464B" w:rsidR="003374D8" w:rsidRPr="00080602" w:rsidRDefault="003374D8" w:rsidP="003374D8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093E6F8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5109E60" w14:textId="0426FFE5" w:rsidR="003374D8" w:rsidRPr="00080602" w:rsidRDefault="003374D8" w:rsidP="003374D8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374D8" w:rsidRPr="00080602" w14:paraId="4C29DC2A" w14:textId="77777777" w:rsidTr="00954B94">
        <w:tc>
          <w:tcPr>
            <w:tcW w:w="2699" w:type="dxa"/>
          </w:tcPr>
          <w:p w14:paraId="198E3E61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00FBCEEE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73E4312" w14:textId="77777777" w:rsidR="003374D8" w:rsidRPr="00080602" w:rsidRDefault="003374D8" w:rsidP="003374D8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0A9FF5BE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5A31DB1" w14:textId="4E9211B5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</w:tcPr>
          <w:p w14:paraId="4DB6D476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A017F71" w14:textId="747EF4D6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</w:tcPr>
          <w:p w14:paraId="26830451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B49716B" w14:textId="22F93194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500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B90CF1E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D66830C" w14:textId="24F60FED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500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00BE3257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B9DD1F4" w14:textId="3FB0A18F" w:rsidR="003374D8" w:rsidRPr="00080602" w:rsidRDefault="007C3F7F" w:rsidP="003374D8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854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90" w:type="dxa"/>
          </w:tcPr>
          <w:p w14:paraId="108C46C6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083E3B2" w14:textId="14978C5A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854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90" w:type="dxa"/>
          </w:tcPr>
          <w:p w14:paraId="0EC309FB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B62AA0A" w14:textId="67BA0450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7E0EB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649</w:t>
            </w:r>
            <w:r w:rsidR="007E0EB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566</w:t>
            </w:r>
          </w:p>
        </w:tc>
        <w:tc>
          <w:tcPr>
            <w:tcW w:w="90" w:type="dxa"/>
          </w:tcPr>
          <w:p w14:paraId="432222E4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FA155FB" w14:textId="4A2DDEF3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688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450</w:t>
            </w:r>
          </w:p>
        </w:tc>
        <w:tc>
          <w:tcPr>
            <w:tcW w:w="90" w:type="dxa"/>
          </w:tcPr>
          <w:p w14:paraId="3B6C26CC" w14:textId="77777777" w:rsidR="003374D8" w:rsidRPr="00080602" w:rsidRDefault="003374D8" w:rsidP="003374D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F1924D2" w14:textId="25349652" w:rsidR="003374D8" w:rsidRPr="00080602" w:rsidRDefault="003374D8" w:rsidP="003374D8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2A6556B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227CE81" w14:textId="43E4FA98" w:rsidR="003374D8" w:rsidRPr="00080602" w:rsidRDefault="003374D8" w:rsidP="003374D8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374D8" w:rsidRPr="00080602" w14:paraId="6546924C" w14:textId="77777777" w:rsidTr="00954B94">
        <w:tc>
          <w:tcPr>
            <w:tcW w:w="2699" w:type="dxa"/>
          </w:tcPr>
          <w:p w14:paraId="7CF02507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23C9725C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234EDCC" w14:textId="77777777" w:rsidR="003374D8" w:rsidRPr="00080602" w:rsidRDefault="003374D8" w:rsidP="003374D8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43934B54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4BDB368" w14:textId="77F1A963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</w:tcPr>
          <w:p w14:paraId="7C9857BF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B6B38B6" w14:textId="5C23CA9E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</w:tcPr>
          <w:p w14:paraId="5B6BA7E9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C1570FB" w14:textId="32076C4C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</w:tcPr>
          <w:p w14:paraId="6D9C3721" w14:textId="77777777" w:rsidR="003374D8" w:rsidRPr="00080602" w:rsidRDefault="003374D8" w:rsidP="003374D8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CFBE70D" w14:textId="5E90703B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</w:tcPr>
          <w:p w14:paraId="06DB8D28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C2EA2F" w14:textId="1C6D8B12" w:rsidR="003374D8" w:rsidRPr="00080602" w:rsidRDefault="007C3F7F" w:rsidP="003374D8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</w:tcPr>
          <w:p w14:paraId="639EDED2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0D6FEA5" w14:textId="20285397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</w:tcPr>
          <w:p w14:paraId="32F3F069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35AB845" w14:textId="2E513522" w:rsidR="003374D8" w:rsidRPr="00080602" w:rsidRDefault="007E0EB8" w:rsidP="003374D8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A5C1DE2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AF359BF" w14:textId="75D58D65" w:rsidR="003374D8" w:rsidRPr="00080602" w:rsidRDefault="003374D8" w:rsidP="003374D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4C6A46B" w14:textId="77777777" w:rsidR="003374D8" w:rsidRPr="00080602" w:rsidRDefault="003374D8" w:rsidP="003374D8">
            <w:pPr>
              <w:tabs>
                <w:tab w:val="decimal" w:pos="769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39E60E8" w14:textId="6D7790EB" w:rsidR="003374D8" w:rsidRPr="00080602" w:rsidRDefault="003374D8" w:rsidP="003374D8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DF87B6B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0A3C197" w14:textId="232F6D64" w:rsidR="003374D8" w:rsidRPr="00080602" w:rsidRDefault="003374D8" w:rsidP="003374D8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374D8" w:rsidRPr="00080602" w14:paraId="73D9DF2D" w14:textId="77777777" w:rsidTr="00954B94">
        <w:tc>
          <w:tcPr>
            <w:tcW w:w="2699" w:type="dxa"/>
          </w:tcPr>
          <w:p w14:paraId="5F6762A5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1C404982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950B37A" w14:textId="77777777" w:rsidR="003374D8" w:rsidRPr="00080602" w:rsidRDefault="003374D8" w:rsidP="003374D8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58023273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67564B87" w14:textId="18279E1B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</w:tcPr>
          <w:p w14:paraId="749C6D81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021EA8C" w14:textId="1B85A78E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</w:tcPr>
          <w:p w14:paraId="202FB9EE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1FC945C" w14:textId="0737E6C0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</w:tcPr>
          <w:p w14:paraId="31D47067" w14:textId="77777777" w:rsidR="003374D8" w:rsidRPr="00080602" w:rsidRDefault="003374D8" w:rsidP="003374D8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DE8F73C" w14:textId="29585E8E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</w:tcPr>
          <w:p w14:paraId="2D618E24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296D0A6" w14:textId="65208BBF" w:rsidR="003374D8" w:rsidRPr="00080602" w:rsidRDefault="007C3F7F" w:rsidP="003374D8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</w:tcPr>
          <w:p w14:paraId="3ECF346A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E1AA49F" w14:textId="46CF3222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</w:tcPr>
          <w:p w14:paraId="4F2A20A2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E32BB86" w14:textId="5164D9C2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  <w:r w:rsidR="007E0EB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521</w:t>
            </w:r>
            <w:r w:rsidR="007E0EB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515</w:t>
            </w:r>
          </w:p>
        </w:tc>
        <w:tc>
          <w:tcPr>
            <w:tcW w:w="90" w:type="dxa"/>
          </w:tcPr>
          <w:p w14:paraId="1B50C0E6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404FA65" w14:textId="6A3EE015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572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388</w:t>
            </w:r>
          </w:p>
        </w:tc>
        <w:tc>
          <w:tcPr>
            <w:tcW w:w="90" w:type="dxa"/>
          </w:tcPr>
          <w:p w14:paraId="4E06A911" w14:textId="77777777" w:rsidR="003374D8" w:rsidRPr="00080602" w:rsidRDefault="003374D8" w:rsidP="003374D8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090C9BD" w14:textId="6FFA7683" w:rsidR="003374D8" w:rsidRPr="00080602" w:rsidRDefault="007C3F7F" w:rsidP="007E0EB8">
            <w:pPr>
              <w:tabs>
                <w:tab w:val="decimal" w:pos="900"/>
              </w:tabs>
              <w:spacing w:line="240" w:lineRule="auto"/>
              <w:ind w:right="-18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515</w:t>
            </w:r>
            <w:r w:rsidR="007E0EB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624</w:t>
            </w:r>
          </w:p>
        </w:tc>
        <w:tc>
          <w:tcPr>
            <w:tcW w:w="90" w:type="dxa"/>
          </w:tcPr>
          <w:p w14:paraId="7D984C52" w14:textId="77777777" w:rsidR="003374D8" w:rsidRPr="00080602" w:rsidRDefault="003374D8" w:rsidP="003374D8">
            <w:pPr>
              <w:tabs>
                <w:tab w:val="decimal" w:pos="864"/>
                <w:tab w:val="decimal" w:pos="900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6B4DEF2" w14:textId="288E9016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right="-18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515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624</w:t>
            </w:r>
          </w:p>
        </w:tc>
      </w:tr>
      <w:tr w:rsidR="003374D8" w:rsidRPr="00080602" w14:paraId="218127EA" w14:textId="77777777" w:rsidTr="00954B94">
        <w:tc>
          <w:tcPr>
            <w:tcW w:w="2699" w:type="dxa"/>
          </w:tcPr>
          <w:p w14:paraId="0853A575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รักษ์สุขภาพ จำกัด</w:t>
            </w:r>
          </w:p>
        </w:tc>
        <w:tc>
          <w:tcPr>
            <w:tcW w:w="86" w:type="dxa"/>
          </w:tcPr>
          <w:p w14:paraId="0BFF2065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58A8095" w14:textId="77777777" w:rsidR="003374D8" w:rsidRPr="00080602" w:rsidRDefault="003374D8" w:rsidP="003374D8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3D73AF51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1A199271" w14:textId="04DA9DA6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</w:tcPr>
          <w:p w14:paraId="6213AE9F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81F0518" w14:textId="294B7932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</w:tcPr>
          <w:p w14:paraId="491342CF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2F6D7EB" w14:textId="5C1251B5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52C6083E" w14:textId="77777777" w:rsidR="003374D8" w:rsidRPr="00080602" w:rsidRDefault="003374D8" w:rsidP="003374D8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237235F" w14:textId="289F6054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6854ACC1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3745FA0" w14:textId="3EF8180C" w:rsidR="003374D8" w:rsidRPr="00080602" w:rsidRDefault="007C3F7F" w:rsidP="003374D8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90" w:type="dxa"/>
          </w:tcPr>
          <w:p w14:paraId="72854C19" w14:textId="77777777" w:rsidR="003374D8" w:rsidRPr="00080602" w:rsidRDefault="003374D8" w:rsidP="003374D8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C54627" w14:textId="0D06EC42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90" w:type="dxa"/>
          </w:tcPr>
          <w:p w14:paraId="712135BC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21758F9" w14:textId="57EB6D6A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65</w:t>
            </w:r>
            <w:r w:rsidR="007E0EB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565</w:t>
            </w:r>
          </w:p>
        </w:tc>
        <w:tc>
          <w:tcPr>
            <w:tcW w:w="90" w:type="dxa"/>
          </w:tcPr>
          <w:p w14:paraId="74BCFCAE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1369035" w14:textId="2B98FF7C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62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676</w:t>
            </w:r>
          </w:p>
        </w:tc>
        <w:tc>
          <w:tcPr>
            <w:tcW w:w="90" w:type="dxa"/>
          </w:tcPr>
          <w:p w14:paraId="7546F16E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DA9014C" w14:textId="3B8210C4" w:rsidR="003374D8" w:rsidRPr="00080602" w:rsidRDefault="003374D8" w:rsidP="003374D8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7A38FA9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8CB1212" w14:textId="76780EFE" w:rsidR="003374D8" w:rsidRPr="00080602" w:rsidRDefault="003374D8" w:rsidP="003374D8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374D8" w:rsidRPr="00080602" w14:paraId="7CD44757" w14:textId="77777777" w:rsidTr="00954B94">
        <w:tc>
          <w:tcPr>
            <w:tcW w:w="2699" w:type="dxa"/>
          </w:tcPr>
          <w:p w14:paraId="72E4FAB8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55736652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7292CD5" w14:textId="77777777" w:rsidR="003374D8" w:rsidRPr="00080602" w:rsidRDefault="003374D8" w:rsidP="003374D8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11A9C771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954E848" w14:textId="28604464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</w:tcPr>
          <w:p w14:paraId="095FEEC5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057C286" w14:textId="4683330C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</w:tcPr>
          <w:p w14:paraId="01CE690C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6A0A715" w14:textId="3EB05EE6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3C36B38A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992769F" w14:textId="101B5BE9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22DD8229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6D734EA" w14:textId="3BB4A175" w:rsidR="003374D8" w:rsidRPr="00080602" w:rsidRDefault="007C3F7F" w:rsidP="003374D8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90" w:type="dxa"/>
          </w:tcPr>
          <w:p w14:paraId="2915BC91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1EFCC0F" w14:textId="5FCD996E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90" w:type="dxa"/>
          </w:tcPr>
          <w:p w14:paraId="27743CEF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1525C5D" w14:textId="12C45BC1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</w:t>
            </w:r>
            <w:r w:rsidR="007E0EB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</w:tcPr>
          <w:p w14:paraId="3FAE36D3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97A0ABB" w14:textId="7B7FAD5D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970</w:t>
            </w:r>
          </w:p>
        </w:tc>
        <w:tc>
          <w:tcPr>
            <w:tcW w:w="90" w:type="dxa"/>
          </w:tcPr>
          <w:p w14:paraId="79FA65BF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61E4AF9" w14:textId="07CA0C91" w:rsidR="003374D8" w:rsidRPr="00080602" w:rsidRDefault="003374D8" w:rsidP="003374D8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32EEC3B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A2948A2" w14:textId="2A629F89" w:rsidR="003374D8" w:rsidRPr="00080602" w:rsidRDefault="003374D8" w:rsidP="003374D8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374D8" w:rsidRPr="00080602" w14:paraId="610385A2" w14:textId="77777777" w:rsidTr="00954B94">
        <w:tc>
          <w:tcPr>
            <w:tcW w:w="2699" w:type="dxa"/>
          </w:tcPr>
          <w:p w14:paraId="76C1C24C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0247DAD2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9A24B7C" w14:textId="77777777" w:rsidR="003374D8" w:rsidRPr="00080602" w:rsidRDefault="003374D8" w:rsidP="003374D8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02369970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3A90973" w14:textId="3D1A89F0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" w:type="dxa"/>
          </w:tcPr>
          <w:p w14:paraId="06DC3742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940851B" w14:textId="029C5E4A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" w:type="dxa"/>
          </w:tcPr>
          <w:p w14:paraId="4B3F38D9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374C030" w14:textId="3EF76B5F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</w:tcPr>
          <w:p w14:paraId="40FDC5BB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2977E08" w14:textId="6A7CB816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</w:tcPr>
          <w:p w14:paraId="68CAF6B5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677CFB" w14:textId="567558E2" w:rsidR="003374D8" w:rsidRPr="00080602" w:rsidRDefault="007C3F7F" w:rsidP="003374D8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457</w:t>
            </w:r>
          </w:p>
        </w:tc>
        <w:tc>
          <w:tcPr>
            <w:tcW w:w="90" w:type="dxa"/>
          </w:tcPr>
          <w:p w14:paraId="1632935C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D4BF2A9" w14:textId="1AC8D00C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457</w:t>
            </w:r>
          </w:p>
        </w:tc>
        <w:tc>
          <w:tcPr>
            <w:tcW w:w="90" w:type="dxa"/>
          </w:tcPr>
          <w:p w14:paraId="55A906C0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074C6EB" w14:textId="488E98DB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</w:t>
            </w:r>
            <w:r w:rsidR="007E0EB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080</w:t>
            </w:r>
          </w:p>
        </w:tc>
        <w:tc>
          <w:tcPr>
            <w:tcW w:w="90" w:type="dxa"/>
          </w:tcPr>
          <w:p w14:paraId="2B00170A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D80A32A" w14:textId="500ADB39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014</w:t>
            </w:r>
          </w:p>
        </w:tc>
        <w:tc>
          <w:tcPr>
            <w:tcW w:w="90" w:type="dxa"/>
          </w:tcPr>
          <w:p w14:paraId="0B005582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6DD0823" w14:textId="6D50D696" w:rsidR="003374D8" w:rsidRPr="00080602" w:rsidRDefault="003374D8" w:rsidP="003374D8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88DEB21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781FE3F" w14:textId="1D354321" w:rsidR="003374D8" w:rsidRPr="00080602" w:rsidRDefault="003374D8" w:rsidP="003374D8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374D8" w:rsidRPr="00080602" w14:paraId="546DF78E" w14:textId="77777777" w:rsidTr="00954B94">
        <w:tc>
          <w:tcPr>
            <w:tcW w:w="2699" w:type="dxa"/>
          </w:tcPr>
          <w:p w14:paraId="5F2A9461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บริษัท มาสเตอร์ อาชีพ </w:t>
            </w:r>
            <w:r w:rsidRPr="00080602">
              <w:rPr>
                <w:rFonts w:asciiTheme="majorBidi" w:hAnsiTheme="majorBidi" w:cstheme="majorBidi"/>
              </w:rPr>
              <w:t>(</w:t>
            </w:r>
            <w:r w:rsidRPr="00080602">
              <w:rPr>
                <w:rFonts w:asciiTheme="majorBidi" w:hAnsiTheme="majorBidi" w:cstheme="majorBidi"/>
                <w:cs/>
              </w:rPr>
              <w:t>ประเทศไทย</w:t>
            </w:r>
            <w:r w:rsidRPr="00080602">
              <w:rPr>
                <w:rFonts w:asciiTheme="majorBidi" w:hAnsiTheme="majorBidi" w:cstheme="majorBidi"/>
              </w:rPr>
              <w:t xml:space="preserve">) </w:t>
            </w:r>
            <w:r w:rsidRPr="00080602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7F8B4917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D80013A" w14:textId="77777777" w:rsidR="003374D8" w:rsidRPr="00080602" w:rsidRDefault="003374D8" w:rsidP="003374D8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52BBC9F0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93EDB0D" w14:textId="6D7032E9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</w:tcPr>
          <w:p w14:paraId="4B66338D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AD47A0C" w14:textId="51269263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</w:tcPr>
          <w:p w14:paraId="345ADF53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D363923" w14:textId="6B648DA4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443AC037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CECE948" w14:textId="4CC8C52A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47BE26D4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4E46B47" w14:textId="6CC27A01" w:rsidR="003374D8" w:rsidRPr="00080602" w:rsidRDefault="007C3F7F" w:rsidP="003374D8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179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90" w:type="dxa"/>
          </w:tcPr>
          <w:p w14:paraId="29F481F3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2A041F" w14:textId="223BDBFE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179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90" w:type="dxa"/>
          </w:tcPr>
          <w:p w14:paraId="7AECDF9E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C4B9FBD" w14:textId="46B64D55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142</w:t>
            </w:r>
            <w:r w:rsidR="007E0EB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581</w:t>
            </w:r>
          </w:p>
        </w:tc>
        <w:tc>
          <w:tcPr>
            <w:tcW w:w="90" w:type="dxa"/>
          </w:tcPr>
          <w:p w14:paraId="2C3C12DE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7AC9635" w14:textId="2261C61F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158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258</w:t>
            </w:r>
          </w:p>
        </w:tc>
        <w:tc>
          <w:tcPr>
            <w:tcW w:w="90" w:type="dxa"/>
          </w:tcPr>
          <w:p w14:paraId="530B34A3" w14:textId="77777777" w:rsidR="003374D8" w:rsidRPr="00080602" w:rsidRDefault="003374D8" w:rsidP="003374D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FEF32B2" w14:textId="5145365F" w:rsidR="003374D8" w:rsidRPr="00080602" w:rsidRDefault="003374D8" w:rsidP="003374D8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78BC91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E6E1B7" w14:textId="500B9359" w:rsidR="003374D8" w:rsidRPr="00080602" w:rsidRDefault="003374D8" w:rsidP="003374D8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374D8" w:rsidRPr="00080602" w14:paraId="69FE3899" w14:textId="77777777" w:rsidTr="003374D8">
        <w:trPr>
          <w:trHeight w:val="64"/>
        </w:trPr>
        <w:tc>
          <w:tcPr>
            <w:tcW w:w="2699" w:type="dxa"/>
          </w:tcPr>
          <w:p w14:paraId="19BEE6C5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บริษัท ทีพีไอ ไบโอ ฟาร์มาซูติคอลส์ จำกัด </w:t>
            </w:r>
          </w:p>
        </w:tc>
        <w:tc>
          <w:tcPr>
            <w:tcW w:w="86" w:type="dxa"/>
          </w:tcPr>
          <w:p w14:paraId="4BA7C16C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DB42C5D" w14:textId="77777777" w:rsidR="003374D8" w:rsidRPr="00080602" w:rsidRDefault="003374D8" w:rsidP="003374D8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ผลิตและจำหน่ายผลิตภัณฑ์เกี่ยวกับสัตว์</w:t>
            </w:r>
          </w:p>
        </w:tc>
        <w:tc>
          <w:tcPr>
            <w:tcW w:w="90" w:type="dxa"/>
          </w:tcPr>
          <w:p w14:paraId="0416EDB7" w14:textId="77777777" w:rsidR="003374D8" w:rsidRPr="00080602" w:rsidRDefault="003374D8" w:rsidP="003374D8">
            <w:pPr>
              <w:spacing w:line="32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7EAA37C1" w14:textId="3B81B6CF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</w:tcPr>
          <w:p w14:paraId="6329E2BE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8EC8823" w14:textId="4F2AAEF8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</w:tcPr>
          <w:p w14:paraId="052F7CE3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9D6BF99" w14:textId="013605A3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0E810DBA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7F85471" w14:textId="0B425C2F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5CCC2B8C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AF720D" w14:textId="07F8EC3D" w:rsidR="003374D8" w:rsidRPr="00080602" w:rsidRDefault="007C3F7F" w:rsidP="003374D8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147</w:t>
            </w:r>
          </w:p>
        </w:tc>
        <w:tc>
          <w:tcPr>
            <w:tcW w:w="90" w:type="dxa"/>
          </w:tcPr>
          <w:p w14:paraId="28B72E8C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68171D3" w14:textId="4B9D8909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147</w:t>
            </w:r>
          </w:p>
        </w:tc>
        <w:tc>
          <w:tcPr>
            <w:tcW w:w="90" w:type="dxa"/>
          </w:tcPr>
          <w:p w14:paraId="7EF871A2" w14:textId="77777777" w:rsidR="003374D8" w:rsidRPr="00080602" w:rsidRDefault="003374D8" w:rsidP="003374D8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C2C46B8" w14:textId="76DE4519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195</w:t>
            </w:r>
            <w:r w:rsidR="007E0EB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494</w:t>
            </w:r>
          </w:p>
        </w:tc>
        <w:tc>
          <w:tcPr>
            <w:tcW w:w="90" w:type="dxa"/>
          </w:tcPr>
          <w:p w14:paraId="69A1C5DA" w14:textId="77777777" w:rsidR="003374D8" w:rsidRPr="00080602" w:rsidRDefault="003374D8" w:rsidP="003374D8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302132" w14:textId="56412394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203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295</w:t>
            </w:r>
          </w:p>
        </w:tc>
        <w:tc>
          <w:tcPr>
            <w:tcW w:w="90" w:type="dxa"/>
          </w:tcPr>
          <w:p w14:paraId="177675AD" w14:textId="77777777" w:rsidR="003374D8" w:rsidRPr="00080602" w:rsidRDefault="003374D8" w:rsidP="003374D8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68D20BA" w14:textId="6743BA58" w:rsidR="003374D8" w:rsidRPr="00080602" w:rsidRDefault="003374D8" w:rsidP="003374D8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F2D3FDB" w14:textId="77777777" w:rsidR="003374D8" w:rsidRPr="00080602" w:rsidRDefault="003374D8" w:rsidP="003374D8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5F7AEEA" w14:textId="670C9366" w:rsidR="003374D8" w:rsidRPr="00080602" w:rsidRDefault="003374D8" w:rsidP="003374D8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23482" w:rsidRPr="00080602" w14:paraId="438F26B2" w14:textId="77777777" w:rsidTr="00C2566B">
        <w:tc>
          <w:tcPr>
            <w:tcW w:w="2699" w:type="dxa"/>
          </w:tcPr>
          <w:p w14:paraId="58CE2D82" w14:textId="77777777" w:rsidR="00B23482" w:rsidRPr="00080602" w:rsidRDefault="00B23482" w:rsidP="00B2348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8B4AB97" w14:textId="77777777" w:rsidR="00B23482" w:rsidRPr="00080602" w:rsidRDefault="00B23482" w:rsidP="00B234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627B81E" w14:textId="77777777" w:rsidR="00B23482" w:rsidRPr="00080602" w:rsidRDefault="00B23482" w:rsidP="00B2348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CF1EE7" w14:textId="77777777" w:rsidR="00B23482" w:rsidRPr="00080602" w:rsidRDefault="00B23482" w:rsidP="00B2348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0E1731D" w14:textId="77777777" w:rsidR="00B23482" w:rsidRPr="00080602" w:rsidRDefault="00B23482" w:rsidP="00B2348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409E84A" w14:textId="77777777" w:rsidR="00B23482" w:rsidRPr="00080602" w:rsidRDefault="00B23482" w:rsidP="00B2348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B214709" w14:textId="77777777" w:rsidR="00B23482" w:rsidRPr="00080602" w:rsidRDefault="00B23482" w:rsidP="00B2348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6AEEA2D" w14:textId="77777777" w:rsidR="00B23482" w:rsidRPr="00080602" w:rsidRDefault="00B23482" w:rsidP="00B234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F5AAC3E" w14:textId="77777777" w:rsidR="00B23482" w:rsidRPr="00080602" w:rsidRDefault="00B23482" w:rsidP="00B23482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48EB5F1" w14:textId="77777777" w:rsidR="00B23482" w:rsidRPr="00080602" w:rsidRDefault="00B23482" w:rsidP="00B23482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1E6BC36" w14:textId="77777777" w:rsidR="00B23482" w:rsidRPr="00080602" w:rsidRDefault="00B23482" w:rsidP="00B23482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BCF3F67" w14:textId="77777777" w:rsidR="00B23482" w:rsidRPr="00080602" w:rsidRDefault="00B23482" w:rsidP="00B23482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8C03FD1" w14:textId="77777777" w:rsidR="00B23482" w:rsidRPr="00080602" w:rsidRDefault="00B23482" w:rsidP="00B23482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25CEFE5" w14:textId="77777777" w:rsidR="00B23482" w:rsidRPr="00080602" w:rsidRDefault="00B23482" w:rsidP="00B234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26BFC28" w14:textId="77777777" w:rsidR="00B23482" w:rsidRPr="00080602" w:rsidRDefault="00B23482" w:rsidP="00B23482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3B56DD0" w14:textId="77777777" w:rsidR="00B23482" w:rsidRPr="00080602" w:rsidRDefault="00B23482" w:rsidP="00B2348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24291E4" w14:textId="77777777" w:rsidR="00B23482" w:rsidRPr="00080602" w:rsidRDefault="00B23482" w:rsidP="00B23482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EE39CB0" w14:textId="77777777" w:rsidR="00B23482" w:rsidRPr="00080602" w:rsidRDefault="00B23482" w:rsidP="00B2348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CFEE301" w14:textId="77777777" w:rsidR="00B23482" w:rsidRPr="00080602" w:rsidRDefault="00B23482" w:rsidP="00B23482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95779C1" w14:textId="77777777" w:rsidR="00B23482" w:rsidRPr="00080602" w:rsidRDefault="00B23482" w:rsidP="00B2348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E6932A" w14:textId="77777777" w:rsidR="00B23482" w:rsidRPr="00080602" w:rsidRDefault="00B23482" w:rsidP="00B2348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7A898FB" w14:textId="77777777" w:rsidR="00B23482" w:rsidRPr="00080602" w:rsidRDefault="00B23482" w:rsidP="00B2348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A01D682" w14:textId="3AC469D6" w:rsidR="00B23482" w:rsidRPr="00080602" w:rsidRDefault="00B23482" w:rsidP="00B2348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23482" w:rsidRPr="00080602" w14:paraId="343AF664" w14:textId="77777777" w:rsidTr="00C2566B">
        <w:tc>
          <w:tcPr>
            <w:tcW w:w="2699" w:type="dxa"/>
          </w:tcPr>
          <w:p w14:paraId="31FD8C85" w14:textId="77777777" w:rsidR="00B23482" w:rsidRPr="00080602" w:rsidRDefault="00B23482" w:rsidP="00B23482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6" w:type="dxa"/>
          </w:tcPr>
          <w:p w14:paraId="6704989D" w14:textId="77777777" w:rsidR="00B23482" w:rsidRPr="00080602" w:rsidRDefault="00B23482" w:rsidP="00B234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5FB81F" w14:textId="77777777" w:rsidR="00B23482" w:rsidRPr="00080602" w:rsidRDefault="00B23482" w:rsidP="00B23482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127451F" w14:textId="77777777" w:rsidR="00B23482" w:rsidRPr="00080602" w:rsidRDefault="00B23482" w:rsidP="00B2348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2A937128" w14:textId="77777777" w:rsidR="00B23482" w:rsidRPr="00080602" w:rsidRDefault="00B23482" w:rsidP="00B2348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568DC87" w14:textId="77777777" w:rsidR="00B23482" w:rsidRPr="00080602" w:rsidRDefault="00B23482" w:rsidP="00B2348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2E10E71" w14:textId="77777777" w:rsidR="00B23482" w:rsidRPr="00080602" w:rsidRDefault="00B23482" w:rsidP="00B2348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EF3F85E" w14:textId="77777777" w:rsidR="00B23482" w:rsidRPr="00080602" w:rsidRDefault="00B23482" w:rsidP="00B234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08BF688" w14:textId="77777777" w:rsidR="00B23482" w:rsidRPr="00080602" w:rsidRDefault="00B23482" w:rsidP="00B23482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47D84B7" w14:textId="77777777" w:rsidR="00B23482" w:rsidRPr="00080602" w:rsidRDefault="00B23482" w:rsidP="00B23482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E593AFF" w14:textId="77777777" w:rsidR="00B23482" w:rsidRPr="00080602" w:rsidRDefault="00B23482" w:rsidP="00B23482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0390C4D" w14:textId="77777777" w:rsidR="00B23482" w:rsidRPr="00080602" w:rsidRDefault="00B23482" w:rsidP="00B23482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7999A46" w14:textId="77777777" w:rsidR="00B23482" w:rsidRPr="00080602" w:rsidRDefault="00B23482" w:rsidP="00B23482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AC04107" w14:textId="77777777" w:rsidR="00B23482" w:rsidRPr="00080602" w:rsidRDefault="00B23482" w:rsidP="00B234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C8B8A5A" w14:textId="77777777" w:rsidR="00B23482" w:rsidRPr="00080602" w:rsidRDefault="00B23482" w:rsidP="00B23482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0476C40" w14:textId="77777777" w:rsidR="00B23482" w:rsidRPr="00080602" w:rsidRDefault="00B23482" w:rsidP="00B2348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F1086A6" w14:textId="77777777" w:rsidR="00B23482" w:rsidRPr="00080602" w:rsidRDefault="00B23482" w:rsidP="00B23482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80A7F5F" w14:textId="77777777" w:rsidR="00B23482" w:rsidRPr="00080602" w:rsidRDefault="00B23482" w:rsidP="00B2348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5C53D18" w14:textId="77777777" w:rsidR="00B23482" w:rsidRPr="00080602" w:rsidRDefault="00B23482" w:rsidP="00B23482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AC5BCE7" w14:textId="77777777" w:rsidR="00B23482" w:rsidRPr="00080602" w:rsidRDefault="00B23482" w:rsidP="00B2348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ECB511" w14:textId="77777777" w:rsidR="00B23482" w:rsidRPr="00080602" w:rsidRDefault="00B23482" w:rsidP="00B2348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9EB547F" w14:textId="77777777" w:rsidR="00B23482" w:rsidRPr="00080602" w:rsidRDefault="00B23482" w:rsidP="00B2348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41567C6" w14:textId="77777777" w:rsidR="00B23482" w:rsidRPr="00080602" w:rsidRDefault="00B23482" w:rsidP="00B2348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23482" w:rsidRPr="00080602" w14:paraId="1C55E7DF" w14:textId="77777777" w:rsidTr="00C2566B">
        <w:tc>
          <w:tcPr>
            <w:tcW w:w="2699" w:type="dxa"/>
          </w:tcPr>
          <w:p w14:paraId="03564695" w14:textId="77777777" w:rsidR="00B23482" w:rsidRPr="00080602" w:rsidRDefault="00B23482" w:rsidP="00B23482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86" w:type="dxa"/>
          </w:tcPr>
          <w:p w14:paraId="1FDE85B7" w14:textId="77777777" w:rsidR="00B23482" w:rsidRPr="00080602" w:rsidRDefault="00B23482" w:rsidP="00B234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BC912D" w14:textId="77777777" w:rsidR="00B23482" w:rsidRPr="00080602" w:rsidRDefault="00B23482" w:rsidP="00B23482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B1A4110" w14:textId="77777777" w:rsidR="00B23482" w:rsidRPr="00080602" w:rsidRDefault="00B23482" w:rsidP="00B2348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93EFB39" w14:textId="77777777" w:rsidR="00B23482" w:rsidRPr="00080602" w:rsidRDefault="00B23482" w:rsidP="00B2348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0388FA6" w14:textId="77777777" w:rsidR="00B23482" w:rsidRPr="00080602" w:rsidRDefault="00B23482" w:rsidP="00B2348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4EBBA41" w14:textId="77777777" w:rsidR="00B23482" w:rsidRPr="00080602" w:rsidRDefault="00B23482" w:rsidP="00B2348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2553F7A" w14:textId="77777777" w:rsidR="00B23482" w:rsidRPr="00080602" w:rsidRDefault="00B23482" w:rsidP="00B234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B7132CA" w14:textId="77777777" w:rsidR="00B23482" w:rsidRPr="00080602" w:rsidRDefault="00B23482" w:rsidP="00B23482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0B658CE" w14:textId="77777777" w:rsidR="00B23482" w:rsidRPr="00080602" w:rsidRDefault="00B23482" w:rsidP="00B23482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E79C67A" w14:textId="77777777" w:rsidR="00B23482" w:rsidRPr="00080602" w:rsidRDefault="00B23482" w:rsidP="00B23482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0C028E3" w14:textId="77777777" w:rsidR="00B23482" w:rsidRPr="00080602" w:rsidRDefault="00B23482" w:rsidP="00B23482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6ED5BF8" w14:textId="77777777" w:rsidR="00B23482" w:rsidRPr="00080602" w:rsidRDefault="00B23482" w:rsidP="00B23482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AEDE1DA" w14:textId="77777777" w:rsidR="00B23482" w:rsidRPr="00080602" w:rsidRDefault="00B23482" w:rsidP="00B234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2FE6134" w14:textId="77777777" w:rsidR="00B23482" w:rsidRPr="00080602" w:rsidRDefault="00B23482" w:rsidP="00B23482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3E3EF25" w14:textId="77777777" w:rsidR="00B23482" w:rsidRPr="00080602" w:rsidRDefault="00B23482" w:rsidP="00B2348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A5A1D9A" w14:textId="77777777" w:rsidR="00B23482" w:rsidRPr="00080602" w:rsidRDefault="00B23482" w:rsidP="00B23482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E2EA1DE" w14:textId="77777777" w:rsidR="00B23482" w:rsidRPr="00080602" w:rsidRDefault="00B23482" w:rsidP="00B2348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E04A47B" w14:textId="77777777" w:rsidR="00B23482" w:rsidRPr="00080602" w:rsidRDefault="00B23482" w:rsidP="00B23482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326CCA3" w14:textId="77777777" w:rsidR="00B23482" w:rsidRPr="00080602" w:rsidRDefault="00B23482" w:rsidP="00B2348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2856DC4" w14:textId="77777777" w:rsidR="00B23482" w:rsidRPr="00080602" w:rsidRDefault="00B23482" w:rsidP="00B2348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3D0EF44" w14:textId="77777777" w:rsidR="00B23482" w:rsidRPr="00080602" w:rsidRDefault="00B23482" w:rsidP="00B2348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177CF3A" w14:textId="77777777" w:rsidR="00B23482" w:rsidRPr="00080602" w:rsidRDefault="00B23482" w:rsidP="00B2348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374D8" w:rsidRPr="00080602" w14:paraId="69260205" w14:textId="77777777" w:rsidTr="007D4E64">
        <w:tc>
          <w:tcPr>
            <w:tcW w:w="2699" w:type="dxa"/>
          </w:tcPr>
          <w:p w14:paraId="26AD1CF8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08060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5A3D3075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878D496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E8087C3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3E514B0" w14:textId="6F9D429C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" w:type="dxa"/>
          </w:tcPr>
          <w:p w14:paraId="76577D66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572AD9D" w14:textId="541AE043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" w:type="dxa"/>
          </w:tcPr>
          <w:p w14:paraId="6B7B27BD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EB07757" w14:textId="510CBADB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02DF4436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A488BFB" w14:textId="11063C7D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5C2EF726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0CC4AEB" w14:textId="1EEC4A07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</w:tcPr>
          <w:p w14:paraId="0862D23F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2286931" w14:textId="6C214F8D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</w:tcPr>
          <w:p w14:paraId="73586061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765271" w14:textId="7DC6FE92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</w:t>
            </w:r>
            <w:r w:rsidR="006123D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939</w:t>
            </w:r>
          </w:p>
        </w:tc>
        <w:tc>
          <w:tcPr>
            <w:tcW w:w="90" w:type="dxa"/>
          </w:tcPr>
          <w:p w14:paraId="76456D6C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083C729" w14:textId="52BCF252" w:rsidR="003374D8" w:rsidRPr="00080602" w:rsidRDefault="007C3F7F" w:rsidP="003374D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827</w:t>
            </w:r>
          </w:p>
        </w:tc>
        <w:tc>
          <w:tcPr>
            <w:tcW w:w="90" w:type="dxa"/>
          </w:tcPr>
          <w:p w14:paraId="3A7C64B5" w14:textId="77777777" w:rsidR="003374D8" w:rsidRPr="00080602" w:rsidRDefault="003374D8" w:rsidP="003374D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1305469" w14:textId="2291CA5A" w:rsidR="003374D8" w:rsidRPr="00080602" w:rsidRDefault="003374D8" w:rsidP="003374D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23261F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7A5544" w14:textId="569380CF" w:rsidR="003374D8" w:rsidRPr="00080602" w:rsidRDefault="003374D8" w:rsidP="003374D8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374D8" w:rsidRPr="00080602" w14:paraId="371AE5CB" w14:textId="77777777" w:rsidTr="007D4E64">
        <w:tc>
          <w:tcPr>
            <w:tcW w:w="2699" w:type="dxa"/>
          </w:tcPr>
          <w:p w14:paraId="72285E5E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ซิลิกอน โพลีน จำกัด</w:t>
            </w:r>
          </w:p>
        </w:tc>
        <w:tc>
          <w:tcPr>
            <w:tcW w:w="86" w:type="dxa"/>
          </w:tcPr>
          <w:p w14:paraId="11B93336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EE6A39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3D6DCAC0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807EA83" w14:textId="2DC4B531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98</w:t>
            </w:r>
          </w:p>
        </w:tc>
        <w:tc>
          <w:tcPr>
            <w:tcW w:w="90" w:type="dxa"/>
          </w:tcPr>
          <w:p w14:paraId="22BC775D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33BE11C" w14:textId="0005052E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98</w:t>
            </w:r>
          </w:p>
        </w:tc>
        <w:tc>
          <w:tcPr>
            <w:tcW w:w="90" w:type="dxa"/>
          </w:tcPr>
          <w:p w14:paraId="1B37BD1A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45E3E53" w14:textId="2C47F45C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6E89D29D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861B06B" w14:textId="5470EB5A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6B9DB8E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3289287" w14:textId="623826C3" w:rsidR="003374D8" w:rsidRPr="00080602" w:rsidRDefault="003374D8" w:rsidP="003374D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68A2ADE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D9B8128" w14:textId="1CF3EA1E" w:rsidR="003374D8" w:rsidRPr="00080602" w:rsidRDefault="003374D8" w:rsidP="003374D8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1B6B4C5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941D039" w14:textId="0E0D466F" w:rsidR="003374D8" w:rsidRPr="00080602" w:rsidRDefault="006123DA" w:rsidP="003374D8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CDDC858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35B7CD6" w14:textId="66A00F4A" w:rsidR="003374D8" w:rsidRPr="00080602" w:rsidRDefault="003374D8" w:rsidP="003374D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7D0DF4E" w14:textId="77777777" w:rsidR="003374D8" w:rsidRPr="00080602" w:rsidRDefault="003374D8" w:rsidP="003374D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3138AB5" w14:textId="4E0CA8F3" w:rsidR="003374D8" w:rsidRPr="00080602" w:rsidRDefault="003374D8" w:rsidP="003374D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FBCED4A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DE7F7D1" w14:textId="604787B0" w:rsidR="003374D8" w:rsidRPr="00080602" w:rsidRDefault="003374D8" w:rsidP="003374D8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374D8" w:rsidRPr="00080602" w14:paraId="11050D70" w14:textId="77777777" w:rsidTr="007D4E64">
        <w:tc>
          <w:tcPr>
            <w:tcW w:w="2699" w:type="dxa"/>
          </w:tcPr>
          <w:p w14:paraId="018EAE5F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พลังชีวมวล จำกัด</w:t>
            </w:r>
          </w:p>
        </w:tc>
        <w:tc>
          <w:tcPr>
            <w:tcW w:w="86" w:type="dxa"/>
          </w:tcPr>
          <w:p w14:paraId="59C42217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5CB34F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</w:rPr>
              <w:t>ดำเนินธุรกิจเกี่ยวกับผลิตกระแสไฟฟ้าจากขยะและชีวมวล</w:t>
            </w:r>
            <w:r w:rsidRPr="00080602">
              <w:rPr>
                <w:rFonts w:asciiTheme="majorBidi" w:hAnsiTheme="majorBidi" w:cstheme="majorBidi"/>
              </w:rPr>
              <w:t xml:space="preserve"> </w:t>
            </w:r>
            <w:r w:rsidRPr="00080602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357B2AC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566E2336" w14:textId="362D3F0C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</w:tcPr>
          <w:p w14:paraId="5A49A755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6A5441D" w14:textId="0AA782A6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</w:tcPr>
          <w:p w14:paraId="1D32FD61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82F3AD8" w14:textId="4E0D3242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187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</w:tcPr>
          <w:p w14:paraId="56F14AAE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1CAE9BB" w14:textId="26DA0D91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187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</w:tcPr>
          <w:p w14:paraId="6075495A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E8BF82A" w14:textId="1F33F0DE" w:rsidR="003374D8" w:rsidRPr="00080602" w:rsidRDefault="003374D8" w:rsidP="003374D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ABC0E0B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B738AF9" w14:textId="5CB70FC8" w:rsidR="003374D8" w:rsidRPr="00080602" w:rsidRDefault="003374D8" w:rsidP="003374D8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AA7372A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BFC35C1" w14:textId="2E53DBB4" w:rsidR="003374D8" w:rsidRPr="00080602" w:rsidRDefault="006123DA" w:rsidP="003374D8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5A6EB62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FA0BFE7" w14:textId="796856A1" w:rsidR="003374D8" w:rsidRPr="00080602" w:rsidRDefault="003374D8" w:rsidP="003374D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4EEEEB1" w14:textId="77777777" w:rsidR="003374D8" w:rsidRPr="00080602" w:rsidRDefault="003374D8" w:rsidP="003374D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D47B3D2" w14:textId="56BA4C57" w:rsidR="003374D8" w:rsidRPr="00080602" w:rsidRDefault="003374D8" w:rsidP="003374D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2CA6FFC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36D137" w14:textId="6A4CDC9E" w:rsidR="003374D8" w:rsidRPr="00080602" w:rsidRDefault="003374D8" w:rsidP="003374D8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374D8" w:rsidRPr="00080602" w14:paraId="6ADD9339" w14:textId="77777777" w:rsidTr="007D4E64">
        <w:tc>
          <w:tcPr>
            <w:tcW w:w="2699" w:type="dxa"/>
          </w:tcPr>
          <w:p w14:paraId="09E14F18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22614A">
              <w:rPr>
                <w:rFonts w:asciiTheme="majorBidi" w:hAnsiTheme="majorBidi" w:cstheme="majorBidi"/>
                <w:cs/>
              </w:rPr>
              <w:t>บริษัท</w:t>
            </w:r>
            <w:r w:rsidRPr="0022614A">
              <w:rPr>
                <w:rFonts w:asciiTheme="majorBidi" w:hAnsiTheme="majorBidi" w:cstheme="majorBidi"/>
              </w:rPr>
              <w:t xml:space="preserve"> </w:t>
            </w:r>
            <w:r w:rsidRPr="0022614A">
              <w:rPr>
                <w:rFonts w:asciiTheme="majorBidi" w:hAnsiTheme="majorBidi" w:cstheme="majorBidi"/>
                <w:cs/>
              </w:rPr>
              <w:t>ทีพีไอ โพลีน เพาเวอร์</w:t>
            </w:r>
            <w:r w:rsidRPr="0008060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080602">
              <w:rPr>
                <w:rFonts w:asciiTheme="majorBidi" w:hAnsiTheme="majorBidi" w:cstheme="majorBidi"/>
                <w:sz w:val="21"/>
                <w:szCs w:val="21"/>
              </w:rPr>
              <w:br/>
              <w:t xml:space="preserve">    </w:t>
            </w:r>
            <w:r w:rsidRPr="0022614A">
              <w:rPr>
                <w:rFonts w:asciiTheme="majorBidi" w:hAnsiTheme="majorBidi" w:cstheme="majorBidi"/>
                <w:cs/>
              </w:rPr>
              <w:t>(อินเตอร์เนชั่นแนล) จำกัด</w:t>
            </w:r>
            <w:r w:rsidRPr="00080602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86" w:type="dxa"/>
          </w:tcPr>
          <w:p w14:paraId="23A3F12F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3686B05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ลงทุนในธุรกิจพลังงานทางเลือก</w:t>
            </w:r>
            <w:r w:rsidRPr="00080602">
              <w:rPr>
                <w:rFonts w:asciiTheme="majorBidi" w:hAnsiTheme="majorBidi" w:cstheme="majorBidi"/>
              </w:rPr>
              <w:br/>
            </w:r>
            <w:r w:rsidRPr="00080602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37DE7B94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6D37B1A8" w14:textId="4FF47149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</w:tcPr>
          <w:p w14:paraId="0CA77285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EE10ECB" w14:textId="080656BE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</w:tcPr>
          <w:p w14:paraId="6B01373E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8B139E4" w14:textId="26ECE383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320696C0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1D2230F" w14:textId="160C76CE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3597D216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C637574" w14:textId="26AC28F3" w:rsidR="003374D8" w:rsidRPr="00080602" w:rsidRDefault="003374D8" w:rsidP="003374D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E9DA65A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103A1E9" w14:textId="5D6B1598" w:rsidR="003374D8" w:rsidRPr="00080602" w:rsidRDefault="003374D8" w:rsidP="003374D8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36751F8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DC06758" w14:textId="622057E3" w:rsidR="003374D8" w:rsidRPr="00080602" w:rsidRDefault="006123DA" w:rsidP="003374D8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949630C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F69B986" w14:textId="57DC2712" w:rsidR="003374D8" w:rsidRPr="00080602" w:rsidRDefault="003374D8" w:rsidP="003374D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5FF0E63" w14:textId="77777777" w:rsidR="003374D8" w:rsidRPr="00080602" w:rsidRDefault="003374D8" w:rsidP="003374D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4D7DB76" w14:textId="440F8C2F" w:rsidR="003374D8" w:rsidRPr="00080602" w:rsidRDefault="003374D8" w:rsidP="003374D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80AFC21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777C05" w14:textId="4114C430" w:rsidR="003374D8" w:rsidRPr="00080602" w:rsidRDefault="003374D8" w:rsidP="003374D8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374D8" w:rsidRPr="00080602" w14:paraId="34D7589B" w14:textId="77777777" w:rsidTr="007D4E64">
        <w:tc>
          <w:tcPr>
            <w:tcW w:w="2699" w:type="dxa"/>
          </w:tcPr>
          <w:p w14:paraId="5165CF84" w14:textId="77777777" w:rsidR="003374D8" w:rsidRPr="00080602" w:rsidRDefault="003374D8" w:rsidP="003374D8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49D6E4AD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0FA600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 xml:space="preserve">ประกอบกิจการท่าเทียบเรือ 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0" w:type="dxa"/>
          </w:tcPr>
          <w:p w14:paraId="77603014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4021668D" w14:textId="3D1C9F41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</w:tcPr>
          <w:p w14:paraId="5C680FA7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F2D711B" w14:textId="0A81E6DA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</w:tcPr>
          <w:p w14:paraId="2D58E0D1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5B57AC2" w14:textId="06B7C194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5E332D3B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C5B1895" w14:textId="1480AFF7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7DCAF866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EA84D06" w14:textId="35ABC3E0" w:rsidR="003374D8" w:rsidRPr="00080602" w:rsidRDefault="003374D8" w:rsidP="003374D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99FD5A4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3D3D52A" w14:textId="276A86C9" w:rsidR="003374D8" w:rsidRPr="00080602" w:rsidRDefault="003374D8" w:rsidP="003374D8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0A564E7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1CD80C" w14:textId="0DD894F5" w:rsidR="003374D8" w:rsidRPr="00080602" w:rsidRDefault="006123DA" w:rsidP="003374D8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1990DF1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7B89843" w14:textId="698795FC" w:rsidR="003374D8" w:rsidRPr="00080602" w:rsidRDefault="003374D8" w:rsidP="003374D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FB627A5" w14:textId="77777777" w:rsidR="003374D8" w:rsidRPr="00080602" w:rsidRDefault="003374D8" w:rsidP="003374D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A1BBA0F" w14:textId="2381B41A" w:rsidR="003374D8" w:rsidRPr="00080602" w:rsidRDefault="003374D8" w:rsidP="003374D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4BDB87B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5AF0DE" w14:textId="14A75C9B" w:rsidR="003374D8" w:rsidRPr="00080602" w:rsidRDefault="003374D8" w:rsidP="003374D8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374D8" w:rsidRPr="00080602" w14:paraId="286B1A78" w14:textId="77777777" w:rsidTr="007D4E64">
        <w:tc>
          <w:tcPr>
            <w:tcW w:w="2699" w:type="dxa"/>
          </w:tcPr>
          <w:p w14:paraId="446EF1A0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ศูนย์กระจายสินค้า ทีพีไอ จำกัด</w:t>
            </w:r>
          </w:p>
        </w:tc>
        <w:tc>
          <w:tcPr>
            <w:tcW w:w="86" w:type="dxa"/>
          </w:tcPr>
          <w:p w14:paraId="6F384D41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DF8B76A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ดำเนินธุรกิจเกี่ยวกับรวบรวมจัดเก็บและกระจายสินค้าสู่ผู้บริโภค (ยังไม่ได้ดำเนินงาน)</w:t>
            </w:r>
          </w:p>
        </w:tc>
        <w:tc>
          <w:tcPr>
            <w:tcW w:w="90" w:type="dxa"/>
          </w:tcPr>
          <w:p w14:paraId="29A140A4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2A3992F8" w14:textId="76811E3E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</w:tcPr>
          <w:p w14:paraId="7DC80131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CE2B17A" w14:textId="7E20CB37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</w:tcPr>
          <w:p w14:paraId="1FBF9F1E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547F6E0" w14:textId="7DCA66E1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04D6B2F7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B9C5B10" w14:textId="34271056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785E4A87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45E1574" w14:textId="19863ACC" w:rsidR="003374D8" w:rsidRPr="00080602" w:rsidRDefault="003374D8" w:rsidP="003374D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869D916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FB9E194" w14:textId="786A5897" w:rsidR="003374D8" w:rsidRPr="00080602" w:rsidRDefault="003374D8" w:rsidP="003374D8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90FDAA3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04359F5" w14:textId="48D72749" w:rsidR="003374D8" w:rsidRPr="00080602" w:rsidRDefault="006123DA" w:rsidP="003374D8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2DEF56E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E7A463F" w14:textId="768EAF81" w:rsidR="003374D8" w:rsidRPr="00080602" w:rsidRDefault="003374D8" w:rsidP="003374D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3E584BB" w14:textId="77777777" w:rsidR="003374D8" w:rsidRPr="00080602" w:rsidRDefault="003374D8" w:rsidP="003374D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721A2FF" w14:textId="41E718CB" w:rsidR="003374D8" w:rsidRPr="00080602" w:rsidRDefault="003374D8" w:rsidP="003374D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076D8CC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A67BA83" w14:textId="392BE980" w:rsidR="003374D8" w:rsidRPr="00080602" w:rsidRDefault="003374D8" w:rsidP="003374D8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374D8" w:rsidRPr="00080602" w14:paraId="3022AB94" w14:textId="77777777" w:rsidTr="007D4E64">
        <w:tc>
          <w:tcPr>
            <w:tcW w:w="2699" w:type="dxa"/>
          </w:tcPr>
          <w:p w14:paraId="2FE33B98" w14:textId="64871161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เมืองอัจฉริยะ ทีพีไอ จำกัด</w:t>
            </w:r>
          </w:p>
        </w:tc>
        <w:tc>
          <w:tcPr>
            <w:tcW w:w="86" w:type="dxa"/>
          </w:tcPr>
          <w:p w14:paraId="3B72136E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2603B4E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 w:rsidRPr="00080602">
              <w:rPr>
                <w:rFonts w:asciiTheme="majorBidi" w:hAnsiTheme="majorBidi" w:cstheme="majorBidi"/>
                <w:lang w:val="en-US"/>
              </w:rPr>
              <w:br/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60CFD8BB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20BA5D05" w14:textId="4B786794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</w:tcPr>
          <w:p w14:paraId="288F4F8D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CEB99AF" w14:textId="2708A6AA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</w:tcPr>
          <w:p w14:paraId="157390AA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D81852E" w14:textId="7C04F20D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3CDEEAC3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EE10565" w14:textId="3C3BA017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2998C344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487DDCB" w14:textId="4D8A7674" w:rsidR="003374D8" w:rsidRPr="00080602" w:rsidRDefault="003374D8" w:rsidP="003374D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B54A9A2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9FC937B" w14:textId="38C0CA52" w:rsidR="003374D8" w:rsidRPr="00080602" w:rsidRDefault="003374D8" w:rsidP="003374D8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9B2912D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2784DBB" w14:textId="010B02C6" w:rsidR="003374D8" w:rsidRPr="00080602" w:rsidRDefault="006123DA" w:rsidP="003374D8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C4AC55E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827719" w14:textId="48FF02E7" w:rsidR="003374D8" w:rsidRPr="00080602" w:rsidRDefault="003374D8" w:rsidP="003374D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71FCCA7" w14:textId="77777777" w:rsidR="003374D8" w:rsidRPr="00080602" w:rsidRDefault="003374D8" w:rsidP="003374D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9FB02F3" w14:textId="59AF0B4C" w:rsidR="003374D8" w:rsidRPr="00080602" w:rsidRDefault="003374D8" w:rsidP="003374D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AD0DC7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2F65B8B" w14:textId="59F350BA" w:rsidR="003374D8" w:rsidRPr="00080602" w:rsidRDefault="003374D8" w:rsidP="003374D8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374D8" w:rsidRPr="00080602" w14:paraId="1B1AB52C" w14:textId="77777777" w:rsidTr="007D4E64">
        <w:tc>
          <w:tcPr>
            <w:tcW w:w="2699" w:type="dxa"/>
          </w:tcPr>
          <w:p w14:paraId="3D1D1C91" w14:textId="77777777" w:rsidR="003374D8" w:rsidRPr="00080602" w:rsidRDefault="003374D8" w:rsidP="003374D8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20DDAB50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301DE39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ประกอบกิจการ</w:t>
            </w:r>
            <w:r w:rsidRPr="00080602">
              <w:rPr>
                <w:rFonts w:asciiTheme="majorBidi" w:hAnsiTheme="majorBidi" w:cstheme="majorBidi"/>
                <w:spacing w:val="-4"/>
                <w:cs/>
                <w:lang w:val="en-US"/>
              </w:rPr>
              <w:t>ผลิต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ไฟฟ้าจากพลังงานแสงอาทิตย์ (ยังไม่ได้ดำเนินงาน)</w:t>
            </w:r>
          </w:p>
        </w:tc>
        <w:tc>
          <w:tcPr>
            <w:tcW w:w="90" w:type="dxa"/>
          </w:tcPr>
          <w:p w14:paraId="29B71975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705874F1" w14:textId="09D72679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</w:tcPr>
          <w:p w14:paraId="0C8B40C8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540FC9E" w14:textId="76A42B91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</w:tcPr>
          <w:p w14:paraId="39280993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0040D84" w14:textId="08DFC6DE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468754DF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0CFD9A2" w14:textId="36FBEE33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50DD07E6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A84D98C" w14:textId="53EF31E2" w:rsidR="003374D8" w:rsidRPr="00080602" w:rsidRDefault="003374D8" w:rsidP="003374D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59AA547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8C37154" w14:textId="31E4DD07" w:rsidR="003374D8" w:rsidRPr="00080602" w:rsidRDefault="003374D8" w:rsidP="003374D8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CDF89DD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6B8E849" w14:textId="1E7624F2" w:rsidR="003374D8" w:rsidRPr="00080602" w:rsidRDefault="006123DA" w:rsidP="003374D8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EB3FBE2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9D2CBE3" w14:textId="05BC3910" w:rsidR="003374D8" w:rsidRPr="00080602" w:rsidRDefault="003374D8" w:rsidP="003374D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6E4CBE9" w14:textId="77777777" w:rsidR="003374D8" w:rsidRPr="00080602" w:rsidRDefault="003374D8" w:rsidP="003374D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26F7AA5" w14:textId="2B513D80" w:rsidR="003374D8" w:rsidRPr="00080602" w:rsidRDefault="003374D8" w:rsidP="003374D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9C0CCFA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4848622" w14:textId="7A09A9B0" w:rsidR="003374D8" w:rsidRPr="00080602" w:rsidRDefault="003374D8" w:rsidP="003374D8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374D8" w:rsidRPr="00080602" w14:paraId="5F7CB20C" w14:textId="77777777" w:rsidTr="007D4E64">
        <w:tc>
          <w:tcPr>
            <w:tcW w:w="2699" w:type="dxa"/>
          </w:tcPr>
          <w:p w14:paraId="6AA52556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5C96319A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F9C73A" w14:textId="77777777" w:rsidR="003374D8" w:rsidRPr="00080602" w:rsidRDefault="003374D8" w:rsidP="003374D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ประกอบกิจการผลิตไฟฟ้าจากพลังงานลม</w:t>
            </w:r>
            <w:r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715CAD38" w14:textId="77777777" w:rsidR="003374D8" w:rsidRPr="00080602" w:rsidRDefault="003374D8" w:rsidP="003374D8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B6E438B" w14:textId="0D63460B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</w:tcPr>
          <w:p w14:paraId="2021EB43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04B32EB" w14:textId="1A0B4909" w:rsidR="003374D8" w:rsidRPr="00080602" w:rsidRDefault="007C3F7F" w:rsidP="003374D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</w:t>
            </w:r>
            <w:r w:rsidR="003374D8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</w:tcPr>
          <w:p w14:paraId="6FED4972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D277FB7" w14:textId="37B937D9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6F5B7F7F" w14:textId="77777777" w:rsidR="003374D8" w:rsidRPr="00080602" w:rsidRDefault="003374D8" w:rsidP="003374D8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4371A42" w14:textId="3D802E73" w:rsidR="003374D8" w:rsidRPr="00080602" w:rsidRDefault="007C3F7F" w:rsidP="003374D8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3374D8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70F717D6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5A5FFB" w14:textId="1A597A9A" w:rsidR="003374D8" w:rsidRPr="00080602" w:rsidRDefault="003374D8" w:rsidP="003374D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021081B" w14:textId="77777777" w:rsidR="003374D8" w:rsidRPr="00080602" w:rsidRDefault="003374D8" w:rsidP="003374D8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40F18A" w14:textId="7F8C4B0D" w:rsidR="003374D8" w:rsidRPr="00080602" w:rsidRDefault="003374D8" w:rsidP="003374D8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C7F0D2E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297395" w14:textId="3574288A" w:rsidR="003374D8" w:rsidRPr="00080602" w:rsidRDefault="006123DA" w:rsidP="003374D8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E43D4BF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459761" w14:textId="5241832D" w:rsidR="003374D8" w:rsidRPr="00080602" w:rsidRDefault="003374D8" w:rsidP="003374D8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7CD1E9C" w14:textId="77777777" w:rsidR="003374D8" w:rsidRPr="00080602" w:rsidRDefault="003374D8" w:rsidP="003374D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1C0D41" w14:textId="66B117A3" w:rsidR="003374D8" w:rsidRPr="00080602" w:rsidRDefault="003374D8" w:rsidP="003374D8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355480" w14:textId="77777777" w:rsidR="003374D8" w:rsidRPr="00080602" w:rsidRDefault="003374D8" w:rsidP="003374D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F77CD5" w14:textId="59FDD334" w:rsidR="003374D8" w:rsidRPr="00080602" w:rsidRDefault="003374D8" w:rsidP="003374D8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23482" w:rsidRPr="007A168E" w14:paraId="2CAD0D12" w14:textId="77777777" w:rsidTr="007D4E64">
        <w:tc>
          <w:tcPr>
            <w:tcW w:w="2699" w:type="dxa"/>
          </w:tcPr>
          <w:p w14:paraId="4DC758D1" w14:textId="77777777" w:rsidR="00B23482" w:rsidRPr="00080602" w:rsidRDefault="00B23482" w:rsidP="00B23482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73A71753" w14:textId="77777777" w:rsidR="00B23482" w:rsidRPr="00080602" w:rsidRDefault="00B23482" w:rsidP="00B23482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C36BD57" w14:textId="77777777" w:rsidR="00B23482" w:rsidRPr="00080602" w:rsidRDefault="00B23482" w:rsidP="00B23482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B0AABEB" w14:textId="77777777" w:rsidR="00B23482" w:rsidRPr="00080602" w:rsidRDefault="00B23482" w:rsidP="00B23482">
            <w:pPr>
              <w:spacing w:line="30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3720CD8" w14:textId="77777777" w:rsidR="00B23482" w:rsidRPr="00080602" w:rsidRDefault="00B23482" w:rsidP="00B23482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9639655" w14:textId="77777777" w:rsidR="00B23482" w:rsidRPr="00080602" w:rsidRDefault="00B23482" w:rsidP="00B23482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C8B08E1" w14:textId="77777777" w:rsidR="00B23482" w:rsidRPr="00080602" w:rsidRDefault="00B23482" w:rsidP="00B23482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CE07CF3" w14:textId="77777777" w:rsidR="00B23482" w:rsidRPr="00080602" w:rsidRDefault="00B23482" w:rsidP="00B23482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B264E9F" w14:textId="77777777" w:rsidR="00B23482" w:rsidRPr="00080602" w:rsidRDefault="00B23482" w:rsidP="00B23482">
            <w:pPr>
              <w:tabs>
                <w:tab w:val="decimal" w:pos="81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7A2E328" w14:textId="77777777" w:rsidR="00B23482" w:rsidRPr="00080602" w:rsidRDefault="00B23482" w:rsidP="00B23482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EF1549E" w14:textId="77777777" w:rsidR="00B23482" w:rsidRPr="00080602" w:rsidRDefault="00B23482" w:rsidP="00B23482">
            <w:pPr>
              <w:tabs>
                <w:tab w:val="decimal" w:pos="810"/>
              </w:tabs>
              <w:spacing w:line="300" w:lineRule="exact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B47F822" w14:textId="77777777" w:rsidR="00B23482" w:rsidRPr="00080602" w:rsidRDefault="00B23482" w:rsidP="00B23482">
            <w:pPr>
              <w:tabs>
                <w:tab w:val="left" w:pos="540"/>
              </w:tabs>
              <w:spacing w:line="30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06F5D0" w14:textId="0CDF2167" w:rsidR="00B23482" w:rsidRPr="00080602" w:rsidRDefault="007C3F7F" w:rsidP="00B23482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14</w:t>
            </w:r>
            <w:r w:rsidR="006123DA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573</w:t>
            </w:r>
            <w:r w:rsidR="006123DA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742</w:t>
            </w:r>
          </w:p>
        </w:tc>
        <w:tc>
          <w:tcPr>
            <w:tcW w:w="90" w:type="dxa"/>
          </w:tcPr>
          <w:p w14:paraId="3D10EEA6" w14:textId="77777777" w:rsidR="00B23482" w:rsidRPr="00080602" w:rsidRDefault="00B23482" w:rsidP="00B23482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A03817" w14:textId="7E0B465A" w:rsidR="00B23482" w:rsidRPr="00080602" w:rsidRDefault="007C3F7F" w:rsidP="00B23482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14</w:t>
            </w:r>
            <w:r w:rsidR="00B2348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573</w:t>
            </w:r>
            <w:r w:rsidR="00B2348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742</w:t>
            </w:r>
          </w:p>
        </w:tc>
        <w:tc>
          <w:tcPr>
            <w:tcW w:w="90" w:type="dxa"/>
          </w:tcPr>
          <w:p w14:paraId="16949669" w14:textId="77777777" w:rsidR="00B23482" w:rsidRPr="00080602" w:rsidRDefault="00B23482" w:rsidP="00B23482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5AFBA1" w14:textId="4F8C0F48" w:rsidR="00B23482" w:rsidRPr="00080602" w:rsidRDefault="007C3F7F" w:rsidP="00B23482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32</w:t>
            </w:r>
            <w:r w:rsidR="006123DA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816</w:t>
            </w:r>
            <w:r w:rsidR="006123DA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925</w:t>
            </w:r>
          </w:p>
        </w:tc>
        <w:tc>
          <w:tcPr>
            <w:tcW w:w="90" w:type="dxa"/>
          </w:tcPr>
          <w:p w14:paraId="06744641" w14:textId="77777777" w:rsidR="00B23482" w:rsidRPr="00080602" w:rsidRDefault="00B23482" w:rsidP="00B23482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B7DB45" w14:textId="0070B88C" w:rsidR="00B23482" w:rsidRPr="00080602" w:rsidRDefault="007C3F7F" w:rsidP="00B23482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32</w:t>
            </w:r>
            <w:r w:rsidR="00B2348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197</w:t>
            </w:r>
            <w:r w:rsidR="00B2348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664</w:t>
            </w:r>
          </w:p>
        </w:tc>
        <w:tc>
          <w:tcPr>
            <w:tcW w:w="90" w:type="dxa"/>
          </w:tcPr>
          <w:p w14:paraId="6963AD9F" w14:textId="77777777" w:rsidR="00B23482" w:rsidRPr="00080602" w:rsidRDefault="00B23482" w:rsidP="00B23482">
            <w:pPr>
              <w:tabs>
                <w:tab w:val="decimal" w:pos="929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089883" w14:textId="4F48B9FE" w:rsidR="00B23482" w:rsidRPr="00080602" w:rsidRDefault="007C3F7F" w:rsidP="00B23482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928</w:t>
            </w:r>
            <w:r w:rsidR="006123DA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624</w:t>
            </w:r>
          </w:p>
        </w:tc>
        <w:tc>
          <w:tcPr>
            <w:tcW w:w="90" w:type="dxa"/>
          </w:tcPr>
          <w:p w14:paraId="54CF94B5" w14:textId="77777777" w:rsidR="00B23482" w:rsidRPr="00080602" w:rsidRDefault="00B23482" w:rsidP="00B23482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88C9A8" w14:textId="299D68B4" w:rsidR="00B23482" w:rsidRPr="001454F2" w:rsidRDefault="007C3F7F" w:rsidP="00B23482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8720E6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754</w:t>
            </w:r>
            <w:r w:rsidR="008720E6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624</w:t>
            </w:r>
          </w:p>
        </w:tc>
      </w:tr>
    </w:tbl>
    <w:p w14:paraId="7A80AA9D" w14:textId="77777777" w:rsidR="00C2566B" w:rsidRPr="007A168E" w:rsidRDefault="00C2566B" w:rsidP="007F11EA">
      <w:pPr>
        <w:pStyle w:val="Bo-C1Content"/>
        <w:rPr>
          <w:rFonts w:asciiTheme="majorBidi" w:hAnsiTheme="majorBidi" w:cstheme="majorBidi"/>
          <w:sz w:val="12"/>
          <w:szCs w:val="12"/>
        </w:rPr>
      </w:pPr>
    </w:p>
    <w:p w14:paraId="5134F7E3" w14:textId="77777777" w:rsidR="00BC2C75" w:rsidRPr="007A168E" w:rsidRDefault="00BC2C7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BC2C75" w:rsidRPr="007A168E" w:rsidSect="000B7DA2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538E7867" w14:textId="0202750C" w:rsidR="00C344C6" w:rsidRPr="008C752E" w:rsidRDefault="00C344C6" w:rsidP="00C344C6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C752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  <w:r w:rsidR="00B47D8C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และการร่วมค้า</w:t>
      </w:r>
    </w:p>
    <w:p w14:paraId="1BADE262" w14:textId="655E28A7" w:rsidR="00C344C6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4"/>
        <w:gridCol w:w="815"/>
        <w:gridCol w:w="1170"/>
        <w:gridCol w:w="271"/>
        <w:gridCol w:w="1170"/>
        <w:gridCol w:w="271"/>
        <w:gridCol w:w="1170"/>
        <w:gridCol w:w="271"/>
        <w:gridCol w:w="1168"/>
      </w:tblGrid>
      <w:tr w:rsidR="00613D7A" w14:paraId="478F380D" w14:textId="77777777" w:rsidTr="0024600E">
        <w:trPr>
          <w:tblHeader/>
        </w:trPr>
        <w:tc>
          <w:tcPr>
            <w:tcW w:w="2039" w:type="pct"/>
            <w:gridSpan w:val="2"/>
          </w:tcPr>
          <w:p w14:paraId="0D9766DD" w14:textId="77777777" w:rsidR="00613D7A" w:rsidRDefault="00613D7A" w:rsidP="0061004D">
            <w:pPr>
              <w:pStyle w:val="BodyText"/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8" w:type="pct"/>
            <w:gridSpan w:val="3"/>
            <w:hideMark/>
          </w:tcPr>
          <w:p w14:paraId="0451D606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28C5E53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7" w:type="pct"/>
            <w:gridSpan w:val="3"/>
            <w:hideMark/>
          </w:tcPr>
          <w:p w14:paraId="6E0B6E31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600E" w14:paraId="72A817AA" w14:textId="77777777" w:rsidTr="0024600E">
        <w:trPr>
          <w:trHeight w:val="305"/>
          <w:tblHeader/>
        </w:trPr>
        <w:tc>
          <w:tcPr>
            <w:tcW w:w="2039" w:type="pct"/>
            <w:gridSpan w:val="2"/>
          </w:tcPr>
          <w:p w14:paraId="5C661413" w14:textId="7838207A" w:rsidR="00373036" w:rsidRDefault="00483E80" w:rsidP="00373036">
            <w:pPr>
              <w:pStyle w:val="BodyText"/>
              <w:spacing w:after="0"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เก้าเดือน</w:t>
            </w: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สิ้นสุดวันที่</w:t>
            </w: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  <w:t xml:space="preserve"> </w:t>
            </w:r>
            <w:r w:rsidR="007C3F7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631" w:type="pct"/>
            <w:hideMark/>
          </w:tcPr>
          <w:p w14:paraId="531D166F" w14:textId="7CA79DBF" w:rsidR="00373036" w:rsidRDefault="007C3F7F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6" w:type="pct"/>
          </w:tcPr>
          <w:p w14:paraId="1DF291FE" w14:textId="77777777" w:rsidR="00373036" w:rsidRDefault="00373036" w:rsidP="00373036">
            <w:pPr>
              <w:pStyle w:val="BodyText"/>
              <w:spacing w:after="0" w:line="240" w:lineRule="auto"/>
              <w:ind w:left="-106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hideMark/>
          </w:tcPr>
          <w:p w14:paraId="7DD785CD" w14:textId="5A07B195" w:rsidR="00373036" w:rsidRDefault="007C3F7F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6" w:type="pct"/>
          </w:tcPr>
          <w:p w14:paraId="50350315" w14:textId="77777777" w:rsidR="00373036" w:rsidRDefault="00373036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1" w:type="pct"/>
            <w:hideMark/>
          </w:tcPr>
          <w:p w14:paraId="1CC40EFA" w14:textId="65855B73" w:rsidR="00373036" w:rsidRDefault="007C3F7F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6" w:type="pct"/>
          </w:tcPr>
          <w:p w14:paraId="287F5833" w14:textId="77777777" w:rsidR="00373036" w:rsidRDefault="00373036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hideMark/>
          </w:tcPr>
          <w:p w14:paraId="38676C07" w14:textId="1D3BA3CF" w:rsidR="00373036" w:rsidRDefault="007C3F7F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613D7A" w14:paraId="491BEAFB" w14:textId="77777777" w:rsidTr="0024600E">
        <w:trPr>
          <w:tblHeader/>
        </w:trPr>
        <w:tc>
          <w:tcPr>
            <w:tcW w:w="1599" w:type="pct"/>
          </w:tcPr>
          <w:p w14:paraId="35A0CDC5" w14:textId="77777777" w:rsidR="00613D7A" w:rsidRDefault="00613D7A" w:rsidP="0061004D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0" w:type="pct"/>
          </w:tcPr>
          <w:p w14:paraId="7502BF87" w14:textId="77777777" w:rsidR="00613D7A" w:rsidRDefault="00613D7A" w:rsidP="006100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61" w:type="pct"/>
            <w:gridSpan w:val="7"/>
            <w:hideMark/>
          </w:tcPr>
          <w:p w14:paraId="057A8A65" w14:textId="77777777" w:rsidR="00613D7A" w:rsidRDefault="00613D7A" w:rsidP="006100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4600E" w14:paraId="08E7B465" w14:textId="77777777" w:rsidTr="0024600E">
        <w:tc>
          <w:tcPr>
            <w:tcW w:w="1599" w:type="pct"/>
            <w:hideMark/>
          </w:tcPr>
          <w:p w14:paraId="4F12720E" w14:textId="77777777" w:rsidR="00613D7A" w:rsidRDefault="00613D7A" w:rsidP="0061004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40" w:type="pct"/>
          </w:tcPr>
          <w:p w14:paraId="11AE58E2" w14:textId="77777777" w:rsidR="00613D7A" w:rsidRDefault="00613D7A" w:rsidP="0061004D">
            <w:pPr>
              <w:pStyle w:val="BodyText"/>
              <w:tabs>
                <w:tab w:val="decimal" w:pos="61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689488C0" w14:textId="77777777" w:rsidR="00613D7A" w:rsidRDefault="00613D7A" w:rsidP="0061004D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54F25DD" w14:textId="77777777" w:rsidR="00613D7A" w:rsidRDefault="00613D7A" w:rsidP="006100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86C4947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D441943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889EB77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E1B230D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321C7600" w14:textId="77777777" w:rsidR="00613D7A" w:rsidRDefault="00613D7A" w:rsidP="0061004D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00E" w14:paraId="480AD7A8" w14:textId="77777777" w:rsidTr="0024600E">
        <w:tc>
          <w:tcPr>
            <w:tcW w:w="1599" w:type="pct"/>
            <w:hideMark/>
          </w:tcPr>
          <w:p w14:paraId="3C004ABA" w14:textId="0CF805DE" w:rsidR="00231EAE" w:rsidRDefault="00231EAE" w:rsidP="00231EA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C3F7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440" w:type="pct"/>
          </w:tcPr>
          <w:p w14:paraId="723F98B6" w14:textId="77777777" w:rsidR="00231EAE" w:rsidRDefault="00231EAE" w:rsidP="00231EAE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vAlign w:val="bottom"/>
          </w:tcPr>
          <w:p w14:paraId="0CD2617A" w14:textId="0248353B" w:rsidR="00231EAE" w:rsidRPr="004D3ECB" w:rsidRDefault="007C3F7F" w:rsidP="00231EAE">
            <w:pPr>
              <w:pStyle w:val="BodyText"/>
              <w:tabs>
                <w:tab w:val="decimal" w:pos="970"/>
              </w:tabs>
              <w:spacing w:after="0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</w:t>
            </w:r>
            <w:r w:rsidR="00450A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180</w:t>
            </w:r>
          </w:p>
        </w:tc>
        <w:tc>
          <w:tcPr>
            <w:tcW w:w="146" w:type="pct"/>
            <w:vAlign w:val="bottom"/>
          </w:tcPr>
          <w:p w14:paraId="7DF23366" w14:textId="77777777" w:rsidR="00231EAE" w:rsidRDefault="00231EAE" w:rsidP="00231EAE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4FAAC518" w14:textId="2C0F9C44" w:rsidR="00231EAE" w:rsidRDefault="007C3F7F" w:rsidP="0024600E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 w:rsidR="00231E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  <w:tc>
          <w:tcPr>
            <w:tcW w:w="146" w:type="pct"/>
            <w:vAlign w:val="bottom"/>
          </w:tcPr>
          <w:p w14:paraId="6557F911" w14:textId="77777777" w:rsidR="00231EAE" w:rsidRDefault="00231EAE" w:rsidP="00231EAE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AFAE8B9" w14:textId="474C1299" w:rsidR="00231EAE" w:rsidRDefault="007C3F7F" w:rsidP="0024600E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</w:t>
            </w:r>
            <w:r w:rsidR="00450A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180</w:t>
            </w:r>
          </w:p>
        </w:tc>
        <w:tc>
          <w:tcPr>
            <w:tcW w:w="146" w:type="pct"/>
            <w:vAlign w:val="bottom"/>
          </w:tcPr>
          <w:p w14:paraId="06BF0276" w14:textId="77777777" w:rsidR="00231EAE" w:rsidRDefault="00231EAE" w:rsidP="00231EA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30" w:type="pct"/>
            <w:vAlign w:val="bottom"/>
          </w:tcPr>
          <w:p w14:paraId="68CE2914" w14:textId="1A01E364" w:rsidR="00231EAE" w:rsidRDefault="007C3F7F" w:rsidP="0024600E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 w:rsidR="00231E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</w:tr>
      <w:tr w:rsidR="0024600E" w14:paraId="34004838" w14:textId="77777777" w:rsidTr="0024600E">
        <w:trPr>
          <w:trHeight w:val="353"/>
        </w:trPr>
        <w:tc>
          <w:tcPr>
            <w:tcW w:w="2039" w:type="pct"/>
            <w:gridSpan w:val="2"/>
            <w:hideMark/>
          </w:tcPr>
          <w:p w14:paraId="63001761" w14:textId="135C2B25" w:rsidR="00483E80" w:rsidRDefault="00483E80" w:rsidP="00483E80">
            <w:pPr>
              <w:pStyle w:val="BodyText"/>
              <w:tabs>
                <w:tab w:val="decimal" w:pos="882"/>
              </w:tabs>
              <w:spacing w:after="0"/>
              <w:ind w:left="160" w:right="-131" w:hanging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631" w:type="pct"/>
            <w:vAlign w:val="bottom"/>
          </w:tcPr>
          <w:p w14:paraId="158DCBCB" w14:textId="401ADDEB" w:rsidR="00483E80" w:rsidRPr="003F7C6D" w:rsidRDefault="007C3F7F" w:rsidP="00483E80">
            <w:pPr>
              <w:pStyle w:val="BodyText"/>
              <w:tabs>
                <w:tab w:val="decimal" w:pos="970"/>
              </w:tabs>
              <w:spacing w:after="0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246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805</w:t>
            </w:r>
          </w:p>
        </w:tc>
        <w:tc>
          <w:tcPr>
            <w:tcW w:w="146" w:type="pct"/>
            <w:vAlign w:val="bottom"/>
          </w:tcPr>
          <w:p w14:paraId="7BCFDF44" w14:textId="77777777" w:rsidR="00483E80" w:rsidRDefault="00483E80" w:rsidP="00483E80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0B54091" w14:textId="4F68FACD" w:rsidR="00483E80" w:rsidRPr="007F655A" w:rsidRDefault="007C3F7F" w:rsidP="0024600E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83E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  <w:tc>
          <w:tcPr>
            <w:tcW w:w="146" w:type="pct"/>
            <w:vAlign w:val="bottom"/>
          </w:tcPr>
          <w:p w14:paraId="747AE718" w14:textId="77777777" w:rsidR="00483E80" w:rsidRDefault="00483E80" w:rsidP="00483E80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2A007DA1" w14:textId="2AD8E0B9" w:rsidR="00483E80" w:rsidRDefault="007C3F7F" w:rsidP="00483E80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246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805</w:t>
            </w:r>
          </w:p>
        </w:tc>
        <w:tc>
          <w:tcPr>
            <w:tcW w:w="146" w:type="pct"/>
            <w:vAlign w:val="bottom"/>
          </w:tcPr>
          <w:p w14:paraId="6FE05158" w14:textId="77777777" w:rsidR="00483E80" w:rsidRDefault="00483E80" w:rsidP="00483E80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pct"/>
            <w:vAlign w:val="bottom"/>
          </w:tcPr>
          <w:p w14:paraId="0B9D7E3B" w14:textId="790DD743" w:rsidR="00483E80" w:rsidRDefault="007C3F7F" w:rsidP="0024600E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483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</w:p>
        </w:tc>
      </w:tr>
      <w:tr w:rsidR="0024600E" w14:paraId="0C7A8760" w14:textId="77777777" w:rsidTr="0024600E">
        <w:tc>
          <w:tcPr>
            <w:tcW w:w="2039" w:type="pct"/>
            <w:gridSpan w:val="2"/>
            <w:hideMark/>
          </w:tcPr>
          <w:p w14:paraId="09DF5B52" w14:textId="09350730" w:rsidR="00483E80" w:rsidRDefault="00483E80" w:rsidP="00310C3E">
            <w:pPr>
              <w:pStyle w:val="BodyText"/>
              <w:tabs>
                <w:tab w:val="decimal" w:pos="882"/>
              </w:tabs>
              <w:spacing w:after="0"/>
              <w:ind w:left="256" w:right="-131" w:hanging="2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</w:t>
            </w:r>
            <w:r w:rsidR="00A51A8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เบ็ดเสร็จอื่นของ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บริษัทร่วมตามวิธีส่วนได้เสีย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F1D7F" w14:textId="624BB896" w:rsidR="00483E80" w:rsidRDefault="007C3F7F" w:rsidP="00483E80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146" w:type="pct"/>
            <w:vAlign w:val="bottom"/>
          </w:tcPr>
          <w:p w14:paraId="36DB80A2" w14:textId="77777777" w:rsidR="00483E80" w:rsidRDefault="00483E80" w:rsidP="00483E80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2851F" w14:textId="5D660623" w:rsidR="00483E80" w:rsidRPr="00373036" w:rsidRDefault="007C3F7F" w:rsidP="0024600E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146" w:type="pct"/>
            <w:vAlign w:val="bottom"/>
          </w:tcPr>
          <w:p w14:paraId="1619A791" w14:textId="77777777" w:rsidR="00483E80" w:rsidRDefault="00483E80" w:rsidP="00483E80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E2D14" w14:textId="44FF227F" w:rsidR="00483E80" w:rsidRDefault="007C3F7F" w:rsidP="00483E80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</w:p>
        </w:tc>
        <w:tc>
          <w:tcPr>
            <w:tcW w:w="146" w:type="pct"/>
            <w:vAlign w:val="bottom"/>
          </w:tcPr>
          <w:p w14:paraId="79545C70" w14:textId="77777777" w:rsidR="00483E80" w:rsidRDefault="00483E80" w:rsidP="00483E80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6B1E6A" w14:textId="449C26ED" w:rsidR="00483E80" w:rsidRDefault="007C3F7F" w:rsidP="0024600E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842</w:t>
            </w:r>
          </w:p>
        </w:tc>
      </w:tr>
      <w:tr w:rsidR="0024600E" w14:paraId="46AD3221" w14:textId="77777777" w:rsidTr="0024600E">
        <w:trPr>
          <w:trHeight w:val="269"/>
        </w:trPr>
        <w:tc>
          <w:tcPr>
            <w:tcW w:w="1599" w:type="pct"/>
            <w:hideMark/>
          </w:tcPr>
          <w:p w14:paraId="53A8308F" w14:textId="6DE87668" w:rsidR="00483E80" w:rsidRDefault="00483E80" w:rsidP="00483E8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C3F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440" w:type="pct"/>
          </w:tcPr>
          <w:p w14:paraId="765BD11C" w14:textId="77777777" w:rsidR="00483E80" w:rsidRDefault="00483E80" w:rsidP="00483E80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22658" w14:textId="5B6F75D7" w:rsidR="00483E80" w:rsidRDefault="007C3F7F" w:rsidP="00483E80">
            <w:pPr>
              <w:pStyle w:val="BodyText"/>
              <w:tabs>
                <w:tab w:val="decimal" w:pos="970"/>
              </w:tabs>
              <w:spacing w:after="0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931</w:t>
            </w:r>
            <w:r w:rsidR="00246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944</w:t>
            </w:r>
          </w:p>
        </w:tc>
        <w:tc>
          <w:tcPr>
            <w:tcW w:w="146" w:type="pct"/>
            <w:vAlign w:val="bottom"/>
          </w:tcPr>
          <w:p w14:paraId="2535CB86" w14:textId="77777777" w:rsidR="00483E80" w:rsidRDefault="00483E80" w:rsidP="00483E80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D8715" w14:textId="0D895698" w:rsidR="00483E80" w:rsidRDefault="007C3F7F" w:rsidP="0024600E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901</w:t>
            </w:r>
            <w:r w:rsidR="00483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082</w:t>
            </w:r>
          </w:p>
        </w:tc>
        <w:tc>
          <w:tcPr>
            <w:tcW w:w="146" w:type="pct"/>
            <w:vAlign w:val="bottom"/>
          </w:tcPr>
          <w:p w14:paraId="36C3FB55" w14:textId="77777777" w:rsidR="00483E80" w:rsidRDefault="00483E80" w:rsidP="00483E80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8DC964" w14:textId="30529063" w:rsidR="00483E80" w:rsidRDefault="007C3F7F" w:rsidP="00483E80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931</w:t>
            </w:r>
            <w:r w:rsidR="00246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944</w:t>
            </w:r>
          </w:p>
        </w:tc>
        <w:tc>
          <w:tcPr>
            <w:tcW w:w="146" w:type="pct"/>
            <w:vAlign w:val="bottom"/>
          </w:tcPr>
          <w:p w14:paraId="3573CF2E" w14:textId="77777777" w:rsidR="00483E80" w:rsidRDefault="00483E80" w:rsidP="00483E80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FE6FC" w14:textId="636609E1" w:rsidR="00483E80" w:rsidRDefault="007C3F7F" w:rsidP="0024600E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901</w:t>
            </w:r>
            <w:r w:rsidR="00483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082</w:t>
            </w:r>
          </w:p>
        </w:tc>
      </w:tr>
      <w:tr w:rsidR="0024600E" w14:paraId="430470CF" w14:textId="77777777" w:rsidTr="0024600E">
        <w:trPr>
          <w:trHeight w:val="269"/>
        </w:trPr>
        <w:tc>
          <w:tcPr>
            <w:tcW w:w="1599" w:type="pct"/>
            <w:hideMark/>
          </w:tcPr>
          <w:p w14:paraId="7D68FAFE" w14:textId="77777777" w:rsidR="00483E80" w:rsidRDefault="00483E80" w:rsidP="00483E8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440" w:type="pct"/>
          </w:tcPr>
          <w:p w14:paraId="3F71EEC4" w14:textId="77777777" w:rsidR="00483E80" w:rsidRDefault="00483E80" w:rsidP="00483E80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E19EDC" w14:textId="3CA3DD5C" w:rsidR="00483E80" w:rsidRDefault="00483E80" w:rsidP="00483E80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3A98269A" w14:textId="77777777" w:rsidR="00483E80" w:rsidRDefault="00483E80" w:rsidP="00483E80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0DC320" w14:textId="77777777" w:rsidR="00483E80" w:rsidRDefault="00483E80" w:rsidP="00483E80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7D039304" w14:textId="77777777" w:rsidR="00483E80" w:rsidRDefault="00483E80" w:rsidP="00483E80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2BEBFB" w14:textId="77777777" w:rsidR="00483E80" w:rsidRDefault="00483E80" w:rsidP="00483E80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6908A278" w14:textId="77777777" w:rsidR="00483E80" w:rsidRDefault="00483E80" w:rsidP="00483E80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4DCED5" w14:textId="77777777" w:rsidR="00483E80" w:rsidRDefault="00483E80" w:rsidP="00483E80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24600E" w14:paraId="15EB63AF" w14:textId="77777777" w:rsidTr="0024600E">
        <w:trPr>
          <w:trHeight w:val="269"/>
        </w:trPr>
        <w:tc>
          <w:tcPr>
            <w:tcW w:w="1599" w:type="pct"/>
            <w:hideMark/>
          </w:tcPr>
          <w:p w14:paraId="1C688E37" w14:textId="023CC3E0" w:rsidR="00483E80" w:rsidRDefault="00483E80" w:rsidP="00483E8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C3F7F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440" w:type="pct"/>
          </w:tcPr>
          <w:p w14:paraId="7224A5B9" w14:textId="77777777" w:rsidR="00483E80" w:rsidRDefault="00483E80" w:rsidP="00483E80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vAlign w:val="bottom"/>
          </w:tcPr>
          <w:p w14:paraId="02F6B0EF" w14:textId="7E9FF78B" w:rsidR="00483E80" w:rsidRPr="00806890" w:rsidRDefault="007C3F7F" w:rsidP="00483E80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257</w:t>
            </w:r>
            <w:r w:rsidR="00483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794</w:t>
            </w:r>
          </w:p>
        </w:tc>
        <w:tc>
          <w:tcPr>
            <w:tcW w:w="146" w:type="pct"/>
            <w:vAlign w:val="bottom"/>
          </w:tcPr>
          <w:p w14:paraId="4CEE64B7" w14:textId="77777777" w:rsidR="00483E80" w:rsidRDefault="00483E80" w:rsidP="00483E80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09A9A8B" w14:textId="6288A7D4" w:rsidR="00483E80" w:rsidRPr="008E6FEA" w:rsidRDefault="007C3F7F" w:rsidP="0024600E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</w:t>
            </w:r>
            <w:r w:rsidR="00483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158</w:t>
            </w:r>
          </w:p>
        </w:tc>
        <w:tc>
          <w:tcPr>
            <w:tcW w:w="146" w:type="pct"/>
            <w:vAlign w:val="bottom"/>
          </w:tcPr>
          <w:p w14:paraId="7627C413" w14:textId="77777777" w:rsidR="00483E80" w:rsidRDefault="00483E80" w:rsidP="00483E80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E99F739" w14:textId="38A78CFD" w:rsidR="00483E80" w:rsidRPr="00A31099" w:rsidRDefault="00483E80" w:rsidP="00483E8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0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23AE3C52" w14:textId="77777777" w:rsidR="00483E80" w:rsidRDefault="00483E80" w:rsidP="00483E80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vAlign w:val="bottom"/>
          </w:tcPr>
          <w:p w14:paraId="6E4CDDF1" w14:textId="1470E2F7" w:rsidR="00483E80" w:rsidRDefault="00483E80" w:rsidP="00483E80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24600E" w14:paraId="070CD5B6" w14:textId="77777777" w:rsidTr="0024600E">
        <w:trPr>
          <w:trHeight w:val="269"/>
        </w:trPr>
        <w:tc>
          <w:tcPr>
            <w:tcW w:w="1599" w:type="pct"/>
            <w:hideMark/>
          </w:tcPr>
          <w:p w14:paraId="025BF13E" w14:textId="77777777" w:rsidR="0048184B" w:rsidRDefault="0048184B" w:rsidP="0048184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ส่วนแบ่งกำไรของการร่วมค้า</w:t>
            </w:r>
          </w:p>
          <w:p w14:paraId="1C4281A3" w14:textId="2B2B7904" w:rsidR="0048184B" w:rsidRDefault="0048184B" w:rsidP="0048184B">
            <w:pPr>
              <w:ind w:left="25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440" w:type="pct"/>
          </w:tcPr>
          <w:p w14:paraId="3E7400D7" w14:textId="77777777" w:rsidR="0048184B" w:rsidRDefault="0048184B" w:rsidP="0048184B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vAlign w:val="bottom"/>
          </w:tcPr>
          <w:p w14:paraId="0351128C" w14:textId="7B79090F" w:rsidR="0048184B" w:rsidRDefault="007C3F7F" w:rsidP="0048184B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460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  <w:tc>
          <w:tcPr>
            <w:tcW w:w="146" w:type="pct"/>
            <w:vAlign w:val="bottom"/>
          </w:tcPr>
          <w:p w14:paraId="5841418D" w14:textId="77777777" w:rsidR="0048184B" w:rsidRDefault="0048184B" w:rsidP="0048184B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5A7C9D02" w14:textId="64E9DC47" w:rsidR="0048184B" w:rsidRPr="00613D7A" w:rsidRDefault="007C3F7F" w:rsidP="0024600E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</w:p>
        </w:tc>
        <w:tc>
          <w:tcPr>
            <w:tcW w:w="146" w:type="pct"/>
            <w:vAlign w:val="bottom"/>
          </w:tcPr>
          <w:p w14:paraId="79A03DF3" w14:textId="77777777" w:rsidR="0048184B" w:rsidRDefault="0048184B" w:rsidP="0048184B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13758685" w14:textId="3FD2AFB6" w:rsidR="0048184B" w:rsidRDefault="0048184B" w:rsidP="0048184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1EB65DE2" w14:textId="77777777" w:rsidR="0048184B" w:rsidRDefault="0048184B" w:rsidP="0048184B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vAlign w:val="bottom"/>
          </w:tcPr>
          <w:p w14:paraId="553C581B" w14:textId="6E6A0691" w:rsidR="0048184B" w:rsidRPr="00A31099" w:rsidRDefault="0048184B" w:rsidP="0048184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4600E" w14:paraId="009BEB47" w14:textId="77777777" w:rsidTr="0024600E">
        <w:trPr>
          <w:trHeight w:val="269"/>
        </w:trPr>
        <w:tc>
          <w:tcPr>
            <w:tcW w:w="1599" w:type="pct"/>
            <w:hideMark/>
          </w:tcPr>
          <w:p w14:paraId="126F48B0" w14:textId="6E8C3D9E" w:rsidR="0048184B" w:rsidRDefault="0048184B" w:rsidP="0048184B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C3F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440" w:type="pct"/>
          </w:tcPr>
          <w:p w14:paraId="524449CC" w14:textId="77777777" w:rsidR="0048184B" w:rsidRDefault="0048184B" w:rsidP="0048184B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D00A5A" w14:textId="7AF3F0AC" w:rsidR="0048184B" w:rsidRDefault="007C3F7F" w:rsidP="0048184B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262</w:t>
            </w:r>
            <w:r w:rsidR="002460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235</w:t>
            </w:r>
          </w:p>
        </w:tc>
        <w:tc>
          <w:tcPr>
            <w:tcW w:w="146" w:type="pct"/>
            <w:vAlign w:val="bottom"/>
          </w:tcPr>
          <w:p w14:paraId="6829E01B" w14:textId="77777777" w:rsidR="0048184B" w:rsidRDefault="0048184B" w:rsidP="0048184B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75B9A" w14:textId="7652C6DD" w:rsidR="0048184B" w:rsidRDefault="007C3F7F" w:rsidP="0024600E">
            <w:pPr>
              <w:pStyle w:val="BodyText"/>
              <w:tabs>
                <w:tab w:val="decimal" w:pos="95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481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872</w:t>
            </w:r>
          </w:p>
        </w:tc>
        <w:tc>
          <w:tcPr>
            <w:tcW w:w="146" w:type="pct"/>
            <w:vAlign w:val="bottom"/>
          </w:tcPr>
          <w:p w14:paraId="48D1FD15" w14:textId="77777777" w:rsidR="0048184B" w:rsidRDefault="0048184B" w:rsidP="0048184B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E6FC2D" w14:textId="10ABB941" w:rsidR="0048184B" w:rsidRDefault="0048184B" w:rsidP="0048184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4A651341" w14:textId="77777777" w:rsidR="0048184B" w:rsidRDefault="0048184B" w:rsidP="0048184B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A07457" w14:textId="7C26EBD1" w:rsidR="0048184B" w:rsidRDefault="0048184B" w:rsidP="0048184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90175AF" w14:textId="77777777" w:rsidR="00C344C6" w:rsidRPr="008C752E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8D290B5" w14:textId="43D7B364" w:rsidR="00C344C6" w:rsidRDefault="00C344C6" w:rsidP="00C344C6">
      <w:pPr>
        <w:pStyle w:val="Bo-C1Content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t>กลุ่มบริษัทไม่ได้รับรู้ส่วนแบ่งผลขาดทุนของบริษัทร่วมทางอ้อม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ณ วันที่</w:t>
      </w:r>
      <w:r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br/>
      </w:r>
      <w:r w:rsidR="007C3F7F">
        <w:rPr>
          <w:rFonts w:asciiTheme="majorBidi" w:hAnsiTheme="majorBidi" w:cstheme="majorBidi"/>
          <w:lang w:val="en-US"/>
        </w:rPr>
        <w:t>30</w:t>
      </w:r>
      <w:r w:rsidR="007F655A">
        <w:rPr>
          <w:rFonts w:asciiTheme="majorBidi" w:hAnsiTheme="majorBidi" w:cstheme="majorBidi"/>
          <w:lang w:val="en-US"/>
        </w:rPr>
        <w:t xml:space="preserve"> </w:t>
      </w:r>
      <w:r w:rsidR="008E6569">
        <w:rPr>
          <w:rFonts w:asciiTheme="majorBidi" w:hAnsiTheme="majorBidi" w:cstheme="majorBidi" w:hint="cs"/>
          <w:cs/>
          <w:lang w:val="en-US"/>
        </w:rPr>
        <w:t>กันยายน</w:t>
      </w:r>
      <w:r w:rsidR="00FA644B">
        <w:rPr>
          <w:rFonts w:asciiTheme="majorBidi" w:hAnsiTheme="majorBidi" w:cstheme="majorBidi"/>
          <w:cs/>
          <w:lang w:val="en-US"/>
        </w:rPr>
        <w:t xml:space="preserve"> </w:t>
      </w:r>
      <w:r w:rsidR="007C3F7F">
        <w:rPr>
          <w:rFonts w:asciiTheme="majorBidi" w:hAnsiTheme="majorBidi" w:cstheme="majorBidi"/>
          <w:lang w:val="en-US"/>
        </w:rPr>
        <w:t>2568</w:t>
      </w:r>
      <w:r w:rsidRPr="000738DA">
        <w:rPr>
          <w:rFonts w:asciiTheme="majorBidi" w:hAnsiTheme="majorBidi" w:cstheme="majorBidi"/>
          <w:lang w:val="en-US"/>
        </w:rPr>
        <w:t xml:space="preserve"> </w:t>
      </w:r>
      <w:r w:rsidRPr="000738DA">
        <w:rPr>
          <w:rFonts w:asciiTheme="majorBidi" w:hAnsiTheme="majorBidi" w:cstheme="majorBidi"/>
          <w:cs/>
          <w:lang w:val="en-US"/>
        </w:rPr>
        <w:t>กลุ่ม</w:t>
      </w:r>
      <w:r w:rsidRPr="008C752E">
        <w:rPr>
          <w:rFonts w:asciiTheme="majorBidi" w:hAnsiTheme="majorBidi" w:cstheme="majorBidi"/>
          <w:cs/>
          <w:lang w:val="en-US"/>
        </w:rPr>
        <w:t>บริษัทยังมีส่วนแบ่ง</w:t>
      </w:r>
      <w:r w:rsidRPr="008C752E">
        <w:rPr>
          <w:rFonts w:asciiTheme="majorBidi" w:hAnsiTheme="majorBidi" w:cstheme="majorBidi"/>
          <w:cs/>
        </w:rPr>
        <w:t>ผลขาดทุนสะสมที่ยังไม่รับรู้ของบริษัทร่วมจำนวน</w:t>
      </w:r>
      <w:r w:rsidRPr="008C752E">
        <w:rPr>
          <w:rFonts w:asciiTheme="majorBidi" w:hAnsiTheme="majorBidi" w:cstheme="majorBidi"/>
        </w:rPr>
        <w:t xml:space="preserve"> </w:t>
      </w:r>
      <w:r w:rsidR="007C3F7F">
        <w:rPr>
          <w:rFonts w:asciiTheme="majorBidi" w:hAnsiTheme="majorBidi" w:cstheme="majorBidi"/>
          <w:lang w:val="en-US"/>
        </w:rPr>
        <w:t>985</w:t>
      </w:r>
      <w:r w:rsidR="00806890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t>ล้าน</w:t>
      </w:r>
      <w:r w:rsidRPr="008C752E">
        <w:rPr>
          <w:rFonts w:asciiTheme="majorBidi" w:hAnsiTheme="majorBidi" w:cstheme="majorBidi"/>
          <w:spacing w:val="-2"/>
          <w:cs/>
        </w:rPr>
        <w:t xml:space="preserve">บาท </w:t>
      </w:r>
      <w:r w:rsidRPr="008C752E">
        <w:rPr>
          <w:rFonts w:asciiTheme="majorBidi" w:hAnsiTheme="majorBidi" w:cstheme="majorBidi"/>
          <w:spacing w:val="-2"/>
          <w:cs/>
        </w:rPr>
        <w:br/>
      </w:r>
      <w:r w:rsidRPr="008C752E">
        <w:rPr>
          <w:rFonts w:asciiTheme="majorBidi" w:hAnsiTheme="majorBidi" w:cstheme="majorBidi"/>
          <w:i/>
          <w:iCs/>
          <w:spacing w:val="-2"/>
          <w:cs/>
        </w:rPr>
        <w:t>(</w:t>
      </w:r>
      <w:r w:rsidR="007C3F7F">
        <w:rPr>
          <w:i/>
          <w:iCs/>
          <w:lang w:val="en-US"/>
        </w:rPr>
        <w:t>31</w:t>
      </w:r>
      <w:r w:rsidR="000738DA" w:rsidRPr="000738DA">
        <w:rPr>
          <w:i/>
          <w:iCs/>
          <w:lang w:val="en-US"/>
        </w:rPr>
        <w:t xml:space="preserve"> </w:t>
      </w:r>
      <w:r w:rsidR="00950935">
        <w:rPr>
          <w:rFonts w:hint="cs"/>
          <w:i/>
          <w:iCs/>
          <w:cs/>
          <w:lang w:val="en-US"/>
        </w:rPr>
        <w:t>ธันวาคม</w:t>
      </w:r>
      <w:r w:rsidR="000738DA">
        <w:rPr>
          <w:i/>
          <w:iCs/>
          <w:lang w:val="en-US"/>
        </w:rPr>
        <w:t xml:space="preserve"> </w:t>
      </w:r>
      <w:r w:rsidR="007C3F7F">
        <w:rPr>
          <w:rFonts w:asciiTheme="majorBidi" w:hAnsiTheme="majorBidi" w:cstheme="majorBidi"/>
          <w:i/>
          <w:iCs/>
          <w:spacing w:val="-2"/>
          <w:lang w:val="en-US"/>
        </w:rPr>
        <w:t>2567</w:t>
      </w:r>
      <w:r w:rsidRPr="008C752E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7C3F7F">
        <w:rPr>
          <w:rFonts w:asciiTheme="majorBidi" w:hAnsiTheme="majorBidi" w:cstheme="majorBidi"/>
          <w:i/>
          <w:iCs/>
          <w:spacing w:val="-2"/>
          <w:lang w:val="en-US"/>
        </w:rPr>
        <w:t>985</w:t>
      </w:r>
      <w:r w:rsidR="00806890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</w:rPr>
        <w:t>ล้านบาท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)</w:t>
      </w:r>
      <w:r w:rsidRPr="008C752E">
        <w:rPr>
          <w:rFonts w:asciiTheme="majorBidi" w:hAnsiTheme="majorBidi" w:cstheme="majorBidi"/>
          <w:cs/>
          <w:lang w:val="en-US"/>
        </w:rPr>
        <w:t xml:space="preserve"> </w:t>
      </w:r>
      <w:r w:rsidRPr="008C752E">
        <w:rPr>
          <w:rFonts w:asciiTheme="majorBidi" w:hAnsiTheme="majorBidi" w:cstheme="majorBidi"/>
          <w:spacing w:val="4"/>
          <w:cs/>
          <w:lang w:val="en-US"/>
        </w:rPr>
        <w:t>ก</w:t>
      </w:r>
      <w:r w:rsidRPr="008C752E">
        <w:rPr>
          <w:rFonts w:asciiTheme="majorBidi" w:hAnsiTheme="majorBidi" w:cstheme="majorBidi"/>
          <w:cs/>
        </w:rPr>
        <w:t>ลุ่มบริษัทไม่มีภาระหนี้สินที่เกี่ยวเนื่องกับผลขาดทุนนี้</w:t>
      </w:r>
    </w:p>
    <w:p w14:paraId="205071AC" w14:textId="492593EC" w:rsidR="00806890" w:rsidRDefault="00806890" w:rsidP="00C344C6">
      <w:pPr>
        <w:pStyle w:val="Bo-C1Content"/>
        <w:rPr>
          <w:rFonts w:asciiTheme="majorBidi" w:hAnsiTheme="majorBidi" w:cstheme="majorBidi"/>
        </w:rPr>
      </w:pPr>
    </w:p>
    <w:p w14:paraId="7120FC75" w14:textId="77777777" w:rsidR="00C344C6" w:rsidRPr="001F3EB2" w:rsidRDefault="00C344C6">
      <w:pPr>
        <w:spacing w:line="240" w:lineRule="auto"/>
        <w:rPr>
          <w:rFonts w:asciiTheme="majorBidi" w:hAnsiTheme="majorBidi" w:cstheme="majorBidi"/>
          <w:lang w:val="en-US"/>
        </w:rPr>
        <w:sectPr w:rsidR="00C344C6" w:rsidRPr="001F3EB2" w:rsidSect="00FD3068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7A168E">
        <w:rPr>
          <w:rFonts w:asciiTheme="majorBidi" w:hAnsiTheme="majorBidi" w:cstheme="majorBidi"/>
        </w:rPr>
        <w:br w:type="page"/>
      </w:r>
    </w:p>
    <w:p w14:paraId="3F884D19" w14:textId="13101F4B" w:rsidR="00C344C6" w:rsidRPr="007A168E" w:rsidRDefault="00F84512" w:rsidP="00C344C6">
      <w:pPr>
        <w:pStyle w:val="Bo-C1Content"/>
        <w:ind w:hanging="547"/>
        <w:rPr>
          <w:rFonts w:asciiTheme="majorBidi" w:hAnsiTheme="majorBidi" w:cstheme="majorBidi"/>
        </w:rPr>
      </w:pPr>
      <w:r w:rsidRPr="00F84512">
        <w:rPr>
          <w:rFonts w:asciiTheme="majorBidi" w:hAnsiTheme="majorBidi"/>
          <w:cs/>
        </w:rPr>
        <w:lastRenderedPageBreak/>
        <w:t>เงินลงทุนในบริษัทร่วม</w:t>
      </w:r>
      <w:r w:rsidR="009C44E5">
        <w:rPr>
          <w:rFonts w:asciiTheme="majorBidi" w:hAnsiTheme="majorBidi" w:hint="cs"/>
          <w:cs/>
        </w:rPr>
        <w:t>และการร่วมค้า</w:t>
      </w:r>
      <w:r w:rsidRPr="00F84512">
        <w:rPr>
          <w:rFonts w:asciiTheme="majorBidi" w:hAnsiTheme="majorBidi"/>
          <w:cs/>
        </w:rPr>
        <w:t xml:space="preserve"> ณ วันที่ </w:t>
      </w:r>
      <w:r w:rsidR="007C3F7F">
        <w:rPr>
          <w:rFonts w:asciiTheme="majorBidi" w:hAnsiTheme="majorBidi"/>
        </w:rPr>
        <w:t>30</w:t>
      </w:r>
      <w:r w:rsidR="00835657" w:rsidRPr="00835657">
        <w:rPr>
          <w:rFonts w:asciiTheme="majorBidi" w:hAnsiTheme="majorBidi"/>
        </w:rPr>
        <w:t xml:space="preserve"> </w:t>
      </w:r>
      <w:r w:rsidR="00835657" w:rsidRPr="00835657">
        <w:rPr>
          <w:rFonts w:asciiTheme="majorBidi" w:hAnsiTheme="majorBidi"/>
          <w:cs/>
        </w:rPr>
        <w:t xml:space="preserve">กันยายน </w:t>
      </w:r>
      <w:r w:rsidR="007C3F7F">
        <w:rPr>
          <w:rFonts w:asciiTheme="majorBidi" w:hAnsiTheme="majorBidi"/>
        </w:rPr>
        <w:t>2568</w:t>
      </w:r>
      <w:r w:rsidR="00C344C6" w:rsidRPr="007A168E">
        <w:rPr>
          <w:rFonts w:asciiTheme="majorBidi" w:hAnsiTheme="majorBidi" w:cstheme="majorBidi"/>
          <w:lang w:val="en-US"/>
        </w:rPr>
        <w:t xml:space="preserve"> </w:t>
      </w:r>
      <w:r w:rsidR="00C344C6" w:rsidRPr="007A168E">
        <w:rPr>
          <w:rFonts w:asciiTheme="majorBidi" w:hAnsiTheme="majorBidi" w:cstheme="majorBidi"/>
          <w:cs/>
          <w:lang w:val="en-US"/>
        </w:rPr>
        <w:t xml:space="preserve">และ </w:t>
      </w:r>
      <w:r w:rsidR="007C3F7F">
        <w:rPr>
          <w:rFonts w:asciiTheme="majorBidi" w:hAnsiTheme="majorBidi" w:cstheme="majorBidi"/>
          <w:lang w:val="en-US"/>
        </w:rPr>
        <w:t>31</w:t>
      </w:r>
      <w:r w:rsidR="00C344C6" w:rsidRPr="007A168E">
        <w:rPr>
          <w:rFonts w:asciiTheme="majorBidi" w:hAnsiTheme="majorBidi" w:cstheme="majorBidi"/>
          <w:lang w:val="en-US"/>
        </w:rPr>
        <w:t xml:space="preserve"> </w:t>
      </w:r>
      <w:r w:rsidR="00C344C6" w:rsidRPr="007A168E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7C3F7F">
        <w:rPr>
          <w:rFonts w:asciiTheme="majorBidi" w:hAnsiTheme="majorBidi" w:cstheme="majorBidi"/>
          <w:lang w:val="en-US"/>
        </w:rPr>
        <w:t>2567</w:t>
      </w:r>
      <w:r w:rsidR="00C344C6" w:rsidRPr="007A168E">
        <w:rPr>
          <w:rFonts w:asciiTheme="majorBidi" w:hAnsiTheme="majorBidi" w:cstheme="majorBidi"/>
          <w:lang w:val="en-US"/>
        </w:rPr>
        <w:t xml:space="preserve"> </w:t>
      </w:r>
      <w:r w:rsidR="00C344C6" w:rsidRPr="007A168E">
        <w:rPr>
          <w:rFonts w:asciiTheme="majorBidi" w:hAnsiTheme="majorBidi" w:cstheme="majorBidi"/>
          <w:cs/>
        </w:rPr>
        <w:t>มีดังนี้</w:t>
      </w:r>
    </w:p>
    <w:p w14:paraId="6B028D0C" w14:textId="1A6F520E" w:rsidR="00C344C6" w:rsidRPr="007A168E" w:rsidRDefault="00C344C6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38D5F709" w14:textId="77777777" w:rsidTr="000B13C3">
        <w:trPr>
          <w:tblHeader/>
        </w:trPr>
        <w:tc>
          <w:tcPr>
            <w:tcW w:w="2970" w:type="dxa"/>
          </w:tcPr>
          <w:p w14:paraId="4E55D283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D79DD8E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573574FD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E7C84" w:rsidRPr="007A168E" w14:paraId="50704CE1" w14:textId="77777777" w:rsidTr="000B13C3">
        <w:trPr>
          <w:tblHeader/>
        </w:trPr>
        <w:tc>
          <w:tcPr>
            <w:tcW w:w="2970" w:type="dxa"/>
          </w:tcPr>
          <w:p w14:paraId="0372E80B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A3CA451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3378ABB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376061B9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791D2AC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004BC98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767E3C7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63E2A2E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8917CE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7F655A" w:rsidRPr="007A168E" w14:paraId="64A300FB" w14:textId="77777777" w:rsidTr="000B13C3">
        <w:trPr>
          <w:tblHeader/>
        </w:trPr>
        <w:tc>
          <w:tcPr>
            <w:tcW w:w="2970" w:type="dxa"/>
          </w:tcPr>
          <w:p w14:paraId="7F4233B8" w14:textId="77777777" w:rsidR="007F655A" w:rsidRPr="007A168E" w:rsidRDefault="007F655A" w:rsidP="007F655A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9C70DD6" w14:textId="77777777" w:rsidR="007F655A" w:rsidRPr="007A168E" w:rsidRDefault="007F655A" w:rsidP="007F655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6A851C" w14:textId="0D78810A" w:rsidR="007F655A" w:rsidRPr="007A168E" w:rsidRDefault="007C3F7F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8356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3565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1581701F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1B70CC9" w14:textId="5394C021" w:rsidR="007F655A" w:rsidRPr="007A168E" w:rsidRDefault="007C3F7F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7F655A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0672455A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DB485D" w14:textId="476CA8E2" w:rsidR="007F655A" w:rsidRPr="007A168E" w:rsidRDefault="007C3F7F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8356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3565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3F73FA3E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F53E9EC" w14:textId="10B39AD1" w:rsidR="007F655A" w:rsidRPr="007A168E" w:rsidRDefault="007C3F7F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7F655A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3141F4ED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A5DFB0B" w14:textId="21AFF803" w:rsidR="007F655A" w:rsidRPr="007A168E" w:rsidRDefault="007C3F7F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8356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3565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1274B1C3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D4345F" w14:textId="47E8F12F" w:rsidR="007F655A" w:rsidRPr="007A168E" w:rsidRDefault="007C3F7F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7F655A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64E9F2A2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0E0DAF" w14:textId="24366E21" w:rsidR="007F655A" w:rsidRPr="007A168E" w:rsidRDefault="007C3F7F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8356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3565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7C2FF4CC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CF2A9F" w14:textId="42FD079B" w:rsidR="007F655A" w:rsidRPr="007A168E" w:rsidRDefault="007C3F7F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7F655A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7F655A" w:rsidRPr="007A168E" w14:paraId="0196FDE7" w14:textId="77777777" w:rsidTr="000B13C3">
        <w:trPr>
          <w:tblHeader/>
        </w:trPr>
        <w:tc>
          <w:tcPr>
            <w:tcW w:w="2970" w:type="dxa"/>
          </w:tcPr>
          <w:p w14:paraId="5C699A9D" w14:textId="77777777" w:rsidR="007F655A" w:rsidRPr="007A168E" w:rsidRDefault="007F655A" w:rsidP="007F655A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A5D556C" w14:textId="77777777" w:rsidR="007F655A" w:rsidRPr="007A168E" w:rsidRDefault="007F655A" w:rsidP="007F655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49A2E8A6" w14:textId="020B7A9B" w:rsidR="007F655A" w:rsidRPr="007A168E" w:rsidRDefault="007C3F7F" w:rsidP="007F655A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7" w:type="dxa"/>
          </w:tcPr>
          <w:p w14:paraId="09C40F09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18180DF" w14:textId="20113A9C" w:rsidR="007F655A" w:rsidRPr="007A168E" w:rsidRDefault="007C3F7F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7" w:type="dxa"/>
          </w:tcPr>
          <w:p w14:paraId="2039B21F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731132" w14:textId="6480EA74" w:rsidR="007F655A" w:rsidRPr="007A168E" w:rsidRDefault="007C3F7F" w:rsidP="007F655A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7" w:type="dxa"/>
          </w:tcPr>
          <w:p w14:paraId="3967A55F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840112A" w14:textId="0135C6AC" w:rsidR="007F655A" w:rsidRPr="007A168E" w:rsidRDefault="007C3F7F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7" w:type="dxa"/>
          </w:tcPr>
          <w:p w14:paraId="2CDF686D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1B5F438" w14:textId="20C0D723" w:rsidR="007F655A" w:rsidRPr="007A168E" w:rsidRDefault="007C3F7F" w:rsidP="007F655A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7" w:type="dxa"/>
          </w:tcPr>
          <w:p w14:paraId="0C66BAEC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C1DBA83" w14:textId="11035D76" w:rsidR="007F655A" w:rsidRPr="007A168E" w:rsidRDefault="007C3F7F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7" w:type="dxa"/>
          </w:tcPr>
          <w:p w14:paraId="7B891811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56D3444" w14:textId="1E51CCCE" w:rsidR="007F655A" w:rsidRPr="007A168E" w:rsidRDefault="007C3F7F" w:rsidP="007F655A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7" w:type="dxa"/>
          </w:tcPr>
          <w:p w14:paraId="597B0AB7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56EB8A" w14:textId="3522EC5E" w:rsidR="007F655A" w:rsidRPr="007A168E" w:rsidRDefault="007C3F7F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2567</w:t>
            </w:r>
          </w:p>
        </w:tc>
      </w:tr>
      <w:tr w:rsidR="007F655A" w:rsidRPr="007A168E" w14:paraId="6AC9E1E5" w14:textId="77777777" w:rsidTr="000B13C3">
        <w:trPr>
          <w:tblHeader/>
        </w:trPr>
        <w:tc>
          <w:tcPr>
            <w:tcW w:w="2970" w:type="dxa"/>
          </w:tcPr>
          <w:p w14:paraId="1897488F" w14:textId="77777777" w:rsidR="007F655A" w:rsidRPr="007A168E" w:rsidRDefault="007F655A" w:rsidP="007F655A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C74DEB" w14:textId="77777777" w:rsidR="007F655A" w:rsidRPr="007A168E" w:rsidRDefault="007F655A" w:rsidP="007F655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3F053003" w14:textId="77777777" w:rsidR="007F655A" w:rsidRPr="007A168E" w:rsidRDefault="007F655A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450FBA15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07628D0D" w14:textId="77777777" w:rsidR="007F655A" w:rsidRPr="007A168E" w:rsidRDefault="007F655A" w:rsidP="007F655A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7F655A" w:rsidRPr="007A168E" w14:paraId="1959AC64" w14:textId="77777777" w:rsidTr="000B13C3">
        <w:tc>
          <w:tcPr>
            <w:tcW w:w="2970" w:type="dxa"/>
          </w:tcPr>
          <w:p w14:paraId="5DEBF48B" w14:textId="77777777" w:rsidR="007F655A" w:rsidRPr="007A168E" w:rsidRDefault="007F655A" w:rsidP="007F655A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40115721" w14:textId="77777777" w:rsidR="007F655A" w:rsidRPr="007A168E" w:rsidRDefault="007F655A" w:rsidP="007F655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44876A2" w14:textId="77777777" w:rsidR="007F655A" w:rsidRPr="007A168E" w:rsidRDefault="007F655A" w:rsidP="007F655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AFC2967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CD1455" w14:textId="77777777" w:rsidR="007F655A" w:rsidRPr="007A168E" w:rsidRDefault="007F655A" w:rsidP="007F655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491D866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A277A86" w14:textId="77777777" w:rsidR="007F655A" w:rsidRPr="007A168E" w:rsidRDefault="007F655A" w:rsidP="007F655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7944CBC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F508AE9" w14:textId="77777777" w:rsidR="007F655A" w:rsidRPr="007A168E" w:rsidRDefault="007F655A" w:rsidP="007F655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FEDD27A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B07740" w14:textId="77777777" w:rsidR="007F655A" w:rsidRPr="007A168E" w:rsidRDefault="007F655A" w:rsidP="007F655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9DB9F6E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97FF5E2" w14:textId="77777777" w:rsidR="007F655A" w:rsidRPr="007A168E" w:rsidRDefault="007F655A" w:rsidP="007F655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D08BE69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37D9DC8" w14:textId="77777777" w:rsidR="007F655A" w:rsidRPr="007A168E" w:rsidRDefault="007F655A" w:rsidP="007F655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51AE11D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3AFF1C" w14:textId="77777777" w:rsidR="007F655A" w:rsidRPr="007A168E" w:rsidRDefault="007F655A" w:rsidP="007F655A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8184B" w:rsidRPr="007A168E" w14:paraId="34CB47D6" w14:textId="77777777" w:rsidTr="000B13C3">
        <w:tc>
          <w:tcPr>
            <w:tcW w:w="2970" w:type="dxa"/>
          </w:tcPr>
          <w:p w14:paraId="20373C4A" w14:textId="77777777" w:rsidR="0048184B" w:rsidRPr="007A168E" w:rsidRDefault="0048184B" w:rsidP="0048184B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</w:tcPr>
          <w:p w14:paraId="0210B30F" w14:textId="77777777" w:rsidR="0048184B" w:rsidRPr="007A168E" w:rsidRDefault="0048184B" w:rsidP="0048184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55B20790" w14:textId="00DF1752" w:rsidR="0048184B" w:rsidRPr="007A168E" w:rsidRDefault="007C3F7F" w:rsidP="0048184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29D8F33C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2F82010" w14:textId="330B4F54" w:rsidR="0048184B" w:rsidRPr="007A168E" w:rsidRDefault="007C3F7F" w:rsidP="0048184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03F2C26F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319CDC8" w14:textId="1664903B" w:rsidR="0048184B" w:rsidRPr="007A168E" w:rsidRDefault="007C3F7F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FF837A1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07AFF1B" w14:textId="6AB7EC4D" w:rsidR="0048184B" w:rsidRPr="007A168E" w:rsidRDefault="007C3F7F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9998847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20DBAA0" w14:textId="3D99EF7B" w:rsidR="0048184B" w:rsidRPr="007A168E" w:rsidRDefault="007C3F7F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3BD53C1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4305D5" w14:textId="6B8F771A" w:rsidR="0048184B" w:rsidRPr="007A168E" w:rsidRDefault="007C3F7F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3437361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DAE1026" w14:textId="046B2522" w:rsidR="0048184B" w:rsidRPr="007A168E" w:rsidRDefault="007C3F7F" w:rsidP="0048184B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117</w:t>
            </w:r>
            <w:r w:rsidR="00B754E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626</w:t>
            </w:r>
          </w:p>
        </w:tc>
        <w:tc>
          <w:tcPr>
            <w:tcW w:w="247" w:type="dxa"/>
          </w:tcPr>
          <w:p w14:paraId="49AE7FAF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6653C68" w14:textId="393CFE02" w:rsidR="0048184B" w:rsidRPr="007A168E" w:rsidRDefault="007C3F7F" w:rsidP="0048184B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  <w:r w:rsidR="004818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477</w:t>
            </w:r>
          </w:p>
        </w:tc>
      </w:tr>
      <w:tr w:rsidR="0048184B" w:rsidRPr="007A168E" w14:paraId="393FC78B" w14:textId="77777777" w:rsidTr="000B13C3">
        <w:tc>
          <w:tcPr>
            <w:tcW w:w="2970" w:type="dxa"/>
          </w:tcPr>
          <w:p w14:paraId="758F9F5A" w14:textId="77777777" w:rsidR="0048184B" w:rsidRPr="007A168E" w:rsidRDefault="0048184B" w:rsidP="0048184B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</w:tcPr>
          <w:p w14:paraId="21E12BE5" w14:textId="77777777" w:rsidR="0048184B" w:rsidRPr="007A168E" w:rsidRDefault="0048184B" w:rsidP="0048184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565DAEC1" w14:textId="23A50CC1" w:rsidR="0048184B" w:rsidRPr="007A168E" w:rsidRDefault="007C3F7F" w:rsidP="0048184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30615A7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B7984F3" w14:textId="76C6828B" w:rsidR="0048184B" w:rsidRPr="007A168E" w:rsidRDefault="007C3F7F" w:rsidP="0048184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7FEE63F2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77D3CE9" w14:textId="34A1815A" w:rsidR="0048184B" w:rsidRPr="007A168E" w:rsidRDefault="007C3F7F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A96BC8B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3CBEAC1" w14:textId="19761C5E" w:rsidR="0048184B" w:rsidRPr="007A168E" w:rsidRDefault="007C3F7F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0F9A1D0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3C18F23" w14:textId="02432B1F" w:rsidR="0048184B" w:rsidRPr="007A168E" w:rsidRDefault="007C3F7F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</w:tcPr>
          <w:p w14:paraId="139D251C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EA54C29" w14:textId="73A91A5C" w:rsidR="0048184B" w:rsidRPr="007A168E" w:rsidRDefault="007C3F7F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</w:tcPr>
          <w:p w14:paraId="76678214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BF63A83" w14:textId="1B6E9D8B" w:rsidR="0048184B" w:rsidRPr="007A168E" w:rsidRDefault="007C3F7F" w:rsidP="0048184B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814</w:t>
            </w:r>
            <w:r w:rsidR="00B754E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318</w:t>
            </w:r>
          </w:p>
        </w:tc>
        <w:tc>
          <w:tcPr>
            <w:tcW w:w="247" w:type="dxa"/>
          </w:tcPr>
          <w:p w14:paraId="302FC088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2F9EE82" w14:textId="47DFB04C" w:rsidR="0048184B" w:rsidRPr="007A168E" w:rsidRDefault="007C3F7F" w:rsidP="0048184B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792</w:t>
            </w:r>
            <w:r w:rsidR="004818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703</w:t>
            </w:r>
          </w:p>
        </w:tc>
      </w:tr>
      <w:tr w:rsidR="0048184B" w:rsidRPr="007A168E" w14:paraId="4C437A86" w14:textId="77777777" w:rsidTr="000B13C3">
        <w:tc>
          <w:tcPr>
            <w:tcW w:w="2970" w:type="dxa"/>
          </w:tcPr>
          <w:p w14:paraId="5ED702ED" w14:textId="77777777" w:rsidR="0048184B" w:rsidRPr="007A168E" w:rsidRDefault="0048184B" w:rsidP="0048184B">
            <w:pPr>
              <w:spacing w:line="34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7998195B" w14:textId="77777777" w:rsidR="0048184B" w:rsidRPr="007A168E" w:rsidRDefault="0048184B" w:rsidP="0048184B">
            <w:pPr>
              <w:spacing w:line="34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B11C167" w14:textId="77777777" w:rsidR="0048184B" w:rsidRPr="007A168E" w:rsidRDefault="0048184B" w:rsidP="0048184B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335644F" w14:textId="77777777" w:rsidR="0048184B" w:rsidRPr="007A168E" w:rsidRDefault="0048184B" w:rsidP="0048184B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2560703" w14:textId="77777777" w:rsidR="0048184B" w:rsidRPr="007A168E" w:rsidRDefault="0048184B" w:rsidP="0048184B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957CF89" w14:textId="77777777" w:rsidR="0048184B" w:rsidRPr="007A168E" w:rsidRDefault="0048184B" w:rsidP="0048184B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8C1A59E" w14:textId="77777777" w:rsidR="0048184B" w:rsidRPr="007A168E" w:rsidRDefault="0048184B" w:rsidP="0048184B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7FB7922" w14:textId="77777777" w:rsidR="0048184B" w:rsidRPr="007A168E" w:rsidRDefault="0048184B" w:rsidP="0048184B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5630C49" w14:textId="77777777" w:rsidR="0048184B" w:rsidRPr="007A168E" w:rsidRDefault="0048184B" w:rsidP="0048184B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3DAF49B" w14:textId="77777777" w:rsidR="0048184B" w:rsidRPr="007A168E" w:rsidRDefault="0048184B" w:rsidP="0048184B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1E6BEF7" w14:textId="6F210B3B" w:rsidR="0048184B" w:rsidRPr="007A168E" w:rsidRDefault="007C3F7F" w:rsidP="0048184B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</w:tcPr>
          <w:p w14:paraId="4C38EFB5" w14:textId="77777777" w:rsidR="0048184B" w:rsidRPr="007A168E" w:rsidRDefault="0048184B" w:rsidP="0048184B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3F50D4C3" w14:textId="0ADB3F4B" w:rsidR="0048184B" w:rsidRPr="007A168E" w:rsidRDefault="007C3F7F" w:rsidP="0048184B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</w:tcPr>
          <w:p w14:paraId="1AFF06CC" w14:textId="77777777" w:rsidR="0048184B" w:rsidRPr="007A168E" w:rsidRDefault="0048184B" w:rsidP="0048184B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4B47E4D" w14:textId="485480F6" w:rsidR="0048184B" w:rsidRPr="007A168E" w:rsidRDefault="007C3F7F" w:rsidP="0048184B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931</w:t>
            </w:r>
            <w:r w:rsidR="00B754E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944</w:t>
            </w:r>
          </w:p>
        </w:tc>
        <w:tc>
          <w:tcPr>
            <w:tcW w:w="247" w:type="dxa"/>
          </w:tcPr>
          <w:p w14:paraId="5B5E20AB" w14:textId="77777777" w:rsidR="0048184B" w:rsidRPr="007A168E" w:rsidRDefault="0048184B" w:rsidP="0048184B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5183203" w14:textId="08D0AD52" w:rsidR="0048184B" w:rsidRPr="007A168E" w:rsidRDefault="007C3F7F" w:rsidP="0048184B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907</w:t>
            </w:r>
            <w:r w:rsidR="0048184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180</w:t>
            </w:r>
          </w:p>
        </w:tc>
      </w:tr>
      <w:tr w:rsidR="0048184B" w:rsidRPr="007A168E" w14:paraId="6B3EB595" w14:textId="77777777" w:rsidTr="000B13C3">
        <w:tc>
          <w:tcPr>
            <w:tcW w:w="2970" w:type="dxa"/>
          </w:tcPr>
          <w:p w14:paraId="53C053ED" w14:textId="77777777" w:rsidR="0048184B" w:rsidRPr="007A168E" w:rsidRDefault="0048184B" w:rsidP="0048184B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</w:tcPr>
          <w:p w14:paraId="14607E7F" w14:textId="77777777" w:rsidR="0048184B" w:rsidRPr="007A168E" w:rsidRDefault="0048184B" w:rsidP="0048184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E187FB" w14:textId="77777777" w:rsidR="0048184B" w:rsidRPr="007A168E" w:rsidRDefault="0048184B" w:rsidP="0048184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B2A8AB6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A1862D9" w14:textId="77777777" w:rsidR="0048184B" w:rsidRPr="007A168E" w:rsidRDefault="0048184B" w:rsidP="0048184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4950D0C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5228CFC" w14:textId="77777777" w:rsidR="0048184B" w:rsidRPr="007A168E" w:rsidRDefault="0048184B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9874A54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63B6DDB" w14:textId="77777777" w:rsidR="0048184B" w:rsidRPr="007A168E" w:rsidRDefault="0048184B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0F22F45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0C3332" w14:textId="77777777" w:rsidR="0048184B" w:rsidRPr="007A168E" w:rsidRDefault="0048184B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D14E9CB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659E86A" w14:textId="77777777" w:rsidR="0048184B" w:rsidRPr="007A168E" w:rsidRDefault="0048184B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235F1EB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A8E7BD2" w14:textId="77777777" w:rsidR="0048184B" w:rsidRPr="007A168E" w:rsidRDefault="0048184B" w:rsidP="0048184B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730EAA7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A6C774" w14:textId="77777777" w:rsidR="0048184B" w:rsidRPr="007A168E" w:rsidRDefault="0048184B" w:rsidP="0048184B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8184B" w:rsidRPr="007A168E" w14:paraId="4F094426" w14:textId="77777777" w:rsidTr="000B13C3">
        <w:tc>
          <w:tcPr>
            <w:tcW w:w="2970" w:type="dxa"/>
          </w:tcPr>
          <w:p w14:paraId="5FC90C7D" w14:textId="77777777" w:rsidR="0048184B" w:rsidRPr="007A168E" w:rsidRDefault="0048184B" w:rsidP="0048184B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</w:tcPr>
          <w:p w14:paraId="3EF0FEE3" w14:textId="77777777" w:rsidR="0048184B" w:rsidRPr="007A168E" w:rsidRDefault="0048184B" w:rsidP="0048184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3E6F1E63" w14:textId="35FC4F61" w:rsidR="0048184B" w:rsidRPr="007A168E" w:rsidRDefault="007C3F7F" w:rsidP="0048184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47ED8039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D5CF6C0" w14:textId="1BF73369" w:rsidR="0048184B" w:rsidRPr="007A168E" w:rsidRDefault="007C3F7F" w:rsidP="0048184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7273211A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5C9DE4D" w14:textId="5241EBBB" w:rsidR="0048184B" w:rsidRPr="007A168E" w:rsidRDefault="007C3F7F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C62138D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94F16D" w14:textId="220744F4" w:rsidR="0048184B" w:rsidRPr="007A168E" w:rsidRDefault="007C3F7F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31FE96F9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F2A707" w14:textId="02C33D17" w:rsidR="0048184B" w:rsidRPr="007A168E" w:rsidRDefault="007C3F7F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</w:tcPr>
          <w:p w14:paraId="0DFE5F7C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2A1C467" w14:textId="24CB565C" w:rsidR="0048184B" w:rsidRPr="007A168E" w:rsidRDefault="007C3F7F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</w:tcPr>
          <w:p w14:paraId="42F891A3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4F7FB8C" w14:textId="1687B798" w:rsidR="0048184B" w:rsidRPr="007A168E" w:rsidRDefault="0048184B" w:rsidP="0048184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1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87A01D3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BA4DEF0" w14:textId="6F10CC07" w:rsidR="0048184B" w:rsidRPr="007A168E" w:rsidRDefault="0048184B" w:rsidP="0048184B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8184B" w:rsidRPr="007A168E" w14:paraId="3C5C455C" w14:textId="77777777" w:rsidTr="000B13C3">
        <w:tc>
          <w:tcPr>
            <w:tcW w:w="2970" w:type="dxa"/>
          </w:tcPr>
          <w:p w14:paraId="31885107" w14:textId="77777777" w:rsidR="0048184B" w:rsidRPr="007A168E" w:rsidRDefault="0048184B" w:rsidP="0048184B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</w:tcPr>
          <w:p w14:paraId="5599509C" w14:textId="77777777" w:rsidR="0048184B" w:rsidRPr="007A168E" w:rsidRDefault="0048184B" w:rsidP="0048184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5B64D0E" w14:textId="314EF0D0" w:rsidR="0048184B" w:rsidRPr="007A168E" w:rsidRDefault="007C3F7F" w:rsidP="0048184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DB710DD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30ED504" w14:textId="0E4521A6" w:rsidR="0048184B" w:rsidRPr="007A168E" w:rsidRDefault="007C3F7F" w:rsidP="0048184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0B0EAF22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D615310" w14:textId="5498846C" w:rsidR="0048184B" w:rsidRPr="007A168E" w:rsidRDefault="007C3F7F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9BC70FE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47947E" w14:textId="4789D807" w:rsidR="0048184B" w:rsidRPr="007A168E" w:rsidRDefault="007C3F7F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7E1885E7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DD5F0D9" w14:textId="77521D3F" w:rsidR="0048184B" w:rsidRPr="007A168E" w:rsidRDefault="0048184B" w:rsidP="0048184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6385671B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FD17272" w14:textId="727019C2" w:rsidR="0048184B" w:rsidRPr="007A168E" w:rsidRDefault="0048184B" w:rsidP="0048184B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12027A6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99DF9E5" w14:textId="6F9AEDAD" w:rsidR="0048184B" w:rsidRPr="007A168E" w:rsidRDefault="0048184B" w:rsidP="0048184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1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3C88CA4A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6C55BB6" w14:textId="787AB3A6" w:rsidR="0048184B" w:rsidRPr="007A168E" w:rsidRDefault="0048184B" w:rsidP="0048184B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8184B" w:rsidRPr="007A168E" w14:paraId="55DDB1FB" w14:textId="77777777" w:rsidTr="000B13C3">
        <w:tc>
          <w:tcPr>
            <w:tcW w:w="2970" w:type="dxa"/>
          </w:tcPr>
          <w:p w14:paraId="3ADDB802" w14:textId="77777777" w:rsidR="0048184B" w:rsidRPr="007A168E" w:rsidRDefault="0048184B" w:rsidP="0048184B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</w:tcPr>
          <w:p w14:paraId="66E8F98B" w14:textId="77777777" w:rsidR="0048184B" w:rsidRPr="007A168E" w:rsidRDefault="0048184B" w:rsidP="0048184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12BA3B04" w14:textId="696C4D22" w:rsidR="0048184B" w:rsidRPr="007A168E" w:rsidRDefault="007C3F7F" w:rsidP="0048184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0D76C30D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0257ED9" w14:textId="4E544430" w:rsidR="0048184B" w:rsidRPr="007A168E" w:rsidRDefault="007C3F7F" w:rsidP="0048184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59801C5A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2CC9A83" w14:textId="139C1EB4" w:rsidR="0048184B" w:rsidRPr="007A168E" w:rsidRDefault="007C3F7F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E506A0F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018C75" w14:textId="69F530FC" w:rsidR="0048184B" w:rsidRPr="007A168E" w:rsidRDefault="007C3F7F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4818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C761129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87D35A1" w14:textId="2438ECE7" w:rsidR="0048184B" w:rsidRPr="007A168E" w:rsidRDefault="0048184B" w:rsidP="0048184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67F0BF9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2FB28ED" w14:textId="164AE08B" w:rsidR="0048184B" w:rsidRPr="007A168E" w:rsidRDefault="0048184B" w:rsidP="0048184B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85DBAED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4ED90418" w14:textId="259CED2D" w:rsidR="0048184B" w:rsidRPr="007A168E" w:rsidRDefault="0048184B" w:rsidP="0048184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1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67ED911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B5A64E5" w14:textId="57FE93DA" w:rsidR="0048184B" w:rsidRPr="007A168E" w:rsidRDefault="0048184B" w:rsidP="0048184B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8184B" w:rsidRPr="007A168E" w14:paraId="2AB2A6D0" w14:textId="77777777" w:rsidTr="000B13C3">
        <w:tc>
          <w:tcPr>
            <w:tcW w:w="2970" w:type="dxa"/>
          </w:tcPr>
          <w:p w14:paraId="3501CFB6" w14:textId="77777777" w:rsidR="0048184B" w:rsidRPr="007A168E" w:rsidRDefault="0048184B" w:rsidP="0048184B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218A57AE" w14:textId="77777777" w:rsidR="0048184B" w:rsidRPr="007A168E" w:rsidRDefault="0048184B" w:rsidP="0048184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53526A87" w14:textId="77777777" w:rsidR="0048184B" w:rsidRPr="007A168E" w:rsidRDefault="0048184B" w:rsidP="0048184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BCD9F5A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A66FF29" w14:textId="77777777" w:rsidR="0048184B" w:rsidRPr="007A168E" w:rsidRDefault="0048184B" w:rsidP="0048184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C579BF7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0724ED" w14:textId="77777777" w:rsidR="0048184B" w:rsidRPr="007A168E" w:rsidRDefault="0048184B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5207BE6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3E24A8" w14:textId="77777777" w:rsidR="0048184B" w:rsidRPr="007A168E" w:rsidRDefault="0048184B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D1135D8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584B8033" w14:textId="04421F2A" w:rsidR="0048184B" w:rsidRPr="007A168E" w:rsidRDefault="007C3F7F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81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="00481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</w:tcPr>
          <w:p w14:paraId="63821179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0FE52CD8" w14:textId="73245C32" w:rsidR="0048184B" w:rsidRPr="007A168E" w:rsidRDefault="007C3F7F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81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="00481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</w:tcPr>
          <w:p w14:paraId="65F624CC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2EEE8725" w14:textId="4DC94C60" w:rsidR="0048184B" w:rsidRPr="007A168E" w:rsidRDefault="007C3F7F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931</w:t>
            </w:r>
            <w:r w:rsidR="00B754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944</w:t>
            </w:r>
          </w:p>
        </w:tc>
        <w:tc>
          <w:tcPr>
            <w:tcW w:w="247" w:type="dxa"/>
          </w:tcPr>
          <w:p w14:paraId="0FC3528A" w14:textId="77777777" w:rsidR="0048184B" w:rsidRPr="007A168E" w:rsidRDefault="0048184B" w:rsidP="0048184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53421F2B" w14:textId="61DBC4A3" w:rsidR="0048184B" w:rsidRPr="007A168E" w:rsidRDefault="007C3F7F" w:rsidP="0048184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</w:t>
            </w:r>
            <w:r w:rsidR="004818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180</w:t>
            </w:r>
          </w:p>
        </w:tc>
      </w:tr>
      <w:tr w:rsidR="00110E69" w:rsidRPr="007A168E" w14:paraId="6C1394C3" w14:textId="77777777" w:rsidTr="000B13C3">
        <w:tc>
          <w:tcPr>
            <w:tcW w:w="2970" w:type="dxa"/>
          </w:tcPr>
          <w:p w14:paraId="22B64C83" w14:textId="77777777" w:rsidR="00110E69" w:rsidRPr="007A168E" w:rsidRDefault="00110E69" w:rsidP="00110E69">
            <w:pPr>
              <w:tabs>
                <w:tab w:val="left" w:pos="432"/>
              </w:tabs>
              <w:spacing w:line="240" w:lineRule="auto"/>
              <w:ind w:left="342" w:right="-18" w:hanging="270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46A1F3FD" w14:textId="77777777" w:rsidR="00110E69" w:rsidRPr="007A168E" w:rsidRDefault="00110E69" w:rsidP="00110E69">
            <w:pPr>
              <w:spacing w:line="240" w:lineRule="auto"/>
              <w:ind w:left="-18" w:right="-51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52" w:type="dxa"/>
          </w:tcPr>
          <w:p w14:paraId="4E1A05CE" w14:textId="77777777" w:rsidR="00110E69" w:rsidRPr="007A168E" w:rsidRDefault="00110E69" w:rsidP="00110E6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575D81F5" w14:textId="77777777" w:rsidR="00110E69" w:rsidRPr="007A168E" w:rsidRDefault="00110E69" w:rsidP="00110E6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61" w:type="dxa"/>
          </w:tcPr>
          <w:p w14:paraId="394F70D7" w14:textId="77777777" w:rsidR="00110E69" w:rsidRPr="007A168E" w:rsidRDefault="00110E69" w:rsidP="00110E6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37A8C3F8" w14:textId="77777777" w:rsidR="00110E69" w:rsidRPr="007A168E" w:rsidRDefault="00110E69" w:rsidP="00110E6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6072CF18" w14:textId="77777777" w:rsidR="00110E69" w:rsidRPr="007A168E" w:rsidRDefault="00110E69" w:rsidP="00110E69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F7FA8EE" w14:textId="77777777" w:rsidR="00110E69" w:rsidRPr="007A168E" w:rsidRDefault="00110E69" w:rsidP="00110E6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4F808ACD" w14:textId="77777777" w:rsidR="00110E69" w:rsidRPr="007A168E" w:rsidRDefault="00110E69" w:rsidP="00110E69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1159BA3C" w14:textId="77777777" w:rsidR="00110E69" w:rsidRPr="007A168E" w:rsidRDefault="00110E69" w:rsidP="00110E6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3A4A4885" w14:textId="77777777" w:rsidR="00110E69" w:rsidRPr="007A168E" w:rsidRDefault="00110E69" w:rsidP="00110E6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4ECCDD0C" w14:textId="77777777" w:rsidR="00110E69" w:rsidRPr="007A168E" w:rsidRDefault="00110E69" w:rsidP="00110E6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2449012F" w14:textId="77777777" w:rsidR="00110E69" w:rsidRPr="007A168E" w:rsidRDefault="00110E69" w:rsidP="00110E6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1FBF2A2A" w14:textId="77777777" w:rsidR="00110E69" w:rsidRPr="007A168E" w:rsidRDefault="00110E69" w:rsidP="00110E6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03C148AE" w14:textId="77777777" w:rsidR="00110E69" w:rsidRPr="007A168E" w:rsidRDefault="00110E69" w:rsidP="00110E69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90DF043" w14:textId="77777777" w:rsidR="00110E69" w:rsidRPr="007A168E" w:rsidRDefault="00110E69" w:rsidP="00110E6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16C704E5" w14:textId="77777777" w:rsidR="00110E69" w:rsidRPr="007A168E" w:rsidRDefault="00110E69" w:rsidP="00110E69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10E69" w:rsidRPr="007A168E" w14:paraId="10422A36" w14:textId="77777777" w:rsidTr="000B13C3">
        <w:tc>
          <w:tcPr>
            <w:tcW w:w="2970" w:type="dxa"/>
          </w:tcPr>
          <w:p w14:paraId="463EF94C" w14:textId="77777777" w:rsidR="00110E69" w:rsidRPr="007A168E" w:rsidRDefault="00110E69" w:rsidP="00110E69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การร่วมค้าทางอ้อม</w:t>
            </w:r>
          </w:p>
        </w:tc>
        <w:tc>
          <w:tcPr>
            <w:tcW w:w="1800" w:type="dxa"/>
          </w:tcPr>
          <w:p w14:paraId="78EEA735" w14:textId="77777777" w:rsidR="00110E69" w:rsidRPr="007A168E" w:rsidRDefault="00110E69" w:rsidP="00110E6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76918AD8" w14:textId="77777777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888491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8529182" w14:textId="77777777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2A4F21B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CE8D366" w14:textId="7777777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B029E83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E87D2BF" w14:textId="7777777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BACA3FB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1BAFAD" w14:textId="7777777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62F2B03" w14:textId="77777777" w:rsidR="00110E69" w:rsidRPr="007A168E" w:rsidRDefault="00110E69" w:rsidP="00110E69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A91B72E" w14:textId="7777777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32D362E" w14:textId="77777777" w:rsidR="00110E69" w:rsidRPr="007A168E" w:rsidRDefault="00110E69" w:rsidP="00110E69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8844DB8" w14:textId="7777777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6A63881" w14:textId="77777777" w:rsidR="00110E69" w:rsidRPr="007A168E" w:rsidRDefault="00110E69" w:rsidP="00110E69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D26A3B" w14:textId="7777777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F5407" w:rsidRPr="007A168E" w14:paraId="6336AD1B" w14:textId="77777777" w:rsidTr="000B13C3">
        <w:tc>
          <w:tcPr>
            <w:tcW w:w="2970" w:type="dxa"/>
          </w:tcPr>
          <w:p w14:paraId="555A05C0" w14:textId="77777777" w:rsidR="009F5407" w:rsidRPr="007A168E" w:rsidRDefault="009F5407" w:rsidP="009F5407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800" w:type="dxa"/>
          </w:tcPr>
          <w:p w14:paraId="799B7010" w14:textId="77777777" w:rsidR="009F5407" w:rsidRPr="007A168E" w:rsidRDefault="009F5407" w:rsidP="009F540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1052" w:type="dxa"/>
          </w:tcPr>
          <w:p w14:paraId="5B27036E" w14:textId="5A9B5358" w:rsidR="009F5407" w:rsidRPr="007A168E" w:rsidRDefault="007C3F7F" w:rsidP="009F540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9F5407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47" w:type="dxa"/>
          </w:tcPr>
          <w:p w14:paraId="02BB8947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F8E1500" w14:textId="128AB4D3" w:rsidR="009F5407" w:rsidRPr="007A168E" w:rsidRDefault="007C3F7F" w:rsidP="009F540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9F5407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47" w:type="dxa"/>
          </w:tcPr>
          <w:p w14:paraId="38C88149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F14A7A8" w14:textId="5287261D" w:rsidR="009F5407" w:rsidRPr="007A168E" w:rsidRDefault="007C3F7F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9F5407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670C593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F5887D2" w14:textId="6B922D4D" w:rsidR="009F5407" w:rsidRPr="007A168E" w:rsidRDefault="007C3F7F" w:rsidP="009F5407">
            <w:pPr>
              <w:tabs>
                <w:tab w:val="decimal" w:pos="754"/>
              </w:tabs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9F5407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25F60F3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0172610" w14:textId="0B4FC8E9" w:rsidR="009F5407" w:rsidRPr="007A168E" w:rsidRDefault="007C3F7F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9F5407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731C2134" w14:textId="77777777" w:rsidR="009F5407" w:rsidRPr="007A168E" w:rsidRDefault="009F5407" w:rsidP="009F5407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932CF97" w14:textId="0B3DDA89" w:rsidR="009F5407" w:rsidRPr="007A168E" w:rsidRDefault="007C3F7F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9F5407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D528588" w14:textId="77777777" w:rsidR="009F5407" w:rsidRPr="007A168E" w:rsidRDefault="009F5407" w:rsidP="009F5407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1D99CA7" w14:textId="099C3427" w:rsidR="009F5407" w:rsidRPr="007A168E" w:rsidRDefault="007C3F7F" w:rsidP="009F5407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  <w:r w:rsidR="009427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</w:p>
        </w:tc>
        <w:tc>
          <w:tcPr>
            <w:tcW w:w="247" w:type="dxa"/>
          </w:tcPr>
          <w:p w14:paraId="445BA23C" w14:textId="77777777" w:rsidR="009F5407" w:rsidRPr="007A168E" w:rsidRDefault="009F5407" w:rsidP="009F5407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A6BC379" w14:textId="51815877" w:rsidR="009F5407" w:rsidRPr="007A168E" w:rsidRDefault="007C3F7F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</w:t>
            </w:r>
            <w:r w:rsidR="009F5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</w:t>
            </w:r>
          </w:p>
        </w:tc>
      </w:tr>
      <w:tr w:rsidR="009F5407" w:rsidRPr="007A168E" w14:paraId="0507B893" w14:textId="77777777" w:rsidTr="000B13C3">
        <w:tc>
          <w:tcPr>
            <w:tcW w:w="2970" w:type="dxa"/>
          </w:tcPr>
          <w:p w14:paraId="439BCED5" w14:textId="77777777" w:rsidR="009F5407" w:rsidRPr="007A168E" w:rsidRDefault="009F5407" w:rsidP="009F540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4B5A9C0B" w14:textId="77777777" w:rsidR="009F5407" w:rsidRPr="007A168E" w:rsidRDefault="009F5407" w:rsidP="009F540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6E212397" w14:textId="77777777" w:rsidR="009F5407" w:rsidRPr="007A168E" w:rsidRDefault="009F5407" w:rsidP="009F540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85F50A5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A575ED" w14:textId="77777777" w:rsidR="009F5407" w:rsidRPr="007A168E" w:rsidRDefault="009F5407" w:rsidP="009F540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5A9D07A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AFA7D1" w14:textId="77777777" w:rsidR="009F5407" w:rsidRPr="007A168E" w:rsidRDefault="009F5407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3C5F26A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BF19F27" w14:textId="77777777" w:rsidR="009F5407" w:rsidRPr="007A168E" w:rsidRDefault="009F5407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F73826C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5D5F283F" w14:textId="4BD6B0F1" w:rsidR="009F5407" w:rsidRPr="007A168E" w:rsidRDefault="007C3F7F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</w:t>
            </w:r>
            <w:r w:rsidR="009F5407"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697EFE0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2DDA28F0" w14:textId="1A916A34" w:rsidR="009F5407" w:rsidRPr="007A168E" w:rsidRDefault="007C3F7F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</w:t>
            </w:r>
            <w:r w:rsidR="009F5407"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5613A62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E09881D" w14:textId="5BC65C06" w:rsidR="009F5407" w:rsidRPr="007A168E" w:rsidRDefault="007C3F7F" w:rsidP="009F5407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262</w:t>
            </w:r>
            <w:r w:rsidR="00942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235</w:t>
            </w:r>
          </w:p>
        </w:tc>
        <w:tc>
          <w:tcPr>
            <w:tcW w:w="247" w:type="dxa"/>
          </w:tcPr>
          <w:p w14:paraId="6EB77116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0E7A4DCF" w14:textId="2736B4E7" w:rsidR="009F5407" w:rsidRPr="007A168E" w:rsidRDefault="007C3F7F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257</w:t>
            </w:r>
            <w:r w:rsidR="009F5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794</w:t>
            </w:r>
          </w:p>
        </w:tc>
      </w:tr>
    </w:tbl>
    <w:p w14:paraId="3BAB9EBB" w14:textId="38B56F6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237F98F6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77212A04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402C1113" w14:textId="77777777" w:rsidR="00C344C6" w:rsidRPr="007A168E" w:rsidRDefault="00C344C6" w:rsidP="00C344C6">
      <w:pPr>
        <w:pStyle w:val="Bo-C1Content"/>
        <w:rPr>
          <w:rFonts w:asciiTheme="majorBidi" w:hAnsiTheme="majorBidi" w:cstheme="majorBidi"/>
        </w:rPr>
        <w:sectPr w:rsidR="00C344C6" w:rsidRPr="007A168E" w:rsidSect="000B7DA2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78FA285E" w14:textId="77777777" w:rsidTr="000B13C3">
        <w:trPr>
          <w:tblHeader/>
        </w:trPr>
        <w:tc>
          <w:tcPr>
            <w:tcW w:w="2970" w:type="dxa"/>
          </w:tcPr>
          <w:p w14:paraId="5E3A526E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793992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0BA2A0A9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7C84" w:rsidRPr="007A168E" w14:paraId="22712955" w14:textId="77777777" w:rsidTr="000B13C3">
        <w:trPr>
          <w:tblHeader/>
        </w:trPr>
        <w:tc>
          <w:tcPr>
            <w:tcW w:w="2970" w:type="dxa"/>
          </w:tcPr>
          <w:p w14:paraId="2FEB8819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9D0FAEC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613739C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1EAF6B1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AAB4F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291E89A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1392D762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035D81A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354490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450A87" w:rsidRPr="007A168E" w14:paraId="56E316AF" w14:textId="77777777" w:rsidTr="000B13C3">
        <w:trPr>
          <w:tblHeader/>
        </w:trPr>
        <w:tc>
          <w:tcPr>
            <w:tcW w:w="2970" w:type="dxa"/>
          </w:tcPr>
          <w:p w14:paraId="6A4B5BB9" w14:textId="77777777" w:rsidR="00450A87" w:rsidRPr="007A168E" w:rsidRDefault="00450A87" w:rsidP="00450A87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80AAABC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C44E907" w14:textId="6E45065C" w:rsidR="00450A87" w:rsidRPr="007A168E" w:rsidRDefault="007C3F7F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434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3492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7AAC9F9C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741D6E" w14:textId="6DDD4EE8" w:rsidR="00450A87" w:rsidRPr="007A168E" w:rsidRDefault="007C3F7F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450A87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4099E53E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AFC6505" w14:textId="674C1700" w:rsidR="00450A87" w:rsidRPr="007A168E" w:rsidRDefault="007C3F7F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434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3492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6FBC676D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9D8AF1E" w14:textId="49F7748F" w:rsidR="00450A87" w:rsidRPr="007A168E" w:rsidRDefault="007C3F7F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450A87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78C2E8BD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678881" w14:textId="5D563335" w:rsidR="00450A87" w:rsidRPr="007A168E" w:rsidRDefault="007C3F7F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434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3492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66ECA1CA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F07B5ED" w14:textId="04AD0B03" w:rsidR="00450A87" w:rsidRPr="007A168E" w:rsidRDefault="007C3F7F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450A87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05DAFC06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032B20" w14:textId="0250D6F5" w:rsidR="00450A87" w:rsidRPr="007A168E" w:rsidRDefault="007C3F7F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434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3492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14:paraId="3D9A4643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28657CC" w14:textId="7CC03749" w:rsidR="00450A87" w:rsidRPr="007A168E" w:rsidRDefault="007C3F7F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="00450A87"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450A87" w:rsidRPr="007A168E" w14:paraId="19F974D1" w14:textId="77777777" w:rsidTr="000B13C3">
        <w:trPr>
          <w:tblHeader/>
        </w:trPr>
        <w:tc>
          <w:tcPr>
            <w:tcW w:w="2970" w:type="dxa"/>
          </w:tcPr>
          <w:p w14:paraId="60EA0ECA" w14:textId="77777777" w:rsidR="00450A87" w:rsidRPr="007A168E" w:rsidRDefault="00450A87" w:rsidP="00450A87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E4645B6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8ED00EE" w14:textId="24A3314E" w:rsidR="00450A87" w:rsidRPr="007A168E" w:rsidRDefault="007C3F7F" w:rsidP="00450A87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7" w:type="dxa"/>
          </w:tcPr>
          <w:p w14:paraId="77496B92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B0BA52" w14:textId="66336237" w:rsidR="00450A87" w:rsidRPr="007A168E" w:rsidRDefault="007C3F7F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7" w:type="dxa"/>
          </w:tcPr>
          <w:p w14:paraId="54E8C669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1109632" w14:textId="619ADB21" w:rsidR="00450A87" w:rsidRPr="007A168E" w:rsidRDefault="007C3F7F" w:rsidP="00450A87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7" w:type="dxa"/>
          </w:tcPr>
          <w:p w14:paraId="745EACCA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F17BD2A" w14:textId="6086FBBA" w:rsidR="00450A87" w:rsidRPr="007A168E" w:rsidRDefault="007C3F7F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7" w:type="dxa"/>
          </w:tcPr>
          <w:p w14:paraId="7CC0DC54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DD18E43" w14:textId="6FBF8C0C" w:rsidR="00450A87" w:rsidRPr="007A168E" w:rsidRDefault="007C3F7F" w:rsidP="00450A87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7" w:type="dxa"/>
          </w:tcPr>
          <w:p w14:paraId="3B4B4AAD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27C9A60" w14:textId="3E22EDBA" w:rsidR="00450A87" w:rsidRPr="007A168E" w:rsidRDefault="007C3F7F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7" w:type="dxa"/>
          </w:tcPr>
          <w:p w14:paraId="113B3250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705EDF2" w14:textId="3C497C8B" w:rsidR="00450A87" w:rsidRPr="007A168E" w:rsidRDefault="007C3F7F" w:rsidP="00450A87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7" w:type="dxa"/>
          </w:tcPr>
          <w:p w14:paraId="29863050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BF826E9" w14:textId="67F6EC82" w:rsidR="00450A87" w:rsidRPr="007A168E" w:rsidRDefault="007C3F7F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2567</w:t>
            </w:r>
          </w:p>
        </w:tc>
      </w:tr>
      <w:tr w:rsidR="00450A87" w:rsidRPr="007A168E" w14:paraId="0289D932" w14:textId="77777777" w:rsidTr="000B13C3">
        <w:trPr>
          <w:tblHeader/>
        </w:trPr>
        <w:tc>
          <w:tcPr>
            <w:tcW w:w="2970" w:type="dxa"/>
          </w:tcPr>
          <w:p w14:paraId="120323EF" w14:textId="77777777" w:rsidR="00450A87" w:rsidRPr="007A168E" w:rsidRDefault="00450A87" w:rsidP="00450A87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1D864F88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44A5E7BA" w14:textId="77777777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2BB7A3D0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3F1422DA" w14:textId="77777777" w:rsidR="00450A87" w:rsidRPr="007A168E" w:rsidRDefault="00450A87" w:rsidP="00450A87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450A87" w:rsidRPr="007A168E" w14:paraId="37C21E1E" w14:textId="77777777" w:rsidTr="000B13C3">
        <w:tc>
          <w:tcPr>
            <w:tcW w:w="2970" w:type="dxa"/>
          </w:tcPr>
          <w:p w14:paraId="7D5DF806" w14:textId="77777777" w:rsidR="00450A87" w:rsidRPr="007A168E" w:rsidRDefault="00450A87" w:rsidP="00450A8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19010C79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84845F6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B0DD8F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730A612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05FC253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AED66D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264D934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ED9647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2AAFB56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78C80B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89F1181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6F74F5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3E68E7C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F4D65C" w14:textId="77777777" w:rsidR="00450A87" w:rsidRPr="007A168E" w:rsidRDefault="00450A87" w:rsidP="00450A8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1D03A72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C5F1C02" w14:textId="77777777" w:rsidR="00450A87" w:rsidRPr="007A168E" w:rsidRDefault="00450A87" w:rsidP="00450A87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F5407" w:rsidRPr="007A168E" w14:paraId="1322FC51" w14:textId="77777777" w:rsidTr="000B13C3">
        <w:tc>
          <w:tcPr>
            <w:tcW w:w="2970" w:type="dxa"/>
          </w:tcPr>
          <w:p w14:paraId="2D0A30E1" w14:textId="77777777" w:rsidR="009F5407" w:rsidRPr="007A168E" w:rsidRDefault="009F5407" w:rsidP="009F5407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</w:tcPr>
          <w:p w14:paraId="7B01E241" w14:textId="77777777" w:rsidR="009F5407" w:rsidRPr="007A168E" w:rsidRDefault="009F5407" w:rsidP="009F540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1251D280" w14:textId="6266CC2E" w:rsidR="009F5407" w:rsidRPr="007A168E" w:rsidRDefault="007C3F7F" w:rsidP="009F5407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9F5407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80527C7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8D3EEBC" w14:textId="3D7A8660" w:rsidR="009F5407" w:rsidRPr="007A168E" w:rsidRDefault="007C3F7F" w:rsidP="009F540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9F5407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57A7C49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6FEDC21" w14:textId="30FF9835" w:rsidR="009F5407" w:rsidRPr="007A168E" w:rsidRDefault="007C3F7F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9F5407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A4FAF23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DFEA0B0" w14:textId="1B788376" w:rsidR="009F5407" w:rsidRPr="007A168E" w:rsidRDefault="007C3F7F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9F5407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C676B03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6811B4C" w14:textId="431607D3" w:rsidR="009F5407" w:rsidRPr="007A168E" w:rsidRDefault="007C3F7F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9F5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7200F7D7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A30ED04" w14:textId="3D2343B9" w:rsidR="009F5407" w:rsidRPr="007A168E" w:rsidRDefault="007C3F7F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9F5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32017A4F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DBE09F4" w14:textId="448A3F35" w:rsidR="009F5407" w:rsidRPr="007A168E" w:rsidRDefault="007C3F7F" w:rsidP="009F540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117</w:t>
            </w:r>
            <w:r w:rsidR="009427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626</w:t>
            </w:r>
          </w:p>
        </w:tc>
        <w:tc>
          <w:tcPr>
            <w:tcW w:w="247" w:type="dxa"/>
          </w:tcPr>
          <w:p w14:paraId="7E90CCFF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15607B" w14:textId="3221C366" w:rsidR="009F5407" w:rsidRPr="007A168E" w:rsidRDefault="007C3F7F" w:rsidP="009F540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  <w:r w:rsidR="009F540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477</w:t>
            </w:r>
          </w:p>
        </w:tc>
      </w:tr>
      <w:tr w:rsidR="009F5407" w:rsidRPr="007A168E" w14:paraId="78CF78EB" w14:textId="77777777" w:rsidTr="000B13C3">
        <w:tc>
          <w:tcPr>
            <w:tcW w:w="2970" w:type="dxa"/>
          </w:tcPr>
          <w:p w14:paraId="40367AA7" w14:textId="77777777" w:rsidR="009F5407" w:rsidRPr="007A168E" w:rsidRDefault="009F5407" w:rsidP="009F5407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</w:tcPr>
          <w:p w14:paraId="050C4099" w14:textId="77777777" w:rsidR="009F5407" w:rsidRPr="007A168E" w:rsidRDefault="009F5407" w:rsidP="009F540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4216DE96" w14:textId="7E45C607" w:rsidR="009F5407" w:rsidRPr="007A168E" w:rsidRDefault="007C3F7F" w:rsidP="009F5407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9F5407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0265F265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C10AE43" w14:textId="651F58DC" w:rsidR="009F5407" w:rsidRPr="007A168E" w:rsidRDefault="007C3F7F" w:rsidP="009F540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9F5407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46FA0234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03368C6" w14:textId="5C444FCA" w:rsidR="009F5407" w:rsidRPr="007A168E" w:rsidRDefault="007C3F7F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9F5407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F472C46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87A6A0C" w14:textId="4A3950F2" w:rsidR="009F5407" w:rsidRPr="007A168E" w:rsidRDefault="007C3F7F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9F5407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B4336D0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C9A8522" w14:textId="0B372F9F" w:rsidR="009F5407" w:rsidRPr="007A168E" w:rsidRDefault="007C3F7F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9F5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</w:tcPr>
          <w:p w14:paraId="3EF22C56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B9BC7EA" w14:textId="7E32C16F" w:rsidR="009F5407" w:rsidRPr="007A168E" w:rsidRDefault="007C3F7F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9F5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</w:tcPr>
          <w:p w14:paraId="525152B2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4DE45B7" w14:textId="0381542B" w:rsidR="009F5407" w:rsidRPr="007A168E" w:rsidRDefault="007C3F7F" w:rsidP="009F5407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814</w:t>
            </w:r>
            <w:r w:rsidR="009427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318</w:t>
            </w:r>
          </w:p>
        </w:tc>
        <w:tc>
          <w:tcPr>
            <w:tcW w:w="247" w:type="dxa"/>
          </w:tcPr>
          <w:p w14:paraId="2E254929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7746EE7" w14:textId="7AA82127" w:rsidR="009F5407" w:rsidRPr="007A168E" w:rsidRDefault="007C3F7F" w:rsidP="009F5407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792</w:t>
            </w:r>
            <w:r w:rsidR="009F540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703</w:t>
            </w:r>
          </w:p>
        </w:tc>
      </w:tr>
      <w:tr w:rsidR="009F5407" w:rsidRPr="007A168E" w14:paraId="50C88DD7" w14:textId="77777777" w:rsidTr="000B13C3">
        <w:tc>
          <w:tcPr>
            <w:tcW w:w="2970" w:type="dxa"/>
          </w:tcPr>
          <w:p w14:paraId="4A5EC9E1" w14:textId="77777777" w:rsidR="009F5407" w:rsidRPr="007A168E" w:rsidRDefault="009F5407" w:rsidP="009F5407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317395FB" w14:textId="77777777" w:rsidR="009F5407" w:rsidRPr="007A168E" w:rsidRDefault="009F5407" w:rsidP="009F540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A4D7E79" w14:textId="77777777" w:rsidR="009F5407" w:rsidRPr="007A168E" w:rsidRDefault="009F5407" w:rsidP="009F5407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9F9BBF4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CAC4ADF" w14:textId="77777777" w:rsidR="009F5407" w:rsidRPr="007A168E" w:rsidRDefault="009F5407" w:rsidP="009F5407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C10E93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158F4C5" w14:textId="77777777" w:rsidR="009F5407" w:rsidRPr="007A168E" w:rsidRDefault="009F5407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CB2FB77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965CC2A" w14:textId="77777777" w:rsidR="009F5407" w:rsidRPr="007A168E" w:rsidRDefault="009F5407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156291F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31745724" w14:textId="4AC42ADC" w:rsidR="009F5407" w:rsidRPr="007A168E" w:rsidRDefault="007C3F7F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  <w:r w:rsidR="009F5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</w:tcPr>
          <w:p w14:paraId="573FC17D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43EEC834" w14:textId="27D5AF3E" w:rsidR="009F5407" w:rsidRPr="007A168E" w:rsidRDefault="007C3F7F" w:rsidP="009F540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  <w:r w:rsidR="009F5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</w:tcPr>
          <w:p w14:paraId="3A834D08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5A2EF316" w14:textId="357FB6BD" w:rsidR="009F5407" w:rsidRPr="007A168E" w:rsidRDefault="007C3F7F" w:rsidP="009F540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931</w:t>
            </w:r>
            <w:r w:rsidR="009427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944</w:t>
            </w:r>
          </w:p>
        </w:tc>
        <w:tc>
          <w:tcPr>
            <w:tcW w:w="247" w:type="dxa"/>
          </w:tcPr>
          <w:p w14:paraId="56308242" w14:textId="77777777" w:rsidR="009F5407" w:rsidRPr="007A168E" w:rsidRDefault="009F5407" w:rsidP="009F540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E021411" w14:textId="2AF5FA07" w:rsidR="009F5407" w:rsidRPr="007A168E" w:rsidRDefault="007C3F7F" w:rsidP="009F540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</w:t>
            </w:r>
            <w:r w:rsidR="009F5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180</w:t>
            </w:r>
          </w:p>
        </w:tc>
      </w:tr>
    </w:tbl>
    <w:p w14:paraId="1BF1CF2F" w14:textId="46B20596" w:rsidR="005E7C84" w:rsidRPr="007A168E" w:rsidRDefault="005E7C84">
      <w:pPr>
        <w:rPr>
          <w:rFonts w:asciiTheme="majorBidi" w:hAnsiTheme="majorBidi" w:cstheme="majorBidi"/>
        </w:rPr>
      </w:pPr>
    </w:p>
    <w:p w14:paraId="49D8A2A0" w14:textId="23A5938B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</w:t>
      </w:r>
      <w:r w:rsidR="002F1F2E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ของกลุ่มบริษัทและบริษัทไม่มีการจ่ายเงินปันผลในระหว่าง</w:t>
      </w:r>
      <w:r w:rsidR="004E0AEE" w:rsidRPr="004E0AEE">
        <w:rPr>
          <w:cs/>
          <w:lang w:val="en-US"/>
        </w:rPr>
        <w:t>งวด</w:t>
      </w:r>
      <w:r w:rsidR="00CF0A97" w:rsidRPr="004E0AEE">
        <w:rPr>
          <w:cs/>
          <w:lang w:val="en-US"/>
        </w:rPr>
        <w:t xml:space="preserve">เก้าเดือนสิ้นสุดวันที่ </w:t>
      </w:r>
      <w:r w:rsidR="007C3F7F">
        <w:rPr>
          <w:lang w:val="en-US"/>
        </w:rPr>
        <w:t>30</w:t>
      </w:r>
      <w:r w:rsidR="00CF0A97" w:rsidRPr="004E0AEE">
        <w:rPr>
          <w:cs/>
          <w:lang w:val="en-US"/>
        </w:rPr>
        <w:t xml:space="preserve"> กันยายน</w:t>
      </w:r>
      <w:r w:rsidR="00CF0A97">
        <w:rPr>
          <w:rFonts w:hint="cs"/>
          <w:cs/>
          <w:lang w:val="en-US"/>
        </w:rPr>
        <w:t xml:space="preserve"> </w:t>
      </w:r>
      <w:r w:rsidR="007C3F7F">
        <w:rPr>
          <w:lang w:val="en-US"/>
        </w:rPr>
        <w:t>2568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 </w:t>
      </w:r>
      <w:r w:rsidR="007C3F7F">
        <w:rPr>
          <w:rFonts w:asciiTheme="majorBidi" w:hAnsiTheme="majorBidi" w:cstheme="majorBidi"/>
          <w:lang w:val="en-US"/>
        </w:rPr>
        <w:t>256</w:t>
      </w:r>
      <w:r w:rsidR="007C3F7F">
        <w:rPr>
          <w:rFonts w:asciiTheme="majorBidi" w:hAnsiTheme="majorBidi" w:cstheme="majorBidi" w:hint="cs"/>
          <w:cs/>
          <w:lang w:val="en-US"/>
        </w:rPr>
        <w:t>7</w:t>
      </w:r>
    </w:p>
    <w:p w14:paraId="16E39FA8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  <w:lang w:val="en-US"/>
        </w:rPr>
      </w:pPr>
    </w:p>
    <w:p w14:paraId="3570A71B" w14:textId="78F756C3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</w:t>
      </w:r>
      <w:r w:rsidR="00800416">
        <w:rPr>
          <w:rStyle w:val="ui-provider"/>
          <w:cs/>
        </w:rPr>
        <w:t>ในบริษัทร่วมและการร่วมค้า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DC77DB1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</w:rPr>
      </w:pPr>
    </w:p>
    <w:p w14:paraId="292DC2B3" w14:textId="2BB51324" w:rsidR="00C344C6" w:rsidRPr="007A168E" w:rsidRDefault="00C344C6" w:rsidP="00C344C6">
      <w:pPr>
        <w:pStyle w:val="Ang15"/>
        <w:ind w:left="0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</w:t>
      </w:r>
      <w:r w:rsidR="002F1F2E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ของกลุ่มบริษัททั้งหมดดำเนินธุรกิจในประเทศไทย</w:t>
      </w:r>
    </w:p>
    <w:p w14:paraId="1255970F" w14:textId="77777777" w:rsidR="00C344C6" w:rsidRPr="007A168E" w:rsidRDefault="00C344C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C344C6" w:rsidRPr="007A168E" w:rsidSect="00FD3068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BA9FD51" w14:textId="27A84966" w:rsidR="00E124B0" w:rsidRPr="008C752E" w:rsidRDefault="00276D5A" w:rsidP="00026E6A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p w14:paraId="6439DA5B" w14:textId="189C1A7F" w:rsidR="005F0007" w:rsidRPr="008C752E" w:rsidRDefault="005F0007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39"/>
        <w:gridCol w:w="271"/>
        <w:gridCol w:w="1530"/>
      </w:tblGrid>
      <w:tr w:rsidR="0096592E" w:rsidRPr="008C752E" w14:paraId="6C92AECE" w14:textId="77777777" w:rsidTr="00965199">
        <w:trPr>
          <w:tblHeader/>
        </w:trPr>
        <w:tc>
          <w:tcPr>
            <w:tcW w:w="3253" w:type="pct"/>
            <w:vAlign w:val="bottom"/>
          </w:tcPr>
          <w:p w14:paraId="4CD4A94E" w14:textId="598F8581" w:rsidR="0096592E" w:rsidRPr="001C0172" w:rsidRDefault="004E0AEE" w:rsidP="0096592E">
            <w:pPr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E0A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C3070" w:rsidRPr="004E0A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 w:rsidR="007C3F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3C3070" w:rsidRPr="004E0A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  <w:r w:rsidR="003C30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7C3F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76" w:type="pct"/>
            <w:vAlign w:val="bottom"/>
          </w:tcPr>
          <w:p w14:paraId="157001FD" w14:textId="417FA845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  <w:vAlign w:val="bottom"/>
          </w:tcPr>
          <w:p w14:paraId="0508F991" w14:textId="77777777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pct"/>
            <w:vAlign w:val="bottom"/>
          </w:tcPr>
          <w:p w14:paraId="69469F35" w14:textId="0B077D04" w:rsidR="0096592E" w:rsidRPr="008C752E" w:rsidRDefault="0096592E" w:rsidP="001A2300">
            <w:pPr>
              <w:pStyle w:val="acctmergecolhdg"/>
              <w:spacing w:line="240" w:lineRule="auto"/>
              <w:ind w:left="-111" w:right="-106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445ADB0F" w14:textId="0134195F" w:rsidR="0096592E" w:rsidRPr="008C752E" w:rsidRDefault="0096592E" w:rsidP="001A2300">
            <w:pPr>
              <w:pStyle w:val="BodyText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6592E" w:rsidRPr="008C752E" w14:paraId="5474768E" w14:textId="77777777" w:rsidTr="00965199">
        <w:trPr>
          <w:tblHeader/>
        </w:trPr>
        <w:tc>
          <w:tcPr>
            <w:tcW w:w="3253" w:type="pct"/>
          </w:tcPr>
          <w:p w14:paraId="5249054D" w14:textId="77777777" w:rsidR="0096592E" w:rsidRPr="008C752E" w:rsidRDefault="0096592E" w:rsidP="0039239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7" w:type="pct"/>
            <w:gridSpan w:val="3"/>
          </w:tcPr>
          <w:p w14:paraId="565D4D89" w14:textId="77777777" w:rsidR="0096592E" w:rsidRPr="008C752E" w:rsidRDefault="0096592E" w:rsidP="0039239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C75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592E" w:rsidRPr="008C752E" w14:paraId="60CF381C" w14:textId="77777777" w:rsidTr="00E11AF1">
        <w:tc>
          <w:tcPr>
            <w:tcW w:w="3253" w:type="pct"/>
          </w:tcPr>
          <w:p w14:paraId="2D169B18" w14:textId="6A15D38E" w:rsidR="0096592E" w:rsidRPr="008C752E" w:rsidRDefault="0096592E" w:rsidP="0096592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76" w:type="pct"/>
            <w:vAlign w:val="bottom"/>
          </w:tcPr>
          <w:p w14:paraId="5748B485" w14:textId="085834A5" w:rsidR="0096592E" w:rsidRPr="00110072" w:rsidRDefault="007C3F7F" w:rsidP="00E11AF1">
            <w:pPr>
              <w:tabs>
                <w:tab w:val="decimal" w:pos="1239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E11A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  <w:r w:rsidR="00E11A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</w:t>
            </w:r>
          </w:p>
        </w:tc>
        <w:tc>
          <w:tcPr>
            <w:tcW w:w="146" w:type="pct"/>
          </w:tcPr>
          <w:p w14:paraId="1B423320" w14:textId="77777777" w:rsidR="0096592E" w:rsidRPr="008C752E" w:rsidRDefault="0096592E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25" w:type="pct"/>
          </w:tcPr>
          <w:p w14:paraId="55B0202D" w14:textId="31CA063D" w:rsidR="0096592E" w:rsidRPr="008C752E" w:rsidRDefault="007C3F7F" w:rsidP="00965199">
            <w:pPr>
              <w:tabs>
                <w:tab w:val="decimal" w:pos="1310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651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="00CC4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9651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C4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262</w:t>
            </w:r>
          </w:p>
        </w:tc>
      </w:tr>
      <w:tr w:rsidR="001C0172" w:rsidRPr="008C752E" w14:paraId="6A9EBBA7" w14:textId="77777777" w:rsidTr="00E11AF1">
        <w:tc>
          <w:tcPr>
            <w:tcW w:w="3253" w:type="pct"/>
          </w:tcPr>
          <w:p w14:paraId="7CA52566" w14:textId="0B7415DA" w:rsidR="001C0172" w:rsidRPr="008C752E" w:rsidRDefault="001C0172" w:rsidP="0096592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776" w:type="pct"/>
            <w:vAlign w:val="bottom"/>
          </w:tcPr>
          <w:p w14:paraId="6698C725" w14:textId="51167B59" w:rsidR="001C0172" w:rsidRPr="00DB0E35" w:rsidRDefault="00E11AF1" w:rsidP="00F26330">
            <w:pPr>
              <w:tabs>
                <w:tab w:val="decimal" w:pos="1239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0E1CB17C" w14:textId="77777777" w:rsidR="001C0172" w:rsidRPr="008C752E" w:rsidRDefault="001C0172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25" w:type="pct"/>
          </w:tcPr>
          <w:p w14:paraId="7DD189C1" w14:textId="0F78D6F9" w:rsidR="001C0172" w:rsidRPr="00DB0E35" w:rsidRDefault="00965199" w:rsidP="00965199">
            <w:pPr>
              <w:tabs>
                <w:tab w:val="decimal" w:pos="1310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D64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37B13B8D" w14:textId="254659A8" w:rsidR="0096592E" w:rsidRPr="008C752E" w:rsidRDefault="0096592E" w:rsidP="00F46215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3E21BB77" w14:textId="4D0CE488" w:rsidR="002B5A0A" w:rsidRPr="008C752E" w:rsidRDefault="002B5A0A" w:rsidP="00886E1B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75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2F219441" w14:textId="77777777" w:rsidR="002B5A0A" w:rsidRPr="008C752E" w:rsidRDefault="002B5A0A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6415B27" w14:textId="5AA0B00D" w:rsidR="002B5A0A" w:rsidRPr="008C752E" w:rsidRDefault="004E0AEE" w:rsidP="00D714FC">
      <w:pPr>
        <w:pStyle w:val="Bo-C1Content"/>
        <w:rPr>
          <w:rFonts w:asciiTheme="majorBidi" w:hAnsiTheme="majorBidi" w:cstheme="majorBidi"/>
          <w:lang w:val="en-US"/>
        </w:rPr>
      </w:pPr>
      <w:r w:rsidRPr="004E0AEE">
        <w:rPr>
          <w:rFonts w:asciiTheme="majorBidi" w:hAnsiTheme="majorBidi"/>
          <w:cs/>
          <w:lang w:val="en-US"/>
        </w:rPr>
        <w:t xml:space="preserve">ณ วันที่ </w:t>
      </w:r>
      <w:r w:rsidR="007C3F7F">
        <w:rPr>
          <w:rFonts w:asciiTheme="majorBidi" w:hAnsiTheme="majorBidi"/>
          <w:lang w:val="en-US"/>
        </w:rPr>
        <w:t>30</w:t>
      </w:r>
      <w:r w:rsidR="003C3070" w:rsidRPr="003C3070">
        <w:rPr>
          <w:rFonts w:asciiTheme="majorBidi" w:hAnsiTheme="majorBidi"/>
          <w:lang w:val="en-US"/>
        </w:rPr>
        <w:t xml:space="preserve"> </w:t>
      </w:r>
      <w:r w:rsidR="003C3070" w:rsidRPr="003C3070">
        <w:rPr>
          <w:rFonts w:asciiTheme="majorBidi" w:hAnsiTheme="majorBidi"/>
          <w:cs/>
          <w:lang w:val="en-US"/>
        </w:rPr>
        <w:t xml:space="preserve">กันยายน </w:t>
      </w:r>
      <w:r w:rsidR="007C3F7F">
        <w:rPr>
          <w:rFonts w:asciiTheme="majorBidi" w:hAnsiTheme="majorBidi"/>
          <w:lang w:val="en-US"/>
        </w:rPr>
        <w:t>2568</w:t>
      </w:r>
      <w:r w:rsidR="002B5A0A" w:rsidRPr="008C752E">
        <w:rPr>
          <w:rFonts w:asciiTheme="majorBidi" w:hAnsiTheme="majorBidi" w:cstheme="majorBidi"/>
          <w:lang w:val="en-US"/>
        </w:rPr>
        <w:t xml:space="preserve"> </w:t>
      </w:r>
      <w:r w:rsidR="002B5A0A" w:rsidRPr="008C752E">
        <w:rPr>
          <w:rFonts w:asciiTheme="majorBidi" w:hAnsiTheme="majorBidi" w:cstheme="majorBidi"/>
          <w:cs/>
          <w:lang w:val="en-US"/>
        </w:rPr>
        <w:t>ที่ดิน อาคาร เครื่องจักรและอุปกรณ์ของบริษัท</w:t>
      </w:r>
      <w:r w:rsidR="00CA7D2A" w:rsidRPr="008C752E">
        <w:rPr>
          <w:rFonts w:asciiTheme="majorBidi" w:hAnsiTheme="majorBidi" w:cstheme="majorBidi"/>
          <w:cs/>
          <w:lang w:val="en-US"/>
        </w:rPr>
        <w:t>มี</w:t>
      </w:r>
      <w:r w:rsidR="002B5A0A" w:rsidRPr="008C752E">
        <w:rPr>
          <w:rFonts w:asciiTheme="majorBidi" w:hAnsiTheme="majorBidi" w:cstheme="majorBidi"/>
          <w:cs/>
          <w:lang w:val="en-US"/>
        </w:rPr>
        <w:t>มูลค่า</w:t>
      </w:r>
      <w:r w:rsidR="00D714FC" w:rsidRPr="008C752E">
        <w:rPr>
          <w:rFonts w:asciiTheme="majorBidi" w:hAnsiTheme="majorBidi" w:cstheme="majorBidi"/>
          <w:cs/>
          <w:lang w:val="en-US"/>
        </w:rPr>
        <w:t>สุทธิ</w:t>
      </w:r>
      <w:r w:rsidR="002B5A0A" w:rsidRPr="008C752E">
        <w:rPr>
          <w:rFonts w:asciiTheme="majorBidi" w:hAnsiTheme="majorBidi" w:cstheme="majorBidi"/>
          <w:cs/>
          <w:lang w:val="en-US"/>
        </w:rPr>
        <w:t>ตามบัญชีจำนวน</w:t>
      </w:r>
      <w:r w:rsidR="00D15CAA" w:rsidRPr="008C752E">
        <w:rPr>
          <w:rFonts w:asciiTheme="majorBidi" w:hAnsiTheme="majorBidi" w:cstheme="majorBidi"/>
          <w:lang w:val="en-US"/>
        </w:rPr>
        <w:t xml:space="preserve"> </w:t>
      </w:r>
      <w:r w:rsidR="007C3F7F">
        <w:rPr>
          <w:rFonts w:asciiTheme="majorBidi" w:hAnsiTheme="majorBidi" w:cstheme="majorBidi"/>
          <w:lang w:val="en-US"/>
        </w:rPr>
        <w:t>5</w:t>
      </w:r>
      <w:r w:rsidR="00E11AF1">
        <w:rPr>
          <w:rFonts w:asciiTheme="majorBidi" w:hAnsiTheme="majorBidi" w:cstheme="majorBidi"/>
          <w:lang w:val="en-US"/>
        </w:rPr>
        <w:t>,</w:t>
      </w:r>
      <w:r w:rsidR="007C3F7F">
        <w:rPr>
          <w:rFonts w:asciiTheme="majorBidi" w:hAnsiTheme="majorBidi" w:cstheme="majorBidi"/>
          <w:lang w:val="en-US"/>
        </w:rPr>
        <w:t>222</w:t>
      </w:r>
      <w:r w:rsidR="001C0172">
        <w:rPr>
          <w:rFonts w:asciiTheme="majorBidi" w:hAnsiTheme="majorBidi" w:cstheme="majorBidi"/>
          <w:lang w:val="en-US"/>
        </w:rPr>
        <w:t xml:space="preserve"> </w:t>
      </w:r>
      <w:r w:rsidR="002B5A0A" w:rsidRPr="008C752E">
        <w:rPr>
          <w:rFonts w:asciiTheme="majorBidi" w:hAnsiTheme="majorBidi" w:cstheme="majorBidi"/>
          <w:cs/>
          <w:lang w:val="en-US"/>
        </w:rPr>
        <w:t>ล้านบาท</w:t>
      </w:r>
      <w:r w:rsidR="002B5A0A" w:rsidRPr="008C752E">
        <w:rPr>
          <w:rFonts w:asciiTheme="majorBidi" w:hAnsiTheme="majorBidi" w:cstheme="majorBidi"/>
          <w:spacing w:val="6"/>
          <w:lang w:val="en-US"/>
        </w:rPr>
        <w:t xml:space="preserve"> </w:t>
      </w:r>
      <w:r w:rsidR="002B5A0A" w:rsidRPr="008C752E">
        <w:rPr>
          <w:rFonts w:asciiTheme="majorBidi" w:hAnsiTheme="majorBidi" w:cstheme="majorBidi"/>
          <w:i/>
          <w:iCs/>
          <w:cs/>
          <w:lang w:val="en-US"/>
        </w:rPr>
        <w:t>(</w:t>
      </w:r>
      <w:r w:rsidR="007C3F7F">
        <w:rPr>
          <w:rFonts w:asciiTheme="majorBidi" w:hAnsiTheme="majorBidi" w:cstheme="majorBidi"/>
          <w:i/>
          <w:iCs/>
          <w:lang w:val="en-US"/>
        </w:rPr>
        <w:t>31</w:t>
      </w:r>
      <w:r w:rsidR="002B5A0A" w:rsidRPr="008C752E">
        <w:rPr>
          <w:rFonts w:asciiTheme="majorBidi" w:hAnsiTheme="majorBidi" w:cstheme="majorBidi"/>
          <w:i/>
          <w:iCs/>
          <w:lang w:val="en-US"/>
        </w:rPr>
        <w:t xml:space="preserve"> </w:t>
      </w:r>
      <w:r w:rsidR="002B5A0A" w:rsidRPr="008C752E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7C3F7F">
        <w:rPr>
          <w:rFonts w:asciiTheme="majorBidi" w:hAnsiTheme="majorBidi" w:cstheme="majorBidi"/>
          <w:i/>
          <w:iCs/>
          <w:lang w:val="en-US"/>
        </w:rPr>
        <w:t>2567</w:t>
      </w:r>
      <w:r w:rsidR="002B5A0A" w:rsidRPr="008C752E">
        <w:rPr>
          <w:rFonts w:asciiTheme="majorBidi" w:hAnsiTheme="majorBidi" w:cstheme="majorBidi"/>
          <w:i/>
          <w:iCs/>
          <w:lang w:val="en-US"/>
        </w:rPr>
        <w:t xml:space="preserve">: </w:t>
      </w:r>
      <w:r w:rsidR="007C3F7F">
        <w:rPr>
          <w:rFonts w:asciiTheme="majorBidi" w:hAnsiTheme="majorBidi" w:cstheme="majorBidi"/>
          <w:i/>
          <w:iCs/>
          <w:lang w:val="en-US"/>
        </w:rPr>
        <w:t>5</w:t>
      </w:r>
      <w:r w:rsidR="00613D7A">
        <w:rPr>
          <w:rFonts w:asciiTheme="majorBidi" w:hAnsiTheme="majorBidi" w:cstheme="majorBidi"/>
          <w:i/>
          <w:iCs/>
          <w:lang w:val="en-US"/>
        </w:rPr>
        <w:t>,</w:t>
      </w:r>
      <w:r w:rsidR="007C3F7F">
        <w:rPr>
          <w:rFonts w:asciiTheme="majorBidi" w:hAnsiTheme="majorBidi" w:cstheme="majorBidi"/>
          <w:i/>
          <w:iCs/>
          <w:lang w:val="en-US"/>
        </w:rPr>
        <w:t>337</w:t>
      </w:r>
      <w:r w:rsidR="005A0FBF">
        <w:rPr>
          <w:rFonts w:asciiTheme="majorBidi" w:hAnsiTheme="majorBidi" w:cstheme="majorBidi"/>
          <w:i/>
          <w:iCs/>
          <w:lang w:val="en-US"/>
        </w:rPr>
        <w:t xml:space="preserve"> </w:t>
      </w:r>
      <w:r w:rsidR="002B5A0A" w:rsidRPr="008C752E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="002B5A0A" w:rsidRPr="008C752E">
        <w:rPr>
          <w:rFonts w:asciiTheme="majorBidi" w:hAnsiTheme="majorBidi" w:cstheme="majorBidi"/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14:paraId="5865DC3E" w14:textId="77777777" w:rsidR="008A25B5" w:rsidRPr="008C752E" w:rsidRDefault="008A25B5" w:rsidP="00F4621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5E1DC293" w14:textId="77777777" w:rsidR="00AA6339" w:rsidRPr="00AA6339" w:rsidRDefault="00AA6339" w:rsidP="00AA6339">
      <w:pPr>
        <w:pStyle w:val="Caption"/>
        <w:ind w:hanging="900"/>
        <w:rPr>
          <w:rFonts w:asciiTheme="majorBidi" w:hAnsiTheme="majorBidi" w:cstheme="majorBidi"/>
        </w:rPr>
      </w:pPr>
      <w:r w:rsidRPr="00AA6339">
        <w:rPr>
          <w:rFonts w:asciiTheme="majorBidi" w:hAnsiTheme="majorBidi"/>
          <w:cs/>
        </w:rPr>
        <w:t>เงินกู้ยืมระยะสั้นจากสถาบันการเงิน</w:t>
      </w:r>
    </w:p>
    <w:p w14:paraId="037C2BE2" w14:textId="06CF2432" w:rsidR="00AA6339" w:rsidRDefault="00AA6339" w:rsidP="00AA6339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14:paraId="0FE8A57D" w14:textId="3D20E3C2" w:rsidR="00AA6339" w:rsidRDefault="00AA6339" w:rsidP="00AA6339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B10B4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</w:t>
      </w:r>
      <w:r w:rsidR="00B35A38" w:rsidRPr="00B35A38">
        <w:rPr>
          <w:rFonts w:ascii="Angsana New" w:hAnsi="Angsana New"/>
          <w:sz w:val="30"/>
          <w:szCs w:val="30"/>
          <w:cs/>
        </w:rPr>
        <w:t>งวด</w:t>
      </w:r>
      <w:r w:rsidR="003C3070" w:rsidRPr="003C3070">
        <w:rPr>
          <w:rFonts w:ascii="Angsana New" w:hAnsi="Angsana New"/>
          <w:sz w:val="30"/>
          <w:szCs w:val="30"/>
          <w:cs/>
          <w:lang w:val="en-US"/>
        </w:rPr>
        <w:t xml:space="preserve">เก้าเดือนสิ้นสุดวันที่ </w:t>
      </w:r>
      <w:r w:rsidR="007C3F7F">
        <w:rPr>
          <w:rFonts w:ascii="Angsana New" w:hAnsi="Angsana New"/>
          <w:sz w:val="30"/>
          <w:szCs w:val="30"/>
          <w:lang w:val="en-US"/>
        </w:rPr>
        <w:t>30</w:t>
      </w:r>
      <w:r w:rsidR="003C3070" w:rsidRPr="003C3070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="Angsana New" w:hAnsi="Angsana New"/>
          <w:sz w:val="30"/>
          <w:szCs w:val="30"/>
        </w:rPr>
        <w:t>2568</w:t>
      </w:r>
      <w:r w:rsidRPr="006B10B4">
        <w:rPr>
          <w:rFonts w:ascii="Angsana New" w:hAnsi="Angsana New" w:hint="cs"/>
          <w:sz w:val="30"/>
          <w:szCs w:val="30"/>
        </w:rPr>
        <w:t xml:space="preserve"> </w:t>
      </w:r>
      <w:r w:rsidR="002E5007">
        <w:rPr>
          <w:rFonts w:ascii="Angsana New" w:hAnsi="Angsana New"/>
          <w:sz w:val="30"/>
          <w:szCs w:val="30"/>
          <w:cs/>
        </w:rPr>
        <w:br/>
      </w:r>
      <w:r w:rsidRPr="006B10B4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6B2173D1" w14:textId="77777777" w:rsidR="00AA6339" w:rsidRDefault="00AA6339" w:rsidP="00AA6339">
      <w:pPr>
        <w:pStyle w:val="Ang15"/>
        <w:rPr>
          <w:lang w:val="en-US"/>
        </w:rPr>
      </w:pPr>
    </w:p>
    <w:tbl>
      <w:tblPr>
        <w:tblW w:w="926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401"/>
        <w:gridCol w:w="1440"/>
        <w:gridCol w:w="270"/>
        <w:gridCol w:w="1440"/>
        <w:gridCol w:w="270"/>
        <w:gridCol w:w="1440"/>
      </w:tblGrid>
      <w:tr w:rsidR="008E582B" w:rsidRPr="00300145" w14:paraId="1A21C90C" w14:textId="51E342E1" w:rsidTr="008E582B">
        <w:trPr>
          <w:trHeight w:val="416"/>
        </w:trPr>
        <w:tc>
          <w:tcPr>
            <w:tcW w:w="4401" w:type="dxa"/>
          </w:tcPr>
          <w:p w14:paraId="7D64F6BC" w14:textId="77777777" w:rsidR="008E582B" w:rsidRPr="00300145" w:rsidRDefault="008E582B" w:rsidP="0007606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1689A38F" w14:textId="5230FD93" w:rsidR="008E582B" w:rsidRPr="00300145" w:rsidRDefault="008E582B" w:rsidP="0007606D">
            <w:pPr>
              <w:spacing w:line="240" w:lineRule="atLeast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E582B" w:rsidRPr="00300145" w14:paraId="5BC8CEB3" w14:textId="3954550E" w:rsidTr="008E582B">
        <w:trPr>
          <w:trHeight w:val="416"/>
        </w:trPr>
        <w:tc>
          <w:tcPr>
            <w:tcW w:w="4401" w:type="dxa"/>
          </w:tcPr>
          <w:p w14:paraId="1D2A940C" w14:textId="77777777" w:rsidR="008E582B" w:rsidRPr="00300145" w:rsidRDefault="008E582B" w:rsidP="0007606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57E5D2A" w14:textId="58BE00C9" w:rsidR="008E582B" w:rsidRPr="00300145" w:rsidRDefault="008E582B" w:rsidP="0007606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70" w:type="dxa"/>
          </w:tcPr>
          <w:p w14:paraId="4EBE52CC" w14:textId="77777777" w:rsidR="008E582B" w:rsidRPr="00300145" w:rsidRDefault="008E582B" w:rsidP="0007606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45436FB3" w14:textId="74E9F73A" w:rsidR="008E582B" w:rsidRPr="00300145" w:rsidRDefault="008E582B" w:rsidP="00B04AF8">
            <w:pPr>
              <w:spacing w:line="240" w:lineRule="atLeast"/>
              <w:ind w:left="-200" w:right="-102" w:firstLine="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ทรัสต์รีซีท</w:t>
            </w:r>
          </w:p>
        </w:tc>
        <w:tc>
          <w:tcPr>
            <w:tcW w:w="270" w:type="dxa"/>
          </w:tcPr>
          <w:p w14:paraId="690C65F8" w14:textId="77777777" w:rsidR="008E582B" w:rsidRPr="00300145" w:rsidRDefault="008E582B" w:rsidP="0007606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734FC516" w14:textId="1E882BFE" w:rsidR="008E582B" w:rsidRPr="00300145" w:rsidRDefault="008E582B" w:rsidP="0007606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8E582B" w:rsidRPr="00300145" w14:paraId="1FD12522" w14:textId="5648D660" w:rsidTr="008E582B">
        <w:trPr>
          <w:trHeight w:val="416"/>
        </w:trPr>
        <w:tc>
          <w:tcPr>
            <w:tcW w:w="4401" w:type="dxa"/>
          </w:tcPr>
          <w:p w14:paraId="41AE9CF1" w14:textId="77777777" w:rsidR="008E582B" w:rsidRPr="00300145" w:rsidRDefault="008E582B" w:rsidP="0007606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4355049B" w14:textId="7981B16E" w:rsidR="008E582B" w:rsidRPr="00300145" w:rsidRDefault="008E582B" w:rsidP="0007606D">
            <w:pPr>
              <w:spacing w:line="240" w:lineRule="atLeast"/>
              <w:ind w:left="-115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01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001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E582B" w:rsidRPr="00300145" w14:paraId="0FED17F9" w14:textId="2F9E7F15" w:rsidTr="008E582B">
        <w:trPr>
          <w:trHeight w:val="416"/>
        </w:trPr>
        <w:tc>
          <w:tcPr>
            <w:tcW w:w="4401" w:type="dxa"/>
          </w:tcPr>
          <w:p w14:paraId="358A4080" w14:textId="36A2148A" w:rsidR="008E582B" w:rsidRPr="00300145" w:rsidRDefault="008E582B" w:rsidP="0007606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01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14:paraId="13D93C5B" w14:textId="772F9AF7" w:rsidR="008E582B" w:rsidRPr="00300145" w:rsidRDefault="008E582B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0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  <w:r w:rsidRPr="0030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796</w:t>
            </w:r>
          </w:p>
        </w:tc>
        <w:tc>
          <w:tcPr>
            <w:tcW w:w="270" w:type="dxa"/>
          </w:tcPr>
          <w:p w14:paraId="78CEE467" w14:textId="77777777" w:rsidR="008E582B" w:rsidRPr="00300145" w:rsidRDefault="008E582B" w:rsidP="009F1C04">
            <w:pPr>
              <w:tabs>
                <w:tab w:val="decimal" w:pos="790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7C64CFF" w14:textId="066FCB0E" w:rsidR="008E582B" w:rsidRPr="00300145" w:rsidRDefault="008E582B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954</w:t>
            </w:r>
            <w:r w:rsidRPr="0030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270" w:type="dxa"/>
          </w:tcPr>
          <w:p w14:paraId="34305A51" w14:textId="77777777" w:rsidR="008E582B" w:rsidRPr="00300145" w:rsidRDefault="008E582B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E7E1B1F" w14:textId="43EA8099" w:rsidR="008E582B" w:rsidRPr="00300145" w:rsidRDefault="008E582B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0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</w:t>
            </w:r>
            <w:r w:rsidRPr="0030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</w:tr>
      <w:tr w:rsidR="008E582B" w:rsidRPr="00300145" w14:paraId="7AACC3AF" w14:textId="76E373F0" w:rsidTr="008E582B">
        <w:trPr>
          <w:trHeight w:val="416"/>
        </w:trPr>
        <w:tc>
          <w:tcPr>
            <w:tcW w:w="4401" w:type="dxa"/>
          </w:tcPr>
          <w:p w14:paraId="15BD65AE" w14:textId="3586CB5D" w:rsidR="008E582B" w:rsidRPr="00300145" w:rsidRDefault="008E582B" w:rsidP="0007606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ลดลงสุทธิ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F27CDC" w14:textId="3055839F" w:rsidR="008E582B" w:rsidRPr="00300145" w:rsidRDefault="008E582B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(129,184)</w:t>
            </w:r>
          </w:p>
        </w:tc>
        <w:tc>
          <w:tcPr>
            <w:tcW w:w="270" w:type="dxa"/>
          </w:tcPr>
          <w:p w14:paraId="627893EB" w14:textId="77777777" w:rsidR="008E582B" w:rsidRPr="00300145" w:rsidRDefault="008E582B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CFC5E3" w14:textId="30EDB041" w:rsidR="008E582B" w:rsidRPr="00300145" w:rsidRDefault="008E582B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(1,707,044)</w:t>
            </w:r>
          </w:p>
        </w:tc>
        <w:tc>
          <w:tcPr>
            <w:tcW w:w="270" w:type="dxa"/>
          </w:tcPr>
          <w:p w14:paraId="78810AA3" w14:textId="77777777" w:rsidR="008E582B" w:rsidRPr="00300145" w:rsidRDefault="008E582B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E3ABD0" w14:textId="7F9262C2" w:rsidR="008E582B" w:rsidRPr="00300145" w:rsidRDefault="008E582B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(1,836,228)</w:t>
            </w:r>
          </w:p>
        </w:tc>
      </w:tr>
      <w:tr w:rsidR="008E582B" w:rsidRPr="00300145" w14:paraId="38CFA197" w14:textId="4F42F426" w:rsidTr="008E582B">
        <w:trPr>
          <w:trHeight w:val="416"/>
        </w:trPr>
        <w:tc>
          <w:tcPr>
            <w:tcW w:w="4401" w:type="dxa"/>
          </w:tcPr>
          <w:p w14:paraId="50DC0084" w14:textId="508F5C04" w:rsidR="008E582B" w:rsidRPr="00300145" w:rsidRDefault="008E582B" w:rsidP="00B35A38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30CB02E" w14:textId="02BF39A5" w:rsidR="008E582B" w:rsidRPr="00300145" w:rsidRDefault="008E582B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2,417,612</w:t>
            </w:r>
          </w:p>
        </w:tc>
        <w:tc>
          <w:tcPr>
            <w:tcW w:w="270" w:type="dxa"/>
          </w:tcPr>
          <w:p w14:paraId="21269713" w14:textId="77777777" w:rsidR="008E582B" w:rsidRPr="00300145" w:rsidRDefault="008E582B" w:rsidP="00B35A38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A9198" w14:textId="605608FA" w:rsidR="008E582B" w:rsidRPr="00646061" w:rsidRDefault="008E582B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247,361</w:t>
            </w:r>
          </w:p>
        </w:tc>
        <w:tc>
          <w:tcPr>
            <w:tcW w:w="270" w:type="dxa"/>
          </w:tcPr>
          <w:p w14:paraId="5CF27510" w14:textId="77777777" w:rsidR="008E582B" w:rsidRPr="00300145" w:rsidRDefault="008E582B" w:rsidP="00B35A38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69D2860" w14:textId="36D249BA" w:rsidR="008E582B" w:rsidRPr="00300145" w:rsidRDefault="008E582B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2,664,973</w:t>
            </w:r>
          </w:p>
        </w:tc>
      </w:tr>
    </w:tbl>
    <w:p w14:paraId="2FAFAA20" w14:textId="2F5E7A15" w:rsidR="00AA6339" w:rsidRPr="00300145" w:rsidRDefault="00AA6339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6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401"/>
        <w:gridCol w:w="1440"/>
        <w:gridCol w:w="270"/>
        <w:gridCol w:w="1440"/>
        <w:gridCol w:w="270"/>
        <w:gridCol w:w="1440"/>
      </w:tblGrid>
      <w:tr w:rsidR="008E582B" w:rsidRPr="00300145" w14:paraId="58D4D52A" w14:textId="77777777" w:rsidTr="008E582B">
        <w:trPr>
          <w:trHeight w:val="236"/>
        </w:trPr>
        <w:tc>
          <w:tcPr>
            <w:tcW w:w="4401" w:type="dxa"/>
          </w:tcPr>
          <w:p w14:paraId="21C8CF3A" w14:textId="77777777" w:rsidR="008E582B" w:rsidRPr="00300145" w:rsidRDefault="008E582B" w:rsidP="00AA3F57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2FC2A230" w14:textId="56A9601E" w:rsidR="008E582B" w:rsidRPr="00300145" w:rsidRDefault="008E582B" w:rsidP="00AA3F57">
            <w:pPr>
              <w:spacing w:line="240" w:lineRule="atLeast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582B" w:rsidRPr="00300145" w14:paraId="384C2D48" w14:textId="77777777" w:rsidTr="008E582B">
        <w:trPr>
          <w:trHeight w:val="263"/>
        </w:trPr>
        <w:tc>
          <w:tcPr>
            <w:tcW w:w="4401" w:type="dxa"/>
          </w:tcPr>
          <w:p w14:paraId="7802A244" w14:textId="77777777" w:rsidR="008E582B" w:rsidRPr="00300145" w:rsidRDefault="008E582B" w:rsidP="00AA3F57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8180E21" w14:textId="1FB66FC2" w:rsidR="008E582B" w:rsidRPr="00300145" w:rsidRDefault="008E582B" w:rsidP="00AA3F5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70" w:type="dxa"/>
          </w:tcPr>
          <w:p w14:paraId="6DE2D28A" w14:textId="77777777" w:rsidR="008E582B" w:rsidRPr="00300145" w:rsidRDefault="008E582B" w:rsidP="00AA3F5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31B3EE12" w14:textId="77777777" w:rsidR="008E582B" w:rsidRPr="00300145" w:rsidRDefault="008E582B" w:rsidP="00AA3F57">
            <w:pPr>
              <w:spacing w:line="240" w:lineRule="atLeast"/>
              <w:ind w:left="-200" w:right="-102" w:firstLine="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ทรัสต์รีซีท</w:t>
            </w:r>
          </w:p>
        </w:tc>
        <w:tc>
          <w:tcPr>
            <w:tcW w:w="270" w:type="dxa"/>
          </w:tcPr>
          <w:p w14:paraId="5EC0FEC8" w14:textId="77777777" w:rsidR="008E582B" w:rsidRPr="00300145" w:rsidRDefault="008E582B" w:rsidP="00AA3F5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2CFB1B1F" w14:textId="77777777" w:rsidR="008E582B" w:rsidRPr="00300145" w:rsidRDefault="008E582B" w:rsidP="00AA3F5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8E582B" w:rsidRPr="00300145" w14:paraId="7F8BD94B" w14:textId="77777777" w:rsidTr="008E582B">
        <w:trPr>
          <w:trHeight w:val="227"/>
        </w:trPr>
        <w:tc>
          <w:tcPr>
            <w:tcW w:w="4401" w:type="dxa"/>
          </w:tcPr>
          <w:p w14:paraId="5D7205C3" w14:textId="77777777" w:rsidR="008E582B" w:rsidRPr="00300145" w:rsidRDefault="008E582B" w:rsidP="00AA3F57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7A53E52D" w14:textId="516FBBF1" w:rsidR="008E582B" w:rsidRPr="00300145" w:rsidRDefault="008E582B" w:rsidP="00AA3F57">
            <w:pPr>
              <w:spacing w:line="240" w:lineRule="atLeast"/>
              <w:ind w:left="-115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01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001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E582B" w:rsidRPr="00300145" w14:paraId="04377C08" w14:textId="77777777" w:rsidTr="008E582B">
        <w:trPr>
          <w:trHeight w:val="263"/>
        </w:trPr>
        <w:tc>
          <w:tcPr>
            <w:tcW w:w="4401" w:type="dxa"/>
          </w:tcPr>
          <w:p w14:paraId="331C0C75" w14:textId="38B8E587" w:rsidR="008E582B" w:rsidRPr="00300145" w:rsidRDefault="008E582B" w:rsidP="00AA3F57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01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14:paraId="5616A1DF" w14:textId="4613572E" w:rsidR="008E582B" w:rsidRPr="00300145" w:rsidRDefault="008E582B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00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546</w:t>
            </w:r>
            <w:r w:rsidRPr="003001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796</w:t>
            </w:r>
          </w:p>
        </w:tc>
        <w:tc>
          <w:tcPr>
            <w:tcW w:w="270" w:type="dxa"/>
          </w:tcPr>
          <w:p w14:paraId="3D4CB8C9" w14:textId="77777777" w:rsidR="008E582B" w:rsidRPr="00300145" w:rsidRDefault="008E582B" w:rsidP="00AA3F57">
            <w:pPr>
              <w:tabs>
                <w:tab w:val="decimal" w:pos="790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359C984" w14:textId="13AA5662" w:rsidR="008E582B" w:rsidRPr="00300145" w:rsidRDefault="008E582B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  <w:r w:rsidRPr="0030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923</w:t>
            </w:r>
          </w:p>
        </w:tc>
        <w:tc>
          <w:tcPr>
            <w:tcW w:w="270" w:type="dxa"/>
          </w:tcPr>
          <w:p w14:paraId="6694A644" w14:textId="77777777" w:rsidR="008E582B" w:rsidRPr="00300145" w:rsidRDefault="008E582B" w:rsidP="00AA3F57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FBB6C52" w14:textId="6112CC62" w:rsidR="008E582B" w:rsidRPr="00300145" w:rsidRDefault="008E582B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0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  <w:r w:rsidRPr="0030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</w:t>
            </w:r>
          </w:p>
        </w:tc>
      </w:tr>
      <w:tr w:rsidR="008E582B" w:rsidRPr="00300145" w14:paraId="78DC36C6" w14:textId="77777777" w:rsidTr="008E582B">
        <w:trPr>
          <w:trHeight w:val="317"/>
        </w:trPr>
        <w:tc>
          <w:tcPr>
            <w:tcW w:w="4401" w:type="dxa"/>
          </w:tcPr>
          <w:p w14:paraId="5F9DE44B" w14:textId="704F8716" w:rsidR="008E582B" w:rsidRPr="00300145" w:rsidRDefault="008E582B" w:rsidP="00AA3F57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ลดลงสุทธิ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4C0396" w14:textId="5AD7C36C" w:rsidR="008E582B" w:rsidRPr="00300145" w:rsidRDefault="008E582B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(129,184)</w:t>
            </w:r>
          </w:p>
        </w:tc>
        <w:tc>
          <w:tcPr>
            <w:tcW w:w="270" w:type="dxa"/>
          </w:tcPr>
          <w:p w14:paraId="4A327260" w14:textId="77777777" w:rsidR="008E582B" w:rsidRPr="00300145" w:rsidRDefault="008E582B" w:rsidP="00AA3F57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5AA166" w14:textId="11B21C4B" w:rsidR="008E582B" w:rsidRPr="00646061" w:rsidRDefault="008E582B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(1,288,562)</w:t>
            </w:r>
          </w:p>
        </w:tc>
        <w:tc>
          <w:tcPr>
            <w:tcW w:w="270" w:type="dxa"/>
          </w:tcPr>
          <w:p w14:paraId="0BEE7557" w14:textId="77777777" w:rsidR="008E582B" w:rsidRPr="00300145" w:rsidRDefault="008E582B" w:rsidP="00AA3F57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182F52" w14:textId="30BE601D" w:rsidR="008E582B" w:rsidRPr="00300145" w:rsidRDefault="008E582B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(1,417,746)</w:t>
            </w:r>
          </w:p>
        </w:tc>
      </w:tr>
      <w:tr w:rsidR="008E582B" w:rsidRPr="00300145" w14:paraId="687BB175" w14:textId="77777777" w:rsidTr="008E582B">
        <w:trPr>
          <w:trHeight w:val="262"/>
        </w:trPr>
        <w:tc>
          <w:tcPr>
            <w:tcW w:w="4401" w:type="dxa"/>
          </w:tcPr>
          <w:p w14:paraId="332E4FE7" w14:textId="6ABB8272" w:rsidR="008E582B" w:rsidRPr="00300145" w:rsidRDefault="008E582B" w:rsidP="00AA3F57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2BC2212" w14:textId="70817A26" w:rsidR="008E582B" w:rsidRPr="00300145" w:rsidRDefault="008E582B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2,417,612</w:t>
            </w:r>
          </w:p>
        </w:tc>
        <w:tc>
          <w:tcPr>
            <w:tcW w:w="270" w:type="dxa"/>
          </w:tcPr>
          <w:p w14:paraId="5673B526" w14:textId="77777777" w:rsidR="008E582B" w:rsidRPr="00300145" w:rsidRDefault="008E582B" w:rsidP="00AA3F57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FF95DE1" w14:textId="262D3E72" w:rsidR="008E582B" w:rsidRPr="00375389" w:rsidRDefault="008E582B" w:rsidP="00375389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247,361</w:t>
            </w:r>
          </w:p>
        </w:tc>
        <w:tc>
          <w:tcPr>
            <w:tcW w:w="270" w:type="dxa"/>
          </w:tcPr>
          <w:p w14:paraId="0C9349DF" w14:textId="77777777" w:rsidR="008E582B" w:rsidRPr="00300145" w:rsidRDefault="008E582B" w:rsidP="00AA3F57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985AE48" w14:textId="625EE765" w:rsidR="008E582B" w:rsidRPr="00300145" w:rsidRDefault="008E582B" w:rsidP="00646061">
            <w:pPr>
              <w:tabs>
                <w:tab w:val="decimal" w:pos="12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2,664,973</w:t>
            </w:r>
          </w:p>
        </w:tc>
      </w:tr>
    </w:tbl>
    <w:p w14:paraId="29B61266" w14:textId="77777777" w:rsidR="001C3379" w:rsidRPr="00300145" w:rsidRDefault="001C337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300145">
        <w:rPr>
          <w:rFonts w:asciiTheme="majorBidi" w:hAnsiTheme="majorBidi" w:cstheme="majorBidi"/>
          <w:cs/>
        </w:rPr>
        <w:br w:type="page"/>
      </w:r>
    </w:p>
    <w:p w14:paraId="1CCAF024" w14:textId="2F31EF4C" w:rsidR="00C563B2" w:rsidRPr="008C752E" w:rsidRDefault="00C563B2" w:rsidP="00F13A91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lastRenderedPageBreak/>
        <w:t>หุ้นกู้</w:t>
      </w:r>
    </w:p>
    <w:p w14:paraId="306B4AF4" w14:textId="77777777" w:rsidR="00C563B2" w:rsidRPr="008C752E" w:rsidRDefault="00C563B2" w:rsidP="00C563B2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F6096DE" w14:textId="74DF7C17" w:rsidR="00C563B2" w:rsidRDefault="00A8188D" w:rsidP="00C563B2">
      <w:pPr>
        <w:pStyle w:val="Bo-C1Content"/>
        <w:ind w:right="-25"/>
        <w:rPr>
          <w:rFonts w:asciiTheme="majorBidi" w:hAnsiTheme="majorBidi" w:cstheme="majorBidi"/>
        </w:rPr>
      </w:pPr>
      <w:r w:rsidRPr="00A8188D">
        <w:rPr>
          <w:rFonts w:asciiTheme="majorBidi" w:hAnsiTheme="majorBidi" w:cstheme="majorBidi"/>
          <w:cs/>
        </w:rPr>
        <w:t xml:space="preserve">ณ วันที่ </w:t>
      </w:r>
      <w:r w:rsidR="007C3F7F">
        <w:rPr>
          <w:rFonts w:asciiTheme="majorBidi" w:hAnsiTheme="majorBidi" w:cstheme="majorBidi"/>
        </w:rPr>
        <w:t>30</w:t>
      </w:r>
      <w:r w:rsidR="00A141FC" w:rsidRPr="00A8188D">
        <w:rPr>
          <w:rFonts w:asciiTheme="majorBidi" w:hAnsiTheme="majorBidi" w:cstheme="majorBidi"/>
          <w:cs/>
        </w:rPr>
        <w:t xml:space="preserve"> กันยายน </w:t>
      </w:r>
      <w:r w:rsidR="007C3F7F">
        <w:rPr>
          <w:rFonts w:asciiTheme="majorBidi" w:hAnsiTheme="majorBidi" w:cstheme="majorBidi"/>
        </w:rPr>
        <w:t>2568</w:t>
      </w:r>
      <w:r w:rsidR="00C563B2" w:rsidRPr="00A8188D">
        <w:rPr>
          <w:rFonts w:asciiTheme="majorBidi" w:hAnsiTheme="majorBidi" w:cstheme="majorBidi"/>
          <w:cs/>
        </w:rPr>
        <w:t xml:space="preserve"> กลุ่มบริษัท</w:t>
      </w:r>
      <w:r w:rsidR="00C563B2" w:rsidRPr="008C752E">
        <w:rPr>
          <w:rFonts w:asciiTheme="majorBidi" w:hAnsiTheme="majorBidi" w:cstheme="majorBidi"/>
          <w:cs/>
        </w:rPr>
        <w:t xml:space="preserve">และบริษัทมีหุ้นกู้ไม่มีประกัน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7C3F7F">
        <w:rPr>
          <w:rFonts w:asciiTheme="majorBidi" w:hAnsiTheme="majorBidi" w:cstheme="majorBidi"/>
          <w:lang w:val="en-US"/>
        </w:rPr>
        <w:t>3</w:t>
      </w:r>
      <w:r w:rsidR="00C563B2" w:rsidRPr="008C752E">
        <w:rPr>
          <w:rFonts w:asciiTheme="majorBidi" w:hAnsiTheme="majorBidi" w:cstheme="majorBidi"/>
          <w:cs/>
        </w:rPr>
        <w:t xml:space="preserve"> เดือน มูลค่ารวม</w:t>
      </w:r>
      <w:r w:rsidR="00705C89" w:rsidRPr="008C752E">
        <w:rPr>
          <w:rFonts w:asciiTheme="majorBidi" w:hAnsiTheme="majorBidi" w:cstheme="majorBidi"/>
          <w:cs/>
        </w:rPr>
        <w:t xml:space="preserve"> </w:t>
      </w:r>
      <w:r w:rsidR="007C3F7F">
        <w:rPr>
          <w:rFonts w:asciiTheme="majorBidi" w:hAnsiTheme="majorBidi" w:cstheme="majorBidi"/>
        </w:rPr>
        <w:t>7</w:t>
      </w:r>
      <w:r w:rsidR="00015BD1">
        <w:rPr>
          <w:rFonts w:asciiTheme="majorBidi" w:hAnsiTheme="majorBidi" w:cstheme="majorBidi"/>
          <w:lang w:val="en-US"/>
        </w:rPr>
        <w:t>9</w:t>
      </w:r>
      <w:r w:rsidR="00102217">
        <w:rPr>
          <w:rFonts w:asciiTheme="majorBidi" w:hAnsiTheme="majorBidi" w:cstheme="majorBidi"/>
        </w:rPr>
        <w:t>,</w:t>
      </w:r>
      <w:r w:rsidR="007C3F7F">
        <w:rPr>
          <w:rFonts w:asciiTheme="majorBidi" w:hAnsiTheme="majorBidi" w:cstheme="majorBidi"/>
        </w:rPr>
        <w:t>902</w:t>
      </w:r>
      <w:r w:rsidR="00705C89" w:rsidRPr="008C752E">
        <w:rPr>
          <w:rFonts w:asciiTheme="majorBidi" w:hAnsiTheme="majorBidi" w:cstheme="majorBidi"/>
        </w:rPr>
        <w:t xml:space="preserve"> </w:t>
      </w:r>
      <w:r w:rsidR="00C563B2" w:rsidRPr="008C752E">
        <w:rPr>
          <w:rFonts w:asciiTheme="majorBidi" w:hAnsiTheme="majorBidi" w:cstheme="majorBidi"/>
          <w:cs/>
        </w:rPr>
        <w:t xml:space="preserve">ล้านบาท และ </w:t>
      </w:r>
      <w:r w:rsidR="007C3F7F">
        <w:rPr>
          <w:rFonts w:asciiTheme="majorBidi" w:hAnsiTheme="majorBidi" w:cstheme="majorBidi"/>
        </w:rPr>
        <w:t>52</w:t>
      </w:r>
      <w:r w:rsidR="00102217">
        <w:rPr>
          <w:rFonts w:asciiTheme="majorBidi" w:hAnsiTheme="majorBidi" w:cstheme="majorBidi"/>
        </w:rPr>
        <w:t>,</w:t>
      </w:r>
      <w:r w:rsidR="007C3F7F">
        <w:rPr>
          <w:rFonts w:asciiTheme="majorBidi" w:hAnsiTheme="majorBidi" w:cstheme="majorBidi"/>
        </w:rPr>
        <w:t>434</w:t>
      </w:r>
      <w:r w:rsidR="00A141FC">
        <w:rPr>
          <w:rFonts w:asciiTheme="majorBidi" w:hAnsiTheme="majorBidi" w:cstheme="majorBidi"/>
        </w:rPr>
        <w:t xml:space="preserve"> </w:t>
      </w:r>
      <w:r w:rsidR="00C563B2" w:rsidRPr="008C752E">
        <w:rPr>
          <w:rFonts w:asciiTheme="majorBidi" w:hAnsiTheme="majorBidi" w:cstheme="majorBidi"/>
          <w:cs/>
        </w:rPr>
        <w:t xml:space="preserve">ล้านบาท ตามลำดับ </w:t>
      </w:r>
      <w:r w:rsidR="00C563B2" w:rsidRPr="008C752E">
        <w:rPr>
          <w:rFonts w:asciiTheme="majorBidi" w:hAnsiTheme="majorBidi" w:cstheme="majorBidi"/>
          <w:i/>
          <w:iCs/>
          <w:cs/>
        </w:rPr>
        <w:t>(</w:t>
      </w:r>
      <w:r w:rsidR="007C3F7F">
        <w:rPr>
          <w:rFonts w:asciiTheme="majorBidi" w:hAnsiTheme="majorBidi" w:cstheme="majorBidi"/>
          <w:i/>
          <w:iCs/>
          <w:lang w:val="en-US"/>
        </w:rPr>
        <w:t>31</w:t>
      </w:r>
      <w:r w:rsidR="00C563B2" w:rsidRPr="008C752E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7C3F7F">
        <w:rPr>
          <w:rFonts w:asciiTheme="majorBidi" w:hAnsiTheme="majorBidi" w:cstheme="majorBidi"/>
          <w:i/>
          <w:iCs/>
          <w:lang w:val="en-US"/>
        </w:rPr>
        <w:t>2567</w:t>
      </w:r>
      <w:r w:rsidR="00C563B2" w:rsidRPr="008C752E">
        <w:rPr>
          <w:rFonts w:asciiTheme="majorBidi" w:hAnsiTheme="majorBidi" w:cstheme="majorBidi"/>
          <w:i/>
          <w:iCs/>
          <w:cs/>
        </w:rPr>
        <w:t>:</w:t>
      </w:r>
      <w:r w:rsidR="00AE68D6">
        <w:rPr>
          <w:rFonts w:asciiTheme="majorBidi" w:hAnsiTheme="majorBidi" w:cstheme="majorBidi"/>
          <w:i/>
          <w:iCs/>
        </w:rPr>
        <w:br/>
      </w:r>
      <w:r w:rsidR="007C3F7F">
        <w:rPr>
          <w:rFonts w:asciiTheme="majorBidi" w:hAnsiTheme="majorBidi" w:cstheme="majorBidi"/>
          <w:i/>
          <w:iCs/>
          <w:lang w:val="en-US"/>
        </w:rPr>
        <w:t>75</w:t>
      </w:r>
      <w:r w:rsidR="0012517D">
        <w:rPr>
          <w:rFonts w:asciiTheme="majorBidi" w:hAnsiTheme="majorBidi" w:cstheme="majorBidi"/>
          <w:i/>
          <w:iCs/>
        </w:rPr>
        <w:t>,</w:t>
      </w:r>
      <w:r w:rsidR="007C3F7F">
        <w:rPr>
          <w:rFonts w:asciiTheme="majorBidi" w:hAnsiTheme="majorBidi" w:cstheme="majorBidi"/>
          <w:i/>
          <w:iCs/>
        </w:rPr>
        <w:t>7</w:t>
      </w:r>
      <w:r w:rsidR="007C3F7F">
        <w:rPr>
          <w:rFonts w:asciiTheme="majorBidi" w:hAnsiTheme="majorBidi" w:cstheme="majorBidi"/>
          <w:i/>
          <w:iCs/>
          <w:lang w:val="en-US"/>
        </w:rPr>
        <w:t>90</w:t>
      </w:r>
      <w:r w:rsidR="00AE68D6">
        <w:rPr>
          <w:rFonts w:asciiTheme="majorBidi" w:hAnsiTheme="majorBidi" w:cstheme="majorBidi"/>
          <w:i/>
          <w:iCs/>
        </w:rPr>
        <w:t xml:space="preserve"> </w:t>
      </w:r>
      <w:r w:rsidR="00C563B2" w:rsidRPr="008C752E">
        <w:rPr>
          <w:rFonts w:asciiTheme="majorBidi" w:hAnsiTheme="majorBidi" w:cstheme="majorBidi"/>
          <w:i/>
          <w:iCs/>
          <w:cs/>
        </w:rPr>
        <w:t>ล้านบาท</w:t>
      </w:r>
      <w:r w:rsidR="00506746" w:rsidRPr="008C752E">
        <w:rPr>
          <w:rFonts w:asciiTheme="majorBidi" w:hAnsiTheme="majorBidi" w:cstheme="majorBidi"/>
          <w:i/>
          <w:iCs/>
        </w:rPr>
        <w:t xml:space="preserve"> </w:t>
      </w:r>
      <w:r w:rsidR="00C563B2" w:rsidRPr="008C752E">
        <w:rPr>
          <w:rFonts w:asciiTheme="majorBidi" w:hAnsiTheme="majorBidi" w:cstheme="majorBidi"/>
          <w:i/>
          <w:iCs/>
          <w:cs/>
        </w:rPr>
        <w:t xml:space="preserve">และ </w:t>
      </w:r>
      <w:r w:rsidR="007C3F7F">
        <w:rPr>
          <w:rFonts w:asciiTheme="majorBidi" w:hAnsiTheme="majorBidi" w:cstheme="majorBidi"/>
          <w:i/>
          <w:iCs/>
          <w:lang w:val="en-US"/>
        </w:rPr>
        <w:t>50</w:t>
      </w:r>
      <w:r w:rsidR="0012517D">
        <w:rPr>
          <w:rFonts w:asciiTheme="majorBidi" w:hAnsiTheme="majorBidi" w:cstheme="majorBidi"/>
          <w:i/>
          <w:iCs/>
        </w:rPr>
        <w:t>,</w:t>
      </w:r>
      <w:r w:rsidR="007C3F7F">
        <w:rPr>
          <w:rFonts w:asciiTheme="majorBidi" w:hAnsiTheme="majorBidi" w:cstheme="majorBidi"/>
          <w:i/>
          <w:iCs/>
        </w:rPr>
        <w:t>322</w:t>
      </w:r>
      <w:r w:rsidR="005B6D91" w:rsidRPr="008C752E">
        <w:rPr>
          <w:rFonts w:asciiTheme="majorBidi" w:hAnsiTheme="majorBidi" w:cstheme="majorBidi"/>
          <w:i/>
          <w:iCs/>
        </w:rPr>
        <w:t xml:space="preserve"> </w:t>
      </w:r>
      <w:r w:rsidR="00C563B2" w:rsidRPr="008C752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="00C563B2" w:rsidRPr="008C752E">
        <w:rPr>
          <w:rFonts w:asciiTheme="majorBidi" w:hAnsiTheme="majorBidi" w:cstheme="majorBidi"/>
          <w:cs/>
        </w:rPr>
        <w:t xml:space="preserve"> ดังนี้</w:t>
      </w:r>
    </w:p>
    <w:p w14:paraId="1DCF5BB9" w14:textId="77777777" w:rsidR="000344DC" w:rsidRDefault="000344DC" w:rsidP="00C563B2">
      <w:pPr>
        <w:pStyle w:val="Bo-C1Content"/>
        <w:ind w:right="-25"/>
        <w:rPr>
          <w:rFonts w:asciiTheme="majorBidi" w:hAnsiTheme="majorBidi" w:cstheme="majorBidi"/>
        </w:rPr>
      </w:pP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350"/>
        <w:gridCol w:w="270"/>
        <w:gridCol w:w="990"/>
        <w:gridCol w:w="270"/>
        <w:gridCol w:w="993"/>
        <w:gridCol w:w="270"/>
        <w:gridCol w:w="1080"/>
        <w:gridCol w:w="1080"/>
        <w:gridCol w:w="1350"/>
      </w:tblGrid>
      <w:tr w:rsidR="00506746" w:rsidRPr="00ED11C5" w14:paraId="1CBE10B3" w14:textId="77777777" w:rsidTr="0005318A">
        <w:trPr>
          <w:tblHeader/>
        </w:trPr>
        <w:tc>
          <w:tcPr>
            <w:tcW w:w="1440" w:type="dxa"/>
          </w:tcPr>
          <w:p w14:paraId="189B6FAE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53" w:type="dxa"/>
            <w:gridSpan w:val="9"/>
          </w:tcPr>
          <w:p w14:paraId="1E1813D8" w14:textId="77777777" w:rsidR="00506746" w:rsidRPr="00ED11C5" w:rsidRDefault="00506746" w:rsidP="000B13C3">
            <w:pPr>
              <w:spacing w:line="240" w:lineRule="atLeast"/>
              <w:ind w:left="-115" w:right="-115" w:firstLine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06746" w:rsidRPr="00ED11C5" w14:paraId="02C17EE3" w14:textId="77777777" w:rsidTr="0005318A">
        <w:trPr>
          <w:tblHeader/>
        </w:trPr>
        <w:tc>
          <w:tcPr>
            <w:tcW w:w="1440" w:type="dxa"/>
          </w:tcPr>
          <w:p w14:paraId="42936497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3" w:type="dxa"/>
            <w:gridSpan w:val="5"/>
          </w:tcPr>
          <w:p w14:paraId="2B86CC39" w14:textId="5A620CFB" w:rsidR="00506746" w:rsidRPr="00ED11C5" w:rsidRDefault="007C3F7F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A141FC" w:rsidRPr="009C60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41FC" w:rsidRPr="009C6002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A141FC" w:rsidRPr="004841E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6D55789A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3009A3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29FE63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B10E8D7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C40E4" w:rsidRPr="00ED11C5" w14:paraId="1C1D8091" w14:textId="77777777" w:rsidTr="000344DC">
        <w:trPr>
          <w:tblHeader/>
        </w:trPr>
        <w:tc>
          <w:tcPr>
            <w:tcW w:w="1440" w:type="dxa"/>
            <w:vAlign w:val="bottom"/>
          </w:tcPr>
          <w:p w14:paraId="542D8AD4" w14:textId="673A0A27" w:rsidR="00506746" w:rsidRPr="00ED11C5" w:rsidRDefault="008C40E4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1350" w:type="dxa"/>
          </w:tcPr>
          <w:p w14:paraId="7233C1FA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46A5984B" w14:textId="77777777" w:rsidR="00506746" w:rsidRPr="00ED11C5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D0547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270" w:type="dxa"/>
          </w:tcPr>
          <w:p w14:paraId="2845C75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17FDAB47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79A085A0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E334C3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10025B6" w14:textId="00660DC5" w:rsidR="00506746" w:rsidRPr="00ED11C5" w:rsidRDefault="008C40E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อายุหุ้นกู้</w:t>
            </w:r>
          </w:p>
        </w:tc>
        <w:tc>
          <w:tcPr>
            <w:tcW w:w="1350" w:type="dxa"/>
            <w:vAlign w:val="bottom"/>
          </w:tcPr>
          <w:p w14:paraId="6DB38C62" w14:textId="4D5B45B8" w:rsidR="00506746" w:rsidRPr="00ED11C5" w:rsidRDefault="00ED11C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506746" w:rsidRPr="00ED11C5" w14:paraId="2EB2F533" w14:textId="77777777" w:rsidTr="0005318A">
        <w:trPr>
          <w:tblHeader/>
        </w:trPr>
        <w:tc>
          <w:tcPr>
            <w:tcW w:w="1440" w:type="dxa"/>
          </w:tcPr>
          <w:p w14:paraId="32DA02FC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3" w:type="dxa"/>
            <w:gridSpan w:val="5"/>
          </w:tcPr>
          <w:p w14:paraId="70B13BE2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270" w:type="dxa"/>
          </w:tcPr>
          <w:p w14:paraId="5A53521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8172C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080" w:type="dxa"/>
          </w:tcPr>
          <w:p w14:paraId="061E2DF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D724F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F5407" w:rsidRPr="00ED11C5" w14:paraId="6F45E07B" w14:textId="77777777" w:rsidTr="000344DC">
        <w:tc>
          <w:tcPr>
            <w:tcW w:w="1440" w:type="dxa"/>
          </w:tcPr>
          <w:p w14:paraId="1FABD8B6" w14:textId="7D2273F4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1EA56FCC" w14:textId="64BC9648" w:rsidR="009F5407" w:rsidRPr="00CF4DFC" w:rsidRDefault="007C3F7F" w:rsidP="009F5407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424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9F5407" w:rsidRPr="00424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</w:tcPr>
          <w:p w14:paraId="4BBEA8FE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6C6607D7" w14:textId="50DC25E9" w:rsidR="009F5407" w:rsidRPr="00BD1667" w:rsidRDefault="009F5407" w:rsidP="009F5407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147AEB4" w14:textId="77777777" w:rsidR="009F5407" w:rsidRPr="00BD1667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</w:tcPr>
          <w:p w14:paraId="560602EF" w14:textId="3312B691" w:rsidR="009F5407" w:rsidRPr="00BD1667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</w:tcPr>
          <w:p w14:paraId="3FAB78F8" w14:textId="77777777" w:rsidR="009F5407" w:rsidRPr="00BD1667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04C9C62" w14:textId="330E85F5" w:rsidR="009F5407" w:rsidRPr="00BD1667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061830B9" w14:textId="5D127C16" w:rsidR="009F5407" w:rsidRPr="00BD1667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6911E9DE" w14:textId="4AF23BAD" w:rsidR="009F5407" w:rsidRPr="00BD1667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9F5407" w:rsidRPr="00BD166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9F5407" w:rsidRPr="00ED11C5" w14:paraId="72C63949" w14:textId="77777777" w:rsidTr="000344DC">
        <w:tc>
          <w:tcPr>
            <w:tcW w:w="1440" w:type="dxa"/>
          </w:tcPr>
          <w:p w14:paraId="234A67FD" w14:textId="282F1CFA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788413EC" w14:textId="6B13019C" w:rsidR="009F5407" w:rsidRPr="00CF4DFC" w:rsidRDefault="007C3F7F" w:rsidP="009F5407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DB7C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 w:rsidR="009F5407" w:rsidRPr="00DB7C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</w:tcPr>
          <w:p w14:paraId="7DFD3BB8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76E8ECC3" w14:textId="34004D99" w:rsidR="009F5407" w:rsidRPr="00BD1667" w:rsidRDefault="009F5407" w:rsidP="009F5407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0CFFCD5" w14:textId="77777777" w:rsidR="009F5407" w:rsidRPr="00BD1667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</w:tcPr>
          <w:p w14:paraId="26236B4B" w14:textId="33237098" w:rsidR="009F5407" w:rsidRPr="00BD1667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</w:tcPr>
          <w:p w14:paraId="37D7F603" w14:textId="77777777" w:rsidR="009F5407" w:rsidRPr="00BD1667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3059BCA" w14:textId="321E29E2" w:rsidR="009F5407" w:rsidRPr="00BD1667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080" w:type="dxa"/>
          </w:tcPr>
          <w:p w14:paraId="39369842" w14:textId="2BC29EE8" w:rsidR="009F5407" w:rsidRPr="00BD1667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7E7BE9D3" w14:textId="5780270C" w:rsidR="009F5407" w:rsidRPr="00BD1667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9F5407" w:rsidRPr="00BD166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9F5407" w:rsidRPr="00ED11C5" w14:paraId="3B8D019A" w14:textId="77777777" w:rsidTr="000344DC">
        <w:tc>
          <w:tcPr>
            <w:tcW w:w="1440" w:type="dxa"/>
          </w:tcPr>
          <w:p w14:paraId="3990AC9E" w14:textId="36A68279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7E3AF00D" w14:textId="79E0640D" w:rsidR="009F5407" w:rsidRPr="00BD1667" w:rsidRDefault="007C3F7F" w:rsidP="009F5407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6182DF1" w14:textId="77777777" w:rsidR="009F5407" w:rsidRPr="00BD1667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8A73CE8" w14:textId="7E3B981A" w:rsidR="009F5407" w:rsidRPr="00BD1667" w:rsidRDefault="009F5407" w:rsidP="009F5407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2D87FA0" w14:textId="77777777" w:rsidR="009F5407" w:rsidRPr="00BD1667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</w:tcPr>
          <w:p w14:paraId="66A4F3D1" w14:textId="1DC66CD8" w:rsidR="009F5407" w:rsidRPr="00BD1667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612A78D5" w14:textId="77777777" w:rsidR="009F5407" w:rsidRPr="00BD1667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56A7067" w14:textId="4B3BD4B2" w:rsidR="009F5407" w:rsidRPr="00BD1667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0" w:type="dxa"/>
          </w:tcPr>
          <w:p w14:paraId="4F66DDE8" w14:textId="2200FC06" w:rsidR="009F5407" w:rsidRPr="00BD1667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385BF9DA" w14:textId="07E14745" w:rsidR="009F5407" w:rsidRPr="00BD1667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9F5407" w:rsidRPr="00BD166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9F5407" w:rsidRPr="00ED11C5" w14:paraId="55784691" w14:textId="77777777" w:rsidTr="000344DC">
        <w:tc>
          <w:tcPr>
            <w:tcW w:w="1440" w:type="dxa"/>
          </w:tcPr>
          <w:p w14:paraId="2B834FE2" w14:textId="429F1454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0" w:type="dxa"/>
          </w:tcPr>
          <w:p w14:paraId="679C49E5" w14:textId="641C15D4" w:rsidR="009F5407" w:rsidRPr="00BD1667" w:rsidRDefault="007C3F7F" w:rsidP="009F5407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70" w:type="dxa"/>
          </w:tcPr>
          <w:p w14:paraId="71CBCA41" w14:textId="77777777" w:rsidR="009F5407" w:rsidRPr="00BD1667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21B0751" w14:textId="426853E7" w:rsidR="009F5407" w:rsidRPr="00BD1667" w:rsidRDefault="009F5407" w:rsidP="009F5407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1F470E3" w14:textId="77777777" w:rsidR="009F5407" w:rsidRPr="00BD1667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</w:tcPr>
          <w:p w14:paraId="299B92BA" w14:textId="1B503BA1" w:rsidR="009F5407" w:rsidRPr="00BD1667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70" w:type="dxa"/>
          </w:tcPr>
          <w:p w14:paraId="5058B060" w14:textId="77777777" w:rsidR="009F5407" w:rsidRPr="00BD1667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57345AA" w14:textId="08BB20BB" w:rsidR="009F5407" w:rsidRPr="00BD1667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080" w:type="dxa"/>
          </w:tcPr>
          <w:p w14:paraId="62446F16" w14:textId="464961BA" w:rsidR="009F5407" w:rsidRPr="00BD1667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5407" w:rsidRPr="00BD1667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76668138" w14:textId="570BD565" w:rsidR="009F5407" w:rsidRPr="00BD1667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12</w:t>
            </w:r>
            <w:r w:rsidR="009F5407" w:rsidRPr="00BD166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9F5407" w:rsidRPr="00ED11C5" w14:paraId="3E290A3F" w14:textId="77777777" w:rsidTr="000344DC">
        <w:tc>
          <w:tcPr>
            <w:tcW w:w="1440" w:type="dxa"/>
          </w:tcPr>
          <w:p w14:paraId="02380105" w14:textId="0FC314D3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</w:tcPr>
          <w:p w14:paraId="398BD636" w14:textId="3767A08E" w:rsidR="009F5407" w:rsidRPr="00CF4DFC" w:rsidRDefault="009F5407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4A5B4B4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24123B21" w14:textId="40DA3D28" w:rsidR="009F5407" w:rsidRPr="00731F50" w:rsidRDefault="007C3F7F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6A731D61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5D3AFB83" w14:textId="47BA49F7" w:rsidR="009F5407" w:rsidRPr="009432E0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ACFB24C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4CF7E20E" w14:textId="020DA217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5CA801C2" w14:textId="5644F5CD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3458650A" w14:textId="30A6EA33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9F5407" w:rsidRPr="00ED11C5" w14:paraId="1C830A53" w14:textId="77777777" w:rsidTr="000344DC">
        <w:tc>
          <w:tcPr>
            <w:tcW w:w="1440" w:type="dxa"/>
          </w:tcPr>
          <w:p w14:paraId="477AF604" w14:textId="601E0378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</w:tcPr>
          <w:p w14:paraId="533CDD34" w14:textId="69BD5A91" w:rsidR="009F5407" w:rsidRPr="00CF4DFC" w:rsidRDefault="009F5407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0FF075A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32CA0461" w14:textId="1A1F8903" w:rsidR="009F5407" w:rsidRPr="00731F50" w:rsidRDefault="007C3F7F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0B16BA4F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01F61D9A" w14:textId="68ADBAB8" w:rsidR="009F5407" w:rsidRPr="009432E0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9DA5990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28AAC122" w14:textId="46389854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39BFFB56" w14:textId="519B1EF0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1519DEBF" w14:textId="7D13CA38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9F5407" w:rsidRPr="00ED11C5" w14:paraId="44A6A537" w14:textId="77777777" w:rsidTr="000344DC">
        <w:tc>
          <w:tcPr>
            <w:tcW w:w="1440" w:type="dxa"/>
          </w:tcPr>
          <w:p w14:paraId="6A2FC9D2" w14:textId="688A8F67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ชุดที่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465E7BEB" w14:textId="152129F1" w:rsidR="009F5407" w:rsidRPr="00CF4DFC" w:rsidRDefault="009F5407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1C4BF2A" w14:textId="3AD93902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63E66B19" w14:textId="25BF3491" w:rsidR="009F5407" w:rsidRPr="00731F50" w:rsidRDefault="007C3F7F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19A78ACE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4B84C9D1" w14:textId="2E0755D6" w:rsidR="009F5407" w:rsidRPr="009432E0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403F2D9E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52C5E64E" w14:textId="410EE300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0D212B5C" w14:textId="0220D14A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4C8926E9" w14:textId="3506E9AC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9F5407" w:rsidRPr="00ED11C5" w14:paraId="7B98D864" w14:textId="77777777" w:rsidTr="000344DC">
        <w:tc>
          <w:tcPr>
            <w:tcW w:w="1440" w:type="dxa"/>
          </w:tcPr>
          <w:p w14:paraId="17BFEB04" w14:textId="7DB7D897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38A7A8DC" w14:textId="62AB2CE5" w:rsidR="009F5407" w:rsidRPr="00CF4DFC" w:rsidRDefault="009F5407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305C070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5EB44B39" w14:textId="508F8D4D" w:rsidR="009F5407" w:rsidRPr="00731F50" w:rsidRDefault="007C3F7F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</w:tcPr>
          <w:p w14:paraId="45B6AEEF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0C61EFE1" w14:textId="0229767C" w:rsidR="009F5407" w:rsidRPr="009432E0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</w:tcPr>
          <w:p w14:paraId="243C312E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4376C28" w14:textId="75383910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080" w:type="dxa"/>
          </w:tcPr>
          <w:p w14:paraId="4D3D0815" w14:textId="4A8FE35C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396BE765" w14:textId="22E6D794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9F5407" w:rsidRPr="00ED11C5" w14:paraId="1EC145BC" w14:textId="77777777" w:rsidTr="000344DC">
        <w:tc>
          <w:tcPr>
            <w:tcW w:w="1440" w:type="dxa"/>
          </w:tcPr>
          <w:p w14:paraId="31AD8F5B" w14:textId="5A779205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</w:tcPr>
          <w:p w14:paraId="6A616E79" w14:textId="2C50D795" w:rsidR="009F5407" w:rsidRPr="00CF4DFC" w:rsidRDefault="009F5407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6D7FEAF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17525A8A" w14:textId="0BDE3A64" w:rsidR="009F5407" w:rsidRPr="00731F50" w:rsidRDefault="007C3F7F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4D68273D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2FB63776" w14:textId="3AB2019A" w:rsidR="009F5407" w:rsidRPr="009432E0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C7A7DB5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023592C7" w14:textId="628C193A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5C4C7FE2" w14:textId="1D887610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7DD2E5A7" w14:textId="627A98AD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9F5407" w:rsidRPr="00ED11C5" w14:paraId="0F1AE456" w14:textId="77777777" w:rsidTr="000344DC">
        <w:tc>
          <w:tcPr>
            <w:tcW w:w="1440" w:type="dxa"/>
          </w:tcPr>
          <w:p w14:paraId="0B733BC8" w14:textId="7236C8AA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5EC91489" w14:textId="0A8162BB" w:rsidR="009F5407" w:rsidRPr="00CF4DFC" w:rsidRDefault="007C3F7F" w:rsidP="00F02F30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02F30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910</w:t>
            </w:r>
            <w:r w:rsidR="00F02F30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6325C467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3AEC8E31" w14:textId="4245B75D" w:rsidR="009F5407" w:rsidRPr="00731F50" w:rsidRDefault="00F02F30" w:rsidP="00F02F30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017C16C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4A641AFC" w14:textId="6913E061" w:rsidR="009F5407" w:rsidRPr="009432E0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910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D6C0BB6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50A40FA" w14:textId="19884733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080" w:type="dxa"/>
          </w:tcPr>
          <w:p w14:paraId="656B7409" w14:textId="0093DCBF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664F6678" w14:textId="578664B0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9F5407" w:rsidRPr="00ED11C5" w14:paraId="6D6DF869" w14:textId="77777777" w:rsidTr="000344DC">
        <w:tc>
          <w:tcPr>
            <w:tcW w:w="1440" w:type="dxa"/>
          </w:tcPr>
          <w:p w14:paraId="3C8B1A1B" w14:textId="1E9994AE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3F755A6C" w14:textId="7A7F21E5" w:rsidR="009F5407" w:rsidRPr="00CF4DFC" w:rsidRDefault="009F5407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41AA832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5DB33A2A" w14:textId="353B4968" w:rsidR="009F5407" w:rsidRPr="00731F50" w:rsidRDefault="007C3F7F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FCB3958" w14:textId="3976158B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7263C7DF" w14:textId="3195A9C4" w:rsidR="009F5407" w:rsidRPr="009432E0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8F7AD38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50BD3D3F" w14:textId="6E32FCB8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1080" w:type="dxa"/>
          </w:tcPr>
          <w:p w14:paraId="06E37621" w14:textId="2423ED83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5F37741A" w14:textId="403BE804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9F5407" w:rsidRPr="00ED11C5" w14:paraId="1A30494B" w14:textId="77777777" w:rsidTr="000344DC">
        <w:tc>
          <w:tcPr>
            <w:tcW w:w="1440" w:type="dxa"/>
          </w:tcPr>
          <w:p w14:paraId="2E6E1D7A" w14:textId="5BA8B110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</w:tcPr>
          <w:p w14:paraId="516D8E63" w14:textId="2B6054EB" w:rsidR="009F5407" w:rsidRPr="00CF4DFC" w:rsidRDefault="009F5407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2FC473A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53455F0D" w14:textId="27ACBE94" w:rsidR="009F5407" w:rsidRPr="00731F50" w:rsidRDefault="007C3F7F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275C4D9E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1B1A5C59" w14:textId="1A560A6A" w:rsidR="009F5407" w:rsidRPr="009432E0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D5593C7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7132424" w14:textId="57F6946E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745E53AA" w14:textId="5E826F1C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61BC91BF" w14:textId="0A5E5F41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9F5407" w:rsidRPr="00ED11C5" w14:paraId="4EB4EFC1" w14:textId="77777777" w:rsidTr="000344DC">
        <w:tc>
          <w:tcPr>
            <w:tcW w:w="1440" w:type="dxa"/>
          </w:tcPr>
          <w:p w14:paraId="10FC997A" w14:textId="737192C9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</w:tcPr>
          <w:p w14:paraId="4598A327" w14:textId="7358B115" w:rsidR="009F5407" w:rsidRPr="00CF4DFC" w:rsidRDefault="009F5407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BB7F41A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2B1C3043" w14:textId="24A0C2CB" w:rsidR="009F5407" w:rsidRPr="00731F50" w:rsidRDefault="007C3F7F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3743142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4B92B6A6" w14:textId="152713B2" w:rsidR="009F5407" w:rsidRPr="009432E0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675D9F1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0236D203" w14:textId="189C2DFB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0C23804E" w14:textId="56BA25DE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48FDE131" w14:textId="79865906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9F5407" w:rsidRPr="00ED11C5" w14:paraId="2005E61D" w14:textId="77777777" w:rsidTr="000344DC">
        <w:tc>
          <w:tcPr>
            <w:tcW w:w="1440" w:type="dxa"/>
          </w:tcPr>
          <w:p w14:paraId="5F78E490" w14:textId="10F403AE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3BE5533C" w14:textId="711458E6" w:rsidR="009F5407" w:rsidRPr="00CF4DFC" w:rsidRDefault="009F5407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7B7065A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737B9790" w14:textId="2CF6D998" w:rsidR="009F5407" w:rsidRPr="00731F50" w:rsidRDefault="007C3F7F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67726C97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2BBCD1AC" w14:textId="33C970AD" w:rsidR="009F5407" w:rsidRPr="009432E0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05C46DC8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5BB45145" w14:textId="633E6762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2F9EA613" w14:textId="64C2DF16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455F0DB" w14:textId="7DC54FA4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9F5407" w:rsidRPr="00ED11C5" w14:paraId="3B918A72" w14:textId="77777777" w:rsidTr="000344DC">
        <w:tc>
          <w:tcPr>
            <w:tcW w:w="1440" w:type="dxa"/>
          </w:tcPr>
          <w:p w14:paraId="12643EFA" w14:textId="32171142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9F5407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2AD0BB77" w14:textId="794BC1F4" w:rsidR="009F5407" w:rsidRPr="00CF4DFC" w:rsidRDefault="009F5407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4B48904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3CF92E8D" w14:textId="77199A0F" w:rsidR="009F5407" w:rsidRPr="00731F50" w:rsidRDefault="007C3F7F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70" w:type="dxa"/>
          </w:tcPr>
          <w:p w14:paraId="3E7BB7BB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2B4458FA" w14:textId="7F6BCCBA" w:rsidR="009F5407" w:rsidRPr="009432E0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70" w:type="dxa"/>
          </w:tcPr>
          <w:p w14:paraId="781632B4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06A412F6" w14:textId="1734BF91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080" w:type="dxa"/>
          </w:tcPr>
          <w:p w14:paraId="5F782CAD" w14:textId="59B3AD4D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2056C35D" w14:textId="7F059334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9F5407" w:rsidRPr="00ED11C5" w14:paraId="48336B5C" w14:textId="77777777" w:rsidTr="000344DC">
        <w:tc>
          <w:tcPr>
            <w:tcW w:w="1440" w:type="dxa"/>
          </w:tcPr>
          <w:p w14:paraId="569B4584" w14:textId="0F931E6E" w:rsidR="009F5407" w:rsidRPr="00ED11C5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5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50" w:type="dxa"/>
          </w:tcPr>
          <w:p w14:paraId="1DC6D004" w14:textId="7DE8476B" w:rsidR="009F5407" w:rsidRPr="00CF4DFC" w:rsidRDefault="009F5407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F26F4FA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44911E9F" w14:textId="11B23AD7" w:rsidR="009F5407" w:rsidRPr="00731F50" w:rsidRDefault="007C3F7F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0E5080B9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4166ED35" w14:textId="6670FF48" w:rsidR="009F5407" w:rsidRPr="009432E0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24A6E658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1DF7A83" w14:textId="118BEF96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80" w:type="dxa"/>
          </w:tcPr>
          <w:p w14:paraId="656BC46F" w14:textId="5E5CD843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25BD626" w14:textId="03405C87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9F5407" w:rsidRPr="00ED11C5" w14:paraId="5D2F100B" w14:textId="77777777" w:rsidTr="000344DC">
        <w:tc>
          <w:tcPr>
            <w:tcW w:w="1440" w:type="dxa"/>
          </w:tcPr>
          <w:p w14:paraId="3093DA45" w14:textId="0E9D54F8" w:rsidR="009F5407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50" w:type="dxa"/>
          </w:tcPr>
          <w:p w14:paraId="332946E2" w14:textId="16ED3582" w:rsidR="009F5407" w:rsidRPr="00CF4DFC" w:rsidRDefault="009F5407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1912052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4791C9EC" w14:textId="04FE8A38" w:rsidR="009F5407" w:rsidRPr="00731F50" w:rsidRDefault="007C3F7F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EFC3E4C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6DEEC219" w14:textId="5F63D153" w:rsidR="009F5407" w:rsidRPr="009432E0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B9926C6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D717723" w14:textId="3B48EFE9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80" w:type="dxa"/>
          </w:tcPr>
          <w:p w14:paraId="44F44145" w14:textId="4F9DD38E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6978DFD0" w14:textId="2FEF2BD5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9F5407" w:rsidRPr="00ED11C5" w14:paraId="6BC636E9" w14:textId="77777777" w:rsidTr="000344DC">
        <w:tc>
          <w:tcPr>
            <w:tcW w:w="1440" w:type="dxa"/>
          </w:tcPr>
          <w:p w14:paraId="43725345" w14:textId="68C59988" w:rsidR="009F5407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5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="009F5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13F163E6" w14:textId="6A5F234A" w:rsidR="009F5407" w:rsidRPr="00CF4DFC" w:rsidRDefault="009F5407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E921C43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36530889" w14:textId="3612585D" w:rsidR="009F5407" w:rsidRPr="00731F50" w:rsidRDefault="007C3F7F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2A7B5393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58420624" w14:textId="130F8014" w:rsidR="009F5407" w:rsidRPr="009432E0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77F287D0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2E51369E" w14:textId="26527F76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</w:p>
        </w:tc>
        <w:tc>
          <w:tcPr>
            <w:tcW w:w="1080" w:type="dxa"/>
          </w:tcPr>
          <w:p w14:paraId="7CA90F35" w14:textId="5FD7CE8D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CB94CDA" w14:textId="3B712204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9F5407" w:rsidRPr="00ED11C5" w14:paraId="73E1F1EC" w14:textId="77777777" w:rsidTr="000344DC">
        <w:tc>
          <w:tcPr>
            <w:tcW w:w="1440" w:type="dxa"/>
          </w:tcPr>
          <w:p w14:paraId="322C7225" w14:textId="51F64B60" w:rsidR="009F5407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5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="009F5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540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6E23CDB4" w14:textId="6356E416" w:rsidR="009F5407" w:rsidRPr="00CF4DFC" w:rsidRDefault="009F5407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E97718B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42EBC4C7" w14:textId="0A7133D1" w:rsidR="009F5407" w:rsidRPr="00731F50" w:rsidRDefault="007C3F7F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</w:tcPr>
          <w:p w14:paraId="69E8D3B1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240E1F7E" w14:textId="5597E655" w:rsidR="009F5407" w:rsidRPr="009432E0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</w:tcPr>
          <w:p w14:paraId="4CDAF7B8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075E2A9C" w14:textId="488ED4B5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80" w:type="dxa"/>
          </w:tcPr>
          <w:p w14:paraId="42955134" w14:textId="30B7BBC9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75590A02" w14:textId="7BAA628E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9F5407" w:rsidRPr="00ED11C5" w14:paraId="61C53182" w14:textId="77777777" w:rsidTr="000344DC">
        <w:tc>
          <w:tcPr>
            <w:tcW w:w="1440" w:type="dxa"/>
          </w:tcPr>
          <w:p w14:paraId="606E44B8" w14:textId="0EF64C60" w:rsidR="009F5407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5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50" w:type="dxa"/>
          </w:tcPr>
          <w:p w14:paraId="014F288E" w14:textId="1AB5A848" w:rsidR="009F5407" w:rsidRPr="00CF4DFC" w:rsidRDefault="009F5407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4D37DAA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5088D7CC" w14:textId="17D603A6" w:rsidR="009F5407" w:rsidRPr="00731F50" w:rsidRDefault="007C3F7F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2CCB87C6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17248888" w14:textId="7F897055" w:rsidR="009F5407" w:rsidRPr="009432E0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6F967576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7A252893" w14:textId="7D9B09A6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80" w:type="dxa"/>
          </w:tcPr>
          <w:p w14:paraId="7E928137" w14:textId="71E51B5E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557417E3" w14:textId="67DC1ADC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2573</w:t>
            </w:r>
          </w:p>
        </w:tc>
      </w:tr>
      <w:tr w:rsidR="009F5407" w:rsidRPr="00ED11C5" w14:paraId="513D47DA" w14:textId="77777777" w:rsidTr="000344DC">
        <w:tc>
          <w:tcPr>
            <w:tcW w:w="1440" w:type="dxa"/>
          </w:tcPr>
          <w:p w14:paraId="6602E5EB" w14:textId="411DAA9A" w:rsidR="009F5407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54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50" w:type="dxa"/>
          </w:tcPr>
          <w:p w14:paraId="183B4582" w14:textId="5E90B641" w:rsidR="009F5407" w:rsidRPr="00CF4DFC" w:rsidRDefault="009F5407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4E65D9A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04A19A77" w14:textId="5F40237A" w:rsidR="009F5407" w:rsidRPr="00731F50" w:rsidRDefault="007C3F7F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F5407"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46AF7F94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55BE1B05" w14:textId="567B163A" w:rsidR="009F5407" w:rsidRPr="009432E0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F5407"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91F68E1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45076651" w14:textId="2218C834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47ECFE87" w14:textId="598834D8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69ED575C" w14:textId="11CB00BC" w:rsidR="009F5407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9F5407"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พฤษภาคม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2573</w:t>
            </w:r>
          </w:p>
        </w:tc>
      </w:tr>
      <w:tr w:rsidR="00905CB2" w:rsidRPr="00ED11C5" w14:paraId="196FB2B6" w14:textId="77777777" w:rsidTr="000344DC">
        <w:tc>
          <w:tcPr>
            <w:tcW w:w="1440" w:type="dxa"/>
          </w:tcPr>
          <w:p w14:paraId="58A943CD" w14:textId="29F8DAC5" w:rsidR="00905CB2" w:rsidRDefault="007C3F7F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05C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50" w:type="dxa"/>
          </w:tcPr>
          <w:p w14:paraId="709AEF6A" w14:textId="7F041549" w:rsidR="00905CB2" w:rsidRDefault="00905CB2" w:rsidP="009F5407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2DFB93C" w14:textId="77777777" w:rsidR="00905CB2" w:rsidRPr="007F655A" w:rsidRDefault="00905CB2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</w:tcPr>
          <w:p w14:paraId="5BD1F2DC" w14:textId="6C464A41" w:rsidR="00905CB2" w:rsidRPr="00731F50" w:rsidRDefault="007C3F7F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05C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05C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205EC761" w14:textId="77777777" w:rsidR="00905CB2" w:rsidRPr="007F655A" w:rsidRDefault="00905CB2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6F139C77" w14:textId="6B2D41D9" w:rsidR="00905CB2" w:rsidRPr="009432E0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05C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3931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E668554" w14:textId="77777777" w:rsidR="00905CB2" w:rsidRPr="007F655A" w:rsidRDefault="00905CB2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1E15CA59" w14:textId="1952D293" w:rsidR="00905CB2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931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524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</w:tcPr>
          <w:p w14:paraId="45008236" w14:textId="621A2D7D" w:rsidR="00905CB2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931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3931A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931A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3931A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3F902F34" w14:textId="610AA5E7" w:rsidR="00905CB2" w:rsidRPr="004A3C8A" w:rsidRDefault="007C3F7F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FF2F2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FF2F2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9F5407" w:rsidRPr="00ED11C5" w14:paraId="6D38FD82" w14:textId="77777777" w:rsidTr="003B0C6D">
        <w:tc>
          <w:tcPr>
            <w:tcW w:w="1440" w:type="dxa"/>
          </w:tcPr>
          <w:p w14:paraId="2715C6D2" w14:textId="07F4BB2F" w:rsidR="009F5407" w:rsidRPr="00DB0E35" w:rsidRDefault="009F5407" w:rsidP="009F540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791F77" w14:textId="14805085" w:rsidR="009F5407" w:rsidRPr="00B11783" w:rsidRDefault="007C3F7F" w:rsidP="009F5407">
            <w:pPr>
              <w:tabs>
                <w:tab w:val="left" w:pos="1091"/>
              </w:tabs>
              <w:spacing w:line="240" w:lineRule="atLeast"/>
              <w:ind w:left="-92" w:right="-4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</w:t>
            </w:r>
            <w:r w:rsidR="00F02F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425</w:t>
            </w:r>
            <w:r w:rsidR="009F5407" w:rsidRPr="002958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06B8BC0D" w14:textId="77777777" w:rsidR="009F5407" w:rsidRPr="007F655A" w:rsidRDefault="009F5407" w:rsidP="009F5407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12EB74" w14:textId="31807228" w:rsidR="009F5407" w:rsidRPr="007F655A" w:rsidRDefault="007C3F7F" w:rsidP="009F5407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</w:t>
            </w:r>
            <w:r w:rsidR="00F02F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476</w:t>
            </w:r>
            <w:r w:rsidR="009F5407" w:rsidRPr="00BE4D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400</w:t>
            </w:r>
          </w:p>
        </w:tc>
        <w:tc>
          <w:tcPr>
            <w:tcW w:w="270" w:type="dxa"/>
          </w:tcPr>
          <w:p w14:paraId="08DFABD8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7D023C3" w14:textId="2D1D89A4" w:rsidR="009F5407" w:rsidRPr="007F655A" w:rsidRDefault="007C3F7F" w:rsidP="009F5407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</w:t>
            </w:r>
            <w:r w:rsidR="009F5407" w:rsidRPr="00BE3C9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901</w:t>
            </w:r>
            <w:r w:rsidR="009F5407" w:rsidRPr="00BE3C9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900</w:t>
            </w:r>
          </w:p>
        </w:tc>
        <w:tc>
          <w:tcPr>
            <w:tcW w:w="270" w:type="dxa"/>
          </w:tcPr>
          <w:p w14:paraId="56F89C59" w14:textId="7777777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1A92D821" w14:textId="37FC6494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0E7A1CA5" w14:textId="68AB4127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350" w:type="dxa"/>
          </w:tcPr>
          <w:p w14:paraId="7DA99152" w14:textId="0CEF68A3" w:rsidR="009F5407" w:rsidRPr="007F655A" w:rsidRDefault="009F5407" w:rsidP="009F5407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</w:p>
        </w:tc>
      </w:tr>
      <w:tr w:rsidR="00504526" w:rsidRPr="00ED11C5" w14:paraId="759CB33B" w14:textId="77777777" w:rsidTr="00504526">
        <w:tc>
          <w:tcPr>
            <w:tcW w:w="1440" w:type="dxa"/>
          </w:tcPr>
          <w:p w14:paraId="16D5B5DC" w14:textId="77777777" w:rsidR="00504526" w:rsidRPr="00ED11C5" w:rsidRDefault="00504526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AE7F6F" w14:textId="77777777" w:rsidR="00504526" w:rsidRPr="00ED11C5" w:rsidRDefault="00504526" w:rsidP="00A57B5B">
            <w:pPr>
              <w:spacing w:line="240" w:lineRule="atLeast"/>
              <w:ind w:left="-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45B75E2" w14:textId="77777777" w:rsidR="00504526" w:rsidRPr="00ED11C5" w:rsidRDefault="00504526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C60730" w14:textId="77777777" w:rsidR="00504526" w:rsidRPr="00ED11C5" w:rsidRDefault="00504526" w:rsidP="00A57B5B">
            <w:pPr>
              <w:tabs>
                <w:tab w:val="decimal" w:pos="791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F0E9D19" w14:textId="77777777" w:rsidR="00504526" w:rsidRPr="00ED11C5" w:rsidRDefault="0050452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EAD87B3" w14:textId="77777777" w:rsidR="00504526" w:rsidRPr="00ED11C5" w:rsidRDefault="00504526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23B99AC" w14:textId="77777777" w:rsidR="00504526" w:rsidRPr="00ED11C5" w:rsidRDefault="0050452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3832571" w14:textId="77777777" w:rsidR="00504526" w:rsidRPr="00ED11C5" w:rsidRDefault="0050452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49401E3E" w14:textId="77777777" w:rsidR="00504526" w:rsidRPr="00ED11C5" w:rsidRDefault="00504526" w:rsidP="008C40E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50" w:type="dxa"/>
          </w:tcPr>
          <w:p w14:paraId="3BD50139" w14:textId="77777777" w:rsidR="00504526" w:rsidRPr="00ED11C5" w:rsidRDefault="0050452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</w:tr>
    </w:tbl>
    <w:p w14:paraId="3D553F9D" w14:textId="43305FAD" w:rsidR="00AA6339" w:rsidRDefault="00AA6339" w:rsidP="00C563B2">
      <w:pPr>
        <w:pStyle w:val="Bo-C1Content"/>
        <w:ind w:right="-25"/>
        <w:rPr>
          <w:rFonts w:asciiTheme="majorBidi" w:hAnsiTheme="majorBidi" w:cstheme="majorBidi"/>
          <w:sz w:val="20"/>
          <w:szCs w:val="20"/>
        </w:rPr>
      </w:pPr>
    </w:p>
    <w:p w14:paraId="31D3457E" w14:textId="77777777" w:rsidR="00AA6339" w:rsidRDefault="00AA6339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350"/>
        <w:gridCol w:w="270"/>
        <w:gridCol w:w="990"/>
        <w:gridCol w:w="270"/>
        <w:gridCol w:w="990"/>
        <w:gridCol w:w="270"/>
        <w:gridCol w:w="1080"/>
        <w:gridCol w:w="1080"/>
        <w:gridCol w:w="1344"/>
        <w:gridCol w:w="6"/>
      </w:tblGrid>
      <w:tr w:rsidR="00506746" w:rsidRPr="00ED11C5" w14:paraId="22755E5A" w14:textId="77777777" w:rsidTr="0005318A">
        <w:trPr>
          <w:gridAfter w:val="1"/>
          <w:wAfter w:w="6" w:type="dxa"/>
          <w:tblHeader/>
        </w:trPr>
        <w:tc>
          <w:tcPr>
            <w:tcW w:w="1440" w:type="dxa"/>
          </w:tcPr>
          <w:p w14:paraId="33203F52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44" w:type="dxa"/>
            <w:gridSpan w:val="9"/>
          </w:tcPr>
          <w:p w14:paraId="772A07AD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6746" w:rsidRPr="00ED11C5" w14:paraId="771E58FF" w14:textId="77777777" w:rsidTr="0005318A">
        <w:trPr>
          <w:tblHeader/>
        </w:trPr>
        <w:tc>
          <w:tcPr>
            <w:tcW w:w="1440" w:type="dxa"/>
          </w:tcPr>
          <w:p w14:paraId="0BB168C2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300C8796" w14:textId="537256A1" w:rsidR="00506746" w:rsidRPr="00ED11C5" w:rsidRDefault="007C3F7F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A141FC" w:rsidRPr="009C60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41FC" w:rsidRPr="009C6002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A141FC" w:rsidRPr="004841E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6BBA464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27FCB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180021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CC9DC8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06746" w:rsidRPr="00ED11C5" w14:paraId="1B82C027" w14:textId="77777777" w:rsidTr="0005318A">
        <w:trPr>
          <w:tblHeader/>
        </w:trPr>
        <w:tc>
          <w:tcPr>
            <w:tcW w:w="1440" w:type="dxa"/>
            <w:vAlign w:val="bottom"/>
          </w:tcPr>
          <w:p w14:paraId="624917AF" w14:textId="6D488C91" w:rsidR="00506746" w:rsidRPr="00ED11C5" w:rsidRDefault="00A57B5B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1350" w:type="dxa"/>
          </w:tcPr>
          <w:p w14:paraId="291E87E4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34FFE36" w14:textId="77777777" w:rsidR="00506746" w:rsidRPr="00ED11C5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D822EC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270" w:type="dxa"/>
          </w:tcPr>
          <w:p w14:paraId="44C0B89C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07722B2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657AE153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623251D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7D539BF4" w14:textId="694E2C25" w:rsidR="00506746" w:rsidRPr="00ED11C5" w:rsidRDefault="0005318A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อายุหุ้นกู้</w:t>
            </w:r>
          </w:p>
        </w:tc>
        <w:tc>
          <w:tcPr>
            <w:tcW w:w="1350" w:type="dxa"/>
            <w:gridSpan w:val="2"/>
            <w:vAlign w:val="bottom"/>
          </w:tcPr>
          <w:p w14:paraId="0B92D85B" w14:textId="12EAECAA" w:rsidR="00506746" w:rsidRPr="00ED11C5" w:rsidRDefault="00ED11C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506746" w:rsidRPr="00ED11C5" w14:paraId="57A9E2A8" w14:textId="77777777" w:rsidTr="0005318A">
        <w:trPr>
          <w:tblHeader/>
        </w:trPr>
        <w:tc>
          <w:tcPr>
            <w:tcW w:w="1440" w:type="dxa"/>
          </w:tcPr>
          <w:p w14:paraId="02124847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126B7070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270" w:type="dxa"/>
          </w:tcPr>
          <w:p w14:paraId="3EC5255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369BB4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080" w:type="dxa"/>
          </w:tcPr>
          <w:p w14:paraId="4600101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B766268" w14:textId="77777777" w:rsidR="00506746" w:rsidRPr="00ED11C5" w:rsidRDefault="00506746" w:rsidP="0005318A">
            <w:pPr>
              <w:spacing w:line="240" w:lineRule="atLeast"/>
              <w:ind w:left="-381" w:right="-115" w:firstLine="26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B6EF5" w:rsidRPr="00ED11C5" w14:paraId="1CD3436C" w14:textId="77777777" w:rsidTr="0005318A">
        <w:tc>
          <w:tcPr>
            <w:tcW w:w="1440" w:type="dxa"/>
          </w:tcPr>
          <w:p w14:paraId="03E77D8C" w14:textId="222ED871" w:rsidR="007B6EF5" w:rsidRPr="00ED11C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62C81682" w14:textId="40CD4114" w:rsidR="007B6EF5" w:rsidRPr="00533E57" w:rsidRDefault="007C3F7F" w:rsidP="007B6EF5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7B6EF5"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</w:tcPr>
          <w:p w14:paraId="31147156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84CD099" w14:textId="7A13243B" w:rsidR="007B6EF5" w:rsidRPr="00533E57" w:rsidRDefault="007B6EF5" w:rsidP="007B6EF5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5EB6E0D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23E9B4ED" w14:textId="33AF15A9" w:rsidR="007B6EF5" w:rsidRPr="00533E57" w:rsidRDefault="007C3F7F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7B6EF5"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</w:tcPr>
          <w:p w14:paraId="57CEB785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06357D6" w14:textId="56A3A970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6E2D8382" w14:textId="4E2F80F4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B6EF5"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 w:rsidRPr="00533E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631AF91A" w14:textId="10153B97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7B6EF5" w:rsidRPr="00533E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7B6EF5" w:rsidRPr="00ED11C5" w14:paraId="5536E3FC" w14:textId="77777777" w:rsidTr="0005318A">
        <w:tc>
          <w:tcPr>
            <w:tcW w:w="1440" w:type="dxa"/>
          </w:tcPr>
          <w:p w14:paraId="4202CC44" w14:textId="6C99F4E1" w:rsidR="007B6EF5" w:rsidRPr="00ED11C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006334A2" w14:textId="19B96054" w:rsidR="007B6EF5" w:rsidRPr="00533E57" w:rsidRDefault="007C3F7F" w:rsidP="007B6EF5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6000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7B6EF5" w:rsidRPr="006000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8E6DBDA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B8D3275" w14:textId="5C1A7799" w:rsidR="007B6EF5" w:rsidRPr="00533E57" w:rsidRDefault="007B6EF5" w:rsidP="007B6EF5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2D588E6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54F1A397" w14:textId="61D2F062" w:rsidR="007B6EF5" w:rsidRPr="00533E57" w:rsidRDefault="007C3F7F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7B6EF5"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51DAF00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ECF66FE" w14:textId="2FAD3E12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080" w:type="dxa"/>
          </w:tcPr>
          <w:p w14:paraId="25AF0FDE" w14:textId="64B3FA28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 w:rsidRPr="00533E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B6EF5"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 w:rsidRPr="00533E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48007936" w14:textId="75BAB5BE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7B6EF5" w:rsidRPr="00533E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7B6EF5" w:rsidRPr="00ED11C5" w14:paraId="2053C871" w14:textId="77777777" w:rsidTr="0005318A">
        <w:tc>
          <w:tcPr>
            <w:tcW w:w="1440" w:type="dxa"/>
          </w:tcPr>
          <w:p w14:paraId="35D50C72" w14:textId="1631437F" w:rsidR="007B6EF5" w:rsidRPr="00ED11C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494B3958" w14:textId="655BF4C2" w:rsidR="007B6EF5" w:rsidRPr="00533E57" w:rsidRDefault="007C3F7F" w:rsidP="00493E88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93E88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493E88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65E3CD31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F43C40A" w14:textId="43B23A0E" w:rsidR="007B6EF5" w:rsidRPr="00533E57" w:rsidRDefault="00493E88" w:rsidP="00493E88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5C49B69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328AD4A6" w14:textId="3C5B03EB" w:rsidR="007B6EF5" w:rsidRPr="00533E57" w:rsidRDefault="007C3F7F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130CC56A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BFE3691" w14:textId="257DBB41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0" w:type="dxa"/>
          </w:tcPr>
          <w:p w14:paraId="12804852" w14:textId="6EDD3B60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5E633E24" w14:textId="6F2B24B8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7B6EF5" w:rsidRPr="00ED11C5" w14:paraId="40F8B83A" w14:textId="77777777" w:rsidTr="0005318A">
        <w:tc>
          <w:tcPr>
            <w:tcW w:w="1440" w:type="dxa"/>
          </w:tcPr>
          <w:p w14:paraId="493D56F7" w14:textId="5B29D661" w:rsidR="007B6EF5" w:rsidRPr="00ED11C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</w:tcPr>
          <w:p w14:paraId="513E193F" w14:textId="4FCA076B" w:rsidR="007B6EF5" w:rsidRPr="00533E57" w:rsidRDefault="007B6EF5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65B65B8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B5A29E6" w14:textId="11A6E2CB" w:rsidR="007B6EF5" w:rsidRPr="00533E57" w:rsidRDefault="007C3F7F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1D061F2B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0EE67A75" w14:textId="116B982A" w:rsidR="007B6EF5" w:rsidRPr="00533E57" w:rsidRDefault="007C3F7F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AF49912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4A114B7" w14:textId="1DD04B34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42A48DC4" w14:textId="65C06CB0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3DDF7783" w14:textId="47B1F941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7B6EF5" w:rsidRPr="00ED11C5" w14:paraId="3DF7E928" w14:textId="77777777" w:rsidTr="0005318A">
        <w:tc>
          <w:tcPr>
            <w:tcW w:w="1440" w:type="dxa"/>
          </w:tcPr>
          <w:p w14:paraId="5DDB2538" w14:textId="297CC08C" w:rsidR="007B6EF5" w:rsidRPr="00ED11C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3B2FBF72" w14:textId="1922857D" w:rsidR="007B6EF5" w:rsidRPr="00533E57" w:rsidRDefault="007B6EF5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1D03F26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D135A44" w14:textId="6F07C167" w:rsidR="007B6EF5" w:rsidRPr="00533E57" w:rsidRDefault="007C3F7F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0A7AA4CB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1E10BB2B" w14:textId="11391083" w:rsidR="007B6EF5" w:rsidRPr="00533E57" w:rsidRDefault="007C3F7F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02E915AD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2F1320A" w14:textId="3B0FE109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0" w:type="dxa"/>
          </w:tcPr>
          <w:p w14:paraId="3A197936" w14:textId="6819E434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7E4BD359" w14:textId="7C2873A7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7B6EF5" w:rsidRPr="00ED11C5" w14:paraId="2AC02CE7" w14:textId="77777777" w:rsidTr="0005318A">
        <w:tc>
          <w:tcPr>
            <w:tcW w:w="1440" w:type="dxa"/>
          </w:tcPr>
          <w:p w14:paraId="790F5AE6" w14:textId="588950E2" w:rsidR="007B6EF5" w:rsidRPr="00ED11C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5D1F257C" w14:textId="579091AA" w:rsidR="007B6EF5" w:rsidRPr="00533E57" w:rsidRDefault="007B6EF5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EEDF0AC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936BC2B" w14:textId="7C45DA73" w:rsidR="007B6EF5" w:rsidRPr="00533E57" w:rsidRDefault="007C3F7F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</w:tcPr>
          <w:p w14:paraId="23DD949D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069B2075" w14:textId="3BCB7297" w:rsidR="007B6EF5" w:rsidRPr="00533E57" w:rsidRDefault="007C3F7F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</w:tcPr>
          <w:p w14:paraId="0838DEAE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8C37934" w14:textId="6E8078AC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080" w:type="dxa"/>
          </w:tcPr>
          <w:p w14:paraId="4E0D7803" w14:textId="58CA6924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5C1E6CD" w14:textId="41C4C188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7B6EF5" w:rsidRPr="00ED11C5" w14:paraId="3C41A6BD" w14:textId="77777777" w:rsidTr="0005318A">
        <w:tc>
          <w:tcPr>
            <w:tcW w:w="1440" w:type="dxa"/>
          </w:tcPr>
          <w:p w14:paraId="5089C304" w14:textId="7F866AF5" w:rsidR="007B6EF5" w:rsidRPr="00ED11C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</w:tcPr>
          <w:p w14:paraId="500B5B3A" w14:textId="59025BB2" w:rsidR="007B6EF5" w:rsidRPr="00533E57" w:rsidRDefault="007B6EF5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EB793B0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3A9BC0D" w14:textId="69FAC236" w:rsidR="007B6EF5" w:rsidRPr="00533E57" w:rsidRDefault="007C3F7F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61A014E3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554E4452" w14:textId="08F69EEF" w:rsidR="007B6EF5" w:rsidRPr="00533E57" w:rsidRDefault="007C3F7F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69FE14B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E92DC7A" w14:textId="26A42621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5321132E" w14:textId="74EED49C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36E9A3E7" w14:textId="48312E16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7B6EF5" w:rsidRPr="00ED11C5" w14:paraId="0D147B75" w14:textId="77777777" w:rsidTr="0005318A">
        <w:tc>
          <w:tcPr>
            <w:tcW w:w="1440" w:type="dxa"/>
          </w:tcPr>
          <w:p w14:paraId="375605DD" w14:textId="21514BF9" w:rsidR="007B6EF5" w:rsidRPr="00ED11C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</w:tcPr>
          <w:p w14:paraId="7A2BAED2" w14:textId="59A52F90" w:rsidR="007B6EF5" w:rsidRPr="00533E57" w:rsidRDefault="007B6EF5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8DEAFB0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206E774" w14:textId="700F63F5" w:rsidR="007B6EF5" w:rsidRPr="00533E57" w:rsidRDefault="007C3F7F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2DEA1200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07C16112" w14:textId="1265E560" w:rsidR="007B6EF5" w:rsidRPr="00533E57" w:rsidRDefault="007C3F7F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20B5A591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39D5DBA" w14:textId="30419EFF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77218F4B" w14:textId="7EA08C60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5D8331A5" w14:textId="264EDE37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7B6EF5" w:rsidRPr="00ED11C5" w14:paraId="3F8529EF" w14:textId="77777777" w:rsidTr="00BD3E2C">
        <w:tc>
          <w:tcPr>
            <w:tcW w:w="1440" w:type="dxa"/>
          </w:tcPr>
          <w:p w14:paraId="02805A5F" w14:textId="5FE70D9A" w:rsidR="007B6EF5" w:rsidRPr="00ED11C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11179960" w14:textId="6B955B67" w:rsidR="007B6EF5" w:rsidRPr="00533E57" w:rsidRDefault="007B6EF5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163A775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71C0B18" w14:textId="5CAA4513" w:rsidR="007B6EF5" w:rsidRPr="00533E57" w:rsidRDefault="007C3F7F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09E27E86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511C963F" w14:textId="37966E6D" w:rsidR="007B6EF5" w:rsidRPr="00533E57" w:rsidRDefault="007C3F7F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50BCD83C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7C05E78" w14:textId="12582689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29F51848" w14:textId="39F22A46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3AB15135" w14:textId="00297476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7B6EF5" w:rsidRPr="00ED11C5" w14:paraId="6B236FD5" w14:textId="77777777" w:rsidTr="00BD3E2C">
        <w:tc>
          <w:tcPr>
            <w:tcW w:w="1440" w:type="dxa"/>
          </w:tcPr>
          <w:p w14:paraId="16F873F4" w14:textId="22C0E2C8" w:rsidR="007B6EF5" w:rsidRPr="00ED11C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7B6EF5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54851EE6" w14:textId="48CCCAF3" w:rsidR="007B6EF5" w:rsidRPr="00533E57" w:rsidRDefault="007B6EF5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1FF2D6E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57EA091" w14:textId="45851708" w:rsidR="007B6EF5" w:rsidRPr="00533E57" w:rsidRDefault="007C3F7F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70" w:type="dxa"/>
          </w:tcPr>
          <w:p w14:paraId="65E298B7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41098D9B" w14:textId="0432AB53" w:rsidR="007B6EF5" w:rsidRPr="00533E57" w:rsidRDefault="007C3F7F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70" w:type="dxa"/>
          </w:tcPr>
          <w:p w14:paraId="268A4715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1D5A6F4" w14:textId="7D4D5645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080" w:type="dxa"/>
          </w:tcPr>
          <w:p w14:paraId="1C72AC92" w14:textId="212E8C71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6530CEA" w14:textId="794EC17A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7B6EF5" w:rsidRPr="00ED11C5" w14:paraId="1DDE75D9" w14:textId="77777777" w:rsidTr="00BD3E2C">
        <w:tc>
          <w:tcPr>
            <w:tcW w:w="1440" w:type="dxa"/>
          </w:tcPr>
          <w:p w14:paraId="1AED7619" w14:textId="7B7B031E" w:rsidR="007B6EF5" w:rsidRPr="00DB0E3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B6E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="007B6E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</w:tcPr>
          <w:p w14:paraId="22D8598D" w14:textId="08A36D45" w:rsidR="007B6EF5" w:rsidRPr="00533E57" w:rsidRDefault="007B6EF5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0F0401A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BD80307" w14:textId="09B664EB" w:rsidR="007B6EF5" w:rsidRPr="00533E57" w:rsidRDefault="007C3F7F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28F91EBA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781C90B8" w14:textId="7E5C655A" w:rsidR="007B6EF5" w:rsidRPr="00533E57" w:rsidRDefault="007C3F7F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7AE8EA29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46C28E5" w14:textId="0FEA2C87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</w:p>
        </w:tc>
        <w:tc>
          <w:tcPr>
            <w:tcW w:w="1080" w:type="dxa"/>
          </w:tcPr>
          <w:p w14:paraId="5469B8B9" w14:textId="7629A70B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6E081BF" w14:textId="0E81A4F7" w:rsidR="007B6EF5" w:rsidRPr="001000F8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7B6EF5" w:rsidRPr="00ED11C5" w14:paraId="5D195F7A" w14:textId="77777777" w:rsidTr="00BD3E2C">
        <w:tc>
          <w:tcPr>
            <w:tcW w:w="1440" w:type="dxa"/>
          </w:tcPr>
          <w:p w14:paraId="34ED53C3" w14:textId="293E4827" w:rsidR="007B6EF5" w:rsidRPr="00DB0E3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B6E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="007B6E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B6EF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</w:tcPr>
          <w:p w14:paraId="0FB330B1" w14:textId="06FD8731" w:rsidR="007B6EF5" w:rsidRPr="00533E57" w:rsidRDefault="007B6EF5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85FA966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8F2A99D" w14:textId="0272D5BC" w:rsidR="007B6EF5" w:rsidRPr="00533E57" w:rsidRDefault="007C3F7F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</w:tcPr>
          <w:p w14:paraId="5061B3AA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4F367379" w14:textId="436171E4" w:rsidR="007B6EF5" w:rsidRPr="00533E57" w:rsidRDefault="007C3F7F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</w:tcPr>
          <w:p w14:paraId="76F8C651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0DCF7B4" w14:textId="3BA267EE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80" w:type="dxa"/>
          </w:tcPr>
          <w:p w14:paraId="78178BFB" w14:textId="3B5B51D7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3A6202FC" w14:textId="55CF8388" w:rsidR="007B6EF5" w:rsidRPr="001000F8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7B6EF5" w:rsidRPr="00ED11C5" w14:paraId="30184B13" w14:textId="77777777" w:rsidTr="00BD3E2C">
        <w:tc>
          <w:tcPr>
            <w:tcW w:w="1440" w:type="dxa"/>
          </w:tcPr>
          <w:p w14:paraId="31B518AA" w14:textId="39D6BB49" w:rsidR="007B6EF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B6E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50" w:type="dxa"/>
          </w:tcPr>
          <w:p w14:paraId="0B7FF978" w14:textId="3332CE9B" w:rsidR="007B6EF5" w:rsidRPr="00533E57" w:rsidRDefault="007B6EF5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7921D8D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B848376" w14:textId="25B8D055" w:rsidR="007B6EF5" w:rsidRPr="00533E57" w:rsidRDefault="007C3F7F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35B42C85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5C1CBE4F" w14:textId="7B8EFE9D" w:rsidR="007B6EF5" w:rsidRPr="00533E57" w:rsidRDefault="007C3F7F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5BDCE4A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D9FD4CE" w14:textId="4114CC30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080" w:type="dxa"/>
          </w:tcPr>
          <w:p w14:paraId="27B3E091" w14:textId="77FFE80C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3ABAECB9" w14:textId="0A513F69" w:rsidR="007B6EF5" w:rsidRPr="001000F8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2573</w:t>
            </w:r>
          </w:p>
        </w:tc>
      </w:tr>
      <w:tr w:rsidR="007B6EF5" w:rsidRPr="00ED11C5" w14:paraId="46552EF5" w14:textId="77777777" w:rsidTr="00BD3E2C">
        <w:tc>
          <w:tcPr>
            <w:tcW w:w="1440" w:type="dxa"/>
          </w:tcPr>
          <w:p w14:paraId="33860E75" w14:textId="71BBEC15" w:rsidR="007B6EF5" w:rsidRDefault="007C3F7F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B6E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50" w:type="dxa"/>
          </w:tcPr>
          <w:p w14:paraId="38E56EFA" w14:textId="2ADCBADE" w:rsidR="007B6EF5" w:rsidRPr="00533E57" w:rsidRDefault="007B6EF5" w:rsidP="007B6EF5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4DF49CE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51F4DA3" w14:textId="12A403F6" w:rsidR="007B6EF5" w:rsidRPr="00533E57" w:rsidRDefault="007C3F7F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6CF22BF8" w14:textId="77777777" w:rsidR="007B6EF5" w:rsidRPr="00533E57" w:rsidRDefault="007B6EF5" w:rsidP="007B6EF5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218DCD6B" w14:textId="4CE80283" w:rsidR="007B6EF5" w:rsidRPr="00533E57" w:rsidRDefault="007C3F7F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7B6EF5"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80E5351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89F3546" w14:textId="75918267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1080" w:type="dxa"/>
          </w:tcPr>
          <w:p w14:paraId="4ECB9904" w14:textId="46B9CD24" w:rsidR="007B6EF5" w:rsidRPr="00533E57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73BA1F71" w14:textId="563D3E0D" w:rsidR="007B6EF5" w:rsidRPr="001000F8" w:rsidRDefault="007C3F7F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7B6EF5"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พฤษภาคม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2573</w:t>
            </w:r>
          </w:p>
        </w:tc>
      </w:tr>
      <w:tr w:rsidR="007B6EF5" w:rsidRPr="00ED11C5" w14:paraId="2ED21ADD" w14:textId="77777777" w:rsidTr="0005318A">
        <w:tc>
          <w:tcPr>
            <w:tcW w:w="1440" w:type="dxa"/>
          </w:tcPr>
          <w:p w14:paraId="20C06888" w14:textId="77777777" w:rsidR="007B6EF5" w:rsidRPr="00ED11C5" w:rsidRDefault="007B6EF5" w:rsidP="007B6EF5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76EC9F" w14:textId="51192AD0" w:rsidR="007B6EF5" w:rsidRPr="00B73FF3" w:rsidRDefault="007C3F7F" w:rsidP="007B6EF5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</w:t>
            </w:r>
            <w:r w:rsidR="007B6EF5" w:rsidRPr="00B73F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410</w:t>
            </w:r>
            <w:r w:rsidR="007B6EF5" w:rsidRPr="00B73F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</w:tcPr>
          <w:p w14:paraId="3D60409E" w14:textId="77777777" w:rsidR="007B6EF5" w:rsidRPr="00533E57" w:rsidRDefault="007B6EF5" w:rsidP="007B6EF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9BB15C" w14:textId="4676D39A" w:rsidR="007B6EF5" w:rsidRPr="00533E57" w:rsidRDefault="007C3F7F" w:rsidP="007B6EF5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</w:t>
            </w:r>
            <w:r w:rsidR="007B6EF5" w:rsidRPr="004239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023</w:t>
            </w:r>
            <w:r w:rsidR="007B6EF5" w:rsidRPr="004239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400</w:t>
            </w:r>
          </w:p>
        </w:tc>
        <w:tc>
          <w:tcPr>
            <w:tcW w:w="270" w:type="dxa"/>
          </w:tcPr>
          <w:p w14:paraId="5FEFE698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6E3CB3" w14:textId="66904EE5" w:rsidR="007B6EF5" w:rsidRPr="00533E57" w:rsidRDefault="007C3F7F" w:rsidP="007B6EF5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</w:t>
            </w:r>
            <w:r w:rsidR="007B6EF5" w:rsidRPr="005506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434</w:t>
            </w:r>
            <w:r w:rsidR="007B6EF5" w:rsidRPr="005506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100</w:t>
            </w:r>
          </w:p>
        </w:tc>
        <w:tc>
          <w:tcPr>
            <w:tcW w:w="270" w:type="dxa"/>
          </w:tcPr>
          <w:p w14:paraId="4D1B4C95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B55DAC1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7B5E3CD" w14:textId="77777777" w:rsidR="007B6EF5" w:rsidRPr="00533E57" w:rsidRDefault="007B6EF5" w:rsidP="007B6EF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7F0E01A" w14:textId="77777777" w:rsidR="007B6EF5" w:rsidRPr="00533E57" w:rsidRDefault="007B6EF5" w:rsidP="007B6EF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</w:tbl>
    <w:p w14:paraId="521AD9D9" w14:textId="68ED277D" w:rsidR="00506746" w:rsidRPr="007A168E" w:rsidRDefault="00506746" w:rsidP="00AA6339">
      <w:pPr>
        <w:pStyle w:val="Ang15"/>
      </w:pPr>
    </w:p>
    <w:p w14:paraId="39DAFDC8" w14:textId="04D6F3C6" w:rsidR="001C5557" w:rsidRPr="007A168E" w:rsidRDefault="00C86A9D" w:rsidP="0039259E">
      <w:pPr>
        <w:pStyle w:val="Bo-C1Content"/>
        <w:ind w:left="0"/>
        <w:rPr>
          <w:rFonts w:asciiTheme="majorBidi" w:hAnsiTheme="majorBidi" w:cstheme="majorBidi"/>
          <w:lang w:val="en-US"/>
        </w:rPr>
        <w:sectPr w:rsidR="001C5557" w:rsidRPr="007A168E" w:rsidSect="000B7DA2">
          <w:headerReference w:type="default" r:id="rId22"/>
          <w:footerReference w:type="default" r:id="rId23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34B1A350" w14:textId="77777777" w:rsidR="001732C7" w:rsidRPr="007A168E" w:rsidRDefault="001732C7" w:rsidP="00D40B24">
      <w:pPr>
        <w:pStyle w:val="Caption"/>
        <w:spacing w:line="310" w:lineRule="exact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ส่วนงาน</w:t>
      </w:r>
      <w:r w:rsidR="00216209" w:rsidRPr="007A168E">
        <w:rPr>
          <w:rFonts w:asciiTheme="majorBidi" w:hAnsiTheme="majorBidi" w:cstheme="majorBidi"/>
          <w:cs/>
        </w:rPr>
        <w:t>ดำเนินงาน</w:t>
      </w:r>
      <w:r w:rsidR="00E80DB5" w:rsidRPr="007A168E">
        <w:rPr>
          <w:rFonts w:asciiTheme="majorBidi" w:hAnsiTheme="majorBidi" w:cstheme="majorBidi"/>
          <w:cs/>
        </w:rPr>
        <w:t>และการจำแนกรายได้</w:t>
      </w:r>
    </w:p>
    <w:p w14:paraId="1DD304EA" w14:textId="77777777" w:rsidR="001732C7" w:rsidRPr="007A168E" w:rsidRDefault="001732C7" w:rsidP="00D40B24">
      <w:pPr>
        <w:pStyle w:val="Bo-Blankline"/>
        <w:spacing w:line="310" w:lineRule="exact"/>
        <w:ind w:left="547" w:right="-29"/>
        <w:rPr>
          <w:rFonts w:asciiTheme="majorBidi" w:hAnsiTheme="majorBidi" w:cstheme="majorBidi"/>
          <w:sz w:val="16"/>
          <w:szCs w:val="16"/>
        </w:rPr>
      </w:pPr>
    </w:p>
    <w:p w14:paraId="4370381C" w14:textId="1A70B9B9" w:rsidR="0040333E" w:rsidRPr="007A168E" w:rsidRDefault="004E7AC9" w:rsidP="00D40B24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</w:tabs>
        <w:spacing w:after="0" w:line="310" w:lineRule="exact"/>
        <w:ind w:left="522"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ข้อมูลเกี่ยวกับผลได้เสีย</w:t>
      </w:r>
      <w:r w:rsidR="0040333E" w:rsidRPr="007A168E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tbl>
      <w:tblPr>
        <w:tblW w:w="142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302"/>
        <w:gridCol w:w="236"/>
        <w:gridCol w:w="1393"/>
      </w:tblGrid>
      <w:tr w:rsidR="00F13A91" w:rsidRPr="007A168E" w14:paraId="7DF91337" w14:textId="77777777" w:rsidTr="0061004D">
        <w:tc>
          <w:tcPr>
            <w:tcW w:w="3690" w:type="dxa"/>
          </w:tcPr>
          <w:p w14:paraId="4362502B" w14:textId="77777777" w:rsidR="00F13A91" w:rsidRPr="007A168E" w:rsidRDefault="00F13A91" w:rsidP="0061004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7" w:type="dxa"/>
            <w:gridSpan w:val="15"/>
            <w:vAlign w:val="bottom"/>
          </w:tcPr>
          <w:p w14:paraId="2DAA6BDF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13A91" w:rsidRPr="007A168E" w14:paraId="7D510B94" w14:textId="77777777" w:rsidTr="0061004D">
        <w:tc>
          <w:tcPr>
            <w:tcW w:w="3690" w:type="dxa"/>
          </w:tcPr>
          <w:p w14:paraId="57631094" w14:textId="77777777" w:rsidR="00F13A91" w:rsidRPr="007A168E" w:rsidRDefault="00F13A91" w:rsidP="0061004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E7FD150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vAlign w:val="bottom"/>
          </w:tcPr>
          <w:p w14:paraId="588DB1D8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4EEC85C2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vAlign w:val="bottom"/>
          </w:tcPr>
          <w:p w14:paraId="62D43898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028C0640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รวมรายได้ส่วนงาน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vAlign w:val="bottom"/>
          </w:tcPr>
          <w:p w14:paraId="50D86F5C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931" w:type="dxa"/>
            <w:gridSpan w:val="3"/>
            <w:vAlign w:val="bottom"/>
          </w:tcPr>
          <w:p w14:paraId="1A34F96A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(ขาดทุน)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ตามส่วนงานก่อนหักต้นทุนทางการเงิน ภาษีเงินได้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br/>
              <w:t>ค่าเสื่อมราคาและค่าตัดจำหน่าย</w:t>
            </w:r>
          </w:p>
        </w:tc>
      </w:tr>
      <w:tr w:rsidR="00295EE3" w:rsidRPr="007A168E" w14:paraId="1F5AC907" w14:textId="77777777" w:rsidTr="0061004D">
        <w:tc>
          <w:tcPr>
            <w:tcW w:w="3690" w:type="dxa"/>
            <w:vAlign w:val="bottom"/>
          </w:tcPr>
          <w:p w14:paraId="29363630" w14:textId="553AA26E" w:rsidR="00295EE3" w:rsidRPr="007A168E" w:rsidRDefault="00295EE3" w:rsidP="00295EE3">
            <w:pPr>
              <w:tabs>
                <w:tab w:val="left" w:pos="262"/>
              </w:tabs>
              <w:spacing w:line="320" w:lineRule="exact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7904C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เก้าเดือนสิ้นสุดวันที่ </w:t>
            </w:r>
            <w:r w:rsidR="007C3F7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30</w:t>
            </w:r>
            <w:r w:rsidR="007904C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080" w:type="dxa"/>
            <w:vAlign w:val="bottom"/>
          </w:tcPr>
          <w:p w14:paraId="1FC98803" w14:textId="715C50A0" w:rsidR="00295EE3" w:rsidRPr="007A168E" w:rsidRDefault="007C3F7F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117393E3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9FD392B" w14:textId="17D5E087" w:rsidR="00295EE3" w:rsidRPr="007A168E" w:rsidRDefault="007C3F7F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2286E7F6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C7D8AD5" w14:textId="4C62F35F" w:rsidR="00295EE3" w:rsidRPr="007A168E" w:rsidRDefault="007C3F7F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6743C546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DF3FB9A" w14:textId="167E9894" w:rsidR="00295EE3" w:rsidRPr="007A168E" w:rsidRDefault="007C3F7F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04080F60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44293D7" w14:textId="4B19B0B7" w:rsidR="00295EE3" w:rsidRPr="007A168E" w:rsidRDefault="007C3F7F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492E8143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821BF3C" w14:textId="2C8E7F26" w:rsidR="00295EE3" w:rsidRPr="007A168E" w:rsidRDefault="007C3F7F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61B216BE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bottom"/>
          </w:tcPr>
          <w:p w14:paraId="081F6ED6" w14:textId="3178F69E" w:rsidR="00295EE3" w:rsidRPr="007A168E" w:rsidRDefault="007C3F7F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38EBCC3A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bottom"/>
          </w:tcPr>
          <w:p w14:paraId="4906A7A9" w14:textId="1DBF1471" w:rsidR="00295EE3" w:rsidRPr="007A168E" w:rsidRDefault="007C3F7F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</w:p>
        </w:tc>
      </w:tr>
      <w:tr w:rsidR="00295EE3" w:rsidRPr="007A168E" w14:paraId="57D2BBC2" w14:textId="77777777" w:rsidTr="0061004D">
        <w:tc>
          <w:tcPr>
            <w:tcW w:w="3690" w:type="dxa"/>
          </w:tcPr>
          <w:p w14:paraId="78DEC1B8" w14:textId="77777777" w:rsidR="00295EE3" w:rsidRPr="007A168E" w:rsidRDefault="00295EE3" w:rsidP="00295EE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7" w:type="dxa"/>
            <w:gridSpan w:val="15"/>
            <w:vAlign w:val="bottom"/>
          </w:tcPr>
          <w:p w14:paraId="14BAA82E" w14:textId="77777777" w:rsidR="00295EE3" w:rsidRPr="007A168E" w:rsidRDefault="00295EE3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val="en-US"/>
              </w:rPr>
              <w:t>(พันบาท</w:t>
            </w: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904CE" w:rsidRPr="007A168E" w14:paraId="5CD79A80" w14:textId="77777777" w:rsidTr="008B4442">
        <w:tc>
          <w:tcPr>
            <w:tcW w:w="3690" w:type="dxa"/>
            <w:vAlign w:val="center"/>
          </w:tcPr>
          <w:p w14:paraId="4A79F384" w14:textId="77777777" w:rsidR="007904CE" w:rsidRPr="007A168E" w:rsidRDefault="007904CE" w:rsidP="007904C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080" w:type="dxa"/>
            <w:vAlign w:val="center"/>
          </w:tcPr>
          <w:p w14:paraId="437FFA53" w14:textId="64186DF1" w:rsidR="007904CE" w:rsidRPr="007C7330" w:rsidRDefault="007C3F7F" w:rsidP="007904CE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8D2DE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829</w:t>
            </w:r>
            <w:r w:rsidR="008D2DE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771</w:t>
            </w:r>
          </w:p>
        </w:tc>
        <w:tc>
          <w:tcPr>
            <w:tcW w:w="236" w:type="dxa"/>
            <w:vAlign w:val="center"/>
          </w:tcPr>
          <w:p w14:paraId="1FB32728" w14:textId="77777777" w:rsidR="007904CE" w:rsidRPr="007351C7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6F1FDAD" w14:textId="105136DD" w:rsidR="007904CE" w:rsidRPr="007C7330" w:rsidRDefault="007C3F7F" w:rsidP="007904CE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457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178</w:t>
            </w:r>
          </w:p>
        </w:tc>
        <w:tc>
          <w:tcPr>
            <w:tcW w:w="236" w:type="dxa"/>
            <w:vAlign w:val="center"/>
          </w:tcPr>
          <w:p w14:paraId="7C9DAF02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84FE5C6" w14:textId="36AE560A" w:rsidR="007904CE" w:rsidRPr="007C7330" w:rsidRDefault="007C3F7F" w:rsidP="007904CE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FE7B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597</w:t>
            </w:r>
            <w:r w:rsidR="00FE7B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745</w:t>
            </w:r>
          </w:p>
        </w:tc>
        <w:tc>
          <w:tcPr>
            <w:tcW w:w="236" w:type="dxa"/>
            <w:vAlign w:val="center"/>
          </w:tcPr>
          <w:p w14:paraId="3C2EB51F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6E73815" w14:textId="11D18603" w:rsidR="007904CE" w:rsidRPr="007C7330" w:rsidRDefault="007C3F7F" w:rsidP="007904CE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744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236</w:t>
            </w:r>
          </w:p>
        </w:tc>
        <w:tc>
          <w:tcPr>
            <w:tcW w:w="236" w:type="dxa"/>
            <w:vAlign w:val="center"/>
          </w:tcPr>
          <w:p w14:paraId="4F5F64F4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9B0D0FD" w14:textId="09FD905A" w:rsidR="007904CE" w:rsidRPr="007C7330" w:rsidRDefault="007C3F7F" w:rsidP="007904CE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2353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427</w:t>
            </w:r>
            <w:r w:rsidR="002353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516</w:t>
            </w:r>
          </w:p>
        </w:tc>
        <w:tc>
          <w:tcPr>
            <w:tcW w:w="236" w:type="dxa"/>
            <w:vAlign w:val="center"/>
          </w:tcPr>
          <w:p w14:paraId="2F4E466A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8F01571" w14:textId="4751F973" w:rsidR="007904CE" w:rsidRPr="007C7330" w:rsidRDefault="007C3F7F" w:rsidP="007904CE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201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414</w:t>
            </w:r>
          </w:p>
        </w:tc>
        <w:tc>
          <w:tcPr>
            <w:tcW w:w="236" w:type="dxa"/>
            <w:vAlign w:val="center"/>
          </w:tcPr>
          <w:p w14:paraId="5D736E16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30531A42" w14:textId="2CB7D3AD" w:rsidR="007904CE" w:rsidRPr="007C7330" w:rsidRDefault="007C3F7F" w:rsidP="00D94ED8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043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921</w:t>
            </w:r>
            <w:r w:rsidR="003043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539</w:t>
            </w:r>
          </w:p>
        </w:tc>
        <w:tc>
          <w:tcPr>
            <w:tcW w:w="236" w:type="dxa"/>
            <w:vAlign w:val="center"/>
          </w:tcPr>
          <w:p w14:paraId="7F232EC3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03C5F86A" w14:textId="758C9AD8" w:rsidR="007904CE" w:rsidRPr="007C7330" w:rsidRDefault="007C3F7F" w:rsidP="00D94ED8">
            <w:pPr>
              <w:tabs>
                <w:tab w:val="decimal" w:pos="117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896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033</w:t>
            </w:r>
          </w:p>
        </w:tc>
      </w:tr>
      <w:tr w:rsidR="007904CE" w:rsidRPr="007A168E" w14:paraId="7C49FCB1" w14:textId="77777777" w:rsidTr="008B4442">
        <w:tc>
          <w:tcPr>
            <w:tcW w:w="3690" w:type="dxa"/>
            <w:vAlign w:val="center"/>
          </w:tcPr>
          <w:p w14:paraId="564F0FD8" w14:textId="77777777" w:rsidR="007904CE" w:rsidRPr="007A168E" w:rsidRDefault="007904CE" w:rsidP="007904C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ปิโตรเคมีและเคมีภัณฑ์</w:t>
            </w:r>
          </w:p>
        </w:tc>
        <w:tc>
          <w:tcPr>
            <w:tcW w:w="1080" w:type="dxa"/>
            <w:vAlign w:val="center"/>
          </w:tcPr>
          <w:p w14:paraId="321FA829" w14:textId="36000468" w:rsidR="007904CE" w:rsidRPr="007C7330" w:rsidRDefault="007C3F7F" w:rsidP="007904CE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8D2DE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  <w:r w:rsidR="008D2DE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873</w:t>
            </w:r>
          </w:p>
        </w:tc>
        <w:tc>
          <w:tcPr>
            <w:tcW w:w="236" w:type="dxa"/>
            <w:vAlign w:val="center"/>
          </w:tcPr>
          <w:p w14:paraId="03830CCF" w14:textId="77777777" w:rsidR="007904CE" w:rsidRPr="007351C7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58F017E" w14:textId="30BF3B3F" w:rsidR="007904CE" w:rsidRPr="007C7330" w:rsidRDefault="007C3F7F" w:rsidP="007904CE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436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736</w:t>
            </w:r>
          </w:p>
        </w:tc>
        <w:tc>
          <w:tcPr>
            <w:tcW w:w="236" w:type="dxa"/>
            <w:vAlign w:val="center"/>
          </w:tcPr>
          <w:p w14:paraId="6A3923A0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2D189DB3" w14:textId="40D2D120" w:rsidR="007904CE" w:rsidRPr="007C7330" w:rsidRDefault="007C3F7F" w:rsidP="007904CE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FE7B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424</w:t>
            </w:r>
            <w:r w:rsidR="00FE7B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</w:p>
        </w:tc>
        <w:tc>
          <w:tcPr>
            <w:tcW w:w="236" w:type="dxa"/>
            <w:vAlign w:val="center"/>
          </w:tcPr>
          <w:p w14:paraId="24669713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0EBE6C7A" w14:textId="112F44D8" w:rsidR="007904CE" w:rsidRPr="007C7330" w:rsidRDefault="007C3F7F" w:rsidP="007904CE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528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593</w:t>
            </w:r>
          </w:p>
        </w:tc>
        <w:tc>
          <w:tcPr>
            <w:tcW w:w="236" w:type="dxa"/>
            <w:vAlign w:val="center"/>
          </w:tcPr>
          <w:p w14:paraId="3A543D1E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CB97599" w14:textId="4A3B8887" w:rsidR="007904CE" w:rsidRPr="007C7330" w:rsidRDefault="007C3F7F" w:rsidP="007904CE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2353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534</w:t>
            </w:r>
            <w:r w:rsidR="002353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007</w:t>
            </w:r>
          </w:p>
        </w:tc>
        <w:tc>
          <w:tcPr>
            <w:tcW w:w="236" w:type="dxa"/>
            <w:vAlign w:val="center"/>
          </w:tcPr>
          <w:p w14:paraId="01E15649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CB7F0FB" w14:textId="6E9F0272" w:rsidR="007904CE" w:rsidRPr="007C7330" w:rsidRDefault="007C3F7F" w:rsidP="007904CE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965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329</w:t>
            </w:r>
          </w:p>
        </w:tc>
        <w:tc>
          <w:tcPr>
            <w:tcW w:w="236" w:type="dxa"/>
            <w:vAlign w:val="center"/>
          </w:tcPr>
          <w:p w14:paraId="77A4AB71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0352123A" w14:textId="265AF690" w:rsidR="007904CE" w:rsidRPr="007C7330" w:rsidRDefault="007C3F7F" w:rsidP="007904CE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904</w:t>
            </w:r>
            <w:r w:rsidR="003043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524</w:t>
            </w:r>
          </w:p>
        </w:tc>
        <w:tc>
          <w:tcPr>
            <w:tcW w:w="236" w:type="dxa"/>
            <w:vAlign w:val="center"/>
          </w:tcPr>
          <w:p w14:paraId="7E91FE6D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41DAA71E" w14:textId="5F48847D" w:rsidR="007904CE" w:rsidRPr="007C7330" w:rsidRDefault="007C3F7F" w:rsidP="007904CE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955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323</w:t>
            </w:r>
          </w:p>
        </w:tc>
      </w:tr>
      <w:tr w:rsidR="007904CE" w:rsidRPr="007A168E" w14:paraId="6CAE20A0" w14:textId="77777777" w:rsidTr="008B4442">
        <w:tc>
          <w:tcPr>
            <w:tcW w:w="3690" w:type="dxa"/>
            <w:vAlign w:val="center"/>
          </w:tcPr>
          <w:p w14:paraId="3D70077D" w14:textId="77777777" w:rsidR="007904CE" w:rsidRPr="007A168E" w:rsidRDefault="007904CE" w:rsidP="007904CE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พลังงานและสาธารณูปโภค</w:t>
            </w:r>
          </w:p>
        </w:tc>
        <w:tc>
          <w:tcPr>
            <w:tcW w:w="1080" w:type="dxa"/>
            <w:vAlign w:val="center"/>
          </w:tcPr>
          <w:p w14:paraId="0DDC238D" w14:textId="5F15B000" w:rsidR="007904CE" w:rsidRPr="007C7330" w:rsidRDefault="007C3F7F" w:rsidP="007904CE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8D2DE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390</w:t>
            </w:r>
            <w:r w:rsidR="008D2DE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998</w:t>
            </w:r>
          </w:p>
        </w:tc>
        <w:tc>
          <w:tcPr>
            <w:tcW w:w="236" w:type="dxa"/>
            <w:vAlign w:val="center"/>
          </w:tcPr>
          <w:p w14:paraId="514C833B" w14:textId="77777777" w:rsidR="007904CE" w:rsidRPr="007351C7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7F53524F" w14:textId="6437CC85" w:rsidR="007904CE" w:rsidRPr="007C7330" w:rsidRDefault="007C3F7F" w:rsidP="007904CE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948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659</w:t>
            </w:r>
          </w:p>
        </w:tc>
        <w:tc>
          <w:tcPr>
            <w:tcW w:w="236" w:type="dxa"/>
            <w:vAlign w:val="center"/>
          </w:tcPr>
          <w:p w14:paraId="3A89A5C6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DA9672F" w14:textId="6E384919" w:rsidR="007904CE" w:rsidRPr="007C7330" w:rsidRDefault="007C3F7F" w:rsidP="007904CE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E7B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546</w:t>
            </w:r>
            <w:r w:rsidR="00FE7B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943</w:t>
            </w:r>
          </w:p>
        </w:tc>
        <w:tc>
          <w:tcPr>
            <w:tcW w:w="236" w:type="dxa"/>
            <w:vAlign w:val="center"/>
          </w:tcPr>
          <w:p w14:paraId="76E85023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957354B" w14:textId="772FE072" w:rsidR="007904CE" w:rsidRPr="007C7330" w:rsidRDefault="007C3F7F" w:rsidP="007904CE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998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048</w:t>
            </w:r>
          </w:p>
        </w:tc>
        <w:tc>
          <w:tcPr>
            <w:tcW w:w="236" w:type="dxa"/>
            <w:vAlign w:val="center"/>
          </w:tcPr>
          <w:p w14:paraId="31A44B59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06EB6BA7" w14:textId="27619FB5" w:rsidR="007904CE" w:rsidRPr="007C7330" w:rsidRDefault="007C3F7F" w:rsidP="007904CE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2353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937</w:t>
            </w:r>
            <w:r w:rsidR="002353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941</w:t>
            </w:r>
          </w:p>
        </w:tc>
        <w:tc>
          <w:tcPr>
            <w:tcW w:w="236" w:type="dxa"/>
            <w:vAlign w:val="center"/>
          </w:tcPr>
          <w:p w14:paraId="108DA2BD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24A8E190" w14:textId="01A5DE93" w:rsidR="007904CE" w:rsidRPr="007C7330" w:rsidRDefault="007C3F7F" w:rsidP="007904CE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946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707</w:t>
            </w:r>
          </w:p>
        </w:tc>
        <w:tc>
          <w:tcPr>
            <w:tcW w:w="236" w:type="dxa"/>
            <w:vAlign w:val="center"/>
          </w:tcPr>
          <w:p w14:paraId="7DE20DED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643D3B46" w14:textId="7FF3F022" w:rsidR="007904CE" w:rsidRPr="007C7330" w:rsidRDefault="007C3F7F" w:rsidP="007904CE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3043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117</w:t>
            </w:r>
            <w:r w:rsidR="003043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039</w:t>
            </w:r>
          </w:p>
        </w:tc>
        <w:tc>
          <w:tcPr>
            <w:tcW w:w="236" w:type="dxa"/>
            <w:vAlign w:val="center"/>
          </w:tcPr>
          <w:p w14:paraId="1C17E824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5C315C48" w14:textId="3E4169D0" w:rsidR="007904CE" w:rsidRPr="007C7330" w:rsidRDefault="007C3F7F" w:rsidP="007904CE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509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260</w:t>
            </w:r>
          </w:p>
        </w:tc>
      </w:tr>
      <w:tr w:rsidR="007904CE" w:rsidRPr="007A168E" w14:paraId="1AA89C56" w14:textId="77777777" w:rsidTr="008B4442">
        <w:tc>
          <w:tcPr>
            <w:tcW w:w="3690" w:type="dxa"/>
            <w:vAlign w:val="center"/>
          </w:tcPr>
          <w:p w14:paraId="6F269E98" w14:textId="77777777" w:rsidR="007904CE" w:rsidRPr="007A168E" w:rsidRDefault="007904CE" w:rsidP="007904CE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1080" w:type="dxa"/>
            <w:vAlign w:val="center"/>
          </w:tcPr>
          <w:p w14:paraId="379F32D1" w14:textId="07A40CFB" w:rsidR="007904CE" w:rsidRPr="007C7330" w:rsidRDefault="007C3F7F" w:rsidP="007904CE">
            <w:pPr>
              <w:tabs>
                <w:tab w:val="decimal" w:pos="88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8D2DE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091</w:t>
            </w:r>
          </w:p>
        </w:tc>
        <w:tc>
          <w:tcPr>
            <w:tcW w:w="236" w:type="dxa"/>
            <w:vAlign w:val="center"/>
          </w:tcPr>
          <w:p w14:paraId="716D50AB" w14:textId="77777777" w:rsidR="007904CE" w:rsidRPr="002806EA" w:rsidRDefault="007904CE" w:rsidP="007904CE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09BC9AAC" w14:textId="24C68DC8" w:rsidR="007904CE" w:rsidRPr="007C7330" w:rsidRDefault="007C3F7F" w:rsidP="007904CE">
            <w:pPr>
              <w:tabs>
                <w:tab w:val="decimal" w:pos="82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099</w:t>
            </w:r>
          </w:p>
        </w:tc>
        <w:tc>
          <w:tcPr>
            <w:tcW w:w="236" w:type="dxa"/>
            <w:vAlign w:val="center"/>
          </w:tcPr>
          <w:p w14:paraId="2386775A" w14:textId="77777777" w:rsidR="007904CE" w:rsidRPr="002806EA" w:rsidRDefault="007904CE" w:rsidP="007904CE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789D7A61" w14:textId="15C5C2DD" w:rsidR="007904CE" w:rsidRPr="007C7330" w:rsidRDefault="007C3F7F" w:rsidP="007904CE">
            <w:pPr>
              <w:tabs>
                <w:tab w:val="decimal" w:pos="821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FE7B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057</w:t>
            </w:r>
          </w:p>
        </w:tc>
        <w:tc>
          <w:tcPr>
            <w:tcW w:w="236" w:type="dxa"/>
            <w:vAlign w:val="center"/>
          </w:tcPr>
          <w:p w14:paraId="4C6CCE67" w14:textId="77777777" w:rsidR="007904CE" w:rsidRPr="002806EA" w:rsidRDefault="007904CE" w:rsidP="007904CE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0537264E" w14:textId="6C7BF6F5" w:rsidR="007904CE" w:rsidRPr="007C7330" w:rsidRDefault="007C3F7F" w:rsidP="007904CE">
            <w:pPr>
              <w:tabs>
                <w:tab w:val="decimal" w:pos="82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016</w:t>
            </w:r>
          </w:p>
        </w:tc>
        <w:tc>
          <w:tcPr>
            <w:tcW w:w="236" w:type="dxa"/>
            <w:vAlign w:val="center"/>
          </w:tcPr>
          <w:p w14:paraId="2FC52C7E" w14:textId="77777777" w:rsidR="007904CE" w:rsidRPr="002806EA" w:rsidRDefault="007904CE" w:rsidP="007904CE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3A48B36B" w14:textId="346FCF44" w:rsidR="007904CE" w:rsidRPr="007C7330" w:rsidRDefault="007C3F7F" w:rsidP="007904CE">
            <w:pPr>
              <w:tabs>
                <w:tab w:val="decimal" w:pos="821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125</w:t>
            </w:r>
            <w:r w:rsidR="002353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236" w:type="dxa"/>
            <w:vAlign w:val="center"/>
          </w:tcPr>
          <w:p w14:paraId="1217DAF4" w14:textId="77777777" w:rsidR="007904CE" w:rsidRPr="002806EA" w:rsidRDefault="007904CE" w:rsidP="007904CE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38377644" w14:textId="163A1C3B" w:rsidR="007904CE" w:rsidRPr="007C7330" w:rsidRDefault="007C3F7F" w:rsidP="007904CE">
            <w:pPr>
              <w:tabs>
                <w:tab w:val="decimal" w:pos="82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236" w:type="dxa"/>
            <w:vAlign w:val="center"/>
          </w:tcPr>
          <w:p w14:paraId="42C0EE50" w14:textId="77777777" w:rsidR="007904CE" w:rsidRPr="002806EA" w:rsidRDefault="007904CE" w:rsidP="007904CE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vAlign w:val="center"/>
          </w:tcPr>
          <w:p w14:paraId="7E834435" w14:textId="62B3DB59" w:rsidR="007904CE" w:rsidRPr="007C7330" w:rsidRDefault="00304303" w:rsidP="007904CE">
            <w:pPr>
              <w:tabs>
                <w:tab w:val="decimal" w:pos="1104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C3F7F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C3F7F">
              <w:rPr>
                <w:rFonts w:asciiTheme="majorBidi" w:hAnsiTheme="majorBidi" w:cstheme="majorBidi"/>
                <w:sz w:val="26"/>
                <w:szCs w:val="26"/>
              </w:rPr>
              <w:t>352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center"/>
          </w:tcPr>
          <w:p w14:paraId="0CDC9A98" w14:textId="77777777" w:rsidR="007904CE" w:rsidRPr="002806EA" w:rsidRDefault="007904CE" w:rsidP="007904CE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vAlign w:val="center"/>
          </w:tcPr>
          <w:p w14:paraId="06237E15" w14:textId="00E94F77" w:rsidR="007904CE" w:rsidRPr="007C7330" w:rsidRDefault="007C3F7F" w:rsidP="007904CE">
            <w:pPr>
              <w:tabs>
                <w:tab w:val="decimal" w:pos="117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</w:tr>
      <w:tr w:rsidR="007904CE" w:rsidRPr="007A168E" w14:paraId="1FBADEA7" w14:textId="77777777" w:rsidTr="008B4442">
        <w:tc>
          <w:tcPr>
            <w:tcW w:w="3690" w:type="dxa"/>
            <w:vAlign w:val="center"/>
          </w:tcPr>
          <w:p w14:paraId="51824544" w14:textId="77777777" w:rsidR="007904CE" w:rsidRPr="007A168E" w:rsidRDefault="007904CE" w:rsidP="007904CE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1A1F" w14:textId="21FA7F7C" w:rsidR="007904CE" w:rsidRPr="007C7330" w:rsidRDefault="007C3F7F" w:rsidP="007904CE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</w:t>
            </w:r>
            <w:r w:rsidR="008D2DE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414</w:t>
            </w:r>
            <w:r w:rsidR="008D2DE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733</w:t>
            </w:r>
          </w:p>
        </w:tc>
        <w:tc>
          <w:tcPr>
            <w:tcW w:w="236" w:type="dxa"/>
            <w:vAlign w:val="center"/>
          </w:tcPr>
          <w:p w14:paraId="04FED7A1" w14:textId="77777777" w:rsidR="007904CE" w:rsidRPr="007351C7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2F017" w14:textId="132F6288" w:rsidR="007904CE" w:rsidRPr="007C7330" w:rsidRDefault="007C3F7F" w:rsidP="007904CE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</w:t>
            </w:r>
            <w:r w:rsidR="007904CE" w:rsidRPr="007C73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939</w:t>
            </w:r>
            <w:r w:rsidR="007904CE" w:rsidRPr="007C73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672</w:t>
            </w:r>
          </w:p>
        </w:tc>
        <w:tc>
          <w:tcPr>
            <w:tcW w:w="236" w:type="dxa"/>
            <w:vAlign w:val="center"/>
          </w:tcPr>
          <w:p w14:paraId="68E16976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7BC2B" w14:textId="2BE72849" w:rsidR="007904CE" w:rsidRPr="007C7330" w:rsidRDefault="007C3F7F" w:rsidP="007904CE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 w:rsidR="00FE7B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609</w:t>
            </w:r>
            <w:r w:rsidR="00FE7B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879</w:t>
            </w:r>
          </w:p>
        </w:tc>
        <w:tc>
          <w:tcPr>
            <w:tcW w:w="236" w:type="dxa"/>
            <w:vAlign w:val="center"/>
          </w:tcPr>
          <w:p w14:paraId="1A1A9178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65E4" w14:textId="16EE6C1A" w:rsidR="007904CE" w:rsidRPr="007C7330" w:rsidRDefault="007C3F7F" w:rsidP="007904CE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  <w:r w:rsidR="007904CE" w:rsidRPr="007C73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303</w:t>
            </w:r>
            <w:r w:rsidR="007904CE" w:rsidRPr="007C73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893</w:t>
            </w:r>
          </w:p>
        </w:tc>
        <w:tc>
          <w:tcPr>
            <w:tcW w:w="236" w:type="dxa"/>
            <w:vAlign w:val="center"/>
          </w:tcPr>
          <w:p w14:paraId="4F907F45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F50AE" w14:textId="1EE3196A" w:rsidR="007904CE" w:rsidRPr="007C7330" w:rsidRDefault="007C3F7F" w:rsidP="007904CE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</w:t>
            </w:r>
            <w:r w:rsidR="0023534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024</w:t>
            </w:r>
            <w:r w:rsidR="0023534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612</w:t>
            </w:r>
          </w:p>
        </w:tc>
        <w:tc>
          <w:tcPr>
            <w:tcW w:w="236" w:type="dxa"/>
            <w:vAlign w:val="center"/>
          </w:tcPr>
          <w:p w14:paraId="4A772284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3ECCE" w14:textId="1CD25CE1" w:rsidR="007904CE" w:rsidRPr="007C7330" w:rsidRDefault="007C3F7F" w:rsidP="007904CE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</w:t>
            </w:r>
            <w:r w:rsidR="007904CE" w:rsidRPr="007C73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243</w:t>
            </w:r>
            <w:r w:rsidR="007904CE" w:rsidRPr="007C73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565</w:t>
            </w:r>
          </w:p>
        </w:tc>
        <w:tc>
          <w:tcPr>
            <w:tcW w:w="236" w:type="dxa"/>
            <w:vAlign w:val="center"/>
          </w:tcPr>
          <w:p w14:paraId="15508649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C6421" w14:textId="03FDB928" w:rsidR="007904CE" w:rsidRPr="007C7330" w:rsidRDefault="007C3F7F" w:rsidP="007904CE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30430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931</w:t>
            </w:r>
            <w:r w:rsidR="0030430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750</w:t>
            </w:r>
          </w:p>
        </w:tc>
        <w:tc>
          <w:tcPr>
            <w:tcW w:w="236" w:type="dxa"/>
            <w:vAlign w:val="center"/>
          </w:tcPr>
          <w:p w14:paraId="20DA1604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B4AA0" w14:textId="77A31644" w:rsidR="007904CE" w:rsidRPr="007C7330" w:rsidRDefault="007C3F7F" w:rsidP="007904CE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7904CE" w:rsidRPr="007C73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384</w:t>
            </w:r>
            <w:r w:rsidR="007904CE" w:rsidRPr="007C73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168</w:t>
            </w:r>
          </w:p>
        </w:tc>
      </w:tr>
      <w:tr w:rsidR="007904CE" w:rsidRPr="007A168E" w14:paraId="573B708D" w14:textId="77777777" w:rsidTr="00D17F3E">
        <w:tc>
          <w:tcPr>
            <w:tcW w:w="3690" w:type="dxa"/>
            <w:vAlign w:val="center"/>
          </w:tcPr>
          <w:p w14:paraId="5EFC702D" w14:textId="77777777" w:rsidR="007904CE" w:rsidRPr="007A168E" w:rsidRDefault="007904CE" w:rsidP="007904CE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5686171" w14:textId="77777777" w:rsidR="007904CE" w:rsidRPr="007351C7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06EDF86" w14:textId="77777777" w:rsidR="007904CE" w:rsidRPr="007351C7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18820FB8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0A1B8DF" w14:textId="77777777" w:rsidR="007904CE" w:rsidRPr="003247F2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673E113C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3281CE9" w14:textId="77777777" w:rsidR="007904CE" w:rsidRPr="003247F2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44EA08FC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1678C6D" w14:textId="77777777" w:rsidR="007904CE" w:rsidRPr="003247F2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5C832C7B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F4E4054" w14:textId="77777777" w:rsidR="007904CE" w:rsidRPr="003247F2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center"/>
          </w:tcPr>
          <w:p w14:paraId="6806A197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1721E35" w14:textId="77777777" w:rsidR="007904CE" w:rsidRPr="003247F2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14:paraId="71FDB6DC" w14:textId="25683EBB" w:rsidR="007904CE" w:rsidRPr="003247F2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D5D0D6F" w14:textId="77777777" w:rsidR="007904CE" w:rsidRPr="003247F2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65D92A5F" w14:textId="77777777" w:rsidR="007904CE" w:rsidRPr="003247F2" w:rsidRDefault="007904CE" w:rsidP="007904CE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</w:tr>
      <w:tr w:rsidR="007904CE" w:rsidRPr="007A168E" w14:paraId="0D9C8B0A" w14:textId="77777777" w:rsidTr="008B4442">
        <w:tc>
          <w:tcPr>
            <w:tcW w:w="3690" w:type="dxa"/>
            <w:vAlign w:val="center"/>
          </w:tcPr>
          <w:p w14:paraId="1E59BC99" w14:textId="3B2A958A" w:rsidR="007904CE" w:rsidRPr="007A168E" w:rsidRDefault="007904CE" w:rsidP="007904CE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กำไรอื่น</w:t>
            </w:r>
          </w:p>
        </w:tc>
        <w:tc>
          <w:tcPr>
            <w:tcW w:w="1080" w:type="dxa"/>
            <w:vAlign w:val="center"/>
          </w:tcPr>
          <w:p w14:paraId="73A4F838" w14:textId="77777777" w:rsidR="007904CE" w:rsidRPr="007351C7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AD376DB" w14:textId="77777777" w:rsidR="007904CE" w:rsidRPr="007351C7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D83626F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46422F9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09EA4D1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125B13B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E0CECF7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0EB92FB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8725318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4EA8422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03DBB99D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F6C646C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1C555968" w14:textId="428A8DCF" w:rsidR="007904CE" w:rsidRPr="007C7330" w:rsidRDefault="007C3F7F" w:rsidP="007904CE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213</w:t>
            </w:r>
          </w:p>
        </w:tc>
        <w:tc>
          <w:tcPr>
            <w:tcW w:w="236" w:type="dxa"/>
            <w:vAlign w:val="center"/>
          </w:tcPr>
          <w:p w14:paraId="115399EA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4F446326" w14:textId="22AD5B8D" w:rsidR="007904CE" w:rsidRPr="007C7330" w:rsidRDefault="007C3F7F" w:rsidP="007904CE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812</w:t>
            </w:r>
          </w:p>
        </w:tc>
      </w:tr>
      <w:tr w:rsidR="007904CE" w:rsidRPr="007A168E" w14:paraId="4E361FB1" w14:textId="77777777" w:rsidTr="00D17F3E">
        <w:tc>
          <w:tcPr>
            <w:tcW w:w="3690" w:type="dxa"/>
            <w:vAlign w:val="center"/>
          </w:tcPr>
          <w:p w14:paraId="498EB721" w14:textId="77777777" w:rsidR="007904CE" w:rsidRPr="007A168E" w:rsidRDefault="007904CE" w:rsidP="007904CE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314452F" w14:textId="77777777" w:rsidR="007904CE" w:rsidRPr="007351C7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BAEC789" w14:textId="77777777" w:rsidR="007904CE" w:rsidRPr="007351C7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B2993BC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5157048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28163F4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8E473C4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0F39DDCE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9FED2C5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7FE8AC79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C2DA727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E724D20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20582D1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48785CA0" w14:textId="728E717E" w:rsidR="007904CE" w:rsidRPr="007C7330" w:rsidRDefault="007C3F7F" w:rsidP="007904CE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3043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931</w:t>
            </w:r>
            <w:r w:rsidR="003043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963</w:t>
            </w:r>
          </w:p>
        </w:tc>
        <w:tc>
          <w:tcPr>
            <w:tcW w:w="236" w:type="dxa"/>
            <w:vAlign w:val="center"/>
          </w:tcPr>
          <w:p w14:paraId="4C8631A7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532BB11A" w14:textId="1BFD9828" w:rsidR="007904CE" w:rsidRPr="007C7330" w:rsidRDefault="007C3F7F" w:rsidP="007904CE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384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980</w:t>
            </w:r>
          </w:p>
        </w:tc>
      </w:tr>
      <w:tr w:rsidR="007904CE" w:rsidRPr="007A168E" w14:paraId="27F609E8" w14:textId="77777777" w:rsidTr="00D17F3E">
        <w:tc>
          <w:tcPr>
            <w:tcW w:w="3690" w:type="dxa"/>
            <w:vAlign w:val="center"/>
          </w:tcPr>
          <w:p w14:paraId="0D6A9CB3" w14:textId="77777777" w:rsidR="007904CE" w:rsidRPr="007A168E" w:rsidRDefault="007904CE" w:rsidP="007904CE">
            <w:pPr>
              <w:spacing w:line="240" w:lineRule="auto"/>
              <w:ind w:right="-144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E0A38DF" w14:textId="77777777" w:rsidR="007904CE" w:rsidRPr="007351C7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934A58A" w14:textId="77777777" w:rsidR="007904CE" w:rsidRPr="007351C7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73BF99DD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87EA182" w14:textId="77777777" w:rsidR="007904CE" w:rsidRPr="003247F2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D06B332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5155D22" w14:textId="77777777" w:rsidR="007904CE" w:rsidRPr="003247F2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FA29E44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C9E8A64" w14:textId="77777777" w:rsidR="007904CE" w:rsidRPr="003247F2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7930098C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2EB3D4A" w14:textId="77777777" w:rsidR="007904CE" w:rsidRPr="003247F2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59B1C6B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A9E1B39" w14:textId="77777777" w:rsidR="007904CE" w:rsidRPr="003247F2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5E873831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4838B84" w14:textId="77777777" w:rsidR="007904CE" w:rsidRPr="003247F2" w:rsidRDefault="007904CE" w:rsidP="007904C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458C0704" w14:textId="77777777" w:rsidR="007904CE" w:rsidRPr="003247F2" w:rsidRDefault="007904CE" w:rsidP="007904CE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7904CE" w:rsidRPr="007A168E" w14:paraId="1CDEFBA7" w14:textId="77777777" w:rsidTr="008B4442">
        <w:tc>
          <w:tcPr>
            <w:tcW w:w="3690" w:type="dxa"/>
            <w:vAlign w:val="center"/>
          </w:tcPr>
          <w:p w14:paraId="24E6E0E0" w14:textId="77777777" w:rsidR="007904CE" w:rsidRPr="007A168E" w:rsidRDefault="007904CE" w:rsidP="007904CE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080" w:type="dxa"/>
            <w:vAlign w:val="center"/>
          </w:tcPr>
          <w:p w14:paraId="484DB1D0" w14:textId="77777777" w:rsidR="007904CE" w:rsidRPr="007351C7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7AB5A7E" w14:textId="77777777" w:rsidR="007904CE" w:rsidRPr="007351C7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33BB7D20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ABBF6F0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7FD2582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594E1A4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BA11C41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EC5D4FC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688AC8E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450715F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D19FC50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8F168C0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bottom"/>
          </w:tcPr>
          <w:p w14:paraId="004C3F95" w14:textId="56C2906B" w:rsidR="007904CE" w:rsidRPr="007C7330" w:rsidRDefault="00304303" w:rsidP="007904CE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082FE297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bottom"/>
          </w:tcPr>
          <w:p w14:paraId="30147BD2" w14:textId="2417A006" w:rsidR="007904CE" w:rsidRPr="007C7330" w:rsidRDefault="007904CE" w:rsidP="007904CE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160</w:t>
            </w: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7904CE" w:rsidRPr="007A168E" w14:paraId="5372D9A6" w14:textId="77777777" w:rsidTr="008B4442">
        <w:tc>
          <w:tcPr>
            <w:tcW w:w="3690" w:type="dxa"/>
            <w:vAlign w:val="center"/>
          </w:tcPr>
          <w:p w14:paraId="3168EE21" w14:textId="77777777" w:rsidR="007904CE" w:rsidRPr="007A168E" w:rsidRDefault="007904CE" w:rsidP="007904CE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center"/>
          </w:tcPr>
          <w:p w14:paraId="21842984" w14:textId="77777777" w:rsidR="007904CE" w:rsidRPr="007351C7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6396DA7" w14:textId="77777777" w:rsidR="007904CE" w:rsidRPr="007351C7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43086CF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4B07AFC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16AC979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8BFFC14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8364BEE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60BB9EF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AE8E2CF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3520901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7D300AC1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7199271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bottom"/>
          </w:tcPr>
          <w:p w14:paraId="6B13BB0F" w14:textId="7A073ABC" w:rsidR="007904CE" w:rsidRPr="007C7330" w:rsidRDefault="00304303" w:rsidP="007904CE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6EFC2FA0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bottom"/>
          </w:tcPr>
          <w:p w14:paraId="5BBBECA8" w14:textId="2B268D80" w:rsidR="007904CE" w:rsidRPr="007C7330" w:rsidRDefault="007904CE" w:rsidP="007904CE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405</w:t>
            </w: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224</w:t>
            </w: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7904CE" w:rsidRPr="007A168E" w14:paraId="7F527A97" w14:textId="77777777" w:rsidTr="008B4442">
        <w:tc>
          <w:tcPr>
            <w:tcW w:w="6030" w:type="dxa"/>
            <w:gridSpan w:val="4"/>
            <w:vAlign w:val="center"/>
          </w:tcPr>
          <w:p w14:paraId="78148F5E" w14:textId="6038D221" w:rsidR="007904CE" w:rsidRPr="003247F2" w:rsidRDefault="007904CE" w:rsidP="007904CE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247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236" w:type="dxa"/>
            <w:vAlign w:val="center"/>
          </w:tcPr>
          <w:p w14:paraId="47CCEFBA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C157FAD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FCFBFCC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FFDFEE7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E28BF42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C3E0A8F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3280A02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214C485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1C3FB56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568DBDA0" w14:textId="021E3A9D" w:rsidR="007904CE" w:rsidRPr="007C7330" w:rsidRDefault="007C3F7F" w:rsidP="007904CE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  <w:r w:rsidR="003043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246</w:t>
            </w:r>
          </w:p>
        </w:tc>
        <w:tc>
          <w:tcPr>
            <w:tcW w:w="236" w:type="dxa"/>
            <w:vAlign w:val="center"/>
          </w:tcPr>
          <w:p w14:paraId="16B0837D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0CB10D28" w14:textId="0BC18CC7" w:rsidR="007904CE" w:rsidRPr="007C7330" w:rsidRDefault="007C3F7F" w:rsidP="007904CE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="007904CE"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647</w:t>
            </w:r>
          </w:p>
        </w:tc>
      </w:tr>
      <w:tr w:rsidR="007904CE" w:rsidRPr="007A168E" w14:paraId="670DAA90" w14:textId="77777777" w:rsidTr="008B4442">
        <w:tc>
          <w:tcPr>
            <w:tcW w:w="6030" w:type="dxa"/>
            <w:gridSpan w:val="4"/>
            <w:vAlign w:val="center"/>
          </w:tcPr>
          <w:p w14:paraId="1A35E280" w14:textId="20C07E96" w:rsidR="007904CE" w:rsidRPr="003247F2" w:rsidRDefault="007904CE" w:rsidP="007904CE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247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ตัดรายการกำไรระหว่างส่วนงาน</w:t>
            </w:r>
          </w:p>
        </w:tc>
        <w:tc>
          <w:tcPr>
            <w:tcW w:w="236" w:type="dxa"/>
            <w:vAlign w:val="center"/>
          </w:tcPr>
          <w:p w14:paraId="203F14DB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2F0FCC8F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C2749DE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A497ACD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FF8EA4E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B419864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E7FF6F1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E314162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2A63187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4CC6FB95" w14:textId="3A2F81EC" w:rsidR="007904CE" w:rsidRPr="007C7330" w:rsidRDefault="00304303" w:rsidP="007904CE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08AE606B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24B5A1D2" w14:textId="1C1D3A4C" w:rsidR="007904CE" w:rsidRPr="007C7330" w:rsidRDefault="007904CE" w:rsidP="007904CE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281</w:t>
            </w: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857</w:t>
            </w:r>
            <w:r w:rsidRPr="007C73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7904CE" w:rsidRPr="007A168E" w14:paraId="6F6D7D26" w14:textId="77777777" w:rsidTr="008B4442">
        <w:trPr>
          <w:trHeight w:val="314"/>
        </w:trPr>
        <w:tc>
          <w:tcPr>
            <w:tcW w:w="6030" w:type="dxa"/>
            <w:gridSpan w:val="4"/>
            <w:vAlign w:val="center"/>
          </w:tcPr>
          <w:p w14:paraId="125535C6" w14:textId="77777777" w:rsidR="007904CE" w:rsidRPr="003247F2" w:rsidRDefault="007904CE" w:rsidP="007904CE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3247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236" w:type="dxa"/>
            <w:vAlign w:val="center"/>
          </w:tcPr>
          <w:p w14:paraId="69FCB023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DFE2C4C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AF62392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0FBF6837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D0DC718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49BB7A3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4E0D2D6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700547C9" w14:textId="77777777" w:rsidR="007904CE" w:rsidRPr="003247F2" w:rsidRDefault="007904CE" w:rsidP="007904CE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59FE787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81E31C" w14:textId="72F942EB" w:rsidR="007904CE" w:rsidRPr="007C7330" w:rsidRDefault="007C3F7F" w:rsidP="007904CE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30430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546</w:t>
            </w:r>
            <w:r w:rsidR="0030430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583</w:t>
            </w:r>
          </w:p>
        </w:tc>
        <w:tc>
          <w:tcPr>
            <w:tcW w:w="236" w:type="dxa"/>
            <w:vAlign w:val="center"/>
          </w:tcPr>
          <w:p w14:paraId="3BF2846F" w14:textId="77777777" w:rsidR="007904CE" w:rsidRPr="003247F2" w:rsidRDefault="007904CE" w:rsidP="007904CE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CF794E" w14:textId="720B98DD" w:rsidR="007904CE" w:rsidRPr="007C7330" w:rsidRDefault="007C3F7F" w:rsidP="007904CE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7904CE" w:rsidRPr="007C73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920</w:t>
            </w:r>
            <w:r w:rsidR="007904CE" w:rsidRPr="007C73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386</w:t>
            </w:r>
          </w:p>
        </w:tc>
      </w:tr>
    </w:tbl>
    <w:p w14:paraId="7DE3DF78" w14:textId="2FDD9419" w:rsidR="002E795F" w:rsidRPr="007A168E" w:rsidRDefault="0083079F" w:rsidP="00F13A91">
      <w:pPr>
        <w:pStyle w:val="Ang15"/>
        <w:tabs>
          <w:tab w:val="left" w:pos="540"/>
        </w:tabs>
        <w:spacing w:before="240" w:line="310" w:lineRule="exact"/>
        <w:ind w:left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cs/>
        </w:rPr>
        <w:tab/>
      </w:r>
      <w:r w:rsidR="002E795F" w:rsidRPr="007A168E">
        <w:rPr>
          <w:rFonts w:asciiTheme="majorBidi" w:hAnsiTheme="majorBidi" w:cstheme="majorBidi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2A00E9D1" w14:textId="77777777" w:rsidR="002E795F" w:rsidRPr="007A168E" w:rsidRDefault="002E795F" w:rsidP="00F13A91">
      <w:pPr>
        <w:pStyle w:val="Heading2"/>
        <w:keepLines w:val="0"/>
        <w:numPr>
          <w:ilvl w:val="0"/>
          <w:numId w:val="0"/>
        </w:numPr>
        <w:shd w:val="clear" w:color="auto" w:fill="FFFFFF"/>
        <w:spacing w:before="240" w:after="0" w:line="240" w:lineRule="auto"/>
        <w:ind w:right="191"/>
        <w:rPr>
          <w:rFonts w:asciiTheme="majorBidi" w:hAnsiTheme="majorBidi" w:cstheme="majorBidi"/>
          <w:sz w:val="30"/>
          <w:szCs w:val="30"/>
          <w:cs/>
        </w:rPr>
        <w:sectPr w:rsidR="002E795F" w:rsidRPr="007A168E" w:rsidSect="000B7DA2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5"/>
        <w:gridCol w:w="1615"/>
        <w:gridCol w:w="270"/>
        <w:gridCol w:w="1620"/>
      </w:tblGrid>
      <w:tr w:rsidR="00D40B24" w:rsidRPr="00501184" w14:paraId="62E8F71C" w14:textId="77777777" w:rsidTr="00D94ED8">
        <w:tc>
          <w:tcPr>
            <w:tcW w:w="5765" w:type="dxa"/>
          </w:tcPr>
          <w:p w14:paraId="4526519C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05" w:type="dxa"/>
            <w:gridSpan w:val="3"/>
          </w:tcPr>
          <w:p w14:paraId="50C2F976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0B24" w:rsidRPr="00501184" w14:paraId="0C3EC1CF" w14:textId="77777777" w:rsidTr="00D94ED8">
        <w:tc>
          <w:tcPr>
            <w:tcW w:w="5765" w:type="dxa"/>
          </w:tcPr>
          <w:p w14:paraId="1E5CE5CF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5" w:type="dxa"/>
            <w:gridSpan w:val="3"/>
          </w:tcPr>
          <w:p w14:paraId="607539FE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3247F2" w:rsidRPr="00E15351" w14:paraId="7F96A0D4" w14:textId="77777777" w:rsidTr="00D94ED8">
        <w:tc>
          <w:tcPr>
            <w:tcW w:w="5765" w:type="dxa"/>
          </w:tcPr>
          <w:p w14:paraId="5E9DD154" w14:textId="2819AFCB" w:rsidR="003247F2" w:rsidRPr="003247F2" w:rsidRDefault="003247F2" w:rsidP="003247F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B18F2" w:rsidRPr="00324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 w:rsidR="007C3F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0B18F2" w:rsidRPr="00324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B18F2" w:rsidRPr="00324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15" w:type="dxa"/>
          </w:tcPr>
          <w:p w14:paraId="787E6437" w14:textId="68060A73" w:rsidR="003247F2" w:rsidRPr="00501184" w:rsidRDefault="007C3F7F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23D790B0" w14:textId="77777777" w:rsidR="003247F2" w:rsidRPr="00501184" w:rsidRDefault="003247F2" w:rsidP="003247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D66969" w14:textId="0C3A0C74" w:rsidR="003247F2" w:rsidRPr="00501184" w:rsidRDefault="007C3F7F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D40B24" w:rsidRPr="00501184" w14:paraId="10633A29" w14:textId="77777777" w:rsidTr="00D94ED8">
        <w:tc>
          <w:tcPr>
            <w:tcW w:w="5765" w:type="dxa"/>
          </w:tcPr>
          <w:p w14:paraId="50A4F45A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5" w:type="dxa"/>
            <w:gridSpan w:val="3"/>
          </w:tcPr>
          <w:p w14:paraId="521F288B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B18F2" w:rsidRPr="00E15351" w14:paraId="34F79F8A" w14:textId="77777777" w:rsidTr="00D94ED8">
        <w:tc>
          <w:tcPr>
            <w:tcW w:w="5765" w:type="dxa"/>
          </w:tcPr>
          <w:p w14:paraId="49BAEC51" w14:textId="77777777" w:rsidR="000B18F2" w:rsidRPr="00501184" w:rsidRDefault="000B18F2" w:rsidP="000B18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615" w:type="dxa"/>
          </w:tcPr>
          <w:p w14:paraId="43FB2CBA" w14:textId="54709B9F" w:rsidR="000B18F2" w:rsidRPr="007539D5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  <w:r w:rsidR="008333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087</w:t>
            </w:r>
          </w:p>
        </w:tc>
        <w:tc>
          <w:tcPr>
            <w:tcW w:w="270" w:type="dxa"/>
          </w:tcPr>
          <w:p w14:paraId="15EFBEDA" w14:textId="77777777" w:rsidR="000B18F2" w:rsidRPr="007351C7" w:rsidRDefault="000B18F2" w:rsidP="000B18F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797E86" w14:textId="7DC3C8B1" w:rsidR="000B18F2" w:rsidRPr="00501184" w:rsidRDefault="000B18F2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B18F2" w:rsidRPr="00E15351" w14:paraId="1951E4DA" w14:textId="77777777" w:rsidTr="00D94ED8">
        <w:tc>
          <w:tcPr>
            <w:tcW w:w="5765" w:type="dxa"/>
          </w:tcPr>
          <w:p w14:paraId="1AB04834" w14:textId="77777777" w:rsidR="000B18F2" w:rsidRPr="00501184" w:rsidRDefault="000B18F2" w:rsidP="000B18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1615" w:type="dxa"/>
          </w:tcPr>
          <w:p w14:paraId="1364A2F7" w14:textId="33A79BFE" w:rsidR="000B18F2" w:rsidRPr="007539D5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  <w:r w:rsidR="008333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053</w:t>
            </w:r>
          </w:p>
        </w:tc>
        <w:tc>
          <w:tcPr>
            <w:tcW w:w="270" w:type="dxa"/>
          </w:tcPr>
          <w:p w14:paraId="16CC9255" w14:textId="77777777" w:rsidR="000B18F2" w:rsidRPr="007351C7" w:rsidRDefault="000B18F2" w:rsidP="000B18F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168DFC" w14:textId="533712AF" w:rsidR="000B18F2" w:rsidRPr="00501184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668</w:t>
            </w:r>
            <w:r w:rsidR="000B18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</w:t>
            </w:r>
          </w:p>
        </w:tc>
      </w:tr>
      <w:tr w:rsidR="000B18F2" w:rsidRPr="00E15351" w14:paraId="5F653D4B" w14:textId="77777777" w:rsidTr="00D94ED8">
        <w:tc>
          <w:tcPr>
            <w:tcW w:w="5765" w:type="dxa"/>
          </w:tcPr>
          <w:p w14:paraId="75C52CAD" w14:textId="77777777" w:rsidR="000B18F2" w:rsidRPr="00501184" w:rsidRDefault="000B18F2" w:rsidP="000B18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1615" w:type="dxa"/>
          </w:tcPr>
          <w:p w14:paraId="7E8E487A" w14:textId="7A87F3E5" w:rsidR="000B18F2" w:rsidRPr="007539D5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333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025</w:t>
            </w:r>
            <w:r w:rsidR="008333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  <w:tc>
          <w:tcPr>
            <w:tcW w:w="270" w:type="dxa"/>
          </w:tcPr>
          <w:p w14:paraId="337F6762" w14:textId="77777777" w:rsidR="000B18F2" w:rsidRPr="007351C7" w:rsidRDefault="000B18F2" w:rsidP="000B18F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ADE634" w14:textId="3F8BAA37" w:rsidR="000B18F2" w:rsidRPr="00501184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B18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520</w:t>
            </w:r>
            <w:r w:rsidR="000B18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778</w:t>
            </w:r>
          </w:p>
        </w:tc>
      </w:tr>
      <w:tr w:rsidR="000B18F2" w:rsidRPr="00E15351" w14:paraId="100749E8" w14:textId="77777777" w:rsidTr="00D94ED8">
        <w:tc>
          <w:tcPr>
            <w:tcW w:w="5765" w:type="dxa"/>
          </w:tcPr>
          <w:p w14:paraId="49ED4F5F" w14:textId="77777777" w:rsidR="000B18F2" w:rsidRPr="00501184" w:rsidRDefault="000B18F2" w:rsidP="000B18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1615" w:type="dxa"/>
          </w:tcPr>
          <w:p w14:paraId="1CD29566" w14:textId="2EE30BD9" w:rsidR="000B18F2" w:rsidRPr="007539D5" w:rsidRDefault="00833347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5BA19EF" w14:textId="77777777" w:rsidR="000B18F2" w:rsidRPr="007351C7" w:rsidRDefault="000B18F2" w:rsidP="000B18F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81C249" w14:textId="33374B34" w:rsidR="000B18F2" w:rsidRPr="00501184" w:rsidRDefault="000B18F2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B18F2" w:rsidRPr="00E15351" w14:paraId="6B40119A" w14:textId="77777777" w:rsidTr="00D94ED8">
        <w:tc>
          <w:tcPr>
            <w:tcW w:w="5765" w:type="dxa"/>
          </w:tcPr>
          <w:p w14:paraId="02AB0587" w14:textId="77777777" w:rsidR="000B18F2" w:rsidRPr="00501184" w:rsidRDefault="000B18F2" w:rsidP="000B18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15" w:type="dxa"/>
            <w:tcBorders>
              <w:top w:val="single" w:sz="4" w:space="0" w:color="auto"/>
            </w:tcBorders>
          </w:tcPr>
          <w:p w14:paraId="66C27A30" w14:textId="2FE173DF" w:rsidR="000B18F2" w:rsidRPr="007539D5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33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</w:t>
            </w:r>
            <w:r w:rsidR="00833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</w:p>
        </w:tc>
        <w:tc>
          <w:tcPr>
            <w:tcW w:w="270" w:type="dxa"/>
          </w:tcPr>
          <w:p w14:paraId="4DD67D7F" w14:textId="77777777" w:rsidR="000B18F2" w:rsidRPr="007351C7" w:rsidRDefault="000B18F2" w:rsidP="000B18F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89946DB" w14:textId="001CC1DD" w:rsidR="000B18F2" w:rsidRPr="00501184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B1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</w:t>
            </w:r>
            <w:r w:rsidR="000B1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</w:t>
            </w:r>
          </w:p>
        </w:tc>
      </w:tr>
      <w:tr w:rsidR="000B18F2" w:rsidRPr="00501184" w14:paraId="47E7FF05" w14:textId="77777777" w:rsidTr="00D94ED8">
        <w:tc>
          <w:tcPr>
            <w:tcW w:w="5765" w:type="dxa"/>
          </w:tcPr>
          <w:p w14:paraId="13F03D2E" w14:textId="77777777" w:rsidR="000B18F2" w:rsidRPr="00501184" w:rsidRDefault="000B18F2" w:rsidP="000B18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615" w:type="dxa"/>
          </w:tcPr>
          <w:p w14:paraId="14D66A62" w14:textId="77777777" w:rsidR="000B18F2" w:rsidRPr="007539D5" w:rsidRDefault="000B18F2" w:rsidP="000B18F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0BBE994" w14:textId="77777777" w:rsidR="000B18F2" w:rsidRPr="007351C7" w:rsidRDefault="000B18F2" w:rsidP="000B18F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</w:tcPr>
          <w:p w14:paraId="43FC7A2E" w14:textId="77777777" w:rsidR="000B18F2" w:rsidRPr="00501184" w:rsidRDefault="000B18F2" w:rsidP="000B18F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0B18F2" w:rsidRPr="00E15351" w14:paraId="2EF423CD" w14:textId="77777777" w:rsidTr="00D94ED8">
        <w:tc>
          <w:tcPr>
            <w:tcW w:w="5765" w:type="dxa"/>
          </w:tcPr>
          <w:p w14:paraId="2A2F2C9F" w14:textId="1445002A" w:rsidR="000B18F2" w:rsidRPr="00501184" w:rsidRDefault="00833347" w:rsidP="000B18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กำไร (</w:t>
            </w:r>
            <w:r w:rsidR="000B18F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) </w:t>
            </w:r>
            <w:r w:rsidR="000B18F2"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615" w:type="dxa"/>
          </w:tcPr>
          <w:p w14:paraId="2D299F91" w14:textId="31B38321" w:rsidR="000B18F2" w:rsidRPr="007539D5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333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  <w:tc>
          <w:tcPr>
            <w:tcW w:w="270" w:type="dxa"/>
          </w:tcPr>
          <w:p w14:paraId="30DB42C3" w14:textId="77777777" w:rsidR="000B18F2" w:rsidRPr="007351C7" w:rsidRDefault="000B18F2" w:rsidP="000B18F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69CF872" w14:textId="150643AF" w:rsidR="000B18F2" w:rsidRPr="00501184" w:rsidRDefault="000B18F2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B18F2" w:rsidRPr="00501184" w14:paraId="42063071" w14:textId="77777777" w:rsidTr="00D94ED8">
        <w:tc>
          <w:tcPr>
            <w:tcW w:w="5765" w:type="dxa"/>
          </w:tcPr>
          <w:p w14:paraId="670E4903" w14:textId="77777777" w:rsidR="000B18F2" w:rsidRPr="00501184" w:rsidRDefault="000B18F2" w:rsidP="000B18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615" w:type="dxa"/>
          </w:tcPr>
          <w:p w14:paraId="2279E95B" w14:textId="77777777" w:rsidR="000B18F2" w:rsidRPr="007539D5" w:rsidRDefault="000B18F2" w:rsidP="000B18F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9F9FB89" w14:textId="77777777" w:rsidR="000B18F2" w:rsidRPr="007351C7" w:rsidRDefault="000B18F2" w:rsidP="000B18F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</w:tcPr>
          <w:p w14:paraId="46338871" w14:textId="77777777" w:rsidR="000B18F2" w:rsidRPr="00501184" w:rsidRDefault="000B18F2" w:rsidP="000B18F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0B18F2" w:rsidRPr="00E15351" w14:paraId="55AEACF8" w14:textId="77777777" w:rsidTr="00D94ED8">
        <w:tc>
          <w:tcPr>
            <w:tcW w:w="5765" w:type="dxa"/>
          </w:tcPr>
          <w:p w14:paraId="027D2D48" w14:textId="77777777" w:rsidR="000B18F2" w:rsidRPr="00501184" w:rsidRDefault="000B18F2" w:rsidP="000B18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1615" w:type="dxa"/>
          </w:tcPr>
          <w:p w14:paraId="4BC8FFA1" w14:textId="5DC27865" w:rsidR="000B18F2" w:rsidRPr="007539D5" w:rsidRDefault="00833347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9038EF0" w14:textId="77777777" w:rsidR="000B18F2" w:rsidRPr="007351C7" w:rsidRDefault="000B18F2" w:rsidP="000B18F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88F8A05" w14:textId="15D49850" w:rsidR="000B18F2" w:rsidRPr="00501184" w:rsidRDefault="000B18F2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B18F2" w:rsidRPr="00E15351" w14:paraId="112E0543" w14:textId="77777777" w:rsidTr="00D94ED8">
        <w:tc>
          <w:tcPr>
            <w:tcW w:w="5765" w:type="dxa"/>
            <w:vAlign w:val="center"/>
          </w:tcPr>
          <w:p w14:paraId="292E870D" w14:textId="6723FFEF" w:rsidR="000B18F2" w:rsidRPr="004523FD" w:rsidRDefault="000B18F2" w:rsidP="000B18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23F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ตัดรายการกำไรระหว่างส่วนงาน</w:t>
            </w:r>
          </w:p>
        </w:tc>
        <w:tc>
          <w:tcPr>
            <w:tcW w:w="1615" w:type="dxa"/>
          </w:tcPr>
          <w:p w14:paraId="57573688" w14:textId="1E1A7F46" w:rsidR="000B18F2" w:rsidRPr="007539D5" w:rsidRDefault="00833347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7D3D5E0" w14:textId="77777777" w:rsidR="000B18F2" w:rsidRPr="007351C7" w:rsidRDefault="000B18F2" w:rsidP="000B18F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C0BD61" w14:textId="1C4E9455" w:rsidR="000B18F2" w:rsidRPr="00501184" w:rsidRDefault="000B18F2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B18F2" w:rsidRPr="00E15351" w14:paraId="07DEDF0C" w14:textId="77777777" w:rsidTr="00D94ED8">
        <w:tc>
          <w:tcPr>
            <w:tcW w:w="5765" w:type="dxa"/>
          </w:tcPr>
          <w:p w14:paraId="2D8C98B5" w14:textId="74AE4A56" w:rsidR="000B18F2" w:rsidRPr="00501184" w:rsidRDefault="000B18F2" w:rsidP="000B18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14:paraId="3F1BA873" w14:textId="755D8109" w:rsidR="000B18F2" w:rsidRPr="007539D5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33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  <w:r w:rsidR="00833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</w:t>
            </w:r>
          </w:p>
        </w:tc>
        <w:tc>
          <w:tcPr>
            <w:tcW w:w="270" w:type="dxa"/>
          </w:tcPr>
          <w:p w14:paraId="231A0B09" w14:textId="77777777" w:rsidR="000B18F2" w:rsidRPr="007351C7" w:rsidRDefault="000B18F2" w:rsidP="000B18F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9262825" w14:textId="64080C0E" w:rsidR="000B18F2" w:rsidRPr="00501184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B1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</w:t>
            </w:r>
            <w:r w:rsidR="000B18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</w:t>
            </w:r>
          </w:p>
        </w:tc>
      </w:tr>
    </w:tbl>
    <w:p w14:paraId="79D50A51" w14:textId="77777777" w:rsidR="00932774" w:rsidRPr="007A168E" w:rsidRDefault="00932774" w:rsidP="00932774">
      <w:pPr>
        <w:pStyle w:val="Bo-Blankline"/>
        <w:rPr>
          <w:rFonts w:asciiTheme="majorBidi" w:hAnsiTheme="majorBidi" w:cstheme="majorBidi"/>
          <w:sz w:val="16"/>
          <w:szCs w:val="16"/>
        </w:rPr>
      </w:pPr>
    </w:p>
    <w:p w14:paraId="0016CE12" w14:textId="05B7DE3A" w:rsidR="0040333E" w:rsidRPr="007A168E" w:rsidRDefault="0040333E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05EC4589" w14:textId="08F5D972" w:rsidR="0040333E" w:rsidRPr="007A168E" w:rsidRDefault="0040333E" w:rsidP="00F3013A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630"/>
        <w:gridCol w:w="270"/>
        <w:gridCol w:w="1620"/>
        <w:gridCol w:w="270"/>
        <w:gridCol w:w="1620"/>
      </w:tblGrid>
      <w:tr w:rsidR="00CD6FB6" w:rsidRPr="007A168E" w14:paraId="73F93A6E" w14:textId="77777777" w:rsidTr="00D94ED8">
        <w:trPr>
          <w:tblHeader/>
        </w:trPr>
        <w:tc>
          <w:tcPr>
            <w:tcW w:w="4860" w:type="dxa"/>
          </w:tcPr>
          <w:p w14:paraId="7425E096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C25C2DD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B19988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5B5C0358" w14:textId="77777777" w:rsidR="00CD6FB6" w:rsidRPr="009464D9" w:rsidRDefault="00CD6FB6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6FB6" w:rsidRPr="007A168E" w14:paraId="4366BAA5" w14:textId="77777777" w:rsidTr="00D94ED8">
        <w:trPr>
          <w:tblHeader/>
        </w:trPr>
        <w:tc>
          <w:tcPr>
            <w:tcW w:w="4860" w:type="dxa"/>
          </w:tcPr>
          <w:p w14:paraId="3B438AA4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92A9902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3CBCFD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4F2B18E4" w14:textId="77777777" w:rsidR="00CD6FB6" w:rsidRPr="009464D9" w:rsidRDefault="00CD6FB6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ส่วนงาน</w:t>
            </w:r>
          </w:p>
        </w:tc>
      </w:tr>
      <w:tr w:rsidR="003247F2" w:rsidRPr="007A168E" w14:paraId="62105091" w14:textId="77777777" w:rsidTr="00D94ED8">
        <w:trPr>
          <w:tblHeader/>
        </w:trPr>
        <w:tc>
          <w:tcPr>
            <w:tcW w:w="4860" w:type="dxa"/>
          </w:tcPr>
          <w:p w14:paraId="09593F19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0" w:type="dxa"/>
          </w:tcPr>
          <w:p w14:paraId="3FD66A3D" w14:textId="77777777" w:rsidR="003247F2" w:rsidRPr="009464D9" w:rsidRDefault="003247F2" w:rsidP="003247F2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67CEE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E376FA" w14:textId="7927615F" w:rsidR="003247F2" w:rsidRPr="009464D9" w:rsidRDefault="007C3F7F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0B18F2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0B18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4F58175B" w14:textId="77777777" w:rsidR="003247F2" w:rsidRPr="009464D9" w:rsidRDefault="003247F2" w:rsidP="003247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84E34A" w14:textId="0E696B3B" w:rsidR="003247F2" w:rsidRPr="009464D9" w:rsidRDefault="007C3F7F" w:rsidP="003247F2">
            <w:pPr>
              <w:spacing w:line="380" w:lineRule="exact"/>
              <w:ind w:right="-115"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3247F2" w:rsidRPr="009464D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247F2" w:rsidRPr="007A168E" w14:paraId="636F2F82" w14:textId="77777777" w:rsidTr="00D94ED8">
        <w:trPr>
          <w:tblHeader/>
        </w:trPr>
        <w:tc>
          <w:tcPr>
            <w:tcW w:w="4860" w:type="dxa"/>
          </w:tcPr>
          <w:p w14:paraId="57132149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0" w:type="dxa"/>
          </w:tcPr>
          <w:p w14:paraId="13F0C317" w14:textId="77777777" w:rsidR="003247F2" w:rsidRPr="009464D9" w:rsidRDefault="003247F2" w:rsidP="003247F2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90D78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066C57" w14:textId="39385178" w:rsidR="003247F2" w:rsidRPr="009464D9" w:rsidRDefault="007C3F7F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A7724D7" w14:textId="77777777" w:rsidR="003247F2" w:rsidRPr="009464D9" w:rsidRDefault="003247F2" w:rsidP="003247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7CD20C7" w14:textId="4CA9BA5A" w:rsidR="003247F2" w:rsidRPr="009464D9" w:rsidRDefault="007C3F7F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3247F2" w:rsidRPr="007A168E" w14:paraId="7FD851F5" w14:textId="77777777" w:rsidTr="00D94ED8">
        <w:trPr>
          <w:tblHeader/>
        </w:trPr>
        <w:tc>
          <w:tcPr>
            <w:tcW w:w="4860" w:type="dxa"/>
          </w:tcPr>
          <w:p w14:paraId="3B7E776D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DB86B55" w14:textId="77777777" w:rsidR="003247F2" w:rsidRPr="009464D9" w:rsidRDefault="003247F2" w:rsidP="003247F2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A9ACF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7711C5A5" w14:textId="77777777" w:rsidR="003247F2" w:rsidRPr="00340C7D" w:rsidRDefault="003247F2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464D9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95EE3" w:rsidRPr="007A168E" w14:paraId="0280FDAA" w14:textId="77777777" w:rsidTr="00D94ED8">
        <w:tc>
          <w:tcPr>
            <w:tcW w:w="4860" w:type="dxa"/>
            <w:vAlign w:val="center"/>
          </w:tcPr>
          <w:p w14:paraId="28CD307F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630" w:type="dxa"/>
          </w:tcPr>
          <w:p w14:paraId="62CA41CA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AD16E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455123C8" w14:textId="591743D7" w:rsidR="00295EE3" w:rsidRPr="008054DC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567C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  <w:r w:rsidR="00567C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  <w:tc>
          <w:tcPr>
            <w:tcW w:w="270" w:type="dxa"/>
          </w:tcPr>
          <w:p w14:paraId="54D679AF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43071A19" w14:textId="5257DE15" w:rsidR="00295EE3" w:rsidRPr="008054DC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295EE3" w:rsidRPr="008054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="00295EE3" w:rsidRPr="008054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</w:tr>
      <w:tr w:rsidR="00295EE3" w:rsidRPr="007A168E" w14:paraId="1E39E77F" w14:textId="77777777" w:rsidTr="00D94ED8">
        <w:tc>
          <w:tcPr>
            <w:tcW w:w="4860" w:type="dxa"/>
            <w:vAlign w:val="center"/>
          </w:tcPr>
          <w:p w14:paraId="2990084C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630" w:type="dxa"/>
          </w:tcPr>
          <w:p w14:paraId="159B2587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B7552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8D0BD5A" w14:textId="777DC055" w:rsidR="00295EE3" w:rsidRPr="00D94ED8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567C35" w:rsidRPr="00D94E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678</w:t>
            </w:r>
            <w:r w:rsidR="00567C35" w:rsidRPr="00D94E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839</w:t>
            </w:r>
          </w:p>
        </w:tc>
        <w:tc>
          <w:tcPr>
            <w:tcW w:w="270" w:type="dxa"/>
          </w:tcPr>
          <w:p w14:paraId="7AFD1B8E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B170C26" w14:textId="2C4433C7" w:rsidR="00295EE3" w:rsidRPr="00D94ED8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95EE3" w:rsidRPr="008054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="00295EE3" w:rsidRPr="008054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</w:tr>
      <w:tr w:rsidR="00295EE3" w:rsidRPr="007A168E" w14:paraId="1AFDBB88" w14:textId="77777777" w:rsidTr="00D94ED8">
        <w:tc>
          <w:tcPr>
            <w:tcW w:w="4860" w:type="dxa"/>
            <w:vAlign w:val="center"/>
          </w:tcPr>
          <w:p w14:paraId="2E72B6E0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630" w:type="dxa"/>
          </w:tcPr>
          <w:p w14:paraId="01DE6AA6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E096B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4BAC20AB" w14:textId="732E807C" w:rsidR="00295EE3" w:rsidRPr="00D94ED8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567C35" w:rsidRPr="00D94E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086</w:t>
            </w:r>
            <w:r w:rsidR="00567C35" w:rsidRPr="00D94E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</w:p>
        </w:tc>
        <w:tc>
          <w:tcPr>
            <w:tcW w:w="270" w:type="dxa"/>
          </w:tcPr>
          <w:p w14:paraId="256E25F3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DB2AF5A" w14:textId="486E2C99" w:rsidR="00295EE3" w:rsidRPr="00D94ED8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295EE3" w:rsidRPr="00D94E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978</w:t>
            </w:r>
            <w:r w:rsidR="00295EE3" w:rsidRPr="00D94E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</w:tr>
      <w:tr w:rsidR="00295EE3" w:rsidRPr="007A168E" w14:paraId="19BCDDDD" w14:textId="77777777" w:rsidTr="00D94ED8">
        <w:tc>
          <w:tcPr>
            <w:tcW w:w="4860" w:type="dxa"/>
            <w:vAlign w:val="center"/>
          </w:tcPr>
          <w:p w14:paraId="13100DDA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630" w:type="dxa"/>
          </w:tcPr>
          <w:p w14:paraId="69F01592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876C7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3A7189FC" w14:textId="0357E6CB" w:rsidR="00295EE3" w:rsidRPr="00D94ED8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67C35" w:rsidRPr="00D94E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 w:rsidR="00567C35" w:rsidRPr="00D94E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</w:tcPr>
          <w:p w14:paraId="30C74C49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68C647C9" w14:textId="10FD29B0" w:rsidR="00295EE3" w:rsidRPr="00D94ED8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5EE3" w:rsidRPr="008054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295EE3" w:rsidRPr="008054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</w:tr>
      <w:tr w:rsidR="00295EE3" w:rsidRPr="007A168E" w14:paraId="1F1C86C6" w14:textId="77777777" w:rsidTr="00D94ED8">
        <w:tc>
          <w:tcPr>
            <w:tcW w:w="4860" w:type="dxa"/>
            <w:vAlign w:val="center"/>
          </w:tcPr>
          <w:p w14:paraId="7D9813B7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  <w:r w:rsidRPr="009464D9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630" w:type="dxa"/>
          </w:tcPr>
          <w:p w14:paraId="4E3948AB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5A543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1BC1A65A" w14:textId="16DC2A51" w:rsidR="00295EE3" w:rsidRPr="00D94ED8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  <w:r w:rsidR="00567C35" w:rsidRPr="00D94E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</w:p>
        </w:tc>
        <w:tc>
          <w:tcPr>
            <w:tcW w:w="270" w:type="dxa"/>
          </w:tcPr>
          <w:p w14:paraId="6F178835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4D15E53" w14:textId="0216AE9C" w:rsidR="00295EE3" w:rsidRPr="00D94ED8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461</w:t>
            </w:r>
            <w:r w:rsidR="00295EE3" w:rsidRPr="008054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  <w:tr w:rsidR="00295EE3" w:rsidRPr="007A168E" w14:paraId="7886D804" w14:textId="77777777" w:rsidTr="00D94ED8">
        <w:tc>
          <w:tcPr>
            <w:tcW w:w="4860" w:type="dxa"/>
          </w:tcPr>
          <w:p w14:paraId="246B0DB5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</w:tcPr>
          <w:p w14:paraId="39F99FF0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98318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28A6FF72" w14:textId="75B0A19D" w:rsidR="00295EE3" w:rsidRPr="0044446B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170</w:t>
            </w:r>
            <w:r w:rsidR="00567C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</w:t>
            </w:r>
            <w:r w:rsidR="00567C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702</w:t>
            </w:r>
          </w:p>
        </w:tc>
        <w:tc>
          <w:tcPr>
            <w:tcW w:w="270" w:type="dxa"/>
          </w:tcPr>
          <w:p w14:paraId="29A27615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898C9E9" w14:textId="782B5854" w:rsidR="00295EE3" w:rsidRPr="008054DC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  <w:r w:rsidR="00295EE3" w:rsidRPr="008054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</w:t>
            </w:r>
            <w:r w:rsidR="00295EE3" w:rsidRPr="008054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496</w:t>
            </w:r>
          </w:p>
        </w:tc>
      </w:tr>
      <w:tr w:rsidR="00295EE3" w:rsidRPr="007A168E" w14:paraId="510D03A9" w14:textId="77777777" w:rsidTr="00D94ED8">
        <w:tc>
          <w:tcPr>
            <w:tcW w:w="4860" w:type="dxa"/>
          </w:tcPr>
          <w:p w14:paraId="681A12A1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630" w:type="dxa"/>
          </w:tcPr>
          <w:p w14:paraId="4B498A06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0D25B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4D2E684" w14:textId="6C067562" w:rsidR="00295EE3" w:rsidRPr="009464D9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67C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  <w:r w:rsidR="00567C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  <w:tc>
          <w:tcPr>
            <w:tcW w:w="270" w:type="dxa"/>
          </w:tcPr>
          <w:p w14:paraId="39E240A7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37D71352" w14:textId="3DC4281D" w:rsidR="00295EE3" w:rsidRPr="008054DC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5EE3" w:rsidRPr="008054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668</w:t>
            </w:r>
            <w:r w:rsidR="00295EE3" w:rsidRPr="008054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</w:tr>
      <w:tr w:rsidR="00295EE3" w:rsidRPr="007A168E" w14:paraId="5B17E9C3" w14:textId="77777777" w:rsidTr="00D94ED8">
        <w:tc>
          <w:tcPr>
            <w:tcW w:w="4860" w:type="dxa"/>
          </w:tcPr>
          <w:p w14:paraId="7B52402F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30" w:type="dxa"/>
          </w:tcPr>
          <w:p w14:paraId="1D754A74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615E3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F7285D2" w14:textId="74ADB275" w:rsidR="00295EE3" w:rsidRPr="0044446B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</w:t>
            </w:r>
            <w:r w:rsidR="00567C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288</w:t>
            </w:r>
            <w:r w:rsidR="00567C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</w:t>
            </w:r>
          </w:p>
        </w:tc>
        <w:tc>
          <w:tcPr>
            <w:tcW w:w="270" w:type="dxa"/>
          </w:tcPr>
          <w:p w14:paraId="4784B9C2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49D7139A" w14:textId="0D8C0DA7" w:rsidR="00295EE3" w:rsidRPr="008054DC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172</w:t>
            </w:r>
            <w:r w:rsidR="00295EE3" w:rsidRPr="008054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944</w:t>
            </w:r>
            <w:r w:rsidR="00295EE3" w:rsidRPr="008054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</w:t>
            </w:r>
          </w:p>
        </w:tc>
      </w:tr>
      <w:tr w:rsidR="00295EE3" w:rsidRPr="007A168E" w14:paraId="5C33CB5D" w14:textId="77777777" w:rsidTr="00D94ED8">
        <w:tc>
          <w:tcPr>
            <w:tcW w:w="4860" w:type="dxa"/>
          </w:tcPr>
          <w:p w14:paraId="3F6FD07B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630" w:type="dxa"/>
          </w:tcPr>
          <w:p w14:paraId="3F9DD514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04244D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AF1751E" w14:textId="4F95A5B9" w:rsidR="00295EE3" w:rsidRPr="009464D9" w:rsidRDefault="00567C35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C3F7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C3F7F">
              <w:rPr>
                <w:rFonts w:ascii="Angsana New" w:hAnsi="Angsana New"/>
                <w:sz w:val="30"/>
                <w:szCs w:val="30"/>
                <w:lang w:val="en-US"/>
              </w:rPr>
              <w:t>945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C3F7F">
              <w:rPr>
                <w:rFonts w:ascii="Angsana New" w:hAnsi="Angsana New"/>
                <w:sz w:val="30"/>
                <w:szCs w:val="30"/>
                <w:lang w:val="en-US"/>
              </w:rPr>
              <w:t>883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C26BCE5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45294B1F" w14:textId="66187146" w:rsidR="00295EE3" w:rsidRPr="008054DC" w:rsidRDefault="00295EE3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54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C3F7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8054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Pr="008054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C3F7F">
              <w:rPr>
                <w:rFonts w:asciiTheme="majorBidi" w:hAnsiTheme="majorBidi" w:cstheme="majorBidi"/>
                <w:sz w:val="30"/>
                <w:szCs w:val="30"/>
              </w:rPr>
              <w:t>668</w:t>
            </w:r>
            <w:r w:rsidRPr="008054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5EE3" w:rsidRPr="007A168E" w14:paraId="7EAF5AED" w14:textId="77777777" w:rsidTr="00D94ED8">
        <w:tc>
          <w:tcPr>
            <w:tcW w:w="4860" w:type="dxa"/>
          </w:tcPr>
          <w:p w14:paraId="4A0D863A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630" w:type="dxa"/>
          </w:tcPr>
          <w:p w14:paraId="03E337F0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E5B5FF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83E03D" w14:textId="5109C254" w:rsidR="00295EE3" w:rsidRPr="00332AD4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</w:t>
            </w:r>
            <w:r w:rsidR="00567C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342</w:t>
            </w:r>
            <w:r w:rsidR="00567C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250</w:t>
            </w:r>
          </w:p>
        </w:tc>
        <w:tc>
          <w:tcPr>
            <w:tcW w:w="270" w:type="dxa"/>
          </w:tcPr>
          <w:p w14:paraId="173E4D85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309420" w14:textId="0F7502FA" w:rsidR="00295EE3" w:rsidRPr="008054DC" w:rsidRDefault="007C3F7F" w:rsidP="00D94ED8">
            <w:pPr>
              <w:tabs>
                <w:tab w:val="decimal" w:pos="1400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159</w:t>
            </w:r>
            <w:r w:rsidR="00295EE3" w:rsidRPr="008054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686</w:t>
            </w:r>
            <w:r w:rsidR="00295EE3" w:rsidRPr="008054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623</w:t>
            </w:r>
          </w:p>
        </w:tc>
      </w:tr>
    </w:tbl>
    <w:p w14:paraId="6261FC9D" w14:textId="215A7488" w:rsidR="00D001AF" w:rsidRPr="00CE693F" w:rsidRDefault="00D001AF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64250779" w14:textId="1C56B5B2" w:rsidR="00D001AF" w:rsidRDefault="00D001AF" w:rsidP="00F3013A">
      <w:pPr>
        <w:pStyle w:val="Bo-Blanklin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837"/>
        <w:gridCol w:w="717"/>
        <w:gridCol w:w="236"/>
        <w:gridCol w:w="1581"/>
        <w:gridCol w:w="236"/>
        <w:gridCol w:w="1663"/>
      </w:tblGrid>
      <w:tr w:rsidR="00C551E8" w:rsidRPr="007470B8" w14:paraId="378FF599" w14:textId="77777777" w:rsidTr="001B0E99">
        <w:tc>
          <w:tcPr>
            <w:tcW w:w="4850" w:type="dxa"/>
          </w:tcPr>
          <w:p w14:paraId="75260F7C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502CFEF5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3DE108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5" w:type="dxa"/>
            <w:gridSpan w:val="3"/>
          </w:tcPr>
          <w:p w14:paraId="05EEDC8E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1E8" w:rsidRPr="007470B8" w14:paraId="75A91268" w14:textId="77777777" w:rsidTr="001B0E99">
        <w:tc>
          <w:tcPr>
            <w:tcW w:w="4850" w:type="dxa"/>
          </w:tcPr>
          <w:p w14:paraId="28CDC966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79B40739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860641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5" w:type="dxa"/>
            <w:gridSpan w:val="3"/>
          </w:tcPr>
          <w:p w14:paraId="52AA987F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3247F2" w:rsidRPr="007470B8" w14:paraId="68AB561A" w14:textId="77777777" w:rsidTr="001B0E99">
        <w:tc>
          <w:tcPr>
            <w:tcW w:w="4850" w:type="dxa"/>
          </w:tcPr>
          <w:p w14:paraId="72340A8D" w14:textId="27123095" w:rsidR="00295EE3" w:rsidRPr="00295EE3" w:rsidRDefault="004F5A35" w:rsidP="003247F2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7C3F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719" w:type="dxa"/>
          </w:tcPr>
          <w:p w14:paraId="5185BD48" w14:textId="77777777" w:rsidR="003247F2" w:rsidRPr="007470B8" w:rsidRDefault="003247F2" w:rsidP="003247F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BB48F4" w14:textId="77777777" w:rsidR="003247F2" w:rsidRPr="007470B8" w:rsidRDefault="003247F2" w:rsidP="003247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35EA6B4B" w14:textId="5A3D5501" w:rsidR="003247F2" w:rsidRPr="001B0E99" w:rsidRDefault="007C3F7F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7D22EDFD" w14:textId="77777777" w:rsidR="003247F2" w:rsidRPr="001B0E99" w:rsidRDefault="003247F2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3" w:type="dxa"/>
          </w:tcPr>
          <w:p w14:paraId="401109A2" w14:textId="361A89E1" w:rsidR="003247F2" w:rsidRPr="001B0E99" w:rsidRDefault="007C3F7F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551E8" w:rsidRPr="007470B8" w14:paraId="5EEEB954" w14:textId="77777777" w:rsidTr="001B0E99">
        <w:tc>
          <w:tcPr>
            <w:tcW w:w="4850" w:type="dxa"/>
          </w:tcPr>
          <w:p w14:paraId="101323E0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49540897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DA55E2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5" w:type="dxa"/>
            <w:gridSpan w:val="3"/>
          </w:tcPr>
          <w:p w14:paraId="4E1D8E73" w14:textId="77777777" w:rsidR="00C551E8" w:rsidRPr="001B0E99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B0E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1B0E9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F5A35" w:rsidRPr="007470B8" w14:paraId="0FB1802B" w14:textId="77777777" w:rsidTr="001B0E99">
        <w:tc>
          <w:tcPr>
            <w:tcW w:w="4850" w:type="dxa"/>
            <w:vAlign w:val="center"/>
          </w:tcPr>
          <w:p w14:paraId="0748A668" w14:textId="77777777" w:rsidR="004F5A35" w:rsidRPr="007470B8" w:rsidRDefault="004F5A35" w:rsidP="004F5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9" w:type="dxa"/>
          </w:tcPr>
          <w:p w14:paraId="0924A3EC" w14:textId="77777777" w:rsidR="004F5A35" w:rsidRPr="007470B8" w:rsidRDefault="004F5A35" w:rsidP="004F5A35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15ACA" w14:textId="77777777" w:rsidR="004F5A35" w:rsidRPr="007470B8" w:rsidRDefault="004F5A35" w:rsidP="004F5A3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vAlign w:val="center"/>
          </w:tcPr>
          <w:p w14:paraId="77F4F137" w14:textId="7E4116CC" w:rsidR="004F5A35" w:rsidRPr="001B0E99" w:rsidRDefault="007C3F7F" w:rsidP="001B0E99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A90AE8" w:rsidRPr="001B0E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  <w:r w:rsidR="00A90AE8" w:rsidRPr="001B0E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656</w:t>
            </w:r>
          </w:p>
        </w:tc>
        <w:tc>
          <w:tcPr>
            <w:tcW w:w="236" w:type="dxa"/>
          </w:tcPr>
          <w:p w14:paraId="0AD6B229" w14:textId="77777777" w:rsidR="004F5A35" w:rsidRPr="001B0E99" w:rsidRDefault="004F5A35" w:rsidP="004F5A3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3" w:type="dxa"/>
            <w:vAlign w:val="center"/>
          </w:tcPr>
          <w:p w14:paraId="697D8703" w14:textId="6A90CFBB" w:rsidR="004F5A35" w:rsidRPr="001B0E99" w:rsidRDefault="007C3F7F" w:rsidP="001B0E99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4F5A35" w:rsidRPr="001B0E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  <w:r w:rsidR="004F5A35" w:rsidRPr="001B0E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811</w:t>
            </w:r>
          </w:p>
        </w:tc>
      </w:tr>
      <w:tr w:rsidR="004F5A35" w:rsidRPr="007470B8" w14:paraId="66837181" w14:textId="77777777" w:rsidTr="001B0E99">
        <w:tc>
          <w:tcPr>
            <w:tcW w:w="4850" w:type="dxa"/>
            <w:vAlign w:val="center"/>
          </w:tcPr>
          <w:p w14:paraId="278EB1B0" w14:textId="77777777" w:rsidR="004F5A35" w:rsidRPr="007470B8" w:rsidRDefault="004F5A35" w:rsidP="004F5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9" w:type="dxa"/>
          </w:tcPr>
          <w:p w14:paraId="28436C07" w14:textId="77777777" w:rsidR="004F5A35" w:rsidRPr="007470B8" w:rsidRDefault="004F5A35" w:rsidP="004F5A35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42022" w14:textId="77777777" w:rsidR="004F5A35" w:rsidRPr="007470B8" w:rsidRDefault="004F5A35" w:rsidP="004F5A3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76A19F26" w14:textId="2CFA9D78" w:rsidR="004F5A35" w:rsidRPr="001B0E99" w:rsidRDefault="007C3F7F" w:rsidP="001B0E99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90AE8" w:rsidRPr="001B0E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  <w:r w:rsidR="00A90AE8" w:rsidRPr="001B0E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</w:t>
            </w:r>
          </w:p>
        </w:tc>
        <w:tc>
          <w:tcPr>
            <w:tcW w:w="236" w:type="dxa"/>
          </w:tcPr>
          <w:p w14:paraId="31637D1A" w14:textId="77777777" w:rsidR="004F5A35" w:rsidRPr="001B0E99" w:rsidRDefault="004F5A35" w:rsidP="004F5A3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center"/>
          </w:tcPr>
          <w:p w14:paraId="50C31181" w14:textId="723F2545" w:rsidR="004F5A35" w:rsidRPr="001B0E99" w:rsidRDefault="007C3F7F" w:rsidP="001B0E99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F5A35" w:rsidRPr="001B0E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 w:rsidR="004F5A35" w:rsidRPr="001B0E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</w:p>
        </w:tc>
      </w:tr>
      <w:tr w:rsidR="004F5A35" w:rsidRPr="007470B8" w14:paraId="4CD4CFCB" w14:textId="77777777" w:rsidTr="001B0E99">
        <w:tc>
          <w:tcPr>
            <w:tcW w:w="4850" w:type="dxa"/>
          </w:tcPr>
          <w:p w14:paraId="5BA6546D" w14:textId="77777777" w:rsidR="004F5A35" w:rsidRPr="007470B8" w:rsidRDefault="004F5A35" w:rsidP="004F5A3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9" w:type="dxa"/>
          </w:tcPr>
          <w:p w14:paraId="1701CF63" w14:textId="77777777" w:rsidR="004F5A35" w:rsidRPr="007470B8" w:rsidRDefault="004F5A35" w:rsidP="004F5A35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7DD11F" w14:textId="77777777" w:rsidR="004F5A35" w:rsidRPr="007470B8" w:rsidRDefault="004F5A35" w:rsidP="004F5A3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CC6907" w14:textId="7CB78B45" w:rsidR="004F5A35" w:rsidRPr="001B0E99" w:rsidRDefault="007C3F7F" w:rsidP="001B0E99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024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A90AE8" w:rsidRPr="001B0E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259</w:t>
            </w:r>
            <w:r w:rsidR="00A90AE8" w:rsidRPr="001B0E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002</w:t>
            </w:r>
          </w:p>
        </w:tc>
        <w:tc>
          <w:tcPr>
            <w:tcW w:w="236" w:type="dxa"/>
          </w:tcPr>
          <w:p w14:paraId="10E6186C" w14:textId="77777777" w:rsidR="004F5A35" w:rsidRPr="001B0E99" w:rsidRDefault="004F5A35" w:rsidP="004F5A3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3A9C5" w14:textId="4FF71955" w:rsidR="004F5A35" w:rsidRPr="001B0E99" w:rsidRDefault="007C3F7F" w:rsidP="001B0E99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4F5A35" w:rsidRPr="001B0E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237</w:t>
            </w:r>
            <w:r w:rsidR="004F5A35" w:rsidRPr="001B0E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003</w:t>
            </w:r>
          </w:p>
        </w:tc>
      </w:tr>
    </w:tbl>
    <w:p w14:paraId="45852B08" w14:textId="20D0AE2F" w:rsidR="00C551E8" w:rsidRDefault="00C551E8" w:rsidP="00F3013A">
      <w:pPr>
        <w:pStyle w:val="Bo-Blankline"/>
        <w:rPr>
          <w:rFonts w:asciiTheme="majorBidi" w:hAnsiTheme="majorBidi" w:cstheme="majorBidi"/>
        </w:rPr>
      </w:pPr>
    </w:p>
    <w:p w14:paraId="6BAA7F08" w14:textId="77777777" w:rsidR="004F4DF8" w:rsidRPr="00CE693F" w:rsidRDefault="004F4DF8" w:rsidP="004F4DF8">
      <w:pPr>
        <w:pStyle w:val="Ang15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3EA56F45" w14:textId="77777777" w:rsidR="004F4DF8" w:rsidRPr="00CE693F" w:rsidRDefault="004F4DF8" w:rsidP="00E77061">
      <w:pPr>
        <w:pStyle w:val="Bo-Blankline"/>
        <w:rPr>
          <w:rFonts w:asciiTheme="majorBidi" w:hAnsiTheme="majorBidi" w:cstheme="majorBidi"/>
          <w:cs/>
        </w:rPr>
      </w:pPr>
    </w:p>
    <w:p w14:paraId="66ECF6A0" w14:textId="3BAFE610" w:rsidR="008C7C3E" w:rsidRPr="00CE693F" w:rsidRDefault="008C7C3E" w:rsidP="005E0BEE">
      <w:pPr>
        <w:pStyle w:val="Heading2"/>
        <w:keepLines w:val="0"/>
        <w:numPr>
          <w:ilvl w:val="1"/>
          <w:numId w:val="5"/>
        </w:numPr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การจำแนก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248EFFD5" w14:textId="68C39CAF" w:rsidR="00E77061" w:rsidRDefault="00E77061" w:rsidP="00E77061">
      <w:pPr>
        <w:pStyle w:val="Bo-Blankline"/>
        <w:ind w:left="518"/>
        <w:rPr>
          <w:rFonts w:asciiTheme="majorBidi" w:hAnsiTheme="majorBidi" w:cstheme="majorBidi"/>
        </w:rPr>
      </w:pPr>
    </w:p>
    <w:tbl>
      <w:tblPr>
        <w:tblW w:w="9272" w:type="dxa"/>
        <w:tblInd w:w="450" w:type="dxa"/>
        <w:tblLook w:val="04A0" w:firstRow="1" w:lastRow="0" w:firstColumn="1" w:lastColumn="0" w:noHBand="0" w:noVBand="1"/>
      </w:tblPr>
      <w:tblGrid>
        <w:gridCol w:w="4809"/>
        <w:gridCol w:w="714"/>
        <w:gridCol w:w="236"/>
        <w:gridCol w:w="1581"/>
        <w:gridCol w:w="236"/>
        <w:gridCol w:w="1696"/>
      </w:tblGrid>
      <w:tr w:rsidR="00C551E8" w:rsidRPr="00964878" w14:paraId="33E64081" w14:textId="77777777" w:rsidTr="001B0E99">
        <w:tc>
          <w:tcPr>
            <w:tcW w:w="4816" w:type="dxa"/>
          </w:tcPr>
          <w:p w14:paraId="72405936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dxa"/>
          </w:tcPr>
          <w:p w14:paraId="29AB6507" w14:textId="77777777" w:rsidR="00C551E8" w:rsidRPr="00964878" w:rsidRDefault="00C551E8" w:rsidP="00CA52A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4F937D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3" w:type="dxa"/>
            <w:gridSpan w:val="3"/>
          </w:tcPr>
          <w:p w14:paraId="1AD9E300" w14:textId="77777777" w:rsidR="00C551E8" w:rsidRPr="0096487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1E8" w:rsidRPr="00964878" w14:paraId="6EFFB671" w14:textId="77777777" w:rsidTr="001B0E99">
        <w:tc>
          <w:tcPr>
            <w:tcW w:w="4816" w:type="dxa"/>
          </w:tcPr>
          <w:p w14:paraId="234575F9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dxa"/>
          </w:tcPr>
          <w:p w14:paraId="3ACB9485" w14:textId="77777777" w:rsidR="00C551E8" w:rsidRPr="00964878" w:rsidRDefault="00C551E8" w:rsidP="00CA52A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D7B99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3" w:type="dxa"/>
            <w:gridSpan w:val="3"/>
          </w:tcPr>
          <w:p w14:paraId="334B68C9" w14:textId="77777777" w:rsidR="00C551E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295EE3" w:rsidRPr="00964878" w14:paraId="1252420D" w14:textId="77777777" w:rsidTr="001B0E99">
        <w:tc>
          <w:tcPr>
            <w:tcW w:w="4816" w:type="dxa"/>
          </w:tcPr>
          <w:p w14:paraId="6306FB91" w14:textId="636F3BF3" w:rsidR="00295EE3" w:rsidRPr="00511D9D" w:rsidRDefault="004F5A35" w:rsidP="00295EE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7C3F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715" w:type="dxa"/>
          </w:tcPr>
          <w:p w14:paraId="1DEDE6E2" w14:textId="77777777" w:rsidR="00295EE3" w:rsidRPr="00964878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F3395" w14:textId="77777777" w:rsidR="00295EE3" w:rsidRPr="00964878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</w:tcPr>
          <w:p w14:paraId="242ABFE9" w14:textId="1465D0C5" w:rsidR="00295EE3" w:rsidRPr="0089415E" w:rsidRDefault="007C3F7F" w:rsidP="00295E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17110CE3" w14:textId="77777777" w:rsidR="00295EE3" w:rsidRPr="00964878" w:rsidRDefault="00295EE3" w:rsidP="00295E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</w:tcPr>
          <w:p w14:paraId="04281FA2" w14:textId="20989A51" w:rsidR="00295EE3" w:rsidRPr="00964878" w:rsidRDefault="007C3F7F" w:rsidP="00295E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295EE3" w:rsidRPr="00964878" w14:paraId="0CCDC2C0" w14:textId="77777777" w:rsidTr="001B0E99">
        <w:tc>
          <w:tcPr>
            <w:tcW w:w="4816" w:type="dxa"/>
          </w:tcPr>
          <w:p w14:paraId="78BCA909" w14:textId="77777777" w:rsidR="00295EE3" w:rsidRPr="00964878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dxa"/>
          </w:tcPr>
          <w:p w14:paraId="78ADC6F0" w14:textId="77777777" w:rsidR="00295EE3" w:rsidRPr="00964878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B5CB04" w14:textId="77777777" w:rsidR="00295EE3" w:rsidRPr="00964878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3" w:type="dxa"/>
            <w:gridSpan w:val="3"/>
          </w:tcPr>
          <w:p w14:paraId="023A2C9A" w14:textId="77777777" w:rsidR="00295EE3" w:rsidRPr="00964878" w:rsidRDefault="00295EE3" w:rsidP="00295E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F5A35" w:rsidRPr="00964878" w14:paraId="4BAB981C" w14:textId="77777777" w:rsidTr="001B0E99">
        <w:tc>
          <w:tcPr>
            <w:tcW w:w="4816" w:type="dxa"/>
            <w:vAlign w:val="center"/>
          </w:tcPr>
          <w:p w14:paraId="4CB4F912" w14:textId="77777777" w:rsidR="004F5A35" w:rsidRPr="00A541C3" w:rsidRDefault="004F5A35" w:rsidP="004F5A35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5" w:type="dxa"/>
          </w:tcPr>
          <w:p w14:paraId="55C416A6" w14:textId="77777777" w:rsidR="004F5A35" w:rsidRPr="00964878" w:rsidRDefault="004F5A35" w:rsidP="004F5A3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A5B72B" w14:textId="77777777" w:rsidR="004F5A35" w:rsidRPr="00964878" w:rsidRDefault="004F5A35" w:rsidP="004F5A3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vAlign w:val="center"/>
          </w:tcPr>
          <w:p w14:paraId="1670D6CC" w14:textId="67300B1E" w:rsidR="004F5A35" w:rsidRPr="006A5FB2" w:rsidRDefault="007C3F7F" w:rsidP="001B0E99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617</w:t>
            </w:r>
            <w:r w:rsidR="00A90A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</w:p>
        </w:tc>
        <w:tc>
          <w:tcPr>
            <w:tcW w:w="236" w:type="dxa"/>
          </w:tcPr>
          <w:p w14:paraId="01ED125A" w14:textId="77777777" w:rsidR="004F5A35" w:rsidRPr="00964878" w:rsidRDefault="004F5A35" w:rsidP="004F5A3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vAlign w:val="center"/>
          </w:tcPr>
          <w:p w14:paraId="7EE5A9AF" w14:textId="1EE51F71" w:rsidR="004F5A35" w:rsidRPr="00020D75" w:rsidRDefault="007C3F7F" w:rsidP="001B0E99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642</w:t>
            </w:r>
            <w:r w:rsidR="004F5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078</w:t>
            </w:r>
          </w:p>
        </w:tc>
      </w:tr>
      <w:tr w:rsidR="004F5A35" w:rsidRPr="00964878" w14:paraId="4754155A" w14:textId="77777777" w:rsidTr="001B0E99">
        <w:tc>
          <w:tcPr>
            <w:tcW w:w="4816" w:type="dxa"/>
            <w:vAlign w:val="center"/>
          </w:tcPr>
          <w:p w14:paraId="10F74C8E" w14:textId="77777777" w:rsidR="004F5A35" w:rsidRPr="00964878" w:rsidRDefault="004F5A35" w:rsidP="004F5A3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5" w:type="dxa"/>
          </w:tcPr>
          <w:p w14:paraId="7A40AA04" w14:textId="77777777" w:rsidR="004F5A35" w:rsidRPr="00964878" w:rsidRDefault="004F5A35" w:rsidP="004F5A3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C751C4" w14:textId="77777777" w:rsidR="004F5A35" w:rsidRPr="00964878" w:rsidRDefault="004F5A35" w:rsidP="004F5A3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vAlign w:val="center"/>
          </w:tcPr>
          <w:p w14:paraId="02989EDA" w14:textId="3587D48E" w:rsidR="004F5A35" w:rsidRPr="00484152" w:rsidRDefault="007C3F7F" w:rsidP="001B0E99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A90A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627</w:t>
            </w:r>
          </w:p>
        </w:tc>
        <w:tc>
          <w:tcPr>
            <w:tcW w:w="236" w:type="dxa"/>
          </w:tcPr>
          <w:p w14:paraId="3412D216" w14:textId="77777777" w:rsidR="004F5A35" w:rsidRPr="00964878" w:rsidRDefault="004F5A35" w:rsidP="004F5A3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vAlign w:val="center"/>
          </w:tcPr>
          <w:p w14:paraId="51125502" w14:textId="737E93D5" w:rsidR="004F5A35" w:rsidRPr="00020D75" w:rsidRDefault="007C3F7F" w:rsidP="001B0E99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4F5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</w:tr>
      <w:tr w:rsidR="004F5A35" w:rsidRPr="00964878" w14:paraId="1D8FAC86" w14:textId="77777777" w:rsidTr="001B0E99">
        <w:tc>
          <w:tcPr>
            <w:tcW w:w="4816" w:type="dxa"/>
            <w:vAlign w:val="center"/>
          </w:tcPr>
          <w:p w14:paraId="7FC3FF8C" w14:textId="77777777" w:rsidR="004F5A35" w:rsidRPr="00964878" w:rsidRDefault="004F5A35" w:rsidP="004F5A3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715" w:type="dxa"/>
          </w:tcPr>
          <w:p w14:paraId="1D2FA69B" w14:textId="77777777" w:rsidR="004F5A35" w:rsidRPr="00964878" w:rsidRDefault="004F5A35" w:rsidP="004F5A3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174ED1" w14:textId="77777777" w:rsidR="004F5A35" w:rsidRPr="00964878" w:rsidRDefault="004F5A35" w:rsidP="004F5A3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vAlign w:val="center"/>
          </w:tcPr>
          <w:p w14:paraId="41377ED8" w14:textId="69CF8EA3" w:rsidR="004F5A35" w:rsidRPr="00484152" w:rsidRDefault="007C3F7F" w:rsidP="001B0E99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  <w:r w:rsidR="00A90A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466</w:t>
            </w:r>
          </w:p>
        </w:tc>
        <w:tc>
          <w:tcPr>
            <w:tcW w:w="236" w:type="dxa"/>
          </w:tcPr>
          <w:p w14:paraId="0909F2EC" w14:textId="77777777" w:rsidR="004F5A35" w:rsidRPr="00964878" w:rsidRDefault="004F5A35" w:rsidP="004F5A3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vAlign w:val="center"/>
          </w:tcPr>
          <w:p w14:paraId="5DB90207" w14:textId="71AC81FB" w:rsidR="004F5A35" w:rsidRDefault="007C3F7F" w:rsidP="001B0E99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947</w:t>
            </w:r>
            <w:r w:rsidR="004F5A3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438</w:t>
            </w:r>
          </w:p>
        </w:tc>
      </w:tr>
      <w:tr w:rsidR="004F5A35" w:rsidRPr="00964878" w14:paraId="71010B48" w14:textId="77777777" w:rsidTr="001B0E99">
        <w:tc>
          <w:tcPr>
            <w:tcW w:w="4816" w:type="dxa"/>
          </w:tcPr>
          <w:p w14:paraId="2BDA4C53" w14:textId="77777777" w:rsidR="004F5A35" w:rsidRPr="00A541C3" w:rsidRDefault="004F5A35" w:rsidP="004F5A3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5" w:type="dxa"/>
          </w:tcPr>
          <w:p w14:paraId="70AED61B" w14:textId="77777777" w:rsidR="004F5A35" w:rsidRPr="00964878" w:rsidRDefault="004F5A35" w:rsidP="004F5A3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58AE5C" w14:textId="77777777" w:rsidR="004F5A35" w:rsidRPr="00964878" w:rsidRDefault="004F5A35" w:rsidP="004F5A3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25F6A2" w14:textId="33DFB8EE" w:rsidR="004F5A35" w:rsidRPr="00484152" w:rsidRDefault="007C3F7F" w:rsidP="001B0E99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90A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511</w:t>
            </w:r>
            <w:r w:rsidR="00A90A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867</w:t>
            </w:r>
          </w:p>
        </w:tc>
        <w:tc>
          <w:tcPr>
            <w:tcW w:w="236" w:type="dxa"/>
          </w:tcPr>
          <w:p w14:paraId="6A737E63" w14:textId="77777777" w:rsidR="004F5A35" w:rsidRPr="00964878" w:rsidRDefault="004F5A35" w:rsidP="004F5A3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C49E7D" w14:textId="55EECE2A" w:rsidR="004F5A35" w:rsidRPr="001E40D2" w:rsidRDefault="007C3F7F" w:rsidP="001B0E99">
            <w:pPr>
              <w:tabs>
                <w:tab w:val="decimal" w:pos="1480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F5A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653</w:t>
            </w:r>
            <w:r w:rsidR="004F5A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495</w:t>
            </w:r>
          </w:p>
        </w:tc>
      </w:tr>
    </w:tbl>
    <w:p w14:paraId="335EC4F6" w14:textId="55B6CD9C" w:rsidR="00C551E8" w:rsidRDefault="00C551E8" w:rsidP="00E77061">
      <w:pPr>
        <w:pStyle w:val="Bo-Blankline"/>
        <w:ind w:left="518"/>
        <w:rPr>
          <w:rFonts w:asciiTheme="majorBidi" w:hAnsiTheme="majorBidi" w:cstheme="majorBidi"/>
        </w:rPr>
      </w:pPr>
    </w:p>
    <w:p w14:paraId="09C4E53F" w14:textId="15FC47FA" w:rsidR="00B52DD8" w:rsidRPr="00CE693F" w:rsidRDefault="00B52DD8" w:rsidP="00AE4109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ภาษีเงินได้</w:t>
      </w:r>
    </w:p>
    <w:p w14:paraId="619B5CB4" w14:textId="77777777" w:rsidR="00607335" w:rsidRPr="00CE693F" w:rsidRDefault="00607335" w:rsidP="008903C9">
      <w:pPr>
        <w:pStyle w:val="Bo-Blankline"/>
        <w:rPr>
          <w:rFonts w:asciiTheme="majorBidi" w:hAnsiTheme="majorBidi" w:cstheme="majorBidi"/>
          <w:sz w:val="24"/>
          <w:szCs w:val="24"/>
          <w:lang w:val="en-US"/>
        </w:rPr>
      </w:pPr>
    </w:p>
    <w:p w14:paraId="1C2A2B0B" w14:textId="40470033" w:rsidR="00D0262D" w:rsidRPr="005A6F79" w:rsidRDefault="00501184" w:rsidP="00427B4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4D2D0F">
        <w:rPr>
          <w:rFonts w:asciiTheme="majorBidi" w:hAnsiTheme="majorBidi" w:cstheme="majorBidi"/>
          <w:spacing w:val="-2"/>
          <w:sz w:val="30"/>
          <w:szCs w:val="30"/>
        </w:rPr>
        <w:br/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C94288" w:rsidRPr="00B6246A">
        <w:rPr>
          <w:rFonts w:asciiTheme="majorBidi" w:hAnsiTheme="majorBidi" w:cstheme="majorBidi"/>
          <w:spacing w:val="-2"/>
          <w:sz w:val="30"/>
          <w:szCs w:val="30"/>
        </w:rPr>
        <w:br/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ที่แท้จริงรวมของกลุ่มบริษัทและบริษัทในการดำเนินงานต่อเนื่องเป็น</w:t>
      </w:r>
      <w:r w:rsidRPr="003247F2">
        <w:rPr>
          <w:rFonts w:asciiTheme="majorBidi" w:hAnsiTheme="majorBidi" w:cstheme="majorBidi"/>
          <w:spacing w:val="-2"/>
          <w:sz w:val="30"/>
          <w:szCs w:val="30"/>
          <w:cs/>
        </w:rPr>
        <w:t>ระยะเวลา</w:t>
      </w:r>
      <w:r w:rsidR="004F5A35" w:rsidRPr="004F5A35">
        <w:rPr>
          <w:rFonts w:asciiTheme="majorBidi" w:hAnsiTheme="majorBidi"/>
          <w:spacing w:val="-2"/>
          <w:sz w:val="30"/>
          <w:szCs w:val="30"/>
          <w:cs/>
        </w:rPr>
        <w:t xml:space="preserve">เก้าเดือนสิ้นสุดวันที่ </w:t>
      </w:r>
      <w:r w:rsidR="007C3F7F">
        <w:rPr>
          <w:rFonts w:asciiTheme="majorBidi" w:hAnsiTheme="majorBidi"/>
          <w:spacing w:val="-2"/>
          <w:sz w:val="30"/>
          <w:szCs w:val="30"/>
        </w:rPr>
        <w:t>30</w:t>
      </w:r>
      <w:r w:rsidR="004F5A35" w:rsidRPr="004F5A35">
        <w:rPr>
          <w:rFonts w:asciiTheme="majorBidi" w:hAnsiTheme="majorBidi"/>
          <w:spacing w:val="-2"/>
          <w:sz w:val="30"/>
          <w:szCs w:val="30"/>
          <w:cs/>
        </w:rPr>
        <w:t xml:space="preserve"> กันยายน </w:t>
      </w:r>
      <w:r w:rsidR="007C3F7F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คือร้อย</w:t>
      </w:r>
      <w:r w:rsidRPr="00427B4E">
        <w:rPr>
          <w:rFonts w:asciiTheme="majorBidi" w:hAnsiTheme="majorBidi" w:cstheme="majorBidi"/>
          <w:spacing w:val="-2"/>
          <w:sz w:val="30"/>
          <w:szCs w:val="30"/>
          <w:cs/>
        </w:rPr>
        <w:t>ล</w:t>
      </w:r>
      <w:r w:rsidR="00511D9D" w:rsidRPr="00427B4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7C3F7F">
        <w:rPr>
          <w:rFonts w:asciiTheme="majorBidi" w:hAnsiTheme="majorBidi" w:cstheme="majorBidi"/>
          <w:spacing w:val="-2"/>
          <w:sz w:val="30"/>
          <w:szCs w:val="30"/>
        </w:rPr>
        <w:t>15</w:t>
      </w:r>
      <w:r w:rsidR="00A90AE8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7C3F7F">
        <w:rPr>
          <w:rFonts w:asciiTheme="majorBidi" w:hAnsiTheme="majorBidi" w:cstheme="majorBidi"/>
          <w:spacing w:val="-2"/>
          <w:sz w:val="30"/>
          <w:szCs w:val="30"/>
        </w:rPr>
        <w:t>93</w:t>
      </w:r>
      <w:r w:rsidR="00C76A28" w:rsidRPr="00427B4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76A28" w:rsidRPr="00427B4E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307935" w:rsidRPr="00427B4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C3F7F">
        <w:rPr>
          <w:rFonts w:asciiTheme="majorBidi" w:hAnsiTheme="majorBidi" w:cstheme="majorBidi"/>
          <w:spacing w:val="-2"/>
          <w:sz w:val="30"/>
          <w:szCs w:val="30"/>
        </w:rPr>
        <w:t>10</w:t>
      </w:r>
      <w:r w:rsidR="00A90AE8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7C3F7F">
        <w:rPr>
          <w:rFonts w:asciiTheme="majorBidi" w:hAnsiTheme="majorBidi" w:cstheme="majorBidi"/>
          <w:spacing w:val="-2"/>
          <w:sz w:val="30"/>
          <w:szCs w:val="30"/>
        </w:rPr>
        <w:t>61</w:t>
      </w:r>
      <w:r w:rsidR="004F5A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27B4E">
        <w:rPr>
          <w:rFonts w:asciiTheme="majorBidi" w:hAnsiTheme="majorBidi" w:cstheme="majorBidi"/>
          <w:spacing w:val="-2"/>
          <w:sz w:val="30"/>
          <w:szCs w:val="30"/>
          <w:cs/>
        </w:rPr>
        <w:t>ตามลำดับ</w:t>
      </w:r>
      <w:r w:rsidRPr="003247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03AD2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7C3F7F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30</w:t>
      </w:r>
      <w:r w:rsidR="004F5A35" w:rsidRPr="003247F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 </w:t>
      </w:r>
      <w:r w:rsidR="004F5A35" w:rsidRPr="003247F2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US"/>
        </w:rPr>
        <w:t>กันยายน</w:t>
      </w:r>
      <w:r w:rsidR="004F5A35" w:rsidRPr="003247F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7C3F7F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2567</w:t>
      </w:r>
      <w:r w:rsidR="00511D9D" w:rsidRPr="00603A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คือ</w:t>
      </w:r>
      <w:r w:rsidR="003247F2" w:rsidRPr="00603A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ร้อยละ </w:t>
      </w:r>
      <w:r w:rsidR="007C3F7F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13</w:t>
      </w:r>
      <w:r w:rsidR="00BB0266" w:rsidRPr="00603AD2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7C3F7F">
        <w:rPr>
          <w:rFonts w:asciiTheme="majorBidi" w:hAnsiTheme="majorBidi" w:cstheme="majorBidi"/>
          <w:i/>
          <w:iCs/>
          <w:spacing w:val="-2"/>
          <w:sz w:val="30"/>
          <w:szCs w:val="30"/>
        </w:rPr>
        <w:t>17</w:t>
      </w:r>
      <w:r w:rsidR="003247F2" w:rsidRPr="00603A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และ </w:t>
      </w:r>
      <w:r w:rsidR="004F5A35">
        <w:rPr>
          <w:rFonts w:asciiTheme="majorBidi" w:hAnsiTheme="majorBidi" w:cstheme="majorBidi"/>
          <w:i/>
          <w:iCs/>
          <w:spacing w:val="-2"/>
          <w:sz w:val="30"/>
          <w:szCs w:val="30"/>
        </w:rPr>
        <w:t>-</w:t>
      </w:r>
      <w:r w:rsidR="007C3F7F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="00CF0722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7C3F7F">
        <w:rPr>
          <w:rFonts w:asciiTheme="majorBidi" w:hAnsiTheme="majorBidi" w:cstheme="majorBidi"/>
          <w:i/>
          <w:iCs/>
          <w:spacing w:val="-2"/>
          <w:sz w:val="30"/>
          <w:szCs w:val="30"/>
        </w:rPr>
        <w:t>50</w:t>
      </w:r>
      <w:r w:rsidR="003247F2" w:rsidRPr="00603A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ตามลำดับ</w:t>
      </w:r>
      <w:r w:rsidRPr="003247F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="00C76A28" w:rsidRPr="003247F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247F2">
        <w:rPr>
          <w:rFonts w:asciiTheme="majorBidi" w:hAnsiTheme="majorBidi" w:cstheme="majorBidi"/>
          <w:spacing w:val="-2"/>
          <w:sz w:val="30"/>
          <w:szCs w:val="30"/>
          <w:cs/>
        </w:rPr>
        <w:t>การ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เปลี่ยนแปลง</w:t>
      </w:r>
      <w:r w:rsidRPr="008A202A">
        <w:rPr>
          <w:rFonts w:asciiTheme="majorBidi" w:hAnsiTheme="majorBidi" w:cstheme="majorBidi"/>
          <w:spacing w:val="-2"/>
          <w:sz w:val="30"/>
          <w:szCs w:val="30"/>
          <w:cs/>
        </w:rPr>
        <w:t>ในอัตราภาษีเงินได้ที่แท้จริงมีสาเหตุหลักจาก</w:t>
      </w:r>
      <w:r w:rsidR="00427B4E" w:rsidRPr="00A90AE8">
        <w:rPr>
          <w:rStyle w:val="ui-provider"/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สินทรัพย์ภาษีเงินได้รอการตัดบัญชีจากผลขาดทุนทางภาษีที่หมดอายุ</w:t>
      </w:r>
      <w:r w:rsidR="00A27517" w:rsidRPr="00A90AE8">
        <w:rPr>
          <w:rStyle w:val="ui-provider"/>
          <w:rFonts w:asciiTheme="majorBidi" w:hAnsiTheme="majorBidi" w:hint="cs"/>
          <w:sz w:val="30"/>
          <w:szCs w:val="30"/>
          <w:cs/>
        </w:rPr>
        <w:t>และการเปลี่ยนแปลงของผลต่างชั่วคราวของภาษีเงินได้รอการตัดบัญชี</w:t>
      </w:r>
    </w:p>
    <w:p w14:paraId="15EEFAC6" w14:textId="624B2658" w:rsidR="008D3A35" w:rsidRPr="004065C0" w:rsidRDefault="00D0262D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2D1DE76E" w14:textId="167D441A" w:rsidR="00031FA0" w:rsidRDefault="00B043FB" w:rsidP="00B72A44">
      <w:pPr>
        <w:pStyle w:val="Caption"/>
        <w:ind w:hanging="90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เงินปันผล</w:t>
      </w:r>
    </w:p>
    <w:p w14:paraId="25DBE826" w14:textId="77777777" w:rsidR="00031FA0" w:rsidRDefault="00031FA0" w:rsidP="00031FA0">
      <w:pPr>
        <w:rPr>
          <w:lang w:val="en-US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890"/>
        <w:gridCol w:w="2070"/>
        <w:gridCol w:w="1260"/>
        <w:gridCol w:w="1080"/>
      </w:tblGrid>
      <w:tr w:rsidR="006C1822" w14:paraId="5D513AE5" w14:textId="77777777" w:rsidTr="00604BFC">
        <w:trPr>
          <w:tblHeader/>
        </w:trPr>
        <w:tc>
          <w:tcPr>
            <w:tcW w:w="2970" w:type="dxa"/>
            <w:vAlign w:val="bottom"/>
          </w:tcPr>
          <w:p w14:paraId="3E5FB343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  <w:hideMark/>
          </w:tcPr>
          <w:p w14:paraId="786CE675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2070" w:type="dxa"/>
            <w:vAlign w:val="bottom"/>
            <w:hideMark/>
          </w:tcPr>
          <w:p w14:paraId="04D1FD89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06F81AF5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1080" w:type="dxa"/>
            <w:vAlign w:val="bottom"/>
            <w:hideMark/>
          </w:tcPr>
          <w:p w14:paraId="772EE698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6C1822" w14:paraId="66B5E834" w14:textId="77777777" w:rsidTr="00604BFC">
        <w:trPr>
          <w:tblHeader/>
        </w:trPr>
        <w:tc>
          <w:tcPr>
            <w:tcW w:w="2970" w:type="dxa"/>
          </w:tcPr>
          <w:p w14:paraId="104D4FC4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0F9CD40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A43C8D3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57BFF72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080" w:type="dxa"/>
            <w:hideMark/>
          </w:tcPr>
          <w:p w14:paraId="6103B7FA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6C1822" w14:paraId="1854D702" w14:textId="77777777" w:rsidTr="00604BFC">
        <w:tc>
          <w:tcPr>
            <w:tcW w:w="2970" w:type="dxa"/>
            <w:hideMark/>
          </w:tcPr>
          <w:p w14:paraId="6B9A12CA" w14:textId="01114CA6" w:rsidR="006C1822" w:rsidRPr="00696ADB" w:rsidRDefault="007C3F7F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890" w:type="dxa"/>
          </w:tcPr>
          <w:p w14:paraId="10CFD1E9" w14:textId="77777777" w:rsidR="006C1822" w:rsidRPr="00696ADB" w:rsidRDefault="006C1822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</w:tcPr>
          <w:p w14:paraId="0FB49B4F" w14:textId="77777777" w:rsidR="006C1822" w:rsidRPr="00696ADB" w:rsidRDefault="006C1822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1EB6DA00" w14:textId="77777777" w:rsidR="006C1822" w:rsidRPr="00696ADB" w:rsidRDefault="006C1822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D60398" w14:textId="77777777" w:rsidR="006C1822" w:rsidRPr="00696ADB" w:rsidRDefault="006C1822" w:rsidP="00510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1822" w14:paraId="095CA9CD" w14:textId="77777777" w:rsidTr="00604BFC">
        <w:tc>
          <w:tcPr>
            <w:tcW w:w="2970" w:type="dxa"/>
          </w:tcPr>
          <w:p w14:paraId="09C913B7" w14:textId="08681535" w:rsidR="006C1822" w:rsidRPr="00696ADB" w:rsidRDefault="006C1822" w:rsidP="0051064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96A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7C3F7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7C3F7F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90" w:type="dxa"/>
          </w:tcPr>
          <w:p w14:paraId="0205F880" w14:textId="59543459" w:rsidR="006C1822" w:rsidRPr="00696ADB" w:rsidRDefault="007C3F7F" w:rsidP="00510641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6C1822" w:rsidRPr="00696AD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6C1822" w:rsidRPr="00696AD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070" w:type="dxa"/>
          </w:tcPr>
          <w:p w14:paraId="3A1AEFA3" w14:textId="7291E299" w:rsidR="006C1822" w:rsidRPr="00696ADB" w:rsidRDefault="007C3F7F" w:rsidP="00510641">
            <w:pPr>
              <w:tabs>
                <w:tab w:val="clear" w:pos="1644"/>
                <w:tab w:val="clear" w:pos="1871"/>
                <w:tab w:val="left" w:pos="720"/>
              </w:tabs>
              <w:spacing w:line="240" w:lineRule="auto"/>
              <w:ind w:left="-114" w:right="-19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6C1822" w:rsidRPr="00696AD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6C1822" w:rsidRPr="00696AD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60" w:type="dxa"/>
          </w:tcPr>
          <w:p w14:paraId="36680F58" w14:textId="735390B8" w:rsidR="006C1822" w:rsidRPr="00696ADB" w:rsidRDefault="007C3F7F" w:rsidP="0051064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6C1822" w:rsidRPr="00696ADB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03</w:t>
            </w:r>
          </w:p>
        </w:tc>
        <w:tc>
          <w:tcPr>
            <w:tcW w:w="1080" w:type="dxa"/>
          </w:tcPr>
          <w:p w14:paraId="51216641" w14:textId="1057D7F6" w:rsidR="006C1822" w:rsidRPr="00696ADB" w:rsidRDefault="007C3F7F" w:rsidP="00604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568</w:t>
            </w:r>
          </w:p>
        </w:tc>
      </w:tr>
      <w:tr w:rsidR="006C1822" w14:paraId="2447D968" w14:textId="77777777" w:rsidTr="00604BFC">
        <w:tc>
          <w:tcPr>
            <w:tcW w:w="2970" w:type="dxa"/>
          </w:tcPr>
          <w:p w14:paraId="42EADD50" w14:textId="77777777" w:rsidR="006C1822" w:rsidRPr="00696ADB" w:rsidRDefault="006C1822" w:rsidP="0051064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739169C" w14:textId="77777777" w:rsidR="006C1822" w:rsidRPr="00696ADB" w:rsidRDefault="006C1822" w:rsidP="00510641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42542A0" w14:textId="77777777" w:rsidR="006C1822" w:rsidRPr="00696ADB" w:rsidRDefault="006C1822" w:rsidP="00510641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79D9CD" w14:textId="77777777" w:rsidR="006C1822" w:rsidRPr="00696ADB" w:rsidRDefault="006C1822" w:rsidP="0051064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A57A0B" w14:textId="77777777" w:rsidR="006C1822" w:rsidRPr="00604BFC" w:rsidRDefault="006C1822" w:rsidP="00604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2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6C1822" w14:paraId="335095F8" w14:textId="77777777" w:rsidTr="00604BFC">
        <w:tc>
          <w:tcPr>
            <w:tcW w:w="2970" w:type="dxa"/>
            <w:hideMark/>
          </w:tcPr>
          <w:p w14:paraId="736C2359" w14:textId="1C84FC44" w:rsidR="006C1822" w:rsidRPr="00696ADB" w:rsidRDefault="007C3F7F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890" w:type="dxa"/>
          </w:tcPr>
          <w:p w14:paraId="169512DB" w14:textId="77777777" w:rsidR="006C1822" w:rsidRPr="00696ADB" w:rsidRDefault="006C1822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</w:tcPr>
          <w:p w14:paraId="70012968" w14:textId="77777777" w:rsidR="006C1822" w:rsidRPr="00696ADB" w:rsidRDefault="006C1822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779E706A" w14:textId="77777777" w:rsidR="006C1822" w:rsidRPr="00696ADB" w:rsidRDefault="006C1822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B999B" w14:textId="77777777" w:rsidR="006C1822" w:rsidRPr="00604BFC" w:rsidRDefault="006C1822" w:rsidP="00604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2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C1822" w14:paraId="4C20456A" w14:textId="77777777" w:rsidTr="00604BFC">
        <w:tc>
          <w:tcPr>
            <w:tcW w:w="2970" w:type="dxa"/>
          </w:tcPr>
          <w:p w14:paraId="35960996" w14:textId="2690F586" w:rsidR="006C1822" w:rsidRPr="00696ADB" w:rsidRDefault="006C1822" w:rsidP="00510641">
            <w:pPr>
              <w:tabs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96A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7C3F7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7C3F7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90" w:type="dxa"/>
          </w:tcPr>
          <w:p w14:paraId="57FA85B3" w14:textId="7084116E" w:rsidR="006C1822" w:rsidRPr="00696ADB" w:rsidRDefault="007C3F7F" w:rsidP="00510641">
            <w:pPr>
              <w:tabs>
                <w:tab w:val="left" w:pos="720"/>
              </w:tabs>
              <w:spacing w:line="240" w:lineRule="auto"/>
              <w:ind w:left="-16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6C1822" w:rsidRPr="00696AD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C1822" w:rsidRPr="00696A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070" w:type="dxa"/>
          </w:tcPr>
          <w:p w14:paraId="40E8056F" w14:textId="5A0E1D6C" w:rsidR="006C1822" w:rsidRPr="00696ADB" w:rsidRDefault="007C3F7F" w:rsidP="0051064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6C1822" w:rsidRPr="00696AD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C1822" w:rsidRPr="00696A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60" w:type="dxa"/>
          </w:tcPr>
          <w:p w14:paraId="20255243" w14:textId="071C5854" w:rsidR="006C1822" w:rsidRPr="00696ADB" w:rsidRDefault="007C3F7F" w:rsidP="0051064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  <w:r w:rsidR="006C1822" w:rsidRPr="00696ADB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07</w:t>
            </w:r>
          </w:p>
        </w:tc>
        <w:tc>
          <w:tcPr>
            <w:tcW w:w="1080" w:type="dxa"/>
          </w:tcPr>
          <w:p w14:paraId="52D18D22" w14:textId="6E9DE3D4" w:rsidR="006C1822" w:rsidRPr="00604BFC" w:rsidRDefault="007C3F7F" w:rsidP="00604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2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6C1822" w:rsidRPr="00604BF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325</w:t>
            </w:r>
          </w:p>
        </w:tc>
      </w:tr>
      <w:tr w:rsidR="006C1822" w:rsidRPr="00AB302E" w14:paraId="00E2C618" w14:textId="77777777" w:rsidTr="00604BFC">
        <w:tc>
          <w:tcPr>
            <w:tcW w:w="2970" w:type="dxa"/>
          </w:tcPr>
          <w:p w14:paraId="0D13DB36" w14:textId="5F09D817" w:rsidR="006C1822" w:rsidRPr="00696ADB" w:rsidRDefault="006C1822" w:rsidP="00510641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6A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7C3F7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7C3F7F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90" w:type="dxa"/>
          </w:tcPr>
          <w:p w14:paraId="4DCD6914" w14:textId="5CA9C8B8" w:rsidR="006C1822" w:rsidRPr="00696ADB" w:rsidRDefault="007C3F7F" w:rsidP="00510641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  <w:r w:rsidR="006C1822" w:rsidRPr="00696AD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C1822" w:rsidRPr="00696AD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สิงหาคม</w:t>
            </w:r>
            <w:r w:rsidR="006C1822" w:rsidRPr="00696A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070" w:type="dxa"/>
          </w:tcPr>
          <w:p w14:paraId="5C450286" w14:textId="3D306F32" w:rsidR="006C1822" w:rsidRPr="00696ADB" w:rsidRDefault="007C3F7F" w:rsidP="00510641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6C1822" w:rsidRPr="00696AD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C1822" w:rsidRPr="00696A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60" w:type="dxa"/>
          </w:tcPr>
          <w:p w14:paraId="5E7EBBD9" w14:textId="702500FB" w:rsidR="006C1822" w:rsidRPr="00696ADB" w:rsidRDefault="007C3F7F" w:rsidP="0051064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  <w:r w:rsidR="006C1822" w:rsidRPr="00696AD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080" w:type="dxa"/>
          </w:tcPr>
          <w:p w14:paraId="3EF9669F" w14:textId="4CC2B900" w:rsidR="006C1822" w:rsidRPr="00604BFC" w:rsidRDefault="007C3F7F" w:rsidP="00604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2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379</w:t>
            </w:r>
          </w:p>
        </w:tc>
      </w:tr>
    </w:tbl>
    <w:p w14:paraId="0570098A" w14:textId="77777777" w:rsidR="00031FA0" w:rsidRPr="00031FA0" w:rsidRDefault="00031FA0" w:rsidP="00031FA0">
      <w:pPr>
        <w:rPr>
          <w:lang w:val="en-US"/>
        </w:rPr>
      </w:pPr>
    </w:p>
    <w:p w14:paraId="658B2A8C" w14:textId="049D99B2" w:rsidR="004D44D9" w:rsidRPr="00CE693F" w:rsidRDefault="004D44D9" w:rsidP="00B72A44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เครื่องมือทางการเงิน</w:t>
      </w:r>
    </w:p>
    <w:p w14:paraId="26EC27C9" w14:textId="77777777" w:rsidR="004D44D9" w:rsidRPr="00CE693F" w:rsidRDefault="004D44D9" w:rsidP="00090B3C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4CBF0536" w14:textId="77777777" w:rsidR="00CF58AB" w:rsidRPr="00CE693F" w:rsidRDefault="00CF58AB" w:rsidP="00CF58AB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i/>
          <w:iCs/>
        </w:rPr>
      </w:pPr>
      <w:r w:rsidRPr="00CE693F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5737D57D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12DF9F3" w14:textId="605E7766" w:rsidR="00154B04" w:rsidRPr="007A168E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6B9E778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60364" w14:textId="64F1CE4B" w:rsidR="00404371" w:rsidRDefault="0040437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83FC13" w14:textId="77777777" w:rsidR="00404371" w:rsidRPr="007A168E" w:rsidRDefault="00404371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  <w:sectPr w:rsidR="00404371" w:rsidRPr="007A168E" w:rsidSect="000B7DA2">
          <w:headerReference w:type="default" r:id="rId26"/>
          <w:footerReference w:type="default" r:id="rId27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50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79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CE46C4" w:rsidRPr="007A168E" w14:paraId="72668BA8" w14:textId="77777777" w:rsidTr="00CE46C4">
        <w:trPr>
          <w:trHeight w:val="261"/>
        </w:trPr>
        <w:tc>
          <w:tcPr>
            <w:tcW w:w="2430" w:type="dxa"/>
            <w:vAlign w:val="bottom"/>
          </w:tcPr>
          <w:p w14:paraId="5AA73060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AF7BA5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CB4E29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46C4" w:rsidRPr="007A168E" w14:paraId="733A44FE" w14:textId="77777777" w:rsidTr="00CE46C4">
        <w:trPr>
          <w:trHeight w:val="261"/>
        </w:trPr>
        <w:tc>
          <w:tcPr>
            <w:tcW w:w="2430" w:type="dxa"/>
            <w:vAlign w:val="bottom"/>
          </w:tcPr>
          <w:p w14:paraId="63089827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5BC1EE3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2" w:type="dxa"/>
            <w:gridSpan w:val="7"/>
            <w:vAlign w:val="bottom"/>
          </w:tcPr>
          <w:p w14:paraId="39DC192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BBDEC5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501FE8F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2BD1B09C" w14:textId="77777777" w:rsidTr="00CE46C4">
        <w:trPr>
          <w:trHeight w:val="261"/>
        </w:trPr>
        <w:tc>
          <w:tcPr>
            <w:tcW w:w="2430" w:type="dxa"/>
            <w:vAlign w:val="bottom"/>
          </w:tcPr>
          <w:p w14:paraId="1D75B39F" w14:textId="0947A401" w:rsidR="00CE46C4" w:rsidRPr="005B477A" w:rsidRDefault="003247F2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9378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9378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C3F7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89177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89177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89177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7C3F7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808" w:type="dxa"/>
            <w:vAlign w:val="bottom"/>
          </w:tcPr>
          <w:p w14:paraId="47788B3D" w14:textId="682753C9" w:rsidR="00CE46C4" w:rsidRPr="007A168E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768291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0A01B82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7F0222C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6" w:type="dxa"/>
            <w:vAlign w:val="bottom"/>
          </w:tcPr>
          <w:p w14:paraId="0FFC329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592E651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3E9C63A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1A667DD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8F70BC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688BCD99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65B4D8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07BA4A4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0C0408A" w14:textId="6BD0E1F2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A78B13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43329472" w14:textId="4F1F2C4E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0675A59F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A5F6DD2" w14:textId="5EBF1784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6A04FFC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8" w:type="dxa"/>
            <w:vAlign w:val="bottom"/>
          </w:tcPr>
          <w:p w14:paraId="5CD67EF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2BDCF91A" w14:textId="77777777" w:rsidTr="00CE46C4">
        <w:trPr>
          <w:trHeight w:val="261"/>
        </w:trPr>
        <w:tc>
          <w:tcPr>
            <w:tcW w:w="2430" w:type="dxa"/>
            <w:vAlign w:val="bottom"/>
          </w:tcPr>
          <w:p w14:paraId="26711336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AFABD7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04400B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655CC004" w14:textId="77777777" w:rsidTr="00CE46C4">
        <w:trPr>
          <w:trHeight w:val="261"/>
        </w:trPr>
        <w:tc>
          <w:tcPr>
            <w:tcW w:w="2430" w:type="dxa"/>
          </w:tcPr>
          <w:p w14:paraId="574D14E3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3273C6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53442F0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79CC041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</w:tcPr>
          <w:p w14:paraId="22C4DDB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7976C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FCEF2A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3FF7C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E10E0C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8C5CE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BD4FA9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9F13B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5C3C2D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16CC3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FA5E59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66FE1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C2DD54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1602D49D" w14:textId="77777777" w:rsidTr="00CE46C4">
        <w:trPr>
          <w:trHeight w:val="261"/>
        </w:trPr>
        <w:tc>
          <w:tcPr>
            <w:tcW w:w="2430" w:type="dxa"/>
          </w:tcPr>
          <w:p w14:paraId="323F3983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3E8E2B2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6F1B86A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0E0AD4E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</w:tcPr>
          <w:p w14:paraId="50962FA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AE168C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DA3B14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D4E86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1E3A72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9176B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885012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89525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C28970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3746C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FA23827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50E22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1300853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3C0727C2" w14:textId="77777777" w:rsidTr="00CE46C4">
        <w:trPr>
          <w:trHeight w:val="261"/>
        </w:trPr>
        <w:tc>
          <w:tcPr>
            <w:tcW w:w="2430" w:type="dxa"/>
          </w:tcPr>
          <w:p w14:paraId="05A351C5" w14:textId="77777777" w:rsidR="00B1286F" w:rsidRPr="007A168E" w:rsidRDefault="00B1286F" w:rsidP="00B1286F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584B806" w14:textId="5615E38E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2F94A6A2" w14:textId="33C4F356" w:rsidR="00B1286F" w:rsidRPr="007A168E" w:rsidRDefault="00612437" w:rsidP="00315C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</w:tcPr>
          <w:p w14:paraId="74C95044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</w:tcPr>
          <w:p w14:paraId="6A19427A" w14:textId="627B2A97" w:rsidR="00B1286F" w:rsidRPr="007A168E" w:rsidRDefault="007C3F7F" w:rsidP="00204FB9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</w:p>
        </w:tc>
        <w:tc>
          <w:tcPr>
            <w:tcW w:w="236" w:type="dxa"/>
          </w:tcPr>
          <w:p w14:paraId="6618333C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9727ABC" w14:textId="585CE00A" w:rsidR="00B1286F" w:rsidRPr="007A168E" w:rsidRDefault="00612437" w:rsidP="002F1E62">
            <w:pPr>
              <w:pStyle w:val="acctfourfigures"/>
              <w:tabs>
                <w:tab w:val="clear" w:pos="765"/>
              </w:tabs>
              <w:spacing w:line="240" w:lineRule="atLeast"/>
              <w:ind w:left="-70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DB5464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4414EDA" w14:textId="5709EEB7" w:rsidR="00B1286F" w:rsidRPr="007A168E" w:rsidRDefault="007C3F7F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36" w:type="dxa"/>
          </w:tcPr>
          <w:p w14:paraId="187AE8D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E42A225" w14:textId="334F688E" w:rsidR="00B1286F" w:rsidRPr="007A168E" w:rsidRDefault="007C3F7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36" w:type="dxa"/>
          </w:tcPr>
          <w:p w14:paraId="1D5347D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EF73016" w14:textId="5BD03FFE" w:rsidR="00B1286F" w:rsidRPr="007A168E" w:rsidRDefault="00612437" w:rsidP="00830E36">
            <w:pPr>
              <w:ind w:left="-70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FC8BF2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2916F1E" w14:textId="5F33E6E3" w:rsidR="00B1286F" w:rsidRPr="007A168E" w:rsidRDefault="00612437" w:rsidP="003A27F4">
            <w:pPr>
              <w:ind w:left="-70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60D88B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E603612" w14:textId="0498D9AB" w:rsidR="00D523AD" w:rsidRPr="007A168E" w:rsidRDefault="007C3F7F" w:rsidP="00D523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</w:tr>
      <w:tr w:rsidR="00B1286F" w:rsidRPr="007A168E" w14:paraId="61585B0D" w14:textId="77777777" w:rsidTr="00052407">
        <w:trPr>
          <w:trHeight w:val="261"/>
        </w:trPr>
        <w:tc>
          <w:tcPr>
            <w:tcW w:w="2430" w:type="dxa"/>
          </w:tcPr>
          <w:p w14:paraId="798D016F" w14:textId="77777777" w:rsidR="00B1286F" w:rsidRPr="007A168E" w:rsidRDefault="00B1286F" w:rsidP="00B1286F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317CF5DD" w14:textId="20C7AC5C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3" w:type="dxa"/>
          </w:tcPr>
          <w:p w14:paraId="21F0E08D" w14:textId="25B7E92F" w:rsidR="00B1286F" w:rsidRPr="00315CE3" w:rsidRDefault="00612437" w:rsidP="00315C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</w:tcPr>
          <w:p w14:paraId="30E33CB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</w:tcPr>
          <w:p w14:paraId="189D1ADD" w14:textId="1EEC06D9" w:rsidR="00B1286F" w:rsidRPr="007A168E" w:rsidRDefault="00612437" w:rsidP="0013655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1C56B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037A0CC" w14:textId="01D5FB90" w:rsidR="00B1286F" w:rsidRPr="007A168E" w:rsidRDefault="007C3F7F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157</w:t>
            </w:r>
            <w:r w:rsidR="006124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  <w:tc>
          <w:tcPr>
            <w:tcW w:w="236" w:type="dxa"/>
          </w:tcPr>
          <w:p w14:paraId="71205E50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1CF29B7" w14:textId="3CA53EA1" w:rsidR="00B1286F" w:rsidRPr="007A168E" w:rsidRDefault="007C3F7F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157</w:t>
            </w:r>
            <w:r w:rsidR="006124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  <w:tc>
          <w:tcPr>
            <w:tcW w:w="236" w:type="dxa"/>
          </w:tcPr>
          <w:p w14:paraId="037FFCB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00ECAE7" w14:textId="50AEC534" w:rsidR="00B1286F" w:rsidRPr="007A168E" w:rsidRDefault="00612437" w:rsidP="00830E36">
            <w:pPr>
              <w:pStyle w:val="acctfourfigures"/>
              <w:tabs>
                <w:tab w:val="clear" w:pos="765"/>
              </w:tabs>
              <w:spacing w:line="240" w:lineRule="atLeast"/>
              <w:ind w:left="-71" w:right="-110" w:firstLine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8AE94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623625E" w14:textId="11ED3355" w:rsidR="00B1286F" w:rsidRPr="007A168E" w:rsidRDefault="007C3F7F" w:rsidP="0005240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158</w:t>
            </w:r>
            <w:r w:rsidR="000524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  <w:tc>
          <w:tcPr>
            <w:tcW w:w="236" w:type="dxa"/>
          </w:tcPr>
          <w:p w14:paraId="66817E5F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0D9F4A1" w14:textId="652D76B8" w:rsidR="00B1286F" w:rsidRPr="007A168E" w:rsidRDefault="00612437" w:rsidP="003A27F4">
            <w:pPr>
              <w:ind w:left="-70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8A907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2D5061D" w14:textId="7B269558" w:rsidR="00B1286F" w:rsidRPr="007A168E" w:rsidRDefault="007C3F7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158</w:t>
            </w:r>
            <w:r w:rsidR="000524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</w:tr>
      <w:tr w:rsidR="00B1286F" w:rsidRPr="007A168E" w14:paraId="10FD8A11" w14:textId="77777777" w:rsidTr="00CE46C4">
        <w:trPr>
          <w:trHeight w:val="261"/>
        </w:trPr>
        <w:tc>
          <w:tcPr>
            <w:tcW w:w="2430" w:type="dxa"/>
          </w:tcPr>
          <w:p w14:paraId="15A9FDBB" w14:textId="77777777" w:rsidR="00B1286F" w:rsidRPr="007A168E" w:rsidRDefault="00B1286F" w:rsidP="00B1286F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577BA03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4D27DF14" w14:textId="1B7979BB" w:rsidR="00B1286F" w:rsidRPr="00B1286F" w:rsidRDefault="00612437" w:rsidP="00315C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0DA5E1E1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</w:tcPr>
          <w:p w14:paraId="2FD71F86" w14:textId="11F0414A" w:rsidR="00B1286F" w:rsidRPr="007A168E" w:rsidRDefault="007C3F7F" w:rsidP="00204FB9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236" w:type="dxa"/>
          </w:tcPr>
          <w:p w14:paraId="6AE126A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A94BFBD" w14:textId="6FE7DFC1" w:rsidR="00B1286F" w:rsidRPr="007A168E" w:rsidRDefault="007C3F7F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157</w:t>
            </w:r>
            <w:r w:rsidR="006124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268</w:t>
            </w:r>
          </w:p>
        </w:tc>
        <w:tc>
          <w:tcPr>
            <w:tcW w:w="236" w:type="dxa"/>
          </w:tcPr>
          <w:p w14:paraId="178CA53B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9AB8DAC" w14:textId="3C01CCBB" w:rsidR="00B1286F" w:rsidRPr="007A168E" w:rsidRDefault="007C3F7F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157</w:t>
            </w:r>
            <w:r w:rsidR="006124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336</w:t>
            </w:r>
          </w:p>
        </w:tc>
        <w:tc>
          <w:tcPr>
            <w:tcW w:w="236" w:type="dxa"/>
          </w:tcPr>
          <w:p w14:paraId="1566ACAB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EFAE3E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05EF36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0B6995F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26B88A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08256AE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44352A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7AB8721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5F03D184" w14:textId="77777777" w:rsidTr="00CE46C4">
        <w:trPr>
          <w:trHeight w:val="261"/>
        </w:trPr>
        <w:tc>
          <w:tcPr>
            <w:tcW w:w="2430" w:type="dxa"/>
          </w:tcPr>
          <w:p w14:paraId="69A65A28" w14:textId="77777777" w:rsidR="00B1286F" w:rsidRPr="007A168E" w:rsidRDefault="00B1286F" w:rsidP="00B128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2DDDA246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2AA726E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698D479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</w:tcPr>
          <w:p w14:paraId="6C00182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AADDF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68123242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1EEC8A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46652673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80EC16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9EDC77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09A79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76E849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E1C576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1611EA7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E1BDE4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603EA9C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7BF33DDD" w14:textId="77777777" w:rsidTr="00CE46C4">
        <w:trPr>
          <w:trHeight w:val="261"/>
        </w:trPr>
        <w:tc>
          <w:tcPr>
            <w:tcW w:w="2430" w:type="dxa"/>
          </w:tcPr>
          <w:p w14:paraId="3089A4D3" w14:textId="77777777" w:rsidR="00B1286F" w:rsidRPr="007A168E" w:rsidRDefault="00B1286F" w:rsidP="00B128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B84ED66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2594251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3F60B92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</w:tcPr>
          <w:p w14:paraId="7CACE5E9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FD116F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A92977A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CA2073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94BC2CE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7D2950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EA698B0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3C5B5F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E8A37A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851FE3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9251FBB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3F21BA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60FD9969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73BE" w:rsidRPr="007A168E" w14:paraId="5C45BBC7" w14:textId="77777777" w:rsidTr="00052407">
        <w:trPr>
          <w:trHeight w:val="261"/>
        </w:trPr>
        <w:tc>
          <w:tcPr>
            <w:tcW w:w="2430" w:type="dxa"/>
          </w:tcPr>
          <w:p w14:paraId="3F701F89" w14:textId="77777777" w:rsidR="007973BE" w:rsidRPr="007A168E" w:rsidRDefault="007973BE" w:rsidP="007973BE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B768F54" w14:textId="30A6BB25" w:rsidR="007973BE" w:rsidRPr="007A168E" w:rsidRDefault="007C3F7F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</w:tcPr>
          <w:p w14:paraId="1E656B13" w14:textId="2213AF89" w:rsidR="007973BE" w:rsidRPr="00A50EB3" w:rsidRDefault="00052407" w:rsidP="00315C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</w:tcPr>
          <w:p w14:paraId="33C97E69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</w:tcPr>
          <w:p w14:paraId="5403590F" w14:textId="433E0E45" w:rsidR="007973BE" w:rsidRPr="007A168E" w:rsidRDefault="00052407" w:rsidP="002F1E6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7C8944" w14:textId="77777777" w:rsidR="007973BE" w:rsidRPr="007A168E" w:rsidRDefault="007973BE" w:rsidP="007973B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7AAB000" w14:textId="2889106D" w:rsidR="007973BE" w:rsidRPr="007A168E" w:rsidRDefault="007C3F7F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0524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="000524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236" w:type="dxa"/>
          </w:tcPr>
          <w:p w14:paraId="3A2EAF9D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C13FC0B" w14:textId="0AE4AAB3" w:rsidR="007973BE" w:rsidRPr="007A168E" w:rsidRDefault="007C3F7F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0524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="000524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236" w:type="dxa"/>
          </w:tcPr>
          <w:p w14:paraId="15B8FBF4" w14:textId="77777777" w:rsidR="007973BE" w:rsidRPr="007A168E" w:rsidRDefault="007973BE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4A67DD4" w14:textId="254B5763" w:rsidR="007973BE" w:rsidRPr="007A168E" w:rsidRDefault="00052407" w:rsidP="00830E36">
            <w:pPr>
              <w:pStyle w:val="acctfourfigures"/>
              <w:tabs>
                <w:tab w:val="clear" w:pos="765"/>
              </w:tabs>
              <w:spacing w:line="240" w:lineRule="atLeast"/>
              <w:ind w:left="-71" w:right="-110" w:firstLine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362514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2393BDE" w14:textId="1B96FE7D" w:rsidR="007973BE" w:rsidRPr="007A168E" w:rsidRDefault="007C3F7F" w:rsidP="0005240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0524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809</w:t>
            </w:r>
            <w:r w:rsidR="000524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736</w:t>
            </w:r>
          </w:p>
        </w:tc>
        <w:tc>
          <w:tcPr>
            <w:tcW w:w="236" w:type="dxa"/>
          </w:tcPr>
          <w:p w14:paraId="48BA980D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96813D9" w14:textId="3D005EB7" w:rsidR="007973BE" w:rsidRPr="007A168E" w:rsidRDefault="00052407" w:rsidP="00516B16">
            <w:pPr>
              <w:ind w:left="-70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CE3F9A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B6AD3A2" w14:textId="16584853" w:rsidR="007973BE" w:rsidRPr="007A168E" w:rsidRDefault="007C3F7F" w:rsidP="00D45CD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0524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809</w:t>
            </w:r>
            <w:r w:rsidR="000524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736</w:t>
            </w:r>
          </w:p>
        </w:tc>
      </w:tr>
      <w:tr w:rsidR="007973BE" w:rsidRPr="007A168E" w14:paraId="1DD8875F" w14:textId="77777777" w:rsidTr="00052407">
        <w:trPr>
          <w:trHeight w:val="261"/>
        </w:trPr>
        <w:tc>
          <w:tcPr>
            <w:tcW w:w="2430" w:type="dxa"/>
          </w:tcPr>
          <w:p w14:paraId="7A419788" w14:textId="77777777" w:rsidR="007973BE" w:rsidRPr="007A168E" w:rsidRDefault="007973BE" w:rsidP="007973BE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15F3F3B" w14:textId="77777777" w:rsidR="007973BE" w:rsidRPr="007A168E" w:rsidRDefault="007973BE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7E0999F7" w14:textId="6841E6BF" w:rsidR="007973BE" w:rsidRPr="00315CE3" w:rsidRDefault="00052407" w:rsidP="00315C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</w:tcPr>
          <w:p w14:paraId="51648946" w14:textId="77777777" w:rsidR="007973BE" w:rsidRPr="00B1286F" w:rsidRDefault="007973BE" w:rsidP="007973BE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</w:tcPr>
          <w:p w14:paraId="18F315AD" w14:textId="3EB64196" w:rsidR="007973BE" w:rsidRPr="002F1E62" w:rsidRDefault="00052407" w:rsidP="002F1E6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93601F" w14:textId="77777777" w:rsidR="007973BE" w:rsidRPr="007A168E" w:rsidRDefault="007973BE" w:rsidP="007973B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0DB49AB" w14:textId="34202F21" w:rsidR="007973BE" w:rsidRPr="005443EB" w:rsidRDefault="007C3F7F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79</w:t>
            </w:r>
            <w:r w:rsidR="000524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901</w:t>
            </w:r>
            <w:r w:rsidR="000524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900</w:t>
            </w:r>
          </w:p>
        </w:tc>
        <w:tc>
          <w:tcPr>
            <w:tcW w:w="236" w:type="dxa"/>
          </w:tcPr>
          <w:p w14:paraId="27A61F1B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B041D8F" w14:textId="285B7BF2" w:rsidR="007973BE" w:rsidRPr="007A168E" w:rsidRDefault="007C3F7F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</w:t>
            </w:r>
            <w:r w:rsidR="000524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901</w:t>
            </w:r>
            <w:r w:rsidR="000524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900</w:t>
            </w:r>
          </w:p>
        </w:tc>
        <w:tc>
          <w:tcPr>
            <w:tcW w:w="236" w:type="dxa"/>
          </w:tcPr>
          <w:p w14:paraId="57EECD1E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7F3FCD63" w14:textId="00E963A5" w:rsidR="007973BE" w:rsidRPr="007A168E" w:rsidRDefault="007973BE" w:rsidP="004C213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DB758D5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0DD7C59D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9C4D088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E80C998" w14:textId="77777777" w:rsidR="007973BE" w:rsidRPr="007A168E" w:rsidRDefault="007973BE" w:rsidP="007973BE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DC2C468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</w:tcPr>
          <w:p w14:paraId="23F58ABF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0BEB4E4" w14:textId="52588F41" w:rsidR="00CE46C4" w:rsidRPr="007A168E" w:rsidRDefault="00CE46C4">
      <w:pPr>
        <w:rPr>
          <w:rFonts w:asciiTheme="majorBidi" w:hAnsiTheme="majorBidi" w:cstheme="majorBidi"/>
        </w:rPr>
      </w:pPr>
    </w:p>
    <w:p w14:paraId="2A7C8595" w14:textId="061D7E39" w:rsidR="00CE46C4" w:rsidRPr="007A168E" w:rsidRDefault="00CE46C4">
      <w:pPr>
        <w:rPr>
          <w:rFonts w:asciiTheme="majorBidi" w:hAnsiTheme="majorBidi" w:cstheme="majorBidi"/>
        </w:rPr>
      </w:pPr>
    </w:p>
    <w:p w14:paraId="3480030F" w14:textId="2E0232B0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0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79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CE46C4" w:rsidRPr="007A168E" w14:paraId="2DFA9704" w14:textId="77777777" w:rsidTr="00CE46C4">
        <w:trPr>
          <w:trHeight w:val="261"/>
        </w:trPr>
        <w:tc>
          <w:tcPr>
            <w:tcW w:w="2430" w:type="dxa"/>
            <w:vAlign w:val="bottom"/>
          </w:tcPr>
          <w:p w14:paraId="03E66CEC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9ED5E8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24FE46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46C4" w:rsidRPr="007A168E" w14:paraId="123E4CF8" w14:textId="77777777" w:rsidTr="00CE46C4">
        <w:trPr>
          <w:trHeight w:val="261"/>
        </w:trPr>
        <w:tc>
          <w:tcPr>
            <w:tcW w:w="2430" w:type="dxa"/>
            <w:vAlign w:val="bottom"/>
          </w:tcPr>
          <w:p w14:paraId="01804C7F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3203680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2" w:type="dxa"/>
            <w:gridSpan w:val="7"/>
            <w:vAlign w:val="bottom"/>
          </w:tcPr>
          <w:p w14:paraId="47BA776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782E1B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5319722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58BFE895" w14:textId="77777777" w:rsidTr="00CE46C4">
        <w:trPr>
          <w:trHeight w:val="261"/>
        </w:trPr>
        <w:tc>
          <w:tcPr>
            <w:tcW w:w="2430" w:type="dxa"/>
            <w:vAlign w:val="bottom"/>
          </w:tcPr>
          <w:p w14:paraId="7B1B7C0A" w14:textId="6AF849BB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7C3F7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7C3F7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808" w:type="dxa"/>
            <w:vAlign w:val="bottom"/>
          </w:tcPr>
          <w:p w14:paraId="68728371" w14:textId="050C5DD6" w:rsidR="00CE46C4" w:rsidRPr="007A168E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0C2970F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CDFE20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23EE79F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6" w:type="dxa"/>
            <w:vAlign w:val="bottom"/>
          </w:tcPr>
          <w:p w14:paraId="0EC9A94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97023F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E20C1C1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19B5C8B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DE2699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21F91CB9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CCFA37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74BF309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65B931AE" w14:textId="76803271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0CB3CC0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68A7375B" w14:textId="0F377590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2037FD6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B4C3686" w14:textId="784F564B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05D456E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8" w:type="dxa"/>
            <w:vAlign w:val="bottom"/>
          </w:tcPr>
          <w:p w14:paraId="3E15789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2ED062A5" w14:textId="77777777" w:rsidTr="00CE46C4">
        <w:trPr>
          <w:trHeight w:val="261"/>
        </w:trPr>
        <w:tc>
          <w:tcPr>
            <w:tcW w:w="2430" w:type="dxa"/>
            <w:vAlign w:val="bottom"/>
          </w:tcPr>
          <w:p w14:paraId="554A9104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28AA2E1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23B6972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207545F5" w14:textId="77777777" w:rsidTr="00CE46C4">
        <w:trPr>
          <w:trHeight w:val="261"/>
        </w:trPr>
        <w:tc>
          <w:tcPr>
            <w:tcW w:w="2430" w:type="dxa"/>
          </w:tcPr>
          <w:p w14:paraId="0B651A61" w14:textId="77777777" w:rsidR="00CE46C4" w:rsidRPr="00B72A44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0B1A4D3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7A0D053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608E3BFD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</w:tcPr>
          <w:p w14:paraId="4BA0427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23664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F1702A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CE03E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A79A8E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52D31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C79A8F9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541D1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FECE3E1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EF177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864EDB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FFDD51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3CDA5ED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3F84F0A7" w14:textId="77777777" w:rsidTr="00CE46C4">
        <w:trPr>
          <w:trHeight w:val="261"/>
        </w:trPr>
        <w:tc>
          <w:tcPr>
            <w:tcW w:w="2430" w:type="dxa"/>
          </w:tcPr>
          <w:p w14:paraId="4E099867" w14:textId="77777777" w:rsidR="00CE46C4" w:rsidRPr="00B72A44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61287D6F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6960F93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4846AB45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</w:tcPr>
          <w:p w14:paraId="5A25578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C7BC3" w14:textId="77777777" w:rsidR="00CE46C4" w:rsidRPr="00B72A44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F44C2E1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F4FFD0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106B2B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03F73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830E5A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E7399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9954B6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539173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8FFBF9F" w14:textId="77777777" w:rsidR="00CE46C4" w:rsidRPr="00B72A44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66FE3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6834754D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EE3" w:rsidRPr="007A168E" w14:paraId="093B01C9" w14:textId="77777777" w:rsidTr="00CE46C4">
        <w:trPr>
          <w:trHeight w:val="261"/>
        </w:trPr>
        <w:tc>
          <w:tcPr>
            <w:tcW w:w="2430" w:type="dxa"/>
          </w:tcPr>
          <w:p w14:paraId="6A10FCCC" w14:textId="77777777" w:rsidR="00295EE3" w:rsidRPr="00B72A44" w:rsidRDefault="00295EE3" w:rsidP="00295EE3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28BF1EEA" w14:textId="71C7CECA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4711B3B3" w14:textId="7FA3EDCE" w:rsidR="00295EE3" w:rsidRPr="0029395E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39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</w:tcPr>
          <w:p w14:paraId="0D27B8D1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796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</w:tcPr>
          <w:p w14:paraId="47E9D4C9" w14:textId="50B69AD7" w:rsidR="00295EE3" w:rsidRPr="00295EE3" w:rsidRDefault="007C3F7F" w:rsidP="00295EE3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36" w:type="dxa"/>
          </w:tcPr>
          <w:p w14:paraId="7094F8F6" w14:textId="77777777" w:rsidR="00295EE3" w:rsidRPr="00B72A44" w:rsidRDefault="00295EE3" w:rsidP="00295EE3">
            <w:pPr>
              <w:tabs>
                <w:tab w:val="decimal" w:pos="789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E1FDC52" w14:textId="2FC4917A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53FF72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C7B8117" w14:textId="43BC2355" w:rsidR="00295EE3" w:rsidRPr="00B72A44" w:rsidRDefault="007C3F7F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36" w:type="dxa"/>
          </w:tcPr>
          <w:p w14:paraId="291456E7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C56A607" w14:textId="6FAB5002" w:rsidR="00295EE3" w:rsidRPr="00B72A44" w:rsidRDefault="007C3F7F" w:rsidP="00295E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36" w:type="dxa"/>
          </w:tcPr>
          <w:p w14:paraId="732C004E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A149F27" w14:textId="2E3D1D56" w:rsidR="00295EE3" w:rsidRPr="00B72A44" w:rsidRDefault="00295EE3" w:rsidP="0029395E">
            <w:pPr>
              <w:ind w:left="-70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2A8DE3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F91F489" w14:textId="52C89D3A" w:rsidR="00295EE3" w:rsidRPr="00B72A44" w:rsidRDefault="00295EE3" w:rsidP="0029395E">
            <w:pPr>
              <w:ind w:left="-70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5F1904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44F81FF" w14:textId="3C21B359" w:rsidR="00295EE3" w:rsidRPr="00B72A44" w:rsidRDefault="007C3F7F" w:rsidP="009E31C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295EE3" w:rsidRPr="007A168E" w14:paraId="1A9E6093" w14:textId="77777777" w:rsidTr="00CE46C4">
        <w:trPr>
          <w:trHeight w:val="261"/>
        </w:trPr>
        <w:tc>
          <w:tcPr>
            <w:tcW w:w="2430" w:type="dxa"/>
          </w:tcPr>
          <w:p w14:paraId="37C02FF2" w14:textId="77777777" w:rsidR="00295EE3" w:rsidRPr="00B72A44" w:rsidRDefault="00295EE3" w:rsidP="00295EE3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62FC2C08" w14:textId="19551A04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3" w:type="dxa"/>
          </w:tcPr>
          <w:p w14:paraId="7F3215EE" w14:textId="223F38F6" w:rsidR="00295EE3" w:rsidRPr="0029395E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39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</w:tcPr>
          <w:p w14:paraId="3F80424C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</w:tcPr>
          <w:p w14:paraId="367C3ABF" w14:textId="7C087C81" w:rsidR="00295EE3" w:rsidRPr="00B72A44" w:rsidRDefault="007C3F7F" w:rsidP="00295EE3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95EE3" w:rsidRPr="00295E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  <w:tc>
          <w:tcPr>
            <w:tcW w:w="236" w:type="dxa"/>
          </w:tcPr>
          <w:p w14:paraId="56E682C2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433305B" w14:textId="392FE7D5" w:rsidR="00295EE3" w:rsidRPr="00B72A44" w:rsidRDefault="007C3F7F" w:rsidP="008F7DCA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295EE3" w:rsidRPr="00295E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890</w:t>
            </w:r>
          </w:p>
        </w:tc>
        <w:tc>
          <w:tcPr>
            <w:tcW w:w="236" w:type="dxa"/>
          </w:tcPr>
          <w:p w14:paraId="1AD2F1C5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991DCD2" w14:textId="6DE94C2D" w:rsidR="00295EE3" w:rsidRPr="00B72A44" w:rsidRDefault="007C3F7F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295EE3" w:rsidRPr="00295E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236" w:type="dxa"/>
          </w:tcPr>
          <w:p w14:paraId="5BD13E5A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551E947" w14:textId="098C32D2" w:rsidR="00295EE3" w:rsidRPr="00B72A44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71" w:right="-110" w:firstLine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6EEF75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4E52ADA" w14:textId="50501033" w:rsidR="00295EE3" w:rsidRPr="00B72A44" w:rsidRDefault="007C3F7F" w:rsidP="00C2736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295EE3" w:rsidRPr="00295E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236" w:type="dxa"/>
          </w:tcPr>
          <w:p w14:paraId="46A9D4BF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C537E45" w14:textId="39D60A17" w:rsidR="00295EE3" w:rsidRPr="00B72A44" w:rsidRDefault="00295EE3" w:rsidP="0029395E">
            <w:pPr>
              <w:ind w:left="-70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2029EF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EF57BE2" w14:textId="1A9373CB" w:rsidR="00295EE3" w:rsidRPr="00B72A44" w:rsidRDefault="007C3F7F" w:rsidP="009E31C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295EE3" w:rsidRPr="00295E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</w:tr>
      <w:tr w:rsidR="00295EE3" w:rsidRPr="007A168E" w14:paraId="7ADC95A5" w14:textId="77777777" w:rsidTr="00CE46C4">
        <w:trPr>
          <w:trHeight w:val="261"/>
        </w:trPr>
        <w:tc>
          <w:tcPr>
            <w:tcW w:w="2430" w:type="dxa"/>
          </w:tcPr>
          <w:p w14:paraId="48EBA837" w14:textId="77777777" w:rsidR="00295EE3" w:rsidRPr="00B72A44" w:rsidRDefault="00295EE3" w:rsidP="00295EE3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13A12465" w14:textId="77777777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27FDE513" w14:textId="5596D3B8" w:rsidR="00295EE3" w:rsidRPr="0029395E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939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</w:tcPr>
          <w:p w14:paraId="5249CE16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</w:tcPr>
          <w:p w14:paraId="74740711" w14:textId="4E2FCF79" w:rsidR="00295EE3" w:rsidRPr="00295EE3" w:rsidRDefault="007C3F7F" w:rsidP="00295EE3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295EE3" w:rsidRPr="00295E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322</w:t>
            </w:r>
          </w:p>
        </w:tc>
        <w:tc>
          <w:tcPr>
            <w:tcW w:w="236" w:type="dxa"/>
          </w:tcPr>
          <w:p w14:paraId="224018A7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FFE93B7" w14:textId="4E4F648C" w:rsidR="00295EE3" w:rsidRPr="008F7DCA" w:rsidRDefault="007C3F7F" w:rsidP="008F7DCA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  <w:r w:rsidR="00295EE3" w:rsidRPr="008F7D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890</w:t>
            </w:r>
          </w:p>
        </w:tc>
        <w:tc>
          <w:tcPr>
            <w:tcW w:w="236" w:type="dxa"/>
          </w:tcPr>
          <w:p w14:paraId="34758D2D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CB5CBF2" w14:textId="12E4F607" w:rsidR="00295EE3" w:rsidRPr="00295EE3" w:rsidRDefault="007C3F7F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</w:t>
            </w:r>
            <w:r w:rsidR="00295EE3" w:rsidRPr="00295E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212</w:t>
            </w:r>
          </w:p>
        </w:tc>
        <w:tc>
          <w:tcPr>
            <w:tcW w:w="236" w:type="dxa"/>
          </w:tcPr>
          <w:p w14:paraId="055DB92B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7954736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D9E358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5F38335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FD52BC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65BBEE7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B77E22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26EAC80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EE3" w:rsidRPr="007A168E" w14:paraId="4C5EA3EF" w14:textId="77777777" w:rsidTr="00CE46C4">
        <w:trPr>
          <w:trHeight w:val="261"/>
        </w:trPr>
        <w:tc>
          <w:tcPr>
            <w:tcW w:w="2430" w:type="dxa"/>
          </w:tcPr>
          <w:p w14:paraId="7B65D166" w14:textId="77777777" w:rsidR="00295EE3" w:rsidRPr="00B72A44" w:rsidRDefault="00295EE3" w:rsidP="00295EE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0C1F3D01" w14:textId="77777777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25740816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6F66FAB9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796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</w:tcPr>
          <w:p w14:paraId="5CAD7707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BC3012" w14:textId="77777777" w:rsidR="00295EE3" w:rsidRPr="00B72A44" w:rsidRDefault="00295EE3" w:rsidP="00295EE3">
            <w:pPr>
              <w:tabs>
                <w:tab w:val="decimal" w:pos="789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1F8CE4EE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372F63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0F21DA42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20"/>
                <w:tab w:val="decimal" w:pos="97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BEE208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5F20E64" w14:textId="77777777" w:rsidR="00295EE3" w:rsidRPr="00B72A44" w:rsidRDefault="00295EE3" w:rsidP="00295EE3">
            <w:pPr>
              <w:tabs>
                <w:tab w:val="decimal" w:pos="970"/>
              </w:tabs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1F0917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BAC8D60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83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B8636E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DCB5EB5" w14:textId="77777777" w:rsidR="00295EE3" w:rsidRPr="00B72A44" w:rsidRDefault="00295EE3" w:rsidP="00295EE3">
            <w:pPr>
              <w:tabs>
                <w:tab w:val="decimal" w:pos="740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FD273D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63D70EC6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74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EE3" w:rsidRPr="007A168E" w14:paraId="15E960FB" w14:textId="77777777" w:rsidTr="00CE46C4">
        <w:trPr>
          <w:trHeight w:val="261"/>
        </w:trPr>
        <w:tc>
          <w:tcPr>
            <w:tcW w:w="2430" w:type="dxa"/>
          </w:tcPr>
          <w:p w14:paraId="65C3F824" w14:textId="77777777" w:rsidR="00295EE3" w:rsidRPr="00B72A44" w:rsidRDefault="00295EE3" w:rsidP="00295EE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B72A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A1361A2" w14:textId="77777777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4495548D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2FD970C0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796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</w:tcPr>
          <w:p w14:paraId="43C75330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CF1F52" w14:textId="77777777" w:rsidR="00295EE3" w:rsidRPr="00B72A44" w:rsidRDefault="00295EE3" w:rsidP="00295EE3">
            <w:pPr>
              <w:tabs>
                <w:tab w:val="decimal" w:pos="789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4F1602F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03CB49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B9A6BB0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20"/>
                <w:tab w:val="decimal" w:pos="97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22134E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C4B8567" w14:textId="77777777" w:rsidR="00295EE3" w:rsidRPr="00B72A44" w:rsidRDefault="00295EE3" w:rsidP="00295EE3">
            <w:pPr>
              <w:tabs>
                <w:tab w:val="decimal" w:pos="970"/>
              </w:tabs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49BA2C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F7830A2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83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EE7A11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7CD8F07" w14:textId="77777777" w:rsidR="00295EE3" w:rsidRPr="00B72A44" w:rsidRDefault="00295EE3" w:rsidP="00295EE3">
            <w:pPr>
              <w:tabs>
                <w:tab w:val="decimal" w:pos="740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F4E9DF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65BCC549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74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EE3" w:rsidRPr="007A168E" w14:paraId="3D6F683C" w14:textId="77777777" w:rsidTr="00CE46C4">
        <w:trPr>
          <w:trHeight w:val="261"/>
        </w:trPr>
        <w:tc>
          <w:tcPr>
            <w:tcW w:w="2430" w:type="dxa"/>
          </w:tcPr>
          <w:p w14:paraId="43703CB3" w14:textId="77777777" w:rsidR="00295EE3" w:rsidRPr="00B72A44" w:rsidRDefault="00295EE3" w:rsidP="00295EE3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3D58874" w14:textId="1C5D69E3" w:rsidR="00295EE3" w:rsidRPr="00B72A44" w:rsidRDefault="007C3F7F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</w:tcPr>
          <w:p w14:paraId="71E0936B" w14:textId="76BF0F70" w:rsidR="00295EE3" w:rsidRPr="0029395E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39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</w:tcPr>
          <w:p w14:paraId="4F846270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796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</w:tcPr>
          <w:p w14:paraId="24C13230" w14:textId="5898F019" w:rsidR="00295EE3" w:rsidRPr="00295EE3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AF2A90" w14:textId="77777777" w:rsidR="00295EE3" w:rsidRPr="00B72A44" w:rsidRDefault="00295EE3" w:rsidP="00295EE3">
            <w:pPr>
              <w:tabs>
                <w:tab w:val="decimal" w:pos="789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500A8F6" w14:textId="1C612B3A" w:rsidR="00295EE3" w:rsidRPr="00B72A44" w:rsidRDefault="007C3F7F" w:rsidP="008F7DCA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295EE3" w:rsidRPr="00295E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789</w:t>
            </w:r>
            <w:r w:rsidR="00295EE3" w:rsidRPr="00295E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236" w:type="dxa"/>
          </w:tcPr>
          <w:p w14:paraId="755EA641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B1CF0FE" w14:textId="4D278EA0" w:rsidR="00295EE3" w:rsidRPr="00B72A44" w:rsidRDefault="007C3F7F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295EE3" w:rsidRPr="00295E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789</w:t>
            </w:r>
            <w:r w:rsidR="00295EE3" w:rsidRPr="00295E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236" w:type="dxa"/>
          </w:tcPr>
          <w:p w14:paraId="305610F9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0D5EBFB" w14:textId="4B6F03F7" w:rsidR="00295EE3" w:rsidRPr="00B72A44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71" w:right="-110" w:firstLine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CAFFFB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BCB2D81" w14:textId="75057A93" w:rsidR="00295EE3" w:rsidRPr="00B72A44" w:rsidRDefault="007C3F7F" w:rsidP="00BD76E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295EE3" w:rsidRPr="00295E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514</w:t>
            </w:r>
            <w:r w:rsidR="00295EE3" w:rsidRPr="00295E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337</w:t>
            </w:r>
          </w:p>
        </w:tc>
        <w:tc>
          <w:tcPr>
            <w:tcW w:w="236" w:type="dxa"/>
          </w:tcPr>
          <w:p w14:paraId="1C9D883B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27FF528" w14:textId="37B6CF77" w:rsidR="00295EE3" w:rsidRPr="00B72A44" w:rsidRDefault="00295EE3" w:rsidP="0029395E">
            <w:pPr>
              <w:ind w:left="-70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ECE26F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7B7B389" w14:textId="372A3675" w:rsidR="00295EE3" w:rsidRPr="00B72A44" w:rsidRDefault="007C3F7F" w:rsidP="009E31C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295EE3" w:rsidRPr="00295E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514</w:t>
            </w:r>
            <w:r w:rsidR="00295EE3" w:rsidRPr="00295E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337</w:t>
            </w:r>
          </w:p>
        </w:tc>
      </w:tr>
      <w:tr w:rsidR="00295EE3" w:rsidRPr="007A168E" w14:paraId="1C2EDD34" w14:textId="77777777" w:rsidTr="00CE46C4">
        <w:trPr>
          <w:trHeight w:val="261"/>
        </w:trPr>
        <w:tc>
          <w:tcPr>
            <w:tcW w:w="2430" w:type="dxa"/>
          </w:tcPr>
          <w:p w14:paraId="75FE9AFD" w14:textId="77777777" w:rsidR="00295EE3" w:rsidRPr="00B72A44" w:rsidRDefault="00295EE3" w:rsidP="00295EE3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38CC9E8" w14:textId="77777777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B2A95A3" w14:textId="4D7A7C2E" w:rsidR="00295EE3" w:rsidRPr="0029395E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939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</w:tcPr>
          <w:p w14:paraId="7BBB4535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796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</w:tcPr>
          <w:p w14:paraId="5A5B0EE5" w14:textId="28FC7515" w:rsidR="00295EE3" w:rsidRPr="0029395E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39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2573EC8" w14:textId="77777777" w:rsidR="00295EE3" w:rsidRPr="00295EE3" w:rsidRDefault="00295EE3" w:rsidP="00295EE3">
            <w:pPr>
              <w:tabs>
                <w:tab w:val="decimal" w:pos="789"/>
                <w:tab w:val="decimal" w:pos="9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8106576" w14:textId="10D438A2" w:rsidR="00295EE3" w:rsidRPr="008F7DCA" w:rsidRDefault="007C3F7F" w:rsidP="008F7DCA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</w:t>
            </w:r>
            <w:r w:rsidR="00295EE3" w:rsidRPr="008F7D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789</w:t>
            </w:r>
            <w:r w:rsidR="00295EE3" w:rsidRPr="008F7D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900</w:t>
            </w:r>
          </w:p>
        </w:tc>
        <w:tc>
          <w:tcPr>
            <w:tcW w:w="236" w:type="dxa"/>
          </w:tcPr>
          <w:p w14:paraId="48111B6F" w14:textId="77777777" w:rsidR="00295EE3" w:rsidRPr="00295EE3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3565AAC" w14:textId="5D5275F3" w:rsidR="00295EE3" w:rsidRPr="00295EE3" w:rsidRDefault="007C3F7F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</w:t>
            </w:r>
            <w:r w:rsidR="00295EE3" w:rsidRPr="00295E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789</w:t>
            </w:r>
            <w:r w:rsidR="00295EE3" w:rsidRPr="00295E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900</w:t>
            </w:r>
          </w:p>
        </w:tc>
        <w:tc>
          <w:tcPr>
            <w:tcW w:w="236" w:type="dxa"/>
          </w:tcPr>
          <w:p w14:paraId="32E16129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B593239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74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E85D64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853B75F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83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AE7CAC" w14:textId="77777777" w:rsidR="00295EE3" w:rsidRPr="00295EE3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6F19F0F" w14:textId="77777777" w:rsidR="00295EE3" w:rsidRPr="00295EE3" w:rsidRDefault="00295EE3" w:rsidP="00295EE3">
            <w:pPr>
              <w:tabs>
                <w:tab w:val="decimal" w:pos="740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6FF4B7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</w:tcPr>
          <w:p w14:paraId="180BEA79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74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55F546B" w14:textId="1C0CDC72" w:rsidR="00CE46C4" w:rsidRPr="007A168E" w:rsidRDefault="00CE46C4">
      <w:pPr>
        <w:rPr>
          <w:rFonts w:asciiTheme="majorBidi" w:hAnsiTheme="majorBidi" w:cstheme="majorBidi"/>
        </w:rPr>
      </w:pPr>
    </w:p>
    <w:p w14:paraId="3471C6A6" w14:textId="0BDEA1DA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0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36"/>
        <w:gridCol w:w="1837"/>
        <w:gridCol w:w="240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CE46C4" w:rsidRPr="007A168E" w14:paraId="38D74102" w14:textId="77777777" w:rsidTr="00FB6D6A">
        <w:trPr>
          <w:trHeight w:val="261"/>
        </w:trPr>
        <w:tc>
          <w:tcPr>
            <w:tcW w:w="2430" w:type="dxa"/>
            <w:vAlign w:val="bottom"/>
          </w:tcPr>
          <w:p w14:paraId="074A241D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42581B5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3" w:type="dxa"/>
            <w:gridSpan w:val="15"/>
            <w:vAlign w:val="bottom"/>
          </w:tcPr>
          <w:p w14:paraId="491EACC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6C4" w:rsidRPr="007A168E" w14:paraId="1A07A6CB" w14:textId="77777777" w:rsidTr="00FB6D6A">
        <w:trPr>
          <w:trHeight w:val="261"/>
        </w:trPr>
        <w:tc>
          <w:tcPr>
            <w:tcW w:w="2430" w:type="dxa"/>
            <w:vAlign w:val="bottom"/>
          </w:tcPr>
          <w:p w14:paraId="34E5C717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6E137D4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9" w:type="dxa"/>
            <w:gridSpan w:val="7"/>
            <w:vAlign w:val="bottom"/>
          </w:tcPr>
          <w:p w14:paraId="7CB9979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6F90EF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4BBFD97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5C4AA255" w14:textId="77777777" w:rsidTr="00FB6D6A">
        <w:trPr>
          <w:trHeight w:val="261"/>
        </w:trPr>
        <w:tc>
          <w:tcPr>
            <w:tcW w:w="2430" w:type="dxa"/>
            <w:vAlign w:val="bottom"/>
          </w:tcPr>
          <w:p w14:paraId="3296826D" w14:textId="529F382A" w:rsidR="00CE46C4" w:rsidRPr="00CF0722" w:rsidRDefault="003247F2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3247F2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7C3F7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89177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89177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89177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7C3F7F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808" w:type="dxa"/>
            <w:vAlign w:val="bottom"/>
          </w:tcPr>
          <w:p w14:paraId="531670C7" w14:textId="4FAAD541" w:rsidR="00CE46C4" w:rsidRPr="007A168E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1EF172B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FC98F1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2837EA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7" w:type="dxa"/>
            <w:vAlign w:val="bottom"/>
          </w:tcPr>
          <w:p w14:paraId="699EE5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0FCF6E8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23CFE352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7950960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3998C0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549E9707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314CC3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2FEC6B8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BE5B6F8" w14:textId="5C184FCC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6A8FFE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2C6E9A36" w14:textId="689D7909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A1EDA2B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7CA46135" w14:textId="3DF016EB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49323A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  <w:vAlign w:val="bottom"/>
          </w:tcPr>
          <w:p w14:paraId="26F33BD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35767CFC" w14:textId="77777777" w:rsidTr="00FB6D6A">
        <w:trPr>
          <w:trHeight w:val="261"/>
        </w:trPr>
        <w:tc>
          <w:tcPr>
            <w:tcW w:w="2430" w:type="dxa"/>
            <w:vAlign w:val="bottom"/>
          </w:tcPr>
          <w:p w14:paraId="364275D0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2EAE8BB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3" w:type="dxa"/>
            <w:gridSpan w:val="15"/>
            <w:vAlign w:val="bottom"/>
          </w:tcPr>
          <w:p w14:paraId="793305E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4C07FFBA" w14:textId="77777777" w:rsidTr="00FB6D6A">
        <w:trPr>
          <w:trHeight w:val="261"/>
        </w:trPr>
        <w:tc>
          <w:tcPr>
            <w:tcW w:w="2430" w:type="dxa"/>
          </w:tcPr>
          <w:p w14:paraId="1DA59203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73DF34F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550094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56235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</w:tcPr>
          <w:p w14:paraId="0D96D24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E0D58B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11222E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D2B70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1C4C56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D631C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840509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60C4F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971FBB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D2AB9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10CBED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01AD3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686028B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2F48A22C" w14:textId="77777777" w:rsidTr="00FB6D6A">
        <w:trPr>
          <w:trHeight w:val="261"/>
        </w:trPr>
        <w:tc>
          <w:tcPr>
            <w:tcW w:w="2430" w:type="dxa"/>
          </w:tcPr>
          <w:p w14:paraId="69EA6254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5FCB0F9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0C224DA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0AD1A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</w:tcPr>
          <w:p w14:paraId="091A759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71D43D2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8BFAAB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0485F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493647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82E5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9AB546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D1419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2CE1F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A36B8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05FD3F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5247C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2A9849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60A" w:rsidRPr="007A168E" w14:paraId="6DE9C783" w14:textId="77777777" w:rsidTr="00FB6D6A">
        <w:trPr>
          <w:trHeight w:val="261"/>
        </w:trPr>
        <w:tc>
          <w:tcPr>
            <w:tcW w:w="2430" w:type="dxa"/>
          </w:tcPr>
          <w:p w14:paraId="10823054" w14:textId="77777777" w:rsidR="00C9460A" w:rsidRPr="007A168E" w:rsidRDefault="00C9460A" w:rsidP="00C9460A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D84BEC9" w14:textId="5269BB2A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18980EAC" w14:textId="7C5E1992" w:rsidR="00C9460A" w:rsidRPr="00EA4B34" w:rsidRDefault="002B1D1C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1C779475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</w:tcPr>
          <w:p w14:paraId="32871A48" w14:textId="7D87669C" w:rsidR="00C9460A" w:rsidRPr="007A168E" w:rsidRDefault="007C3F7F" w:rsidP="00EC4B76">
            <w:pPr>
              <w:pStyle w:val="acctfourfigures"/>
              <w:tabs>
                <w:tab w:val="clear" w:pos="765"/>
                <w:tab w:val="decimal" w:pos="1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40" w:type="dxa"/>
          </w:tcPr>
          <w:p w14:paraId="04080477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2A00792" w14:textId="16A2D89C" w:rsidR="00C9460A" w:rsidRPr="007A168E" w:rsidRDefault="002B1D1C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4F4AAD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CF09222" w14:textId="7DC6932B" w:rsidR="00C9460A" w:rsidRPr="007A168E" w:rsidRDefault="007C3F7F" w:rsidP="00EC4B7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36" w:type="dxa"/>
          </w:tcPr>
          <w:p w14:paraId="44230089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DD86DFA" w14:textId="5DC33931" w:rsidR="00C9460A" w:rsidRPr="007A168E" w:rsidRDefault="007C3F7F" w:rsidP="00C9460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36" w:type="dxa"/>
          </w:tcPr>
          <w:p w14:paraId="42FFBA01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78F9C51" w14:textId="465CF757" w:rsidR="00C9460A" w:rsidRPr="007A168E" w:rsidRDefault="002B1D1C" w:rsidP="009912FD">
            <w:pPr>
              <w:ind w:left="-79" w:right="-107" w:firstLine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6CB51B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46C92F1" w14:textId="7789B059" w:rsidR="00C9460A" w:rsidRPr="007A168E" w:rsidRDefault="002B1D1C" w:rsidP="009912FD">
            <w:pPr>
              <w:ind w:left="-7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4E01FE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2FAF29F7" w14:textId="3987F772" w:rsidR="00C9460A" w:rsidRPr="00DF57CF" w:rsidRDefault="007C3F7F" w:rsidP="00DF57C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</w:p>
        </w:tc>
      </w:tr>
      <w:tr w:rsidR="00A10C84" w:rsidRPr="007A168E" w14:paraId="7E210A9B" w14:textId="77777777" w:rsidTr="00052407">
        <w:trPr>
          <w:trHeight w:val="261"/>
        </w:trPr>
        <w:tc>
          <w:tcPr>
            <w:tcW w:w="2430" w:type="dxa"/>
          </w:tcPr>
          <w:p w14:paraId="3C97E42D" w14:textId="77777777" w:rsidR="00A10C84" w:rsidRPr="007A168E" w:rsidRDefault="00A10C84" w:rsidP="00A10C84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2A19684B" w14:textId="3D3E2C9A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2BC2C5D6" w14:textId="4107F8A4" w:rsidR="00A10C84" w:rsidRPr="00EA4B34" w:rsidRDefault="002B1D1C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A2C6C3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</w:tcPr>
          <w:p w14:paraId="45418DFE" w14:textId="7A0E8566" w:rsidR="00A10C84" w:rsidRPr="007A168E" w:rsidRDefault="002B1D1C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EF132B2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632C650" w14:textId="3BEE3866" w:rsidR="00A10C84" w:rsidRPr="007A168E" w:rsidRDefault="007C3F7F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2B1D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236" w:type="dxa"/>
          </w:tcPr>
          <w:p w14:paraId="64EE910D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F3F7D16" w14:textId="563D1BB7" w:rsidR="00A10C84" w:rsidRPr="007A168E" w:rsidRDefault="007C3F7F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2B1D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236" w:type="dxa"/>
          </w:tcPr>
          <w:p w14:paraId="31AE74E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CC7BFCD" w14:textId="57A7405C" w:rsidR="00A10C84" w:rsidRPr="007A168E" w:rsidRDefault="002B1D1C" w:rsidP="00AD4EC4">
            <w:pPr>
              <w:pStyle w:val="acctfourfigures"/>
              <w:tabs>
                <w:tab w:val="clear" w:pos="765"/>
              </w:tabs>
              <w:spacing w:line="240" w:lineRule="atLeast"/>
              <w:ind w:left="-81" w:right="-110" w:firstLine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15D4F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E97079A" w14:textId="3FC023F4" w:rsidR="00A10C84" w:rsidRPr="007A168E" w:rsidRDefault="007C3F7F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0524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644</w:t>
            </w:r>
          </w:p>
        </w:tc>
        <w:tc>
          <w:tcPr>
            <w:tcW w:w="236" w:type="dxa"/>
          </w:tcPr>
          <w:p w14:paraId="330B87EC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C6A2EA4" w14:textId="783F4E2D" w:rsidR="00A10C84" w:rsidRPr="007A168E" w:rsidRDefault="002B1D1C" w:rsidP="009912FD">
            <w:pPr>
              <w:ind w:left="-7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8C3579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4DEC5260" w14:textId="58BD439E" w:rsidR="00A10C84" w:rsidRPr="007A168E" w:rsidRDefault="007C3F7F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0524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644</w:t>
            </w:r>
          </w:p>
        </w:tc>
      </w:tr>
      <w:tr w:rsidR="00A10C84" w:rsidRPr="007A168E" w14:paraId="1B4E4E9E" w14:textId="77777777" w:rsidTr="00FB6D6A">
        <w:trPr>
          <w:trHeight w:val="261"/>
        </w:trPr>
        <w:tc>
          <w:tcPr>
            <w:tcW w:w="2430" w:type="dxa"/>
          </w:tcPr>
          <w:p w14:paraId="54A0E56D" w14:textId="77777777" w:rsidR="00A10C84" w:rsidRPr="007A168E" w:rsidRDefault="00A10C84" w:rsidP="00A10C84">
            <w:pPr>
              <w:ind w:left="166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B8E7006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626C5F75" w14:textId="69DA7621" w:rsidR="00A10C84" w:rsidRPr="00EA4B34" w:rsidRDefault="002B1D1C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7296FE1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</w:tcPr>
          <w:p w14:paraId="259DC7F7" w14:textId="6EF2EF53" w:rsidR="00A10C84" w:rsidRPr="007A168E" w:rsidRDefault="007C3F7F" w:rsidP="00A10C84">
            <w:pPr>
              <w:pStyle w:val="acctfourfigures"/>
              <w:tabs>
                <w:tab w:val="clear" w:pos="765"/>
                <w:tab w:val="decimal" w:pos="1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240" w:type="dxa"/>
          </w:tcPr>
          <w:p w14:paraId="310D16E3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E33D93B" w14:textId="7F461881" w:rsidR="00A10C84" w:rsidRPr="007A168E" w:rsidRDefault="007C3F7F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  <w:r w:rsidR="002B1D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214</w:t>
            </w:r>
          </w:p>
        </w:tc>
        <w:tc>
          <w:tcPr>
            <w:tcW w:w="236" w:type="dxa"/>
          </w:tcPr>
          <w:p w14:paraId="06219350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11D2699" w14:textId="3DDA4237" w:rsidR="00A10C84" w:rsidRPr="007A168E" w:rsidRDefault="007C3F7F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  <w:r w:rsidR="002B1D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282</w:t>
            </w:r>
          </w:p>
        </w:tc>
        <w:tc>
          <w:tcPr>
            <w:tcW w:w="236" w:type="dxa"/>
          </w:tcPr>
          <w:p w14:paraId="665EA0C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74C0E3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CB7A0E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8162587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AA9FF5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0C753C5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E5774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031D6F9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C84" w:rsidRPr="007A168E" w14:paraId="51FC440D" w14:textId="77777777" w:rsidTr="00FB6D6A">
        <w:trPr>
          <w:trHeight w:val="261"/>
        </w:trPr>
        <w:tc>
          <w:tcPr>
            <w:tcW w:w="2430" w:type="dxa"/>
          </w:tcPr>
          <w:p w14:paraId="262AD2AD" w14:textId="77777777" w:rsidR="00A10C84" w:rsidRPr="007A168E" w:rsidRDefault="00A10C84" w:rsidP="00A10C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53E10812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7AFF707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48B05A3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</w:tcPr>
          <w:p w14:paraId="546407DE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C8EBEB2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2B366D7C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12F813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0CC3DC6E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EC0E2C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AE8A04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58912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5C5D0E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EBDCD3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3835967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099A96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787C41F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C84" w:rsidRPr="007A168E" w14:paraId="04265911" w14:textId="77777777" w:rsidTr="00FB6D6A">
        <w:trPr>
          <w:trHeight w:val="261"/>
        </w:trPr>
        <w:tc>
          <w:tcPr>
            <w:tcW w:w="2430" w:type="dxa"/>
          </w:tcPr>
          <w:p w14:paraId="55CB88F4" w14:textId="77777777" w:rsidR="00A10C84" w:rsidRPr="007A168E" w:rsidRDefault="00A10C84" w:rsidP="00A10C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C51D77F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6AC521B0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AA5533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</w:tcPr>
          <w:p w14:paraId="4C934D8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A124999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A9E61B4" w14:textId="6E6E5FF3" w:rsidR="00A10C84" w:rsidRPr="007A168E" w:rsidRDefault="00A10C84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16F82D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13BC29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A6134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A3F13AA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E23E6C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2816AA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E59C6D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8AEE2EF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449C6D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3B31E4E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C84" w:rsidRPr="007A168E" w14:paraId="1FBD6D22" w14:textId="77777777" w:rsidTr="002E7B0F">
        <w:trPr>
          <w:trHeight w:val="261"/>
        </w:trPr>
        <w:tc>
          <w:tcPr>
            <w:tcW w:w="2430" w:type="dxa"/>
          </w:tcPr>
          <w:p w14:paraId="3D033FC0" w14:textId="77777777" w:rsidR="00A10C84" w:rsidRPr="007A168E" w:rsidRDefault="00A10C84" w:rsidP="00A10C84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0B18C08" w14:textId="481A3EA1" w:rsidR="00A10C84" w:rsidRPr="007A168E" w:rsidRDefault="007C3F7F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</w:tcPr>
          <w:p w14:paraId="7655DC3B" w14:textId="0929B018" w:rsidR="00A10C84" w:rsidRPr="00EA4B34" w:rsidRDefault="00052407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56EEAEA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</w:tcPr>
          <w:p w14:paraId="1DAF3A2D" w14:textId="23A57F54" w:rsidR="00A10C84" w:rsidRPr="007A168E" w:rsidRDefault="00052407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6578D56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7D616E6" w14:textId="2B890BD6" w:rsidR="00A10C84" w:rsidRPr="007A168E" w:rsidRDefault="007C3F7F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0524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434</w:t>
            </w:r>
            <w:r w:rsidR="000524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7B395CA7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2A47079" w14:textId="35FDE894" w:rsidR="00A10C84" w:rsidRPr="007A168E" w:rsidRDefault="007C3F7F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0524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434</w:t>
            </w:r>
            <w:r w:rsidR="000524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597BAAE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8580454" w14:textId="0881299A" w:rsidR="00A10C84" w:rsidRPr="007A168E" w:rsidRDefault="00052407" w:rsidP="00AD4EC4">
            <w:pPr>
              <w:pStyle w:val="acctfourfigures"/>
              <w:tabs>
                <w:tab w:val="clear" w:pos="765"/>
              </w:tabs>
              <w:spacing w:line="240" w:lineRule="atLeast"/>
              <w:ind w:left="-81" w:right="-110" w:firstLine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AB155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55F343A" w14:textId="4AF9535A" w:rsidR="00A10C84" w:rsidRPr="007A168E" w:rsidRDefault="007C3F7F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0524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291</w:t>
            </w:r>
            <w:r w:rsidR="000524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236" w:type="dxa"/>
          </w:tcPr>
          <w:p w14:paraId="20636BB1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12717E1" w14:textId="39B289D9" w:rsidR="00A10C84" w:rsidRPr="007A168E" w:rsidRDefault="00052407" w:rsidP="009912FD">
            <w:pPr>
              <w:ind w:left="-7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CBDD84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6EFDF56E" w14:textId="3B9C2A21" w:rsidR="00A10C84" w:rsidRPr="007A168E" w:rsidRDefault="007C3F7F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0524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291</w:t>
            </w:r>
            <w:r w:rsidR="000524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</w:tr>
      <w:tr w:rsidR="00A10C84" w:rsidRPr="007A168E" w14:paraId="4C6670C3" w14:textId="77777777" w:rsidTr="002E7B0F">
        <w:trPr>
          <w:trHeight w:val="261"/>
        </w:trPr>
        <w:tc>
          <w:tcPr>
            <w:tcW w:w="2430" w:type="dxa"/>
          </w:tcPr>
          <w:p w14:paraId="411061AE" w14:textId="77777777" w:rsidR="00A10C84" w:rsidRPr="007A168E" w:rsidRDefault="00A10C84" w:rsidP="00A10C84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C80301F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4CC2DBEB" w14:textId="1F553A2C" w:rsidR="00A10C84" w:rsidRPr="00EA4B34" w:rsidRDefault="00052407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A7BAB39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</w:tcPr>
          <w:p w14:paraId="25649648" w14:textId="1F128F16" w:rsidR="00A10C84" w:rsidRPr="00EA4B34" w:rsidRDefault="00052407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EE60334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9159A75" w14:textId="2BEC5917" w:rsidR="00A10C84" w:rsidRPr="007A168E" w:rsidRDefault="007C3F7F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</w:t>
            </w:r>
            <w:r w:rsidR="000524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434</w:t>
            </w:r>
            <w:r w:rsidR="000524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4CD38007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8E35A64" w14:textId="3C9A4C52" w:rsidR="00A10C84" w:rsidRPr="007A168E" w:rsidRDefault="007C3F7F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</w:t>
            </w:r>
            <w:r w:rsidR="000524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434</w:t>
            </w:r>
            <w:r w:rsidR="000524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750FA3F6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74121B4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5AEAB2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48E8979D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E0D2E8A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7ABF2910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2974F37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</w:tcPr>
          <w:p w14:paraId="51C6A2F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6F3EFF9" w14:textId="1D022496" w:rsidR="00CE46C4" w:rsidRPr="007A168E" w:rsidRDefault="00CE46C4">
      <w:pPr>
        <w:rPr>
          <w:rFonts w:asciiTheme="majorBidi" w:hAnsiTheme="majorBidi" w:cstheme="majorBidi"/>
        </w:rPr>
      </w:pPr>
    </w:p>
    <w:p w14:paraId="7642438A" w14:textId="77777777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0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36"/>
        <w:gridCol w:w="1837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40"/>
        <w:gridCol w:w="1008"/>
        <w:gridCol w:w="236"/>
        <w:gridCol w:w="1044"/>
      </w:tblGrid>
      <w:tr w:rsidR="00CE46C4" w:rsidRPr="007A168E" w14:paraId="4DA27A51" w14:textId="77777777" w:rsidTr="00BD76E6">
        <w:trPr>
          <w:trHeight w:val="261"/>
        </w:trPr>
        <w:tc>
          <w:tcPr>
            <w:tcW w:w="2430" w:type="dxa"/>
            <w:vAlign w:val="bottom"/>
          </w:tcPr>
          <w:p w14:paraId="14DC7705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68CEA50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4" w:type="dxa"/>
            <w:gridSpan w:val="15"/>
            <w:vAlign w:val="bottom"/>
          </w:tcPr>
          <w:p w14:paraId="5A9CD4F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6C4" w:rsidRPr="007A168E" w14:paraId="1E75AADE" w14:textId="77777777" w:rsidTr="00BD76E6">
        <w:trPr>
          <w:trHeight w:val="261"/>
        </w:trPr>
        <w:tc>
          <w:tcPr>
            <w:tcW w:w="2430" w:type="dxa"/>
            <w:vAlign w:val="bottom"/>
          </w:tcPr>
          <w:p w14:paraId="6D3B61EB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A28752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6" w:type="dxa"/>
            <w:gridSpan w:val="7"/>
            <w:vAlign w:val="bottom"/>
          </w:tcPr>
          <w:p w14:paraId="1D23FC1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088BCA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92" w:type="dxa"/>
            <w:gridSpan w:val="7"/>
            <w:vAlign w:val="bottom"/>
          </w:tcPr>
          <w:p w14:paraId="75DC45F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476EB7F7" w14:textId="77777777" w:rsidTr="00FB6D6A">
        <w:trPr>
          <w:trHeight w:val="261"/>
        </w:trPr>
        <w:tc>
          <w:tcPr>
            <w:tcW w:w="2430" w:type="dxa"/>
            <w:vAlign w:val="bottom"/>
          </w:tcPr>
          <w:p w14:paraId="2328C3B8" w14:textId="31FC7416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7C3F7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7C3F7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808" w:type="dxa"/>
            <w:vAlign w:val="bottom"/>
          </w:tcPr>
          <w:p w14:paraId="6DE91EBE" w14:textId="0CB70BF4" w:rsidR="00CE46C4" w:rsidRPr="00C11CDC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234D42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5E9F84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BE5B1E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7" w:type="dxa"/>
            <w:vAlign w:val="bottom"/>
          </w:tcPr>
          <w:p w14:paraId="15E7A28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7253995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C2E9F90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73ABFBA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7E2132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27069990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33DF89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B76731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4A297EE9" w14:textId="49859A0D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4F696C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7302F382" w14:textId="28A0143E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5344AA4D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0C46315B" w14:textId="628485D8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C3F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7BE01A5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  <w:vAlign w:val="bottom"/>
          </w:tcPr>
          <w:p w14:paraId="5F5E805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676E34DD" w14:textId="77777777" w:rsidTr="00BD76E6">
        <w:trPr>
          <w:trHeight w:val="261"/>
        </w:trPr>
        <w:tc>
          <w:tcPr>
            <w:tcW w:w="2430" w:type="dxa"/>
            <w:vAlign w:val="bottom"/>
          </w:tcPr>
          <w:p w14:paraId="7D944C34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3D3C600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4" w:type="dxa"/>
            <w:gridSpan w:val="15"/>
            <w:vAlign w:val="bottom"/>
          </w:tcPr>
          <w:p w14:paraId="503DA19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4EEC7ADE" w14:textId="77777777" w:rsidTr="00FB6D6A">
        <w:trPr>
          <w:trHeight w:val="261"/>
        </w:trPr>
        <w:tc>
          <w:tcPr>
            <w:tcW w:w="2430" w:type="dxa"/>
          </w:tcPr>
          <w:p w14:paraId="09EEF5E7" w14:textId="77777777" w:rsidR="00CE46C4" w:rsidRPr="00B72A44" w:rsidRDefault="00CE46C4" w:rsidP="000B13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2F5C5CCF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05614C64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BC4DF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</w:tcPr>
          <w:p w14:paraId="53084BC2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4F267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782C7F7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3E45CA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30856B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F449F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3C6FA4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7D26D4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3475819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130BA30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07B202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8E8B95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4D8DAB2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46C4" w:rsidRPr="007A168E" w14:paraId="48F7F42C" w14:textId="77777777" w:rsidTr="00FB6D6A">
        <w:trPr>
          <w:trHeight w:val="261"/>
        </w:trPr>
        <w:tc>
          <w:tcPr>
            <w:tcW w:w="2430" w:type="dxa"/>
          </w:tcPr>
          <w:p w14:paraId="61328637" w14:textId="77777777" w:rsidR="00CE46C4" w:rsidRPr="00B72A44" w:rsidRDefault="00CE46C4" w:rsidP="000B13C3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6A53D793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2D821C50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84F0D7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</w:tcPr>
          <w:p w14:paraId="4E1868C2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77AFAC" w14:textId="77777777" w:rsidR="00CE46C4" w:rsidRPr="00B72A44" w:rsidRDefault="00CE46C4" w:rsidP="000B13C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F9B211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524841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8AA9C9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46F2F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0E32BD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16CA7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3617FB5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0E6D2C1B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D41CA20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F3D796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38A2648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6E6" w:rsidRPr="007A168E" w14:paraId="6EBF5D2C" w14:textId="77777777" w:rsidTr="00FB6D6A">
        <w:trPr>
          <w:trHeight w:val="261"/>
        </w:trPr>
        <w:tc>
          <w:tcPr>
            <w:tcW w:w="2430" w:type="dxa"/>
          </w:tcPr>
          <w:p w14:paraId="6B5F275B" w14:textId="77777777" w:rsidR="00BD76E6" w:rsidRPr="00B72A44" w:rsidRDefault="00BD76E6" w:rsidP="00BD76E6">
            <w:pPr>
              <w:ind w:left="166" w:right="-90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3C75B310" w14:textId="1AD3BAF8" w:rsidR="00BD76E6" w:rsidRPr="00B72A44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0A6340F6" w14:textId="7F46BD48" w:rsidR="00BD76E6" w:rsidRPr="00071308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13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1CBFD02C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</w:tcPr>
          <w:p w14:paraId="05A1E14F" w14:textId="01A58A97" w:rsidR="00BD76E6" w:rsidRPr="00B72A44" w:rsidRDefault="007C3F7F" w:rsidP="00BD76E6">
            <w:pPr>
              <w:pStyle w:val="acctfourfigures"/>
              <w:tabs>
                <w:tab w:val="clear" w:pos="765"/>
                <w:tab w:val="decimal" w:pos="16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36" w:type="dxa"/>
          </w:tcPr>
          <w:p w14:paraId="2E4D4574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56E3DFE" w14:textId="3493C176" w:rsidR="00BD76E6" w:rsidRPr="00071308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3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4D24B8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78692D1" w14:textId="2DB56761" w:rsidR="00BD76E6" w:rsidRPr="00B72A44" w:rsidRDefault="007C3F7F" w:rsidP="00BD76E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36" w:type="dxa"/>
          </w:tcPr>
          <w:p w14:paraId="20BB2BF4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791E2D1" w14:textId="2E1F4796" w:rsidR="00BD76E6" w:rsidRPr="00B72A44" w:rsidRDefault="007C3F7F" w:rsidP="00BD76E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36" w:type="dxa"/>
          </w:tcPr>
          <w:p w14:paraId="42B74816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C555DDF" w14:textId="6AAB3619" w:rsidR="00BD76E6" w:rsidRPr="00B72A44" w:rsidRDefault="00BD76E6" w:rsidP="00071308">
            <w:pPr>
              <w:ind w:left="-79" w:right="-107" w:firstLine="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1FEDA60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90C6EB6" w14:textId="5C42FD2B" w:rsidR="00BD76E6" w:rsidRPr="00071308" w:rsidRDefault="00BD76E6" w:rsidP="00071308">
            <w:pPr>
              <w:ind w:left="-7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3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003428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2BDD958F" w14:textId="79A650F9" w:rsidR="00BD76E6" w:rsidRPr="009E31CC" w:rsidRDefault="007C3F7F" w:rsidP="009E31C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BD76E6" w:rsidRPr="007A168E" w14:paraId="148323BB" w14:textId="77777777" w:rsidTr="00FB6D6A">
        <w:trPr>
          <w:trHeight w:val="261"/>
        </w:trPr>
        <w:tc>
          <w:tcPr>
            <w:tcW w:w="2430" w:type="dxa"/>
          </w:tcPr>
          <w:p w14:paraId="3E66531A" w14:textId="77777777" w:rsidR="00BD76E6" w:rsidRPr="00B72A44" w:rsidRDefault="00BD76E6" w:rsidP="00BD76E6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768ED87F" w14:textId="47B88DC4" w:rsidR="00BD76E6" w:rsidRPr="00B72A44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611467FC" w14:textId="0A069998" w:rsidR="00BD76E6" w:rsidRPr="00071308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13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6E62575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</w:tcPr>
          <w:p w14:paraId="2637DD76" w14:textId="229456F5" w:rsidR="00BD76E6" w:rsidRPr="00B72A44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37B72E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C7B4C36" w14:textId="504B83BE" w:rsidR="00BD76E6" w:rsidRPr="00D679EF" w:rsidRDefault="007C3F7F" w:rsidP="00D679EF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BD76E6" w:rsidRPr="00D679E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  <w:tc>
          <w:tcPr>
            <w:tcW w:w="236" w:type="dxa"/>
          </w:tcPr>
          <w:p w14:paraId="412767B1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FC1D45C" w14:textId="1249A3ED" w:rsidR="00BD76E6" w:rsidRPr="00B72A44" w:rsidRDefault="007C3F7F" w:rsidP="00BD76E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 w:rsidR="00BD76E6" w:rsidRPr="00BD76E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618</w:t>
            </w:r>
          </w:p>
        </w:tc>
        <w:tc>
          <w:tcPr>
            <w:tcW w:w="236" w:type="dxa"/>
          </w:tcPr>
          <w:p w14:paraId="69FC85D7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7A780B2" w14:textId="42723152" w:rsidR="00BD76E6" w:rsidRPr="00B72A44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81" w:right="-110" w:firstLine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00DC3F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C0E1D7A" w14:textId="02339D66" w:rsidR="00BD76E6" w:rsidRPr="00B72A44" w:rsidRDefault="007C3F7F" w:rsidP="00BD76E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 w:rsidR="00BD76E6" w:rsidRPr="00BD76E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240" w:type="dxa"/>
          </w:tcPr>
          <w:p w14:paraId="148D9AD4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77971C3" w14:textId="7E1AFACC" w:rsidR="00BD76E6" w:rsidRPr="00071308" w:rsidRDefault="00BD76E6" w:rsidP="00071308">
            <w:pPr>
              <w:ind w:left="-7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3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0E08E7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1A784F33" w14:textId="164AEB41" w:rsidR="00BD76E6" w:rsidRPr="009E31CC" w:rsidRDefault="007C3F7F" w:rsidP="009E31C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BD76E6" w:rsidRPr="009E31C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</w:tr>
      <w:tr w:rsidR="00BD76E6" w:rsidRPr="007A168E" w14:paraId="7C511FA4" w14:textId="77777777" w:rsidTr="00FB6D6A">
        <w:trPr>
          <w:trHeight w:val="261"/>
        </w:trPr>
        <w:tc>
          <w:tcPr>
            <w:tcW w:w="2430" w:type="dxa"/>
          </w:tcPr>
          <w:p w14:paraId="05FE8C5D" w14:textId="77777777" w:rsidR="00BD76E6" w:rsidRPr="00B72A44" w:rsidRDefault="00BD76E6" w:rsidP="00BD76E6">
            <w:pPr>
              <w:ind w:left="166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115B6D95" w14:textId="77777777" w:rsidR="00BD76E6" w:rsidRPr="00B72A44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7B879D87" w14:textId="662A65D6" w:rsidR="00BD76E6" w:rsidRPr="00BD76E6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76E6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CB35149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</w:tcPr>
          <w:p w14:paraId="26422022" w14:textId="71792A86" w:rsidR="00BD76E6" w:rsidRPr="00BD76E6" w:rsidRDefault="007C3F7F" w:rsidP="00BD76E6">
            <w:pPr>
              <w:pStyle w:val="acctfourfigures"/>
              <w:tabs>
                <w:tab w:val="clear" w:pos="765"/>
                <w:tab w:val="decimal" w:pos="16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236" w:type="dxa"/>
          </w:tcPr>
          <w:p w14:paraId="51D77E2F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310B600" w14:textId="12FE1024" w:rsidR="00BD76E6" w:rsidRPr="00D679EF" w:rsidRDefault="007C3F7F" w:rsidP="00D679EF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  <w:r w:rsidR="00BD76E6" w:rsidRPr="00D679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618</w:t>
            </w:r>
          </w:p>
        </w:tc>
        <w:tc>
          <w:tcPr>
            <w:tcW w:w="236" w:type="dxa"/>
          </w:tcPr>
          <w:p w14:paraId="4323118A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364B86B" w14:textId="6C18367B" w:rsidR="00BD76E6" w:rsidRPr="00BD76E6" w:rsidRDefault="007C3F7F" w:rsidP="00BD76E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28</w:t>
            </w:r>
            <w:r w:rsidR="00BD76E6" w:rsidRPr="00BD7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693</w:t>
            </w:r>
          </w:p>
        </w:tc>
        <w:tc>
          <w:tcPr>
            <w:tcW w:w="236" w:type="dxa"/>
          </w:tcPr>
          <w:p w14:paraId="3A03C02E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CF08059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78B5CA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EE2EFF5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231C614C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2CD6B8A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A3592F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2EA147ED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6E6" w:rsidRPr="007A168E" w14:paraId="298B1455" w14:textId="77777777" w:rsidTr="00FB6D6A">
        <w:trPr>
          <w:trHeight w:val="261"/>
        </w:trPr>
        <w:tc>
          <w:tcPr>
            <w:tcW w:w="2430" w:type="dxa"/>
          </w:tcPr>
          <w:p w14:paraId="4F37E0E5" w14:textId="77777777" w:rsidR="00BD76E6" w:rsidRPr="00B72A44" w:rsidRDefault="00BD76E6" w:rsidP="00BD76E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2DBB9705" w14:textId="77777777" w:rsidR="00BD76E6" w:rsidRPr="00B72A44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109D6EE4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B3CCAA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</w:tcPr>
          <w:p w14:paraId="46BF5333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E7A346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356F7372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ACAD0A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E771D31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A7C25B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0D80A14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07861F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AB11979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72AF200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592C8EE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3357FC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1BC32C66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6E6" w:rsidRPr="007A168E" w14:paraId="1267EE9F" w14:textId="77777777" w:rsidTr="00FB6D6A">
        <w:trPr>
          <w:trHeight w:val="261"/>
        </w:trPr>
        <w:tc>
          <w:tcPr>
            <w:tcW w:w="2430" w:type="dxa"/>
          </w:tcPr>
          <w:p w14:paraId="5797BB19" w14:textId="77777777" w:rsidR="00BD76E6" w:rsidRPr="00B72A44" w:rsidRDefault="00BD76E6" w:rsidP="00BD76E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B72A4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2F18D17" w14:textId="77777777" w:rsidR="00BD76E6" w:rsidRPr="00B72A44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37BE917C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E00BB4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</w:tcPr>
          <w:p w14:paraId="422DC112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54B0B8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C0C733C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ADB053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6520672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CDEFEB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E7A0686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59420E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D480B33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3FE25D86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A2AA7C8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739627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4A53F843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6E6" w:rsidRPr="007A168E" w14:paraId="2F5FC4E7" w14:textId="77777777" w:rsidTr="00FB6D6A">
        <w:trPr>
          <w:trHeight w:val="261"/>
        </w:trPr>
        <w:tc>
          <w:tcPr>
            <w:tcW w:w="2430" w:type="dxa"/>
          </w:tcPr>
          <w:p w14:paraId="66DF7ED0" w14:textId="77777777" w:rsidR="00BD76E6" w:rsidRPr="00B72A44" w:rsidRDefault="00BD76E6" w:rsidP="00BD76E6">
            <w:pPr>
              <w:ind w:left="166" w:right="-90" w:hanging="186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2710D8BE" w14:textId="40D0738A" w:rsidR="00BD76E6" w:rsidRPr="00B72A44" w:rsidRDefault="007C3F7F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</w:tcPr>
          <w:p w14:paraId="4C57A912" w14:textId="12DEFFCF" w:rsidR="00BD76E6" w:rsidRPr="00B72A44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FDEC48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</w:tcPr>
          <w:p w14:paraId="7D5E70B3" w14:textId="2B335336" w:rsidR="00BD76E6" w:rsidRPr="00071308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3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168E78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B646CC9" w14:textId="6E6AF115" w:rsidR="00BD76E6" w:rsidRPr="00D679EF" w:rsidRDefault="007C3F7F" w:rsidP="00D679EF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BD76E6" w:rsidRPr="00D679E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322</w:t>
            </w:r>
            <w:r w:rsidR="00BD76E6" w:rsidRPr="00D679E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76AE10AA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EC24C10" w14:textId="49C5AEA0" w:rsidR="00BD76E6" w:rsidRPr="00B72A44" w:rsidRDefault="007C3F7F" w:rsidP="00BD76E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="00BD76E6" w:rsidRPr="00BD76E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322</w:t>
            </w:r>
            <w:r w:rsidR="00BD76E6" w:rsidRPr="00BD76E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4EECB07E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93BB1D4" w14:textId="63BE1CB8" w:rsidR="00BD76E6" w:rsidRPr="00BD76E6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81" w:right="-110" w:firstLine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220CF9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F588911" w14:textId="5F5AE161" w:rsidR="00BD76E6" w:rsidRPr="00B72A44" w:rsidRDefault="007C3F7F" w:rsidP="00BD76E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="00BD76E6" w:rsidRPr="00BD76E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877</w:t>
            </w:r>
            <w:r w:rsidR="00BD76E6" w:rsidRPr="00BD76E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511</w:t>
            </w:r>
          </w:p>
        </w:tc>
        <w:tc>
          <w:tcPr>
            <w:tcW w:w="240" w:type="dxa"/>
          </w:tcPr>
          <w:p w14:paraId="628F3E7F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C5D6880" w14:textId="30C4A635" w:rsidR="00BD76E6" w:rsidRPr="00BD76E6" w:rsidRDefault="00BD76E6" w:rsidP="00071308">
            <w:pPr>
              <w:ind w:left="-78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7ED297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1A61A766" w14:textId="59B9761C" w:rsidR="00BD76E6" w:rsidRPr="00B72A44" w:rsidRDefault="007C3F7F" w:rsidP="009E31C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="00BD76E6" w:rsidRPr="00BD76E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877</w:t>
            </w:r>
            <w:r w:rsidR="00BD76E6" w:rsidRPr="00BD76E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511</w:t>
            </w:r>
          </w:p>
        </w:tc>
      </w:tr>
      <w:tr w:rsidR="00BD76E6" w:rsidRPr="007A168E" w14:paraId="10C366C9" w14:textId="77777777" w:rsidTr="00FB6D6A">
        <w:trPr>
          <w:trHeight w:val="261"/>
        </w:trPr>
        <w:tc>
          <w:tcPr>
            <w:tcW w:w="2430" w:type="dxa"/>
          </w:tcPr>
          <w:p w14:paraId="0811AB63" w14:textId="77777777" w:rsidR="00BD76E6" w:rsidRPr="00B72A44" w:rsidRDefault="00BD76E6" w:rsidP="00BD76E6">
            <w:pPr>
              <w:ind w:left="161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8E8A3CC" w14:textId="77777777" w:rsidR="00BD76E6" w:rsidRPr="00B72A44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7FE090BD" w14:textId="5ECF40B2" w:rsidR="00BD76E6" w:rsidRPr="00BD76E6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76E6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1D9560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</w:tcPr>
          <w:p w14:paraId="3AF86150" w14:textId="0E583AFD" w:rsidR="00BD76E6" w:rsidRPr="00071308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13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BA00F1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BC31750" w14:textId="4E1297BD" w:rsidR="00BD76E6" w:rsidRPr="00D679EF" w:rsidRDefault="007C3F7F" w:rsidP="00D679EF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</w:t>
            </w:r>
            <w:r w:rsidR="00BD76E6" w:rsidRPr="00D679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322</w:t>
            </w:r>
            <w:r w:rsidR="00BD76E6" w:rsidRPr="00D679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766211E7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B55D3D0" w14:textId="47D28717" w:rsidR="00BD76E6" w:rsidRPr="00BD76E6" w:rsidRDefault="007C3F7F" w:rsidP="00BD76E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50</w:t>
            </w:r>
            <w:r w:rsidR="00BD76E6" w:rsidRPr="00BD7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322</w:t>
            </w:r>
            <w:r w:rsidR="00BD76E6" w:rsidRPr="00BD76E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16ABA702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232C667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F22C9F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5A68303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3FFCED39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5256E8F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0F4F65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</w:tcPr>
          <w:p w14:paraId="2E65C1AA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07A0389" w14:textId="77777777" w:rsidR="00CE46C4" w:rsidRPr="007A168E" w:rsidRDefault="00CE46C4">
      <w:pPr>
        <w:rPr>
          <w:rFonts w:asciiTheme="majorBidi" w:hAnsiTheme="majorBidi" w:cstheme="majorBidi"/>
        </w:rPr>
      </w:pPr>
    </w:p>
    <w:p w14:paraId="0D7EF5C5" w14:textId="77777777" w:rsidR="00CE46C4" w:rsidRPr="007A168E" w:rsidRDefault="00CE46C4">
      <w:pPr>
        <w:rPr>
          <w:rFonts w:asciiTheme="majorBidi" w:hAnsiTheme="majorBidi" w:cstheme="majorBidi"/>
        </w:rPr>
      </w:pPr>
    </w:p>
    <w:p w14:paraId="0C59CE9F" w14:textId="77777777" w:rsidR="00F55E4D" w:rsidRPr="007A168E" w:rsidRDefault="00F55E4D">
      <w:pPr>
        <w:rPr>
          <w:rFonts w:asciiTheme="majorBidi" w:hAnsiTheme="majorBidi" w:cstheme="majorBidi"/>
        </w:rPr>
      </w:pPr>
    </w:p>
    <w:p w14:paraId="08B9706C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D1A9E53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B321BA" w:rsidRPr="007A168E" w:rsidSect="00AE042A">
          <w:headerReference w:type="default" r:id="rId28"/>
          <w:footerReference w:type="default" r:id="rId29"/>
          <w:pgSz w:w="16834" w:h="11909" w:orient="landscape" w:code="9"/>
          <w:pgMar w:top="691" w:right="1152" w:bottom="576" w:left="1152" w:header="720" w:footer="720" w:gutter="0"/>
          <w:cols w:space="737"/>
          <w:docGrid w:linePitch="360"/>
        </w:sectPr>
      </w:pPr>
    </w:p>
    <w:p w14:paraId="64BAADF6" w14:textId="30D171FC" w:rsidR="003A6FA7" w:rsidRPr="007A168E" w:rsidRDefault="003A6FA7" w:rsidP="00B16135">
      <w:pPr>
        <w:pStyle w:val="Caption"/>
        <w:numPr>
          <w:ilvl w:val="0"/>
          <w:numId w:val="0"/>
        </w:numPr>
        <w:tabs>
          <w:tab w:val="clear" w:pos="540"/>
        </w:tabs>
        <w:ind w:left="540"/>
        <w:jc w:val="thaiDistribute"/>
        <w:rPr>
          <w:rFonts w:asciiTheme="majorBidi" w:hAnsiTheme="majorBidi" w:cstheme="majorBidi"/>
          <w:b w:val="0"/>
          <w:bCs w:val="0"/>
          <w:spacing w:val="-6"/>
          <w:cs/>
        </w:rPr>
      </w:pPr>
      <w:r w:rsidRPr="007A168E">
        <w:rPr>
          <w:rFonts w:asciiTheme="majorBidi" w:hAnsiTheme="majorBidi" w:cstheme="majorBidi"/>
          <w:b w:val="0"/>
          <w:bCs w:val="0"/>
          <w:spacing w:val="-6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A27FD">
        <w:rPr>
          <w:rFonts w:asciiTheme="majorBidi" w:hAnsiTheme="majorBidi" w:cstheme="majorBidi"/>
          <w:b w:val="0"/>
          <w:bCs w:val="0"/>
          <w:spacing w:val="-6"/>
          <w:cs/>
        </w:rPr>
        <w:t>งบฐานะการเงิน</w:t>
      </w:r>
    </w:p>
    <w:p w14:paraId="520D27C5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270"/>
        <w:gridCol w:w="6030"/>
      </w:tblGrid>
      <w:tr w:rsidR="00B1351D" w:rsidRPr="007A168E" w14:paraId="2350678B" w14:textId="77777777" w:rsidTr="00D106AE">
        <w:trPr>
          <w:tblHeader/>
        </w:trPr>
        <w:tc>
          <w:tcPr>
            <w:tcW w:w="2970" w:type="dxa"/>
            <w:vAlign w:val="bottom"/>
          </w:tcPr>
          <w:p w14:paraId="5DBB8D5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7F29A468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vAlign w:val="bottom"/>
          </w:tcPr>
          <w:p w14:paraId="7B95224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A168E" w14:paraId="38B84824" w14:textId="77777777" w:rsidTr="00D106AE">
        <w:tc>
          <w:tcPr>
            <w:tcW w:w="2970" w:type="dxa"/>
          </w:tcPr>
          <w:p w14:paraId="5EA0F511" w14:textId="16CE9583" w:rsidR="00B1351D" w:rsidRPr="007A168E" w:rsidRDefault="000404A7" w:rsidP="00C97613">
            <w:pPr>
              <w:ind w:left="250" w:right="-163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C97613" w:rsidRPr="007A168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รัฐบาลค้ำประกันซึ่งจัดประเภทเป็นสินทรัพย์ทางการเงินที่วัดมูลค่าด้วยราคาทุนตัดจำหน่าย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5FE68882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</w:tcPr>
          <w:p w14:paraId="2A0FBC51" w14:textId="77777777" w:rsidR="00B1351D" w:rsidRPr="007A168E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Thai Bond Market Association Government Bond Yield Curve)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0404A7" w:rsidRPr="007A168E" w14:paraId="67DAE276" w14:textId="77777777" w:rsidTr="00D106AE">
        <w:tc>
          <w:tcPr>
            <w:tcW w:w="2970" w:type="dxa"/>
          </w:tcPr>
          <w:p w14:paraId="56739DA8" w14:textId="2417315A" w:rsidR="000404A7" w:rsidRPr="007A168E" w:rsidRDefault="000404A7" w:rsidP="00A7461E">
            <w:pPr>
              <w:ind w:left="256" w:right="-163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C741245" w14:textId="77777777" w:rsidR="000404A7" w:rsidRPr="007A168E" w:rsidRDefault="000404A7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</w:tcPr>
          <w:p w14:paraId="7BEDAB8B" w14:textId="4A31476C" w:rsidR="000404A7" w:rsidRPr="007A168E" w:rsidRDefault="000404A7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A7461E" w:rsidRPr="007A168E" w14:paraId="65959897" w14:textId="77777777" w:rsidTr="00D106AE">
        <w:tc>
          <w:tcPr>
            <w:tcW w:w="2970" w:type="dxa"/>
          </w:tcPr>
          <w:p w14:paraId="0802AD3C" w14:textId="77777777" w:rsidR="00A7461E" w:rsidRPr="007A168E" w:rsidRDefault="00A7461E" w:rsidP="00A746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14:paraId="69BC9775" w14:textId="77777777" w:rsidR="00A7461E" w:rsidRPr="007A168E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</w:tcPr>
          <w:p w14:paraId="030B5A58" w14:textId="3F081039" w:rsidR="00A7461E" w:rsidRPr="007A168E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 ๆ</w:t>
            </w:r>
            <w:r w:rsidR="00C22E98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เพื่อสะท้อนมูลค่าที่แท้จริง</w:t>
            </w:r>
          </w:p>
        </w:tc>
      </w:tr>
    </w:tbl>
    <w:p w14:paraId="370BC2A8" w14:textId="4CB5DE14" w:rsidR="00A52635" w:rsidRPr="007A168E" w:rsidRDefault="00A52635" w:rsidP="004E2430">
      <w:pPr>
        <w:pStyle w:val="Bo-Blankline"/>
        <w:rPr>
          <w:rFonts w:asciiTheme="majorBidi" w:hAnsiTheme="majorBidi" w:cstheme="majorBidi"/>
        </w:rPr>
      </w:pPr>
    </w:p>
    <w:p w14:paraId="19547150" w14:textId="4FEFC1DE" w:rsidR="0047124B" w:rsidRPr="00CE693F" w:rsidRDefault="00734223" w:rsidP="00CE693F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ภาระผูกพันกับกิจการที่ไม่เกี่ยวข้องกัน</w:t>
      </w:r>
    </w:p>
    <w:p w14:paraId="269D042D" w14:textId="70B5F182" w:rsidR="00140286" w:rsidRPr="00CE693F" w:rsidRDefault="00140286" w:rsidP="00CE693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270"/>
        <w:gridCol w:w="1800"/>
      </w:tblGrid>
      <w:tr w:rsidR="00140286" w:rsidRPr="00CE693F" w14:paraId="6766A015" w14:textId="77777777" w:rsidTr="00604BFC">
        <w:trPr>
          <w:tblHeader/>
        </w:trPr>
        <w:tc>
          <w:tcPr>
            <w:tcW w:w="5400" w:type="dxa"/>
          </w:tcPr>
          <w:p w14:paraId="69A84DA2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8B73017" w14:textId="39C6E343" w:rsidR="00140286" w:rsidRPr="00F501C7" w:rsidRDefault="004A0BA5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A0B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C3F7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BF24A1" w:rsidRPr="004A0B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  <w:r w:rsidR="00BF24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C3F7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</w:tcPr>
          <w:p w14:paraId="26BCE64E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7DC133B" w14:textId="77777777" w:rsidR="00140286" w:rsidRPr="00F501C7" w:rsidRDefault="00140286" w:rsidP="00CE693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A908F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2BE8746C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F501C7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FC72F1A" w14:textId="77777777" w:rsidR="00140286" w:rsidRPr="00F501C7" w:rsidRDefault="00140286" w:rsidP="00CE693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0286" w:rsidRPr="00CE693F" w14:paraId="4BE9772C" w14:textId="77777777" w:rsidTr="00604BFC">
        <w:trPr>
          <w:tblHeader/>
        </w:trPr>
        <w:tc>
          <w:tcPr>
            <w:tcW w:w="5400" w:type="dxa"/>
          </w:tcPr>
          <w:p w14:paraId="671822D6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23FD6A73" w14:textId="77777777" w:rsidR="00140286" w:rsidRPr="00F501C7" w:rsidRDefault="00140286" w:rsidP="00CE693F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286" w:rsidRPr="00CE693F" w14:paraId="66622FCA" w14:textId="77777777" w:rsidTr="00604BFC">
        <w:tc>
          <w:tcPr>
            <w:tcW w:w="5400" w:type="dxa"/>
          </w:tcPr>
          <w:p w14:paraId="568DB211" w14:textId="77777777" w:rsidR="00140286" w:rsidRPr="00F501C7" w:rsidRDefault="00140286" w:rsidP="00CE693F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</w:tcPr>
          <w:p w14:paraId="14F52346" w14:textId="77777777" w:rsidR="00140286" w:rsidRPr="00F501C7" w:rsidRDefault="00140286" w:rsidP="00CE693F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56F9E4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72BD61EA" w14:textId="77777777" w:rsidR="00140286" w:rsidRPr="00F501C7" w:rsidRDefault="00140286" w:rsidP="00CE693F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286" w:rsidRPr="00CE693F" w14:paraId="6AF4C059" w14:textId="77777777" w:rsidTr="00604BFC">
        <w:tc>
          <w:tcPr>
            <w:tcW w:w="5400" w:type="dxa"/>
          </w:tcPr>
          <w:p w14:paraId="5FD033DE" w14:textId="56CA89B0" w:rsidR="00140286" w:rsidRPr="00F501C7" w:rsidRDefault="00140286" w:rsidP="00CE693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</w:t>
            </w:r>
            <w:r w:rsidR="00E5693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16C92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="00E5693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 xml:space="preserve"> เครื่องจักร</w:t>
            </w:r>
            <w:r w:rsidRPr="00F501C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5162C388" w14:textId="6954B5DD" w:rsidR="00140286" w:rsidRPr="00F501C7" w:rsidRDefault="007C3F7F" w:rsidP="00CE693F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B119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</w:t>
            </w:r>
            <w:r w:rsidR="00B119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418</w:t>
            </w:r>
          </w:p>
        </w:tc>
        <w:tc>
          <w:tcPr>
            <w:tcW w:w="270" w:type="dxa"/>
          </w:tcPr>
          <w:p w14:paraId="54F42A39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604A32D" w14:textId="410B3ABA" w:rsidR="00140286" w:rsidRPr="00F501C7" w:rsidRDefault="007C3F7F" w:rsidP="00CE693F">
            <w:pPr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859</w:t>
            </w:r>
            <w:r w:rsidR="00B119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666</w:t>
            </w:r>
          </w:p>
        </w:tc>
      </w:tr>
      <w:tr w:rsidR="00140286" w:rsidRPr="00CE693F" w14:paraId="2DAF44F8" w14:textId="77777777" w:rsidTr="00604BFC">
        <w:trPr>
          <w:trHeight w:val="179"/>
        </w:trPr>
        <w:tc>
          <w:tcPr>
            <w:tcW w:w="5400" w:type="dxa"/>
          </w:tcPr>
          <w:p w14:paraId="4A840FB7" w14:textId="77777777" w:rsidR="00140286" w:rsidRPr="00C11CDC" w:rsidRDefault="00140286" w:rsidP="00CE693F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800" w:type="dxa"/>
          </w:tcPr>
          <w:p w14:paraId="475BC336" w14:textId="77777777" w:rsidR="00140286" w:rsidRPr="00C11CDC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70" w:type="dxa"/>
          </w:tcPr>
          <w:p w14:paraId="265CBF64" w14:textId="77777777" w:rsidR="00140286" w:rsidRPr="00C11CDC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8"/>
                <w:szCs w:val="8"/>
              </w:rPr>
            </w:pPr>
          </w:p>
        </w:tc>
        <w:tc>
          <w:tcPr>
            <w:tcW w:w="1800" w:type="dxa"/>
          </w:tcPr>
          <w:p w14:paraId="4F2731D3" w14:textId="77777777" w:rsidR="00140286" w:rsidRPr="00C11CDC" w:rsidRDefault="00140286" w:rsidP="00CE693F">
            <w:pPr>
              <w:spacing w:line="240" w:lineRule="auto"/>
              <w:ind w:left="79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140286" w:rsidRPr="00CE693F" w14:paraId="1E7FFE4F" w14:textId="77777777" w:rsidTr="00604BFC">
        <w:tc>
          <w:tcPr>
            <w:tcW w:w="5400" w:type="dxa"/>
          </w:tcPr>
          <w:p w14:paraId="37F5A55A" w14:textId="77777777" w:rsidR="00140286" w:rsidRPr="00F501C7" w:rsidRDefault="00140286" w:rsidP="00CE693F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800" w:type="dxa"/>
          </w:tcPr>
          <w:p w14:paraId="65D53D91" w14:textId="398E4DC8" w:rsidR="00140286" w:rsidRPr="00F501C7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A7D5A4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01BBD8FC" w14:textId="77777777" w:rsidR="00140286" w:rsidRPr="00F501C7" w:rsidRDefault="00140286" w:rsidP="00CE693F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460A" w:rsidRPr="00CE693F" w14:paraId="2F6A24B9" w14:textId="77777777" w:rsidTr="00604BFC">
        <w:tc>
          <w:tcPr>
            <w:tcW w:w="5400" w:type="dxa"/>
          </w:tcPr>
          <w:p w14:paraId="2F4BF079" w14:textId="75B70DC9" w:rsidR="00C9460A" w:rsidRPr="00F501C7" w:rsidRDefault="00C9460A" w:rsidP="00C9460A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800" w:type="dxa"/>
          </w:tcPr>
          <w:p w14:paraId="0F551F49" w14:textId="6A5D5581" w:rsidR="00C9460A" w:rsidRPr="00F501C7" w:rsidRDefault="007C3F7F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119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047</w:t>
            </w:r>
          </w:p>
        </w:tc>
        <w:tc>
          <w:tcPr>
            <w:tcW w:w="270" w:type="dxa"/>
          </w:tcPr>
          <w:p w14:paraId="4F9DF861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</w:tcPr>
          <w:p w14:paraId="7A4E784D" w14:textId="0CD28E2A" w:rsidR="00C9460A" w:rsidRPr="00F501C7" w:rsidRDefault="00B1190E" w:rsidP="00C9460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9460A" w:rsidRPr="00CE693F" w14:paraId="7F853EB8" w14:textId="77777777" w:rsidTr="00604BFC">
        <w:tc>
          <w:tcPr>
            <w:tcW w:w="5400" w:type="dxa"/>
          </w:tcPr>
          <w:p w14:paraId="160FA5B3" w14:textId="250AB01D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800" w:type="dxa"/>
          </w:tcPr>
          <w:p w14:paraId="71548B5B" w14:textId="222E835E" w:rsidR="00C9460A" w:rsidRPr="00F501C7" w:rsidRDefault="007C3F7F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  <w:r w:rsidR="00B119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384</w:t>
            </w:r>
          </w:p>
        </w:tc>
        <w:tc>
          <w:tcPr>
            <w:tcW w:w="270" w:type="dxa"/>
          </w:tcPr>
          <w:p w14:paraId="53731F43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2833B44" w14:textId="5830E8F3" w:rsidR="00C9460A" w:rsidRPr="00F501C7" w:rsidRDefault="007C3F7F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  <w:r w:rsidR="00B119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384</w:t>
            </w:r>
          </w:p>
        </w:tc>
      </w:tr>
      <w:tr w:rsidR="00C9460A" w:rsidRPr="00CE693F" w14:paraId="1EFBF9D9" w14:textId="77777777" w:rsidTr="00604BFC">
        <w:tc>
          <w:tcPr>
            <w:tcW w:w="5400" w:type="dxa"/>
          </w:tcPr>
          <w:p w14:paraId="492B3607" w14:textId="26130D06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สัญญาสั่งซื้อวัตถุดิบ</w:t>
            </w:r>
          </w:p>
        </w:tc>
        <w:tc>
          <w:tcPr>
            <w:tcW w:w="1800" w:type="dxa"/>
          </w:tcPr>
          <w:p w14:paraId="19C48D60" w14:textId="18A1372C" w:rsidR="00C9460A" w:rsidRPr="00F501C7" w:rsidRDefault="007C3F7F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  <w:r w:rsidR="00B119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215</w:t>
            </w:r>
          </w:p>
        </w:tc>
        <w:tc>
          <w:tcPr>
            <w:tcW w:w="270" w:type="dxa"/>
          </w:tcPr>
          <w:p w14:paraId="247065C2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6FC7AB4" w14:textId="6D19CE7E" w:rsidR="00C9460A" w:rsidRPr="00F501C7" w:rsidRDefault="007C3F7F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  <w:r w:rsidR="00B119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</w:p>
        </w:tc>
      </w:tr>
      <w:tr w:rsidR="00C9460A" w:rsidRPr="00CE693F" w14:paraId="7D6B7B69" w14:textId="77777777" w:rsidTr="00604BFC">
        <w:tc>
          <w:tcPr>
            <w:tcW w:w="5400" w:type="dxa"/>
          </w:tcPr>
          <w:p w14:paraId="0D47371C" w14:textId="43E75368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19F7E1" w14:textId="5B97CA31" w:rsidR="00C9460A" w:rsidRPr="00C11CDC" w:rsidRDefault="007C3F7F" w:rsidP="00C9460A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  <w:r w:rsidR="00B119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270" w:type="dxa"/>
          </w:tcPr>
          <w:p w14:paraId="7F4729E2" w14:textId="77777777" w:rsidR="00C9460A" w:rsidRPr="00C11CDC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81EB751" w14:textId="41550330" w:rsidR="00C9460A" w:rsidRPr="00C11CDC" w:rsidRDefault="007C3F7F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  <w:r w:rsidR="00B119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</w:tr>
      <w:tr w:rsidR="00C9460A" w:rsidRPr="00CE693F" w14:paraId="4B9A9362" w14:textId="77777777" w:rsidTr="00604BFC">
        <w:trPr>
          <w:trHeight w:val="50"/>
        </w:trPr>
        <w:tc>
          <w:tcPr>
            <w:tcW w:w="5400" w:type="dxa"/>
            <w:vAlign w:val="bottom"/>
          </w:tcPr>
          <w:p w14:paraId="35C420B1" w14:textId="77777777" w:rsidR="00C9460A" w:rsidRPr="00F501C7" w:rsidRDefault="00C9460A" w:rsidP="00C9460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6FCD8" w14:textId="55C687BB" w:rsidR="00C9460A" w:rsidRPr="00F501C7" w:rsidRDefault="007C3F7F" w:rsidP="00C9460A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119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521</w:t>
            </w:r>
            <w:r w:rsidR="00B119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203</w:t>
            </w:r>
          </w:p>
        </w:tc>
        <w:tc>
          <w:tcPr>
            <w:tcW w:w="270" w:type="dxa"/>
          </w:tcPr>
          <w:p w14:paraId="32BEBC71" w14:textId="77777777" w:rsidR="00C9460A" w:rsidRPr="00E56938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009F3" w14:textId="16F6610E" w:rsidR="00C9460A" w:rsidRPr="00F501C7" w:rsidRDefault="007C3F7F" w:rsidP="00C9460A">
            <w:pPr>
              <w:tabs>
                <w:tab w:val="decimal" w:pos="958"/>
              </w:tabs>
              <w:spacing w:line="240" w:lineRule="auto"/>
              <w:ind w:left="61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119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015</w:t>
            </w:r>
            <w:r w:rsidR="00B119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941</w:t>
            </w:r>
          </w:p>
        </w:tc>
      </w:tr>
    </w:tbl>
    <w:p w14:paraId="14D055D3" w14:textId="77777777" w:rsidR="00E56938" w:rsidRDefault="00E56938">
      <w:r>
        <w:br w:type="page"/>
      </w:r>
    </w:p>
    <w:p w14:paraId="27024461" w14:textId="43195644" w:rsidR="00FF2DB6" w:rsidRPr="00FF0E55" w:rsidRDefault="00FF0E55" w:rsidP="00CE693F">
      <w:pPr>
        <w:pStyle w:val="Caption"/>
        <w:ind w:hanging="900"/>
        <w:rPr>
          <w:rFonts w:asciiTheme="majorBidi" w:hAnsiTheme="majorBidi" w:cstheme="majorBidi"/>
        </w:rPr>
      </w:pPr>
      <w:r w:rsidRPr="00FF0E55">
        <w:rPr>
          <w:rFonts w:asciiTheme="majorBidi" w:hAnsiTheme="majorBidi" w:cstheme="majorBidi" w:hint="cs"/>
          <w:cs/>
        </w:rPr>
        <w:lastRenderedPageBreak/>
        <w:t>คดีฟ้องร้อง</w:t>
      </w:r>
    </w:p>
    <w:p w14:paraId="422D4928" w14:textId="77777777" w:rsidR="00C74B49" w:rsidRPr="008D2723" w:rsidRDefault="00C74B49" w:rsidP="008D2723">
      <w:pPr>
        <w:pStyle w:val="Ang15"/>
      </w:pPr>
    </w:p>
    <w:p w14:paraId="4147E350" w14:textId="34BEA913" w:rsidR="008D2723" w:rsidRPr="006321C8" w:rsidRDefault="004A0BA5" w:rsidP="008D2723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7C3F7F">
        <w:rPr>
          <w:rFonts w:asciiTheme="majorBidi" w:hAnsiTheme="majorBidi"/>
          <w:sz w:val="30"/>
          <w:szCs w:val="30"/>
        </w:rPr>
        <w:t>30</w:t>
      </w:r>
      <w:r w:rsidR="00BF24A1" w:rsidRPr="00BF24A1">
        <w:rPr>
          <w:rFonts w:asciiTheme="majorBidi" w:hAnsiTheme="majorBidi"/>
          <w:sz w:val="30"/>
          <w:szCs w:val="30"/>
        </w:rPr>
        <w:t xml:space="preserve"> </w:t>
      </w:r>
      <w:r w:rsidR="00BF24A1" w:rsidRPr="00BF24A1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7C3F7F">
        <w:rPr>
          <w:rFonts w:asciiTheme="majorBidi" w:hAnsiTheme="majorBidi"/>
          <w:sz w:val="30"/>
          <w:szCs w:val="30"/>
        </w:rPr>
        <w:t>2568</w:t>
      </w:r>
      <w:r w:rsidR="008D2723"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D2723" w:rsidRPr="006321C8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7DE85E62" w14:textId="77777777" w:rsidR="008D2723" w:rsidRPr="006321C8" w:rsidRDefault="008D2723" w:rsidP="008D2723">
      <w:pPr>
        <w:pStyle w:val="Ang15"/>
        <w:rPr>
          <w:lang w:val="en-US"/>
        </w:rPr>
      </w:pPr>
    </w:p>
    <w:p w14:paraId="5679CC23" w14:textId="26322027" w:rsidR="008D2723" w:rsidRPr="006321C8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คดีสืบเนื่องจากวันที่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ทั้ง</w:t>
      </w:r>
      <w:r w:rsidRPr="006321C8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บริษัททำเหมืองทำให้ภาพแกะสลักในถ้ำโพธิสัตว์เสียหาย ต่อมา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</w:t>
      </w:r>
      <w:r w:rsidRPr="006321C8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รัฐมนตรีว่าการกระทรวงอุตสาหกรรม ที่ </w:t>
      </w:r>
      <w:r w:rsidR="007C3F7F">
        <w:rPr>
          <w:rFonts w:asciiTheme="majorBidi" w:hAnsiTheme="majorBidi" w:cstheme="majorBidi"/>
          <w:spacing w:val="14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="007C3F7F">
        <w:rPr>
          <w:rFonts w:asciiTheme="majorBidi" w:hAnsiTheme="majorBidi" w:cstheme="majorBidi"/>
          <w:spacing w:val="14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กรมทรัพยากรธรณี 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2497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19994258" w14:textId="77777777" w:rsidR="008D2723" w:rsidRPr="006321C8" w:rsidRDefault="008D2723" w:rsidP="008D2723">
      <w:pPr>
        <w:pStyle w:val="Ang15"/>
        <w:rPr>
          <w:lang w:val="en-US"/>
        </w:rPr>
      </w:pPr>
    </w:p>
    <w:p w14:paraId="2792E577" w14:textId="1373289B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6321C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="007C3F7F">
        <w:rPr>
          <w:rFonts w:asciiTheme="majorBidi" w:hAnsiTheme="majorBidi" w:cstheme="majorBidi"/>
          <w:spacing w:val="8"/>
          <w:sz w:val="30"/>
          <w:szCs w:val="30"/>
          <w:lang w:val="en-US"/>
        </w:rPr>
        <w:t>2507</w:t>
      </w:r>
      <w:r w:rsidRPr="006321C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7C3F7F">
        <w:rPr>
          <w:rFonts w:asciiTheme="majorBidi" w:hAnsiTheme="majorBidi" w:cstheme="majorBidi"/>
          <w:spacing w:val="8"/>
          <w:sz w:val="30"/>
          <w:szCs w:val="30"/>
          <w:lang w:val="en-US"/>
        </w:rPr>
        <w:t>2508</w:t>
      </w:r>
      <w:r w:rsidRPr="006321C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7C3F7F">
        <w:rPr>
          <w:rFonts w:asciiTheme="majorBidi" w:hAnsiTheme="majorBidi" w:cstheme="majorBidi"/>
          <w:spacing w:val="8"/>
          <w:sz w:val="30"/>
          <w:szCs w:val="30"/>
          <w:lang w:val="en-US"/>
        </w:rPr>
        <w:t>2534</w:t>
      </w:r>
      <w:r w:rsidRPr="006321C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7C3F7F">
        <w:rPr>
          <w:rFonts w:asciiTheme="majorBidi" w:hAnsiTheme="majorBidi" w:cstheme="majorBidi"/>
          <w:spacing w:val="8"/>
          <w:sz w:val="30"/>
          <w:szCs w:val="30"/>
          <w:lang w:val="en-US"/>
        </w:rPr>
        <w:t>2535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300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4979C23F" w14:textId="77777777" w:rsidR="008D2723" w:rsidRPr="006321C8" w:rsidRDefault="008D2723" w:rsidP="008D2723">
      <w:pPr>
        <w:pStyle w:val="Ang15"/>
        <w:rPr>
          <w:lang w:val="en-US"/>
        </w:rPr>
      </w:pPr>
    </w:p>
    <w:p w14:paraId="5F1DD7AE" w14:textId="6CD74305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และเงื่อนไขแนบท้ายประทานบัตร 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ปัจจุบัน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br/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151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="007C3F7F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="007C3F7F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="007C3F7F">
        <w:rPr>
          <w:rFonts w:asciiTheme="majorBidi" w:hAnsiTheme="majorBidi" w:cstheme="majorBidi"/>
          <w:spacing w:val="4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2504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6321C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="007C3F7F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6321C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="007C3F7F">
        <w:rPr>
          <w:rFonts w:asciiTheme="majorBidi" w:hAnsiTheme="majorBidi" w:cstheme="majorBidi"/>
          <w:spacing w:val="-2"/>
          <w:sz w:val="30"/>
          <w:szCs w:val="30"/>
          <w:lang w:val="en-US"/>
        </w:rPr>
        <w:t>2508</w:t>
      </w:r>
      <w:r w:rsidRPr="006321C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16E82487" w14:textId="77777777" w:rsidR="008D2723" w:rsidRPr="006321C8" w:rsidRDefault="008D2723" w:rsidP="008D2723">
      <w:pPr>
        <w:pStyle w:val="Ang15"/>
        <w:rPr>
          <w:lang w:val="en-US"/>
        </w:rPr>
      </w:pPr>
    </w:p>
    <w:p w14:paraId="62CDFB40" w14:textId="547A956E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="007C3F7F">
        <w:rPr>
          <w:rFonts w:asciiTheme="majorBidi" w:hAnsiTheme="majorBidi" w:cstheme="majorBidi"/>
          <w:spacing w:val="4"/>
          <w:sz w:val="30"/>
          <w:szCs w:val="30"/>
          <w:lang w:val="en-US"/>
        </w:rPr>
        <w:t>11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="007C3F7F">
        <w:rPr>
          <w:rFonts w:asciiTheme="majorBidi" w:hAnsiTheme="majorBidi" w:cstheme="majorBidi"/>
          <w:spacing w:val="4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132CA689" w14:textId="77777777" w:rsidR="008D2723" w:rsidRPr="006321C8" w:rsidRDefault="008D2723" w:rsidP="008D2723">
      <w:pPr>
        <w:pStyle w:val="Ang15"/>
        <w:rPr>
          <w:lang w:val="en-US"/>
        </w:rPr>
      </w:pPr>
    </w:p>
    <w:p w14:paraId="32FD98E8" w14:textId="2CF76410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130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6321C8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และพิพากษายกฟ้องโดยให้คำสั่งเกี่ยวกับวิธีการชั่วคราวก่อนมีการพิพากษาลงวันที่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45DFCC88" w14:textId="596574B6" w:rsidR="008D2723" w:rsidRPr="006321C8" w:rsidRDefault="008D2723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6321C8">
        <w:rPr>
          <w:cs/>
          <w:lang w:val="en-US"/>
        </w:rPr>
        <w:br w:type="page"/>
      </w:r>
    </w:p>
    <w:p w14:paraId="35B6457D" w14:textId="3FA0B3DF" w:rsidR="008D2723" w:rsidRPr="006321C8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ผู้ฟ้องคดียื่นอุทธรณ์ต่อศาลปกครองสูงสุดเมื่อวันที่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7F53338B" w14:textId="38E19F7D" w:rsidR="008D2723" w:rsidRPr="006321C8" w:rsidRDefault="008D2723" w:rsidP="008D2723">
      <w:pPr>
        <w:pStyle w:val="Ang15"/>
        <w:rPr>
          <w:lang w:val="en-US"/>
        </w:rPr>
      </w:pPr>
    </w:p>
    <w:p w14:paraId="42B05B66" w14:textId="7D6DD2A0" w:rsidR="008D2723" w:rsidRPr="006321C8" w:rsidRDefault="008D2723" w:rsidP="00D74031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ศาลปกครองสูงสุด มีหมายแจ้งค</w:t>
      </w:r>
      <w:r w:rsidR="00F357C2" w:rsidRPr="006321C8">
        <w:rPr>
          <w:rFonts w:asciiTheme="majorBidi" w:hAnsiTheme="majorBidi" w:cstheme="majorBidi" w:hint="cs"/>
          <w:sz w:val="30"/>
          <w:szCs w:val="30"/>
          <w:cs/>
          <w:lang w:val="en-US"/>
        </w:rPr>
        <w:t>ู่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ความว่าศาลมีคำสั่งให้วันที่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เป็น</w:t>
      </w:r>
      <w:r w:rsidR="00D74031" w:rsidRPr="006321C8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วันสิ้นสุดการแส</w:t>
      </w:r>
      <w:r w:rsidR="00D74031" w:rsidRPr="006321C8">
        <w:rPr>
          <w:rFonts w:asciiTheme="majorBidi" w:hAnsiTheme="majorBidi" w:cstheme="majorBidi" w:hint="cs"/>
          <w:sz w:val="30"/>
          <w:szCs w:val="30"/>
          <w:cs/>
          <w:lang w:val="en-US"/>
        </w:rPr>
        <w:t>ว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งหาข้อเท็จจริง ขณะนี้อยู่ระหว่างตุลาการศาลปกครองสูงสุดผู้แถลงคดีจัดทำคำแถลงคดี</w:t>
      </w:r>
    </w:p>
    <w:p w14:paraId="2C949C36" w14:textId="6C25211A" w:rsidR="008D2723" w:rsidRPr="006321C8" w:rsidRDefault="008D2723" w:rsidP="008D2723">
      <w:pPr>
        <w:pStyle w:val="Ang15"/>
        <w:rPr>
          <w:lang w:val="en-US"/>
        </w:rPr>
      </w:pPr>
    </w:p>
    <w:p w14:paraId="5C398840" w14:textId="436C3ED0" w:rsidR="008D2723" w:rsidRPr="00676916" w:rsidRDefault="00D3782D" w:rsidP="006F0C75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76916">
        <w:rPr>
          <w:rFonts w:asciiTheme="majorBidi" w:hAnsiTheme="majorBidi" w:hint="cs"/>
          <w:sz w:val="30"/>
          <w:szCs w:val="30"/>
          <w:cs/>
        </w:rPr>
        <w:t>คดี</w:t>
      </w:r>
      <w:r w:rsidR="008D2723" w:rsidRPr="00676916">
        <w:rPr>
          <w:rFonts w:asciiTheme="majorBidi" w:hAnsiTheme="majorBidi" w:cstheme="majorBidi"/>
          <w:sz w:val="30"/>
          <w:szCs w:val="30"/>
          <w:cs/>
        </w:rPr>
        <w:t>สืบเนื่องจากการที่บริษัทได้รับใบอนุญาตขุดบ่อน้ำจากองค์การบริหารส่วนตำบลมิตรภาพ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="008D2723" w:rsidRPr="00676916">
        <w:rPr>
          <w:rFonts w:asciiTheme="majorBidi" w:hAnsiTheme="majorBidi" w:cstheme="majorBidi"/>
          <w:sz w:val="30"/>
          <w:szCs w:val="30"/>
        </w:rPr>
        <w:t xml:space="preserve"> </w:t>
      </w:r>
      <w:r w:rsidR="008D2723" w:rsidRPr="00676916">
        <w:rPr>
          <w:rFonts w:asciiTheme="majorBidi" w:hAnsiTheme="majorBidi" w:cstheme="majorBidi"/>
          <w:sz w:val="30"/>
          <w:szCs w:val="30"/>
          <w:cs/>
        </w:rPr>
        <w:t>(คดีหมายเลขดำที่ สว</w:t>
      </w:r>
      <w:r w:rsidR="008D2723" w:rsidRPr="00676916">
        <w:rPr>
          <w:rFonts w:asciiTheme="majorBidi" w:hAnsiTheme="majorBidi" w:cstheme="majorBidi"/>
          <w:sz w:val="30"/>
          <w:szCs w:val="30"/>
        </w:rPr>
        <w:t>.</w:t>
      </w:r>
      <w:r w:rsidR="007C3F7F" w:rsidRPr="00676916">
        <w:rPr>
          <w:rFonts w:asciiTheme="majorBidi" w:hAnsiTheme="majorBidi" w:cstheme="majorBidi"/>
          <w:sz w:val="30"/>
          <w:szCs w:val="30"/>
        </w:rPr>
        <w:t>2</w:t>
      </w:r>
      <w:r w:rsidR="008D2723" w:rsidRPr="00676916">
        <w:rPr>
          <w:rFonts w:asciiTheme="majorBidi" w:hAnsiTheme="majorBidi" w:cstheme="majorBidi"/>
          <w:sz w:val="30"/>
          <w:szCs w:val="30"/>
        </w:rPr>
        <w:t>/</w:t>
      </w:r>
      <w:r w:rsidR="007C3F7F" w:rsidRPr="00676916">
        <w:rPr>
          <w:rFonts w:asciiTheme="majorBidi" w:hAnsiTheme="majorBidi" w:cstheme="majorBidi"/>
          <w:sz w:val="30"/>
          <w:szCs w:val="30"/>
        </w:rPr>
        <w:t>2561</w:t>
      </w:r>
      <w:r w:rsidR="008D2723" w:rsidRPr="00676916">
        <w:rPr>
          <w:rFonts w:asciiTheme="majorBidi" w:hAnsiTheme="majorBidi" w:cstheme="majorBidi"/>
          <w:sz w:val="30"/>
          <w:szCs w:val="30"/>
          <w:cs/>
        </w:rPr>
        <w:t xml:space="preserve">) เมื่อวันที่ </w:t>
      </w:r>
      <w:r w:rsidR="007C3F7F" w:rsidRPr="00676916">
        <w:rPr>
          <w:rFonts w:asciiTheme="majorBidi" w:hAnsiTheme="majorBidi" w:cstheme="majorBidi"/>
          <w:sz w:val="30"/>
          <w:szCs w:val="30"/>
        </w:rPr>
        <w:t>21</w:t>
      </w:r>
      <w:r w:rsidR="008D2723" w:rsidRPr="00676916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7C3F7F" w:rsidRPr="00676916">
        <w:rPr>
          <w:rFonts w:asciiTheme="majorBidi" w:hAnsiTheme="majorBidi" w:cstheme="majorBidi"/>
          <w:sz w:val="30"/>
          <w:szCs w:val="30"/>
        </w:rPr>
        <w:t>2561</w:t>
      </w:r>
      <w:r w:rsidR="008D2723" w:rsidRPr="00676916">
        <w:rPr>
          <w:rFonts w:asciiTheme="majorBidi" w:hAnsiTheme="majorBidi" w:cstheme="majorBidi"/>
          <w:sz w:val="30"/>
          <w:szCs w:val="30"/>
          <w:cs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</w:t>
      </w:r>
      <w:r w:rsidR="00AB2689" w:rsidRPr="00676916">
        <w:rPr>
          <w:rFonts w:asciiTheme="majorBidi" w:hAnsiTheme="majorBidi" w:cstheme="majorBidi"/>
          <w:sz w:val="30"/>
          <w:szCs w:val="30"/>
        </w:rPr>
        <w:t xml:space="preserve"> </w:t>
      </w:r>
      <w:r w:rsidR="008D2723" w:rsidRPr="00676916">
        <w:rPr>
          <w:rFonts w:asciiTheme="majorBidi" w:hAnsiTheme="majorBidi" w:cstheme="majorBidi"/>
          <w:sz w:val="30"/>
          <w:szCs w:val="30"/>
          <w:cs/>
        </w:rPr>
        <w:t xml:space="preserve">(จำเลย) ต่อศาลแพ่ง ข้อหาละเมิดเกี่ยวกับเรื่องการทำเหมืองแร่ ทุนทรัพย์ </w:t>
      </w:r>
      <w:r w:rsidR="007C3F7F" w:rsidRPr="00676916">
        <w:rPr>
          <w:rFonts w:asciiTheme="majorBidi" w:hAnsiTheme="majorBidi" w:cstheme="majorBidi"/>
          <w:sz w:val="30"/>
          <w:szCs w:val="30"/>
        </w:rPr>
        <w:t>71</w:t>
      </w:r>
      <w:r w:rsidR="008D2723" w:rsidRPr="00676916">
        <w:rPr>
          <w:rFonts w:asciiTheme="majorBidi" w:hAnsiTheme="majorBidi" w:cstheme="majorBidi"/>
          <w:sz w:val="30"/>
          <w:szCs w:val="30"/>
        </w:rPr>
        <w:t>,</w:t>
      </w:r>
      <w:r w:rsidR="007C3F7F" w:rsidRPr="00676916">
        <w:rPr>
          <w:rFonts w:asciiTheme="majorBidi" w:hAnsiTheme="majorBidi" w:cstheme="majorBidi"/>
          <w:sz w:val="30"/>
          <w:szCs w:val="30"/>
        </w:rPr>
        <w:t>566</w:t>
      </w:r>
      <w:r w:rsidR="008D2723" w:rsidRPr="00676916">
        <w:rPr>
          <w:rFonts w:asciiTheme="majorBidi" w:hAnsiTheme="majorBidi" w:cstheme="majorBidi"/>
          <w:sz w:val="30"/>
          <w:szCs w:val="30"/>
        </w:rPr>
        <w:t>,</w:t>
      </w:r>
      <w:r w:rsidR="007C3F7F" w:rsidRPr="00676916">
        <w:rPr>
          <w:rFonts w:asciiTheme="majorBidi" w:hAnsiTheme="majorBidi" w:cstheme="majorBidi"/>
          <w:sz w:val="30"/>
          <w:szCs w:val="30"/>
        </w:rPr>
        <w:t>889</w:t>
      </w:r>
      <w:r w:rsidR="008D2723" w:rsidRPr="00676916">
        <w:rPr>
          <w:rFonts w:asciiTheme="majorBidi" w:hAnsiTheme="majorBidi" w:cstheme="majorBidi"/>
          <w:sz w:val="30"/>
          <w:szCs w:val="30"/>
          <w:cs/>
        </w:rPr>
        <w:t>.</w:t>
      </w:r>
      <w:r w:rsidR="007C3F7F" w:rsidRPr="00676916">
        <w:rPr>
          <w:rFonts w:asciiTheme="majorBidi" w:hAnsiTheme="majorBidi" w:cstheme="majorBidi"/>
          <w:sz w:val="30"/>
          <w:szCs w:val="30"/>
        </w:rPr>
        <w:t>42</w:t>
      </w:r>
      <w:r w:rsidR="008D2723" w:rsidRPr="00676916">
        <w:rPr>
          <w:rFonts w:asciiTheme="majorBidi" w:hAnsiTheme="majorBidi" w:cstheme="majorBidi"/>
          <w:sz w:val="30"/>
          <w:szCs w:val="30"/>
          <w:cs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="007C3F7F" w:rsidRPr="00676916">
        <w:rPr>
          <w:rFonts w:asciiTheme="majorBidi" w:hAnsiTheme="majorBidi" w:cstheme="majorBidi"/>
          <w:sz w:val="30"/>
          <w:szCs w:val="30"/>
        </w:rPr>
        <w:t>2</w:t>
      </w:r>
      <w:r w:rsidR="008D2723" w:rsidRPr="00676916">
        <w:rPr>
          <w:rFonts w:asciiTheme="majorBidi" w:hAnsiTheme="majorBidi" w:cstheme="majorBidi"/>
          <w:sz w:val="30"/>
          <w:szCs w:val="30"/>
          <w:cs/>
        </w:rPr>
        <w:t xml:space="preserve"> พื้นที่ ขอให้ศาลมีคำพิพากษาบังคับให้บริษัทนำแร่จำนวน </w:t>
      </w:r>
      <w:r w:rsidR="007C3F7F" w:rsidRPr="00676916">
        <w:rPr>
          <w:rFonts w:asciiTheme="majorBidi" w:hAnsiTheme="majorBidi" w:cstheme="majorBidi"/>
          <w:sz w:val="30"/>
          <w:szCs w:val="30"/>
        </w:rPr>
        <w:t>249</w:t>
      </w:r>
      <w:r w:rsidR="008D2723" w:rsidRPr="00676916">
        <w:rPr>
          <w:rFonts w:asciiTheme="majorBidi" w:hAnsiTheme="majorBidi" w:cstheme="majorBidi"/>
          <w:sz w:val="30"/>
          <w:szCs w:val="30"/>
        </w:rPr>
        <w:t>,</w:t>
      </w:r>
      <w:r w:rsidR="007C3F7F" w:rsidRPr="00676916">
        <w:rPr>
          <w:rFonts w:asciiTheme="majorBidi" w:hAnsiTheme="majorBidi" w:cstheme="majorBidi"/>
          <w:sz w:val="30"/>
          <w:szCs w:val="30"/>
        </w:rPr>
        <w:t>159</w:t>
      </w:r>
      <w:r w:rsidR="008D2723" w:rsidRPr="00676916">
        <w:rPr>
          <w:rFonts w:asciiTheme="majorBidi" w:hAnsiTheme="majorBidi" w:cstheme="majorBidi"/>
          <w:sz w:val="30"/>
          <w:szCs w:val="30"/>
          <w:cs/>
        </w:rPr>
        <w:t>.</w:t>
      </w:r>
      <w:r w:rsidR="007C3F7F" w:rsidRPr="00676916">
        <w:rPr>
          <w:rFonts w:asciiTheme="majorBidi" w:hAnsiTheme="majorBidi" w:cstheme="majorBidi"/>
          <w:sz w:val="30"/>
          <w:szCs w:val="30"/>
        </w:rPr>
        <w:t>96</w:t>
      </w:r>
      <w:r w:rsidR="008D2723" w:rsidRPr="00676916">
        <w:rPr>
          <w:rFonts w:asciiTheme="majorBidi" w:hAnsiTheme="majorBidi" w:cstheme="majorBidi"/>
          <w:sz w:val="30"/>
          <w:szCs w:val="30"/>
          <w:cs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="007C3F7F" w:rsidRPr="00676916">
        <w:rPr>
          <w:rFonts w:asciiTheme="majorBidi" w:hAnsiTheme="majorBidi" w:cstheme="majorBidi"/>
          <w:sz w:val="30"/>
          <w:szCs w:val="30"/>
        </w:rPr>
        <w:t>66</w:t>
      </w:r>
      <w:r w:rsidR="008D2723" w:rsidRPr="00676916">
        <w:rPr>
          <w:rFonts w:asciiTheme="majorBidi" w:hAnsiTheme="majorBidi" w:cstheme="majorBidi"/>
          <w:sz w:val="30"/>
          <w:szCs w:val="30"/>
        </w:rPr>
        <w:t>,</w:t>
      </w:r>
      <w:r w:rsidR="007C3F7F" w:rsidRPr="00676916">
        <w:rPr>
          <w:rFonts w:asciiTheme="majorBidi" w:hAnsiTheme="majorBidi" w:cstheme="majorBidi"/>
          <w:sz w:val="30"/>
          <w:szCs w:val="30"/>
        </w:rPr>
        <w:t>650</w:t>
      </w:r>
      <w:r w:rsidR="008D2723" w:rsidRPr="00676916">
        <w:rPr>
          <w:rFonts w:asciiTheme="majorBidi" w:hAnsiTheme="majorBidi" w:cstheme="majorBidi"/>
          <w:sz w:val="30"/>
          <w:szCs w:val="30"/>
        </w:rPr>
        <w:t>,</w:t>
      </w:r>
      <w:r w:rsidR="007C3F7F" w:rsidRPr="00676916">
        <w:rPr>
          <w:rFonts w:asciiTheme="majorBidi" w:hAnsiTheme="majorBidi" w:cstheme="majorBidi"/>
          <w:sz w:val="30"/>
          <w:szCs w:val="30"/>
        </w:rPr>
        <w:t>289</w:t>
      </w:r>
      <w:r w:rsidR="008D2723" w:rsidRPr="00676916">
        <w:rPr>
          <w:rFonts w:asciiTheme="majorBidi" w:hAnsiTheme="majorBidi" w:cstheme="majorBidi"/>
          <w:sz w:val="30"/>
          <w:szCs w:val="30"/>
          <w:cs/>
        </w:rPr>
        <w:t>.</w:t>
      </w:r>
      <w:r w:rsidR="007C3F7F" w:rsidRPr="00676916">
        <w:rPr>
          <w:rFonts w:asciiTheme="majorBidi" w:hAnsiTheme="majorBidi" w:cstheme="majorBidi"/>
          <w:sz w:val="30"/>
          <w:szCs w:val="30"/>
        </w:rPr>
        <w:t>31</w:t>
      </w:r>
      <w:r w:rsidR="008D2723" w:rsidRPr="00676916">
        <w:rPr>
          <w:rFonts w:asciiTheme="majorBidi" w:hAnsiTheme="majorBidi" w:cstheme="majorBidi"/>
          <w:sz w:val="30"/>
          <w:szCs w:val="30"/>
          <w:cs/>
        </w:rPr>
        <w:t xml:space="preserve"> บาท พร้อมดอกเบี้ย</w:t>
      </w:r>
    </w:p>
    <w:p w14:paraId="731986FD" w14:textId="77777777" w:rsidR="00D713AA" w:rsidRDefault="00D713AA" w:rsidP="00D3782D">
      <w:pPr>
        <w:tabs>
          <w:tab w:val="num" w:pos="1080"/>
          <w:tab w:val="num" w:pos="3600"/>
        </w:tabs>
        <w:ind w:left="900" w:right="-43"/>
        <w:rPr>
          <w:rFonts w:asciiTheme="majorBidi" w:hAnsiTheme="majorBidi" w:cstheme="majorBidi"/>
          <w:sz w:val="30"/>
          <w:szCs w:val="30"/>
        </w:rPr>
      </w:pPr>
    </w:p>
    <w:p w14:paraId="5FD691C7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บริษัทยื่นคำให้การว่า โจทก์ไม่มีอำนาจฟ้องตามพระราชบัญญัติส่งเสริมและรักษาคุณภาพสิ่งแวดล้อม พ.ศ.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โจทก์กล่าวหาว่าบริษัทลักลอบทำเหมือง ซึ่งไม่เป็นความจริง บริษัทมิได้กระทำความผิดอาญาและมิได้กระทำละเมิดต่อโจทก์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เพราะบริษัทไม่ได้ทำผิดจึงไม่ต้องรับผิด คดีเสร็จการพิจารณา และศาลนัดฟังคำพิพากษาวันที่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45A37395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A95F15F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บริษัทนำแร่หินดินดานจำนวน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ไปถมคืนพื้นที่เดิมที่บริษัทเอาแร่ไปโดยไม่ชอบ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พร้อมดอกเบี้ยร้อยละ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ถึงวันฟ้องเป็นเวลา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359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คิดเป็นดอกเบี้ย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4,916,600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71,566,289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80,000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5559A5F9" w14:textId="77777777" w:rsidR="00A50917" w:rsidRPr="00735629" w:rsidRDefault="00A50917" w:rsidP="00A50917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6B4120D7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บริษัทยื่นอุทธรณ์และคำร้องขอทุเลาการบังคับคดี เมื่อวันที่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3C95BAB6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728B374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นอกจากที่แก้ให้เป็นไปตามคำพิพากษาศาลชั้นต้น</w:t>
      </w:r>
    </w:p>
    <w:p w14:paraId="4F795317" w14:textId="77777777" w:rsidR="00A50917" w:rsidRPr="00735629" w:rsidRDefault="00A50917" w:rsidP="00A50917">
      <w:pPr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</w:pPr>
    </w:p>
    <w:p w14:paraId="7C756D0C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Pr="00735629">
        <w:rPr>
          <w:rFonts w:asciiTheme="majorBidi" w:hAnsiTheme="majorBidi" w:cstheme="majorBidi"/>
          <w:spacing w:val="4"/>
          <w:sz w:val="30"/>
          <w:szCs w:val="30"/>
          <w:lang w:val="en-US"/>
        </w:rPr>
        <w:t>18</w:t>
      </w:r>
      <w:r w:rsidRPr="0073562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กุมภาพันธ์ </w:t>
      </w:r>
      <w:r w:rsidRPr="00735629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</w:p>
    <w:p w14:paraId="3FE56171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5DD7FE19" w14:textId="0150AB01" w:rsidR="00A50917" w:rsidRPr="006321C8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23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มกราคม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</w:t>
      </w:r>
    </w:p>
    <w:p w14:paraId="687807F8" w14:textId="77777777" w:rsidR="00A50917" w:rsidRDefault="00A50917" w:rsidP="00D3782D">
      <w:pPr>
        <w:tabs>
          <w:tab w:val="num" w:pos="1080"/>
          <w:tab w:val="num" w:pos="3600"/>
        </w:tabs>
        <w:ind w:left="900" w:right="-43"/>
        <w:rPr>
          <w:rFonts w:asciiTheme="majorBidi" w:hAnsiTheme="majorBidi" w:cstheme="majorBidi"/>
          <w:sz w:val="30"/>
          <w:szCs w:val="30"/>
        </w:rPr>
      </w:pPr>
    </w:p>
    <w:p w14:paraId="4C1FC29D" w14:textId="4A95B02C" w:rsidR="00DD1CA5" w:rsidRPr="00676916" w:rsidRDefault="00DD1CA5" w:rsidP="00676916">
      <w:pPr>
        <w:pStyle w:val="ListParagraph"/>
        <w:tabs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643E8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7C3F7F" w:rsidRPr="000643E8">
        <w:rPr>
          <w:rFonts w:asciiTheme="majorBidi" w:hAnsiTheme="majorBidi"/>
          <w:sz w:val="30"/>
          <w:szCs w:val="30"/>
        </w:rPr>
        <w:t>29</w:t>
      </w:r>
      <w:r w:rsidRPr="000643E8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7C3F7F" w:rsidRPr="000643E8">
        <w:rPr>
          <w:rFonts w:asciiTheme="majorBidi" w:hAnsiTheme="majorBidi"/>
          <w:sz w:val="30"/>
          <w:szCs w:val="30"/>
        </w:rPr>
        <w:t>2567</w:t>
      </w:r>
      <w:r w:rsidRPr="000643E8">
        <w:rPr>
          <w:rFonts w:asciiTheme="majorBidi" w:hAnsiTheme="majorBidi"/>
          <w:sz w:val="30"/>
          <w:szCs w:val="30"/>
          <w:cs/>
        </w:rPr>
        <w:t xml:space="preserve"> โจทก์ยื่นคำร้องขอให้เจ้าพนักงานบังคับคดีอายัดสิทธิเรียกร้องเงิน ในบัญชีเงินฝากของบริษัท ซึ่งเป็นการบังคับคดีที่ไม่ชอบด้วยกฎหมาย ในวันที่ </w:t>
      </w:r>
      <w:r w:rsidR="007C3F7F" w:rsidRPr="000643E8">
        <w:rPr>
          <w:rFonts w:asciiTheme="majorBidi" w:hAnsiTheme="majorBidi"/>
          <w:sz w:val="30"/>
          <w:szCs w:val="30"/>
        </w:rPr>
        <w:t>4</w:t>
      </w:r>
      <w:r w:rsidRPr="000643E8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7C3F7F" w:rsidRPr="000643E8">
        <w:rPr>
          <w:rFonts w:asciiTheme="majorBidi" w:hAnsiTheme="majorBidi"/>
          <w:sz w:val="30"/>
          <w:szCs w:val="30"/>
        </w:rPr>
        <w:t>2567</w:t>
      </w:r>
      <w:r w:rsidRPr="000643E8">
        <w:rPr>
          <w:rFonts w:asciiTheme="majorBidi" w:hAnsiTheme="majorBidi"/>
          <w:sz w:val="30"/>
          <w:szCs w:val="30"/>
          <w:cs/>
        </w:rPr>
        <w:t xml:space="preserve"> เจ้าพนักงานบังคับคดีออกหมายแจ้งอายัดและส่งหนังสือแจ้งอายัดสิทธิเรียกร้องเงินในบัญชีเงินฝากของบริษัท ถึงธนาคาร </w:t>
      </w:r>
      <w:r w:rsidR="007C3F7F" w:rsidRPr="000643E8">
        <w:rPr>
          <w:rFonts w:asciiTheme="majorBidi" w:hAnsiTheme="majorBidi"/>
          <w:sz w:val="30"/>
          <w:szCs w:val="30"/>
        </w:rPr>
        <w:t>14</w:t>
      </w:r>
      <w:r w:rsidRPr="000643E8">
        <w:rPr>
          <w:rFonts w:asciiTheme="majorBidi" w:hAnsiTheme="majorBidi"/>
          <w:sz w:val="30"/>
          <w:szCs w:val="30"/>
          <w:cs/>
        </w:rPr>
        <w:t xml:space="preserve"> แห่ง ที่บริษัท มีบัญชีเงินฝากเพื่อให้ธนาคาร </w:t>
      </w:r>
      <w:r w:rsidR="007C3F7F" w:rsidRPr="000643E8">
        <w:rPr>
          <w:rFonts w:asciiTheme="majorBidi" w:hAnsiTheme="majorBidi"/>
          <w:sz w:val="30"/>
          <w:szCs w:val="30"/>
        </w:rPr>
        <w:t>14</w:t>
      </w:r>
      <w:r w:rsidRPr="000643E8">
        <w:rPr>
          <w:rFonts w:asciiTheme="majorBidi" w:hAnsiTheme="majorBidi"/>
          <w:sz w:val="30"/>
          <w:szCs w:val="30"/>
          <w:cs/>
        </w:rPr>
        <w:t xml:space="preserve"> แห่ง อายัดสิทธิเรียกร้องเงินในบัญชีของบริษัท และให้ส่งเงินที่อายัดแก่เจ้าพนักงานบังคับคดี</w:t>
      </w:r>
    </w:p>
    <w:p w14:paraId="108EE185" w14:textId="77777777" w:rsidR="00DD1CA5" w:rsidRPr="006321C8" w:rsidRDefault="00DD1CA5" w:rsidP="00676916">
      <w:pPr>
        <w:pStyle w:val="ListParagraph"/>
        <w:tabs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79EAFB" w14:textId="263ECF0A" w:rsidR="00DD1CA5" w:rsidRPr="00676916" w:rsidRDefault="00DD1CA5" w:rsidP="00676916">
      <w:pPr>
        <w:pStyle w:val="ListParagraph"/>
        <w:tabs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7691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C3F7F" w:rsidRPr="00676916">
        <w:rPr>
          <w:rFonts w:asciiTheme="majorBidi" w:hAnsiTheme="majorBidi" w:cstheme="majorBidi"/>
          <w:sz w:val="30"/>
          <w:szCs w:val="30"/>
        </w:rPr>
        <w:t>13</w:t>
      </w:r>
      <w:r w:rsidRPr="00676916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7C3F7F" w:rsidRPr="00676916">
        <w:rPr>
          <w:rFonts w:asciiTheme="majorBidi" w:hAnsiTheme="majorBidi" w:cstheme="majorBidi"/>
          <w:sz w:val="30"/>
          <w:szCs w:val="30"/>
        </w:rPr>
        <w:t>2567</w:t>
      </w:r>
      <w:r w:rsidRPr="00676916">
        <w:rPr>
          <w:rFonts w:asciiTheme="majorBidi" w:hAnsiTheme="majorBidi" w:cstheme="majorBidi"/>
          <w:sz w:val="30"/>
          <w:szCs w:val="30"/>
          <w:cs/>
        </w:rPr>
        <w:t xml:space="preserve"> บริษัทยื่นคำร้องขอให้ศาล</w:t>
      </w:r>
      <w:r w:rsidR="001B5C3C" w:rsidRPr="00676916">
        <w:rPr>
          <w:rFonts w:asciiTheme="majorBidi" w:hAnsiTheme="majorBidi" w:cstheme="majorBidi" w:hint="cs"/>
          <w:sz w:val="30"/>
          <w:szCs w:val="30"/>
          <w:cs/>
        </w:rPr>
        <w:t>แพ่ง</w:t>
      </w:r>
      <w:r w:rsidRPr="00676916">
        <w:rPr>
          <w:rFonts w:asciiTheme="majorBidi" w:hAnsiTheme="majorBidi" w:cstheme="majorBidi"/>
          <w:sz w:val="30"/>
          <w:szCs w:val="30"/>
          <w:cs/>
        </w:rPr>
        <w:t xml:space="preserve">เพิกถอนการอายัดสิทธิเรียกร้องเงินในบัญชีเงินฝากของบริษัท อันเป็นการบังคับคดีที่ไม่ชอบด้วยกฎหมาย </w:t>
      </w:r>
    </w:p>
    <w:p w14:paraId="57CDA7F1" w14:textId="79194690" w:rsidR="000F3C22" w:rsidRDefault="000F3C22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B0ECB23" w14:textId="2F1B20D8" w:rsidR="007E26A9" w:rsidRDefault="00925529" w:rsidP="000F3C22">
      <w:pPr>
        <w:pStyle w:val="ListParagraph"/>
        <w:tabs>
          <w:tab w:val="num" w:pos="3600"/>
        </w:tabs>
        <w:ind w:left="900" w:right="-43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เมื่อ</w:t>
      </w:r>
      <w:r w:rsidR="007E26A9" w:rsidRPr="00D86BAA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7C3F7F">
        <w:rPr>
          <w:rFonts w:asciiTheme="majorBidi" w:hAnsiTheme="majorBidi"/>
          <w:sz w:val="30"/>
          <w:szCs w:val="30"/>
        </w:rPr>
        <w:t>15</w:t>
      </w:r>
      <w:r w:rsidR="007E26A9" w:rsidRPr="00D86BAA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="007C3F7F">
        <w:rPr>
          <w:rFonts w:asciiTheme="majorBidi" w:hAnsiTheme="majorBidi"/>
          <w:sz w:val="30"/>
          <w:szCs w:val="30"/>
        </w:rPr>
        <w:t>2567</w:t>
      </w:r>
      <w:r w:rsidR="007E26A9" w:rsidRPr="00D86BAA">
        <w:rPr>
          <w:rFonts w:asciiTheme="majorBidi" w:hAnsiTheme="majorBidi"/>
          <w:sz w:val="30"/>
          <w:szCs w:val="30"/>
          <w:cs/>
        </w:rPr>
        <w:t xml:space="preserve"> ศาล</w:t>
      </w:r>
      <w:r w:rsidR="00826271">
        <w:rPr>
          <w:rFonts w:asciiTheme="majorBidi" w:hAnsiTheme="majorBidi" w:hint="cs"/>
          <w:sz w:val="30"/>
          <w:szCs w:val="30"/>
          <w:cs/>
        </w:rPr>
        <w:t>แพ่ง</w:t>
      </w:r>
      <w:r w:rsidR="007E26A9" w:rsidRPr="00D86BAA">
        <w:rPr>
          <w:rFonts w:asciiTheme="majorBidi" w:hAnsiTheme="majorBidi"/>
          <w:sz w:val="30"/>
          <w:szCs w:val="30"/>
          <w:cs/>
        </w:rPr>
        <w:t xml:space="preserve">พิจารณาคำร้องต่อ และพยานโจทก์ที่มาเบิกความแถลงหมดพยาน ศาลนัดฟังคำสั่งวันที่ </w:t>
      </w:r>
      <w:r w:rsidR="007C3F7F">
        <w:rPr>
          <w:rFonts w:asciiTheme="majorBidi" w:hAnsiTheme="majorBidi"/>
          <w:sz w:val="30"/>
          <w:szCs w:val="30"/>
        </w:rPr>
        <w:t>13</w:t>
      </w:r>
      <w:r w:rsidR="007E26A9" w:rsidRPr="00D86BAA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7C3F7F">
        <w:rPr>
          <w:rFonts w:asciiTheme="majorBidi" w:hAnsiTheme="majorBidi"/>
          <w:sz w:val="30"/>
          <w:szCs w:val="30"/>
        </w:rPr>
        <w:t>2567</w:t>
      </w:r>
    </w:p>
    <w:p w14:paraId="133B2BFF" w14:textId="77777777" w:rsidR="000F3C22" w:rsidRPr="000F3C22" w:rsidRDefault="000F3C22" w:rsidP="000F3C22">
      <w:pPr>
        <w:pStyle w:val="ListParagraph"/>
        <w:tabs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01FE384" w14:textId="71FB31B7" w:rsidR="00E316A4" w:rsidRDefault="00E316A4" w:rsidP="000F3C22">
      <w:pPr>
        <w:pStyle w:val="ListParagraph"/>
        <w:tabs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3C2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C3F7F" w:rsidRPr="000F3C22">
        <w:rPr>
          <w:rFonts w:asciiTheme="majorBidi" w:hAnsiTheme="majorBidi" w:cstheme="majorBidi"/>
          <w:sz w:val="30"/>
          <w:szCs w:val="30"/>
        </w:rPr>
        <w:t>13</w:t>
      </w:r>
      <w:r w:rsidRPr="000F3C22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7C3F7F" w:rsidRPr="000F3C22">
        <w:rPr>
          <w:rFonts w:asciiTheme="majorBidi" w:hAnsiTheme="majorBidi" w:cstheme="majorBidi"/>
          <w:sz w:val="30"/>
          <w:szCs w:val="30"/>
        </w:rPr>
        <w:t>2567</w:t>
      </w:r>
      <w:r w:rsidRPr="000F3C22">
        <w:rPr>
          <w:rFonts w:asciiTheme="majorBidi" w:hAnsiTheme="majorBidi" w:cstheme="majorBidi"/>
          <w:sz w:val="30"/>
          <w:szCs w:val="30"/>
          <w:cs/>
        </w:rPr>
        <w:t xml:space="preserve"> ศาลแพ่งมีคำสั่งยกคำร้องขอให้ศาลเพิกถอนการอายัดสิทธิเรียกร้องเงินในบัญชีเงินฝากของบริษัท</w:t>
      </w:r>
      <w:r w:rsidR="007E26A9" w:rsidRPr="000F3C22">
        <w:rPr>
          <w:rFonts w:asciiTheme="majorBidi" w:hAnsiTheme="majorBidi" w:cstheme="majorBidi"/>
          <w:sz w:val="30"/>
          <w:szCs w:val="30"/>
        </w:rPr>
        <w:t xml:space="preserve"> </w:t>
      </w:r>
    </w:p>
    <w:p w14:paraId="7C6B4DCC" w14:textId="49A2CDD3" w:rsidR="00CA427A" w:rsidRDefault="00CA427A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4152B151" w14:textId="78F0AF7B" w:rsidR="00FD0F11" w:rsidRPr="000F3C22" w:rsidRDefault="00E316A4" w:rsidP="000F3C22">
      <w:pPr>
        <w:pStyle w:val="ListParagraph"/>
        <w:tabs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3C2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C3F7F" w:rsidRPr="000F3C22">
        <w:rPr>
          <w:rFonts w:asciiTheme="majorBidi" w:hAnsiTheme="majorBidi" w:cstheme="majorBidi"/>
          <w:sz w:val="30"/>
          <w:szCs w:val="30"/>
        </w:rPr>
        <w:t>13</w:t>
      </w:r>
      <w:r w:rsidRPr="000F3C22">
        <w:rPr>
          <w:rFonts w:asciiTheme="majorBidi" w:hAnsiTheme="majorBidi" w:cstheme="majorBidi"/>
          <w:sz w:val="30"/>
          <w:szCs w:val="30"/>
        </w:rPr>
        <w:t xml:space="preserve"> </w:t>
      </w:r>
      <w:r w:rsidRPr="000F3C22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7C3F7F" w:rsidRPr="000F3C22">
        <w:rPr>
          <w:rFonts w:asciiTheme="majorBidi" w:hAnsiTheme="majorBidi" w:cstheme="majorBidi"/>
          <w:sz w:val="30"/>
          <w:szCs w:val="30"/>
        </w:rPr>
        <w:t>2567</w:t>
      </w:r>
      <w:r w:rsidRPr="000F3C22">
        <w:rPr>
          <w:rFonts w:asciiTheme="majorBidi" w:hAnsiTheme="majorBidi" w:cstheme="majorBidi"/>
          <w:sz w:val="30"/>
          <w:szCs w:val="30"/>
        </w:rPr>
        <w:t xml:space="preserve"> </w:t>
      </w:r>
      <w:r w:rsidRPr="000F3C22">
        <w:rPr>
          <w:rFonts w:asciiTheme="majorBidi" w:hAnsiTheme="majorBidi" w:cstheme="majorBidi"/>
          <w:sz w:val="30"/>
          <w:szCs w:val="30"/>
          <w:cs/>
        </w:rPr>
        <w:t xml:space="preserve">บริษัทยื่นอุทธรณ์คำสั่งที่ยกคำร้อง </w:t>
      </w:r>
      <w:r w:rsidR="004031D1" w:rsidRPr="000F3C22">
        <w:rPr>
          <w:rFonts w:asciiTheme="majorBidi" w:hAnsiTheme="majorBidi" w:cstheme="majorBidi" w:hint="cs"/>
          <w:sz w:val="30"/>
          <w:szCs w:val="30"/>
          <w:cs/>
        </w:rPr>
        <w:t>ปัจจุบัน</w:t>
      </w:r>
      <w:r w:rsidRPr="000F3C22">
        <w:rPr>
          <w:rFonts w:asciiTheme="majorBidi" w:hAnsiTheme="majorBidi" w:cstheme="majorBidi"/>
          <w:sz w:val="30"/>
          <w:szCs w:val="30"/>
          <w:cs/>
        </w:rPr>
        <w:t>คดีอยู่ระหว่างการพิจารณาของศาลอุทธรณ์</w:t>
      </w:r>
    </w:p>
    <w:p w14:paraId="52FC0F0C" w14:textId="546FAEA2" w:rsidR="00E54C26" w:rsidRDefault="00E54C26">
      <w:pPr>
        <w:spacing w:line="240" w:lineRule="auto"/>
        <w:rPr>
          <w:rFonts w:asciiTheme="majorBidi" w:hAnsiTheme="majorBidi"/>
          <w:sz w:val="30"/>
          <w:szCs w:val="30"/>
          <w:cs/>
          <w:lang w:val="en-US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4C7DD39" w14:textId="704B99B4" w:rsidR="00676916" w:rsidRDefault="00676916" w:rsidP="00676916">
      <w:pPr>
        <w:pStyle w:val="ListParagraph"/>
        <w:tabs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643E8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0643E8">
        <w:rPr>
          <w:rFonts w:asciiTheme="majorBidi" w:hAnsiTheme="majorBidi" w:cstheme="majorBidi"/>
          <w:sz w:val="30"/>
          <w:szCs w:val="30"/>
        </w:rPr>
        <w:t>24</w:t>
      </w:r>
      <w:r w:rsidRPr="000643E8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0643E8">
        <w:rPr>
          <w:rFonts w:asciiTheme="majorBidi" w:hAnsiTheme="majorBidi" w:cstheme="majorBidi"/>
          <w:sz w:val="30"/>
          <w:szCs w:val="30"/>
        </w:rPr>
        <w:t>2568</w:t>
      </w:r>
      <w:r w:rsidRPr="000643E8">
        <w:rPr>
          <w:rFonts w:asciiTheme="majorBidi" w:hAnsiTheme="majorBidi" w:cstheme="majorBidi"/>
          <w:sz w:val="30"/>
          <w:szCs w:val="30"/>
          <w:cs/>
        </w:rPr>
        <w:t xml:space="preserve"> ศาลแพ่งได้อ่านคำพิพากษาศาลฎีกาเกี่ยวกับคดีพิพาทตามที่อ้างถึงข้างต้น </w:t>
      </w:r>
      <w:r w:rsidR="00D83751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0643E8">
        <w:rPr>
          <w:rFonts w:asciiTheme="majorBidi" w:hAnsiTheme="majorBidi" w:cstheme="majorBidi"/>
          <w:sz w:val="30"/>
          <w:szCs w:val="30"/>
          <w:cs/>
        </w:rPr>
        <w:t>พิพากษาให้บริษัทนำ</w:t>
      </w:r>
      <w:r w:rsidRPr="00E54C26">
        <w:rPr>
          <w:rFonts w:asciiTheme="majorBidi" w:hAnsiTheme="majorBidi" w:cstheme="majorBidi"/>
          <w:sz w:val="30"/>
          <w:szCs w:val="30"/>
          <w:cs/>
        </w:rPr>
        <w:t>แร่หินดินดานเพื่ออุตสาหกรรมปูนซ</w:t>
      </w:r>
      <w:r w:rsidRPr="00E54C26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E54C26">
        <w:rPr>
          <w:rFonts w:asciiTheme="majorBidi" w:hAnsiTheme="majorBidi" w:cstheme="majorBidi"/>
          <w:sz w:val="30"/>
          <w:szCs w:val="30"/>
          <w:cs/>
        </w:rPr>
        <w:t>เมนต์</w:t>
      </w:r>
      <w:r w:rsidR="00D255F3">
        <w:rPr>
          <w:rFonts w:asciiTheme="majorBidi" w:hAnsiTheme="majorBidi" w:cstheme="majorBidi"/>
          <w:sz w:val="30"/>
          <w:szCs w:val="30"/>
        </w:rPr>
        <w:t xml:space="preserve"> </w:t>
      </w:r>
      <w:r w:rsidR="00D255F3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D255F3">
        <w:rPr>
          <w:rFonts w:asciiTheme="majorBidi" w:hAnsiTheme="majorBidi" w:cstheme="majorBidi"/>
          <w:sz w:val="30"/>
          <w:szCs w:val="30"/>
        </w:rPr>
        <w:t xml:space="preserve">249,159.96 </w:t>
      </w:r>
      <w:r w:rsidR="00D255F3">
        <w:rPr>
          <w:rFonts w:asciiTheme="majorBidi" w:hAnsiTheme="majorBidi" w:cstheme="majorBidi" w:hint="cs"/>
          <w:sz w:val="30"/>
          <w:szCs w:val="30"/>
          <w:cs/>
        </w:rPr>
        <w:t xml:space="preserve">เมตริกตัน </w:t>
      </w:r>
      <w:r w:rsidRPr="000643E8">
        <w:rPr>
          <w:rFonts w:asciiTheme="majorBidi" w:hAnsiTheme="majorBidi" w:cstheme="majorBidi"/>
          <w:sz w:val="30"/>
          <w:szCs w:val="30"/>
          <w:cs/>
        </w:rPr>
        <w:t xml:space="preserve">ไปถมกลับคืนยังพื้นที่ที่พิพาท พร้อมทำการฟื้นฟูสภาพพื้นที่ที่พิพาทให้กลับดีดังเดิม หากบริษัทไม่อาจดำเนินการดังกล่าวได้ ให้บริษัทชดใช้ราคาแร่รวมเป็นเงิน </w:t>
      </w:r>
      <w:r w:rsidRPr="000643E8">
        <w:rPr>
          <w:rFonts w:asciiTheme="majorBidi" w:hAnsiTheme="majorBidi" w:cstheme="majorBidi"/>
          <w:sz w:val="30"/>
          <w:szCs w:val="30"/>
        </w:rPr>
        <w:t xml:space="preserve">62,289,990 </w:t>
      </w:r>
      <w:r w:rsidRPr="000643E8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พร้อมดอกเบี้ยในอัตราร้อยละ </w:t>
      </w:r>
      <w:r w:rsidRPr="000643E8">
        <w:rPr>
          <w:rFonts w:asciiTheme="majorBidi" w:hAnsiTheme="majorBidi" w:cstheme="majorBidi"/>
          <w:sz w:val="30"/>
          <w:szCs w:val="30"/>
        </w:rPr>
        <w:t>7.5</w:t>
      </w:r>
      <w:r w:rsidRPr="000643E8">
        <w:rPr>
          <w:rFonts w:asciiTheme="majorBidi" w:hAnsiTheme="majorBidi" w:cstheme="majorBidi"/>
          <w:sz w:val="30"/>
          <w:szCs w:val="30"/>
          <w:cs/>
        </w:rPr>
        <w:t xml:space="preserve"> ต่อปี ของเงินต้นดังกล่าวนับแต่วันละเมิด </w:t>
      </w:r>
      <w:r w:rsidRPr="00564B5F">
        <w:rPr>
          <w:rFonts w:asciiTheme="majorBidi" w:hAnsiTheme="majorBidi" w:cstheme="majorBidi" w:hint="cs"/>
          <w:sz w:val="30"/>
          <w:szCs w:val="30"/>
          <w:cs/>
        </w:rPr>
        <w:t>และให้ชำระดอกเบี้ย</w:t>
      </w:r>
      <w:r w:rsidRPr="00564B5F">
        <w:rPr>
          <w:rFonts w:asciiTheme="majorBidi" w:hAnsiTheme="majorBidi" w:cstheme="majorBidi"/>
          <w:sz w:val="30"/>
          <w:szCs w:val="30"/>
          <w:cs/>
        </w:rPr>
        <w:t>อัตราร้อยละ</w:t>
      </w:r>
      <w:r w:rsidRPr="00564B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5</w:t>
      </w:r>
      <w:r w:rsidRPr="00564B5F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Pr="00564B5F">
        <w:rPr>
          <w:rFonts w:asciiTheme="majorBidi" w:hAnsiTheme="majorBidi"/>
          <w:sz w:val="30"/>
          <w:szCs w:val="30"/>
          <w:cs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>
        <w:rPr>
          <w:rFonts w:asciiTheme="majorBidi" w:hAnsiTheme="majorBidi"/>
          <w:sz w:val="30"/>
          <w:szCs w:val="30"/>
        </w:rPr>
        <w:t>7</w:t>
      </w:r>
      <w:r w:rsidRPr="00564B5F">
        <w:rPr>
          <w:rFonts w:asciiTheme="majorBidi" w:hAnsiTheme="majorBidi"/>
          <w:sz w:val="30"/>
          <w:szCs w:val="30"/>
          <w:cs/>
        </w:rPr>
        <w:t xml:space="preserve"> ที่แก้ไขใหม่ บวกด้วยอัตราเพิ่มร้อยละ </w:t>
      </w:r>
      <w:r>
        <w:rPr>
          <w:rFonts w:asciiTheme="majorBidi" w:hAnsiTheme="majorBidi"/>
          <w:sz w:val="30"/>
          <w:szCs w:val="30"/>
        </w:rPr>
        <w:t>2</w:t>
      </w:r>
      <w:r w:rsidRPr="00564B5F">
        <w:rPr>
          <w:rFonts w:asciiTheme="majorBidi" w:hAnsiTheme="majorBidi"/>
          <w:sz w:val="30"/>
          <w:szCs w:val="30"/>
          <w:cs/>
        </w:rPr>
        <w:t xml:space="preserve"> ต่อปี แต่ไม่เกินอัตราร้อยละ </w:t>
      </w:r>
      <w:r>
        <w:rPr>
          <w:rFonts w:asciiTheme="majorBidi" w:hAnsiTheme="majorBidi"/>
          <w:sz w:val="30"/>
          <w:szCs w:val="30"/>
        </w:rPr>
        <w:t>7.5</w:t>
      </w:r>
      <w:r w:rsidRPr="00564B5F">
        <w:rPr>
          <w:rFonts w:asciiTheme="majorBidi" w:hAnsiTheme="majorBidi"/>
          <w:sz w:val="30"/>
          <w:szCs w:val="30"/>
          <w:cs/>
        </w:rPr>
        <w:t xml:space="preserve"> ต่อปี</w:t>
      </w:r>
      <w:r w:rsidRPr="00564B5F">
        <w:rPr>
          <w:rFonts w:asciiTheme="majorBidi" w:hAnsiTheme="majorBidi"/>
          <w:sz w:val="30"/>
          <w:szCs w:val="30"/>
        </w:rPr>
        <w:t xml:space="preserve"> </w:t>
      </w:r>
      <w:r w:rsidRPr="00564B5F">
        <w:rPr>
          <w:rFonts w:asciiTheme="majorBidi" w:hAnsiTheme="majorBidi" w:cstheme="majorBidi"/>
          <w:sz w:val="30"/>
          <w:szCs w:val="30"/>
          <w:cs/>
        </w:rPr>
        <w:t xml:space="preserve">นับตั้งแต่วันที่ </w:t>
      </w:r>
      <w:r w:rsidRPr="00564B5F">
        <w:rPr>
          <w:rFonts w:asciiTheme="majorBidi" w:hAnsiTheme="majorBidi" w:cstheme="majorBidi"/>
          <w:sz w:val="30"/>
          <w:szCs w:val="30"/>
        </w:rPr>
        <w:t>11</w:t>
      </w:r>
      <w:r w:rsidRPr="00564B5F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564B5F">
        <w:rPr>
          <w:rFonts w:asciiTheme="majorBidi" w:hAnsiTheme="majorBidi" w:cstheme="majorBidi"/>
          <w:sz w:val="30"/>
          <w:szCs w:val="30"/>
        </w:rPr>
        <w:t>2564</w:t>
      </w:r>
      <w:r w:rsidRPr="00564B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7048" w:rsidRPr="000643E8">
        <w:rPr>
          <w:rFonts w:asciiTheme="majorBidi" w:hAnsiTheme="majorBidi" w:cstheme="majorBidi"/>
          <w:sz w:val="30"/>
          <w:szCs w:val="30"/>
          <w:cs/>
        </w:rPr>
        <w:t xml:space="preserve">จนกว่าจะชำระสำเร็จ </w:t>
      </w:r>
      <w:r w:rsidRPr="00564B5F">
        <w:rPr>
          <w:rFonts w:asciiTheme="majorBidi" w:hAnsiTheme="majorBidi" w:cstheme="majorBidi" w:hint="cs"/>
          <w:sz w:val="30"/>
          <w:szCs w:val="30"/>
          <w:cs/>
        </w:rPr>
        <w:t xml:space="preserve">และยกคำขอโจทก์ที่เรียกให้บริษัทชำระค่าภาคหลวงแร่ </w:t>
      </w:r>
      <w:r>
        <w:rPr>
          <w:rFonts w:asciiTheme="majorBidi" w:hAnsiTheme="majorBidi" w:cstheme="majorBidi" w:hint="cs"/>
          <w:sz w:val="30"/>
          <w:szCs w:val="30"/>
          <w:cs/>
        </w:rPr>
        <w:t>และให้</w:t>
      </w:r>
      <w:r w:rsidRPr="00564B5F">
        <w:rPr>
          <w:rFonts w:asciiTheme="majorBidi" w:hAnsiTheme="majorBidi" w:cstheme="majorBidi" w:hint="cs"/>
          <w:sz w:val="30"/>
          <w:szCs w:val="30"/>
          <w:cs/>
        </w:rPr>
        <w:t>ค่าฤชาธรรมเนียมเป็นพับ</w:t>
      </w:r>
      <w:r w:rsidRPr="00E552D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E707A0C" w14:textId="77777777" w:rsidR="000F3C22" w:rsidRDefault="000F3C22" w:rsidP="000F3C22">
      <w:pPr>
        <w:pStyle w:val="ListParagraph"/>
        <w:tabs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213339526"/>
    </w:p>
    <w:p w14:paraId="7A90F041" w14:textId="77777777" w:rsidR="000F3C22" w:rsidRPr="00FB5753" w:rsidRDefault="000F3C22" w:rsidP="000F3C22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4A168D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ไม่สั่งฟ้องและต่อมาอัยการมีคำสั่งถึงที่สุดไม่ฟ้องคดีอาญากับบริษัทคดีส่วนอาญาถึงที่สุดแล้ว</w:t>
      </w:r>
    </w:p>
    <w:bookmarkEnd w:id="3"/>
    <w:p w14:paraId="47C266A0" w14:textId="77777777" w:rsidR="00FE1944" w:rsidRDefault="00FE1944" w:rsidP="000F3C22">
      <w:pPr>
        <w:pStyle w:val="ListParagraph"/>
        <w:tabs>
          <w:tab w:val="num" w:pos="3600"/>
        </w:tabs>
        <w:ind w:left="900" w:right="-43"/>
        <w:jc w:val="thaiDistribute"/>
        <w:rPr>
          <w:rFonts w:asciiTheme="majorBidi" w:hAnsiTheme="majorBidi"/>
          <w:sz w:val="30"/>
          <w:szCs w:val="30"/>
        </w:rPr>
      </w:pPr>
    </w:p>
    <w:p w14:paraId="33FD83C2" w14:textId="442433E9" w:rsidR="00276A24" w:rsidRPr="000643E8" w:rsidRDefault="008D2723" w:rsidP="000643E8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 ทั้ง ๆ ที่ไม่มีใบมอบอำนาจ ขอให้ศาลพิพากษาหรือมีคำสั่งว่า การยื่นคำขอประทานบัตรของบริษัทไม่ชอบและขัดต่อกฎหมาย มติของผู้ถูกฟ้องคดีที่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779C97CF" w14:textId="7B96D161" w:rsidR="00E54C26" w:rsidRPr="007D7367" w:rsidRDefault="00E54C26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4DE4EF2" w14:textId="7B6F4AFC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6321C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lastRenderedPageBreak/>
        <w:t>ประทานบัตร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 </w:t>
      </w:r>
    </w:p>
    <w:p w14:paraId="7363D6C6" w14:textId="77777777" w:rsidR="007E26A9" w:rsidRPr="006321C8" w:rsidRDefault="007E26A9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4E17E45" w14:textId="09109A8A" w:rsidR="007E26A9" w:rsidRDefault="003231EE" w:rsidP="003231EE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6E3DE9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/>
          <w:sz w:val="30"/>
          <w:szCs w:val="30"/>
          <w:lang w:val="en-US"/>
        </w:rPr>
        <w:t>14</w:t>
      </w:r>
      <w:r w:rsidRPr="006E3DE9">
        <w:rPr>
          <w:rFonts w:asciiTheme="majorBidi" w:hAnsiTheme="majorBidi"/>
          <w:sz w:val="30"/>
          <w:szCs w:val="30"/>
          <w:cs/>
          <w:lang w:val="en-US"/>
        </w:rPr>
        <w:t xml:space="preserve"> มกราคม </w:t>
      </w:r>
      <w:r w:rsidR="007C3F7F">
        <w:rPr>
          <w:rFonts w:asciiTheme="majorBidi" w:hAnsiTheme="majorBidi"/>
          <w:sz w:val="30"/>
          <w:szCs w:val="30"/>
          <w:lang w:val="en-US"/>
        </w:rPr>
        <w:t>2564</w:t>
      </w:r>
      <w:r w:rsidRPr="006E3DE9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6E3DE9" w:rsidRPr="006E3DE9">
        <w:rPr>
          <w:rFonts w:asciiTheme="majorBidi" w:hAnsiTheme="majorBidi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 </w:t>
      </w:r>
    </w:p>
    <w:p w14:paraId="28CF37A1" w14:textId="77777777" w:rsidR="006E3DE9" w:rsidRDefault="006E3DE9" w:rsidP="00B65D7D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B56E8C3" w14:textId="4E03F295" w:rsidR="007E26A9" w:rsidRPr="00D86BAA" w:rsidRDefault="007E26A9" w:rsidP="00B65D7D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D86BAA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/>
          <w:sz w:val="30"/>
          <w:szCs w:val="30"/>
          <w:lang w:val="en-US"/>
        </w:rPr>
        <w:t>22</w:t>
      </w:r>
      <w:r w:rsidRPr="00D86BAA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D86BAA">
        <w:rPr>
          <w:rFonts w:asciiTheme="majorBidi" w:hAnsiTheme="majorBidi"/>
          <w:sz w:val="30"/>
          <w:szCs w:val="30"/>
          <w:cs/>
          <w:lang w:val="en-US"/>
        </w:rPr>
        <w:t xml:space="preserve">สิงหาคม </w:t>
      </w:r>
      <w:r w:rsidR="007C3F7F">
        <w:rPr>
          <w:rFonts w:asciiTheme="majorBidi" w:hAnsiTheme="majorBidi"/>
          <w:sz w:val="30"/>
          <w:szCs w:val="30"/>
          <w:lang w:val="en-US"/>
        </w:rPr>
        <w:t>2568</w:t>
      </w:r>
      <w:r w:rsidRPr="00D86BAA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D86BAA">
        <w:rPr>
          <w:rFonts w:asciiTheme="majorBidi" w:hAnsiTheme="majorBidi"/>
          <w:sz w:val="30"/>
          <w:szCs w:val="30"/>
          <w:cs/>
          <w:lang w:val="en-US"/>
        </w:rPr>
        <w:t>ศาล</w:t>
      </w:r>
      <w:r w:rsidR="00B95C8A">
        <w:rPr>
          <w:rFonts w:asciiTheme="majorBidi" w:hAnsiTheme="majorBidi" w:hint="cs"/>
          <w:sz w:val="30"/>
          <w:szCs w:val="30"/>
          <w:cs/>
          <w:lang w:val="en-US"/>
        </w:rPr>
        <w:t>ปกครองกลาง</w:t>
      </w:r>
      <w:r w:rsidRPr="00D86BAA">
        <w:rPr>
          <w:rFonts w:asciiTheme="majorBidi" w:hAnsiTheme="majorBidi"/>
          <w:sz w:val="30"/>
          <w:szCs w:val="30"/>
          <w:cs/>
          <w:lang w:val="en-US"/>
        </w:rPr>
        <w:t>ออกนั่งพิจารณาครั้งแรก และแถลงข้อเท็จจริงต่อองค์คณะ ศาล</w:t>
      </w:r>
      <w:r w:rsidR="00B95C8A">
        <w:rPr>
          <w:rFonts w:asciiTheme="majorBidi" w:hAnsiTheme="majorBidi" w:hint="cs"/>
          <w:sz w:val="30"/>
          <w:szCs w:val="30"/>
          <w:cs/>
          <w:lang w:val="en-US"/>
        </w:rPr>
        <w:t>ปกครองกลาง</w:t>
      </w:r>
      <w:r w:rsidRPr="00D86BAA">
        <w:rPr>
          <w:rFonts w:asciiTheme="majorBidi" w:hAnsiTheme="majorBidi"/>
          <w:sz w:val="30"/>
          <w:szCs w:val="30"/>
          <w:cs/>
          <w:lang w:val="en-US"/>
        </w:rPr>
        <w:t xml:space="preserve">นัดฟังคำพิพากษาในวันที่ </w:t>
      </w:r>
      <w:r w:rsidR="007C3F7F">
        <w:rPr>
          <w:rFonts w:asciiTheme="majorBidi" w:hAnsiTheme="majorBidi"/>
          <w:sz w:val="30"/>
          <w:szCs w:val="30"/>
          <w:lang w:val="en-US"/>
        </w:rPr>
        <w:t>23</w:t>
      </w:r>
      <w:r w:rsidRPr="00D86BAA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D86BAA">
        <w:rPr>
          <w:rFonts w:asciiTheme="majorBidi" w:hAnsiTheme="majorBidi"/>
          <w:sz w:val="30"/>
          <w:szCs w:val="30"/>
          <w:cs/>
          <w:lang w:val="en-US"/>
        </w:rPr>
        <w:t xml:space="preserve">กันยายน </w:t>
      </w:r>
      <w:r w:rsidR="007C3F7F">
        <w:rPr>
          <w:rFonts w:asciiTheme="majorBidi" w:hAnsiTheme="majorBidi"/>
          <w:sz w:val="30"/>
          <w:szCs w:val="30"/>
          <w:lang w:val="en-US"/>
        </w:rPr>
        <w:t>2568</w:t>
      </w:r>
      <w:r w:rsidRPr="00D86BAA">
        <w:rPr>
          <w:rFonts w:asciiTheme="majorBidi" w:hAnsiTheme="majorBidi"/>
          <w:sz w:val="30"/>
          <w:szCs w:val="30"/>
          <w:lang w:val="en-US"/>
        </w:rPr>
        <w:t xml:space="preserve"> </w:t>
      </w:r>
    </w:p>
    <w:p w14:paraId="7E9D0E07" w14:textId="77777777" w:rsidR="007E26A9" w:rsidRPr="00D86BAA" w:rsidRDefault="007E26A9" w:rsidP="00B65D7D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DD6813D" w14:textId="06F4CC8D" w:rsidR="002878B1" w:rsidRDefault="007E26A9" w:rsidP="007C0F9E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D86BAA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D86BA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86BAA">
        <w:rPr>
          <w:rFonts w:asciiTheme="majorBidi" w:hAnsiTheme="majorBidi"/>
          <w:sz w:val="30"/>
          <w:szCs w:val="30"/>
          <w:cs/>
          <w:lang w:val="en-US"/>
        </w:rPr>
        <w:t xml:space="preserve">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D86BA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86BAA">
        <w:rPr>
          <w:rFonts w:asciiTheme="majorBidi" w:hAnsiTheme="majorBidi"/>
          <w:sz w:val="30"/>
          <w:szCs w:val="30"/>
          <w:cs/>
          <w:lang w:val="en-US"/>
        </w:rPr>
        <w:t>ศาลปกครองกลางมีคำพิพากษายกฟ้อง</w:t>
      </w:r>
      <w:r w:rsidR="007C0F9E">
        <w:rPr>
          <w:rFonts w:asciiTheme="majorBidi" w:hAnsiTheme="majorBidi" w:hint="cs"/>
          <w:sz w:val="30"/>
          <w:szCs w:val="30"/>
          <w:cs/>
          <w:lang w:val="en-US"/>
        </w:rPr>
        <w:t xml:space="preserve"> และ</w:t>
      </w:r>
      <w:r w:rsidRPr="00D86BAA">
        <w:rPr>
          <w:rFonts w:asciiTheme="majorBidi" w:hAnsiTheme="majorBidi"/>
          <w:sz w:val="30"/>
          <w:szCs w:val="30"/>
          <w:cs/>
          <w:lang w:val="en-US"/>
        </w:rPr>
        <w:t>โจทก์ยื่นอุทธรณ์คำพิพากษาต่อศาลปกครองกลาง</w:t>
      </w:r>
      <w:r w:rsidR="007C0F9E">
        <w:rPr>
          <w:rFonts w:asciiTheme="majorBidi" w:hAnsiTheme="majorBidi" w:hint="cs"/>
          <w:sz w:val="30"/>
          <w:szCs w:val="30"/>
          <w:cs/>
          <w:lang w:val="en-US"/>
        </w:rPr>
        <w:t>เรียบร้อยแล้ว</w:t>
      </w:r>
      <w:r w:rsidRPr="00D86BAA">
        <w:rPr>
          <w:rFonts w:asciiTheme="majorBidi" w:hAnsiTheme="majorBidi"/>
          <w:sz w:val="30"/>
          <w:szCs w:val="30"/>
          <w:cs/>
          <w:lang w:val="en-US"/>
        </w:rPr>
        <w:t xml:space="preserve"> </w:t>
      </w:r>
    </w:p>
    <w:p w14:paraId="4ED99282" w14:textId="77777777" w:rsidR="002878B1" w:rsidRDefault="002878B1" w:rsidP="00B65D7D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02FF1632" w14:textId="1A21CFA4" w:rsidR="007E26A9" w:rsidRPr="006321C8" w:rsidRDefault="004B74D5" w:rsidP="00B65D7D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hint="cs"/>
          <w:sz w:val="30"/>
          <w:szCs w:val="30"/>
          <w:cs/>
          <w:lang w:val="en-US"/>
        </w:rPr>
        <w:t>ปัจจุบัน</w:t>
      </w:r>
      <w:r w:rsidR="007E26A9" w:rsidRPr="00D86BAA">
        <w:rPr>
          <w:rFonts w:asciiTheme="majorBidi" w:hAnsiTheme="majorBidi"/>
          <w:sz w:val="30"/>
          <w:szCs w:val="30"/>
          <w:cs/>
          <w:lang w:val="en-US"/>
        </w:rPr>
        <w:t>คดีอยู่ระหว่างการพิจารณาอุทธรณ์ของผู้ฟ้องคดี</w:t>
      </w:r>
      <w:r w:rsidR="002878B1">
        <w:rPr>
          <w:rFonts w:asciiTheme="majorBidi" w:hAnsiTheme="majorBidi" w:hint="cs"/>
          <w:sz w:val="30"/>
          <w:szCs w:val="30"/>
          <w:cs/>
          <w:lang w:val="en-US"/>
        </w:rPr>
        <w:t>โดยศาลปกครองกลาง</w:t>
      </w:r>
      <w:r w:rsidR="007E26A9" w:rsidRPr="00D86BAA">
        <w:rPr>
          <w:rFonts w:asciiTheme="majorBidi" w:hAnsiTheme="majorBidi"/>
          <w:sz w:val="30"/>
          <w:szCs w:val="30"/>
          <w:cs/>
          <w:lang w:val="en-US"/>
        </w:rPr>
        <w:t>ว่าจะรับอุทธรณ์ไว้พิจารณาหรือไม่</w:t>
      </w:r>
    </w:p>
    <w:p w14:paraId="25C7BCA9" w14:textId="1972DC26" w:rsidR="00DD1CA5" w:rsidRPr="006321C8" w:rsidRDefault="00DD1CA5" w:rsidP="007A6276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6361F80" w14:textId="4C45C2EB" w:rsidR="008D2723" w:rsidRPr="006321C8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6321C8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สำนักงานอัยการจังหวัดสระบุรี (โจทก์) ยื่นฟ้องบริษัท (จำเลย) เป็นคดีแพ่ง (คดีหมายเลขดำที่ สว. </w:t>
      </w:r>
      <w:r w:rsidR="007C3F7F">
        <w:rPr>
          <w:rFonts w:asciiTheme="majorBidi" w:hAnsiTheme="majorBidi" w:cstheme="majorBidi"/>
          <w:spacing w:val="2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pacing w:val="2"/>
          <w:sz w:val="30"/>
          <w:szCs w:val="30"/>
          <w:lang w:val="en-US"/>
        </w:rPr>
        <w:t>/</w:t>
      </w:r>
      <w:r w:rsidR="007C3F7F">
        <w:rPr>
          <w:rFonts w:asciiTheme="majorBidi" w:hAnsiTheme="majorBidi" w:cstheme="majorBidi"/>
          <w:spacing w:val="2"/>
          <w:sz w:val="30"/>
          <w:szCs w:val="30"/>
          <w:lang w:val="en-US"/>
        </w:rPr>
        <w:t>2559</w:t>
      </w:r>
      <w:r w:rsidRPr="006321C8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)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ทุนทรัพย์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066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823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338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558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231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กล่าวหาว่าบริษัททำเหมืองแร่หินปูนนอกเขตประทานบัตร ขอให้คืนแร่หินปูนจำนวน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522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374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2EDF117A" w14:textId="0381F3C5" w:rsidR="00043B40" w:rsidRDefault="00043B40">
      <w:pPr>
        <w:spacing w:line="240" w:lineRule="auto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2BAD3C74" w14:textId="5A552E90" w:rsidR="00A50917" w:rsidRPr="00735629" w:rsidRDefault="00A50917" w:rsidP="00D95AD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บริษัทให้การต่อสู้ว่า โจทก์ไม่มีอำนาจฟ้องตามพระราชบัญญัติส่งเสริมและรักษาคุณภาพสิ่งแวดล้อม พ.ศ. </w:t>
      </w:r>
      <w:r w:rsidRPr="00735629">
        <w:rPr>
          <w:rFonts w:asciiTheme="majorBidi" w:hAnsiTheme="majorBidi" w:cstheme="majorBidi"/>
          <w:spacing w:val="-6"/>
          <w:sz w:val="30"/>
          <w:szCs w:val="30"/>
          <w:lang w:val="en-US"/>
        </w:rPr>
        <w:t>2535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คดีนี้เป็นคดีแพ่งเกี่ยวเนื่องกับคดีอาญาเกี่ยวกับการลักลอบทำเหมือง 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และปฏิเสธฟ้องโจทก์ทุกข้อหา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 จำเลยก็หมดสิทธิ์ใช้ได้อีกต่อไป จึงไม่มีความจำเป็นที่จะลักลอบทำเหมือง</w:t>
      </w:r>
    </w:p>
    <w:p w14:paraId="2FF50A87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6A1B575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คดีมีการร้องขอให้โอนคดีจากศาลจังหวัดสระบุรีมาให้ศาลแพ่ง แผนกคดีสิ่งแวดล้อม พิจารณาและขอให้รวมการพิจารณาคดีนี้กับคดีอื่นที่เกี่ยวข้องกัน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7C362265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ให้บริษัทนำแร่หินปูน จำนวน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กรกฎาคม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ถึงวันฟ้องเป็นเวลา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350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291,085,376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56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43D26A29" w14:textId="77777777" w:rsidR="00A50917" w:rsidRPr="00735629" w:rsidRDefault="00A50917" w:rsidP="00A50917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A3F8F44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บริษัทยื่นอุทธรณ์และคำร้องขอทุเลาการบังคับคดีในชั้นอุทธรณ์เมื่อวันที่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736824E0" w14:textId="77777777" w:rsidR="00A50917" w:rsidRPr="00735629" w:rsidRDefault="00A50917" w:rsidP="00A50917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D5BAB45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เป็นต้นไปจนกว่าจะชำระเสร็จแก่โจทก์ ให้ใช้อัตรา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br/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ร้อยละ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ต่อปี หรือปรับเปลี่ยนให้ลดลงหรือเพิ่มขึ้นตามพระราชกฤษฎีกาซึ่งตราขึ้นตามประมวลกฎหมาย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br/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แพ่งและพาณิชย์ มาตรา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40C666AF" w14:textId="77777777" w:rsidR="00A50917" w:rsidRPr="00735629" w:rsidRDefault="00A50917" w:rsidP="00A50917">
      <w:pPr>
        <w:pStyle w:val="Ang15"/>
        <w:rPr>
          <w:lang w:val="en-US"/>
        </w:rPr>
      </w:pPr>
    </w:p>
    <w:p w14:paraId="165E21B7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344030AA" w14:textId="77777777" w:rsidR="00A50917" w:rsidRPr="00735629" w:rsidRDefault="00A50917" w:rsidP="00A50917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1D97B2AA" w14:textId="442CAF5F" w:rsidR="00A50917" w:rsidRPr="006321C8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22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</w:t>
      </w:r>
    </w:p>
    <w:p w14:paraId="160A7EC0" w14:textId="77777777" w:rsidR="00A50917" w:rsidRDefault="00A50917">
      <w:pPr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</w:p>
    <w:p w14:paraId="69B3F2C0" w14:textId="11308E0F" w:rsidR="00EC064D" w:rsidRDefault="007E26A9" w:rsidP="00DD4BDD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7C3F7F" w:rsidRPr="00980B1D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980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สิงหาคม </w:t>
      </w:r>
      <w:r w:rsidR="007C3F7F" w:rsidRPr="00980B1D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980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C2C71" w:rsidRPr="00980B1D">
        <w:rPr>
          <w:rFonts w:asciiTheme="majorBidi" w:hAnsiTheme="majorBidi"/>
          <w:sz w:val="30"/>
          <w:szCs w:val="30"/>
          <w:cs/>
          <w:lang w:val="en-US"/>
        </w:rPr>
        <w:t xml:space="preserve">ศาลแพ่งได้อ่านคำพิพากษาศาลฎีกาเกี่ยวกับคดีพิพาทตามที่อ้างถึงข้างต้น </w:t>
      </w:r>
      <w:r w:rsidR="008F3BD0">
        <w:rPr>
          <w:rFonts w:asciiTheme="majorBidi" w:hAnsiTheme="majorBidi" w:hint="cs"/>
          <w:sz w:val="30"/>
          <w:szCs w:val="30"/>
          <w:cs/>
          <w:lang w:val="en-US"/>
        </w:rPr>
        <w:t>โดย</w:t>
      </w:r>
      <w:r w:rsidR="0051437B" w:rsidRPr="00980B1D">
        <w:rPr>
          <w:rFonts w:asciiTheme="majorBidi" w:hAnsiTheme="majorBidi"/>
          <w:sz w:val="30"/>
          <w:szCs w:val="30"/>
          <w:cs/>
          <w:lang w:val="en-US"/>
        </w:rPr>
        <w:t>พิพากษาให้บริษัทนำแร่หินอุตสาหกรรม</w:t>
      </w:r>
      <w:r w:rsidR="00A651C8" w:rsidRPr="00980B1D">
        <w:rPr>
          <w:rFonts w:asciiTheme="majorBidi" w:hAnsiTheme="majorBidi" w:hint="cs"/>
          <w:sz w:val="30"/>
          <w:szCs w:val="30"/>
          <w:cs/>
          <w:lang w:val="en-US"/>
        </w:rPr>
        <w:t>ชนิดหินปูนเพื่ออุต</w:t>
      </w:r>
      <w:r w:rsidR="00D063DE" w:rsidRPr="00980B1D">
        <w:rPr>
          <w:rFonts w:asciiTheme="majorBidi" w:hAnsiTheme="majorBidi" w:hint="cs"/>
          <w:sz w:val="30"/>
          <w:szCs w:val="30"/>
          <w:cs/>
          <w:lang w:val="en-US"/>
        </w:rPr>
        <w:t xml:space="preserve">สาหกรรมปูนซีเมนต์ </w:t>
      </w:r>
      <w:r w:rsidR="00DD4BDD" w:rsidRPr="00980B1D">
        <w:rPr>
          <w:rFonts w:asciiTheme="majorBidi" w:hAnsiTheme="majorBidi" w:hint="cs"/>
          <w:sz w:val="30"/>
          <w:szCs w:val="30"/>
          <w:cs/>
          <w:lang w:val="en-US"/>
        </w:rPr>
        <w:t xml:space="preserve">จำนวน 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31</w:t>
      </w:r>
      <w:r w:rsidR="00DD4BDD" w:rsidRPr="00980B1D">
        <w:rPr>
          <w:rFonts w:asciiTheme="majorBidi" w:hAnsiTheme="majorBidi"/>
          <w:sz w:val="30"/>
          <w:szCs w:val="30"/>
          <w:lang w:val="en-US"/>
        </w:rPr>
        <w:t>,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522</w:t>
      </w:r>
      <w:r w:rsidR="00DD4BDD" w:rsidRPr="00980B1D">
        <w:rPr>
          <w:rFonts w:asciiTheme="majorBidi" w:hAnsiTheme="majorBidi"/>
          <w:sz w:val="30"/>
          <w:szCs w:val="30"/>
          <w:lang w:val="en-US"/>
        </w:rPr>
        <w:t>,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374</w:t>
      </w:r>
      <w:r w:rsidR="00DD4BDD" w:rsidRPr="00980B1D">
        <w:rPr>
          <w:rFonts w:asciiTheme="majorBidi" w:hAnsiTheme="majorBidi"/>
          <w:sz w:val="30"/>
          <w:szCs w:val="30"/>
          <w:lang w:val="en-US"/>
        </w:rPr>
        <w:t>.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26</w:t>
      </w:r>
      <w:r w:rsidR="00DD4BDD" w:rsidRPr="00980B1D">
        <w:rPr>
          <w:rFonts w:asciiTheme="majorBidi" w:hAnsiTheme="majorBidi"/>
          <w:sz w:val="30"/>
          <w:szCs w:val="30"/>
          <w:lang w:val="en-US"/>
        </w:rPr>
        <w:t xml:space="preserve"> </w:t>
      </w:r>
      <w:r w:rsidR="00DD4BDD" w:rsidRPr="00980B1D">
        <w:rPr>
          <w:rFonts w:asciiTheme="majorBidi" w:hAnsiTheme="majorBidi" w:hint="cs"/>
          <w:sz w:val="30"/>
          <w:szCs w:val="30"/>
          <w:cs/>
          <w:lang w:val="en-US"/>
        </w:rPr>
        <w:t>เมตริกตัน ไปถมกลับ</w:t>
      </w:r>
      <w:r w:rsidR="00935A49" w:rsidRPr="00980B1D">
        <w:rPr>
          <w:rFonts w:asciiTheme="majorBidi" w:hAnsiTheme="majorBidi" w:hint="cs"/>
          <w:sz w:val="30"/>
          <w:szCs w:val="30"/>
          <w:cs/>
          <w:lang w:val="en-US"/>
        </w:rPr>
        <w:t>คืนยังพื้นที่เดิมที่ทำเหมือ</w:t>
      </w:r>
      <w:r w:rsidR="00D86BAA" w:rsidRPr="00980B1D">
        <w:rPr>
          <w:rFonts w:asciiTheme="majorBidi" w:hAnsiTheme="majorBidi" w:hint="cs"/>
          <w:sz w:val="30"/>
          <w:szCs w:val="30"/>
          <w:cs/>
          <w:lang w:val="en-US"/>
        </w:rPr>
        <w:t>ง</w:t>
      </w:r>
      <w:r w:rsidR="00935A49" w:rsidRPr="00980B1D">
        <w:rPr>
          <w:rFonts w:asciiTheme="majorBidi" w:hAnsiTheme="majorBidi" w:hint="cs"/>
          <w:sz w:val="30"/>
          <w:szCs w:val="30"/>
          <w:cs/>
          <w:lang w:val="en-US"/>
        </w:rPr>
        <w:t>แร่พิพาท พร้อมฟื้นฟู</w:t>
      </w:r>
      <w:r w:rsidR="006707FD" w:rsidRPr="00980B1D">
        <w:rPr>
          <w:rFonts w:asciiTheme="majorBidi" w:hAnsiTheme="majorBidi" w:hint="cs"/>
          <w:sz w:val="30"/>
          <w:szCs w:val="30"/>
          <w:cs/>
          <w:lang w:val="en-US"/>
        </w:rPr>
        <w:t xml:space="preserve">สภาพพื้นที่ทำเหมืองที่เอาแร่ไปให้กลับคืนดีดังเดิม </w:t>
      </w:r>
      <w:r w:rsidR="00E54C26">
        <w:rPr>
          <w:rFonts w:asciiTheme="majorBidi" w:hAnsiTheme="majorBidi"/>
          <w:sz w:val="30"/>
          <w:szCs w:val="30"/>
          <w:cs/>
          <w:lang w:val="en-US"/>
        </w:rPr>
        <w:br/>
      </w:r>
      <w:r w:rsidR="006707FD" w:rsidRPr="00980B1D">
        <w:rPr>
          <w:rFonts w:asciiTheme="majorBidi" w:hAnsiTheme="majorBidi" w:hint="cs"/>
          <w:sz w:val="30"/>
          <w:szCs w:val="30"/>
          <w:cs/>
          <w:lang w:val="en-US"/>
        </w:rPr>
        <w:t>หรือให้ชำระเงินเป็นจำนวน</w:t>
      </w:r>
      <w:r w:rsidR="008F3105" w:rsidRPr="00980B1D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3</w:t>
      </w:r>
      <w:r w:rsidR="008F3105" w:rsidRPr="00980B1D">
        <w:rPr>
          <w:rFonts w:asciiTheme="majorBidi" w:hAnsiTheme="majorBidi"/>
          <w:sz w:val="30"/>
          <w:szCs w:val="30"/>
          <w:lang w:val="en-US"/>
        </w:rPr>
        <w:t>,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782</w:t>
      </w:r>
      <w:r w:rsidR="008F3105" w:rsidRPr="00980B1D">
        <w:rPr>
          <w:rFonts w:asciiTheme="majorBidi" w:hAnsiTheme="majorBidi"/>
          <w:sz w:val="30"/>
          <w:szCs w:val="30"/>
          <w:lang w:val="en-US"/>
        </w:rPr>
        <w:t>,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684</w:t>
      </w:r>
      <w:r w:rsidR="008F3105" w:rsidRPr="00980B1D">
        <w:rPr>
          <w:rFonts w:asciiTheme="majorBidi" w:hAnsiTheme="majorBidi"/>
          <w:sz w:val="30"/>
          <w:szCs w:val="30"/>
          <w:lang w:val="en-US"/>
        </w:rPr>
        <w:t>,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911</w:t>
      </w:r>
      <w:r w:rsidR="00890CBA" w:rsidRPr="00980B1D">
        <w:rPr>
          <w:rFonts w:asciiTheme="majorBidi" w:hAnsiTheme="majorBidi"/>
          <w:sz w:val="30"/>
          <w:szCs w:val="30"/>
          <w:lang w:val="en-US"/>
        </w:rPr>
        <w:t>.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20</w:t>
      </w:r>
      <w:r w:rsidR="008F3105" w:rsidRPr="00980B1D">
        <w:rPr>
          <w:rFonts w:asciiTheme="majorBidi" w:hAnsiTheme="majorBidi"/>
          <w:sz w:val="30"/>
          <w:szCs w:val="30"/>
          <w:lang w:val="en-US"/>
        </w:rPr>
        <w:t xml:space="preserve"> </w:t>
      </w:r>
      <w:r w:rsidR="008F3105" w:rsidRPr="00980B1D">
        <w:rPr>
          <w:rFonts w:asciiTheme="majorBidi" w:hAnsiTheme="majorBidi" w:hint="cs"/>
          <w:sz w:val="30"/>
          <w:szCs w:val="30"/>
          <w:cs/>
          <w:lang w:val="en-US"/>
        </w:rPr>
        <w:t>บาท พร้อมดอกเบี้ยในอัตราร้อยละ</w:t>
      </w:r>
      <w:r w:rsidR="00A901AE" w:rsidRPr="00980B1D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7</w:t>
      </w:r>
      <w:r w:rsidR="00A901AE" w:rsidRPr="00980B1D">
        <w:rPr>
          <w:rFonts w:asciiTheme="majorBidi" w:hAnsiTheme="majorBidi"/>
          <w:sz w:val="30"/>
          <w:szCs w:val="30"/>
          <w:lang w:val="en-US"/>
        </w:rPr>
        <w:t>.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5</w:t>
      </w:r>
      <w:r w:rsidR="00A901AE" w:rsidRPr="00980B1D">
        <w:rPr>
          <w:rFonts w:asciiTheme="majorBidi" w:hAnsiTheme="majorBidi"/>
          <w:sz w:val="30"/>
          <w:szCs w:val="30"/>
          <w:lang w:val="en-US"/>
        </w:rPr>
        <w:t xml:space="preserve"> </w:t>
      </w:r>
      <w:r w:rsidR="00A901AE" w:rsidRPr="00980B1D">
        <w:rPr>
          <w:rFonts w:asciiTheme="majorBidi" w:hAnsiTheme="majorBidi" w:hint="cs"/>
          <w:sz w:val="30"/>
          <w:szCs w:val="30"/>
          <w:cs/>
          <w:lang w:val="en-US"/>
        </w:rPr>
        <w:t>ต่อปี ของเงินต้นดังกล่าว</w:t>
      </w:r>
      <w:r w:rsidR="00D86BAA" w:rsidRPr="00980B1D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E54C26">
        <w:rPr>
          <w:rFonts w:asciiTheme="majorBidi" w:hAnsiTheme="majorBidi"/>
          <w:sz w:val="30"/>
          <w:szCs w:val="30"/>
          <w:cs/>
          <w:lang w:val="en-US"/>
        </w:rPr>
        <w:br/>
      </w:r>
      <w:r w:rsidR="00A901AE" w:rsidRPr="00980B1D">
        <w:rPr>
          <w:rFonts w:asciiTheme="majorBidi" w:hAnsiTheme="majorBidi" w:hint="cs"/>
          <w:sz w:val="30"/>
          <w:szCs w:val="30"/>
          <w:cs/>
          <w:lang w:val="en-US"/>
        </w:rPr>
        <w:t>นับ</w:t>
      </w:r>
      <w:r w:rsidR="007778C5" w:rsidRPr="00980B1D">
        <w:rPr>
          <w:rFonts w:asciiTheme="majorBidi" w:hAnsiTheme="majorBidi" w:hint="cs"/>
          <w:sz w:val="30"/>
          <w:szCs w:val="30"/>
          <w:cs/>
          <w:lang w:val="en-US"/>
        </w:rPr>
        <w:t>แต่วัน</w:t>
      </w:r>
      <w:r w:rsidR="00686DA6">
        <w:rPr>
          <w:rFonts w:asciiTheme="majorBidi" w:hAnsiTheme="majorBidi" w:hint="cs"/>
          <w:sz w:val="30"/>
          <w:szCs w:val="30"/>
          <w:cs/>
          <w:lang w:val="en-US"/>
        </w:rPr>
        <w:t>ละเมิด</w:t>
      </w:r>
      <w:r w:rsidR="005D441C" w:rsidRPr="00980B1D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1F3C30" w:rsidRPr="001F3C30">
        <w:rPr>
          <w:rFonts w:asciiTheme="majorBidi" w:hAnsiTheme="majorBidi"/>
          <w:sz w:val="30"/>
          <w:szCs w:val="30"/>
          <w:cs/>
          <w:lang w:val="en-US"/>
        </w:rPr>
        <w:t xml:space="preserve">และให้ชำระดอกเบี้ยอัตราร้อยละ </w:t>
      </w:r>
      <w:r w:rsidR="00FC5F08">
        <w:rPr>
          <w:rFonts w:asciiTheme="majorBidi" w:hAnsiTheme="majorBidi"/>
          <w:sz w:val="30"/>
          <w:szCs w:val="30"/>
          <w:lang w:val="en-US"/>
        </w:rPr>
        <w:t>5</w:t>
      </w:r>
      <w:r w:rsidR="001F3C30" w:rsidRPr="001F3C30">
        <w:rPr>
          <w:rFonts w:asciiTheme="majorBidi" w:hAnsi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FC5F08">
        <w:rPr>
          <w:rFonts w:asciiTheme="majorBidi" w:hAnsiTheme="majorBidi"/>
          <w:sz w:val="30"/>
          <w:szCs w:val="30"/>
          <w:lang w:val="en-US"/>
        </w:rPr>
        <w:t>7</w:t>
      </w:r>
      <w:r w:rsidR="001F3C30" w:rsidRPr="001F3C30">
        <w:rPr>
          <w:rFonts w:asciiTheme="majorBidi" w:hAnsi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FC5F08">
        <w:rPr>
          <w:rFonts w:asciiTheme="majorBidi" w:hAnsiTheme="majorBidi"/>
          <w:sz w:val="30"/>
          <w:szCs w:val="30"/>
          <w:lang w:val="en-US"/>
        </w:rPr>
        <w:t>2</w:t>
      </w:r>
      <w:r w:rsidR="001F3C30" w:rsidRPr="001F3C30">
        <w:rPr>
          <w:rFonts w:asciiTheme="majorBidi" w:hAnsi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="00FC5F08">
        <w:rPr>
          <w:rFonts w:asciiTheme="majorBidi" w:hAnsiTheme="majorBidi"/>
          <w:sz w:val="30"/>
          <w:szCs w:val="30"/>
          <w:lang w:val="en-US"/>
        </w:rPr>
        <w:t>7.5</w:t>
      </w:r>
      <w:r w:rsidR="001F3C30" w:rsidRPr="001F3C30">
        <w:rPr>
          <w:rFonts w:asciiTheme="majorBidi" w:hAnsiTheme="majorBidi"/>
          <w:sz w:val="30"/>
          <w:szCs w:val="30"/>
          <w:cs/>
          <w:lang w:val="en-US"/>
        </w:rPr>
        <w:t xml:space="preserve"> ต่อปี </w:t>
      </w:r>
      <w:r w:rsidR="001F3C30" w:rsidRPr="00483E8A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นับตั้งแต่วันที่ </w:t>
      </w:r>
      <w:r w:rsidR="00FC5F08" w:rsidRPr="00483E8A">
        <w:rPr>
          <w:rFonts w:asciiTheme="majorBidi" w:hAnsiTheme="majorBidi"/>
          <w:spacing w:val="-4"/>
          <w:sz w:val="30"/>
          <w:szCs w:val="30"/>
          <w:lang w:val="en-US"/>
        </w:rPr>
        <w:t>11</w:t>
      </w:r>
      <w:r w:rsidR="001F3C30" w:rsidRPr="00483E8A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เมษายน </w:t>
      </w:r>
      <w:r w:rsidR="00FC5F08" w:rsidRPr="00483E8A">
        <w:rPr>
          <w:rFonts w:asciiTheme="majorBidi" w:hAnsiTheme="majorBidi"/>
          <w:spacing w:val="-4"/>
          <w:sz w:val="30"/>
          <w:szCs w:val="30"/>
          <w:lang w:val="en-US"/>
        </w:rPr>
        <w:t>2564</w:t>
      </w:r>
      <w:r w:rsidR="001F3C30" w:rsidRPr="00483E8A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</w:t>
      </w:r>
      <w:r w:rsidR="00647048">
        <w:rPr>
          <w:rFonts w:asciiTheme="majorBidi" w:hAnsiTheme="majorBidi" w:hint="cs"/>
          <w:sz w:val="30"/>
          <w:szCs w:val="30"/>
          <w:cs/>
          <w:lang w:val="en-US"/>
        </w:rPr>
        <w:t>จนกว่าจะชำระสำเร็จ</w:t>
      </w:r>
      <w:r w:rsidR="00647048" w:rsidRPr="00980B1D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1F3C30" w:rsidRPr="00483E8A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และยกคำขอโจทก์ที่เรียกให้บริษัทชำระค่าภาคหลวงแร่ </w:t>
      </w:r>
      <w:r w:rsidR="00686DA6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และให้</w:t>
      </w:r>
      <w:r w:rsidR="001F3C30" w:rsidRPr="00483E8A">
        <w:rPr>
          <w:rFonts w:asciiTheme="majorBidi" w:hAnsiTheme="majorBidi"/>
          <w:spacing w:val="-4"/>
          <w:sz w:val="30"/>
          <w:szCs w:val="30"/>
          <w:cs/>
          <w:lang w:val="en-US"/>
        </w:rPr>
        <w:t>ค่าฤชาธรรมเนียมเป็นพับ</w:t>
      </w:r>
    </w:p>
    <w:p w14:paraId="3F6AE989" w14:textId="4F9946E2" w:rsidR="004F12D8" w:rsidRDefault="004F12D8">
      <w:pPr>
        <w:spacing w:line="240" w:lineRule="auto"/>
        <w:rPr>
          <w:rFonts w:asciiTheme="majorBidi" w:hAnsiTheme="majorBidi"/>
          <w:sz w:val="30"/>
          <w:szCs w:val="30"/>
          <w:lang w:val="en-US"/>
        </w:rPr>
      </w:pPr>
      <w:r>
        <w:rPr>
          <w:rFonts w:asciiTheme="majorBidi" w:hAnsiTheme="majorBidi"/>
          <w:sz w:val="30"/>
          <w:szCs w:val="30"/>
          <w:lang w:val="en-US"/>
        </w:rPr>
        <w:br w:type="page"/>
      </w:r>
    </w:p>
    <w:p w14:paraId="41492814" w14:textId="77777777" w:rsidR="007A65CD" w:rsidRPr="006321C8" w:rsidRDefault="007A65CD" w:rsidP="007A65CD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10A4DFFC" w14:textId="77777777" w:rsidR="001F3C30" w:rsidRDefault="001F3C30" w:rsidP="00DD4BDD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cs/>
          <w:lang w:val="en-US"/>
        </w:rPr>
      </w:pPr>
    </w:p>
    <w:p w14:paraId="061B9C2E" w14:textId="3E76A58A" w:rsidR="008D2723" w:rsidRPr="006321C8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447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906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327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680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219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6A41360E" w14:textId="77777777" w:rsidR="00643165" w:rsidRDefault="0064316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FCC99FC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หากแร่ที่มีอยู่จำนวนมากไม่ใช้ให้หมดก่อนประทานบัตรหมดอายุจำเลยก็หมดสิทธิ์ใช้ได้อีกต่อไป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673C55C0" w14:textId="77777777" w:rsidR="00A50917" w:rsidRPr="00735629" w:rsidRDefault="00A50917" w:rsidP="00A50917">
      <w:pPr>
        <w:pStyle w:val="Ang15"/>
        <w:rPr>
          <w:lang w:val="en-US"/>
        </w:rPr>
      </w:pPr>
    </w:p>
    <w:p w14:paraId="10B294AC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มีการขอรวมพิจารณาคดีนี้กับคดีอื่นที่เกี่ยวข้องกัน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2DFE4FDF" w14:textId="6937919E" w:rsidR="00E54C26" w:rsidRPr="00735629" w:rsidRDefault="00E54C26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p w14:paraId="104AD922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ศาลแพ่งมีคำพิพากษา ให้บริษัทนำเอาแร่หินปูนเพื่ออุตสาหกรรมปูนซีเมนต์ จำนวน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ไปถมกลับคืนยังพื้นที่ที่บริษัททำเหมืองเอาแร่ไป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13,368,991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100,000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2278ACE5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A8D81DF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 เมื่อวันที่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71BBEFB9" w14:textId="289789AC" w:rsidR="004F12D8" w:rsidRPr="00735629" w:rsidRDefault="004F12D8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51E87063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5D2C5A42" w14:textId="77777777" w:rsidR="00A50917" w:rsidRPr="00735629" w:rsidRDefault="00A50917" w:rsidP="00A50917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098F7D15" w14:textId="77777777" w:rsidR="00A50917" w:rsidRPr="00735629" w:rsidRDefault="00A50917" w:rsidP="00A5091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60BE3FB5" w14:textId="77777777" w:rsidR="00A50917" w:rsidRPr="00735629" w:rsidRDefault="00A50917" w:rsidP="00A5091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D9EDB9E" w14:textId="016CEA69" w:rsidR="00A50917" w:rsidRPr="006321C8" w:rsidRDefault="00A50917" w:rsidP="00A5091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22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</w:t>
      </w:r>
    </w:p>
    <w:p w14:paraId="7EEDB1D8" w14:textId="77777777" w:rsidR="00A50917" w:rsidRPr="006321C8" w:rsidRDefault="00A50917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F1FFF0" w14:textId="1A76ACA6" w:rsidR="008D2723" w:rsidRDefault="00FB6E51" w:rsidP="00890CBA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7C3F7F" w:rsidRPr="00980B1D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980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80B1D">
        <w:rPr>
          <w:rFonts w:asciiTheme="majorBidi" w:hAnsiTheme="majorBidi"/>
          <w:sz w:val="30"/>
          <w:szCs w:val="30"/>
          <w:cs/>
          <w:lang w:val="en-US"/>
        </w:rPr>
        <w:t xml:space="preserve">สิงหาคม </w:t>
      </w:r>
      <w:r w:rsidR="007C3F7F" w:rsidRPr="00980B1D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980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23508" w:rsidRPr="00980B1D">
        <w:rPr>
          <w:rFonts w:asciiTheme="majorBidi" w:hAnsiTheme="majorBidi"/>
          <w:sz w:val="30"/>
          <w:szCs w:val="30"/>
          <w:cs/>
          <w:lang w:val="en-US"/>
        </w:rPr>
        <w:t xml:space="preserve">ศาลแพ่งได้อ่านคำพิพากษาศาลฎีกาเกี่ยวกับคดีพิพาทตามที่อ้างถึงข้างต้น </w:t>
      </w:r>
      <w:r w:rsidR="00244EBD">
        <w:rPr>
          <w:rFonts w:asciiTheme="majorBidi" w:hAnsiTheme="majorBidi" w:hint="cs"/>
          <w:sz w:val="30"/>
          <w:szCs w:val="30"/>
          <w:cs/>
          <w:lang w:val="en-US"/>
        </w:rPr>
        <w:t>โดย</w:t>
      </w:r>
      <w:r w:rsidR="00DF57CF" w:rsidRPr="00980B1D">
        <w:rPr>
          <w:rFonts w:asciiTheme="majorBidi" w:hAnsiTheme="majorBidi"/>
          <w:sz w:val="30"/>
          <w:szCs w:val="30"/>
          <w:cs/>
          <w:lang w:val="en-US"/>
        </w:rPr>
        <w:t>พิพากษาให้</w:t>
      </w:r>
      <w:r w:rsidR="00890CBA" w:rsidRPr="00980B1D">
        <w:rPr>
          <w:rFonts w:asciiTheme="majorBidi" w:hAnsiTheme="majorBidi"/>
          <w:sz w:val="30"/>
          <w:szCs w:val="30"/>
          <w:cs/>
          <w:lang w:val="en-US"/>
        </w:rPr>
        <w:t xml:space="preserve">บริษัทนำแร่หินอุตสาหกรรมชนิดหินปูนเพื่ออุตสาหกรรมปูนซีเมนต์ จำนวน 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2</w:t>
      </w:r>
      <w:r w:rsidR="00890CBA" w:rsidRPr="00980B1D">
        <w:rPr>
          <w:rFonts w:asciiTheme="majorBidi" w:hAnsiTheme="majorBidi"/>
          <w:sz w:val="30"/>
          <w:szCs w:val="30"/>
          <w:lang w:val="en-US"/>
        </w:rPr>
        <w:t>,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447</w:t>
      </w:r>
      <w:r w:rsidR="00890CBA" w:rsidRPr="00980B1D">
        <w:rPr>
          <w:rFonts w:asciiTheme="majorBidi" w:hAnsiTheme="majorBidi"/>
          <w:sz w:val="30"/>
          <w:szCs w:val="30"/>
          <w:lang w:val="en-US"/>
        </w:rPr>
        <w:t>,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906</w:t>
      </w:r>
      <w:r w:rsidR="00890CBA" w:rsidRPr="00980B1D">
        <w:rPr>
          <w:rFonts w:asciiTheme="majorBidi" w:hAnsiTheme="majorBidi"/>
          <w:sz w:val="30"/>
          <w:szCs w:val="30"/>
          <w:cs/>
          <w:lang w:val="en-US"/>
        </w:rPr>
        <w:t>.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76</w:t>
      </w:r>
      <w:r w:rsidR="00890CBA" w:rsidRPr="00980B1D">
        <w:rPr>
          <w:rFonts w:asciiTheme="majorBidi" w:hAnsi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</w:t>
      </w:r>
      <w:r w:rsidR="00D86BAA" w:rsidRPr="00980B1D">
        <w:rPr>
          <w:rFonts w:asciiTheme="majorBidi" w:hAnsiTheme="majorBidi" w:hint="cs"/>
          <w:sz w:val="30"/>
          <w:szCs w:val="30"/>
          <w:cs/>
          <w:lang w:val="en-US"/>
        </w:rPr>
        <w:t>ง</w:t>
      </w:r>
      <w:r w:rsidR="00890CBA" w:rsidRPr="00980B1D">
        <w:rPr>
          <w:rFonts w:asciiTheme="majorBidi" w:hAnsiTheme="majorBidi"/>
          <w:sz w:val="30"/>
          <w:szCs w:val="30"/>
          <w:cs/>
          <w:lang w:val="en-US"/>
        </w:rPr>
        <w:t xml:space="preserve">แร่พิพาท พร้อมฟื้นฟูสภาพพื้นที่ทำเหมืองที่เอาแร่ไปให้กลับคืนดีดังเดิม หรือให้ชำระเงินเป็นจำนวน 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293</w:t>
      </w:r>
      <w:r w:rsidR="00890CBA" w:rsidRPr="00980B1D">
        <w:rPr>
          <w:rFonts w:asciiTheme="majorBidi" w:hAnsiTheme="majorBidi"/>
          <w:sz w:val="30"/>
          <w:szCs w:val="30"/>
          <w:lang w:val="en-US"/>
        </w:rPr>
        <w:t>,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748</w:t>
      </w:r>
      <w:r w:rsidR="00890CBA" w:rsidRPr="00980B1D">
        <w:rPr>
          <w:rFonts w:asciiTheme="majorBidi" w:hAnsiTheme="majorBidi"/>
          <w:sz w:val="30"/>
          <w:szCs w:val="30"/>
          <w:lang w:val="en-US"/>
        </w:rPr>
        <w:t>,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811</w:t>
      </w:r>
      <w:r w:rsidR="00890CBA" w:rsidRPr="00980B1D">
        <w:rPr>
          <w:rFonts w:asciiTheme="majorBidi" w:hAnsiTheme="majorBidi"/>
          <w:sz w:val="30"/>
          <w:szCs w:val="30"/>
          <w:lang w:val="en-US"/>
        </w:rPr>
        <w:t>.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20</w:t>
      </w:r>
      <w:r w:rsidR="00890CBA" w:rsidRPr="00980B1D">
        <w:rPr>
          <w:rFonts w:asciiTheme="majorBidi" w:hAnsi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7</w:t>
      </w:r>
      <w:r w:rsidR="00890CBA" w:rsidRPr="00980B1D">
        <w:rPr>
          <w:rFonts w:asciiTheme="majorBidi" w:hAnsiTheme="majorBidi"/>
          <w:sz w:val="30"/>
          <w:szCs w:val="30"/>
          <w:lang w:val="en-US"/>
        </w:rPr>
        <w:t>.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5</w:t>
      </w:r>
      <w:r w:rsidR="00890CBA" w:rsidRPr="00980B1D">
        <w:rPr>
          <w:rFonts w:asciiTheme="majorBidi" w:hAnsiTheme="majorBidi"/>
          <w:sz w:val="30"/>
          <w:szCs w:val="30"/>
          <w:cs/>
          <w:lang w:val="en-US"/>
        </w:rPr>
        <w:t xml:space="preserve"> ต่อปี ของเงินต้นดังกล่าว</w:t>
      </w:r>
      <w:r w:rsidR="00D86BAA" w:rsidRPr="00980B1D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890CBA" w:rsidRPr="00980B1D">
        <w:rPr>
          <w:rFonts w:asciiTheme="majorBidi" w:hAnsiTheme="majorBidi"/>
          <w:sz w:val="30"/>
          <w:szCs w:val="30"/>
          <w:cs/>
          <w:lang w:val="en-US"/>
        </w:rPr>
        <w:t>นับแต่วัน</w:t>
      </w:r>
      <w:r w:rsidR="007A3AA1">
        <w:rPr>
          <w:rFonts w:asciiTheme="majorBidi" w:hAnsiTheme="majorBidi" w:hint="cs"/>
          <w:sz w:val="30"/>
          <w:szCs w:val="30"/>
          <w:cs/>
          <w:lang w:val="en-US"/>
        </w:rPr>
        <w:t>ละเมิด</w:t>
      </w:r>
      <w:r w:rsidR="00890CBA" w:rsidRPr="00980B1D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1F3C30" w:rsidRPr="001F3C30">
        <w:rPr>
          <w:rFonts w:asciiTheme="majorBidi" w:hAnsiTheme="majorBidi"/>
          <w:sz w:val="30"/>
          <w:szCs w:val="30"/>
          <w:cs/>
          <w:lang w:val="en-US"/>
        </w:rPr>
        <w:t xml:space="preserve">และให้ชำระดอกเบี้ยอัตราร้อยละ </w:t>
      </w:r>
      <w:r w:rsidR="00FC5F08">
        <w:rPr>
          <w:rFonts w:asciiTheme="majorBidi" w:hAnsiTheme="majorBidi"/>
          <w:sz w:val="30"/>
          <w:szCs w:val="30"/>
          <w:lang w:val="en-US"/>
        </w:rPr>
        <w:t>5</w:t>
      </w:r>
      <w:r w:rsidR="001F3C30" w:rsidRPr="001F3C30">
        <w:rPr>
          <w:rFonts w:asciiTheme="majorBidi" w:hAnsi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FC5F08">
        <w:rPr>
          <w:rFonts w:asciiTheme="majorBidi" w:hAnsiTheme="majorBidi"/>
          <w:sz w:val="30"/>
          <w:szCs w:val="30"/>
          <w:lang w:val="en-US"/>
        </w:rPr>
        <w:t>7</w:t>
      </w:r>
      <w:r w:rsidR="001F3C30" w:rsidRPr="001F3C30">
        <w:rPr>
          <w:rFonts w:asciiTheme="majorBidi" w:hAnsi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FC5F08">
        <w:rPr>
          <w:rFonts w:asciiTheme="majorBidi" w:hAnsiTheme="majorBidi"/>
          <w:sz w:val="30"/>
          <w:szCs w:val="30"/>
          <w:lang w:val="en-US"/>
        </w:rPr>
        <w:t>2</w:t>
      </w:r>
      <w:r w:rsidR="001F3C30" w:rsidRPr="001F3C30">
        <w:rPr>
          <w:rFonts w:asciiTheme="majorBidi" w:hAnsi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="00FC5F08">
        <w:rPr>
          <w:rFonts w:asciiTheme="majorBidi" w:hAnsiTheme="majorBidi"/>
          <w:sz w:val="30"/>
          <w:szCs w:val="30"/>
          <w:lang w:val="en-US"/>
        </w:rPr>
        <w:t>7.5</w:t>
      </w:r>
      <w:r w:rsidR="001F3C30" w:rsidRPr="001F3C30">
        <w:rPr>
          <w:rFonts w:asciiTheme="majorBidi" w:hAnsiTheme="majorBidi"/>
          <w:sz w:val="30"/>
          <w:szCs w:val="30"/>
          <w:cs/>
          <w:lang w:val="en-US"/>
        </w:rPr>
        <w:t xml:space="preserve"> ต่อปี นับตั้งแต่วันที่ </w:t>
      </w:r>
      <w:r w:rsidR="00FC5F08">
        <w:rPr>
          <w:rFonts w:asciiTheme="majorBidi" w:hAnsiTheme="majorBidi"/>
          <w:sz w:val="30"/>
          <w:szCs w:val="30"/>
          <w:lang w:val="en-US"/>
        </w:rPr>
        <w:t>11</w:t>
      </w:r>
      <w:r w:rsidR="001F3C30" w:rsidRPr="001F3C30">
        <w:rPr>
          <w:rFonts w:asciiTheme="majorBidi" w:hAnsiTheme="majorBidi"/>
          <w:sz w:val="30"/>
          <w:szCs w:val="30"/>
          <w:cs/>
          <w:lang w:val="en-US"/>
        </w:rPr>
        <w:t xml:space="preserve"> เมษายน </w:t>
      </w:r>
      <w:r w:rsidR="00FC5F08">
        <w:rPr>
          <w:rFonts w:asciiTheme="majorBidi" w:hAnsiTheme="majorBidi"/>
          <w:sz w:val="30"/>
          <w:szCs w:val="30"/>
          <w:lang w:val="en-US"/>
        </w:rPr>
        <w:t>2564</w:t>
      </w:r>
      <w:r w:rsidR="001F3C30" w:rsidRPr="001F3C3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4243BE">
        <w:rPr>
          <w:rFonts w:asciiTheme="majorBidi" w:hAnsiTheme="majorBidi" w:hint="cs"/>
          <w:sz w:val="30"/>
          <w:szCs w:val="30"/>
          <w:cs/>
          <w:lang w:val="en-US"/>
        </w:rPr>
        <w:t>จนกว่าจะชำระสำเร็จ</w:t>
      </w:r>
      <w:r w:rsidR="004243BE" w:rsidRPr="00980B1D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1F3C30" w:rsidRPr="001F3C30">
        <w:rPr>
          <w:rFonts w:asciiTheme="majorBidi" w:hAnsiTheme="majorBidi"/>
          <w:sz w:val="30"/>
          <w:szCs w:val="30"/>
          <w:cs/>
          <w:lang w:val="en-US"/>
        </w:rPr>
        <w:t xml:space="preserve">และยกคำขอโจทก์ที่เรียกให้บริษัทชำระค่าภาคหลวงแร่ </w:t>
      </w:r>
      <w:r w:rsidR="00D45FE5">
        <w:rPr>
          <w:rFonts w:asciiTheme="majorBidi" w:hAnsiTheme="majorBidi" w:hint="cs"/>
          <w:sz w:val="30"/>
          <w:szCs w:val="30"/>
          <w:cs/>
          <w:lang w:val="en-US"/>
        </w:rPr>
        <w:t>และให้</w:t>
      </w:r>
      <w:r w:rsidR="001F3C30" w:rsidRPr="001F3C30">
        <w:rPr>
          <w:rFonts w:asciiTheme="majorBidi" w:hAnsiTheme="majorBidi"/>
          <w:sz w:val="30"/>
          <w:szCs w:val="30"/>
          <w:cs/>
          <w:lang w:val="en-US"/>
        </w:rPr>
        <w:t>ค่าฤชาธรรมเนียมเป็นพับ</w:t>
      </w:r>
    </w:p>
    <w:p w14:paraId="670DECC6" w14:textId="77777777" w:rsidR="007A65CD" w:rsidRDefault="007A65CD" w:rsidP="00890CBA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7560C458" w14:textId="77777777" w:rsidR="007A65CD" w:rsidRPr="006321C8" w:rsidRDefault="007A65CD" w:rsidP="007A65CD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5D84032A" w14:textId="77777777" w:rsidR="001F3C30" w:rsidRPr="00980B1D" w:rsidRDefault="001F3C30" w:rsidP="00890CBA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8E5850" w14:textId="3C2BEDD9" w:rsidR="008D2723" w:rsidRPr="002D3317" w:rsidRDefault="008D2723" w:rsidP="002D3317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D3317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7C3F7F" w:rsidRPr="002D3317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2D331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D3317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7C3F7F" w:rsidRPr="002D3317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2D331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D3317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</w:t>
      </w:r>
      <w:r w:rsidR="00FC6E97" w:rsidRPr="002D331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D3317">
        <w:rPr>
          <w:rFonts w:asciiTheme="majorBidi" w:hAnsiTheme="majorBidi" w:cstheme="majorBidi"/>
          <w:sz w:val="30"/>
          <w:szCs w:val="30"/>
          <w:cs/>
          <w:lang w:val="en-US"/>
        </w:rPr>
        <w:t>(จำเลย) เป็นคดีแพ่ง (คดีหมายเลขดำที่ สว.</w:t>
      </w:r>
      <w:r w:rsidR="007C3F7F" w:rsidRPr="002D3317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D3317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7C3F7F" w:rsidRPr="002D3317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2D3317">
        <w:rPr>
          <w:rFonts w:asciiTheme="majorBidi" w:hAnsiTheme="majorBidi" w:cstheme="majorBidi"/>
          <w:sz w:val="30"/>
          <w:szCs w:val="30"/>
          <w:cs/>
          <w:lang w:val="en-US"/>
        </w:rPr>
        <w:t>) เรียก</w:t>
      </w:r>
      <w:r w:rsidRPr="002D331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="007C3F7F" w:rsidRPr="002D3317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2D3317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7C3F7F" w:rsidRPr="002D3317">
        <w:rPr>
          <w:rFonts w:asciiTheme="majorBidi" w:hAnsiTheme="majorBidi" w:cstheme="majorBidi"/>
          <w:spacing w:val="-4"/>
          <w:sz w:val="30"/>
          <w:szCs w:val="30"/>
          <w:lang w:val="en-US"/>
        </w:rPr>
        <w:t>671</w:t>
      </w:r>
      <w:r w:rsidRPr="002D3317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7C3F7F" w:rsidRPr="002D3317">
        <w:rPr>
          <w:rFonts w:asciiTheme="majorBidi" w:hAnsiTheme="majorBidi" w:cstheme="majorBidi"/>
          <w:spacing w:val="-4"/>
          <w:sz w:val="30"/>
          <w:szCs w:val="30"/>
          <w:lang w:val="en-US"/>
        </w:rPr>
        <w:t>128</w:t>
      </w:r>
      <w:r w:rsidRPr="002D3317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7C3F7F" w:rsidRPr="002D3317">
        <w:rPr>
          <w:rFonts w:asciiTheme="majorBidi" w:hAnsiTheme="majorBidi" w:cstheme="majorBidi"/>
          <w:spacing w:val="-4"/>
          <w:sz w:val="30"/>
          <w:szCs w:val="30"/>
          <w:lang w:val="en-US"/>
        </w:rPr>
        <w:t>829</w:t>
      </w:r>
      <w:r w:rsidRPr="002D331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="007C3F7F" w:rsidRPr="002D3317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Pr="002D3317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Pr="002D3317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Pr="002D331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D3317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ขอให้คืนแร่จำนวน </w:t>
      </w:r>
      <w:r w:rsidR="007C3F7F" w:rsidRPr="002D3317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2D3317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 w:rsidRPr="002D3317">
        <w:rPr>
          <w:rFonts w:asciiTheme="majorBidi" w:hAnsiTheme="majorBidi" w:cstheme="majorBidi"/>
          <w:sz w:val="30"/>
          <w:szCs w:val="30"/>
          <w:lang w:val="en-US"/>
        </w:rPr>
        <w:t>484</w:t>
      </w:r>
      <w:r w:rsidRPr="002D3317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 w:rsidRPr="002D3317">
        <w:rPr>
          <w:rFonts w:asciiTheme="majorBidi" w:hAnsiTheme="majorBidi" w:cstheme="majorBidi"/>
          <w:sz w:val="30"/>
          <w:szCs w:val="30"/>
          <w:lang w:val="en-US"/>
        </w:rPr>
        <w:t>023</w:t>
      </w:r>
      <w:r w:rsidRPr="002D3317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 w:rsidRPr="002D3317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2D3317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7C3F7F" w:rsidRPr="002D3317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D3317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 w:rsidRPr="002D3317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D3317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1D262578" w14:textId="30EF127A" w:rsidR="00635EE7" w:rsidRDefault="00635EE7" w:rsidP="00A85EC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9FBF6D8" w14:textId="65BA04CB" w:rsidR="008D2723" w:rsidRPr="006321C8" w:rsidRDefault="008D2723" w:rsidP="002D3317">
      <w:pPr>
        <w:tabs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 ทุกประเด็น อีกทั้งบริษัทไม่มีเหตุต้องทำเหมืองแร่ในเขตประทานบัตรผิดเงื่อนไข เพราะยังมีแร่ที่ได้รับประทานบัตรเหลืออยู่อีกหลายร้อยล้านตัน หากใช้ไม่หมดก่อนประทานบัตรหมดอายุ บริษัทก็หมดสิทธิ์ใช้ได้อีกต่อไป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7EF80D4B" w14:textId="77777777" w:rsidR="00D8170D" w:rsidRPr="006321C8" w:rsidRDefault="00D8170D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A8C753A" w14:textId="0DB2311E" w:rsidR="008D2723" w:rsidRPr="006321C8" w:rsidRDefault="008D2723" w:rsidP="002D3317">
      <w:pPr>
        <w:tabs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ให้บริษัทนำเอาแร่หินปูนเพื่ออุตสาหกรรมปูนซีเมนต์จำนวน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484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023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602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948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617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68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180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211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74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671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128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829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602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948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617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4B62D3F3" w14:textId="55CDFB1E" w:rsidR="00E54C26" w:rsidRDefault="00E54C26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CF17E69" w14:textId="0A6BA710" w:rsidR="008D2723" w:rsidRDefault="00CC3BDA" w:rsidP="002D3317">
      <w:pPr>
        <w:tabs>
          <w:tab w:val="num" w:pos="1080"/>
          <w:tab w:val="num" w:pos="360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CC3BDA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>
        <w:rPr>
          <w:rFonts w:asciiTheme="majorBidi" w:hAnsiTheme="majorBidi"/>
          <w:sz w:val="30"/>
          <w:szCs w:val="30"/>
          <w:lang w:val="en-US"/>
        </w:rPr>
        <w:t>3</w:t>
      </w:r>
      <w:r w:rsidRPr="00CC3BDA">
        <w:rPr>
          <w:rFonts w:asciiTheme="majorBidi" w:hAnsiTheme="majorBidi"/>
          <w:sz w:val="30"/>
          <w:szCs w:val="30"/>
          <w:cs/>
          <w:lang w:val="en-US"/>
        </w:rPr>
        <w:t xml:space="preserve"> ธันวาคม </w:t>
      </w:r>
      <w:r>
        <w:rPr>
          <w:rFonts w:asciiTheme="majorBidi" w:hAnsiTheme="majorBidi"/>
          <w:sz w:val="30"/>
          <w:szCs w:val="30"/>
          <w:lang w:val="en-US"/>
        </w:rPr>
        <w:t>2562</w:t>
      </w:r>
      <w:r w:rsidRPr="00CC3BDA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6E3DE9" w:rsidRPr="006E3DE9">
        <w:rPr>
          <w:rFonts w:asciiTheme="majorBidi" w:hAnsiTheme="majorBidi"/>
          <w:sz w:val="30"/>
          <w:szCs w:val="30"/>
          <w:cs/>
          <w:lang w:val="en-US"/>
        </w:rPr>
        <w:t>บริษัทไม่เห็นพ้องด้วยกับคำพิพากษาของศาลชั้นต้น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 จึงยื่น</w:t>
      </w:r>
      <w:r w:rsidR="006E3DE9" w:rsidRPr="006E3DE9">
        <w:rPr>
          <w:rFonts w:asciiTheme="majorBidi" w:hAnsiTheme="majorBidi"/>
          <w:sz w:val="30"/>
          <w:szCs w:val="30"/>
          <w:cs/>
          <w:lang w:val="en-US"/>
        </w:rPr>
        <w:t xml:space="preserve">อุทธรณ์พร้อมคำร้องขอทุเลาการบังคับคดี </w:t>
      </w:r>
      <w:r>
        <w:rPr>
          <w:rFonts w:asciiTheme="majorBidi" w:hAnsiTheme="majorBidi" w:hint="cs"/>
          <w:sz w:val="30"/>
          <w:szCs w:val="30"/>
          <w:cs/>
          <w:lang w:val="en-US"/>
        </w:rPr>
        <w:t>และ</w:t>
      </w:r>
      <w:r w:rsidRPr="006E3DE9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>
        <w:rPr>
          <w:rFonts w:asciiTheme="majorBidi" w:hAnsiTheme="majorBidi"/>
          <w:sz w:val="30"/>
          <w:szCs w:val="30"/>
          <w:lang w:val="en-US"/>
        </w:rPr>
        <w:t>10</w:t>
      </w:r>
      <w:r w:rsidRPr="006E3DE9">
        <w:rPr>
          <w:rFonts w:asciiTheme="majorBidi" w:hAnsiTheme="majorBidi"/>
          <w:sz w:val="30"/>
          <w:szCs w:val="30"/>
          <w:cs/>
          <w:lang w:val="en-US"/>
        </w:rPr>
        <w:t xml:space="preserve"> พฤษภาคม </w:t>
      </w:r>
      <w:r>
        <w:rPr>
          <w:rFonts w:asciiTheme="majorBidi" w:hAnsiTheme="majorBidi"/>
          <w:sz w:val="30"/>
          <w:szCs w:val="30"/>
          <w:lang w:val="en-US"/>
        </w:rPr>
        <w:t xml:space="preserve">2565 </w:t>
      </w:r>
      <w:r w:rsidR="006E3DE9" w:rsidRPr="006E3DE9">
        <w:rPr>
          <w:rFonts w:asciiTheme="majorBidi" w:hAnsiTheme="majorBidi"/>
          <w:sz w:val="30"/>
          <w:szCs w:val="30"/>
          <w:cs/>
          <w:lang w:val="en-US"/>
        </w:rPr>
        <w:t>ศาลนัดฟังคำพิพากษาหรือคำสั่งของศาลอุทธรณ์</w:t>
      </w:r>
    </w:p>
    <w:p w14:paraId="7BDF898C" w14:textId="3525520B" w:rsidR="002E33F8" w:rsidRDefault="002E33F8" w:rsidP="00A3310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</w:p>
    <w:p w14:paraId="578B7096" w14:textId="6ED5D88C" w:rsidR="008D2723" w:rsidRDefault="008D2723" w:rsidP="002D3317">
      <w:pPr>
        <w:tabs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ศาลอุทธรณ์มีคำพิพากษาแก้เป็นว่าการคิดดอกเบี้ยตามคำพิพากษาศาลชั้นต้นตั้งแต่วันที่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 จะชำระเสร็จแก่โจทก์ ให้ใช้อัตราร้อยละ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หรือปรับเปลี่ยนลดลงหรือเพิ่มขึ้นได้ตามพระราชกฤษฎีกาซึ่งตราขึ้นตามประมวลกฎหมายแพ่งและพาณิชย์ มาตรา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แต่ต้องไม่เกินอัตราร้อยละ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นอกจากที่แก้ไขให้เป็นไปตามคำพิพากษาศาลชั้นต้น คืนค่าขึ้นศาลในอนาคต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ให้จำเลยใช้ค่าฤชาธรรมเนียมชั้นอุทธรณ์แทนโจทก์ โดยกำหนดค่าทนายความให้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6A173F49" w14:textId="77777777" w:rsidR="007A65CD" w:rsidRDefault="007A65CD" w:rsidP="002D3317">
      <w:pPr>
        <w:tabs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3FDE310" w14:textId="51CC9E5C" w:rsidR="008D2723" w:rsidRPr="006321C8" w:rsidRDefault="00890CBA" w:rsidP="002D3317">
      <w:pPr>
        <w:tabs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E3DE9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/>
          <w:sz w:val="30"/>
          <w:szCs w:val="30"/>
          <w:lang w:val="en-US"/>
        </w:rPr>
        <w:t>12</w:t>
      </w:r>
      <w:r w:rsidRPr="006E3DE9">
        <w:rPr>
          <w:rFonts w:asciiTheme="majorBidi" w:hAnsiTheme="majorBidi"/>
          <w:sz w:val="30"/>
          <w:szCs w:val="30"/>
          <w:cs/>
          <w:lang w:val="en-US"/>
        </w:rPr>
        <w:t xml:space="preserve"> ตุลาคม </w:t>
      </w:r>
      <w:r w:rsidR="007C3F7F">
        <w:rPr>
          <w:rFonts w:asciiTheme="majorBidi" w:hAnsiTheme="majorBidi"/>
          <w:sz w:val="30"/>
          <w:szCs w:val="30"/>
          <w:lang w:val="en-US"/>
        </w:rPr>
        <w:t>2565</w:t>
      </w:r>
      <w:r w:rsidRPr="006E3DE9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6E3DE9" w:rsidRPr="006E3DE9">
        <w:rPr>
          <w:rFonts w:asciiTheme="majorBidi" w:hAnsiTheme="majorBidi"/>
          <w:sz w:val="30"/>
          <w:szCs w:val="30"/>
          <w:cs/>
          <w:lang w:val="en-US"/>
        </w:rPr>
        <w:t xml:space="preserve">บริษัทยื่นคำขออนุญาตฎีกาคัดค้านคำพิพากษาศาลอุทธรณ์พร้อมยื่นขอทุเลาการบังคับคดีระหว่างฎีกา และฎีกาต่อศาล </w:t>
      </w:r>
    </w:p>
    <w:p w14:paraId="3A69B561" w14:textId="5EA4A291" w:rsidR="00FE1944" w:rsidRDefault="00FE1944" w:rsidP="00A85EC0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792C26B" w14:textId="491CD20A" w:rsidR="005A52E7" w:rsidRDefault="005A52E7" w:rsidP="002D3317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6321C8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C3F7F">
        <w:rPr>
          <w:rStyle w:val="ui-provider"/>
          <w:rFonts w:asciiTheme="majorBidi" w:hAnsiTheme="majorBidi" w:cstheme="majorBidi"/>
          <w:sz w:val="30"/>
          <w:szCs w:val="30"/>
          <w:lang w:val="en-US"/>
        </w:rPr>
        <w:t>14</w:t>
      </w:r>
      <w:r w:rsidRPr="006321C8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6321C8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7C3F7F">
        <w:rPr>
          <w:rStyle w:val="ui-provider"/>
          <w:rFonts w:asciiTheme="majorBidi" w:hAnsiTheme="majorBidi" w:cstheme="majorBidi"/>
          <w:sz w:val="30"/>
          <w:szCs w:val="30"/>
          <w:lang w:val="en-US"/>
        </w:rPr>
        <w:t>2566</w:t>
      </w:r>
      <w:r w:rsidRPr="006321C8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6321C8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ศาลแพ่งอ่านคำสั่งศาลฎีกา โดยศาลฎีกามีคำสั่งอนุญาตให้ บริษัทยื่นฎีกาและรับฎีกาของบริษัทไว้พิจารณา </w:t>
      </w:r>
      <w:r w:rsidR="000F7825" w:rsidRPr="000F7825">
        <w:rPr>
          <w:rFonts w:asciiTheme="majorBidi" w:hAnsiTheme="majorBidi" w:cstheme="majorBidi"/>
          <w:sz w:val="30"/>
          <w:szCs w:val="30"/>
          <w:cs/>
        </w:rPr>
        <w:t>คดีอยู่ระหว่างการพิจารณาของศาลฎีกา</w:t>
      </w:r>
    </w:p>
    <w:p w14:paraId="09A526C4" w14:textId="00BD3F53" w:rsidR="00790624" w:rsidRPr="002D3317" w:rsidRDefault="00790624" w:rsidP="002D3317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lastRenderedPageBreak/>
        <w:t>วันที่</w:t>
      </w:r>
      <w:r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C3F7F">
        <w:rPr>
          <w:rStyle w:val="ui-provider"/>
          <w:rFonts w:asciiTheme="majorBidi" w:hAnsiTheme="majorBidi" w:cstheme="majorBidi"/>
          <w:sz w:val="30"/>
          <w:szCs w:val="30"/>
          <w:lang w:val="en-US"/>
        </w:rPr>
        <w:t>6</w:t>
      </w:r>
      <w:r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="007C3F7F">
        <w:rPr>
          <w:rStyle w:val="ui-provider"/>
          <w:rFonts w:asciiTheme="majorBidi" w:hAnsiTheme="majorBidi" w:cstheme="majorBidi"/>
          <w:sz w:val="30"/>
          <w:szCs w:val="30"/>
          <w:lang w:val="en-US"/>
        </w:rPr>
        <w:t>2568</w:t>
      </w:r>
      <w:r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 xml:space="preserve">โจทก์ร้องขอให้เจ้าพนักงานบังคับคดีอายัดสิทธิเรียกร้องเงินในบัญชีเงินฝากของบริษัทรวม </w:t>
      </w:r>
      <w:r w:rsidR="007C3F7F">
        <w:rPr>
          <w:rStyle w:val="ui-provider"/>
          <w:rFonts w:asciiTheme="majorBidi" w:hAnsiTheme="majorBidi" w:cstheme="majorBidi"/>
          <w:sz w:val="30"/>
          <w:szCs w:val="30"/>
          <w:lang w:val="en-US"/>
        </w:rPr>
        <w:t>16</w:t>
      </w:r>
      <w:r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>แห่ง ที่บริษัทมีบัญชีเงินฝากอยู่เพื่อให้ธนาคารส่งเงินของบริษัทที่ถูกอายัดให้แก่เจ้าพนักงานบังคับคดี</w:t>
      </w:r>
    </w:p>
    <w:p w14:paraId="51D166A1" w14:textId="77777777" w:rsidR="00790624" w:rsidRPr="002D3317" w:rsidRDefault="00790624" w:rsidP="002D3317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</w:p>
    <w:p w14:paraId="5C70B80F" w14:textId="78F45E4B" w:rsidR="00FB6E51" w:rsidRPr="002D3317" w:rsidRDefault="00FB6E51" w:rsidP="002D3317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C3F7F" w:rsidRPr="002D3317">
        <w:rPr>
          <w:rStyle w:val="ui-provider"/>
          <w:rFonts w:asciiTheme="majorBidi" w:hAnsiTheme="majorBidi" w:cstheme="majorBidi"/>
          <w:sz w:val="30"/>
          <w:szCs w:val="30"/>
        </w:rPr>
        <w:t>14</w:t>
      </w:r>
      <w:r w:rsidRPr="002D331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7C3F7F" w:rsidRPr="002D3317">
        <w:rPr>
          <w:rStyle w:val="ui-provider"/>
          <w:rFonts w:asciiTheme="majorBidi" w:hAnsiTheme="majorBidi" w:cstheme="majorBidi"/>
          <w:sz w:val="30"/>
          <w:szCs w:val="30"/>
        </w:rPr>
        <w:t>2568</w:t>
      </w:r>
      <w:r w:rsidRPr="002D331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เจ้าพนักงานบังคับคดีมีหนังสืออายัดสิทธิเรียกร้องในบัญชีเงินฝากของบริษัทไปยังธนาคาร รวม </w:t>
      </w:r>
      <w:r w:rsidR="007C3F7F" w:rsidRPr="002D3317">
        <w:rPr>
          <w:rStyle w:val="ui-provider"/>
          <w:rFonts w:asciiTheme="majorBidi" w:hAnsiTheme="majorBidi" w:cstheme="majorBidi"/>
          <w:sz w:val="30"/>
          <w:szCs w:val="30"/>
        </w:rPr>
        <w:t>16</w:t>
      </w:r>
      <w:r w:rsidRPr="002D331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>แห่ง</w:t>
      </w:r>
    </w:p>
    <w:p w14:paraId="4590884A" w14:textId="77777777" w:rsidR="00FB6E51" w:rsidRPr="002D3317" w:rsidRDefault="00FB6E51" w:rsidP="002D3317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</w:p>
    <w:p w14:paraId="682124BB" w14:textId="0B55B188" w:rsidR="00790624" w:rsidRPr="002D3317" w:rsidRDefault="00790624" w:rsidP="002D3317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2D3317">
        <w:rPr>
          <w:rStyle w:val="ui-provider"/>
          <w:rFonts w:asciiTheme="majorBidi" w:hAnsiTheme="majorBidi" w:cstheme="majorBidi" w:hint="cs"/>
          <w:sz w:val="30"/>
          <w:szCs w:val="30"/>
          <w:cs/>
        </w:rPr>
        <w:t>วันที</w:t>
      </w:r>
      <w:r w:rsidR="000F5912" w:rsidRPr="002D3317">
        <w:rPr>
          <w:rStyle w:val="ui-provider"/>
          <w:rFonts w:asciiTheme="majorBidi" w:hAnsiTheme="majorBidi" w:cstheme="majorBidi" w:hint="cs"/>
          <w:sz w:val="30"/>
          <w:szCs w:val="30"/>
          <w:cs/>
        </w:rPr>
        <w:t>่</w:t>
      </w:r>
      <w:r w:rsidRPr="002D3317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C3F7F" w:rsidRPr="002D3317">
        <w:rPr>
          <w:rStyle w:val="ui-provider"/>
          <w:rFonts w:asciiTheme="majorBidi" w:hAnsiTheme="majorBidi" w:cstheme="majorBidi"/>
          <w:sz w:val="30"/>
          <w:szCs w:val="30"/>
        </w:rPr>
        <w:t>30</w:t>
      </w:r>
      <w:r w:rsidRPr="002D331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2D3317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7C3F7F" w:rsidRPr="002D3317">
        <w:rPr>
          <w:rStyle w:val="ui-provider"/>
          <w:rFonts w:asciiTheme="majorBidi" w:hAnsiTheme="majorBidi" w:cstheme="majorBidi"/>
          <w:sz w:val="30"/>
          <w:szCs w:val="30"/>
        </w:rPr>
        <w:t>2568</w:t>
      </w:r>
      <w:r w:rsidRPr="002D331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2D3317">
        <w:rPr>
          <w:rStyle w:val="ui-provider"/>
          <w:rFonts w:asciiTheme="majorBidi" w:hAnsiTheme="majorBidi" w:cstheme="majorBidi" w:hint="cs"/>
          <w:sz w:val="30"/>
          <w:szCs w:val="30"/>
          <w:cs/>
        </w:rPr>
        <w:t>บริษัทยื่นคำร้องขอให้ศาลเพิกถอน</w:t>
      </w:r>
      <w:r w:rsidR="00876E0E" w:rsidRPr="002D3317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การอายัดเงินในบัญชีทั้ง </w:t>
      </w:r>
      <w:r w:rsidR="007C3F7F" w:rsidRPr="002D3317">
        <w:rPr>
          <w:rStyle w:val="ui-provider"/>
          <w:rFonts w:asciiTheme="majorBidi" w:hAnsiTheme="majorBidi" w:cstheme="majorBidi"/>
          <w:sz w:val="30"/>
          <w:szCs w:val="30"/>
        </w:rPr>
        <w:t>16</w:t>
      </w:r>
      <w:r w:rsidR="00876E0E" w:rsidRPr="002D331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="00876E0E" w:rsidRPr="002D3317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แห่ง ว่าเป็นการบังคับคดีที่ไม่ชอบด้วยกฎหมาย </w:t>
      </w:r>
      <w:r w:rsidR="00FB6E51"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>ศาลนัดพิจารณาคำร้องแล้วให้นัดฟังคำสั่ง</w:t>
      </w:r>
    </w:p>
    <w:p w14:paraId="49F83115" w14:textId="77777777" w:rsidR="00FB6E51" w:rsidRPr="002D3317" w:rsidRDefault="00FB6E51" w:rsidP="002D3317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</w:p>
    <w:p w14:paraId="2F862140" w14:textId="00886E2F" w:rsidR="00FB6E51" w:rsidRPr="002D3317" w:rsidRDefault="00FB6E51" w:rsidP="002D3317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C3F7F" w:rsidRPr="002D3317">
        <w:rPr>
          <w:rStyle w:val="ui-provider"/>
          <w:rFonts w:asciiTheme="majorBidi" w:hAnsiTheme="majorBidi" w:cstheme="majorBidi"/>
          <w:sz w:val="30"/>
          <w:szCs w:val="30"/>
        </w:rPr>
        <w:t>14</w:t>
      </w:r>
      <w:r w:rsidRPr="002D331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7C3F7F" w:rsidRPr="002D3317">
        <w:rPr>
          <w:rStyle w:val="ui-provider"/>
          <w:rFonts w:asciiTheme="majorBidi" w:hAnsiTheme="majorBidi" w:cstheme="majorBidi"/>
          <w:sz w:val="30"/>
          <w:szCs w:val="30"/>
        </w:rPr>
        <w:t>2568</w:t>
      </w:r>
      <w:r w:rsidRPr="002D3317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>ศาล</w:t>
      </w:r>
      <w:r w:rsidR="00A4446D" w:rsidRPr="002D3317">
        <w:rPr>
          <w:rStyle w:val="ui-provider"/>
          <w:rFonts w:asciiTheme="majorBidi" w:hAnsiTheme="majorBidi" w:cstheme="majorBidi" w:hint="cs"/>
          <w:sz w:val="30"/>
          <w:szCs w:val="30"/>
          <w:cs/>
        </w:rPr>
        <w:t>แพ่ง</w:t>
      </w:r>
      <w:r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>มีคำสั่งยกคำร้องขอบริษัท</w:t>
      </w:r>
      <w:r w:rsidR="00170F89" w:rsidRPr="002D3317">
        <w:rPr>
          <w:rStyle w:val="ui-provider"/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>บริษัท</w:t>
      </w:r>
      <w:r w:rsidR="00E54D3B"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>อยู่ระหว่าง</w:t>
      </w:r>
      <w:r w:rsidRPr="002D3317">
        <w:rPr>
          <w:rStyle w:val="ui-provider"/>
          <w:rFonts w:asciiTheme="majorBidi" w:hAnsiTheme="majorBidi" w:cstheme="majorBidi"/>
          <w:sz w:val="30"/>
          <w:szCs w:val="30"/>
          <w:cs/>
        </w:rPr>
        <w:t>จัดทำอุทธรณ์คัดค้านคำสั่งศาลที่ยกคำร้อง</w:t>
      </w:r>
    </w:p>
    <w:p w14:paraId="5146580E" w14:textId="77777777" w:rsidR="002D3317" w:rsidRDefault="002D3317" w:rsidP="00A33107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/>
          <w:sz w:val="30"/>
          <w:szCs w:val="30"/>
          <w:lang w:val="en-US"/>
        </w:rPr>
      </w:pPr>
    </w:p>
    <w:p w14:paraId="61E1583F" w14:textId="77777777" w:rsidR="002D3317" w:rsidRDefault="002D3317" w:rsidP="002D3317">
      <w:pPr>
        <w:tabs>
          <w:tab w:val="num" w:pos="1080"/>
          <w:tab w:val="num" w:pos="3600"/>
        </w:tabs>
        <w:ind w:left="900" w:right="-43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2E33F8">
        <w:rPr>
          <w:rStyle w:val="ui-provider"/>
          <w:rFonts w:asciiTheme="majorBidi" w:hAnsiTheme="majorBidi" w:cstheme="majorBidi"/>
          <w:sz w:val="30"/>
          <w:szCs w:val="30"/>
          <w:cs/>
        </w:rPr>
        <w:t>อย่างไรก็ตามบริษัทได้บันทึกประมาณการหนี้สินของค่าใช้จ่ายที่เกี่ยวข้องกับคดีข้างต้นไว้เรียบร้อยแล้ว</w:t>
      </w:r>
    </w:p>
    <w:p w14:paraId="0D110B0B" w14:textId="214725BB" w:rsidR="00E54C26" w:rsidRDefault="00E54C26">
      <w:pPr>
        <w:spacing w:line="240" w:lineRule="auto"/>
        <w:rPr>
          <w:rStyle w:val="ui-provider"/>
          <w:rFonts w:asciiTheme="majorBidi" w:hAnsiTheme="majorBidi" w:cstheme="majorBidi"/>
          <w:sz w:val="30"/>
          <w:szCs w:val="30"/>
          <w:cs/>
          <w:lang w:val="en-US"/>
        </w:rPr>
      </w:pPr>
    </w:p>
    <w:p w14:paraId="6DFCC662" w14:textId="5DCD212C" w:rsidR="008D2723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สว.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ทุนทรัพย์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0FD4CE48" w14:textId="77777777" w:rsidR="00A50917" w:rsidRDefault="00A50917" w:rsidP="00A50917">
      <w:pPr>
        <w:tabs>
          <w:tab w:val="num" w:pos="1080"/>
          <w:tab w:val="num" w:pos="3600"/>
        </w:tabs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48BDC57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</w:t>
      </w:r>
      <w:r w:rsidRPr="0073562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ทุกประเด็น อีกทั้งบริษัทไม่มีเหตุต้องทำเหมืองแร่ในเขตประทานบัตรผิดเงื่อนไข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หากใช้แร่ไม่หมดก่อนประทานบัตรหมดอายุ บริษัทก็หมดสิทธิ์ใช้ได้อีกต่อไป จึงไม่มีความจำเป็นที่จะลักลอบทำเหมือง</w:t>
      </w:r>
    </w:p>
    <w:p w14:paraId="7490B8E3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F11E103" w14:textId="2E3C2D7C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บริษัทนำเอาแร่หินดินดานเพื่ออุตสาหกรรมปูนซีเมนต์</w:t>
      </w:r>
      <w:r w:rsidR="004F12D8" w:rsidRPr="00735629">
        <w:rPr>
          <w:rFonts w:asciiTheme="majorBidi" w:hAnsiTheme="majorBidi" w:cstheme="majorBidi"/>
          <w:sz w:val="30"/>
          <w:szCs w:val="30"/>
          <w:lang w:val="en-US"/>
        </w:rPr>
        <w:br/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จำนวน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</w:t>
      </w:r>
      <w:r w:rsidR="004F12D8" w:rsidRPr="00735629">
        <w:rPr>
          <w:rFonts w:asciiTheme="majorBidi" w:hAnsiTheme="majorBidi" w:cstheme="majorBidi"/>
          <w:sz w:val="30"/>
          <w:szCs w:val="30"/>
          <w:lang w:val="en-US"/>
        </w:rPr>
        <w:br/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ที่ทำเหมืองแร่ให้กลับคืนสู่สภาพดีดังเดิม หากไม่ดำเนินการ ให้ใช้ราคาแร่และชำระเงินค่าภาคหลวงรวม</w:t>
      </w:r>
      <w:r w:rsidR="004F12D8" w:rsidRPr="00735629">
        <w:rPr>
          <w:rFonts w:asciiTheme="majorBidi" w:hAnsiTheme="majorBidi" w:cstheme="majorBidi"/>
          <w:sz w:val="30"/>
          <w:szCs w:val="30"/>
          <w:lang w:val="en-US"/>
        </w:rPr>
        <w:br/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เป็นจำนวน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ถึงวันฟ้องเป็นเวลา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274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382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383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1BF2165F" w14:textId="56DA695E" w:rsidR="00A50917" w:rsidRPr="00735629" w:rsidRDefault="00A50917" w:rsidP="00A50917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3150EBBE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bookmarkStart w:id="4" w:name="_Hlk96350552"/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 2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735629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735629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08709877" w14:textId="77777777" w:rsidR="00A50917" w:rsidRPr="00735629" w:rsidRDefault="00A50917" w:rsidP="00A5091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bookmarkEnd w:id="4"/>
    <w:p w14:paraId="6295C8CC" w14:textId="77777777" w:rsidR="00A50917" w:rsidRPr="00735629" w:rsidRDefault="00A50917" w:rsidP="00A50917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Pr="00735629"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Pr="0073562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พฤศจิกายน </w:t>
      </w:r>
      <w:r w:rsidRPr="00735629">
        <w:rPr>
          <w:rFonts w:asciiTheme="majorBidi" w:hAnsiTheme="majorBidi" w:cstheme="majorBidi"/>
          <w:spacing w:val="4"/>
          <w:sz w:val="30"/>
          <w:szCs w:val="30"/>
          <w:lang w:val="en-US"/>
        </w:rPr>
        <w:t>2564</w:t>
      </w:r>
      <w:r w:rsidRPr="0073562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</w:t>
      </w:r>
    </w:p>
    <w:p w14:paraId="1BCD2880" w14:textId="77777777" w:rsidR="004F12D8" w:rsidRPr="00735629" w:rsidRDefault="004F12D8" w:rsidP="00A50917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6590BB9C" w14:textId="667180AC" w:rsidR="00A50917" w:rsidRPr="006321C8" w:rsidRDefault="00A50917" w:rsidP="00A50917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73562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เมื่อวันที่ </w:t>
      </w:r>
      <w:r w:rsidRPr="00735629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15 </w:t>
      </w:r>
      <w:r w:rsidRPr="0073562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พฤศจิกายน </w:t>
      </w:r>
      <w:r w:rsidRPr="00735629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2565 </w:t>
      </w:r>
      <w:r w:rsidRPr="0073562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</w:t>
      </w:r>
    </w:p>
    <w:p w14:paraId="15539B42" w14:textId="58C605FE" w:rsidR="006244FE" w:rsidRDefault="006244FE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2BCE4203" w14:textId="5C9C8160" w:rsidR="00DF57CF" w:rsidRDefault="00FB6E51" w:rsidP="00760C4B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980B1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วันที่ </w:t>
      </w:r>
      <w:r w:rsidR="007C3F7F" w:rsidRPr="00980B1D">
        <w:rPr>
          <w:rFonts w:asciiTheme="majorBidi" w:hAnsiTheme="majorBidi" w:cstheme="majorBidi"/>
          <w:spacing w:val="4"/>
          <w:sz w:val="30"/>
          <w:szCs w:val="30"/>
          <w:lang w:val="en-US"/>
        </w:rPr>
        <w:t>19</w:t>
      </w:r>
      <w:r w:rsidRPr="00980B1D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980B1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สิงหาคม </w:t>
      </w:r>
      <w:r w:rsidR="007C3F7F" w:rsidRPr="00980B1D">
        <w:rPr>
          <w:rFonts w:asciiTheme="majorBidi" w:hAnsiTheme="majorBidi" w:cstheme="majorBidi"/>
          <w:spacing w:val="4"/>
          <w:sz w:val="30"/>
          <w:szCs w:val="30"/>
          <w:lang w:val="en-US"/>
        </w:rPr>
        <w:t>2568</w:t>
      </w:r>
      <w:r w:rsidRPr="00980B1D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DF57CF" w:rsidRPr="00980B1D">
        <w:rPr>
          <w:rFonts w:asciiTheme="majorBidi" w:hAnsiTheme="majorBidi"/>
          <w:sz w:val="30"/>
          <w:szCs w:val="30"/>
          <w:cs/>
          <w:lang w:val="en-US"/>
        </w:rPr>
        <w:t xml:space="preserve">ศาลแพ่งได้อ่านคำพิพากษาศาลฎีกาเกี่ยวกับคดีพิพาทตามที่อ้างถึงข้างต้น </w:t>
      </w:r>
      <w:r w:rsidR="00FB43FE">
        <w:rPr>
          <w:rFonts w:asciiTheme="majorBidi" w:hAnsiTheme="majorBidi" w:hint="cs"/>
          <w:sz w:val="30"/>
          <w:szCs w:val="30"/>
          <w:cs/>
          <w:lang w:val="en-US"/>
        </w:rPr>
        <w:t>โดย</w:t>
      </w:r>
      <w:r w:rsidR="00DF57CF" w:rsidRPr="00980B1D">
        <w:rPr>
          <w:rFonts w:asciiTheme="majorBidi" w:hAnsiTheme="majorBidi"/>
          <w:sz w:val="30"/>
          <w:szCs w:val="30"/>
          <w:cs/>
          <w:lang w:val="en-US"/>
        </w:rPr>
        <w:t>พิพากษาให้บริษัทนำแร่หินอุตสาหกรรมชนิดหิน</w:t>
      </w:r>
      <w:r w:rsidR="00C80122" w:rsidRPr="00980B1D">
        <w:rPr>
          <w:rFonts w:asciiTheme="majorBidi" w:hAnsiTheme="majorBidi" w:hint="cs"/>
          <w:sz w:val="30"/>
          <w:szCs w:val="30"/>
          <w:cs/>
          <w:lang w:val="en-US"/>
        </w:rPr>
        <w:t>ดินดาน</w:t>
      </w:r>
      <w:r w:rsidR="00DF57CF" w:rsidRPr="00980B1D">
        <w:rPr>
          <w:rFonts w:asciiTheme="majorBidi" w:hAnsiTheme="majorBidi"/>
          <w:sz w:val="30"/>
          <w:szCs w:val="30"/>
          <w:cs/>
          <w:lang w:val="en-US"/>
        </w:rPr>
        <w:t xml:space="preserve">เพื่ออุตสาหกรรมปูนซีเมนต์ จำนวน 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1</w:t>
      </w:r>
      <w:r w:rsidR="00DF57CF" w:rsidRPr="00980B1D">
        <w:rPr>
          <w:rFonts w:asciiTheme="majorBidi" w:hAnsiTheme="majorBidi"/>
          <w:sz w:val="30"/>
          <w:szCs w:val="30"/>
          <w:lang w:val="en-US"/>
        </w:rPr>
        <w:t>,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220</w:t>
      </w:r>
      <w:r w:rsidR="00DF57CF" w:rsidRPr="00980B1D">
        <w:rPr>
          <w:rFonts w:asciiTheme="majorBidi" w:hAnsiTheme="majorBidi"/>
          <w:sz w:val="30"/>
          <w:szCs w:val="30"/>
          <w:lang w:val="en-US"/>
        </w:rPr>
        <w:t>,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559</w:t>
      </w:r>
      <w:r w:rsidR="00C80122" w:rsidRPr="00980B1D">
        <w:rPr>
          <w:rFonts w:asciiTheme="majorBidi" w:hAnsiTheme="majorBidi"/>
          <w:sz w:val="30"/>
          <w:szCs w:val="30"/>
          <w:lang w:val="en-US"/>
        </w:rPr>
        <w:t>.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82</w:t>
      </w:r>
      <w:r w:rsidR="00DF57CF" w:rsidRPr="00980B1D">
        <w:rPr>
          <w:rFonts w:asciiTheme="majorBidi" w:hAnsiTheme="majorBidi"/>
          <w:sz w:val="30"/>
          <w:szCs w:val="30"/>
          <w:lang w:val="en-US"/>
        </w:rPr>
        <w:t xml:space="preserve"> </w:t>
      </w:r>
      <w:r w:rsidR="00DF57CF" w:rsidRPr="00980B1D">
        <w:rPr>
          <w:rFonts w:asciiTheme="majorBidi" w:hAnsiTheme="majorBidi"/>
          <w:sz w:val="30"/>
          <w:szCs w:val="30"/>
          <w:cs/>
          <w:lang w:val="en-US"/>
        </w:rPr>
        <w:t>เมตริกตัน ไปถมคืนยังพื้นที่เดิมที่ทำเหมือ</w:t>
      </w:r>
      <w:r w:rsidR="00DF57CF" w:rsidRPr="00980B1D">
        <w:rPr>
          <w:rFonts w:asciiTheme="majorBidi" w:hAnsiTheme="majorBidi" w:hint="cs"/>
          <w:sz w:val="30"/>
          <w:szCs w:val="30"/>
          <w:cs/>
          <w:lang w:val="en-US"/>
        </w:rPr>
        <w:t>ง</w:t>
      </w:r>
      <w:r w:rsidR="00DF57CF" w:rsidRPr="00980B1D">
        <w:rPr>
          <w:rFonts w:asciiTheme="majorBidi" w:hAnsiTheme="majorBidi"/>
          <w:sz w:val="30"/>
          <w:szCs w:val="30"/>
          <w:cs/>
          <w:lang w:val="en-US"/>
        </w:rPr>
        <w:t>แร่</w:t>
      </w:r>
      <w:r w:rsidR="00DF57CF" w:rsidRPr="00980B1D">
        <w:rPr>
          <w:rFonts w:asciiTheme="majorBidi" w:hAnsiTheme="majorBidi" w:hint="cs"/>
          <w:sz w:val="30"/>
          <w:szCs w:val="30"/>
          <w:cs/>
          <w:lang w:val="en-US"/>
        </w:rPr>
        <w:t>ไปโดยผิดกฎหมาย</w:t>
      </w:r>
      <w:r w:rsidR="00DF57CF" w:rsidRPr="00980B1D">
        <w:rPr>
          <w:rFonts w:asciiTheme="majorBidi" w:hAnsiTheme="majorBidi"/>
          <w:sz w:val="30"/>
          <w:szCs w:val="30"/>
          <w:cs/>
          <w:lang w:val="en-US"/>
        </w:rPr>
        <w:t xml:space="preserve"> พร้อม</w:t>
      </w:r>
      <w:r w:rsidR="00C80122" w:rsidRPr="00980B1D">
        <w:rPr>
          <w:rFonts w:asciiTheme="majorBidi" w:hAnsiTheme="majorBidi" w:hint="cs"/>
          <w:sz w:val="30"/>
          <w:szCs w:val="30"/>
          <w:cs/>
          <w:lang w:val="en-US"/>
        </w:rPr>
        <w:t>ทำการ</w:t>
      </w:r>
      <w:r w:rsidR="00DF57CF" w:rsidRPr="00980B1D">
        <w:rPr>
          <w:rFonts w:asciiTheme="majorBidi" w:hAnsiTheme="majorBidi"/>
          <w:sz w:val="30"/>
          <w:szCs w:val="30"/>
          <w:cs/>
          <w:lang w:val="en-US"/>
        </w:rPr>
        <w:t>ฟื้นฟูสภาพพื้นที่</w:t>
      </w:r>
      <w:r w:rsidR="00DF57CF" w:rsidRPr="00980B1D">
        <w:rPr>
          <w:rFonts w:asciiTheme="majorBidi" w:hAnsiTheme="majorBidi" w:hint="cs"/>
          <w:sz w:val="30"/>
          <w:szCs w:val="30"/>
          <w:cs/>
          <w:lang w:val="en-US"/>
        </w:rPr>
        <w:t>ที่</w:t>
      </w:r>
      <w:r w:rsidR="00DF57CF" w:rsidRPr="00980B1D">
        <w:rPr>
          <w:rFonts w:asciiTheme="majorBidi" w:hAnsiTheme="majorBidi"/>
          <w:sz w:val="30"/>
          <w:szCs w:val="30"/>
          <w:cs/>
          <w:lang w:val="en-US"/>
        </w:rPr>
        <w:t>ทำเหมืองแร่</w:t>
      </w:r>
      <w:r w:rsidR="00DF57CF" w:rsidRPr="00980B1D">
        <w:rPr>
          <w:rFonts w:asciiTheme="majorBidi" w:hAnsiTheme="majorBidi" w:hint="cs"/>
          <w:sz w:val="30"/>
          <w:szCs w:val="30"/>
          <w:cs/>
          <w:lang w:val="en-US"/>
        </w:rPr>
        <w:t>ดังกล่าว</w:t>
      </w:r>
      <w:r w:rsidR="00DF57CF" w:rsidRPr="00980B1D">
        <w:rPr>
          <w:rFonts w:asciiTheme="majorBidi" w:hAnsiTheme="majorBidi"/>
          <w:sz w:val="30"/>
          <w:szCs w:val="30"/>
          <w:cs/>
          <w:lang w:val="en-US"/>
        </w:rPr>
        <w:t>ให้กลับคืน</w:t>
      </w:r>
      <w:r w:rsidR="00DF57CF" w:rsidRPr="00980B1D">
        <w:rPr>
          <w:rFonts w:asciiTheme="majorBidi" w:hAnsiTheme="majorBidi" w:hint="cs"/>
          <w:sz w:val="30"/>
          <w:szCs w:val="30"/>
          <w:cs/>
          <w:lang w:val="en-US"/>
        </w:rPr>
        <w:t>สู่สภาพ</w:t>
      </w:r>
      <w:r w:rsidR="00DF57CF" w:rsidRPr="00980B1D">
        <w:rPr>
          <w:rFonts w:asciiTheme="majorBidi" w:hAnsiTheme="majorBidi"/>
          <w:sz w:val="30"/>
          <w:szCs w:val="30"/>
          <w:cs/>
          <w:lang w:val="en-US"/>
        </w:rPr>
        <w:t xml:space="preserve">ดีดังเดิม </w:t>
      </w:r>
      <w:r w:rsidR="00DF57CF" w:rsidRPr="00980B1D">
        <w:rPr>
          <w:rFonts w:asciiTheme="majorBidi" w:hAnsiTheme="majorBidi" w:hint="cs"/>
          <w:sz w:val="30"/>
          <w:szCs w:val="30"/>
          <w:cs/>
          <w:lang w:val="en-US"/>
        </w:rPr>
        <w:t>หากไม่ดำเนินการให้ใช้ราคาแร่</w:t>
      </w:r>
      <w:r w:rsidR="00DF57CF" w:rsidRPr="00980B1D">
        <w:rPr>
          <w:rFonts w:asciiTheme="majorBidi" w:hAnsiTheme="majorBidi"/>
          <w:sz w:val="30"/>
          <w:szCs w:val="30"/>
          <w:cs/>
          <w:lang w:val="en-US"/>
        </w:rPr>
        <w:t xml:space="preserve">เป็นจำนวน 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305</w:t>
      </w:r>
      <w:r w:rsidR="00DF57CF" w:rsidRPr="00980B1D">
        <w:rPr>
          <w:rFonts w:asciiTheme="majorBidi" w:hAnsiTheme="majorBidi"/>
          <w:sz w:val="30"/>
          <w:szCs w:val="30"/>
          <w:lang w:val="en-US"/>
        </w:rPr>
        <w:t>,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139</w:t>
      </w:r>
      <w:r w:rsidR="00DF57CF" w:rsidRPr="00980B1D">
        <w:rPr>
          <w:rFonts w:asciiTheme="majorBidi" w:hAnsiTheme="majorBidi"/>
          <w:sz w:val="30"/>
          <w:szCs w:val="30"/>
          <w:lang w:val="en-US"/>
        </w:rPr>
        <w:t>,</w:t>
      </w:r>
      <w:r w:rsidR="007C3F7F" w:rsidRPr="00980B1D">
        <w:rPr>
          <w:rFonts w:asciiTheme="majorBidi" w:hAnsiTheme="majorBidi"/>
          <w:sz w:val="30"/>
          <w:szCs w:val="30"/>
          <w:lang w:val="en-US"/>
        </w:rPr>
        <w:t>955</w:t>
      </w:r>
      <w:r w:rsidR="00DF57CF" w:rsidRPr="00980B1D">
        <w:rPr>
          <w:rFonts w:asciiTheme="majorBidi" w:hAnsiTheme="majorBidi"/>
          <w:sz w:val="30"/>
          <w:szCs w:val="30"/>
          <w:cs/>
          <w:lang w:val="en-US"/>
        </w:rPr>
        <w:t xml:space="preserve"> บาท </w:t>
      </w:r>
      <w:r w:rsidR="00760C4B" w:rsidRPr="00760C4B">
        <w:rPr>
          <w:rFonts w:asciiTheme="majorBidi" w:hAnsiTheme="majorBidi"/>
          <w:sz w:val="30"/>
          <w:szCs w:val="30"/>
          <w:cs/>
          <w:lang w:val="en-US"/>
        </w:rPr>
        <w:t xml:space="preserve">พร้อมดอกเบี้ยในอัตราร้อยละ </w:t>
      </w:r>
      <w:r w:rsidR="00760C4B">
        <w:rPr>
          <w:rFonts w:asciiTheme="majorBidi" w:hAnsiTheme="majorBidi"/>
          <w:sz w:val="30"/>
          <w:szCs w:val="30"/>
          <w:lang w:val="en-US"/>
        </w:rPr>
        <w:t>7.5</w:t>
      </w:r>
      <w:r w:rsidR="00760C4B" w:rsidRPr="00760C4B">
        <w:rPr>
          <w:rFonts w:asciiTheme="majorBidi" w:hAnsiTheme="majorBidi"/>
          <w:sz w:val="30"/>
          <w:szCs w:val="30"/>
          <w:cs/>
          <w:lang w:val="en-US"/>
        </w:rPr>
        <w:t xml:space="preserve"> ต่อปี ของเงินต้นดังกล่าวนับแต่วันละเมิด และให้ชำระดอกเบี้ยอัตราร้อยละ </w:t>
      </w:r>
      <w:r w:rsidR="00483E8A">
        <w:rPr>
          <w:rFonts w:asciiTheme="majorBidi" w:hAnsiTheme="majorBidi"/>
          <w:sz w:val="30"/>
          <w:szCs w:val="30"/>
          <w:lang w:val="en-US"/>
        </w:rPr>
        <w:t>5</w:t>
      </w:r>
      <w:r w:rsidR="00760C4B" w:rsidRPr="00760C4B">
        <w:rPr>
          <w:rFonts w:asciiTheme="majorBidi" w:hAnsi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483E8A">
        <w:rPr>
          <w:rFonts w:asciiTheme="majorBidi" w:hAnsiTheme="majorBidi"/>
          <w:sz w:val="30"/>
          <w:szCs w:val="30"/>
          <w:lang w:val="en-US"/>
        </w:rPr>
        <w:t>7</w:t>
      </w:r>
      <w:r w:rsidR="00760C4B" w:rsidRPr="00760C4B">
        <w:rPr>
          <w:rFonts w:asciiTheme="majorBidi" w:hAnsi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760C4B">
        <w:rPr>
          <w:rFonts w:asciiTheme="majorBidi" w:hAnsiTheme="majorBidi"/>
          <w:sz w:val="30"/>
          <w:szCs w:val="30"/>
          <w:lang w:val="en-US"/>
        </w:rPr>
        <w:t>2</w:t>
      </w:r>
      <w:r w:rsidR="00760C4B" w:rsidRPr="00760C4B">
        <w:rPr>
          <w:rFonts w:asciiTheme="majorBidi" w:hAnsi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="00202B5B">
        <w:rPr>
          <w:rFonts w:asciiTheme="majorBidi" w:hAnsiTheme="majorBidi"/>
          <w:sz w:val="30"/>
          <w:szCs w:val="30"/>
          <w:lang w:val="en-US"/>
        </w:rPr>
        <w:t>7.5</w:t>
      </w:r>
      <w:r w:rsidR="00760C4B" w:rsidRPr="00760C4B">
        <w:rPr>
          <w:rFonts w:asciiTheme="majorBidi" w:hAnsiTheme="majorBidi"/>
          <w:sz w:val="30"/>
          <w:szCs w:val="30"/>
          <w:cs/>
          <w:lang w:val="en-US"/>
        </w:rPr>
        <w:t xml:space="preserve"> ต่อปี นับตั้งแต่วันที่ </w:t>
      </w:r>
      <w:r w:rsidR="00760C4B">
        <w:rPr>
          <w:rFonts w:asciiTheme="majorBidi" w:hAnsiTheme="majorBidi"/>
          <w:sz w:val="30"/>
          <w:szCs w:val="30"/>
          <w:lang w:val="en-US"/>
        </w:rPr>
        <w:t>1</w:t>
      </w:r>
      <w:r w:rsidR="00483E8A">
        <w:rPr>
          <w:rFonts w:asciiTheme="majorBidi" w:hAnsiTheme="majorBidi"/>
          <w:sz w:val="30"/>
          <w:szCs w:val="30"/>
          <w:lang w:val="en-US"/>
        </w:rPr>
        <w:t>1</w:t>
      </w:r>
      <w:r w:rsidR="00760C4B" w:rsidRPr="00760C4B">
        <w:rPr>
          <w:rFonts w:asciiTheme="majorBidi" w:hAnsiTheme="majorBidi"/>
          <w:sz w:val="30"/>
          <w:szCs w:val="30"/>
          <w:cs/>
          <w:lang w:val="en-US"/>
        </w:rPr>
        <w:t xml:space="preserve"> เมษายน </w:t>
      </w:r>
      <w:r w:rsidR="00760C4B">
        <w:rPr>
          <w:rFonts w:asciiTheme="majorBidi" w:hAnsiTheme="majorBidi"/>
          <w:sz w:val="30"/>
          <w:szCs w:val="30"/>
          <w:lang w:val="en-US"/>
        </w:rPr>
        <w:t>2564</w:t>
      </w:r>
      <w:r w:rsidR="00760C4B" w:rsidRPr="00760C4B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A72AD3" w:rsidRPr="00760C4B">
        <w:rPr>
          <w:rFonts w:asciiTheme="majorBidi" w:hAnsiTheme="majorBidi"/>
          <w:sz w:val="30"/>
          <w:szCs w:val="30"/>
          <w:cs/>
          <w:lang w:val="en-US"/>
        </w:rPr>
        <w:t xml:space="preserve">จนกว่าจะชำระสำเร็จ </w:t>
      </w:r>
      <w:r w:rsidR="00760C4B" w:rsidRPr="00760C4B">
        <w:rPr>
          <w:rFonts w:asciiTheme="majorBidi" w:hAnsiTheme="majorBidi"/>
          <w:sz w:val="30"/>
          <w:szCs w:val="30"/>
          <w:cs/>
          <w:lang w:val="en-US"/>
        </w:rPr>
        <w:t xml:space="preserve">และยกคำขอโจทก์ที่เรียกให้บริษัทชำระค่าภาคหลวงแร่ </w:t>
      </w:r>
      <w:r w:rsidR="0091266D">
        <w:rPr>
          <w:rFonts w:asciiTheme="majorBidi" w:hAnsiTheme="majorBidi" w:hint="cs"/>
          <w:sz w:val="30"/>
          <w:szCs w:val="30"/>
          <w:cs/>
          <w:lang w:val="en-US"/>
        </w:rPr>
        <w:t>และให้</w:t>
      </w:r>
      <w:r w:rsidR="00760C4B" w:rsidRPr="00760C4B">
        <w:rPr>
          <w:rFonts w:asciiTheme="majorBidi" w:hAnsiTheme="majorBidi"/>
          <w:sz w:val="30"/>
          <w:szCs w:val="30"/>
          <w:cs/>
          <w:lang w:val="en-US"/>
        </w:rPr>
        <w:t xml:space="preserve">ค่าฤชาธรรมเนียมเป็นพับ </w:t>
      </w:r>
    </w:p>
    <w:p w14:paraId="46A172AE" w14:textId="77777777" w:rsidR="007A65CD" w:rsidRDefault="007A65CD" w:rsidP="00DF57CF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046F84F0" w14:textId="77777777" w:rsidR="007A65CD" w:rsidRDefault="007A65CD" w:rsidP="007A65CD">
      <w:pPr>
        <w:tabs>
          <w:tab w:val="left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2C6BE004" w14:textId="55A9AEC9" w:rsidR="004F12D8" w:rsidRDefault="004F12D8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63CD1E92" w14:textId="7F8C862E" w:rsidR="008D2723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left" w:pos="990"/>
          <w:tab w:val="num" w:pos="1080"/>
          <w:tab w:val="num" w:pos="3600"/>
          <w:tab w:val="num" w:pos="747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เอกชนรวม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EHIA)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</w:t>
      </w:r>
      <w:r w:rsidR="000F5912">
        <w:rPr>
          <w:rFonts w:asciiTheme="majorBidi" w:hAnsiTheme="majorBidi" w:cstheme="majorBidi"/>
          <w:sz w:val="30"/>
          <w:szCs w:val="30"/>
          <w:lang w:val="en-US"/>
        </w:rPr>
        <w:br/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บริษัทย่อยดังกล่าว พร้อมกับยื่นคำร้องขอให้ศาลเดินเผชิญสืบเพื่อกำหนดมาตรการบรรเทาทุกข์ชั่วคราว</w:t>
      </w:r>
      <w:r w:rsidR="000F5912">
        <w:rPr>
          <w:rFonts w:asciiTheme="majorBidi" w:hAnsiTheme="majorBidi" w:cstheme="majorBidi"/>
          <w:sz w:val="30"/>
          <w:szCs w:val="30"/>
          <w:lang w:val="en-US"/>
        </w:rPr>
        <w:br/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0920CBDD" w14:textId="26FFCC73" w:rsidR="00E54C26" w:rsidRDefault="00E54C26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F71BD2E" w14:textId="2EFB5F6D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เนื่องจากไม่มีเหตุที่จะรับฟังได้ว่าใบอนุญาตประกอบกิจการไฟฟ้าของบริษัทย่อย ไม่ชอบด้วยกฏหมายอย่างไร</w:t>
      </w:r>
    </w:p>
    <w:p w14:paraId="516417B3" w14:textId="3C5214CB" w:rsidR="00C2070F" w:rsidRDefault="00C2070F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CC84D57" w14:textId="0D041473" w:rsidR="008D2723" w:rsidRDefault="008D2723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ย่อยดังกล่าว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23DC2258" w14:textId="77777777" w:rsidR="006946C9" w:rsidRPr="006321C8" w:rsidRDefault="006946C9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9B3834F" w14:textId="784FE34B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ให้บริษัทย่อยเพื่อทำคำให้การเพิ่มเติมยื่นศาลภายในระยะเวลาที่กำหนด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br/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5182A364" w14:textId="77777777" w:rsidR="00C8174E" w:rsidRPr="006321C8" w:rsidRDefault="00C8174E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7853D7" w14:textId="69155C91" w:rsidR="00D625B5" w:rsidRPr="006321C8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สิงหาคม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ตุลาการผู้แถลงคดีแถลงว่า มติของผู้ถูกฟ้องคดีที่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ในการประชุมครั้งที่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43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ที่ให้ความเห็นชอบรายงานการวิเคราะห์ผลกระทบสิ่งแวดล้อมสำหรับโครงการพิพาทของผู้ถูกฟ้องคดีที่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เป็นมติที่ชอบด้วยกฎหมายที่เกี่ยวข้อง และมติของผู้ถูกฟ้องคดีที่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ในการประชุมครั้งที่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ธันวาคม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ที่ให้ความเห็นชอบออกใบอนุญาตผลิตไฟฟ้า ใบอนุญาตระบบจำหน่ายไฟฟ้า ใบอนุญาตจำหน่ายไฟฟ้า ใบอนุญาตประกอบกิจการโรงงาน และใบอนุญาตผลิตพลังงานควบคุมให้แก่ผู้ถูกฟ้องคดีที่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ชอบด้วยกฎหมาย และผู้ถูกฟ้องคดีที่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มิได้ละเลยหน้าที่ตามที่กฎหมายกำหนดให้ต้องปฏิบัติในการกำกับดูแลกิจการประกอบกิจการโรงไฟฟ้าของ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เห็นควรพิพากษายกฟ้องคดีนี้</w:t>
      </w:r>
    </w:p>
    <w:p w14:paraId="5C352862" w14:textId="20A960A3" w:rsidR="007A243D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1CED1453" w14:textId="77777777" w:rsidR="007A243D" w:rsidRDefault="007A243D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7E5B2A2A" w14:textId="04790CB2" w:rsidR="00D625B5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ศาลนั่งพิจารณาครั้งแรก ตุลาการเจ้าของสำนวนสรุปข้อเท็จจริงแห่งคดีให้องค์คณะผู้พิพากษาและคู่ความฟัง และนัดฟังผลแห่งคำพิพากษาในวันที่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685580E0" w14:textId="77777777" w:rsidR="007A243D" w:rsidRPr="006321C8" w:rsidRDefault="007A243D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6492B84" w14:textId="1FB62F80" w:rsidR="00D625B5" w:rsidRPr="006321C8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ศาลปกครองกลางอ่านผลแห่งคำพิพากษาโดยมีคำพิพากษายกฟ้อง ซึ่งผู้ฟ้องคดี</w:t>
      </w:r>
      <w:r w:rsidR="00FB6DB2">
        <w:rPr>
          <w:rFonts w:asciiTheme="majorBidi" w:hAnsiTheme="majorBidi"/>
          <w:sz w:val="30"/>
          <w:szCs w:val="30"/>
          <w:cs/>
          <w:lang w:val="en-US"/>
        </w:rPr>
        <w:br/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ทั้ง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คน มีสิทธิอุทธรณ์ผลแห่งคำพิพากษาศาลปกครองกลางต่อศาลปกครองสูงสุดได้ภายในกำหนด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วัน นับแต่วันที่อ่านคำพิพากษา </w:t>
      </w:r>
    </w:p>
    <w:p w14:paraId="60173DB8" w14:textId="77777777" w:rsidR="00D625B5" w:rsidRPr="006321C8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A003937" w14:textId="79B3E0DF" w:rsidR="00D625B5" w:rsidRPr="006321C8" w:rsidRDefault="00D625B5" w:rsidP="00D625B5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ตุลาคม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โจทก์ทั้ง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คนยื่นอุทธรณ์คำพิพากษาศาลปกครองกลางต่อศาลปกครองสูงสุด </w:t>
      </w:r>
    </w:p>
    <w:p w14:paraId="6ABA3083" w14:textId="3E53185E" w:rsidR="00CA427A" w:rsidRDefault="00CA427A">
      <w:pPr>
        <w:spacing w:line="240" w:lineRule="auto"/>
        <w:rPr>
          <w:rFonts w:asciiTheme="majorBidi" w:hAnsiTheme="majorBidi"/>
          <w:sz w:val="30"/>
          <w:szCs w:val="30"/>
          <w:lang w:val="en-US"/>
        </w:rPr>
      </w:pPr>
    </w:p>
    <w:p w14:paraId="5E019C22" w14:textId="740A31C6" w:rsidR="00743332" w:rsidRPr="006321C8" w:rsidRDefault="00743332" w:rsidP="00D625B5">
      <w:pPr>
        <w:pStyle w:val="Bo-Blankline"/>
        <w:ind w:left="900"/>
        <w:jc w:val="thaiDistribute"/>
        <w:rPr>
          <w:rFonts w:asciiTheme="majorBidi" w:hAnsiTheme="majorBidi"/>
          <w:strike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มกราคม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ศาลปกครองสูงสุดมีหมายแจ้งให้บริษัทฯ ในฐานะผู้ถูกฟ้องคดีที่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จัดทำคำแก้อุทธรณ์ภายในกำหนด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วัน นับแต่วันรับหมาย </w:t>
      </w:r>
    </w:p>
    <w:p w14:paraId="1D2AD041" w14:textId="77777777" w:rsidR="00E42C9B" w:rsidRPr="006321C8" w:rsidRDefault="00E42C9B" w:rsidP="00D625B5">
      <w:pPr>
        <w:pStyle w:val="Bo-Blankline"/>
        <w:ind w:left="900"/>
        <w:jc w:val="thaiDistribute"/>
        <w:rPr>
          <w:rFonts w:asciiTheme="majorBidi" w:hAnsiTheme="majorBidi"/>
          <w:strike/>
          <w:sz w:val="30"/>
          <w:szCs w:val="30"/>
          <w:lang w:val="en-US"/>
        </w:rPr>
      </w:pPr>
    </w:p>
    <w:p w14:paraId="2E06BEFC" w14:textId="22B1A089" w:rsidR="00945275" w:rsidRDefault="0035291A" w:rsidP="008D2723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cs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7C3F7F">
        <w:rPr>
          <w:rFonts w:asciiTheme="majorBidi" w:hAnsiTheme="majorBidi"/>
          <w:sz w:val="30"/>
          <w:szCs w:val="30"/>
          <w:lang w:val="en-US"/>
        </w:rPr>
        <w:t>20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กุมภาพันธ์ </w:t>
      </w:r>
      <w:r w:rsidR="007C3F7F">
        <w:rPr>
          <w:rFonts w:asciiTheme="majorBidi" w:hAnsiTheme="majorBidi"/>
          <w:sz w:val="30"/>
          <w:szCs w:val="30"/>
          <w:lang w:val="en-US"/>
        </w:rPr>
        <w:t>2568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="007C3F7F">
        <w:rPr>
          <w:rFonts w:asciiTheme="majorBidi" w:hAnsi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จัดทำคำแก้อุทธรณ์ยื่นศาลปกครองสูงสุดแล้ว คดีอยู่ระหว่างการพิจารณาของศาลปกครองสูงสุด</w:t>
      </w:r>
    </w:p>
    <w:p w14:paraId="13687FE3" w14:textId="33F49460" w:rsidR="00C2070F" w:rsidRDefault="00C2070F">
      <w:pPr>
        <w:spacing w:line="240" w:lineRule="auto"/>
        <w:rPr>
          <w:rFonts w:asciiTheme="majorBidi" w:hAnsiTheme="majorBidi"/>
          <w:sz w:val="30"/>
          <w:szCs w:val="30"/>
          <w:cs/>
          <w:lang w:val="en-US"/>
        </w:rPr>
      </w:pPr>
    </w:p>
    <w:p w14:paraId="4F35D290" w14:textId="3F4D3403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ที่ปรึกษากฎหมายของบริษัทย่อยดังกล่าวได้พิจารณาคำฟ้องและเอกสารประกอบคำฟ้องแล้วมีความเห็นว่า บริษัทย่อยดังกล่าว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บริษัทย่อยมีข้อต่อสู้เพียงพอที่ไม่ต้องรับผิดตามฟ้องแต่อย่างใด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บริษัทย่อยได้แจ้งความร้องทุกข์กล่าวโทษผู้ฟ้องคดีทั้ง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232DCFB2" w14:textId="77777777" w:rsidR="00C8174E" w:rsidRPr="006321C8" w:rsidRDefault="00C8174E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0B2A521" w14:textId="753E98B7" w:rsidR="008D2723" w:rsidRDefault="008D2723" w:rsidP="002F1F2E">
      <w:pPr>
        <w:tabs>
          <w:tab w:val="num" w:pos="1080"/>
          <w:tab w:val="left" w:pos="1320"/>
        </w:tabs>
        <w:ind w:left="5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สำหรับคดีดังกล่าว</w:t>
      </w:r>
      <w:r w:rsidR="00A4446D">
        <w:rPr>
          <w:rFonts w:asciiTheme="majorBidi" w:hAnsiTheme="majorBidi" w:cstheme="majorBidi" w:hint="cs"/>
          <w:sz w:val="30"/>
          <w:szCs w:val="30"/>
          <w:cs/>
          <w:lang w:val="en-US"/>
        </w:rPr>
        <w:t>ใน</w:t>
      </w:r>
      <w:r w:rsidR="00A4446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4446D">
        <w:rPr>
          <w:rFonts w:asciiTheme="majorBidi" w:hAnsiTheme="majorBidi" w:cstheme="majorBidi" w:hint="cs"/>
          <w:sz w:val="30"/>
          <w:szCs w:val="30"/>
          <w:cs/>
          <w:lang w:val="en-US"/>
        </w:rPr>
        <w:t>ข้อ</w:t>
      </w:r>
      <w:r w:rsidR="00A4446D">
        <w:rPr>
          <w:rFonts w:asciiTheme="majorBidi" w:hAnsiTheme="majorBidi" w:cstheme="majorBidi"/>
          <w:sz w:val="30"/>
          <w:szCs w:val="30"/>
          <w:lang w:val="en-US"/>
        </w:rPr>
        <w:t xml:space="preserve"> 1) 3) </w:t>
      </w:r>
      <w:r w:rsidR="00A4446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="00A4446D">
        <w:rPr>
          <w:rFonts w:asciiTheme="majorBidi" w:hAnsiTheme="majorBidi" w:cstheme="majorBidi"/>
          <w:sz w:val="30"/>
          <w:szCs w:val="30"/>
          <w:lang w:val="en-US"/>
        </w:rPr>
        <w:t>8)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20F8C2C7" w14:textId="77777777" w:rsidR="007D7367" w:rsidRDefault="007D7367" w:rsidP="002F1F2E">
      <w:pPr>
        <w:tabs>
          <w:tab w:val="num" w:pos="1080"/>
          <w:tab w:val="left" w:pos="1320"/>
        </w:tabs>
        <w:ind w:left="5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30863A1" w14:textId="03D9B0EE" w:rsidR="007D7367" w:rsidRPr="0053417A" w:rsidRDefault="00EC171C" w:rsidP="00EC171C">
      <w:pPr>
        <w:tabs>
          <w:tab w:val="num" w:pos="1080"/>
          <w:tab w:val="left" w:pos="1320"/>
        </w:tabs>
        <w:ind w:left="55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53417A">
        <w:rPr>
          <w:rFonts w:asciiTheme="majorBidi" w:hAnsiTheme="majorBidi" w:cstheme="majorBidi"/>
          <w:sz w:val="30"/>
          <w:szCs w:val="30"/>
          <w:cs/>
          <w:lang w:val="en-US"/>
        </w:rPr>
        <w:t>สำหรับคดีดังกล่าว</w:t>
      </w:r>
      <w:r w:rsidRPr="0053417A">
        <w:rPr>
          <w:rFonts w:asciiTheme="majorBidi" w:hAnsiTheme="majorBidi" w:cstheme="majorBidi" w:hint="cs"/>
          <w:sz w:val="30"/>
          <w:szCs w:val="30"/>
          <w:cs/>
          <w:lang w:val="en-US"/>
        </w:rPr>
        <w:t>ใน</w:t>
      </w:r>
      <w:r w:rsidRPr="0053417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3417A">
        <w:rPr>
          <w:rFonts w:asciiTheme="majorBidi" w:hAnsiTheme="majorBidi" w:cstheme="majorBidi" w:hint="cs"/>
          <w:sz w:val="30"/>
          <w:szCs w:val="30"/>
          <w:cs/>
          <w:lang w:val="en-US"/>
        </w:rPr>
        <w:t>ข้อ</w:t>
      </w:r>
      <w:r w:rsidRPr="0053417A">
        <w:rPr>
          <w:rFonts w:asciiTheme="majorBidi" w:hAnsiTheme="majorBidi" w:cstheme="majorBidi"/>
          <w:sz w:val="30"/>
          <w:szCs w:val="30"/>
          <w:lang w:val="en-US"/>
        </w:rPr>
        <w:t xml:space="preserve"> 2) 4) 5) </w:t>
      </w:r>
      <w:r w:rsidRPr="0053417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53417A">
        <w:rPr>
          <w:rFonts w:asciiTheme="majorBidi" w:hAnsiTheme="majorBidi" w:cstheme="majorBidi"/>
          <w:sz w:val="30"/>
          <w:szCs w:val="30"/>
          <w:lang w:val="en-US"/>
        </w:rPr>
        <w:t>7)</w:t>
      </w:r>
      <w:r w:rsidRPr="0053417A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7D7367" w:rsidRPr="0053417A">
        <w:rPr>
          <w:rFonts w:asciiTheme="majorBidi" w:hAnsiTheme="majorBidi"/>
          <w:sz w:val="30"/>
          <w:szCs w:val="30"/>
          <w:cs/>
          <w:lang w:val="en-US"/>
        </w:rPr>
        <w:t>บริษัทได้เริ่มดำเนินการปฏิบัติการชำระหนี้ตามคำพิพากษาของศาลโดยการนำเอาแร่หินเพื่ออุตสาหกรรมปูนซีเมนต์ไปถมคืนยังพื้นที่ที่พิพาทเดิม พร้อมทำการฟื้นฟูสภาพพื้นที่ที่พิพาท</w:t>
      </w:r>
      <w:r w:rsidR="001019D7">
        <w:rPr>
          <w:rFonts w:asciiTheme="majorBidi" w:hAnsiTheme="majorBidi"/>
          <w:sz w:val="30"/>
          <w:szCs w:val="30"/>
          <w:lang w:val="en-US"/>
        </w:rPr>
        <w:br/>
      </w:r>
      <w:r w:rsidR="007D7367" w:rsidRPr="0053417A">
        <w:rPr>
          <w:rFonts w:asciiTheme="majorBidi" w:hAnsiTheme="majorBidi"/>
          <w:sz w:val="30"/>
          <w:szCs w:val="30"/>
          <w:cs/>
          <w:lang w:val="en-US"/>
        </w:rPr>
        <w:t>ให้กลับคืนสู่สภาพดีดังเดิม และได้บันทึกค่าใช้จ่าย</w:t>
      </w:r>
      <w:r w:rsidR="007D7367" w:rsidRPr="0053417A">
        <w:rPr>
          <w:rFonts w:asciiTheme="majorBidi" w:hAnsiTheme="majorBidi" w:hint="cs"/>
          <w:sz w:val="30"/>
          <w:szCs w:val="30"/>
          <w:cs/>
          <w:lang w:val="en-US"/>
        </w:rPr>
        <w:t>ที่เกี่ยวข้อง</w:t>
      </w:r>
      <w:r w:rsidR="007D7367" w:rsidRPr="0053417A">
        <w:rPr>
          <w:rFonts w:asciiTheme="majorBidi" w:hAnsiTheme="majorBidi"/>
          <w:sz w:val="30"/>
          <w:szCs w:val="30"/>
          <w:cs/>
          <w:lang w:val="en-US"/>
        </w:rPr>
        <w:t>เรียบร้อยแล้ว</w:t>
      </w:r>
    </w:p>
    <w:p w14:paraId="5075C239" w14:textId="7BC342BB" w:rsidR="00EC171C" w:rsidRPr="0053417A" w:rsidRDefault="00EC171C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 w:rsidRPr="0053417A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65973B7F" w14:textId="77777777" w:rsidR="002707C5" w:rsidRPr="006321C8" w:rsidRDefault="002707C5" w:rsidP="002707C5">
      <w:pPr>
        <w:pStyle w:val="Caption"/>
        <w:ind w:hanging="900"/>
        <w:rPr>
          <w:rFonts w:asciiTheme="majorBidi" w:hAnsiTheme="majorBidi" w:cstheme="majorBidi"/>
        </w:rPr>
      </w:pPr>
      <w:r w:rsidRPr="006321C8">
        <w:rPr>
          <w:rFonts w:asciiTheme="majorBidi" w:hAnsiTheme="majorBidi" w:cstheme="majorBidi"/>
          <w:cs/>
        </w:rPr>
        <w:lastRenderedPageBreak/>
        <w:t>เรื่องอื่น</w:t>
      </w:r>
    </w:p>
    <w:p w14:paraId="75D27397" w14:textId="77777777" w:rsidR="002707C5" w:rsidRPr="006321C8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5A95CBF" w14:textId="77777777" w:rsidR="002707C5" w:rsidRPr="006321C8" w:rsidRDefault="002707C5" w:rsidP="00BC54C2">
      <w:pPr>
        <w:pStyle w:val="Bo-Blankline"/>
        <w:numPr>
          <w:ilvl w:val="0"/>
          <w:numId w:val="1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6321C8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บริษัทย่อยแห่งหนึ่งเป็นผู้ผลิตไฟฟ้าจากเชื้อเพลิงขยะ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6321C8">
        <w:rPr>
          <w:rFonts w:asciiTheme="majorBidi" w:hAnsiTheme="majorBidi" w:cstheme="majorBidi"/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6321C8">
        <w:rPr>
          <w:rFonts w:asciiTheme="majorBidi" w:hAnsiTheme="majorBidi" w:cstheme="majorBidi"/>
          <w:sz w:val="30"/>
          <w:szCs w:val="30"/>
        </w:rPr>
        <w:t xml:space="preserve">T-VER) 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D57CCA6" w14:textId="77777777" w:rsidR="002707C5" w:rsidRPr="006321C8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51D8DDC4" w14:textId="4BD7B4F9" w:rsidR="00484463" w:rsidRPr="00D16298" w:rsidRDefault="00D16298" w:rsidP="00D16298">
      <w:pPr>
        <w:pStyle w:val="Bo-Blankline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16298">
        <w:rPr>
          <w:rFonts w:asciiTheme="majorBidi" w:hAnsiTheme="majorBidi" w:cstheme="majorBidi"/>
          <w:spacing w:val="-2"/>
          <w:sz w:val="30"/>
          <w:szCs w:val="30"/>
          <w:cs/>
        </w:rPr>
        <w:t>ณ วันที่</w:t>
      </w:r>
      <w:r w:rsidRPr="00D1629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7C3F7F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D1629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16298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="007C3F7F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D1629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53378E" w:rsidRPr="00D16298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บริษัทย่อยดังกล่าว</w:t>
      </w:r>
      <w:r w:rsidR="00F166CC" w:rsidRPr="00F166CC">
        <w:rPr>
          <w:rFonts w:asciiTheme="majorBidi" w:hAnsiTheme="majorBidi" w:cstheme="majorBidi"/>
          <w:spacing w:val="-2"/>
          <w:sz w:val="30"/>
          <w:szCs w:val="30"/>
          <w:cs/>
        </w:rPr>
        <w:t>ได้รับการขึ้นทะเบียนจาก อบก. รับรองปริมาณคาร์บอนเครดิตคงเหลือ</w:t>
      </w:r>
      <w:r w:rsidR="0053378E" w:rsidRPr="00D16298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รวม </w:t>
      </w:r>
      <w:r w:rsidR="007C3F7F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53378E" w:rsidRPr="00D16298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7C3F7F">
        <w:rPr>
          <w:rFonts w:asciiTheme="majorBidi" w:hAnsiTheme="majorBidi" w:cstheme="majorBidi"/>
          <w:spacing w:val="-2"/>
          <w:sz w:val="30"/>
          <w:szCs w:val="30"/>
          <w:cs/>
        </w:rPr>
        <w:t>022</w:t>
      </w:r>
      <w:r w:rsidR="0053378E" w:rsidRPr="00D16298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7C3F7F">
        <w:rPr>
          <w:rFonts w:asciiTheme="majorBidi" w:hAnsiTheme="majorBidi" w:cstheme="majorBidi"/>
          <w:spacing w:val="-2"/>
          <w:sz w:val="30"/>
          <w:szCs w:val="30"/>
        </w:rPr>
        <w:t>585</w:t>
      </w:r>
      <w:r w:rsidR="0053378E" w:rsidRPr="00D1629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ตันคาร์บอนไดออกไซด์เทียบเท่า</w:t>
      </w:r>
    </w:p>
    <w:p w14:paraId="7E503F22" w14:textId="77777777" w:rsidR="00D16298" w:rsidRPr="006321C8" w:rsidRDefault="00D16298" w:rsidP="00D16298">
      <w:pPr>
        <w:pStyle w:val="Bo-Blankline"/>
        <w:rPr>
          <w:rFonts w:asciiTheme="majorBidi" w:hAnsiTheme="majorBidi"/>
          <w:sz w:val="30"/>
          <w:szCs w:val="30"/>
        </w:rPr>
      </w:pPr>
    </w:p>
    <w:p w14:paraId="493F6502" w14:textId="4AA9A8C0" w:rsidR="00FB7FCB" w:rsidRDefault="002707C5" w:rsidP="00D407B2">
      <w:pPr>
        <w:pStyle w:val="Bo-Blankline"/>
        <w:numPr>
          <w:ilvl w:val="0"/>
          <w:numId w:val="11"/>
        </w:numPr>
        <w:ind w:right="-29"/>
        <w:jc w:val="thaiDistribute"/>
        <w:rPr>
          <w:sz w:val="30"/>
          <w:szCs w:val="30"/>
        </w:rPr>
      </w:pPr>
      <w:r w:rsidRPr="00CB2CED">
        <w:rPr>
          <w:sz w:val="30"/>
          <w:szCs w:val="30"/>
          <w:cs/>
        </w:rPr>
        <w:t xml:space="preserve">ตั้งแต่เดือนธันวาคม </w:t>
      </w:r>
      <w:r w:rsidR="007C3F7F">
        <w:rPr>
          <w:sz w:val="30"/>
          <w:szCs w:val="30"/>
          <w:lang w:val="en-US"/>
        </w:rPr>
        <w:t>2564</w:t>
      </w:r>
      <w:r w:rsidRPr="00CB2CED">
        <w:rPr>
          <w:sz w:val="30"/>
          <w:szCs w:val="30"/>
        </w:rPr>
        <w:t xml:space="preserve"> </w:t>
      </w:r>
      <w:r w:rsidRPr="00CB2CED">
        <w:rPr>
          <w:sz w:val="30"/>
          <w:szCs w:val="30"/>
          <w:cs/>
        </w:rPr>
        <w:t xml:space="preserve">จนถึงไตรมาส </w:t>
      </w:r>
      <w:r w:rsidR="00A410D6">
        <w:rPr>
          <w:sz w:val="30"/>
          <w:szCs w:val="30"/>
          <w:lang w:val="en-US"/>
        </w:rPr>
        <w:t>3</w:t>
      </w:r>
      <w:r w:rsidRPr="00CB2CED">
        <w:rPr>
          <w:sz w:val="30"/>
          <w:szCs w:val="30"/>
        </w:rPr>
        <w:t xml:space="preserve"> </w:t>
      </w:r>
      <w:r w:rsidRPr="00CB2CED">
        <w:rPr>
          <w:sz w:val="30"/>
          <w:szCs w:val="30"/>
          <w:cs/>
        </w:rPr>
        <w:t xml:space="preserve">ปี </w:t>
      </w:r>
      <w:r w:rsidR="007C3F7F">
        <w:rPr>
          <w:sz w:val="30"/>
          <w:szCs w:val="30"/>
          <w:lang w:val="en-US"/>
        </w:rPr>
        <w:t>2568</w:t>
      </w:r>
      <w:r w:rsidRPr="00CB2CED">
        <w:rPr>
          <w:sz w:val="30"/>
          <w:szCs w:val="30"/>
        </w:rPr>
        <w:t xml:space="preserve"> </w:t>
      </w:r>
      <w:r w:rsidRPr="00CB2CED">
        <w:rPr>
          <w:sz w:val="30"/>
          <w:szCs w:val="30"/>
          <w:cs/>
        </w:rPr>
        <w:t xml:space="preserve">บริษัทได้รับอนุญาตประทานบัตรเหมืองแร่หินปูนและหินดินดานเพื่ออุตสาหกรรมปูนซีเมนต์จากกรมพื้นฐานอุตสาหกรรมและการเหมืองแร่ กระทรวงอุตสาหกรรมจำนวนทั้งสิ้น </w:t>
      </w:r>
      <w:r w:rsidR="007C3F7F">
        <w:rPr>
          <w:sz w:val="30"/>
          <w:szCs w:val="30"/>
          <w:lang w:val="en-US"/>
        </w:rPr>
        <w:t>28</w:t>
      </w:r>
      <w:r w:rsidRPr="00CB2CED">
        <w:rPr>
          <w:sz w:val="30"/>
          <w:szCs w:val="30"/>
        </w:rPr>
        <w:t xml:space="preserve"> </w:t>
      </w:r>
      <w:r w:rsidRPr="00CB2CED">
        <w:rPr>
          <w:sz w:val="30"/>
          <w:szCs w:val="30"/>
          <w:cs/>
        </w:rPr>
        <w:t xml:space="preserve">แปลง มีอายุประทานบัตร </w:t>
      </w:r>
      <w:r w:rsidR="007C3F7F">
        <w:rPr>
          <w:sz w:val="30"/>
          <w:szCs w:val="30"/>
          <w:lang w:val="en-US"/>
        </w:rPr>
        <w:t>25</w:t>
      </w:r>
      <w:r w:rsidRPr="00CB2CED">
        <w:rPr>
          <w:sz w:val="30"/>
          <w:szCs w:val="30"/>
        </w:rPr>
        <w:t xml:space="preserve"> - </w:t>
      </w:r>
      <w:r w:rsidR="007C3F7F">
        <w:rPr>
          <w:sz w:val="30"/>
          <w:szCs w:val="30"/>
          <w:lang w:val="en-US"/>
        </w:rPr>
        <w:t>30</w:t>
      </w:r>
      <w:r w:rsidRPr="00CB2CED">
        <w:rPr>
          <w:sz w:val="30"/>
          <w:szCs w:val="30"/>
        </w:rPr>
        <w:t xml:space="preserve"> </w:t>
      </w:r>
      <w:r w:rsidRPr="00CB2CED">
        <w:rPr>
          <w:sz w:val="30"/>
          <w:szCs w:val="30"/>
          <w:cs/>
        </w:rPr>
        <w:t xml:space="preserve">ปี เนื้อที่รวม </w:t>
      </w:r>
      <w:r w:rsidR="007C3F7F">
        <w:rPr>
          <w:sz w:val="30"/>
          <w:szCs w:val="30"/>
          <w:lang w:val="en-US"/>
        </w:rPr>
        <w:t>7</w:t>
      </w:r>
      <w:r w:rsidR="00EF4E1A" w:rsidRPr="00CB2CED">
        <w:rPr>
          <w:sz w:val="30"/>
          <w:szCs w:val="30"/>
        </w:rPr>
        <w:t>,</w:t>
      </w:r>
      <w:r w:rsidR="007C3F7F">
        <w:rPr>
          <w:sz w:val="30"/>
          <w:szCs w:val="30"/>
          <w:lang w:val="en-US"/>
        </w:rPr>
        <w:t>481</w:t>
      </w:r>
      <w:r w:rsidRPr="00CB2CED">
        <w:rPr>
          <w:sz w:val="30"/>
          <w:szCs w:val="30"/>
        </w:rPr>
        <w:t xml:space="preserve"> </w:t>
      </w:r>
      <w:r w:rsidRPr="00CB2CED">
        <w:rPr>
          <w:sz w:val="30"/>
          <w:szCs w:val="30"/>
          <w:cs/>
        </w:rPr>
        <w:t>ไร่ โดยมีปริมาณแร่หินปูนเป็นจำนวน</w:t>
      </w:r>
      <w:r w:rsidR="00167259" w:rsidRPr="00CB2CED">
        <w:rPr>
          <w:sz w:val="30"/>
          <w:szCs w:val="30"/>
        </w:rPr>
        <w:t xml:space="preserve"> </w:t>
      </w:r>
      <w:r w:rsidR="007C3F7F">
        <w:rPr>
          <w:sz w:val="30"/>
          <w:szCs w:val="30"/>
          <w:lang w:val="en-US"/>
        </w:rPr>
        <w:t>399</w:t>
      </w:r>
      <w:r w:rsidR="00EF4E1A" w:rsidRPr="00CB2CED">
        <w:rPr>
          <w:sz w:val="30"/>
          <w:szCs w:val="30"/>
        </w:rPr>
        <w:t>,</w:t>
      </w:r>
      <w:r w:rsidR="007C3F7F">
        <w:rPr>
          <w:sz w:val="30"/>
          <w:szCs w:val="30"/>
          <w:lang w:val="en-US"/>
        </w:rPr>
        <w:t>539</w:t>
      </w:r>
      <w:r w:rsidR="00EF4E1A" w:rsidRPr="00CB2CED">
        <w:rPr>
          <w:sz w:val="30"/>
          <w:szCs w:val="30"/>
        </w:rPr>
        <w:t>,</w:t>
      </w:r>
      <w:r w:rsidR="007C3F7F">
        <w:rPr>
          <w:sz w:val="30"/>
          <w:szCs w:val="30"/>
          <w:lang w:val="en-US"/>
        </w:rPr>
        <w:t>500</w:t>
      </w:r>
      <w:r w:rsidRPr="00CB2CED">
        <w:rPr>
          <w:sz w:val="30"/>
          <w:szCs w:val="30"/>
        </w:rPr>
        <w:t xml:space="preserve"> </w:t>
      </w:r>
      <w:r w:rsidRPr="00CB2CED">
        <w:rPr>
          <w:sz w:val="30"/>
          <w:szCs w:val="30"/>
          <w:cs/>
        </w:rPr>
        <w:t xml:space="preserve">ตัน เป็นหินดินดานจำนวน </w:t>
      </w:r>
      <w:r w:rsidR="007C3F7F">
        <w:rPr>
          <w:sz w:val="30"/>
          <w:szCs w:val="30"/>
          <w:lang w:val="en-US"/>
        </w:rPr>
        <w:t>43</w:t>
      </w:r>
      <w:r w:rsidR="00167259" w:rsidRPr="00CB2CED">
        <w:rPr>
          <w:sz w:val="30"/>
          <w:szCs w:val="30"/>
          <w:lang w:val="en-US"/>
        </w:rPr>
        <w:t>,</w:t>
      </w:r>
      <w:r w:rsidR="007C3F7F">
        <w:rPr>
          <w:sz w:val="30"/>
          <w:szCs w:val="30"/>
          <w:lang w:val="en-US"/>
        </w:rPr>
        <w:t>043</w:t>
      </w:r>
      <w:r w:rsidR="00167259" w:rsidRPr="00CB2CED">
        <w:rPr>
          <w:sz w:val="30"/>
          <w:szCs w:val="30"/>
          <w:lang w:val="en-US"/>
        </w:rPr>
        <w:t>,</w:t>
      </w:r>
      <w:r w:rsidR="007C3F7F">
        <w:rPr>
          <w:sz w:val="30"/>
          <w:szCs w:val="30"/>
          <w:lang w:val="en-US"/>
        </w:rPr>
        <w:t>400</w:t>
      </w:r>
      <w:r w:rsidRPr="00CB2CED">
        <w:rPr>
          <w:sz w:val="30"/>
          <w:szCs w:val="30"/>
        </w:rPr>
        <w:t xml:space="preserve"> </w:t>
      </w:r>
      <w:r w:rsidRPr="00CB2CED">
        <w:rPr>
          <w:sz w:val="30"/>
          <w:szCs w:val="30"/>
          <w:cs/>
        </w:rPr>
        <w:t xml:space="preserve">ตัน </w:t>
      </w:r>
      <w:r w:rsidR="00EF4E1A" w:rsidRPr="00CB2CED">
        <w:rPr>
          <w:sz w:val="30"/>
          <w:szCs w:val="30"/>
          <w:cs/>
        </w:rPr>
        <w:t xml:space="preserve">เป็นหินดินซีเมนต์จำนวน </w:t>
      </w:r>
      <w:r w:rsidR="007C3F7F">
        <w:rPr>
          <w:sz w:val="30"/>
          <w:szCs w:val="30"/>
          <w:lang w:val="en-US"/>
        </w:rPr>
        <w:t>5</w:t>
      </w:r>
      <w:r w:rsidR="00EF4E1A" w:rsidRPr="00CB2CED">
        <w:rPr>
          <w:sz w:val="30"/>
          <w:szCs w:val="30"/>
          <w:lang w:val="en-US"/>
        </w:rPr>
        <w:t>,</w:t>
      </w:r>
      <w:r w:rsidR="007C3F7F">
        <w:rPr>
          <w:sz w:val="30"/>
          <w:szCs w:val="30"/>
          <w:lang w:val="en-US"/>
        </w:rPr>
        <w:t>772</w:t>
      </w:r>
      <w:r w:rsidR="00EF4E1A" w:rsidRPr="00CB2CED">
        <w:rPr>
          <w:sz w:val="30"/>
          <w:szCs w:val="30"/>
          <w:lang w:val="en-US"/>
        </w:rPr>
        <w:t>,</w:t>
      </w:r>
      <w:r w:rsidR="007C3F7F">
        <w:rPr>
          <w:sz w:val="30"/>
          <w:szCs w:val="30"/>
          <w:lang w:val="en-US"/>
        </w:rPr>
        <w:t>500</w:t>
      </w:r>
      <w:r w:rsidR="00EF4E1A" w:rsidRPr="00CB2CED">
        <w:rPr>
          <w:sz w:val="30"/>
          <w:szCs w:val="30"/>
          <w:lang w:val="en-US"/>
        </w:rPr>
        <w:t xml:space="preserve"> </w:t>
      </w:r>
      <w:r w:rsidR="00EF4E1A" w:rsidRPr="00CB2CED">
        <w:rPr>
          <w:sz w:val="30"/>
          <w:szCs w:val="30"/>
          <w:cs/>
          <w:lang w:val="en-US"/>
        </w:rPr>
        <w:t xml:space="preserve">ตัน </w:t>
      </w:r>
      <w:r w:rsidR="001A5366">
        <w:rPr>
          <w:rFonts w:hint="cs"/>
          <w:sz w:val="30"/>
          <w:szCs w:val="30"/>
          <w:cs/>
        </w:rPr>
        <w:t>ร</w:t>
      </w:r>
      <w:r w:rsidR="00CB2CED">
        <w:rPr>
          <w:rFonts w:hint="cs"/>
          <w:sz w:val="30"/>
          <w:szCs w:val="30"/>
          <w:cs/>
        </w:rPr>
        <w:t>วม</w:t>
      </w:r>
      <w:r w:rsidRPr="00CB2CED">
        <w:rPr>
          <w:sz w:val="30"/>
          <w:szCs w:val="30"/>
          <w:cs/>
        </w:rPr>
        <w:t xml:space="preserve">เป็นจำนวนทั้งสิ้น </w:t>
      </w:r>
      <w:r w:rsidR="007C3F7F">
        <w:rPr>
          <w:sz w:val="30"/>
          <w:szCs w:val="30"/>
          <w:lang w:val="en-US"/>
        </w:rPr>
        <w:t>448</w:t>
      </w:r>
      <w:r w:rsidR="00EF4E1A" w:rsidRPr="00CB2CED">
        <w:rPr>
          <w:sz w:val="30"/>
          <w:szCs w:val="30"/>
          <w:lang w:val="en-US"/>
        </w:rPr>
        <w:t>,</w:t>
      </w:r>
      <w:r w:rsidR="007C3F7F">
        <w:rPr>
          <w:sz w:val="30"/>
          <w:szCs w:val="30"/>
          <w:lang w:val="en-US"/>
        </w:rPr>
        <w:t>355</w:t>
      </w:r>
      <w:r w:rsidR="00EF4E1A" w:rsidRPr="00CB2CED">
        <w:rPr>
          <w:sz w:val="30"/>
          <w:szCs w:val="30"/>
          <w:lang w:val="en-US"/>
        </w:rPr>
        <w:t>,</w:t>
      </w:r>
      <w:r w:rsidR="007C3F7F">
        <w:rPr>
          <w:sz w:val="30"/>
          <w:szCs w:val="30"/>
          <w:lang w:val="en-US"/>
        </w:rPr>
        <w:t>400</w:t>
      </w:r>
      <w:r w:rsidRPr="00CB2CED">
        <w:rPr>
          <w:sz w:val="30"/>
          <w:szCs w:val="30"/>
        </w:rPr>
        <w:t xml:space="preserve"> </w:t>
      </w:r>
      <w:r w:rsidRPr="00CB2CED">
        <w:rPr>
          <w:sz w:val="30"/>
          <w:szCs w:val="30"/>
          <w:cs/>
        </w:rPr>
        <w:t xml:space="preserve">ตัน (เฉลี่ยจำนวน </w:t>
      </w:r>
      <w:r w:rsidR="007C3F7F">
        <w:rPr>
          <w:sz w:val="30"/>
          <w:szCs w:val="30"/>
          <w:lang w:val="en-US"/>
        </w:rPr>
        <w:t>16</w:t>
      </w:r>
      <w:r w:rsidR="00EF4E1A" w:rsidRPr="00CB2CED">
        <w:rPr>
          <w:sz w:val="30"/>
          <w:szCs w:val="30"/>
          <w:lang w:val="en-US"/>
        </w:rPr>
        <w:t>.</w:t>
      </w:r>
      <w:r w:rsidR="007C3F7F">
        <w:rPr>
          <w:sz w:val="30"/>
          <w:szCs w:val="30"/>
          <w:lang w:val="en-US"/>
        </w:rPr>
        <w:t>30</w:t>
      </w:r>
      <w:r w:rsidRPr="00CB2CED">
        <w:rPr>
          <w:sz w:val="30"/>
          <w:szCs w:val="30"/>
        </w:rPr>
        <w:t xml:space="preserve"> </w:t>
      </w:r>
      <w:r w:rsidRPr="00CB2CED">
        <w:rPr>
          <w:sz w:val="30"/>
          <w:szCs w:val="30"/>
          <w:cs/>
        </w:rPr>
        <w:t>ล้านตัน/ปี)</w:t>
      </w:r>
    </w:p>
    <w:p w14:paraId="2E8BDD09" w14:textId="77777777" w:rsidR="003E05EE" w:rsidRPr="00CB2CED" w:rsidRDefault="003E05EE" w:rsidP="003E05EE">
      <w:pPr>
        <w:pStyle w:val="Bo-Blankline"/>
        <w:ind w:left="900" w:right="-29"/>
        <w:jc w:val="thaiDistribute"/>
        <w:rPr>
          <w:sz w:val="30"/>
          <w:szCs w:val="30"/>
        </w:rPr>
      </w:pPr>
    </w:p>
    <w:p w14:paraId="3100B57B" w14:textId="77777777" w:rsidR="00B05D43" w:rsidRPr="00AD5925" w:rsidRDefault="00B05D43" w:rsidP="00B05D43">
      <w:pPr>
        <w:pStyle w:val="Caption"/>
        <w:ind w:hanging="900"/>
        <w:rPr>
          <w:rFonts w:asciiTheme="majorBidi" w:hAnsiTheme="majorBidi" w:cstheme="majorBidi"/>
          <w:cs/>
        </w:rPr>
      </w:pPr>
      <w:r w:rsidRPr="00AD5925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033EF6A5" w14:textId="77777777" w:rsidR="00B05D43" w:rsidRPr="00B05D43" w:rsidRDefault="00B05D43" w:rsidP="00B05D43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188CBF2" w14:textId="54D00DFA" w:rsidR="00B05D43" w:rsidRPr="006C18C4" w:rsidRDefault="00AD5925" w:rsidP="00AD5925">
      <w:pPr>
        <w:pStyle w:val="Bo-Blankline"/>
        <w:jc w:val="thaiDistribute"/>
        <w:rPr>
          <w:sz w:val="30"/>
          <w:szCs w:val="30"/>
        </w:rPr>
      </w:pPr>
      <w:r w:rsidRPr="006C18C4">
        <w:rPr>
          <w:sz w:val="30"/>
          <w:szCs w:val="30"/>
          <w:cs/>
        </w:rPr>
        <w:t xml:space="preserve">ระหว่างวันที่ </w:t>
      </w:r>
      <w:r w:rsidR="007C3F7F">
        <w:rPr>
          <w:sz w:val="30"/>
          <w:szCs w:val="30"/>
        </w:rPr>
        <w:t>27</w:t>
      </w:r>
      <w:r w:rsidRPr="006C18C4">
        <w:rPr>
          <w:sz w:val="30"/>
          <w:szCs w:val="30"/>
        </w:rPr>
        <w:t xml:space="preserve"> </w:t>
      </w:r>
      <w:r w:rsidRPr="006C18C4">
        <w:rPr>
          <w:sz w:val="30"/>
          <w:szCs w:val="30"/>
          <w:cs/>
        </w:rPr>
        <w:t>-</w:t>
      </w:r>
      <w:r w:rsidRPr="006C18C4">
        <w:rPr>
          <w:sz w:val="30"/>
          <w:szCs w:val="30"/>
        </w:rPr>
        <w:t xml:space="preserve"> </w:t>
      </w:r>
      <w:r w:rsidR="007C3F7F">
        <w:rPr>
          <w:sz w:val="30"/>
          <w:szCs w:val="30"/>
        </w:rPr>
        <w:t>29</w:t>
      </w:r>
      <w:r w:rsidRPr="006C18C4">
        <w:rPr>
          <w:sz w:val="30"/>
          <w:szCs w:val="30"/>
          <w:cs/>
        </w:rPr>
        <w:t xml:space="preserve"> ตุลาคม </w:t>
      </w:r>
      <w:r w:rsidR="007C3F7F">
        <w:rPr>
          <w:sz w:val="30"/>
          <w:szCs w:val="30"/>
        </w:rPr>
        <w:t>2568</w:t>
      </w:r>
      <w:r w:rsidRPr="006C18C4">
        <w:rPr>
          <w:sz w:val="30"/>
          <w:szCs w:val="30"/>
          <w:cs/>
        </w:rPr>
        <w:t xml:space="preserve"> บริษัทเสนอขายหุ้นกู้ อายุ </w:t>
      </w:r>
      <w:r w:rsidR="007C3F7F">
        <w:rPr>
          <w:sz w:val="30"/>
          <w:szCs w:val="30"/>
        </w:rPr>
        <w:t>3</w:t>
      </w:r>
      <w:r w:rsidRPr="006C18C4">
        <w:rPr>
          <w:sz w:val="30"/>
          <w:szCs w:val="30"/>
          <w:cs/>
        </w:rPr>
        <w:t xml:space="preserve"> ปี อัตราดอกเบี้ยคงที่ร้อยละ </w:t>
      </w:r>
      <w:r w:rsidR="007C3F7F">
        <w:rPr>
          <w:sz w:val="30"/>
          <w:szCs w:val="30"/>
        </w:rPr>
        <w:t>4</w:t>
      </w:r>
      <w:r w:rsidR="006E1A2B" w:rsidRPr="006C18C4">
        <w:rPr>
          <w:sz w:val="30"/>
          <w:szCs w:val="30"/>
        </w:rPr>
        <w:t>.</w:t>
      </w:r>
      <w:r w:rsidR="007C3F7F">
        <w:rPr>
          <w:sz w:val="30"/>
          <w:szCs w:val="30"/>
        </w:rPr>
        <w:t>30</w:t>
      </w:r>
      <w:r w:rsidRPr="006C18C4">
        <w:rPr>
          <w:sz w:val="30"/>
          <w:szCs w:val="30"/>
          <w:cs/>
        </w:rPr>
        <w:t xml:space="preserve"> ต่อปี ชำระดอกเบี้ยทุก </w:t>
      </w:r>
      <w:r w:rsidR="007C3F7F">
        <w:rPr>
          <w:sz w:val="30"/>
          <w:szCs w:val="30"/>
        </w:rPr>
        <w:t>3</w:t>
      </w:r>
      <w:r w:rsidRPr="006C18C4">
        <w:rPr>
          <w:sz w:val="30"/>
          <w:szCs w:val="30"/>
          <w:cs/>
        </w:rPr>
        <w:t xml:space="preserve"> เดือน มูลค่าเสนอขายไม่เกิน </w:t>
      </w:r>
      <w:r w:rsidR="007C3F7F">
        <w:rPr>
          <w:sz w:val="30"/>
          <w:szCs w:val="30"/>
        </w:rPr>
        <w:t>3</w:t>
      </w:r>
      <w:r w:rsidR="006E1A2B" w:rsidRPr="006C18C4">
        <w:rPr>
          <w:sz w:val="30"/>
          <w:szCs w:val="30"/>
        </w:rPr>
        <w:t>,</w:t>
      </w:r>
      <w:r w:rsidR="007C3F7F">
        <w:rPr>
          <w:sz w:val="30"/>
          <w:szCs w:val="30"/>
        </w:rPr>
        <w:t>400</w:t>
      </w:r>
      <w:r w:rsidRPr="006C18C4">
        <w:rPr>
          <w:sz w:val="30"/>
          <w:szCs w:val="30"/>
          <w:cs/>
        </w:rPr>
        <w:t xml:space="preserve"> ล้านบาท</w:t>
      </w:r>
    </w:p>
    <w:sectPr w:rsidR="00B05D43" w:rsidRPr="006C18C4" w:rsidSect="000B7DA2">
      <w:headerReference w:type="default" r:id="rId30"/>
      <w:footerReference w:type="default" r:id="rId31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DF28BF" w14:textId="77777777" w:rsidR="009F0036" w:rsidRDefault="009F0036">
      <w:r>
        <w:separator/>
      </w:r>
    </w:p>
  </w:endnote>
  <w:endnote w:type="continuationSeparator" w:id="0">
    <w:p w14:paraId="4EB3A69D" w14:textId="77777777" w:rsidR="009F0036" w:rsidRDefault="009F0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BE72A" w14:textId="21AE54FB" w:rsidR="00201E12" w:rsidRPr="00896DD3" w:rsidRDefault="00201E12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FA6772">
      <w:rPr>
        <w:rStyle w:val="PageNumber"/>
        <w:rFonts w:ascii="Angsana New" w:hAnsi="Angsana New" w:cs="Angsana New"/>
        <w:noProof/>
        <w:sz w:val="30"/>
        <w:szCs w:val="30"/>
      </w:rPr>
      <w:t>18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0163E" w14:textId="77777777" w:rsidR="00201E12" w:rsidRPr="00776BF8" w:rsidRDefault="00201E12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139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5CD41A" w14:textId="1BAAC67D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A6772" w:rsidRPr="00FA6772">
          <w:rPr>
            <w:rFonts w:asciiTheme="majorBidi" w:hAnsiTheme="majorBidi" w:cstheme="majorBidi"/>
            <w:noProof/>
            <w:sz w:val="30"/>
            <w:szCs w:val="30"/>
            <w:lang w:val="en-US"/>
          </w:rPr>
          <w:t>68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4D7225" w14:textId="7AA1E61B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FA6772">
      <w:rPr>
        <w:rStyle w:val="PageNumber"/>
        <w:rFonts w:ascii="Angsana New" w:hAnsi="Angsana New" w:cs="Angsana New"/>
        <w:noProof/>
        <w:sz w:val="30"/>
        <w:szCs w:val="30"/>
      </w:rPr>
      <w:t>37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A20DEDE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0492E4" w14:textId="071F6DB6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FA6772">
      <w:rPr>
        <w:rStyle w:val="PageNumber"/>
        <w:rFonts w:ascii="Angsana New" w:hAnsi="Angsana New" w:cs="Angsana New"/>
        <w:noProof/>
        <w:sz w:val="30"/>
        <w:szCs w:val="30"/>
      </w:rPr>
      <w:t>38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C84363B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306DF" w14:textId="3A8D83D2" w:rsidR="00201E12" w:rsidRPr="006170A6" w:rsidRDefault="00201E12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FA6772">
      <w:rPr>
        <w:rStyle w:val="PageNumber"/>
        <w:rFonts w:ascii="Angsana New" w:cs="Angsana New"/>
        <w:noProof/>
        <w:sz w:val="30"/>
        <w:szCs w:val="30"/>
        <w:lang w:val="en-US"/>
      </w:rPr>
      <w:t>40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27B7B8B" w14:textId="77777777" w:rsidR="00201E12" w:rsidRDefault="00201E12">
    <w:pPr>
      <w:pStyle w:val="Footer"/>
      <w:ind w:right="360"/>
      <w:rPr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65EEA9" w14:textId="3B560940" w:rsidR="00FD3068" w:rsidRPr="006170A6" w:rsidRDefault="00FD3068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FA6772">
      <w:rPr>
        <w:rStyle w:val="PageNumber"/>
        <w:rFonts w:ascii="Angsana New" w:cs="Angsana New"/>
        <w:noProof/>
        <w:sz w:val="30"/>
        <w:szCs w:val="30"/>
        <w:lang w:val="en-US"/>
      </w:rPr>
      <w:t>41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25818710" w14:textId="77777777" w:rsidR="00FD3068" w:rsidRDefault="00FD3068">
    <w:pPr>
      <w:pStyle w:val="Footer"/>
      <w:ind w:right="360"/>
      <w:rPr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CA67A" w14:textId="17D773CC" w:rsidR="00201E12" w:rsidRPr="00A17E06" w:rsidRDefault="00201E12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FA6772">
      <w:rPr>
        <w:rFonts w:ascii="Angsana New" w:hAnsi="Angsana New"/>
        <w:noProof/>
        <w:sz w:val="30"/>
        <w:szCs w:val="30"/>
      </w:rPr>
      <w:t>44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0C9A0" w14:textId="7C013E76" w:rsidR="00FD3068" w:rsidRPr="00A17E06" w:rsidRDefault="00FD3068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FA6772">
      <w:rPr>
        <w:rFonts w:ascii="Angsana New" w:hAnsi="Angsana New"/>
        <w:noProof/>
        <w:sz w:val="30"/>
        <w:szCs w:val="30"/>
      </w:rPr>
      <w:t>45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2496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D75B15" w14:textId="23F8151A" w:rsidR="00201E12" w:rsidRPr="00FD3068" w:rsidRDefault="00201E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A6772" w:rsidRPr="00FA6772">
          <w:rPr>
            <w:rFonts w:asciiTheme="majorBidi" w:hAnsiTheme="majorBidi" w:cstheme="majorBidi"/>
            <w:noProof/>
            <w:sz w:val="30"/>
            <w:szCs w:val="30"/>
            <w:lang w:val="en-US"/>
          </w:rPr>
          <w:t>48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72998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094E27" w14:textId="6E3B47BF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A6772" w:rsidRPr="00FA6772">
          <w:rPr>
            <w:rFonts w:asciiTheme="majorBidi" w:hAnsiTheme="majorBidi" w:cstheme="majorBidi"/>
            <w:noProof/>
            <w:sz w:val="30"/>
            <w:szCs w:val="30"/>
            <w:lang w:val="en-US"/>
          </w:rPr>
          <w:t>52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07F7AF" w14:textId="77777777" w:rsidR="009F0036" w:rsidRDefault="009F0036">
      <w:r>
        <w:separator/>
      </w:r>
    </w:p>
  </w:footnote>
  <w:footnote w:type="continuationSeparator" w:id="0">
    <w:p w14:paraId="57BFFAF7" w14:textId="77777777" w:rsidR="009F0036" w:rsidRDefault="009F0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E0BB1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5F39024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5F7B0C" w14:textId="736AFB09" w:rsidR="0001110F" w:rsidRPr="00720668" w:rsidRDefault="008E1AF7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9806BF">
      <w:rPr>
        <w:rFonts w:ascii="Angsana New" w:hAnsi="Angsana New" w:hint="cs"/>
        <w:b/>
        <w:bCs/>
        <w:sz w:val="32"/>
        <w:szCs w:val="32"/>
        <w:cs/>
      </w:rPr>
      <w:t>และ</w:t>
    </w:r>
    <w:r w:rsidR="00B81152" w:rsidRPr="00B81152">
      <w:rPr>
        <w:rFonts w:ascii="Angsana New" w:hAnsi="Angsana New"/>
        <w:b/>
        <w:bCs/>
        <w:sz w:val="32"/>
        <w:szCs w:val="32"/>
        <w:cs/>
      </w:rPr>
      <w:t xml:space="preserve">เก้าเดือนสิ้นสุดวันที่ </w:t>
    </w:r>
    <w:r w:rsidR="007C3F7F">
      <w:rPr>
        <w:rFonts w:ascii="Angsana New" w:hAnsi="Angsana New"/>
        <w:b/>
        <w:bCs/>
        <w:sz w:val="32"/>
        <w:szCs w:val="32"/>
      </w:rPr>
      <w:t>30</w:t>
    </w:r>
    <w:r w:rsidR="00B81152" w:rsidRPr="00B81152">
      <w:rPr>
        <w:rFonts w:ascii="Angsana New" w:hAnsi="Angsana New"/>
        <w:b/>
        <w:bCs/>
        <w:sz w:val="32"/>
        <w:szCs w:val="32"/>
        <w:cs/>
      </w:rPr>
      <w:t xml:space="preserve"> กันยายน</w:t>
    </w:r>
    <w:r w:rsidR="00B8115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7C3F7F">
      <w:rPr>
        <w:rFonts w:ascii="Angsana New" w:hAnsi="Angsana New"/>
        <w:b/>
        <w:bCs/>
        <w:sz w:val="32"/>
        <w:szCs w:val="32"/>
        <w:lang w:val="en-US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693DB70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73BCEB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0236C0D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9F4D8C1" w14:textId="200E6492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CF0722">
      <w:rPr>
        <w:rFonts w:ascii="Angsana New" w:hAnsi="Angsana New" w:hint="cs"/>
        <w:b/>
        <w:bCs/>
        <w:sz w:val="32"/>
        <w:szCs w:val="32"/>
        <w:cs/>
      </w:rPr>
      <w:t>และ</w:t>
    </w:r>
    <w:r w:rsidR="0089177F">
      <w:rPr>
        <w:rFonts w:ascii="Angsana New" w:hAnsi="Angsana New" w:hint="cs"/>
        <w:b/>
        <w:bCs/>
        <w:sz w:val="32"/>
        <w:szCs w:val="32"/>
        <w:cs/>
      </w:rPr>
      <w:t xml:space="preserve">เก้าเดือนสิ้นสุดวันที่ </w:t>
    </w:r>
    <w:r w:rsidR="007C3F7F">
      <w:rPr>
        <w:rFonts w:ascii="Angsana New" w:hAnsi="Angsana New"/>
        <w:b/>
        <w:bCs/>
        <w:sz w:val="32"/>
        <w:szCs w:val="32"/>
      </w:rPr>
      <w:t>30</w:t>
    </w:r>
    <w:r w:rsidR="0089177F"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="0089177F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7C3F7F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770CD5DC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D8CE2" w14:textId="0EE8E9A1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1E29F2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E0182D2" w14:textId="6D0D9BFA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7F655A">
      <w:rPr>
        <w:rFonts w:ascii="Angsana New" w:hAnsi="Angsana New" w:hint="cs"/>
        <w:b/>
        <w:bCs/>
        <w:sz w:val="32"/>
        <w:szCs w:val="32"/>
        <w:cs/>
      </w:rPr>
      <w:t>และ</w:t>
    </w:r>
    <w:r w:rsidR="00741A14" w:rsidRPr="00741A14">
      <w:rPr>
        <w:rFonts w:ascii="Angsana New" w:hAnsi="Angsana New"/>
        <w:b/>
        <w:bCs/>
        <w:sz w:val="32"/>
        <w:szCs w:val="32"/>
        <w:cs/>
      </w:rPr>
      <w:t xml:space="preserve">เก้าเดือนสิ้นสุดวันที่ </w:t>
    </w:r>
    <w:r w:rsidR="007C3F7F">
      <w:rPr>
        <w:rFonts w:ascii="Angsana New" w:hAnsi="Angsana New"/>
        <w:b/>
        <w:bCs/>
        <w:sz w:val="32"/>
        <w:szCs w:val="32"/>
      </w:rPr>
      <w:t>30</w:t>
    </w:r>
    <w:r w:rsidR="00741A14" w:rsidRPr="00741A14">
      <w:rPr>
        <w:rFonts w:ascii="Angsana New" w:hAnsi="Angsana New"/>
        <w:b/>
        <w:bCs/>
        <w:sz w:val="32"/>
        <w:szCs w:val="32"/>
        <w:cs/>
      </w:rPr>
      <w:t xml:space="preserve"> กันยายน </w:t>
    </w:r>
    <w:r w:rsidR="007C3F7F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483E6A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BA192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0C262D0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C559A4E" w14:textId="4ABD3F68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7F655A">
      <w:rPr>
        <w:rFonts w:ascii="Angsana New" w:hAnsi="Angsana New" w:hint="cs"/>
        <w:b/>
        <w:bCs/>
        <w:sz w:val="32"/>
        <w:szCs w:val="32"/>
        <w:cs/>
      </w:rPr>
      <w:t>และ</w:t>
    </w:r>
    <w:r w:rsidR="00741A14" w:rsidRPr="00741A14">
      <w:rPr>
        <w:rFonts w:ascii="Angsana New" w:hAnsi="Angsana New"/>
        <w:b/>
        <w:bCs/>
        <w:sz w:val="32"/>
        <w:szCs w:val="32"/>
        <w:cs/>
      </w:rPr>
      <w:t xml:space="preserve">เก้าเดือนสิ้นสุดวันที่ </w:t>
    </w:r>
    <w:r w:rsidR="007C3F7F">
      <w:rPr>
        <w:rFonts w:ascii="Angsana New" w:hAnsi="Angsana New"/>
        <w:b/>
        <w:bCs/>
        <w:sz w:val="32"/>
        <w:szCs w:val="32"/>
      </w:rPr>
      <w:t>30</w:t>
    </w:r>
    <w:r w:rsidR="00741A14" w:rsidRPr="00741A14">
      <w:rPr>
        <w:rFonts w:ascii="Angsana New" w:hAnsi="Angsana New"/>
        <w:b/>
        <w:bCs/>
        <w:sz w:val="32"/>
        <w:szCs w:val="32"/>
        <w:cs/>
      </w:rPr>
      <w:t xml:space="preserve"> กันยายน </w:t>
    </w:r>
    <w:r w:rsidR="007C3F7F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FCCACF2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1489A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FCB285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FD8719E" w14:textId="135197D8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7F655A">
      <w:rPr>
        <w:rFonts w:ascii="Angsana New" w:hAnsi="Angsana New" w:hint="cs"/>
        <w:b/>
        <w:bCs/>
        <w:sz w:val="32"/>
        <w:szCs w:val="32"/>
        <w:cs/>
      </w:rPr>
      <w:t>และ</w:t>
    </w:r>
    <w:r w:rsidR="00741A14" w:rsidRPr="00741A14">
      <w:rPr>
        <w:rFonts w:ascii="Angsana New" w:hAnsi="Angsana New"/>
        <w:b/>
        <w:bCs/>
        <w:sz w:val="32"/>
        <w:szCs w:val="32"/>
        <w:cs/>
      </w:rPr>
      <w:t xml:space="preserve">เก้าเดือนสิ้นสุดวันที่ </w:t>
    </w:r>
    <w:r w:rsidR="007C3F7F">
      <w:rPr>
        <w:rFonts w:ascii="Angsana New" w:hAnsi="Angsana New"/>
        <w:b/>
        <w:bCs/>
        <w:sz w:val="32"/>
        <w:szCs w:val="32"/>
      </w:rPr>
      <w:t>30</w:t>
    </w:r>
    <w:r w:rsidR="00741A14" w:rsidRPr="00741A14">
      <w:rPr>
        <w:rFonts w:ascii="Angsana New" w:hAnsi="Angsana New"/>
        <w:b/>
        <w:bCs/>
        <w:sz w:val="32"/>
        <w:szCs w:val="32"/>
        <w:cs/>
      </w:rPr>
      <w:t xml:space="preserve"> กันยายน </w:t>
    </w:r>
    <w:r w:rsidR="007C3F7F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D3DC131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26A96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54FE40C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4EC54E2" w14:textId="3B75B387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7F655A">
      <w:rPr>
        <w:rFonts w:ascii="Angsana New" w:hAnsi="Angsana New" w:hint="cs"/>
        <w:b/>
        <w:bCs/>
        <w:sz w:val="32"/>
        <w:szCs w:val="32"/>
        <w:cs/>
      </w:rPr>
      <w:t>และ</w:t>
    </w:r>
    <w:r w:rsidR="00741A14" w:rsidRPr="00741A14">
      <w:rPr>
        <w:rFonts w:ascii="Angsana New" w:hAnsi="Angsana New"/>
        <w:b/>
        <w:bCs/>
        <w:sz w:val="32"/>
        <w:szCs w:val="32"/>
        <w:cs/>
      </w:rPr>
      <w:t xml:space="preserve">เก้าเดือนสิ้นสุดวันที่ </w:t>
    </w:r>
    <w:r w:rsidR="007C3F7F">
      <w:rPr>
        <w:rFonts w:ascii="Angsana New" w:hAnsi="Angsana New"/>
        <w:b/>
        <w:bCs/>
        <w:sz w:val="32"/>
        <w:szCs w:val="32"/>
      </w:rPr>
      <w:t>30</w:t>
    </w:r>
    <w:r w:rsidR="00741A14" w:rsidRPr="00741A14">
      <w:rPr>
        <w:rFonts w:ascii="Angsana New" w:hAnsi="Angsana New"/>
        <w:b/>
        <w:bCs/>
        <w:sz w:val="32"/>
        <w:szCs w:val="32"/>
        <w:cs/>
      </w:rPr>
      <w:t xml:space="preserve"> กันยายน </w:t>
    </w:r>
    <w:r w:rsidR="007C3F7F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49A29D7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537E6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64E5923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6BE3A62" w14:textId="7E6E3948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7F655A">
      <w:rPr>
        <w:rFonts w:ascii="Angsana New" w:hAnsi="Angsana New" w:hint="cs"/>
        <w:b/>
        <w:bCs/>
        <w:sz w:val="32"/>
        <w:szCs w:val="32"/>
        <w:cs/>
      </w:rPr>
      <w:t>และ</w:t>
    </w:r>
    <w:r w:rsidR="00741A14" w:rsidRPr="00741A14">
      <w:rPr>
        <w:rFonts w:ascii="Angsana New" w:hAnsi="Angsana New"/>
        <w:b/>
        <w:bCs/>
        <w:sz w:val="32"/>
        <w:szCs w:val="32"/>
        <w:cs/>
      </w:rPr>
      <w:t xml:space="preserve">เก้าเดือนสิ้นสุดวันที่ </w:t>
    </w:r>
    <w:r w:rsidR="007C3F7F">
      <w:rPr>
        <w:rFonts w:ascii="Angsana New" w:hAnsi="Angsana New"/>
        <w:b/>
        <w:bCs/>
        <w:sz w:val="32"/>
        <w:szCs w:val="32"/>
      </w:rPr>
      <w:t>30</w:t>
    </w:r>
    <w:r w:rsidR="00741A14" w:rsidRPr="00741A14">
      <w:rPr>
        <w:rFonts w:ascii="Angsana New" w:hAnsi="Angsana New"/>
        <w:b/>
        <w:bCs/>
        <w:sz w:val="32"/>
        <w:szCs w:val="32"/>
        <w:cs/>
      </w:rPr>
      <w:t xml:space="preserve"> กันยายน </w:t>
    </w:r>
    <w:r w:rsidR="007C3F7F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C971918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D3578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78F4F1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8598BCE" w14:textId="26691D73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7F655A">
      <w:rPr>
        <w:rFonts w:ascii="Angsana New" w:hAnsi="Angsana New" w:hint="cs"/>
        <w:b/>
        <w:bCs/>
        <w:sz w:val="32"/>
        <w:szCs w:val="32"/>
        <w:cs/>
      </w:rPr>
      <w:t>และ</w:t>
    </w:r>
    <w:r w:rsidR="007904CE">
      <w:rPr>
        <w:rFonts w:ascii="Angsana New" w:hAnsi="Angsana New" w:hint="cs"/>
        <w:b/>
        <w:bCs/>
        <w:sz w:val="32"/>
        <w:szCs w:val="32"/>
        <w:cs/>
      </w:rPr>
      <w:t xml:space="preserve">เก้าเดือนสิ้นสุดวันที่ </w:t>
    </w:r>
    <w:r w:rsidR="007C3F7F">
      <w:rPr>
        <w:rFonts w:ascii="Angsana New" w:hAnsi="Angsana New"/>
        <w:b/>
        <w:bCs/>
        <w:sz w:val="32"/>
        <w:szCs w:val="32"/>
      </w:rPr>
      <w:t>30</w:t>
    </w:r>
    <w:r w:rsidR="007904CE"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="007904CE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7C3F7F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C91EE7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CBC9B8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20674FB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CC2928F" w14:textId="4EF92969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CF0722">
      <w:rPr>
        <w:rFonts w:ascii="Angsana New" w:hAnsi="Angsana New" w:hint="cs"/>
        <w:b/>
        <w:bCs/>
        <w:sz w:val="32"/>
        <w:szCs w:val="32"/>
        <w:cs/>
      </w:rPr>
      <w:t>และ</w:t>
    </w:r>
    <w:r w:rsidR="007904CE">
      <w:rPr>
        <w:rFonts w:ascii="Angsana New" w:hAnsi="Angsana New" w:hint="cs"/>
        <w:b/>
        <w:bCs/>
        <w:sz w:val="32"/>
        <w:szCs w:val="32"/>
        <w:cs/>
      </w:rPr>
      <w:t xml:space="preserve">เก้าเดือนสิ้นสุดวันที่ </w:t>
    </w:r>
    <w:r w:rsidR="007C3F7F">
      <w:rPr>
        <w:rFonts w:ascii="Angsana New" w:hAnsi="Angsana New"/>
        <w:b/>
        <w:bCs/>
        <w:sz w:val="32"/>
        <w:szCs w:val="32"/>
      </w:rPr>
      <w:t>30</w:t>
    </w:r>
    <w:r w:rsidR="007904CE"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="007904CE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7C3F7F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27DBA10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C607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E7EBE14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F4EEC4A" w14:textId="3F98BBB6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CF0722">
      <w:rPr>
        <w:rFonts w:ascii="Angsana New" w:hAnsi="Angsana New" w:hint="cs"/>
        <w:b/>
        <w:bCs/>
        <w:sz w:val="32"/>
        <w:szCs w:val="32"/>
        <w:cs/>
      </w:rPr>
      <w:t>และ</w:t>
    </w:r>
    <w:r w:rsidR="0089177F">
      <w:rPr>
        <w:rFonts w:ascii="Angsana New" w:hAnsi="Angsana New" w:hint="cs"/>
        <w:b/>
        <w:bCs/>
        <w:sz w:val="32"/>
        <w:szCs w:val="32"/>
        <w:cs/>
      </w:rPr>
      <w:t xml:space="preserve">เก้าเดือนสิ้นสุดวันที่ </w:t>
    </w:r>
    <w:r w:rsidR="007C3F7F">
      <w:rPr>
        <w:rFonts w:ascii="Angsana New" w:hAnsi="Angsana New"/>
        <w:b/>
        <w:bCs/>
        <w:sz w:val="32"/>
        <w:szCs w:val="32"/>
      </w:rPr>
      <w:t>30</w:t>
    </w:r>
    <w:r w:rsidR="0089177F"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="0089177F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7C3F7F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037582B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5240FE"/>
    <w:multiLevelType w:val="hybridMultilevel"/>
    <w:tmpl w:val="5D342AE2"/>
    <w:lvl w:ilvl="0" w:tplc="A23673B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>
    <w:nsid w:val="1D8706C4"/>
    <w:multiLevelType w:val="hybridMultilevel"/>
    <w:tmpl w:val="9D9CD32A"/>
    <w:lvl w:ilvl="0" w:tplc="DDD49DCC">
      <w:start w:val="1"/>
      <w:numFmt w:val="decimal"/>
      <w:lvlText w:val="(ค.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9">
    <w:nsid w:val="25F5742B"/>
    <w:multiLevelType w:val="hybridMultilevel"/>
    <w:tmpl w:val="49746B44"/>
    <w:lvl w:ilvl="0" w:tplc="6BDAE54C">
      <w:start w:val="1"/>
      <w:numFmt w:val="decimal"/>
      <w:lvlText w:val="(ข.%1)"/>
      <w:lvlJc w:val="left"/>
      <w:pPr>
        <w:ind w:left="4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48" w:hanging="360"/>
      </w:pPr>
    </w:lvl>
    <w:lvl w:ilvl="2" w:tplc="0409001B" w:tentative="1">
      <w:start w:val="1"/>
      <w:numFmt w:val="lowerRoman"/>
      <w:lvlText w:val="%3."/>
      <w:lvlJc w:val="right"/>
      <w:pPr>
        <w:ind w:left="4968" w:hanging="180"/>
      </w:pPr>
    </w:lvl>
    <w:lvl w:ilvl="3" w:tplc="0409000F" w:tentative="1">
      <w:start w:val="1"/>
      <w:numFmt w:val="decimal"/>
      <w:lvlText w:val="%4."/>
      <w:lvlJc w:val="left"/>
      <w:pPr>
        <w:ind w:left="5688" w:hanging="360"/>
      </w:pPr>
    </w:lvl>
    <w:lvl w:ilvl="4" w:tplc="04090019" w:tentative="1">
      <w:start w:val="1"/>
      <w:numFmt w:val="lowerLetter"/>
      <w:lvlText w:val="%5."/>
      <w:lvlJc w:val="left"/>
      <w:pPr>
        <w:ind w:left="6408" w:hanging="360"/>
      </w:pPr>
    </w:lvl>
    <w:lvl w:ilvl="5" w:tplc="0409001B" w:tentative="1">
      <w:start w:val="1"/>
      <w:numFmt w:val="lowerRoman"/>
      <w:lvlText w:val="%6."/>
      <w:lvlJc w:val="right"/>
      <w:pPr>
        <w:ind w:left="7128" w:hanging="180"/>
      </w:pPr>
    </w:lvl>
    <w:lvl w:ilvl="6" w:tplc="0409000F" w:tentative="1">
      <w:start w:val="1"/>
      <w:numFmt w:val="decimal"/>
      <w:lvlText w:val="%7."/>
      <w:lvlJc w:val="left"/>
      <w:pPr>
        <w:ind w:left="7848" w:hanging="360"/>
      </w:pPr>
    </w:lvl>
    <w:lvl w:ilvl="7" w:tplc="04090019" w:tentative="1">
      <w:start w:val="1"/>
      <w:numFmt w:val="lowerLetter"/>
      <w:lvlText w:val="%8."/>
      <w:lvlJc w:val="left"/>
      <w:pPr>
        <w:ind w:left="8568" w:hanging="360"/>
      </w:pPr>
    </w:lvl>
    <w:lvl w:ilvl="8" w:tplc="0409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10">
    <w:nsid w:val="27D13E1A"/>
    <w:multiLevelType w:val="hybridMultilevel"/>
    <w:tmpl w:val="19CE706E"/>
    <w:lvl w:ilvl="0" w:tplc="E08041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A831008"/>
    <w:multiLevelType w:val="multilevel"/>
    <w:tmpl w:val="7ADA7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243FA"/>
    <w:multiLevelType w:val="hybridMultilevel"/>
    <w:tmpl w:val="47086670"/>
    <w:lvl w:ilvl="0" w:tplc="8B328106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1E439F6"/>
    <w:multiLevelType w:val="hybridMultilevel"/>
    <w:tmpl w:val="2F7ADA0E"/>
    <w:lvl w:ilvl="0" w:tplc="C8EED49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>
    <w:nsid w:val="79602878"/>
    <w:multiLevelType w:val="singleLevel"/>
    <w:tmpl w:val="3B8CBFD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6"/>
  </w:num>
  <w:num w:numId="5">
    <w:abstractNumId w:val="5"/>
  </w:num>
  <w:num w:numId="6">
    <w:abstractNumId w:val="12"/>
  </w:num>
  <w:num w:numId="7">
    <w:abstractNumId w:val="2"/>
  </w:num>
  <w:num w:numId="8">
    <w:abstractNumId w:val="0"/>
  </w:num>
  <w:num w:numId="9">
    <w:abstractNumId w:val="3"/>
  </w:num>
  <w:num w:numId="10">
    <w:abstractNumId w:val="16"/>
  </w:num>
  <w:num w:numId="11">
    <w:abstractNumId w:val="15"/>
  </w:num>
  <w:num w:numId="12">
    <w:abstractNumId w:val="9"/>
  </w:num>
  <w:num w:numId="13">
    <w:abstractNumId w:val="8"/>
  </w:num>
  <w:num w:numId="14">
    <w:abstractNumId w:val="10"/>
  </w:num>
  <w:num w:numId="15">
    <w:abstractNumId w:val="2"/>
  </w:num>
  <w:num w:numId="16">
    <w:abstractNumId w:val="19"/>
  </w:num>
  <w:num w:numId="17">
    <w:abstractNumId w:val="4"/>
  </w:num>
  <w:num w:numId="18">
    <w:abstractNumId w:val="13"/>
  </w:num>
  <w:num w:numId="19">
    <w:abstractNumId w:val="17"/>
  </w:num>
  <w:num w:numId="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69"/>
    <w:rsid w:val="00000EE9"/>
    <w:rsid w:val="0000105B"/>
    <w:rsid w:val="00001069"/>
    <w:rsid w:val="0000113F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1E3"/>
    <w:rsid w:val="000032A0"/>
    <w:rsid w:val="00003411"/>
    <w:rsid w:val="0000345A"/>
    <w:rsid w:val="00003A89"/>
    <w:rsid w:val="00003C8D"/>
    <w:rsid w:val="00003D0B"/>
    <w:rsid w:val="000040AB"/>
    <w:rsid w:val="0000414B"/>
    <w:rsid w:val="00004571"/>
    <w:rsid w:val="000046F7"/>
    <w:rsid w:val="00004885"/>
    <w:rsid w:val="00004A01"/>
    <w:rsid w:val="00004A34"/>
    <w:rsid w:val="00004E64"/>
    <w:rsid w:val="00004F7E"/>
    <w:rsid w:val="00005015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4D2"/>
    <w:rsid w:val="0000753E"/>
    <w:rsid w:val="00007BD3"/>
    <w:rsid w:val="00007D84"/>
    <w:rsid w:val="00007F46"/>
    <w:rsid w:val="00007FD9"/>
    <w:rsid w:val="00010439"/>
    <w:rsid w:val="000105FE"/>
    <w:rsid w:val="00010620"/>
    <w:rsid w:val="0001063C"/>
    <w:rsid w:val="0001064A"/>
    <w:rsid w:val="00010A17"/>
    <w:rsid w:val="00010C36"/>
    <w:rsid w:val="0001110F"/>
    <w:rsid w:val="000116AA"/>
    <w:rsid w:val="00011B01"/>
    <w:rsid w:val="00011B1C"/>
    <w:rsid w:val="000124C0"/>
    <w:rsid w:val="00012566"/>
    <w:rsid w:val="00012953"/>
    <w:rsid w:val="00012C0B"/>
    <w:rsid w:val="00012E2C"/>
    <w:rsid w:val="00013078"/>
    <w:rsid w:val="00013369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BD1"/>
    <w:rsid w:val="00015C8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3B4F"/>
    <w:rsid w:val="00024219"/>
    <w:rsid w:val="00024310"/>
    <w:rsid w:val="0002470F"/>
    <w:rsid w:val="00024808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AEC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8EF"/>
    <w:rsid w:val="00030CC5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1FA0"/>
    <w:rsid w:val="0003201B"/>
    <w:rsid w:val="00032157"/>
    <w:rsid w:val="0003299A"/>
    <w:rsid w:val="00032B46"/>
    <w:rsid w:val="000333B0"/>
    <w:rsid w:val="000333C6"/>
    <w:rsid w:val="00033526"/>
    <w:rsid w:val="000337B7"/>
    <w:rsid w:val="000337E8"/>
    <w:rsid w:val="00033902"/>
    <w:rsid w:val="00033B18"/>
    <w:rsid w:val="000344DC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EA9"/>
    <w:rsid w:val="00036F1E"/>
    <w:rsid w:val="00037204"/>
    <w:rsid w:val="000377FE"/>
    <w:rsid w:val="000378BF"/>
    <w:rsid w:val="000378D9"/>
    <w:rsid w:val="00037B08"/>
    <w:rsid w:val="000401D1"/>
    <w:rsid w:val="000404A7"/>
    <w:rsid w:val="000405D8"/>
    <w:rsid w:val="0004072E"/>
    <w:rsid w:val="00040A43"/>
    <w:rsid w:val="00040B87"/>
    <w:rsid w:val="00040C75"/>
    <w:rsid w:val="00040E9E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32B"/>
    <w:rsid w:val="00043565"/>
    <w:rsid w:val="000435DF"/>
    <w:rsid w:val="00043719"/>
    <w:rsid w:val="00043A61"/>
    <w:rsid w:val="00043AA2"/>
    <w:rsid w:val="00043ADC"/>
    <w:rsid w:val="00043AFD"/>
    <w:rsid w:val="00043B40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776"/>
    <w:rsid w:val="00045A76"/>
    <w:rsid w:val="00046319"/>
    <w:rsid w:val="000465E0"/>
    <w:rsid w:val="00046A5D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8ED"/>
    <w:rsid w:val="00050928"/>
    <w:rsid w:val="000509F3"/>
    <w:rsid w:val="00050B11"/>
    <w:rsid w:val="00050CA2"/>
    <w:rsid w:val="00050EE4"/>
    <w:rsid w:val="00051100"/>
    <w:rsid w:val="000515D5"/>
    <w:rsid w:val="00051AF0"/>
    <w:rsid w:val="00051C2D"/>
    <w:rsid w:val="00051D1C"/>
    <w:rsid w:val="00051FD8"/>
    <w:rsid w:val="0005210A"/>
    <w:rsid w:val="00052407"/>
    <w:rsid w:val="00052943"/>
    <w:rsid w:val="00052980"/>
    <w:rsid w:val="00052A94"/>
    <w:rsid w:val="00052AF3"/>
    <w:rsid w:val="00052C78"/>
    <w:rsid w:val="00052F98"/>
    <w:rsid w:val="00053135"/>
    <w:rsid w:val="00053145"/>
    <w:rsid w:val="0005318A"/>
    <w:rsid w:val="000533B7"/>
    <w:rsid w:val="000540BB"/>
    <w:rsid w:val="000540C3"/>
    <w:rsid w:val="0005413E"/>
    <w:rsid w:val="000542E2"/>
    <w:rsid w:val="0005505A"/>
    <w:rsid w:val="00055284"/>
    <w:rsid w:val="00055304"/>
    <w:rsid w:val="000554B1"/>
    <w:rsid w:val="00055503"/>
    <w:rsid w:val="000555AD"/>
    <w:rsid w:val="00055BFA"/>
    <w:rsid w:val="00055D70"/>
    <w:rsid w:val="00055F15"/>
    <w:rsid w:val="00055FCF"/>
    <w:rsid w:val="000560AD"/>
    <w:rsid w:val="000560C0"/>
    <w:rsid w:val="00056112"/>
    <w:rsid w:val="00056162"/>
    <w:rsid w:val="0005670F"/>
    <w:rsid w:val="000568B6"/>
    <w:rsid w:val="00056B0E"/>
    <w:rsid w:val="00056C84"/>
    <w:rsid w:val="00056D7A"/>
    <w:rsid w:val="0005720B"/>
    <w:rsid w:val="000575A4"/>
    <w:rsid w:val="000575DA"/>
    <w:rsid w:val="00057A79"/>
    <w:rsid w:val="00057AB1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892"/>
    <w:rsid w:val="000619D8"/>
    <w:rsid w:val="00061B87"/>
    <w:rsid w:val="00061EA3"/>
    <w:rsid w:val="00061EF4"/>
    <w:rsid w:val="00062556"/>
    <w:rsid w:val="000629B5"/>
    <w:rsid w:val="00062A5F"/>
    <w:rsid w:val="00062B6E"/>
    <w:rsid w:val="00062BE1"/>
    <w:rsid w:val="00062CA5"/>
    <w:rsid w:val="00063257"/>
    <w:rsid w:val="00063824"/>
    <w:rsid w:val="000639B2"/>
    <w:rsid w:val="00063A04"/>
    <w:rsid w:val="00063ADF"/>
    <w:rsid w:val="00063E3C"/>
    <w:rsid w:val="00064096"/>
    <w:rsid w:val="000640AD"/>
    <w:rsid w:val="0006423C"/>
    <w:rsid w:val="000643E8"/>
    <w:rsid w:val="00064A10"/>
    <w:rsid w:val="00064A20"/>
    <w:rsid w:val="00064BF9"/>
    <w:rsid w:val="00064D40"/>
    <w:rsid w:val="00064F82"/>
    <w:rsid w:val="000654AF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75F"/>
    <w:rsid w:val="000679BA"/>
    <w:rsid w:val="00067AFD"/>
    <w:rsid w:val="0007026B"/>
    <w:rsid w:val="00070377"/>
    <w:rsid w:val="0007049B"/>
    <w:rsid w:val="000706B0"/>
    <w:rsid w:val="00070A7A"/>
    <w:rsid w:val="00070CBF"/>
    <w:rsid w:val="00070CFA"/>
    <w:rsid w:val="00070EE1"/>
    <w:rsid w:val="000712EB"/>
    <w:rsid w:val="00071308"/>
    <w:rsid w:val="00071562"/>
    <w:rsid w:val="000718D6"/>
    <w:rsid w:val="00071902"/>
    <w:rsid w:val="00071D6F"/>
    <w:rsid w:val="00072143"/>
    <w:rsid w:val="00072530"/>
    <w:rsid w:val="00072781"/>
    <w:rsid w:val="000728A0"/>
    <w:rsid w:val="000728B7"/>
    <w:rsid w:val="00072A6A"/>
    <w:rsid w:val="000734A8"/>
    <w:rsid w:val="000735BF"/>
    <w:rsid w:val="00073751"/>
    <w:rsid w:val="0007380C"/>
    <w:rsid w:val="000738DA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BFE"/>
    <w:rsid w:val="00075EA3"/>
    <w:rsid w:val="00076255"/>
    <w:rsid w:val="00076683"/>
    <w:rsid w:val="000767D4"/>
    <w:rsid w:val="00076CD2"/>
    <w:rsid w:val="0007700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0C5"/>
    <w:rsid w:val="00080602"/>
    <w:rsid w:val="00080A30"/>
    <w:rsid w:val="00080AC3"/>
    <w:rsid w:val="00080BD6"/>
    <w:rsid w:val="00080ECF"/>
    <w:rsid w:val="00080F53"/>
    <w:rsid w:val="00081789"/>
    <w:rsid w:val="000818B2"/>
    <w:rsid w:val="000819AC"/>
    <w:rsid w:val="000821B5"/>
    <w:rsid w:val="000822C2"/>
    <w:rsid w:val="000822F5"/>
    <w:rsid w:val="00082B00"/>
    <w:rsid w:val="00082CF0"/>
    <w:rsid w:val="00082F56"/>
    <w:rsid w:val="00082FE7"/>
    <w:rsid w:val="00083067"/>
    <w:rsid w:val="000831AF"/>
    <w:rsid w:val="0008341D"/>
    <w:rsid w:val="00083920"/>
    <w:rsid w:val="000839D1"/>
    <w:rsid w:val="00083C5A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E4B"/>
    <w:rsid w:val="00085E88"/>
    <w:rsid w:val="00085FCB"/>
    <w:rsid w:val="000860EB"/>
    <w:rsid w:val="0008629E"/>
    <w:rsid w:val="0008644B"/>
    <w:rsid w:val="000866A2"/>
    <w:rsid w:val="00086B27"/>
    <w:rsid w:val="00086C58"/>
    <w:rsid w:val="00087558"/>
    <w:rsid w:val="00087621"/>
    <w:rsid w:val="00087692"/>
    <w:rsid w:val="00087727"/>
    <w:rsid w:val="000877BA"/>
    <w:rsid w:val="0008784B"/>
    <w:rsid w:val="00090464"/>
    <w:rsid w:val="000905CD"/>
    <w:rsid w:val="000908E8"/>
    <w:rsid w:val="00090B3C"/>
    <w:rsid w:val="00090CCF"/>
    <w:rsid w:val="00090D48"/>
    <w:rsid w:val="00090E65"/>
    <w:rsid w:val="000912A8"/>
    <w:rsid w:val="00091575"/>
    <w:rsid w:val="0009168B"/>
    <w:rsid w:val="00091A06"/>
    <w:rsid w:val="00091C4F"/>
    <w:rsid w:val="000921C3"/>
    <w:rsid w:val="00092292"/>
    <w:rsid w:val="000922A7"/>
    <w:rsid w:val="00092526"/>
    <w:rsid w:val="000926D0"/>
    <w:rsid w:val="00092A60"/>
    <w:rsid w:val="0009315D"/>
    <w:rsid w:val="000931B5"/>
    <w:rsid w:val="000933A2"/>
    <w:rsid w:val="000933AE"/>
    <w:rsid w:val="000937E6"/>
    <w:rsid w:val="00093A5B"/>
    <w:rsid w:val="00093EB1"/>
    <w:rsid w:val="00093F2E"/>
    <w:rsid w:val="000941D3"/>
    <w:rsid w:val="00094221"/>
    <w:rsid w:val="00094345"/>
    <w:rsid w:val="000944C1"/>
    <w:rsid w:val="000944D0"/>
    <w:rsid w:val="00094EB0"/>
    <w:rsid w:val="00095573"/>
    <w:rsid w:val="00095BA4"/>
    <w:rsid w:val="00095EDB"/>
    <w:rsid w:val="000962FA"/>
    <w:rsid w:val="000965C2"/>
    <w:rsid w:val="0009663B"/>
    <w:rsid w:val="0009682B"/>
    <w:rsid w:val="00096936"/>
    <w:rsid w:val="00096B4C"/>
    <w:rsid w:val="00096B87"/>
    <w:rsid w:val="00096FB9"/>
    <w:rsid w:val="0009724C"/>
    <w:rsid w:val="0009773F"/>
    <w:rsid w:val="0009775B"/>
    <w:rsid w:val="000977EC"/>
    <w:rsid w:val="00097A43"/>
    <w:rsid w:val="00097B33"/>
    <w:rsid w:val="00097B89"/>
    <w:rsid w:val="000A0087"/>
    <w:rsid w:val="000A00D7"/>
    <w:rsid w:val="000A00ED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11"/>
    <w:rsid w:val="000A0AF2"/>
    <w:rsid w:val="000A0BC9"/>
    <w:rsid w:val="000A0F86"/>
    <w:rsid w:val="000A0F8A"/>
    <w:rsid w:val="000A18D0"/>
    <w:rsid w:val="000A1914"/>
    <w:rsid w:val="000A195B"/>
    <w:rsid w:val="000A1C1B"/>
    <w:rsid w:val="000A1F0A"/>
    <w:rsid w:val="000A2350"/>
    <w:rsid w:val="000A245C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5D5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749"/>
    <w:rsid w:val="000A5C50"/>
    <w:rsid w:val="000A5F75"/>
    <w:rsid w:val="000A61D7"/>
    <w:rsid w:val="000A6745"/>
    <w:rsid w:val="000A6F16"/>
    <w:rsid w:val="000A7163"/>
    <w:rsid w:val="000A72C4"/>
    <w:rsid w:val="000A7697"/>
    <w:rsid w:val="000A7EF4"/>
    <w:rsid w:val="000A7F9E"/>
    <w:rsid w:val="000B0078"/>
    <w:rsid w:val="000B0084"/>
    <w:rsid w:val="000B037C"/>
    <w:rsid w:val="000B0B15"/>
    <w:rsid w:val="000B0BCE"/>
    <w:rsid w:val="000B0CBB"/>
    <w:rsid w:val="000B0CEC"/>
    <w:rsid w:val="000B0DF3"/>
    <w:rsid w:val="000B1131"/>
    <w:rsid w:val="000B136D"/>
    <w:rsid w:val="000B1395"/>
    <w:rsid w:val="000B18F2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83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09"/>
    <w:rsid w:val="000B3D66"/>
    <w:rsid w:val="000B4032"/>
    <w:rsid w:val="000B49B0"/>
    <w:rsid w:val="000B49F8"/>
    <w:rsid w:val="000B4F4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38F"/>
    <w:rsid w:val="000C03CC"/>
    <w:rsid w:val="000C06CB"/>
    <w:rsid w:val="000C08B3"/>
    <w:rsid w:val="000C098D"/>
    <w:rsid w:val="000C09C2"/>
    <w:rsid w:val="000C0E15"/>
    <w:rsid w:val="000C1015"/>
    <w:rsid w:val="000C10B9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3BE"/>
    <w:rsid w:val="000C24D4"/>
    <w:rsid w:val="000C26B6"/>
    <w:rsid w:val="000C2813"/>
    <w:rsid w:val="000C2960"/>
    <w:rsid w:val="000C2AEB"/>
    <w:rsid w:val="000C2D58"/>
    <w:rsid w:val="000C2EC5"/>
    <w:rsid w:val="000C305B"/>
    <w:rsid w:val="000C39BF"/>
    <w:rsid w:val="000C3C41"/>
    <w:rsid w:val="000C3C7A"/>
    <w:rsid w:val="000C40C7"/>
    <w:rsid w:val="000C410B"/>
    <w:rsid w:val="000C47F9"/>
    <w:rsid w:val="000C4878"/>
    <w:rsid w:val="000C4989"/>
    <w:rsid w:val="000C51BF"/>
    <w:rsid w:val="000C59E3"/>
    <w:rsid w:val="000C5ABA"/>
    <w:rsid w:val="000C5C1A"/>
    <w:rsid w:val="000C60D8"/>
    <w:rsid w:val="000C64B5"/>
    <w:rsid w:val="000C668A"/>
    <w:rsid w:val="000C68EB"/>
    <w:rsid w:val="000C6B0B"/>
    <w:rsid w:val="000C75A1"/>
    <w:rsid w:val="000C776C"/>
    <w:rsid w:val="000C7825"/>
    <w:rsid w:val="000C79DC"/>
    <w:rsid w:val="000C7CA5"/>
    <w:rsid w:val="000C7DBC"/>
    <w:rsid w:val="000C7F38"/>
    <w:rsid w:val="000D0044"/>
    <w:rsid w:val="000D008D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44E"/>
    <w:rsid w:val="000D164D"/>
    <w:rsid w:val="000D18DF"/>
    <w:rsid w:val="000D1F77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E2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AC6"/>
    <w:rsid w:val="000D5C0F"/>
    <w:rsid w:val="000D5C89"/>
    <w:rsid w:val="000D5D5E"/>
    <w:rsid w:val="000D5EDE"/>
    <w:rsid w:val="000D5FFD"/>
    <w:rsid w:val="000D60F2"/>
    <w:rsid w:val="000D628B"/>
    <w:rsid w:val="000D63EC"/>
    <w:rsid w:val="000D64BF"/>
    <w:rsid w:val="000D6791"/>
    <w:rsid w:val="000D68F1"/>
    <w:rsid w:val="000D6A9B"/>
    <w:rsid w:val="000D6BE9"/>
    <w:rsid w:val="000D6BFA"/>
    <w:rsid w:val="000D6D9B"/>
    <w:rsid w:val="000D706E"/>
    <w:rsid w:val="000D718B"/>
    <w:rsid w:val="000D7295"/>
    <w:rsid w:val="000D730C"/>
    <w:rsid w:val="000D7603"/>
    <w:rsid w:val="000D7660"/>
    <w:rsid w:val="000D77DB"/>
    <w:rsid w:val="000D7927"/>
    <w:rsid w:val="000D7C31"/>
    <w:rsid w:val="000E03D5"/>
    <w:rsid w:val="000E0510"/>
    <w:rsid w:val="000E0773"/>
    <w:rsid w:val="000E0907"/>
    <w:rsid w:val="000E0951"/>
    <w:rsid w:val="000E0AE7"/>
    <w:rsid w:val="000E0BE3"/>
    <w:rsid w:val="000E0C08"/>
    <w:rsid w:val="000E0C93"/>
    <w:rsid w:val="000E0D52"/>
    <w:rsid w:val="000E106B"/>
    <w:rsid w:val="000E1557"/>
    <w:rsid w:val="000E15EC"/>
    <w:rsid w:val="000E1EB8"/>
    <w:rsid w:val="000E1F7C"/>
    <w:rsid w:val="000E2116"/>
    <w:rsid w:val="000E24B5"/>
    <w:rsid w:val="000E264D"/>
    <w:rsid w:val="000E2933"/>
    <w:rsid w:val="000E299F"/>
    <w:rsid w:val="000E311C"/>
    <w:rsid w:val="000E3135"/>
    <w:rsid w:val="000E3176"/>
    <w:rsid w:val="000E33F9"/>
    <w:rsid w:val="000E3406"/>
    <w:rsid w:val="000E3451"/>
    <w:rsid w:val="000E3456"/>
    <w:rsid w:val="000E3620"/>
    <w:rsid w:val="000E3811"/>
    <w:rsid w:val="000E39A6"/>
    <w:rsid w:val="000E3CA7"/>
    <w:rsid w:val="000E4217"/>
    <w:rsid w:val="000E42CC"/>
    <w:rsid w:val="000E4BE1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EEF"/>
    <w:rsid w:val="000E5F00"/>
    <w:rsid w:val="000E5F5D"/>
    <w:rsid w:val="000E61C3"/>
    <w:rsid w:val="000E6301"/>
    <w:rsid w:val="000E65D5"/>
    <w:rsid w:val="000E6757"/>
    <w:rsid w:val="000E6EA5"/>
    <w:rsid w:val="000E70DF"/>
    <w:rsid w:val="000E7176"/>
    <w:rsid w:val="000E733B"/>
    <w:rsid w:val="000E790C"/>
    <w:rsid w:val="000E7BC7"/>
    <w:rsid w:val="000E7E84"/>
    <w:rsid w:val="000F01E9"/>
    <w:rsid w:val="000F02AE"/>
    <w:rsid w:val="000F0470"/>
    <w:rsid w:val="000F073E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679"/>
    <w:rsid w:val="000F2A9A"/>
    <w:rsid w:val="000F2AEE"/>
    <w:rsid w:val="000F2E40"/>
    <w:rsid w:val="000F3074"/>
    <w:rsid w:val="000F3257"/>
    <w:rsid w:val="000F3272"/>
    <w:rsid w:val="000F348C"/>
    <w:rsid w:val="000F3663"/>
    <w:rsid w:val="000F39A2"/>
    <w:rsid w:val="000F3AF6"/>
    <w:rsid w:val="000F3C22"/>
    <w:rsid w:val="000F3C8A"/>
    <w:rsid w:val="000F3EFE"/>
    <w:rsid w:val="000F3FC2"/>
    <w:rsid w:val="000F4235"/>
    <w:rsid w:val="000F4377"/>
    <w:rsid w:val="000F4859"/>
    <w:rsid w:val="000F489F"/>
    <w:rsid w:val="000F522E"/>
    <w:rsid w:val="000F52AA"/>
    <w:rsid w:val="000F5912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825"/>
    <w:rsid w:val="000F7D57"/>
    <w:rsid w:val="000F7EF6"/>
    <w:rsid w:val="001000F8"/>
    <w:rsid w:val="001005B5"/>
    <w:rsid w:val="0010066A"/>
    <w:rsid w:val="00100821"/>
    <w:rsid w:val="00100E9A"/>
    <w:rsid w:val="00100EF4"/>
    <w:rsid w:val="001011A5"/>
    <w:rsid w:val="00101672"/>
    <w:rsid w:val="001016DC"/>
    <w:rsid w:val="0010172A"/>
    <w:rsid w:val="001019D7"/>
    <w:rsid w:val="00101A19"/>
    <w:rsid w:val="00101BD2"/>
    <w:rsid w:val="00101F50"/>
    <w:rsid w:val="00102217"/>
    <w:rsid w:val="00102580"/>
    <w:rsid w:val="001026E8"/>
    <w:rsid w:val="00102746"/>
    <w:rsid w:val="0010278C"/>
    <w:rsid w:val="0010282E"/>
    <w:rsid w:val="00102E85"/>
    <w:rsid w:val="00102FA2"/>
    <w:rsid w:val="001034E2"/>
    <w:rsid w:val="00103529"/>
    <w:rsid w:val="0010374E"/>
    <w:rsid w:val="00103DD9"/>
    <w:rsid w:val="00103F21"/>
    <w:rsid w:val="00104282"/>
    <w:rsid w:val="00104313"/>
    <w:rsid w:val="00104770"/>
    <w:rsid w:val="00104904"/>
    <w:rsid w:val="00104C33"/>
    <w:rsid w:val="00104ED3"/>
    <w:rsid w:val="00105101"/>
    <w:rsid w:val="0010566E"/>
    <w:rsid w:val="00105738"/>
    <w:rsid w:val="00105D95"/>
    <w:rsid w:val="00105EC8"/>
    <w:rsid w:val="00105F4F"/>
    <w:rsid w:val="00105FFD"/>
    <w:rsid w:val="0010626D"/>
    <w:rsid w:val="00106E62"/>
    <w:rsid w:val="001072C1"/>
    <w:rsid w:val="001074D8"/>
    <w:rsid w:val="00107641"/>
    <w:rsid w:val="001076DD"/>
    <w:rsid w:val="001076E3"/>
    <w:rsid w:val="00107720"/>
    <w:rsid w:val="00107C96"/>
    <w:rsid w:val="00110072"/>
    <w:rsid w:val="00110C23"/>
    <w:rsid w:val="00110E69"/>
    <w:rsid w:val="001116A5"/>
    <w:rsid w:val="00111978"/>
    <w:rsid w:val="0011249E"/>
    <w:rsid w:val="00112547"/>
    <w:rsid w:val="00112599"/>
    <w:rsid w:val="00112979"/>
    <w:rsid w:val="00112A38"/>
    <w:rsid w:val="00112B65"/>
    <w:rsid w:val="00113158"/>
    <w:rsid w:val="0011315F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5D2D"/>
    <w:rsid w:val="001160EC"/>
    <w:rsid w:val="0011627C"/>
    <w:rsid w:val="00116314"/>
    <w:rsid w:val="001164DB"/>
    <w:rsid w:val="00116659"/>
    <w:rsid w:val="00116778"/>
    <w:rsid w:val="0011680B"/>
    <w:rsid w:val="00116A40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93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CD"/>
    <w:rsid w:val="001209F4"/>
    <w:rsid w:val="00120A38"/>
    <w:rsid w:val="00120B63"/>
    <w:rsid w:val="00120BF4"/>
    <w:rsid w:val="00120FA7"/>
    <w:rsid w:val="001212BE"/>
    <w:rsid w:val="00121394"/>
    <w:rsid w:val="001218C6"/>
    <w:rsid w:val="00121C77"/>
    <w:rsid w:val="00122081"/>
    <w:rsid w:val="00122092"/>
    <w:rsid w:val="0012229E"/>
    <w:rsid w:val="0012241D"/>
    <w:rsid w:val="00122A65"/>
    <w:rsid w:val="0012302E"/>
    <w:rsid w:val="0012336A"/>
    <w:rsid w:val="00123993"/>
    <w:rsid w:val="0012423D"/>
    <w:rsid w:val="001247E6"/>
    <w:rsid w:val="00124B54"/>
    <w:rsid w:val="00124C30"/>
    <w:rsid w:val="00124CFB"/>
    <w:rsid w:val="00124EB8"/>
    <w:rsid w:val="00125060"/>
    <w:rsid w:val="001250AB"/>
    <w:rsid w:val="001250CD"/>
    <w:rsid w:val="001250D4"/>
    <w:rsid w:val="0012517D"/>
    <w:rsid w:val="00125520"/>
    <w:rsid w:val="0012553F"/>
    <w:rsid w:val="001255A8"/>
    <w:rsid w:val="001255C2"/>
    <w:rsid w:val="00125610"/>
    <w:rsid w:val="0012566B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C75"/>
    <w:rsid w:val="00130E7E"/>
    <w:rsid w:val="001311CB"/>
    <w:rsid w:val="0013128E"/>
    <w:rsid w:val="001312C9"/>
    <w:rsid w:val="001319A0"/>
    <w:rsid w:val="00131AA5"/>
    <w:rsid w:val="00131EC6"/>
    <w:rsid w:val="00131F55"/>
    <w:rsid w:val="001325EC"/>
    <w:rsid w:val="001327D2"/>
    <w:rsid w:val="00132C40"/>
    <w:rsid w:val="00132F9A"/>
    <w:rsid w:val="001332CB"/>
    <w:rsid w:val="00133541"/>
    <w:rsid w:val="0013438A"/>
    <w:rsid w:val="00134BCD"/>
    <w:rsid w:val="00134CC6"/>
    <w:rsid w:val="00134DC4"/>
    <w:rsid w:val="00134E9F"/>
    <w:rsid w:val="00134EE9"/>
    <w:rsid w:val="00135878"/>
    <w:rsid w:val="00135900"/>
    <w:rsid w:val="00135B88"/>
    <w:rsid w:val="001360B5"/>
    <w:rsid w:val="001360BA"/>
    <w:rsid w:val="001362FD"/>
    <w:rsid w:val="00136556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37F93"/>
    <w:rsid w:val="00140286"/>
    <w:rsid w:val="00140684"/>
    <w:rsid w:val="00140849"/>
    <w:rsid w:val="00140858"/>
    <w:rsid w:val="001408CF"/>
    <w:rsid w:val="0014094B"/>
    <w:rsid w:val="00140BA0"/>
    <w:rsid w:val="00140BB4"/>
    <w:rsid w:val="00140EC4"/>
    <w:rsid w:val="00141213"/>
    <w:rsid w:val="001412A6"/>
    <w:rsid w:val="00141699"/>
    <w:rsid w:val="0014179F"/>
    <w:rsid w:val="00141874"/>
    <w:rsid w:val="00141B05"/>
    <w:rsid w:val="001420E2"/>
    <w:rsid w:val="00142352"/>
    <w:rsid w:val="0014262B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D9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DC3"/>
    <w:rsid w:val="00144F7F"/>
    <w:rsid w:val="00144F8E"/>
    <w:rsid w:val="0014505C"/>
    <w:rsid w:val="001451AA"/>
    <w:rsid w:val="00145424"/>
    <w:rsid w:val="00145440"/>
    <w:rsid w:val="001454F2"/>
    <w:rsid w:val="00145BA8"/>
    <w:rsid w:val="00145BB9"/>
    <w:rsid w:val="00145BEE"/>
    <w:rsid w:val="00145EBC"/>
    <w:rsid w:val="0014636D"/>
    <w:rsid w:val="001467F8"/>
    <w:rsid w:val="001468C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47EE8"/>
    <w:rsid w:val="00147FFD"/>
    <w:rsid w:val="00150D34"/>
    <w:rsid w:val="00150F63"/>
    <w:rsid w:val="00150FAD"/>
    <w:rsid w:val="00150FE1"/>
    <w:rsid w:val="0015135A"/>
    <w:rsid w:val="00151365"/>
    <w:rsid w:val="00151785"/>
    <w:rsid w:val="00151A9F"/>
    <w:rsid w:val="00152234"/>
    <w:rsid w:val="0015247E"/>
    <w:rsid w:val="0015259E"/>
    <w:rsid w:val="001527D6"/>
    <w:rsid w:val="00152954"/>
    <w:rsid w:val="00152957"/>
    <w:rsid w:val="00152D0D"/>
    <w:rsid w:val="00152D40"/>
    <w:rsid w:val="00152EC3"/>
    <w:rsid w:val="001530E7"/>
    <w:rsid w:val="001534E6"/>
    <w:rsid w:val="001539E2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4A4"/>
    <w:rsid w:val="0015695F"/>
    <w:rsid w:val="00156990"/>
    <w:rsid w:val="001569B3"/>
    <w:rsid w:val="00156ABE"/>
    <w:rsid w:val="00157270"/>
    <w:rsid w:val="00157315"/>
    <w:rsid w:val="0015734D"/>
    <w:rsid w:val="001574AD"/>
    <w:rsid w:val="001574B9"/>
    <w:rsid w:val="00157642"/>
    <w:rsid w:val="0015777B"/>
    <w:rsid w:val="001578C8"/>
    <w:rsid w:val="0015792A"/>
    <w:rsid w:val="00157ABE"/>
    <w:rsid w:val="00157C63"/>
    <w:rsid w:val="00157E4A"/>
    <w:rsid w:val="00157F5E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6FC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65F"/>
    <w:rsid w:val="0016379F"/>
    <w:rsid w:val="001638E4"/>
    <w:rsid w:val="00163A43"/>
    <w:rsid w:val="00163C43"/>
    <w:rsid w:val="00163E6B"/>
    <w:rsid w:val="00164087"/>
    <w:rsid w:val="00164134"/>
    <w:rsid w:val="0016465E"/>
    <w:rsid w:val="001649A3"/>
    <w:rsid w:val="00164BA5"/>
    <w:rsid w:val="00164CF6"/>
    <w:rsid w:val="00164D76"/>
    <w:rsid w:val="00164E0C"/>
    <w:rsid w:val="00165003"/>
    <w:rsid w:val="00165548"/>
    <w:rsid w:val="001655B0"/>
    <w:rsid w:val="001655C0"/>
    <w:rsid w:val="00165903"/>
    <w:rsid w:val="00165AF4"/>
    <w:rsid w:val="00165FF8"/>
    <w:rsid w:val="0016633B"/>
    <w:rsid w:val="0016655F"/>
    <w:rsid w:val="001669F7"/>
    <w:rsid w:val="00166EF3"/>
    <w:rsid w:val="0016714D"/>
    <w:rsid w:val="00167230"/>
    <w:rsid w:val="00167259"/>
    <w:rsid w:val="00167435"/>
    <w:rsid w:val="001675B1"/>
    <w:rsid w:val="00167650"/>
    <w:rsid w:val="001676F0"/>
    <w:rsid w:val="0017007D"/>
    <w:rsid w:val="0017008A"/>
    <w:rsid w:val="0017025C"/>
    <w:rsid w:val="001703A0"/>
    <w:rsid w:val="001704D0"/>
    <w:rsid w:val="001705B0"/>
    <w:rsid w:val="00170A62"/>
    <w:rsid w:val="00170B48"/>
    <w:rsid w:val="00170E99"/>
    <w:rsid w:val="00170F89"/>
    <w:rsid w:val="00171049"/>
    <w:rsid w:val="00171225"/>
    <w:rsid w:val="00171264"/>
    <w:rsid w:val="00171341"/>
    <w:rsid w:val="001713EE"/>
    <w:rsid w:val="00171690"/>
    <w:rsid w:val="00172199"/>
    <w:rsid w:val="001721A7"/>
    <w:rsid w:val="00172290"/>
    <w:rsid w:val="001723E7"/>
    <w:rsid w:val="00172F31"/>
    <w:rsid w:val="001730DE"/>
    <w:rsid w:val="001732C7"/>
    <w:rsid w:val="00173360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566"/>
    <w:rsid w:val="0017595D"/>
    <w:rsid w:val="00175993"/>
    <w:rsid w:val="00175E5A"/>
    <w:rsid w:val="00176309"/>
    <w:rsid w:val="00176481"/>
    <w:rsid w:val="001764AE"/>
    <w:rsid w:val="0017688F"/>
    <w:rsid w:val="00176D24"/>
    <w:rsid w:val="00176F37"/>
    <w:rsid w:val="001771DE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216"/>
    <w:rsid w:val="00182395"/>
    <w:rsid w:val="00182464"/>
    <w:rsid w:val="00182844"/>
    <w:rsid w:val="001829B5"/>
    <w:rsid w:val="00182A3E"/>
    <w:rsid w:val="00182DF6"/>
    <w:rsid w:val="00182F51"/>
    <w:rsid w:val="00182F8F"/>
    <w:rsid w:val="00182FC2"/>
    <w:rsid w:val="00183146"/>
    <w:rsid w:val="00183154"/>
    <w:rsid w:val="0018326F"/>
    <w:rsid w:val="0018336E"/>
    <w:rsid w:val="001833A6"/>
    <w:rsid w:val="001836BB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962"/>
    <w:rsid w:val="00186985"/>
    <w:rsid w:val="00186B48"/>
    <w:rsid w:val="00186B69"/>
    <w:rsid w:val="00186DD6"/>
    <w:rsid w:val="001871F9"/>
    <w:rsid w:val="00187327"/>
    <w:rsid w:val="00187508"/>
    <w:rsid w:val="00187D86"/>
    <w:rsid w:val="00190271"/>
    <w:rsid w:val="00190522"/>
    <w:rsid w:val="0019085A"/>
    <w:rsid w:val="00190EC5"/>
    <w:rsid w:val="00191009"/>
    <w:rsid w:val="00191030"/>
    <w:rsid w:val="00191144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54"/>
    <w:rsid w:val="0019336A"/>
    <w:rsid w:val="00193506"/>
    <w:rsid w:val="0019389B"/>
    <w:rsid w:val="001939EF"/>
    <w:rsid w:val="00193B04"/>
    <w:rsid w:val="00193B2C"/>
    <w:rsid w:val="00193B6C"/>
    <w:rsid w:val="00193CAB"/>
    <w:rsid w:val="00193DDE"/>
    <w:rsid w:val="00193E09"/>
    <w:rsid w:val="00193F93"/>
    <w:rsid w:val="0019416C"/>
    <w:rsid w:val="00194451"/>
    <w:rsid w:val="00194629"/>
    <w:rsid w:val="00194659"/>
    <w:rsid w:val="00194670"/>
    <w:rsid w:val="00194677"/>
    <w:rsid w:val="00194692"/>
    <w:rsid w:val="00194810"/>
    <w:rsid w:val="00194BB6"/>
    <w:rsid w:val="00195163"/>
    <w:rsid w:val="0019541F"/>
    <w:rsid w:val="0019543D"/>
    <w:rsid w:val="0019545D"/>
    <w:rsid w:val="0019578A"/>
    <w:rsid w:val="00195FC8"/>
    <w:rsid w:val="001960D4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5F"/>
    <w:rsid w:val="001A0F68"/>
    <w:rsid w:val="001A1019"/>
    <w:rsid w:val="001A1143"/>
    <w:rsid w:val="001A13DD"/>
    <w:rsid w:val="001A1A55"/>
    <w:rsid w:val="001A1DD3"/>
    <w:rsid w:val="001A1DE9"/>
    <w:rsid w:val="001A1F58"/>
    <w:rsid w:val="001A2025"/>
    <w:rsid w:val="001A2300"/>
    <w:rsid w:val="001A26D8"/>
    <w:rsid w:val="001A27FD"/>
    <w:rsid w:val="001A2881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366"/>
    <w:rsid w:val="001A5A00"/>
    <w:rsid w:val="001A5A35"/>
    <w:rsid w:val="001A5AE9"/>
    <w:rsid w:val="001A5DFD"/>
    <w:rsid w:val="001A5F1D"/>
    <w:rsid w:val="001A623F"/>
    <w:rsid w:val="001A66EA"/>
    <w:rsid w:val="001A6769"/>
    <w:rsid w:val="001A69B6"/>
    <w:rsid w:val="001A6C58"/>
    <w:rsid w:val="001A6CDD"/>
    <w:rsid w:val="001A6D25"/>
    <w:rsid w:val="001A7112"/>
    <w:rsid w:val="001A724D"/>
    <w:rsid w:val="001A74B7"/>
    <w:rsid w:val="001A7558"/>
    <w:rsid w:val="001A7714"/>
    <w:rsid w:val="001A7994"/>
    <w:rsid w:val="001A7F31"/>
    <w:rsid w:val="001B0684"/>
    <w:rsid w:val="001B09FB"/>
    <w:rsid w:val="001B0A43"/>
    <w:rsid w:val="001B0A9E"/>
    <w:rsid w:val="001B0B19"/>
    <w:rsid w:val="001B0D1E"/>
    <w:rsid w:val="001B0E99"/>
    <w:rsid w:val="001B1780"/>
    <w:rsid w:val="001B1B16"/>
    <w:rsid w:val="001B1C88"/>
    <w:rsid w:val="001B1DEB"/>
    <w:rsid w:val="001B1EF3"/>
    <w:rsid w:val="001B2865"/>
    <w:rsid w:val="001B2A12"/>
    <w:rsid w:val="001B2B07"/>
    <w:rsid w:val="001B2D00"/>
    <w:rsid w:val="001B2D57"/>
    <w:rsid w:val="001B2DED"/>
    <w:rsid w:val="001B2E45"/>
    <w:rsid w:val="001B2E60"/>
    <w:rsid w:val="001B2FA3"/>
    <w:rsid w:val="001B33E2"/>
    <w:rsid w:val="001B4611"/>
    <w:rsid w:val="001B48C7"/>
    <w:rsid w:val="001B4927"/>
    <w:rsid w:val="001B4A78"/>
    <w:rsid w:val="001B4C5B"/>
    <w:rsid w:val="001B4EAB"/>
    <w:rsid w:val="001B4EC0"/>
    <w:rsid w:val="001B503B"/>
    <w:rsid w:val="001B52AB"/>
    <w:rsid w:val="001B5643"/>
    <w:rsid w:val="001B5780"/>
    <w:rsid w:val="001B5822"/>
    <w:rsid w:val="001B5C3C"/>
    <w:rsid w:val="001B5C85"/>
    <w:rsid w:val="001B5C96"/>
    <w:rsid w:val="001B5FD9"/>
    <w:rsid w:val="001B6B9D"/>
    <w:rsid w:val="001B6BF8"/>
    <w:rsid w:val="001B6CF1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172"/>
    <w:rsid w:val="001C02DE"/>
    <w:rsid w:val="001C0400"/>
    <w:rsid w:val="001C0772"/>
    <w:rsid w:val="001C07C6"/>
    <w:rsid w:val="001C0B84"/>
    <w:rsid w:val="001C0C72"/>
    <w:rsid w:val="001C0D07"/>
    <w:rsid w:val="001C17D1"/>
    <w:rsid w:val="001C1D6B"/>
    <w:rsid w:val="001C1D9D"/>
    <w:rsid w:val="001C1DAA"/>
    <w:rsid w:val="001C1DAF"/>
    <w:rsid w:val="001C1EDC"/>
    <w:rsid w:val="001C1F4C"/>
    <w:rsid w:val="001C226B"/>
    <w:rsid w:val="001C26F8"/>
    <w:rsid w:val="001C2C66"/>
    <w:rsid w:val="001C2DE0"/>
    <w:rsid w:val="001C3014"/>
    <w:rsid w:val="001C3379"/>
    <w:rsid w:val="001C37CA"/>
    <w:rsid w:val="001C39D0"/>
    <w:rsid w:val="001C3AFE"/>
    <w:rsid w:val="001C3BB2"/>
    <w:rsid w:val="001C3E3E"/>
    <w:rsid w:val="001C40EA"/>
    <w:rsid w:val="001C4161"/>
    <w:rsid w:val="001C4634"/>
    <w:rsid w:val="001C4F22"/>
    <w:rsid w:val="001C531C"/>
    <w:rsid w:val="001C5557"/>
    <w:rsid w:val="001C5604"/>
    <w:rsid w:val="001C5659"/>
    <w:rsid w:val="001C5C4F"/>
    <w:rsid w:val="001C5D92"/>
    <w:rsid w:val="001C6375"/>
    <w:rsid w:val="001C664C"/>
    <w:rsid w:val="001C681B"/>
    <w:rsid w:val="001C695D"/>
    <w:rsid w:val="001C696F"/>
    <w:rsid w:val="001C6A10"/>
    <w:rsid w:val="001C6CCC"/>
    <w:rsid w:val="001C700E"/>
    <w:rsid w:val="001C7367"/>
    <w:rsid w:val="001C765D"/>
    <w:rsid w:val="001C76A3"/>
    <w:rsid w:val="001C7B93"/>
    <w:rsid w:val="001C7C87"/>
    <w:rsid w:val="001C7DBE"/>
    <w:rsid w:val="001D00F9"/>
    <w:rsid w:val="001D0943"/>
    <w:rsid w:val="001D0AC5"/>
    <w:rsid w:val="001D0B74"/>
    <w:rsid w:val="001D0BB3"/>
    <w:rsid w:val="001D13CA"/>
    <w:rsid w:val="001D1AFA"/>
    <w:rsid w:val="001D1CAF"/>
    <w:rsid w:val="001D1DA9"/>
    <w:rsid w:val="001D1E5C"/>
    <w:rsid w:val="001D1E70"/>
    <w:rsid w:val="001D1E81"/>
    <w:rsid w:val="001D21E2"/>
    <w:rsid w:val="001D2410"/>
    <w:rsid w:val="001D28EC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706"/>
    <w:rsid w:val="001D4A95"/>
    <w:rsid w:val="001D4D40"/>
    <w:rsid w:val="001D5109"/>
    <w:rsid w:val="001D5399"/>
    <w:rsid w:val="001D54AF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2A2"/>
    <w:rsid w:val="001E06AE"/>
    <w:rsid w:val="001E0B08"/>
    <w:rsid w:val="001E0D56"/>
    <w:rsid w:val="001E0D94"/>
    <w:rsid w:val="001E0F53"/>
    <w:rsid w:val="001E1273"/>
    <w:rsid w:val="001E1326"/>
    <w:rsid w:val="001E17B4"/>
    <w:rsid w:val="001E17DF"/>
    <w:rsid w:val="001E19B0"/>
    <w:rsid w:val="001E1A8B"/>
    <w:rsid w:val="001E1D30"/>
    <w:rsid w:val="001E2595"/>
    <w:rsid w:val="001E2B1E"/>
    <w:rsid w:val="001E318D"/>
    <w:rsid w:val="001E32C6"/>
    <w:rsid w:val="001E33B1"/>
    <w:rsid w:val="001E345A"/>
    <w:rsid w:val="001E346C"/>
    <w:rsid w:val="001E34B2"/>
    <w:rsid w:val="001E365F"/>
    <w:rsid w:val="001E381B"/>
    <w:rsid w:val="001E398D"/>
    <w:rsid w:val="001E3B71"/>
    <w:rsid w:val="001E40D2"/>
    <w:rsid w:val="001E45F1"/>
    <w:rsid w:val="001E4792"/>
    <w:rsid w:val="001E4CE8"/>
    <w:rsid w:val="001E4E6F"/>
    <w:rsid w:val="001E514B"/>
    <w:rsid w:val="001E5369"/>
    <w:rsid w:val="001E53D4"/>
    <w:rsid w:val="001E55E8"/>
    <w:rsid w:val="001E5A41"/>
    <w:rsid w:val="001E5FF4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AD7"/>
    <w:rsid w:val="001E7C52"/>
    <w:rsid w:val="001E7E74"/>
    <w:rsid w:val="001F02AE"/>
    <w:rsid w:val="001F0448"/>
    <w:rsid w:val="001F046A"/>
    <w:rsid w:val="001F0994"/>
    <w:rsid w:val="001F0B36"/>
    <w:rsid w:val="001F0E92"/>
    <w:rsid w:val="001F0FC5"/>
    <w:rsid w:val="001F10CC"/>
    <w:rsid w:val="001F1215"/>
    <w:rsid w:val="001F1230"/>
    <w:rsid w:val="001F14F2"/>
    <w:rsid w:val="001F17B3"/>
    <w:rsid w:val="001F1879"/>
    <w:rsid w:val="001F1DA2"/>
    <w:rsid w:val="001F1E1E"/>
    <w:rsid w:val="001F1F57"/>
    <w:rsid w:val="001F2188"/>
    <w:rsid w:val="001F2747"/>
    <w:rsid w:val="001F2BD0"/>
    <w:rsid w:val="001F2E65"/>
    <w:rsid w:val="001F3583"/>
    <w:rsid w:val="001F3C30"/>
    <w:rsid w:val="001F3C67"/>
    <w:rsid w:val="001F3EB2"/>
    <w:rsid w:val="001F429D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899"/>
    <w:rsid w:val="001F7909"/>
    <w:rsid w:val="001F7BC6"/>
    <w:rsid w:val="00200022"/>
    <w:rsid w:val="002001F3"/>
    <w:rsid w:val="002004E8"/>
    <w:rsid w:val="00200AC9"/>
    <w:rsid w:val="0020100B"/>
    <w:rsid w:val="002012CF"/>
    <w:rsid w:val="00201688"/>
    <w:rsid w:val="002019CB"/>
    <w:rsid w:val="002019EE"/>
    <w:rsid w:val="00201E12"/>
    <w:rsid w:val="00201F40"/>
    <w:rsid w:val="00202402"/>
    <w:rsid w:val="00202445"/>
    <w:rsid w:val="00202639"/>
    <w:rsid w:val="00202B5B"/>
    <w:rsid w:val="00202B75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4FB9"/>
    <w:rsid w:val="00204FC7"/>
    <w:rsid w:val="0020502E"/>
    <w:rsid w:val="0020519B"/>
    <w:rsid w:val="002054CA"/>
    <w:rsid w:val="0020565E"/>
    <w:rsid w:val="002056F2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84"/>
    <w:rsid w:val="002115CF"/>
    <w:rsid w:val="0021176D"/>
    <w:rsid w:val="002118E1"/>
    <w:rsid w:val="002119EB"/>
    <w:rsid w:val="00211A39"/>
    <w:rsid w:val="00211A6B"/>
    <w:rsid w:val="00211A86"/>
    <w:rsid w:val="00211B7E"/>
    <w:rsid w:val="00211B9A"/>
    <w:rsid w:val="00211BF2"/>
    <w:rsid w:val="002123D7"/>
    <w:rsid w:val="00212543"/>
    <w:rsid w:val="0021287A"/>
    <w:rsid w:val="00212C36"/>
    <w:rsid w:val="00212D13"/>
    <w:rsid w:val="00212D1A"/>
    <w:rsid w:val="00212D82"/>
    <w:rsid w:val="0021325C"/>
    <w:rsid w:val="00213381"/>
    <w:rsid w:val="0021370D"/>
    <w:rsid w:val="00213B7C"/>
    <w:rsid w:val="00214130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5A5D"/>
    <w:rsid w:val="00216209"/>
    <w:rsid w:val="00216261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6D4"/>
    <w:rsid w:val="002177AB"/>
    <w:rsid w:val="00217DD1"/>
    <w:rsid w:val="00217FD2"/>
    <w:rsid w:val="002200C5"/>
    <w:rsid w:val="00220131"/>
    <w:rsid w:val="00220179"/>
    <w:rsid w:val="00220255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AA9"/>
    <w:rsid w:val="00221FBC"/>
    <w:rsid w:val="00222433"/>
    <w:rsid w:val="002224AF"/>
    <w:rsid w:val="002224EB"/>
    <w:rsid w:val="00222B85"/>
    <w:rsid w:val="00222C2D"/>
    <w:rsid w:val="00222C32"/>
    <w:rsid w:val="00223114"/>
    <w:rsid w:val="00223149"/>
    <w:rsid w:val="00223DB8"/>
    <w:rsid w:val="00223F0F"/>
    <w:rsid w:val="00224189"/>
    <w:rsid w:val="002241E8"/>
    <w:rsid w:val="00224433"/>
    <w:rsid w:val="00224481"/>
    <w:rsid w:val="00224937"/>
    <w:rsid w:val="00224D20"/>
    <w:rsid w:val="00224D33"/>
    <w:rsid w:val="00224DF6"/>
    <w:rsid w:val="00224EDB"/>
    <w:rsid w:val="00225003"/>
    <w:rsid w:val="002250B5"/>
    <w:rsid w:val="0022548A"/>
    <w:rsid w:val="0022570E"/>
    <w:rsid w:val="002259C4"/>
    <w:rsid w:val="00225D07"/>
    <w:rsid w:val="00225D32"/>
    <w:rsid w:val="0022614A"/>
    <w:rsid w:val="002261AC"/>
    <w:rsid w:val="00226538"/>
    <w:rsid w:val="002268D5"/>
    <w:rsid w:val="00226B7A"/>
    <w:rsid w:val="00226E4A"/>
    <w:rsid w:val="00226F0F"/>
    <w:rsid w:val="002271C3"/>
    <w:rsid w:val="002272B2"/>
    <w:rsid w:val="002273D1"/>
    <w:rsid w:val="00227564"/>
    <w:rsid w:val="00227766"/>
    <w:rsid w:val="00227D0F"/>
    <w:rsid w:val="00227E73"/>
    <w:rsid w:val="00230147"/>
    <w:rsid w:val="002302C7"/>
    <w:rsid w:val="002304F9"/>
    <w:rsid w:val="00230639"/>
    <w:rsid w:val="00230783"/>
    <w:rsid w:val="00230CC0"/>
    <w:rsid w:val="00230D88"/>
    <w:rsid w:val="002310C6"/>
    <w:rsid w:val="002313CC"/>
    <w:rsid w:val="00231511"/>
    <w:rsid w:val="00231569"/>
    <w:rsid w:val="00231751"/>
    <w:rsid w:val="0023176F"/>
    <w:rsid w:val="002317F3"/>
    <w:rsid w:val="00231EAE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539"/>
    <w:rsid w:val="0023387C"/>
    <w:rsid w:val="00233B5B"/>
    <w:rsid w:val="00233DB4"/>
    <w:rsid w:val="00233F8A"/>
    <w:rsid w:val="00234463"/>
    <w:rsid w:val="002346FD"/>
    <w:rsid w:val="002349CD"/>
    <w:rsid w:val="00234B62"/>
    <w:rsid w:val="00234C77"/>
    <w:rsid w:val="00234C9A"/>
    <w:rsid w:val="00234D20"/>
    <w:rsid w:val="00234FF9"/>
    <w:rsid w:val="00235202"/>
    <w:rsid w:val="00235342"/>
    <w:rsid w:val="002359E6"/>
    <w:rsid w:val="00235FD4"/>
    <w:rsid w:val="00236374"/>
    <w:rsid w:val="00236529"/>
    <w:rsid w:val="002365EE"/>
    <w:rsid w:val="00236A32"/>
    <w:rsid w:val="00236E80"/>
    <w:rsid w:val="00237157"/>
    <w:rsid w:val="00237196"/>
    <w:rsid w:val="002371FD"/>
    <w:rsid w:val="00237481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C2E"/>
    <w:rsid w:val="00243EDE"/>
    <w:rsid w:val="00244380"/>
    <w:rsid w:val="002446FE"/>
    <w:rsid w:val="00244721"/>
    <w:rsid w:val="002448F5"/>
    <w:rsid w:val="00244927"/>
    <w:rsid w:val="00244986"/>
    <w:rsid w:val="00244D91"/>
    <w:rsid w:val="00244EAA"/>
    <w:rsid w:val="00244EB7"/>
    <w:rsid w:val="00244EBD"/>
    <w:rsid w:val="00244EE7"/>
    <w:rsid w:val="00244EFD"/>
    <w:rsid w:val="002450B2"/>
    <w:rsid w:val="002453D3"/>
    <w:rsid w:val="002457DB"/>
    <w:rsid w:val="0024592E"/>
    <w:rsid w:val="00245D7C"/>
    <w:rsid w:val="00245F15"/>
    <w:rsid w:val="00245F2F"/>
    <w:rsid w:val="0024600E"/>
    <w:rsid w:val="00246374"/>
    <w:rsid w:val="00246549"/>
    <w:rsid w:val="00246718"/>
    <w:rsid w:val="0024698A"/>
    <w:rsid w:val="00246AF8"/>
    <w:rsid w:val="00246DD1"/>
    <w:rsid w:val="0024700C"/>
    <w:rsid w:val="00247690"/>
    <w:rsid w:val="0024780F"/>
    <w:rsid w:val="00250184"/>
    <w:rsid w:val="0025077E"/>
    <w:rsid w:val="0025095B"/>
    <w:rsid w:val="00250BA9"/>
    <w:rsid w:val="00250BFB"/>
    <w:rsid w:val="00250C83"/>
    <w:rsid w:val="00250DED"/>
    <w:rsid w:val="00250F42"/>
    <w:rsid w:val="00250FBE"/>
    <w:rsid w:val="00250FF5"/>
    <w:rsid w:val="00251143"/>
    <w:rsid w:val="002515D7"/>
    <w:rsid w:val="00251737"/>
    <w:rsid w:val="0025196B"/>
    <w:rsid w:val="00251A3C"/>
    <w:rsid w:val="0025243D"/>
    <w:rsid w:val="00252516"/>
    <w:rsid w:val="002526CF"/>
    <w:rsid w:val="0025279C"/>
    <w:rsid w:val="002527F1"/>
    <w:rsid w:val="002528E6"/>
    <w:rsid w:val="00253713"/>
    <w:rsid w:val="00253EA0"/>
    <w:rsid w:val="0025458D"/>
    <w:rsid w:val="00254B82"/>
    <w:rsid w:val="00254DD8"/>
    <w:rsid w:val="00254FC1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597"/>
    <w:rsid w:val="002606AC"/>
    <w:rsid w:val="002607D0"/>
    <w:rsid w:val="00260932"/>
    <w:rsid w:val="00260B16"/>
    <w:rsid w:val="00260C53"/>
    <w:rsid w:val="00260D02"/>
    <w:rsid w:val="00260D0B"/>
    <w:rsid w:val="00260D0F"/>
    <w:rsid w:val="00260DC7"/>
    <w:rsid w:val="00260DE4"/>
    <w:rsid w:val="00260E9F"/>
    <w:rsid w:val="00260F97"/>
    <w:rsid w:val="00261403"/>
    <w:rsid w:val="00261C1E"/>
    <w:rsid w:val="00261C9D"/>
    <w:rsid w:val="00261E63"/>
    <w:rsid w:val="00261F82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B2C"/>
    <w:rsid w:val="00263FCE"/>
    <w:rsid w:val="00264152"/>
    <w:rsid w:val="0026420D"/>
    <w:rsid w:val="0026433C"/>
    <w:rsid w:val="00265067"/>
    <w:rsid w:val="0026544D"/>
    <w:rsid w:val="00265600"/>
    <w:rsid w:val="0026584A"/>
    <w:rsid w:val="002658C6"/>
    <w:rsid w:val="00265F7E"/>
    <w:rsid w:val="00266101"/>
    <w:rsid w:val="0026619F"/>
    <w:rsid w:val="002662B2"/>
    <w:rsid w:val="0026641D"/>
    <w:rsid w:val="00266755"/>
    <w:rsid w:val="00266759"/>
    <w:rsid w:val="00266819"/>
    <w:rsid w:val="00266825"/>
    <w:rsid w:val="002668C7"/>
    <w:rsid w:val="00266A03"/>
    <w:rsid w:val="00266A67"/>
    <w:rsid w:val="002671AA"/>
    <w:rsid w:val="00267267"/>
    <w:rsid w:val="00267269"/>
    <w:rsid w:val="00267328"/>
    <w:rsid w:val="002675DA"/>
    <w:rsid w:val="0026777E"/>
    <w:rsid w:val="00267866"/>
    <w:rsid w:val="00267B92"/>
    <w:rsid w:val="00267E34"/>
    <w:rsid w:val="00267F25"/>
    <w:rsid w:val="0027014C"/>
    <w:rsid w:val="002707C5"/>
    <w:rsid w:val="00270A9D"/>
    <w:rsid w:val="00270E58"/>
    <w:rsid w:val="002712A7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218"/>
    <w:rsid w:val="002744BB"/>
    <w:rsid w:val="002748AF"/>
    <w:rsid w:val="0027493C"/>
    <w:rsid w:val="00274AA3"/>
    <w:rsid w:val="00274AD3"/>
    <w:rsid w:val="002754ED"/>
    <w:rsid w:val="002756EA"/>
    <w:rsid w:val="00275B76"/>
    <w:rsid w:val="00275DAE"/>
    <w:rsid w:val="00276083"/>
    <w:rsid w:val="002760C4"/>
    <w:rsid w:val="00276316"/>
    <w:rsid w:val="00276436"/>
    <w:rsid w:val="0027650F"/>
    <w:rsid w:val="00276601"/>
    <w:rsid w:val="00276837"/>
    <w:rsid w:val="00276936"/>
    <w:rsid w:val="002769E8"/>
    <w:rsid w:val="00276A24"/>
    <w:rsid w:val="00276A77"/>
    <w:rsid w:val="00276AE7"/>
    <w:rsid w:val="00276C42"/>
    <w:rsid w:val="00276C8B"/>
    <w:rsid w:val="00276D5A"/>
    <w:rsid w:val="002800D6"/>
    <w:rsid w:val="0028035B"/>
    <w:rsid w:val="002803AF"/>
    <w:rsid w:val="002806EA"/>
    <w:rsid w:val="0028082F"/>
    <w:rsid w:val="00280C33"/>
    <w:rsid w:val="00281112"/>
    <w:rsid w:val="002812C4"/>
    <w:rsid w:val="0028139F"/>
    <w:rsid w:val="0028147C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3E5F"/>
    <w:rsid w:val="00283F25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CE2"/>
    <w:rsid w:val="00285DB1"/>
    <w:rsid w:val="00285E22"/>
    <w:rsid w:val="00286480"/>
    <w:rsid w:val="0028666E"/>
    <w:rsid w:val="00286814"/>
    <w:rsid w:val="00286900"/>
    <w:rsid w:val="00286C0B"/>
    <w:rsid w:val="00286F85"/>
    <w:rsid w:val="002878B1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95E"/>
    <w:rsid w:val="00293A4D"/>
    <w:rsid w:val="00293C53"/>
    <w:rsid w:val="0029433B"/>
    <w:rsid w:val="00294750"/>
    <w:rsid w:val="002948FF"/>
    <w:rsid w:val="00294A5D"/>
    <w:rsid w:val="00294B83"/>
    <w:rsid w:val="00294F56"/>
    <w:rsid w:val="002952F9"/>
    <w:rsid w:val="00295617"/>
    <w:rsid w:val="002958C5"/>
    <w:rsid w:val="00295B2B"/>
    <w:rsid w:val="00295BB3"/>
    <w:rsid w:val="00295E93"/>
    <w:rsid w:val="00295EE3"/>
    <w:rsid w:val="00295FBB"/>
    <w:rsid w:val="0029614A"/>
    <w:rsid w:val="002965A9"/>
    <w:rsid w:val="00296775"/>
    <w:rsid w:val="002967D0"/>
    <w:rsid w:val="00296B78"/>
    <w:rsid w:val="00296DCD"/>
    <w:rsid w:val="00297003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134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2CF3"/>
    <w:rsid w:val="002A3143"/>
    <w:rsid w:val="002A3209"/>
    <w:rsid w:val="002A3354"/>
    <w:rsid w:val="002A3933"/>
    <w:rsid w:val="002A3A8C"/>
    <w:rsid w:val="002A3D01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5B52"/>
    <w:rsid w:val="002A5D8D"/>
    <w:rsid w:val="002A60C9"/>
    <w:rsid w:val="002A685D"/>
    <w:rsid w:val="002A68C6"/>
    <w:rsid w:val="002A6966"/>
    <w:rsid w:val="002A6BFE"/>
    <w:rsid w:val="002A6CC1"/>
    <w:rsid w:val="002A6DC7"/>
    <w:rsid w:val="002A705F"/>
    <w:rsid w:val="002A7678"/>
    <w:rsid w:val="002A7715"/>
    <w:rsid w:val="002A7747"/>
    <w:rsid w:val="002B00CC"/>
    <w:rsid w:val="002B0329"/>
    <w:rsid w:val="002B03DF"/>
    <w:rsid w:val="002B04F2"/>
    <w:rsid w:val="002B06A7"/>
    <w:rsid w:val="002B07C0"/>
    <w:rsid w:val="002B0F62"/>
    <w:rsid w:val="002B0F99"/>
    <w:rsid w:val="002B169A"/>
    <w:rsid w:val="002B18EB"/>
    <w:rsid w:val="002B1B78"/>
    <w:rsid w:val="002B1BDE"/>
    <w:rsid w:val="002B1CD5"/>
    <w:rsid w:val="002B1D1C"/>
    <w:rsid w:val="002B1E32"/>
    <w:rsid w:val="002B1EB8"/>
    <w:rsid w:val="002B1FAD"/>
    <w:rsid w:val="002B1FEB"/>
    <w:rsid w:val="002B2092"/>
    <w:rsid w:val="002B20F1"/>
    <w:rsid w:val="002B2138"/>
    <w:rsid w:val="002B2159"/>
    <w:rsid w:val="002B2371"/>
    <w:rsid w:val="002B2513"/>
    <w:rsid w:val="002B25E1"/>
    <w:rsid w:val="002B272E"/>
    <w:rsid w:val="002B29D2"/>
    <w:rsid w:val="002B29E0"/>
    <w:rsid w:val="002B2F28"/>
    <w:rsid w:val="002B32D5"/>
    <w:rsid w:val="002B3D0F"/>
    <w:rsid w:val="002B42DB"/>
    <w:rsid w:val="002B456A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8EE"/>
    <w:rsid w:val="002B5A0A"/>
    <w:rsid w:val="002B5C04"/>
    <w:rsid w:val="002B5E9C"/>
    <w:rsid w:val="002B5EBB"/>
    <w:rsid w:val="002B5EC1"/>
    <w:rsid w:val="002B5FA3"/>
    <w:rsid w:val="002B6349"/>
    <w:rsid w:val="002B6355"/>
    <w:rsid w:val="002B6419"/>
    <w:rsid w:val="002B656C"/>
    <w:rsid w:val="002B672B"/>
    <w:rsid w:val="002B68C9"/>
    <w:rsid w:val="002B6AFF"/>
    <w:rsid w:val="002B6FCF"/>
    <w:rsid w:val="002B70B7"/>
    <w:rsid w:val="002B7232"/>
    <w:rsid w:val="002B758A"/>
    <w:rsid w:val="002B778B"/>
    <w:rsid w:val="002B795A"/>
    <w:rsid w:val="002B7B99"/>
    <w:rsid w:val="002B7BBC"/>
    <w:rsid w:val="002B7CF1"/>
    <w:rsid w:val="002B7DC0"/>
    <w:rsid w:val="002C0726"/>
    <w:rsid w:val="002C07C2"/>
    <w:rsid w:val="002C0A8B"/>
    <w:rsid w:val="002C0CD4"/>
    <w:rsid w:val="002C0CD8"/>
    <w:rsid w:val="002C1069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9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4D8E"/>
    <w:rsid w:val="002C50AE"/>
    <w:rsid w:val="002C5266"/>
    <w:rsid w:val="002C55E8"/>
    <w:rsid w:val="002C581E"/>
    <w:rsid w:val="002C5905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3C9"/>
    <w:rsid w:val="002C75AE"/>
    <w:rsid w:val="002C764F"/>
    <w:rsid w:val="002C78C4"/>
    <w:rsid w:val="002C7965"/>
    <w:rsid w:val="002C7A4F"/>
    <w:rsid w:val="002C7ACF"/>
    <w:rsid w:val="002C7B7D"/>
    <w:rsid w:val="002D023E"/>
    <w:rsid w:val="002D03BE"/>
    <w:rsid w:val="002D0755"/>
    <w:rsid w:val="002D075F"/>
    <w:rsid w:val="002D0ADE"/>
    <w:rsid w:val="002D0EB3"/>
    <w:rsid w:val="002D1003"/>
    <w:rsid w:val="002D115C"/>
    <w:rsid w:val="002D1211"/>
    <w:rsid w:val="002D1598"/>
    <w:rsid w:val="002D18AE"/>
    <w:rsid w:val="002D1B7D"/>
    <w:rsid w:val="002D1D2C"/>
    <w:rsid w:val="002D1E00"/>
    <w:rsid w:val="002D1F20"/>
    <w:rsid w:val="002D1FAE"/>
    <w:rsid w:val="002D2163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2E00"/>
    <w:rsid w:val="002D2FA2"/>
    <w:rsid w:val="002D3060"/>
    <w:rsid w:val="002D3317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427"/>
    <w:rsid w:val="002D4648"/>
    <w:rsid w:val="002D49B6"/>
    <w:rsid w:val="002D4D6E"/>
    <w:rsid w:val="002D4E3B"/>
    <w:rsid w:val="002D4EA8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C86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5C"/>
    <w:rsid w:val="002E046E"/>
    <w:rsid w:val="002E04DD"/>
    <w:rsid w:val="002E0557"/>
    <w:rsid w:val="002E0CD0"/>
    <w:rsid w:val="002E0F5B"/>
    <w:rsid w:val="002E1143"/>
    <w:rsid w:val="002E15F3"/>
    <w:rsid w:val="002E1AC5"/>
    <w:rsid w:val="002E1B47"/>
    <w:rsid w:val="002E1B68"/>
    <w:rsid w:val="002E1E09"/>
    <w:rsid w:val="002E1E43"/>
    <w:rsid w:val="002E1FD1"/>
    <w:rsid w:val="002E22AF"/>
    <w:rsid w:val="002E22D1"/>
    <w:rsid w:val="002E25F6"/>
    <w:rsid w:val="002E28DC"/>
    <w:rsid w:val="002E2BDB"/>
    <w:rsid w:val="002E2D0C"/>
    <w:rsid w:val="002E2D74"/>
    <w:rsid w:val="002E33D0"/>
    <w:rsid w:val="002E33F8"/>
    <w:rsid w:val="002E3540"/>
    <w:rsid w:val="002E36F9"/>
    <w:rsid w:val="002E38AE"/>
    <w:rsid w:val="002E3A12"/>
    <w:rsid w:val="002E3B09"/>
    <w:rsid w:val="002E3ED0"/>
    <w:rsid w:val="002E411C"/>
    <w:rsid w:val="002E4339"/>
    <w:rsid w:val="002E43F5"/>
    <w:rsid w:val="002E44DE"/>
    <w:rsid w:val="002E45EC"/>
    <w:rsid w:val="002E48BC"/>
    <w:rsid w:val="002E48BE"/>
    <w:rsid w:val="002E49FB"/>
    <w:rsid w:val="002E4B75"/>
    <w:rsid w:val="002E4D6A"/>
    <w:rsid w:val="002E500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3E"/>
    <w:rsid w:val="002E727B"/>
    <w:rsid w:val="002E7301"/>
    <w:rsid w:val="002E75B3"/>
    <w:rsid w:val="002E75F1"/>
    <w:rsid w:val="002E776A"/>
    <w:rsid w:val="002E795F"/>
    <w:rsid w:val="002E7A3B"/>
    <w:rsid w:val="002E7B0F"/>
    <w:rsid w:val="002F0051"/>
    <w:rsid w:val="002F04FB"/>
    <w:rsid w:val="002F0AA3"/>
    <w:rsid w:val="002F0BAE"/>
    <w:rsid w:val="002F0D2C"/>
    <w:rsid w:val="002F0D82"/>
    <w:rsid w:val="002F13B9"/>
    <w:rsid w:val="002F13E3"/>
    <w:rsid w:val="002F19BE"/>
    <w:rsid w:val="002F1AEA"/>
    <w:rsid w:val="002F1E62"/>
    <w:rsid w:val="002F1F2E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8B8"/>
    <w:rsid w:val="002F5A62"/>
    <w:rsid w:val="002F64F2"/>
    <w:rsid w:val="002F66F1"/>
    <w:rsid w:val="002F6CD1"/>
    <w:rsid w:val="002F6D39"/>
    <w:rsid w:val="002F6DEF"/>
    <w:rsid w:val="002F7076"/>
    <w:rsid w:val="002F71F2"/>
    <w:rsid w:val="002F7504"/>
    <w:rsid w:val="002F7597"/>
    <w:rsid w:val="002F7669"/>
    <w:rsid w:val="002F7B13"/>
    <w:rsid w:val="00300145"/>
    <w:rsid w:val="00300248"/>
    <w:rsid w:val="0030058F"/>
    <w:rsid w:val="003008E7"/>
    <w:rsid w:val="00300B59"/>
    <w:rsid w:val="00300E48"/>
    <w:rsid w:val="0030104F"/>
    <w:rsid w:val="003010D0"/>
    <w:rsid w:val="003011D6"/>
    <w:rsid w:val="00301392"/>
    <w:rsid w:val="0030177A"/>
    <w:rsid w:val="00301831"/>
    <w:rsid w:val="003023CD"/>
    <w:rsid w:val="003024B0"/>
    <w:rsid w:val="003024CA"/>
    <w:rsid w:val="003026CC"/>
    <w:rsid w:val="003029D8"/>
    <w:rsid w:val="00302D1D"/>
    <w:rsid w:val="0030325E"/>
    <w:rsid w:val="003033F7"/>
    <w:rsid w:val="0030361C"/>
    <w:rsid w:val="003037E4"/>
    <w:rsid w:val="003037EF"/>
    <w:rsid w:val="00303869"/>
    <w:rsid w:val="00303D61"/>
    <w:rsid w:val="00303D79"/>
    <w:rsid w:val="0030402C"/>
    <w:rsid w:val="00304303"/>
    <w:rsid w:val="00304C9D"/>
    <w:rsid w:val="00304D2C"/>
    <w:rsid w:val="00304D7B"/>
    <w:rsid w:val="00304E07"/>
    <w:rsid w:val="0030527C"/>
    <w:rsid w:val="003052A6"/>
    <w:rsid w:val="00305893"/>
    <w:rsid w:val="00305B62"/>
    <w:rsid w:val="003060F1"/>
    <w:rsid w:val="003063F4"/>
    <w:rsid w:val="00306505"/>
    <w:rsid w:val="0030656C"/>
    <w:rsid w:val="003068D3"/>
    <w:rsid w:val="00306B3A"/>
    <w:rsid w:val="00306C62"/>
    <w:rsid w:val="00306F94"/>
    <w:rsid w:val="0030714F"/>
    <w:rsid w:val="0030715E"/>
    <w:rsid w:val="003077D4"/>
    <w:rsid w:val="00307935"/>
    <w:rsid w:val="0031051A"/>
    <w:rsid w:val="003106F6"/>
    <w:rsid w:val="003107BB"/>
    <w:rsid w:val="00310A8C"/>
    <w:rsid w:val="00310B91"/>
    <w:rsid w:val="00310C3E"/>
    <w:rsid w:val="00310FB4"/>
    <w:rsid w:val="00311024"/>
    <w:rsid w:val="00311212"/>
    <w:rsid w:val="00311245"/>
    <w:rsid w:val="0031182D"/>
    <w:rsid w:val="00311C49"/>
    <w:rsid w:val="00311E00"/>
    <w:rsid w:val="00311F54"/>
    <w:rsid w:val="003129D3"/>
    <w:rsid w:val="00312B2A"/>
    <w:rsid w:val="00312C8D"/>
    <w:rsid w:val="00312E0F"/>
    <w:rsid w:val="00312F19"/>
    <w:rsid w:val="00312F66"/>
    <w:rsid w:val="0031326E"/>
    <w:rsid w:val="003133C7"/>
    <w:rsid w:val="00313BC0"/>
    <w:rsid w:val="00313CB7"/>
    <w:rsid w:val="00313E0A"/>
    <w:rsid w:val="00314228"/>
    <w:rsid w:val="00314396"/>
    <w:rsid w:val="003144AB"/>
    <w:rsid w:val="0031477C"/>
    <w:rsid w:val="0031496D"/>
    <w:rsid w:val="00314DCF"/>
    <w:rsid w:val="0031542E"/>
    <w:rsid w:val="003155F1"/>
    <w:rsid w:val="00315867"/>
    <w:rsid w:val="00315CE3"/>
    <w:rsid w:val="00315E02"/>
    <w:rsid w:val="0031609E"/>
    <w:rsid w:val="00316108"/>
    <w:rsid w:val="00316193"/>
    <w:rsid w:val="0031620D"/>
    <w:rsid w:val="00316382"/>
    <w:rsid w:val="003164B4"/>
    <w:rsid w:val="00316A96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836"/>
    <w:rsid w:val="00317917"/>
    <w:rsid w:val="00317B3D"/>
    <w:rsid w:val="00320184"/>
    <w:rsid w:val="00320225"/>
    <w:rsid w:val="003202EB"/>
    <w:rsid w:val="0032032C"/>
    <w:rsid w:val="003208A6"/>
    <w:rsid w:val="0032099F"/>
    <w:rsid w:val="00320BCF"/>
    <w:rsid w:val="00320C2C"/>
    <w:rsid w:val="00320E4F"/>
    <w:rsid w:val="003217B5"/>
    <w:rsid w:val="0032192D"/>
    <w:rsid w:val="00321F3C"/>
    <w:rsid w:val="00322534"/>
    <w:rsid w:val="0032258D"/>
    <w:rsid w:val="00322666"/>
    <w:rsid w:val="00322AA5"/>
    <w:rsid w:val="00322C8A"/>
    <w:rsid w:val="003230A3"/>
    <w:rsid w:val="00323102"/>
    <w:rsid w:val="003231EE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7F2"/>
    <w:rsid w:val="0032483E"/>
    <w:rsid w:val="00324977"/>
    <w:rsid w:val="00324A5A"/>
    <w:rsid w:val="00324BDD"/>
    <w:rsid w:val="00325450"/>
    <w:rsid w:val="003257B6"/>
    <w:rsid w:val="00325D0A"/>
    <w:rsid w:val="00325D90"/>
    <w:rsid w:val="00325DD1"/>
    <w:rsid w:val="00325EF5"/>
    <w:rsid w:val="00325F7C"/>
    <w:rsid w:val="0032601D"/>
    <w:rsid w:val="00326A42"/>
    <w:rsid w:val="00326AF2"/>
    <w:rsid w:val="00326FAC"/>
    <w:rsid w:val="00327186"/>
    <w:rsid w:val="00327404"/>
    <w:rsid w:val="00327C7D"/>
    <w:rsid w:val="00327DEA"/>
    <w:rsid w:val="00327F93"/>
    <w:rsid w:val="00330030"/>
    <w:rsid w:val="0033039A"/>
    <w:rsid w:val="003303BC"/>
    <w:rsid w:val="00330867"/>
    <w:rsid w:val="003308BE"/>
    <w:rsid w:val="003308C8"/>
    <w:rsid w:val="00330A6F"/>
    <w:rsid w:val="00330A9E"/>
    <w:rsid w:val="00330C42"/>
    <w:rsid w:val="00330C86"/>
    <w:rsid w:val="0033123E"/>
    <w:rsid w:val="0033130C"/>
    <w:rsid w:val="00331783"/>
    <w:rsid w:val="00331F33"/>
    <w:rsid w:val="00332184"/>
    <w:rsid w:val="003322E6"/>
    <w:rsid w:val="003324AB"/>
    <w:rsid w:val="003326B7"/>
    <w:rsid w:val="003327EC"/>
    <w:rsid w:val="0033283B"/>
    <w:rsid w:val="00332AD4"/>
    <w:rsid w:val="00332C70"/>
    <w:rsid w:val="00332F51"/>
    <w:rsid w:val="003333D5"/>
    <w:rsid w:val="003334AF"/>
    <w:rsid w:val="00333563"/>
    <w:rsid w:val="00333627"/>
    <w:rsid w:val="0033399B"/>
    <w:rsid w:val="00333E20"/>
    <w:rsid w:val="00333F88"/>
    <w:rsid w:val="00333FA0"/>
    <w:rsid w:val="0033407F"/>
    <w:rsid w:val="00334110"/>
    <w:rsid w:val="003342E7"/>
    <w:rsid w:val="00334853"/>
    <w:rsid w:val="00334C21"/>
    <w:rsid w:val="00334C84"/>
    <w:rsid w:val="00335ADF"/>
    <w:rsid w:val="00335B2A"/>
    <w:rsid w:val="00335F7C"/>
    <w:rsid w:val="00335FC3"/>
    <w:rsid w:val="00335FCB"/>
    <w:rsid w:val="0033665B"/>
    <w:rsid w:val="00336735"/>
    <w:rsid w:val="00336B74"/>
    <w:rsid w:val="00336B76"/>
    <w:rsid w:val="00336D0D"/>
    <w:rsid w:val="0033721E"/>
    <w:rsid w:val="0033726D"/>
    <w:rsid w:val="00337361"/>
    <w:rsid w:val="003373FF"/>
    <w:rsid w:val="003374D8"/>
    <w:rsid w:val="003375C5"/>
    <w:rsid w:val="0033768D"/>
    <w:rsid w:val="00337C0B"/>
    <w:rsid w:val="00337D5F"/>
    <w:rsid w:val="003400E5"/>
    <w:rsid w:val="003401C4"/>
    <w:rsid w:val="00340311"/>
    <w:rsid w:val="00340410"/>
    <w:rsid w:val="00340641"/>
    <w:rsid w:val="00340683"/>
    <w:rsid w:val="003408DB"/>
    <w:rsid w:val="00340B6F"/>
    <w:rsid w:val="00340C7D"/>
    <w:rsid w:val="00340D60"/>
    <w:rsid w:val="00340D6C"/>
    <w:rsid w:val="0034162E"/>
    <w:rsid w:val="00341881"/>
    <w:rsid w:val="00341BAD"/>
    <w:rsid w:val="00341CA6"/>
    <w:rsid w:val="00341DAC"/>
    <w:rsid w:val="00341F7E"/>
    <w:rsid w:val="00342079"/>
    <w:rsid w:val="003424A1"/>
    <w:rsid w:val="003426F8"/>
    <w:rsid w:val="00342A2B"/>
    <w:rsid w:val="00342B69"/>
    <w:rsid w:val="00343326"/>
    <w:rsid w:val="00343A52"/>
    <w:rsid w:val="00343A66"/>
    <w:rsid w:val="00343A69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971"/>
    <w:rsid w:val="00345B10"/>
    <w:rsid w:val="00345BFE"/>
    <w:rsid w:val="00345E8E"/>
    <w:rsid w:val="00345EDC"/>
    <w:rsid w:val="00346053"/>
    <w:rsid w:val="00346154"/>
    <w:rsid w:val="00346211"/>
    <w:rsid w:val="00346494"/>
    <w:rsid w:val="00346829"/>
    <w:rsid w:val="00346D1B"/>
    <w:rsid w:val="00346E3C"/>
    <w:rsid w:val="003473A9"/>
    <w:rsid w:val="00347490"/>
    <w:rsid w:val="003475FD"/>
    <w:rsid w:val="00347639"/>
    <w:rsid w:val="003476AE"/>
    <w:rsid w:val="003477BD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8D"/>
    <w:rsid w:val="00350E90"/>
    <w:rsid w:val="003515CD"/>
    <w:rsid w:val="00351A0D"/>
    <w:rsid w:val="00351B37"/>
    <w:rsid w:val="00351B96"/>
    <w:rsid w:val="00351FAB"/>
    <w:rsid w:val="00352405"/>
    <w:rsid w:val="00352524"/>
    <w:rsid w:val="0035291A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6AD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1BC"/>
    <w:rsid w:val="0035632D"/>
    <w:rsid w:val="003567A1"/>
    <w:rsid w:val="00356F36"/>
    <w:rsid w:val="00356F65"/>
    <w:rsid w:val="00356FF2"/>
    <w:rsid w:val="0035728D"/>
    <w:rsid w:val="003574C5"/>
    <w:rsid w:val="003574FC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007"/>
    <w:rsid w:val="0036153E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8CD"/>
    <w:rsid w:val="00363948"/>
    <w:rsid w:val="00363CDE"/>
    <w:rsid w:val="00363E4D"/>
    <w:rsid w:val="0036411E"/>
    <w:rsid w:val="0036414F"/>
    <w:rsid w:val="0036461B"/>
    <w:rsid w:val="0036466B"/>
    <w:rsid w:val="003646AA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5E28"/>
    <w:rsid w:val="003661E3"/>
    <w:rsid w:val="003662FA"/>
    <w:rsid w:val="00366B95"/>
    <w:rsid w:val="00366BA8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56A"/>
    <w:rsid w:val="003716B4"/>
    <w:rsid w:val="00371E55"/>
    <w:rsid w:val="00371FAB"/>
    <w:rsid w:val="00371FF4"/>
    <w:rsid w:val="00372547"/>
    <w:rsid w:val="00372A23"/>
    <w:rsid w:val="00372A5B"/>
    <w:rsid w:val="00372B99"/>
    <w:rsid w:val="00372CDE"/>
    <w:rsid w:val="00372E02"/>
    <w:rsid w:val="00373036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389"/>
    <w:rsid w:val="0037559A"/>
    <w:rsid w:val="003759EC"/>
    <w:rsid w:val="00375D79"/>
    <w:rsid w:val="003763A2"/>
    <w:rsid w:val="003763A7"/>
    <w:rsid w:val="00376E0C"/>
    <w:rsid w:val="00376EC6"/>
    <w:rsid w:val="003771CD"/>
    <w:rsid w:val="00377286"/>
    <w:rsid w:val="003776E4"/>
    <w:rsid w:val="00377890"/>
    <w:rsid w:val="003778C1"/>
    <w:rsid w:val="00380147"/>
    <w:rsid w:val="003803A8"/>
    <w:rsid w:val="00380A00"/>
    <w:rsid w:val="00380A70"/>
    <w:rsid w:val="00380D5A"/>
    <w:rsid w:val="003812F4"/>
    <w:rsid w:val="003816EB"/>
    <w:rsid w:val="0038177F"/>
    <w:rsid w:val="00381B9D"/>
    <w:rsid w:val="003823A5"/>
    <w:rsid w:val="00382427"/>
    <w:rsid w:val="0038250C"/>
    <w:rsid w:val="00383009"/>
    <w:rsid w:val="00383111"/>
    <w:rsid w:val="00383190"/>
    <w:rsid w:val="003831E6"/>
    <w:rsid w:val="003833E3"/>
    <w:rsid w:val="00383669"/>
    <w:rsid w:val="003837AF"/>
    <w:rsid w:val="0038386D"/>
    <w:rsid w:val="00383941"/>
    <w:rsid w:val="00383A00"/>
    <w:rsid w:val="00383A2B"/>
    <w:rsid w:val="00383B29"/>
    <w:rsid w:val="00383F61"/>
    <w:rsid w:val="00384096"/>
    <w:rsid w:val="00384187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432"/>
    <w:rsid w:val="003874B9"/>
    <w:rsid w:val="00387997"/>
    <w:rsid w:val="00390103"/>
    <w:rsid w:val="0039048E"/>
    <w:rsid w:val="00390493"/>
    <w:rsid w:val="0039095A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1C4"/>
    <w:rsid w:val="0039259E"/>
    <w:rsid w:val="00392825"/>
    <w:rsid w:val="003931AA"/>
    <w:rsid w:val="00393468"/>
    <w:rsid w:val="003938DB"/>
    <w:rsid w:val="003938E2"/>
    <w:rsid w:val="0039397D"/>
    <w:rsid w:val="00393DB0"/>
    <w:rsid w:val="00393E68"/>
    <w:rsid w:val="00393F27"/>
    <w:rsid w:val="00393F31"/>
    <w:rsid w:val="003941D8"/>
    <w:rsid w:val="00394338"/>
    <w:rsid w:val="003945D7"/>
    <w:rsid w:val="0039481B"/>
    <w:rsid w:val="00394A59"/>
    <w:rsid w:val="00394D1C"/>
    <w:rsid w:val="00394DDB"/>
    <w:rsid w:val="00394E38"/>
    <w:rsid w:val="00394F1F"/>
    <w:rsid w:val="00395152"/>
    <w:rsid w:val="003951C9"/>
    <w:rsid w:val="003957A6"/>
    <w:rsid w:val="003958BE"/>
    <w:rsid w:val="00395BB1"/>
    <w:rsid w:val="00396307"/>
    <w:rsid w:val="00396792"/>
    <w:rsid w:val="003968B0"/>
    <w:rsid w:val="00396A68"/>
    <w:rsid w:val="00396EAF"/>
    <w:rsid w:val="00396FF3"/>
    <w:rsid w:val="003973DF"/>
    <w:rsid w:val="00397548"/>
    <w:rsid w:val="0039755E"/>
    <w:rsid w:val="003977A8"/>
    <w:rsid w:val="00397829"/>
    <w:rsid w:val="003979FF"/>
    <w:rsid w:val="00397CE0"/>
    <w:rsid w:val="00397DB6"/>
    <w:rsid w:val="003A0007"/>
    <w:rsid w:val="003A0297"/>
    <w:rsid w:val="003A02E9"/>
    <w:rsid w:val="003A08B8"/>
    <w:rsid w:val="003A0A73"/>
    <w:rsid w:val="003A0CD6"/>
    <w:rsid w:val="003A1637"/>
    <w:rsid w:val="003A19CE"/>
    <w:rsid w:val="003A1D74"/>
    <w:rsid w:val="003A1ECB"/>
    <w:rsid w:val="003A1ECC"/>
    <w:rsid w:val="003A1EFB"/>
    <w:rsid w:val="003A25F2"/>
    <w:rsid w:val="003A2675"/>
    <w:rsid w:val="003A27F4"/>
    <w:rsid w:val="003A286B"/>
    <w:rsid w:val="003A29B5"/>
    <w:rsid w:val="003A2AB2"/>
    <w:rsid w:val="003A2AC8"/>
    <w:rsid w:val="003A2B3E"/>
    <w:rsid w:val="003A2D2D"/>
    <w:rsid w:val="003A2FA0"/>
    <w:rsid w:val="003A310C"/>
    <w:rsid w:val="003A310F"/>
    <w:rsid w:val="003A3228"/>
    <w:rsid w:val="003A3596"/>
    <w:rsid w:val="003A36FF"/>
    <w:rsid w:val="003A373A"/>
    <w:rsid w:val="003A38A7"/>
    <w:rsid w:val="003A3E64"/>
    <w:rsid w:val="003A4055"/>
    <w:rsid w:val="003A405B"/>
    <w:rsid w:val="003A4112"/>
    <w:rsid w:val="003A471C"/>
    <w:rsid w:val="003A47DF"/>
    <w:rsid w:val="003A4A74"/>
    <w:rsid w:val="003A4FC6"/>
    <w:rsid w:val="003A4FC8"/>
    <w:rsid w:val="003A54F8"/>
    <w:rsid w:val="003A5707"/>
    <w:rsid w:val="003A5ABD"/>
    <w:rsid w:val="003A5DE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9CE"/>
    <w:rsid w:val="003B4A0F"/>
    <w:rsid w:val="003B4C2B"/>
    <w:rsid w:val="003B4E10"/>
    <w:rsid w:val="003B4F83"/>
    <w:rsid w:val="003B52FD"/>
    <w:rsid w:val="003B5329"/>
    <w:rsid w:val="003B5A37"/>
    <w:rsid w:val="003B5BC7"/>
    <w:rsid w:val="003B6507"/>
    <w:rsid w:val="003B6936"/>
    <w:rsid w:val="003B6ACF"/>
    <w:rsid w:val="003B6B50"/>
    <w:rsid w:val="003B6C6E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401"/>
    <w:rsid w:val="003C05AF"/>
    <w:rsid w:val="003C066F"/>
    <w:rsid w:val="003C0737"/>
    <w:rsid w:val="003C07CF"/>
    <w:rsid w:val="003C09C8"/>
    <w:rsid w:val="003C09F7"/>
    <w:rsid w:val="003C0C86"/>
    <w:rsid w:val="003C1149"/>
    <w:rsid w:val="003C167E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70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6C8"/>
    <w:rsid w:val="003C5F00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C68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BBF"/>
    <w:rsid w:val="003D1D58"/>
    <w:rsid w:val="003D21E9"/>
    <w:rsid w:val="003D23D2"/>
    <w:rsid w:val="003D24E4"/>
    <w:rsid w:val="003D2512"/>
    <w:rsid w:val="003D2656"/>
    <w:rsid w:val="003D2772"/>
    <w:rsid w:val="003D2951"/>
    <w:rsid w:val="003D299F"/>
    <w:rsid w:val="003D29FB"/>
    <w:rsid w:val="003D2B9E"/>
    <w:rsid w:val="003D2CBF"/>
    <w:rsid w:val="003D2FA4"/>
    <w:rsid w:val="003D3040"/>
    <w:rsid w:val="003D3245"/>
    <w:rsid w:val="003D32D7"/>
    <w:rsid w:val="003D341B"/>
    <w:rsid w:val="003D35B6"/>
    <w:rsid w:val="003D36D6"/>
    <w:rsid w:val="003D385E"/>
    <w:rsid w:val="003D3C99"/>
    <w:rsid w:val="003D41CB"/>
    <w:rsid w:val="003D4203"/>
    <w:rsid w:val="003D423F"/>
    <w:rsid w:val="003D4256"/>
    <w:rsid w:val="003D46F0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0E2"/>
    <w:rsid w:val="003E0482"/>
    <w:rsid w:val="003E05EE"/>
    <w:rsid w:val="003E07D8"/>
    <w:rsid w:val="003E0819"/>
    <w:rsid w:val="003E0827"/>
    <w:rsid w:val="003E09DE"/>
    <w:rsid w:val="003E0C21"/>
    <w:rsid w:val="003E0FDE"/>
    <w:rsid w:val="003E129F"/>
    <w:rsid w:val="003E1354"/>
    <w:rsid w:val="003E1385"/>
    <w:rsid w:val="003E1551"/>
    <w:rsid w:val="003E18DB"/>
    <w:rsid w:val="003E1BDE"/>
    <w:rsid w:val="003E1D6C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951"/>
    <w:rsid w:val="003E3AB2"/>
    <w:rsid w:val="003E3AD7"/>
    <w:rsid w:val="003E3BA1"/>
    <w:rsid w:val="003E3F6C"/>
    <w:rsid w:val="003E4273"/>
    <w:rsid w:val="003E434E"/>
    <w:rsid w:val="003E44FB"/>
    <w:rsid w:val="003E45A2"/>
    <w:rsid w:val="003E45A5"/>
    <w:rsid w:val="003E4BB0"/>
    <w:rsid w:val="003E4F07"/>
    <w:rsid w:val="003E4FD2"/>
    <w:rsid w:val="003E54CB"/>
    <w:rsid w:val="003E5A45"/>
    <w:rsid w:val="003E5B4D"/>
    <w:rsid w:val="003E5BF5"/>
    <w:rsid w:val="003E5F33"/>
    <w:rsid w:val="003E5F5A"/>
    <w:rsid w:val="003E607B"/>
    <w:rsid w:val="003E60C6"/>
    <w:rsid w:val="003E6137"/>
    <w:rsid w:val="003E65E2"/>
    <w:rsid w:val="003E65E5"/>
    <w:rsid w:val="003E668E"/>
    <w:rsid w:val="003E6896"/>
    <w:rsid w:val="003E6CF1"/>
    <w:rsid w:val="003E6E69"/>
    <w:rsid w:val="003E6ECC"/>
    <w:rsid w:val="003E7132"/>
    <w:rsid w:val="003E714C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C04"/>
    <w:rsid w:val="003F1D96"/>
    <w:rsid w:val="003F1E28"/>
    <w:rsid w:val="003F2016"/>
    <w:rsid w:val="003F25BE"/>
    <w:rsid w:val="003F2896"/>
    <w:rsid w:val="003F299D"/>
    <w:rsid w:val="003F2C6E"/>
    <w:rsid w:val="003F2DC1"/>
    <w:rsid w:val="003F2DE8"/>
    <w:rsid w:val="003F2E02"/>
    <w:rsid w:val="003F3675"/>
    <w:rsid w:val="003F38F6"/>
    <w:rsid w:val="003F3B0F"/>
    <w:rsid w:val="003F3C7E"/>
    <w:rsid w:val="003F4355"/>
    <w:rsid w:val="003F4470"/>
    <w:rsid w:val="003F4591"/>
    <w:rsid w:val="003F4A40"/>
    <w:rsid w:val="003F4CB9"/>
    <w:rsid w:val="003F505A"/>
    <w:rsid w:val="003F56E7"/>
    <w:rsid w:val="003F6155"/>
    <w:rsid w:val="003F66D9"/>
    <w:rsid w:val="003F66DE"/>
    <w:rsid w:val="003F6771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C6D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095"/>
    <w:rsid w:val="004031D1"/>
    <w:rsid w:val="0040333E"/>
    <w:rsid w:val="004034AB"/>
    <w:rsid w:val="00403820"/>
    <w:rsid w:val="0040389D"/>
    <w:rsid w:val="00403D9F"/>
    <w:rsid w:val="00404000"/>
    <w:rsid w:val="00404177"/>
    <w:rsid w:val="00404371"/>
    <w:rsid w:val="004047B3"/>
    <w:rsid w:val="0040492C"/>
    <w:rsid w:val="00404BDF"/>
    <w:rsid w:val="004051DB"/>
    <w:rsid w:val="004052F1"/>
    <w:rsid w:val="004055E3"/>
    <w:rsid w:val="0040562A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5C0"/>
    <w:rsid w:val="00406D0D"/>
    <w:rsid w:val="00406D34"/>
    <w:rsid w:val="0040714C"/>
    <w:rsid w:val="0040733B"/>
    <w:rsid w:val="004073BB"/>
    <w:rsid w:val="0040749C"/>
    <w:rsid w:val="004077E2"/>
    <w:rsid w:val="00407CBF"/>
    <w:rsid w:val="00407E01"/>
    <w:rsid w:val="00410357"/>
    <w:rsid w:val="0041072E"/>
    <w:rsid w:val="0041083B"/>
    <w:rsid w:val="00410E0B"/>
    <w:rsid w:val="00411070"/>
    <w:rsid w:val="00411103"/>
    <w:rsid w:val="00411191"/>
    <w:rsid w:val="004111FF"/>
    <w:rsid w:val="004116FD"/>
    <w:rsid w:val="00411B49"/>
    <w:rsid w:val="00411D5F"/>
    <w:rsid w:val="00411D90"/>
    <w:rsid w:val="00412200"/>
    <w:rsid w:val="004129E2"/>
    <w:rsid w:val="00412BED"/>
    <w:rsid w:val="0041305F"/>
    <w:rsid w:val="0041314A"/>
    <w:rsid w:val="00413270"/>
    <w:rsid w:val="00413334"/>
    <w:rsid w:val="00413C56"/>
    <w:rsid w:val="00413EC1"/>
    <w:rsid w:val="004143EF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AD9"/>
    <w:rsid w:val="00415B89"/>
    <w:rsid w:val="00415F18"/>
    <w:rsid w:val="0041617A"/>
    <w:rsid w:val="004161C7"/>
    <w:rsid w:val="0041645D"/>
    <w:rsid w:val="00416508"/>
    <w:rsid w:val="00416626"/>
    <w:rsid w:val="00416A86"/>
    <w:rsid w:val="00416EBE"/>
    <w:rsid w:val="00417112"/>
    <w:rsid w:val="00417255"/>
    <w:rsid w:val="00417345"/>
    <w:rsid w:val="00417550"/>
    <w:rsid w:val="004176C7"/>
    <w:rsid w:val="004178F5"/>
    <w:rsid w:val="004178F6"/>
    <w:rsid w:val="00417A74"/>
    <w:rsid w:val="00417AD7"/>
    <w:rsid w:val="00417B6E"/>
    <w:rsid w:val="00417F81"/>
    <w:rsid w:val="004200C8"/>
    <w:rsid w:val="004202D0"/>
    <w:rsid w:val="00420519"/>
    <w:rsid w:val="00420755"/>
    <w:rsid w:val="00420C03"/>
    <w:rsid w:val="00420D9E"/>
    <w:rsid w:val="004212E2"/>
    <w:rsid w:val="00421B8F"/>
    <w:rsid w:val="00421CD1"/>
    <w:rsid w:val="00421D4B"/>
    <w:rsid w:val="004220F6"/>
    <w:rsid w:val="0042219F"/>
    <w:rsid w:val="00422287"/>
    <w:rsid w:val="00422A22"/>
    <w:rsid w:val="00422AD6"/>
    <w:rsid w:val="00422DB0"/>
    <w:rsid w:val="00422EA2"/>
    <w:rsid w:val="00423178"/>
    <w:rsid w:val="00423590"/>
    <w:rsid w:val="004236EE"/>
    <w:rsid w:val="00423919"/>
    <w:rsid w:val="00423B61"/>
    <w:rsid w:val="00423F4E"/>
    <w:rsid w:val="00424097"/>
    <w:rsid w:val="004241FC"/>
    <w:rsid w:val="004243BE"/>
    <w:rsid w:val="00424887"/>
    <w:rsid w:val="00424A2F"/>
    <w:rsid w:val="00424E04"/>
    <w:rsid w:val="00424E17"/>
    <w:rsid w:val="00425167"/>
    <w:rsid w:val="004253CA"/>
    <w:rsid w:val="004254E1"/>
    <w:rsid w:val="004255BF"/>
    <w:rsid w:val="004257B0"/>
    <w:rsid w:val="00425933"/>
    <w:rsid w:val="004259E8"/>
    <w:rsid w:val="00425AC8"/>
    <w:rsid w:val="00425D2D"/>
    <w:rsid w:val="00425FF8"/>
    <w:rsid w:val="00426078"/>
    <w:rsid w:val="0042626D"/>
    <w:rsid w:val="00426783"/>
    <w:rsid w:val="00426873"/>
    <w:rsid w:val="004268E3"/>
    <w:rsid w:val="00426A4D"/>
    <w:rsid w:val="004270D0"/>
    <w:rsid w:val="0042730C"/>
    <w:rsid w:val="004277BA"/>
    <w:rsid w:val="00427948"/>
    <w:rsid w:val="00427AC6"/>
    <w:rsid w:val="00427B4E"/>
    <w:rsid w:val="00427D8E"/>
    <w:rsid w:val="00430014"/>
    <w:rsid w:val="004300DC"/>
    <w:rsid w:val="004301C0"/>
    <w:rsid w:val="004307C6"/>
    <w:rsid w:val="00430800"/>
    <w:rsid w:val="00430814"/>
    <w:rsid w:val="00430B03"/>
    <w:rsid w:val="00430CDE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20"/>
    <w:rsid w:val="004349CE"/>
    <w:rsid w:val="00434EA8"/>
    <w:rsid w:val="00434F4E"/>
    <w:rsid w:val="00434FA2"/>
    <w:rsid w:val="00434FCB"/>
    <w:rsid w:val="004353C4"/>
    <w:rsid w:val="0043574F"/>
    <w:rsid w:val="00435C38"/>
    <w:rsid w:val="00435FA5"/>
    <w:rsid w:val="004361F1"/>
    <w:rsid w:val="00436301"/>
    <w:rsid w:val="0043637C"/>
    <w:rsid w:val="00436693"/>
    <w:rsid w:val="004367D7"/>
    <w:rsid w:val="004368FF"/>
    <w:rsid w:val="00437086"/>
    <w:rsid w:val="0043737D"/>
    <w:rsid w:val="004377D8"/>
    <w:rsid w:val="00437B94"/>
    <w:rsid w:val="00437C80"/>
    <w:rsid w:val="00437CD4"/>
    <w:rsid w:val="00440615"/>
    <w:rsid w:val="0044092E"/>
    <w:rsid w:val="00440BC3"/>
    <w:rsid w:val="004410AF"/>
    <w:rsid w:val="00441224"/>
    <w:rsid w:val="00441248"/>
    <w:rsid w:val="004418A8"/>
    <w:rsid w:val="00441AF7"/>
    <w:rsid w:val="00441F0E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46B"/>
    <w:rsid w:val="00444526"/>
    <w:rsid w:val="00444840"/>
    <w:rsid w:val="00444887"/>
    <w:rsid w:val="00444EA7"/>
    <w:rsid w:val="00444F2E"/>
    <w:rsid w:val="00444F3F"/>
    <w:rsid w:val="00445221"/>
    <w:rsid w:val="00445427"/>
    <w:rsid w:val="004455C9"/>
    <w:rsid w:val="00445961"/>
    <w:rsid w:val="00445B25"/>
    <w:rsid w:val="00445CCC"/>
    <w:rsid w:val="00445D2B"/>
    <w:rsid w:val="00445F8A"/>
    <w:rsid w:val="00446113"/>
    <w:rsid w:val="004464F5"/>
    <w:rsid w:val="0044657D"/>
    <w:rsid w:val="00446896"/>
    <w:rsid w:val="00446A92"/>
    <w:rsid w:val="00446B9E"/>
    <w:rsid w:val="00446C41"/>
    <w:rsid w:val="0044771E"/>
    <w:rsid w:val="00447CC1"/>
    <w:rsid w:val="00447E67"/>
    <w:rsid w:val="0045025C"/>
    <w:rsid w:val="00450289"/>
    <w:rsid w:val="00450A57"/>
    <w:rsid w:val="00450A87"/>
    <w:rsid w:val="00450B5D"/>
    <w:rsid w:val="00450C5F"/>
    <w:rsid w:val="004511F2"/>
    <w:rsid w:val="004513B7"/>
    <w:rsid w:val="004515D0"/>
    <w:rsid w:val="004518A4"/>
    <w:rsid w:val="004519DA"/>
    <w:rsid w:val="00451D0B"/>
    <w:rsid w:val="00451E6C"/>
    <w:rsid w:val="004523FD"/>
    <w:rsid w:val="00452563"/>
    <w:rsid w:val="00452971"/>
    <w:rsid w:val="00452A57"/>
    <w:rsid w:val="00452B9C"/>
    <w:rsid w:val="00452E24"/>
    <w:rsid w:val="0045313D"/>
    <w:rsid w:val="00453159"/>
    <w:rsid w:val="00453273"/>
    <w:rsid w:val="00453C8E"/>
    <w:rsid w:val="00454352"/>
    <w:rsid w:val="00454389"/>
    <w:rsid w:val="004544D5"/>
    <w:rsid w:val="00454EC6"/>
    <w:rsid w:val="0045510D"/>
    <w:rsid w:val="0045522B"/>
    <w:rsid w:val="00455231"/>
    <w:rsid w:val="00455291"/>
    <w:rsid w:val="0045543E"/>
    <w:rsid w:val="00455A18"/>
    <w:rsid w:val="00455AE8"/>
    <w:rsid w:val="00455CB9"/>
    <w:rsid w:val="00455E2B"/>
    <w:rsid w:val="00455EB1"/>
    <w:rsid w:val="00456014"/>
    <w:rsid w:val="004560C1"/>
    <w:rsid w:val="00456261"/>
    <w:rsid w:val="00456382"/>
    <w:rsid w:val="004565FF"/>
    <w:rsid w:val="00456A21"/>
    <w:rsid w:val="00456AAB"/>
    <w:rsid w:val="00456B3C"/>
    <w:rsid w:val="00456C57"/>
    <w:rsid w:val="00456EE1"/>
    <w:rsid w:val="00456F4D"/>
    <w:rsid w:val="004574FD"/>
    <w:rsid w:val="004577B1"/>
    <w:rsid w:val="00457E43"/>
    <w:rsid w:val="00457E68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3F5"/>
    <w:rsid w:val="0046250C"/>
    <w:rsid w:val="00462593"/>
    <w:rsid w:val="004625F8"/>
    <w:rsid w:val="00462782"/>
    <w:rsid w:val="004628AC"/>
    <w:rsid w:val="00463000"/>
    <w:rsid w:val="004630A9"/>
    <w:rsid w:val="0046313F"/>
    <w:rsid w:val="004638C5"/>
    <w:rsid w:val="00463A2C"/>
    <w:rsid w:val="004644ED"/>
    <w:rsid w:val="004645C8"/>
    <w:rsid w:val="00464958"/>
    <w:rsid w:val="00464B01"/>
    <w:rsid w:val="00464D0D"/>
    <w:rsid w:val="00464D20"/>
    <w:rsid w:val="00464DF2"/>
    <w:rsid w:val="00464E27"/>
    <w:rsid w:val="004655EE"/>
    <w:rsid w:val="00465C7D"/>
    <w:rsid w:val="00465E42"/>
    <w:rsid w:val="004664EB"/>
    <w:rsid w:val="00466526"/>
    <w:rsid w:val="004665D2"/>
    <w:rsid w:val="004666B9"/>
    <w:rsid w:val="0046684B"/>
    <w:rsid w:val="00466A14"/>
    <w:rsid w:val="00466BD5"/>
    <w:rsid w:val="00466E00"/>
    <w:rsid w:val="004671A8"/>
    <w:rsid w:val="004672B7"/>
    <w:rsid w:val="00467469"/>
    <w:rsid w:val="004674DE"/>
    <w:rsid w:val="004677FC"/>
    <w:rsid w:val="00467811"/>
    <w:rsid w:val="004678A1"/>
    <w:rsid w:val="00467913"/>
    <w:rsid w:val="00467918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789"/>
    <w:rsid w:val="0047198F"/>
    <w:rsid w:val="00471DCF"/>
    <w:rsid w:val="00471E64"/>
    <w:rsid w:val="004722ED"/>
    <w:rsid w:val="00472390"/>
    <w:rsid w:val="00472594"/>
    <w:rsid w:val="004727AC"/>
    <w:rsid w:val="00472963"/>
    <w:rsid w:val="00472C3D"/>
    <w:rsid w:val="00472D0D"/>
    <w:rsid w:val="00472EA2"/>
    <w:rsid w:val="00472FD7"/>
    <w:rsid w:val="0047308C"/>
    <w:rsid w:val="00473321"/>
    <w:rsid w:val="004734F8"/>
    <w:rsid w:val="00473BBB"/>
    <w:rsid w:val="00473FAA"/>
    <w:rsid w:val="0047407C"/>
    <w:rsid w:val="00474333"/>
    <w:rsid w:val="004744FB"/>
    <w:rsid w:val="00474C79"/>
    <w:rsid w:val="00474DC4"/>
    <w:rsid w:val="004750BC"/>
    <w:rsid w:val="0047532A"/>
    <w:rsid w:val="0047572E"/>
    <w:rsid w:val="00475A30"/>
    <w:rsid w:val="00475A3A"/>
    <w:rsid w:val="00475B81"/>
    <w:rsid w:val="00475BA4"/>
    <w:rsid w:val="00475CE7"/>
    <w:rsid w:val="0047645B"/>
    <w:rsid w:val="004765DE"/>
    <w:rsid w:val="004768FB"/>
    <w:rsid w:val="00476BA1"/>
    <w:rsid w:val="00476BF1"/>
    <w:rsid w:val="00476C49"/>
    <w:rsid w:val="00476DEF"/>
    <w:rsid w:val="004771C2"/>
    <w:rsid w:val="004772CD"/>
    <w:rsid w:val="00477538"/>
    <w:rsid w:val="00477779"/>
    <w:rsid w:val="004778FC"/>
    <w:rsid w:val="00477980"/>
    <w:rsid w:val="00477AFC"/>
    <w:rsid w:val="00477D3C"/>
    <w:rsid w:val="00477D6D"/>
    <w:rsid w:val="00477E2C"/>
    <w:rsid w:val="00480785"/>
    <w:rsid w:val="00480C1F"/>
    <w:rsid w:val="00480C5B"/>
    <w:rsid w:val="00481546"/>
    <w:rsid w:val="00481636"/>
    <w:rsid w:val="00481691"/>
    <w:rsid w:val="004817FC"/>
    <w:rsid w:val="0048184B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588"/>
    <w:rsid w:val="004836AA"/>
    <w:rsid w:val="00483752"/>
    <w:rsid w:val="00483B4D"/>
    <w:rsid w:val="00483D03"/>
    <w:rsid w:val="00483E80"/>
    <w:rsid w:val="00483E8A"/>
    <w:rsid w:val="00484152"/>
    <w:rsid w:val="004841E6"/>
    <w:rsid w:val="004843CA"/>
    <w:rsid w:val="0048446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47F"/>
    <w:rsid w:val="00486542"/>
    <w:rsid w:val="00486774"/>
    <w:rsid w:val="0048725E"/>
    <w:rsid w:val="0048780D"/>
    <w:rsid w:val="00487BB6"/>
    <w:rsid w:val="00487CEF"/>
    <w:rsid w:val="004901B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70"/>
    <w:rsid w:val="004922D3"/>
    <w:rsid w:val="00492402"/>
    <w:rsid w:val="00492557"/>
    <w:rsid w:val="00492606"/>
    <w:rsid w:val="00492A5D"/>
    <w:rsid w:val="00492BC4"/>
    <w:rsid w:val="00492C70"/>
    <w:rsid w:val="00492D97"/>
    <w:rsid w:val="00492DF6"/>
    <w:rsid w:val="004930CD"/>
    <w:rsid w:val="00493505"/>
    <w:rsid w:val="004936D1"/>
    <w:rsid w:val="004937B4"/>
    <w:rsid w:val="00493E88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AAB"/>
    <w:rsid w:val="00496E1E"/>
    <w:rsid w:val="00497327"/>
    <w:rsid w:val="00497537"/>
    <w:rsid w:val="004975F2"/>
    <w:rsid w:val="00497D4A"/>
    <w:rsid w:val="004A0338"/>
    <w:rsid w:val="004A043A"/>
    <w:rsid w:val="004A0715"/>
    <w:rsid w:val="004A07AF"/>
    <w:rsid w:val="004A09D3"/>
    <w:rsid w:val="004A0A2A"/>
    <w:rsid w:val="004A0BA5"/>
    <w:rsid w:val="004A0DD2"/>
    <w:rsid w:val="004A0EA6"/>
    <w:rsid w:val="004A1239"/>
    <w:rsid w:val="004A12E7"/>
    <w:rsid w:val="004A1600"/>
    <w:rsid w:val="004A164F"/>
    <w:rsid w:val="004A168D"/>
    <w:rsid w:val="004A16D0"/>
    <w:rsid w:val="004A1A14"/>
    <w:rsid w:val="004A1F6D"/>
    <w:rsid w:val="004A2264"/>
    <w:rsid w:val="004A27FF"/>
    <w:rsid w:val="004A2E64"/>
    <w:rsid w:val="004A2F5E"/>
    <w:rsid w:val="004A307D"/>
    <w:rsid w:val="004A34FF"/>
    <w:rsid w:val="004A3A65"/>
    <w:rsid w:val="004A3C8A"/>
    <w:rsid w:val="004A3F30"/>
    <w:rsid w:val="004A4418"/>
    <w:rsid w:val="004A4432"/>
    <w:rsid w:val="004A4730"/>
    <w:rsid w:val="004A481F"/>
    <w:rsid w:val="004A49A4"/>
    <w:rsid w:val="004A4A41"/>
    <w:rsid w:val="004A4A89"/>
    <w:rsid w:val="004A4E2C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BAD"/>
    <w:rsid w:val="004A7CF3"/>
    <w:rsid w:val="004B00F6"/>
    <w:rsid w:val="004B04E7"/>
    <w:rsid w:val="004B064E"/>
    <w:rsid w:val="004B08A7"/>
    <w:rsid w:val="004B10A7"/>
    <w:rsid w:val="004B137B"/>
    <w:rsid w:val="004B193C"/>
    <w:rsid w:val="004B1EA3"/>
    <w:rsid w:val="004B212C"/>
    <w:rsid w:val="004B221A"/>
    <w:rsid w:val="004B24DD"/>
    <w:rsid w:val="004B2635"/>
    <w:rsid w:val="004B268E"/>
    <w:rsid w:val="004B2799"/>
    <w:rsid w:val="004B28E9"/>
    <w:rsid w:val="004B33AC"/>
    <w:rsid w:val="004B3483"/>
    <w:rsid w:val="004B3590"/>
    <w:rsid w:val="004B376B"/>
    <w:rsid w:val="004B3A3F"/>
    <w:rsid w:val="004B3EA7"/>
    <w:rsid w:val="004B402A"/>
    <w:rsid w:val="004B40F1"/>
    <w:rsid w:val="004B46B8"/>
    <w:rsid w:val="004B47AC"/>
    <w:rsid w:val="004B4843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6132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483"/>
    <w:rsid w:val="004B74D5"/>
    <w:rsid w:val="004B76DF"/>
    <w:rsid w:val="004B7A8D"/>
    <w:rsid w:val="004C01F9"/>
    <w:rsid w:val="004C0223"/>
    <w:rsid w:val="004C070B"/>
    <w:rsid w:val="004C080E"/>
    <w:rsid w:val="004C0D22"/>
    <w:rsid w:val="004C1058"/>
    <w:rsid w:val="004C1246"/>
    <w:rsid w:val="004C1347"/>
    <w:rsid w:val="004C16EF"/>
    <w:rsid w:val="004C1986"/>
    <w:rsid w:val="004C1C8B"/>
    <w:rsid w:val="004C2131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1B8"/>
    <w:rsid w:val="004C4248"/>
    <w:rsid w:val="004C437E"/>
    <w:rsid w:val="004C469F"/>
    <w:rsid w:val="004C4D28"/>
    <w:rsid w:val="004C4EB7"/>
    <w:rsid w:val="004C53F7"/>
    <w:rsid w:val="004C54CD"/>
    <w:rsid w:val="004C573D"/>
    <w:rsid w:val="004C5876"/>
    <w:rsid w:val="004C597F"/>
    <w:rsid w:val="004C5EF8"/>
    <w:rsid w:val="004C601B"/>
    <w:rsid w:val="004C6138"/>
    <w:rsid w:val="004C62CD"/>
    <w:rsid w:val="004C69B1"/>
    <w:rsid w:val="004C6B30"/>
    <w:rsid w:val="004C6FEE"/>
    <w:rsid w:val="004C7031"/>
    <w:rsid w:val="004C7810"/>
    <w:rsid w:val="004C7823"/>
    <w:rsid w:val="004C796B"/>
    <w:rsid w:val="004C7EFE"/>
    <w:rsid w:val="004C7FE0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008"/>
    <w:rsid w:val="004D237E"/>
    <w:rsid w:val="004D2464"/>
    <w:rsid w:val="004D2C14"/>
    <w:rsid w:val="004D2CC9"/>
    <w:rsid w:val="004D2D0F"/>
    <w:rsid w:val="004D2EF0"/>
    <w:rsid w:val="004D307D"/>
    <w:rsid w:val="004D30D3"/>
    <w:rsid w:val="004D3229"/>
    <w:rsid w:val="004D3900"/>
    <w:rsid w:val="004D3955"/>
    <w:rsid w:val="004D39E2"/>
    <w:rsid w:val="004D3A60"/>
    <w:rsid w:val="004D3C6D"/>
    <w:rsid w:val="004D3CB7"/>
    <w:rsid w:val="004D3E37"/>
    <w:rsid w:val="004D3ECB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45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3AC"/>
    <w:rsid w:val="004E08DE"/>
    <w:rsid w:val="004E09C7"/>
    <w:rsid w:val="004E09E1"/>
    <w:rsid w:val="004E0AEE"/>
    <w:rsid w:val="004E0BE4"/>
    <w:rsid w:val="004E0FAF"/>
    <w:rsid w:val="004E11D3"/>
    <w:rsid w:val="004E132D"/>
    <w:rsid w:val="004E14C3"/>
    <w:rsid w:val="004E15AF"/>
    <w:rsid w:val="004E1617"/>
    <w:rsid w:val="004E1634"/>
    <w:rsid w:val="004E17CA"/>
    <w:rsid w:val="004E1B53"/>
    <w:rsid w:val="004E1BA9"/>
    <w:rsid w:val="004E1F53"/>
    <w:rsid w:val="004E2078"/>
    <w:rsid w:val="004E2175"/>
    <w:rsid w:val="004E2430"/>
    <w:rsid w:val="004E2879"/>
    <w:rsid w:val="004E28E2"/>
    <w:rsid w:val="004E293D"/>
    <w:rsid w:val="004E2E28"/>
    <w:rsid w:val="004E2FC3"/>
    <w:rsid w:val="004E320A"/>
    <w:rsid w:val="004E38C0"/>
    <w:rsid w:val="004E3B01"/>
    <w:rsid w:val="004E3D83"/>
    <w:rsid w:val="004E40D0"/>
    <w:rsid w:val="004E4293"/>
    <w:rsid w:val="004E472A"/>
    <w:rsid w:val="004E4983"/>
    <w:rsid w:val="004E4AC3"/>
    <w:rsid w:val="004E4BEA"/>
    <w:rsid w:val="004E4F4A"/>
    <w:rsid w:val="004E5138"/>
    <w:rsid w:val="004E517F"/>
    <w:rsid w:val="004E5C07"/>
    <w:rsid w:val="004E5DA6"/>
    <w:rsid w:val="004E5DD3"/>
    <w:rsid w:val="004E649B"/>
    <w:rsid w:val="004E64C4"/>
    <w:rsid w:val="004E6664"/>
    <w:rsid w:val="004E67C9"/>
    <w:rsid w:val="004E68D3"/>
    <w:rsid w:val="004E6BF7"/>
    <w:rsid w:val="004E6E90"/>
    <w:rsid w:val="004E6E91"/>
    <w:rsid w:val="004E712A"/>
    <w:rsid w:val="004E7184"/>
    <w:rsid w:val="004E75F2"/>
    <w:rsid w:val="004E7747"/>
    <w:rsid w:val="004E7AC9"/>
    <w:rsid w:val="004E7CFC"/>
    <w:rsid w:val="004E7E39"/>
    <w:rsid w:val="004F02B9"/>
    <w:rsid w:val="004F0342"/>
    <w:rsid w:val="004F0788"/>
    <w:rsid w:val="004F1032"/>
    <w:rsid w:val="004F10E8"/>
    <w:rsid w:val="004F12D8"/>
    <w:rsid w:val="004F13BD"/>
    <w:rsid w:val="004F1C14"/>
    <w:rsid w:val="004F2082"/>
    <w:rsid w:val="004F2108"/>
    <w:rsid w:val="004F2445"/>
    <w:rsid w:val="004F2666"/>
    <w:rsid w:val="004F2676"/>
    <w:rsid w:val="004F26FF"/>
    <w:rsid w:val="004F2814"/>
    <w:rsid w:val="004F2861"/>
    <w:rsid w:val="004F291E"/>
    <w:rsid w:val="004F2B97"/>
    <w:rsid w:val="004F2C05"/>
    <w:rsid w:val="004F2C78"/>
    <w:rsid w:val="004F2CDC"/>
    <w:rsid w:val="004F2D46"/>
    <w:rsid w:val="004F2D7A"/>
    <w:rsid w:val="004F2F75"/>
    <w:rsid w:val="004F2FEB"/>
    <w:rsid w:val="004F314E"/>
    <w:rsid w:val="004F34A0"/>
    <w:rsid w:val="004F382D"/>
    <w:rsid w:val="004F392F"/>
    <w:rsid w:val="004F3D12"/>
    <w:rsid w:val="004F3DB4"/>
    <w:rsid w:val="004F3E49"/>
    <w:rsid w:val="004F4078"/>
    <w:rsid w:val="004F430B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44D"/>
    <w:rsid w:val="004F55B5"/>
    <w:rsid w:val="004F5708"/>
    <w:rsid w:val="004F5741"/>
    <w:rsid w:val="004F5761"/>
    <w:rsid w:val="004F58BD"/>
    <w:rsid w:val="004F591F"/>
    <w:rsid w:val="004F5A35"/>
    <w:rsid w:val="004F5E3A"/>
    <w:rsid w:val="004F6178"/>
    <w:rsid w:val="004F630A"/>
    <w:rsid w:val="004F66DA"/>
    <w:rsid w:val="004F6889"/>
    <w:rsid w:val="004F6A7F"/>
    <w:rsid w:val="004F6B48"/>
    <w:rsid w:val="004F6E7B"/>
    <w:rsid w:val="004F6FC9"/>
    <w:rsid w:val="004F7299"/>
    <w:rsid w:val="004F7914"/>
    <w:rsid w:val="004F7CD5"/>
    <w:rsid w:val="0050043F"/>
    <w:rsid w:val="005005D2"/>
    <w:rsid w:val="005005F2"/>
    <w:rsid w:val="0050077B"/>
    <w:rsid w:val="005008F1"/>
    <w:rsid w:val="00500C09"/>
    <w:rsid w:val="00500E2C"/>
    <w:rsid w:val="005010D3"/>
    <w:rsid w:val="0050117C"/>
    <w:rsid w:val="00501184"/>
    <w:rsid w:val="0050120E"/>
    <w:rsid w:val="00501516"/>
    <w:rsid w:val="005016D0"/>
    <w:rsid w:val="005018DE"/>
    <w:rsid w:val="00501A38"/>
    <w:rsid w:val="00501A3C"/>
    <w:rsid w:val="00501E47"/>
    <w:rsid w:val="0050229C"/>
    <w:rsid w:val="00502A44"/>
    <w:rsid w:val="00502E62"/>
    <w:rsid w:val="00502F4A"/>
    <w:rsid w:val="00503461"/>
    <w:rsid w:val="00503983"/>
    <w:rsid w:val="00503A63"/>
    <w:rsid w:val="00503C0F"/>
    <w:rsid w:val="00503D08"/>
    <w:rsid w:val="00504179"/>
    <w:rsid w:val="00504526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48"/>
    <w:rsid w:val="00505270"/>
    <w:rsid w:val="00505476"/>
    <w:rsid w:val="0050554C"/>
    <w:rsid w:val="005057EC"/>
    <w:rsid w:val="00505818"/>
    <w:rsid w:val="00505821"/>
    <w:rsid w:val="00505B18"/>
    <w:rsid w:val="00505CA2"/>
    <w:rsid w:val="00506220"/>
    <w:rsid w:val="0050635B"/>
    <w:rsid w:val="005064FB"/>
    <w:rsid w:val="00506746"/>
    <w:rsid w:val="00506775"/>
    <w:rsid w:val="00506C3F"/>
    <w:rsid w:val="00507A66"/>
    <w:rsid w:val="00507A8A"/>
    <w:rsid w:val="00507B2E"/>
    <w:rsid w:val="00507E55"/>
    <w:rsid w:val="005101F9"/>
    <w:rsid w:val="0051082D"/>
    <w:rsid w:val="00510E27"/>
    <w:rsid w:val="005110DB"/>
    <w:rsid w:val="0051124D"/>
    <w:rsid w:val="005114A0"/>
    <w:rsid w:val="005114CA"/>
    <w:rsid w:val="0051152B"/>
    <w:rsid w:val="00511681"/>
    <w:rsid w:val="00511789"/>
    <w:rsid w:val="00511939"/>
    <w:rsid w:val="005119FC"/>
    <w:rsid w:val="00511D88"/>
    <w:rsid w:val="00511D9D"/>
    <w:rsid w:val="005129B7"/>
    <w:rsid w:val="00512D18"/>
    <w:rsid w:val="00512F1D"/>
    <w:rsid w:val="00512F73"/>
    <w:rsid w:val="005130BF"/>
    <w:rsid w:val="005132B9"/>
    <w:rsid w:val="0051346D"/>
    <w:rsid w:val="005139BD"/>
    <w:rsid w:val="00513BE3"/>
    <w:rsid w:val="0051416C"/>
    <w:rsid w:val="00514239"/>
    <w:rsid w:val="0051437B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5EF1"/>
    <w:rsid w:val="0051614E"/>
    <w:rsid w:val="0051624E"/>
    <w:rsid w:val="00516250"/>
    <w:rsid w:val="0051635C"/>
    <w:rsid w:val="00516634"/>
    <w:rsid w:val="00516B16"/>
    <w:rsid w:val="00517182"/>
    <w:rsid w:val="005171DA"/>
    <w:rsid w:val="0051720C"/>
    <w:rsid w:val="00517305"/>
    <w:rsid w:val="00517418"/>
    <w:rsid w:val="005174E7"/>
    <w:rsid w:val="005175BB"/>
    <w:rsid w:val="005175D8"/>
    <w:rsid w:val="0051776A"/>
    <w:rsid w:val="00517CAC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05"/>
    <w:rsid w:val="00521743"/>
    <w:rsid w:val="00521D72"/>
    <w:rsid w:val="00521F2B"/>
    <w:rsid w:val="005222E5"/>
    <w:rsid w:val="0052232F"/>
    <w:rsid w:val="0052241B"/>
    <w:rsid w:val="00522446"/>
    <w:rsid w:val="005224E0"/>
    <w:rsid w:val="0052255D"/>
    <w:rsid w:val="00522C88"/>
    <w:rsid w:val="00522E88"/>
    <w:rsid w:val="00522F63"/>
    <w:rsid w:val="00522FDA"/>
    <w:rsid w:val="00523518"/>
    <w:rsid w:val="005235C9"/>
    <w:rsid w:val="005237BC"/>
    <w:rsid w:val="005239C6"/>
    <w:rsid w:val="00523B7F"/>
    <w:rsid w:val="00523C57"/>
    <w:rsid w:val="00523ECF"/>
    <w:rsid w:val="005240E1"/>
    <w:rsid w:val="005243AC"/>
    <w:rsid w:val="005249FD"/>
    <w:rsid w:val="00524B9F"/>
    <w:rsid w:val="00525172"/>
    <w:rsid w:val="005252D5"/>
    <w:rsid w:val="005254CD"/>
    <w:rsid w:val="0052557E"/>
    <w:rsid w:val="005255A4"/>
    <w:rsid w:val="005255AF"/>
    <w:rsid w:val="00525A06"/>
    <w:rsid w:val="00525ADB"/>
    <w:rsid w:val="00525CE6"/>
    <w:rsid w:val="005265EA"/>
    <w:rsid w:val="005267F5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27CA1"/>
    <w:rsid w:val="0053066A"/>
    <w:rsid w:val="0053084D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228"/>
    <w:rsid w:val="0053378E"/>
    <w:rsid w:val="00533DFA"/>
    <w:rsid w:val="00533E57"/>
    <w:rsid w:val="0053417A"/>
    <w:rsid w:val="00534E53"/>
    <w:rsid w:val="005350FB"/>
    <w:rsid w:val="00535322"/>
    <w:rsid w:val="00535832"/>
    <w:rsid w:val="00535D8D"/>
    <w:rsid w:val="00535E8D"/>
    <w:rsid w:val="00536645"/>
    <w:rsid w:val="00536798"/>
    <w:rsid w:val="005369A8"/>
    <w:rsid w:val="00536BE9"/>
    <w:rsid w:val="00536CE6"/>
    <w:rsid w:val="00536D68"/>
    <w:rsid w:val="00536F43"/>
    <w:rsid w:val="005371E9"/>
    <w:rsid w:val="00537402"/>
    <w:rsid w:val="005374C0"/>
    <w:rsid w:val="0053766E"/>
    <w:rsid w:val="00537840"/>
    <w:rsid w:val="005378DB"/>
    <w:rsid w:val="005378FE"/>
    <w:rsid w:val="00537A09"/>
    <w:rsid w:val="00540611"/>
    <w:rsid w:val="005406A9"/>
    <w:rsid w:val="00540857"/>
    <w:rsid w:val="00540B2B"/>
    <w:rsid w:val="0054152E"/>
    <w:rsid w:val="0054156A"/>
    <w:rsid w:val="0054158C"/>
    <w:rsid w:val="00541E4F"/>
    <w:rsid w:val="005420D9"/>
    <w:rsid w:val="00542118"/>
    <w:rsid w:val="00542197"/>
    <w:rsid w:val="00542297"/>
    <w:rsid w:val="00542649"/>
    <w:rsid w:val="00542B6D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3EB"/>
    <w:rsid w:val="00544517"/>
    <w:rsid w:val="00544603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75A"/>
    <w:rsid w:val="005478EB"/>
    <w:rsid w:val="005479A6"/>
    <w:rsid w:val="00547ABB"/>
    <w:rsid w:val="00547B68"/>
    <w:rsid w:val="00547D3E"/>
    <w:rsid w:val="00547EA4"/>
    <w:rsid w:val="00547F68"/>
    <w:rsid w:val="00550371"/>
    <w:rsid w:val="005505E5"/>
    <w:rsid w:val="0055066B"/>
    <w:rsid w:val="00550B68"/>
    <w:rsid w:val="00550C05"/>
    <w:rsid w:val="00550F3D"/>
    <w:rsid w:val="005512CD"/>
    <w:rsid w:val="00551790"/>
    <w:rsid w:val="0055183E"/>
    <w:rsid w:val="00552196"/>
    <w:rsid w:val="00552424"/>
    <w:rsid w:val="00552532"/>
    <w:rsid w:val="005525B0"/>
    <w:rsid w:val="005526FD"/>
    <w:rsid w:val="005527E5"/>
    <w:rsid w:val="00552821"/>
    <w:rsid w:val="00552921"/>
    <w:rsid w:val="0055299F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6C1"/>
    <w:rsid w:val="0055572F"/>
    <w:rsid w:val="00555C40"/>
    <w:rsid w:val="00555E76"/>
    <w:rsid w:val="00556189"/>
    <w:rsid w:val="005561E5"/>
    <w:rsid w:val="00556632"/>
    <w:rsid w:val="00556709"/>
    <w:rsid w:val="00556C21"/>
    <w:rsid w:val="00556F16"/>
    <w:rsid w:val="0055708C"/>
    <w:rsid w:val="0055752E"/>
    <w:rsid w:val="00557654"/>
    <w:rsid w:val="00557936"/>
    <w:rsid w:val="00557ADA"/>
    <w:rsid w:val="00557C14"/>
    <w:rsid w:val="00557D15"/>
    <w:rsid w:val="00560050"/>
    <w:rsid w:val="00560422"/>
    <w:rsid w:val="0056046B"/>
    <w:rsid w:val="0056067F"/>
    <w:rsid w:val="00560FEF"/>
    <w:rsid w:val="00561573"/>
    <w:rsid w:val="00561854"/>
    <w:rsid w:val="00561E55"/>
    <w:rsid w:val="00561EC0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0E2"/>
    <w:rsid w:val="00564316"/>
    <w:rsid w:val="005644B7"/>
    <w:rsid w:val="00564525"/>
    <w:rsid w:val="00564A24"/>
    <w:rsid w:val="00564B5F"/>
    <w:rsid w:val="00564EE9"/>
    <w:rsid w:val="00565406"/>
    <w:rsid w:val="005655AE"/>
    <w:rsid w:val="005655E7"/>
    <w:rsid w:val="00565777"/>
    <w:rsid w:val="0056579C"/>
    <w:rsid w:val="00565CE2"/>
    <w:rsid w:val="00565E79"/>
    <w:rsid w:val="0056622B"/>
    <w:rsid w:val="00566385"/>
    <w:rsid w:val="0056644A"/>
    <w:rsid w:val="005665F9"/>
    <w:rsid w:val="00566696"/>
    <w:rsid w:val="00566833"/>
    <w:rsid w:val="00566C80"/>
    <w:rsid w:val="00566CF8"/>
    <w:rsid w:val="00566E82"/>
    <w:rsid w:val="00567339"/>
    <w:rsid w:val="0056741F"/>
    <w:rsid w:val="00567C35"/>
    <w:rsid w:val="00570059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A18"/>
    <w:rsid w:val="00572B03"/>
    <w:rsid w:val="00572B5E"/>
    <w:rsid w:val="00572B6B"/>
    <w:rsid w:val="00572D0E"/>
    <w:rsid w:val="005731DF"/>
    <w:rsid w:val="005731F0"/>
    <w:rsid w:val="0057339F"/>
    <w:rsid w:val="00573430"/>
    <w:rsid w:val="0057345A"/>
    <w:rsid w:val="00573853"/>
    <w:rsid w:val="005739D2"/>
    <w:rsid w:val="00573C27"/>
    <w:rsid w:val="00573C54"/>
    <w:rsid w:val="00573EC5"/>
    <w:rsid w:val="00573F72"/>
    <w:rsid w:val="00574187"/>
    <w:rsid w:val="0057424F"/>
    <w:rsid w:val="00574A42"/>
    <w:rsid w:val="00574C2A"/>
    <w:rsid w:val="00574CCE"/>
    <w:rsid w:val="00574F3D"/>
    <w:rsid w:val="00574FDE"/>
    <w:rsid w:val="00575005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3BF"/>
    <w:rsid w:val="00576796"/>
    <w:rsid w:val="0057682A"/>
    <w:rsid w:val="0057682B"/>
    <w:rsid w:val="005768E9"/>
    <w:rsid w:val="0057695E"/>
    <w:rsid w:val="00576A6C"/>
    <w:rsid w:val="0057700F"/>
    <w:rsid w:val="00577105"/>
    <w:rsid w:val="005773B3"/>
    <w:rsid w:val="0057748D"/>
    <w:rsid w:val="005776DE"/>
    <w:rsid w:val="005779E0"/>
    <w:rsid w:val="00577F9F"/>
    <w:rsid w:val="00580520"/>
    <w:rsid w:val="005806A2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4EC"/>
    <w:rsid w:val="00582761"/>
    <w:rsid w:val="00582BB6"/>
    <w:rsid w:val="00582C57"/>
    <w:rsid w:val="00582D7D"/>
    <w:rsid w:val="00582E10"/>
    <w:rsid w:val="00582F44"/>
    <w:rsid w:val="00583148"/>
    <w:rsid w:val="0058326C"/>
    <w:rsid w:val="005833A3"/>
    <w:rsid w:val="005834A0"/>
    <w:rsid w:val="00583951"/>
    <w:rsid w:val="00583ACF"/>
    <w:rsid w:val="00583BF9"/>
    <w:rsid w:val="00583C0E"/>
    <w:rsid w:val="00583EBF"/>
    <w:rsid w:val="00584082"/>
    <w:rsid w:val="005841DF"/>
    <w:rsid w:val="005842E6"/>
    <w:rsid w:val="00584806"/>
    <w:rsid w:val="005848A3"/>
    <w:rsid w:val="0058492B"/>
    <w:rsid w:val="00584C45"/>
    <w:rsid w:val="00584C59"/>
    <w:rsid w:val="00584E57"/>
    <w:rsid w:val="00584F04"/>
    <w:rsid w:val="00585281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1FF7"/>
    <w:rsid w:val="00592154"/>
    <w:rsid w:val="00592298"/>
    <w:rsid w:val="0059236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4E4"/>
    <w:rsid w:val="00593558"/>
    <w:rsid w:val="00593576"/>
    <w:rsid w:val="0059394A"/>
    <w:rsid w:val="00593B1C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046"/>
    <w:rsid w:val="00595AAC"/>
    <w:rsid w:val="00595BF1"/>
    <w:rsid w:val="00595C15"/>
    <w:rsid w:val="00595C9F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97F8D"/>
    <w:rsid w:val="005A01E9"/>
    <w:rsid w:val="005A0201"/>
    <w:rsid w:val="005A02A2"/>
    <w:rsid w:val="005A03A9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5FE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3F4E"/>
    <w:rsid w:val="005A40AE"/>
    <w:rsid w:val="005A434A"/>
    <w:rsid w:val="005A434B"/>
    <w:rsid w:val="005A453D"/>
    <w:rsid w:val="005A461F"/>
    <w:rsid w:val="005A46C9"/>
    <w:rsid w:val="005A480E"/>
    <w:rsid w:val="005A48CA"/>
    <w:rsid w:val="005A4C4B"/>
    <w:rsid w:val="005A4DDD"/>
    <w:rsid w:val="005A5114"/>
    <w:rsid w:val="005A52E7"/>
    <w:rsid w:val="005A5420"/>
    <w:rsid w:val="005A55C3"/>
    <w:rsid w:val="005A55CE"/>
    <w:rsid w:val="005A5696"/>
    <w:rsid w:val="005A5AB1"/>
    <w:rsid w:val="005A5C9C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6F79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0ADA"/>
    <w:rsid w:val="005B0C84"/>
    <w:rsid w:val="005B1012"/>
    <w:rsid w:val="005B125D"/>
    <w:rsid w:val="005B14E6"/>
    <w:rsid w:val="005B1A53"/>
    <w:rsid w:val="005B1D08"/>
    <w:rsid w:val="005B1F4E"/>
    <w:rsid w:val="005B2287"/>
    <w:rsid w:val="005B254A"/>
    <w:rsid w:val="005B2CCC"/>
    <w:rsid w:val="005B2D9D"/>
    <w:rsid w:val="005B2DE9"/>
    <w:rsid w:val="005B2EF3"/>
    <w:rsid w:val="005B3018"/>
    <w:rsid w:val="005B3033"/>
    <w:rsid w:val="005B34CD"/>
    <w:rsid w:val="005B3538"/>
    <w:rsid w:val="005B360A"/>
    <w:rsid w:val="005B361F"/>
    <w:rsid w:val="005B385F"/>
    <w:rsid w:val="005B3A3B"/>
    <w:rsid w:val="005B3BB1"/>
    <w:rsid w:val="005B4538"/>
    <w:rsid w:val="005B477A"/>
    <w:rsid w:val="005B4839"/>
    <w:rsid w:val="005B50F4"/>
    <w:rsid w:val="005B587F"/>
    <w:rsid w:val="005B592F"/>
    <w:rsid w:val="005B5BE0"/>
    <w:rsid w:val="005B5FD5"/>
    <w:rsid w:val="005B625D"/>
    <w:rsid w:val="005B676F"/>
    <w:rsid w:val="005B6905"/>
    <w:rsid w:val="005B69CA"/>
    <w:rsid w:val="005B69DC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883"/>
    <w:rsid w:val="005C0956"/>
    <w:rsid w:val="005C0A0E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25A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86A"/>
    <w:rsid w:val="005C392A"/>
    <w:rsid w:val="005C3A5E"/>
    <w:rsid w:val="005C3AE5"/>
    <w:rsid w:val="005C3BE0"/>
    <w:rsid w:val="005C3D03"/>
    <w:rsid w:val="005C40EE"/>
    <w:rsid w:val="005C4557"/>
    <w:rsid w:val="005C47F3"/>
    <w:rsid w:val="005C4CD1"/>
    <w:rsid w:val="005C4F6D"/>
    <w:rsid w:val="005C529E"/>
    <w:rsid w:val="005C5582"/>
    <w:rsid w:val="005C5799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609"/>
    <w:rsid w:val="005D37F7"/>
    <w:rsid w:val="005D3912"/>
    <w:rsid w:val="005D3D00"/>
    <w:rsid w:val="005D3D5C"/>
    <w:rsid w:val="005D3FEE"/>
    <w:rsid w:val="005D4310"/>
    <w:rsid w:val="005D441C"/>
    <w:rsid w:val="005D4824"/>
    <w:rsid w:val="005D4903"/>
    <w:rsid w:val="005D498A"/>
    <w:rsid w:val="005D4AE5"/>
    <w:rsid w:val="005D4E26"/>
    <w:rsid w:val="005D5015"/>
    <w:rsid w:val="005D57B7"/>
    <w:rsid w:val="005D59EC"/>
    <w:rsid w:val="005D5A9E"/>
    <w:rsid w:val="005D5DEF"/>
    <w:rsid w:val="005D5F12"/>
    <w:rsid w:val="005D6040"/>
    <w:rsid w:val="005D627D"/>
    <w:rsid w:val="005D661B"/>
    <w:rsid w:val="005D685F"/>
    <w:rsid w:val="005D6A4B"/>
    <w:rsid w:val="005D6BEA"/>
    <w:rsid w:val="005D6E7B"/>
    <w:rsid w:val="005D6F9D"/>
    <w:rsid w:val="005D71DE"/>
    <w:rsid w:val="005D7329"/>
    <w:rsid w:val="005D7771"/>
    <w:rsid w:val="005D7809"/>
    <w:rsid w:val="005D7813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8FF"/>
    <w:rsid w:val="005E295A"/>
    <w:rsid w:val="005E32B7"/>
    <w:rsid w:val="005E3439"/>
    <w:rsid w:val="005E3524"/>
    <w:rsid w:val="005E35F0"/>
    <w:rsid w:val="005E3692"/>
    <w:rsid w:val="005E3969"/>
    <w:rsid w:val="005E3A84"/>
    <w:rsid w:val="005E3D36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296"/>
    <w:rsid w:val="005E6348"/>
    <w:rsid w:val="005E6B08"/>
    <w:rsid w:val="005E6C4C"/>
    <w:rsid w:val="005E6D2A"/>
    <w:rsid w:val="005E6E49"/>
    <w:rsid w:val="005E7389"/>
    <w:rsid w:val="005E7C84"/>
    <w:rsid w:val="005E7CBB"/>
    <w:rsid w:val="005E7FED"/>
    <w:rsid w:val="005F0007"/>
    <w:rsid w:val="005F0085"/>
    <w:rsid w:val="005F0396"/>
    <w:rsid w:val="005F0408"/>
    <w:rsid w:val="005F053C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B4"/>
    <w:rsid w:val="005F0BCA"/>
    <w:rsid w:val="005F0E3B"/>
    <w:rsid w:val="005F0EF5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766"/>
    <w:rsid w:val="005F293A"/>
    <w:rsid w:val="005F29AC"/>
    <w:rsid w:val="005F2AF5"/>
    <w:rsid w:val="005F2AF8"/>
    <w:rsid w:val="005F2C31"/>
    <w:rsid w:val="005F2CD3"/>
    <w:rsid w:val="005F2FF2"/>
    <w:rsid w:val="005F38B6"/>
    <w:rsid w:val="005F3A6D"/>
    <w:rsid w:val="005F3B29"/>
    <w:rsid w:val="005F3D09"/>
    <w:rsid w:val="005F3D22"/>
    <w:rsid w:val="005F3F35"/>
    <w:rsid w:val="005F424D"/>
    <w:rsid w:val="005F44C6"/>
    <w:rsid w:val="005F478E"/>
    <w:rsid w:val="005F4A20"/>
    <w:rsid w:val="005F4C57"/>
    <w:rsid w:val="005F594E"/>
    <w:rsid w:val="005F5A48"/>
    <w:rsid w:val="005F5AD9"/>
    <w:rsid w:val="005F5AE6"/>
    <w:rsid w:val="005F5D98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6FD"/>
    <w:rsid w:val="005F7A87"/>
    <w:rsid w:val="005F7C80"/>
    <w:rsid w:val="005F7E69"/>
    <w:rsid w:val="00600082"/>
    <w:rsid w:val="006002C5"/>
    <w:rsid w:val="00600794"/>
    <w:rsid w:val="00600AFF"/>
    <w:rsid w:val="00600D60"/>
    <w:rsid w:val="00600F10"/>
    <w:rsid w:val="00601038"/>
    <w:rsid w:val="006015BC"/>
    <w:rsid w:val="00601A5E"/>
    <w:rsid w:val="00601C4A"/>
    <w:rsid w:val="00602254"/>
    <w:rsid w:val="006022FB"/>
    <w:rsid w:val="006029DE"/>
    <w:rsid w:val="00602EA3"/>
    <w:rsid w:val="00602F21"/>
    <w:rsid w:val="0060309B"/>
    <w:rsid w:val="00603277"/>
    <w:rsid w:val="006032C7"/>
    <w:rsid w:val="00603456"/>
    <w:rsid w:val="00603480"/>
    <w:rsid w:val="0060357A"/>
    <w:rsid w:val="006038B8"/>
    <w:rsid w:val="00603A85"/>
    <w:rsid w:val="00603AD2"/>
    <w:rsid w:val="00603D68"/>
    <w:rsid w:val="00603EBF"/>
    <w:rsid w:val="00603EC1"/>
    <w:rsid w:val="00603EFF"/>
    <w:rsid w:val="00604135"/>
    <w:rsid w:val="0060471A"/>
    <w:rsid w:val="00604924"/>
    <w:rsid w:val="00604A9B"/>
    <w:rsid w:val="00604BFC"/>
    <w:rsid w:val="00604C23"/>
    <w:rsid w:val="00604D42"/>
    <w:rsid w:val="006051F3"/>
    <w:rsid w:val="006055D8"/>
    <w:rsid w:val="006057E8"/>
    <w:rsid w:val="0060583F"/>
    <w:rsid w:val="0060584F"/>
    <w:rsid w:val="00605AD1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6F20"/>
    <w:rsid w:val="00607155"/>
    <w:rsid w:val="00607291"/>
    <w:rsid w:val="00607335"/>
    <w:rsid w:val="00607436"/>
    <w:rsid w:val="00607B80"/>
    <w:rsid w:val="00607D56"/>
    <w:rsid w:val="00607FBC"/>
    <w:rsid w:val="006100FC"/>
    <w:rsid w:val="00610299"/>
    <w:rsid w:val="006102C4"/>
    <w:rsid w:val="00610483"/>
    <w:rsid w:val="006106CE"/>
    <w:rsid w:val="0061088E"/>
    <w:rsid w:val="00610EB8"/>
    <w:rsid w:val="006111FB"/>
    <w:rsid w:val="00611941"/>
    <w:rsid w:val="00611A07"/>
    <w:rsid w:val="00611A3F"/>
    <w:rsid w:val="00611E34"/>
    <w:rsid w:val="00611E93"/>
    <w:rsid w:val="00611F78"/>
    <w:rsid w:val="0061206E"/>
    <w:rsid w:val="006123DA"/>
    <w:rsid w:val="00612437"/>
    <w:rsid w:val="006124A0"/>
    <w:rsid w:val="00612601"/>
    <w:rsid w:val="006129AC"/>
    <w:rsid w:val="00612C66"/>
    <w:rsid w:val="00612CAD"/>
    <w:rsid w:val="00612D50"/>
    <w:rsid w:val="0061303D"/>
    <w:rsid w:val="006132E0"/>
    <w:rsid w:val="006133A1"/>
    <w:rsid w:val="00613508"/>
    <w:rsid w:val="006135CD"/>
    <w:rsid w:val="0061378C"/>
    <w:rsid w:val="00613961"/>
    <w:rsid w:val="00613B96"/>
    <w:rsid w:val="00613C26"/>
    <w:rsid w:val="00613D7A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6C92"/>
    <w:rsid w:val="00616DF1"/>
    <w:rsid w:val="006171B1"/>
    <w:rsid w:val="0061755C"/>
    <w:rsid w:val="00617679"/>
    <w:rsid w:val="00617695"/>
    <w:rsid w:val="0061786C"/>
    <w:rsid w:val="00617BF9"/>
    <w:rsid w:val="00617CB4"/>
    <w:rsid w:val="00620544"/>
    <w:rsid w:val="0062054B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DDF"/>
    <w:rsid w:val="00621EA6"/>
    <w:rsid w:val="00621F7F"/>
    <w:rsid w:val="00622191"/>
    <w:rsid w:val="006224A7"/>
    <w:rsid w:val="0062281B"/>
    <w:rsid w:val="00622883"/>
    <w:rsid w:val="00622BF1"/>
    <w:rsid w:val="00622C25"/>
    <w:rsid w:val="00623141"/>
    <w:rsid w:val="00623508"/>
    <w:rsid w:val="0062367D"/>
    <w:rsid w:val="0062371A"/>
    <w:rsid w:val="00623A37"/>
    <w:rsid w:val="00623B1C"/>
    <w:rsid w:val="00623ED8"/>
    <w:rsid w:val="00623F18"/>
    <w:rsid w:val="00623F2C"/>
    <w:rsid w:val="0062404C"/>
    <w:rsid w:val="006240CA"/>
    <w:rsid w:val="00624112"/>
    <w:rsid w:val="006244FE"/>
    <w:rsid w:val="00624AB5"/>
    <w:rsid w:val="00624DF8"/>
    <w:rsid w:val="00624EC4"/>
    <w:rsid w:val="00624F76"/>
    <w:rsid w:val="00624F8F"/>
    <w:rsid w:val="00625087"/>
    <w:rsid w:val="00625547"/>
    <w:rsid w:val="006255E8"/>
    <w:rsid w:val="006256A2"/>
    <w:rsid w:val="006256B9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DE"/>
    <w:rsid w:val="006273EF"/>
    <w:rsid w:val="0062757E"/>
    <w:rsid w:val="006275BC"/>
    <w:rsid w:val="006276F4"/>
    <w:rsid w:val="006278F2"/>
    <w:rsid w:val="00627C18"/>
    <w:rsid w:val="00627F51"/>
    <w:rsid w:val="006301A6"/>
    <w:rsid w:val="006301CE"/>
    <w:rsid w:val="0063026A"/>
    <w:rsid w:val="006305EA"/>
    <w:rsid w:val="00630625"/>
    <w:rsid w:val="00630838"/>
    <w:rsid w:val="00630B43"/>
    <w:rsid w:val="0063121D"/>
    <w:rsid w:val="0063131E"/>
    <w:rsid w:val="00631349"/>
    <w:rsid w:val="00631696"/>
    <w:rsid w:val="00631831"/>
    <w:rsid w:val="006321C8"/>
    <w:rsid w:val="006328B7"/>
    <w:rsid w:val="006328F2"/>
    <w:rsid w:val="0063291D"/>
    <w:rsid w:val="00632C66"/>
    <w:rsid w:val="00632D0F"/>
    <w:rsid w:val="00632DF3"/>
    <w:rsid w:val="00632E1F"/>
    <w:rsid w:val="006336EC"/>
    <w:rsid w:val="006338A0"/>
    <w:rsid w:val="00633CE9"/>
    <w:rsid w:val="00633E08"/>
    <w:rsid w:val="006341AC"/>
    <w:rsid w:val="006349C9"/>
    <w:rsid w:val="00634AAE"/>
    <w:rsid w:val="00634CA2"/>
    <w:rsid w:val="00634F88"/>
    <w:rsid w:val="00635297"/>
    <w:rsid w:val="00635457"/>
    <w:rsid w:val="00635C1B"/>
    <w:rsid w:val="00635EE7"/>
    <w:rsid w:val="00636095"/>
    <w:rsid w:val="0063620A"/>
    <w:rsid w:val="00636680"/>
    <w:rsid w:val="006367F7"/>
    <w:rsid w:val="00636838"/>
    <w:rsid w:val="00636896"/>
    <w:rsid w:val="00636950"/>
    <w:rsid w:val="00636D6B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26"/>
    <w:rsid w:val="0064119C"/>
    <w:rsid w:val="00641825"/>
    <w:rsid w:val="00641B52"/>
    <w:rsid w:val="00641E54"/>
    <w:rsid w:val="00641FC4"/>
    <w:rsid w:val="0064262E"/>
    <w:rsid w:val="006426CE"/>
    <w:rsid w:val="006427BB"/>
    <w:rsid w:val="006429CE"/>
    <w:rsid w:val="00642B2F"/>
    <w:rsid w:val="00642ECF"/>
    <w:rsid w:val="00642FDB"/>
    <w:rsid w:val="00643165"/>
    <w:rsid w:val="00643430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31E"/>
    <w:rsid w:val="00645E06"/>
    <w:rsid w:val="00645FB5"/>
    <w:rsid w:val="00646061"/>
    <w:rsid w:val="006460BE"/>
    <w:rsid w:val="006461D6"/>
    <w:rsid w:val="00646568"/>
    <w:rsid w:val="00646728"/>
    <w:rsid w:val="00646B28"/>
    <w:rsid w:val="00646B77"/>
    <w:rsid w:val="00646CB5"/>
    <w:rsid w:val="00646D6A"/>
    <w:rsid w:val="00646E08"/>
    <w:rsid w:val="00646FD5"/>
    <w:rsid w:val="00647002"/>
    <w:rsid w:val="00647048"/>
    <w:rsid w:val="006470CE"/>
    <w:rsid w:val="0064710D"/>
    <w:rsid w:val="006472A1"/>
    <w:rsid w:val="006474F5"/>
    <w:rsid w:val="006479D0"/>
    <w:rsid w:val="00647FCA"/>
    <w:rsid w:val="00650280"/>
    <w:rsid w:val="006502C9"/>
    <w:rsid w:val="00650624"/>
    <w:rsid w:val="0065080D"/>
    <w:rsid w:val="00650830"/>
    <w:rsid w:val="00650C2E"/>
    <w:rsid w:val="00650FF5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45F"/>
    <w:rsid w:val="00655B7C"/>
    <w:rsid w:val="006563C8"/>
    <w:rsid w:val="00656A0A"/>
    <w:rsid w:val="00656ABC"/>
    <w:rsid w:val="00656C1B"/>
    <w:rsid w:val="00656E1C"/>
    <w:rsid w:val="006570C2"/>
    <w:rsid w:val="0065747F"/>
    <w:rsid w:val="006602AB"/>
    <w:rsid w:val="006607F5"/>
    <w:rsid w:val="00660811"/>
    <w:rsid w:val="00660890"/>
    <w:rsid w:val="0066098C"/>
    <w:rsid w:val="0066127F"/>
    <w:rsid w:val="00661449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280"/>
    <w:rsid w:val="00663441"/>
    <w:rsid w:val="006634B0"/>
    <w:rsid w:val="006634B8"/>
    <w:rsid w:val="00663621"/>
    <w:rsid w:val="00663795"/>
    <w:rsid w:val="00663C52"/>
    <w:rsid w:val="00664037"/>
    <w:rsid w:val="006640FC"/>
    <w:rsid w:val="00664668"/>
    <w:rsid w:val="00664E2A"/>
    <w:rsid w:val="00664F4D"/>
    <w:rsid w:val="00664FD2"/>
    <w:rsid w:val="0066520F"/>
    <w:rsid w:val="00665232"/>
    <w:rsid w:val="00665296"/>
    <w:rsid w:val="00665324"/>
    <w:rsid w:val="00665D90"/>
    <w:rsid w:val="00665FFA"/>
    <w:rsid w:val="006660F7"/>
    <w:rsid w:val="006661C0"/>
    <w:rsid w:val="006665FE"/>
    <w:rsid w:val="00666739"/>
    <w:rsid w:val="006667F9"/>
    <w:rsid w:val="00666839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7FD"/>
    <w:rsid w:val="00670821"/>
    <w:rsid w:val="00670ADF"/>
    <w:rsid w:val="00670B3B"/>
    <w:rsid w:val="00670E20"/>
    <w:rsid w:val="00671008"/>
    <w:rsid w:val="00671448"/>
    <w:rsid w:val="0067174D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0DE"/>
    <w:rsid w:val="00675956"/>
    <w:rsid w:val="00675A4F"/>
    <w:rsid w:val="0067629D"/>
    <w:rsid w:val="006763F4"/>
    <w:rsid w:val="00676916"/>
    <w:rsid w:val="00676926"/>
    <w:rsid w:val="00676AA4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3E8"/>
    <w:rsid w:val="006818A7"/>
    <w:rsid w:val="00681BE3"/>
    <w:rsid w:val="00681C1E"/>
    <w:rsid w:val="0068203B"/>
    <w:rsid w:val="00682994"/>
    <w:rsid w:val="00682C5A"/>
    <w:rsid w:val="00682F67"/>
    <w:rsid w:val="0068317C"/>
    <w:rsid w:val="006833B6"/>
    <w:rsid w:val="006833D7"/>
    <w:rsid w:val="006834A0"/>
    <w:rsid w:val="006836EF"/>
    <w:rsid w:val="0068455E"/>
    <w:rsid w:val="006846AD"/>
    <w:rsid w:val="006848D3"/>
    <w:rsid w:val="006849AA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D68"/>
    <w:rsid w:val="00686DA6"/>
    <w:rsid w:val="00686EB1"/>
    <w:rsid w:val="00687071"/>
    <w:rsid w:val="006870BE"/>
    <w:rsid w:val="00687243"/>
    <w:rsid w:val="00687713"/>
    <w:rsid w:val="006877E0"/>
    <w:rsid w:val="00687805"/>
    <w:rsid w:val="00687912"/>
    <w:rsid w:val="00687C4F"/>
    <w:rsid w:val="00687C6F"/>
    <w:rsid w:val="00687CC7"/>
    <w:rsid w:val="006902C1"/>
    <w:rsid w:val="006904EB"/>
    <w:rsid w:val="00690559"/>
    <w:rsid w:val="00690705"/>
    <w:rsid w:val="0069090F"/>
    <w:rsid w:val="00690AFD"/>
    <w:rsid w:val="00690D05"/>
    <w:rsid w:val="00690E74"/>
    <w:rsid w:val="00690FCB"/>
    <w:rsid w:val="0069108C"/>
    <w:rsid w:val="0069138E"/>
    <w:rsid w:val="00691748"/>
    <w:rsid w:val="00691809"/>
    <w:rsid w:val="00691966"/>
    <w:rsid w:val="00691C6C"/>
    <w:rsid w:val="00692257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A55"/>
    <w:rsid w:val="00693DBF"/>
    <w:rsid w:val="00693E1E"/>
    <w:rsid w:val="0069455C"/>
    <w:rsid w:val="006946C9"/>
    <w:rsid w:val="00694805"/>
    <w:rsid w:val="00694882"/>
    <w:rsid w:val="00694916"/>
    <w:rsid w:val="00694CE3"/>
    <w:rsid w:val="00694E01"/>
    <w:rsid w:val="00694E39"/>
    <w:rsid w:val="00695235"/>
    <w:rsid w:val="00695342"/>
    <w:rsid w:val="0069552E"/>
    <w:rsid w:val="006957BE"/>
    <w:rsid w:val="00695971"/>
    <w:rsid w:val="0069650C"/>
    <w:rsid w:val="006966E3"/>
    <w:rsid w:val="00696747"/>
    <w:rsid w:val="006969C2"/>
    <w:rsid w:val="00696ADB"/>
    <w:rsid w:val="00696BB0"/>
    <w:rsid w:val="006970CF"/>
    <w:rsid w:val="00697147"/>
    <w:rsid w:val="0069718E"/>
    <w:rsid w:val="00697248"/>
    <w:rsid w:val="006972C9"/>
    <w:rsid w:val="00697522"/>
    <w:rsid w:val="006978A0"/>
    <w:rsid w:val="00697CD4"/>
    <w:rsid w:val="006A03F9"/>
    <w:rsid w:val="006A05BD"/>
    <w:rsid w:val="006A0612"/>
    <w:rsid w:val="006A089B"/>
    <w:rsid w:val="006A0BCE"/>
    <w:rsid w:val="006A0F87"/>
    <w:rsid w:val="006A109F"/>
    <w:rsid w:val="006A12AD"/>
    <w:rsid w:val="006A139F"/>
    <w:rsid w:val="006A15A2"/>
    <w:rsid w:val="006A1B46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2C9"/>
    <w:rsid w:val="006A35E1"/>
    <w:rsid w:val="006A3837"/>
    <w:rsid w:val="006A3BF0"/>
    <w:rsid w:val="006A3CBA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AE7"/>
    <w:rsid w:val="006A5D9B"/>
    <w:rsid w:val="006A5E46"/>
    <w:rsid w:val="006A5E7F"/>
    <w:rsid w:val="006A5FB2"/>
    <w:rsid w:val="006A601E"/>
    <w:rsid w:val="006A67DB"/>
    <w:rsid w:val="006A697C"/>
    <w:rsid w:val="006A69AB"/>
    <w:rsid w:val="006A71EA"/>
    <w:rsid w:val="006A7379"/>
    <w:rsid w:val="006A74FF"/>
    <w:rsid w:val="006A75DD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880"/>
    <w:rsid w:val="006B2AA2"/>
    <w:rsid w:val="006B309F"/>
    <w:rsid w:val="006B3127"/>
    <w:rsid w:val="006B3349"/>
    <w:rsid w:val="006B334F"/>
    <w:rsid w:val="006B33DA"/>
    <w:rsid w:val="006B3561"/>
    <w:rsid w:val="006B3630"/>
    <w:rsid w:val="006B3826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1449"/>
    <w:rsid w:val="006C1822"/>
    <w:rsid w:val="006C18C4"/>
    <w:rsid w:val="006C1BDA"/>
    <w:rsid w:val="006C2111"/>
    <w:rsid w:val="006C225D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5D46"/>
    <w:rsid w:val="006C6142"/>
    <w:rsid w:val="006C6410"/>
    <w:rsid w:val="006C64EB"/>
    <w:rsid w:val="006C66AD"/>
    <w:rsid w:val="006C6A6C"/>
    <w:rsid w:val="006C6BEF"/>
    <w:rsid w:val="006C6D86"/>
    <w:rsid w:val="006C6E30"/>
    <w:rsid w:val="006C6EE0"/>
    <w:rsid w:val="006C6F06"/>
    <w:rsid w:val="006C71FD"/>
    <w:rsid w:val="006C732A"/>
    <w:rsid w:val="006C73CD"/>
    <w:rsid w:val="006C74E6"/>
    <w:rsid w:val="006C77C2"/>
    <w:rsid w:val="006C794F"/>
    <w:rsid w:val="006C79B0"/>
    <w:rsid w:val="006C7BD6"/>
    <w:rsid w:val="006D043B"/>
    <w:rsid w:val="006D0466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127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51D"/>
    <w:rsid w:val="006D67E8"/>
    <w:rsid w:val="006D6817"/>
    <w:rsid w:val="006D689A"/>
    <w:rsid w:val="006D6D20"/>
    <w:rsid w:val="006D7813"/>
    <w:rsid w:val="006D7B7C"/>
    <w:rsid w:val="006E0C28"/>
    <w:rsid w:val="006E0DB0"/>
    <w:rsid w:val="006E0FD5"/>
    <w:rsid w:val="006E1092"/>
    <w:rsid w:val="006E120C"/>
    <w:rsid w:val="006E1215"/>
    <w:rsid w:val="006E155B"/>
    <w:rsid w:val="006E15E6"/>
    <w:rsid w:val="006E1920"/>
    <w:rsid w:val="006E198B"/>
    <w:rsid w:val="006E1A2B"/>
    <w:rsid w:val="006E1AAA"/>
    <w:rsid w:val="006E1FB9"/>
    <w:rsid w:val="006E225E"/>
    <w:rsid w:val="006E22F7"/>
    <w:rsid w:val="006E23D1"/>
    <w:rsid w:val="006E25A0"/>
    <w:rsid w:val="006E25FE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CC8"/>
    <w:rsid w:val="006E3DE9"/>
    <w:rsid w:val="006E3DFB"/>
    <w:rsid w:val="006E4338"/>
    <w:rsid w:val="006E44FB"/>
    <w:rsid w:val="006E479E"/>
    <w:rsid w:val="006E4941"/>
    <w:rsid w:val="006E495A"/>
    <w:rsid w:val="006E4AE4"/>
    <w:rsid w:val="006E4D71"/>
    <w:rsid w:val="006E4DB6"/>
    <w:rsid w:val="006E4E8A"/>
    <w:rsid w:val="006E4F71"/>
    <w:rsid w:val="006E4FAA"/>
    <w:rsid w:val="006E52D8"/>
    <w:rsid w:val="006E535B"/>
    <w:rsid w:val="006E5438"/>
    <w:rsid w:val="006E576A"/>
    <w:rsid w:val="006E5CA1"/>
    <w:rsid w:val="006E64AF"/>
    <w:rsid w:val="006E69D1"/>
    <w:rsid w:val="006E6B0F"/>
    <w:rsid w:val="006E6B4C"/>
    <w:rsid w:val="006E6C19"/>
    <w:rsid w:val="006E7AEF"/>
    <w:rsid w:val="006E7B8F"/>
    <w:rsid w:val="006E7BB7"/>
    <w:rsid w:val="006E7E92"/>
    <w:rsid w:val="006F03A7"/>
    <w:rsid w:val="006F03C0"/>
    <w:rsid w:val="006F05BA"/>
    <w:rsid w:val="006F0C75"/>
    <w:rsid w:val="006F0D6C"/>
    <w:rsid w:val="006F105E"/>
    <w:rsid w:val="006F134A"/>
    <w:rsid w:val="006F13D0"/>
    <w:rsid w:val="006F178B"/>
    <w:rsid w:val="006F1802"/>
    <w:rsid w:val="006F1AD9"/>
    <w:rsid w:val="006F1AEB"/>
    <w:rsid w:val="006F207A"/>
    <w:rsid w:val="006F2336"/>
    <w:rsid w:val="006F25AC"/>
    <w:rsid w:val="006F25F4"/>
    <w:rsid w:val="006F2A9C"/>
    <w:rsid w:val="006F2CCC"/>
    <w:rsid w:val="006F2CCE"/>
    <w:rsid w:val="006F313D"/>
    <w:rsid w:val="006F318F"/>
    <w:rsid w:val="006F33D4"/>
    <w:rsid w:val="006F3631"/>
    <w:rsid w:val="006F395B"/>
    <w:rsid w:val="006F39B4"/>
    <w:rsid w:val="006F3A7D"/>
    <w:rsid w:val="006F4102"/>
    <w:rsid w:val="006F4158"/>
    <w:rsid w:val="006F430D"/>
    <w:rsid w:val="006F432C"/>
    <w:rsid w:val="006F4941"/>
    <w:rsid w:val="006F4B18"/>
    <w:rsid w:val="006F4C63"/>
    <w:rsid w:val="006F4C94"/>
    <w:rsid w:val="006F4E83"/>
    <w:rsid w:val="006F56C4"/>
    <w:rsid w:val="006F5820"/>
    <w:rsid w:val="006F59B0"/>
    <w:rsid w:val="006F5D32"/>
    <w:rsid w:val="006F5E45"/>
    <w:rsid w:val="006F5F7A"/>
    <w:rsid w:val="006F690F"/>
    <w:rsid w:val="006F6C49"/>
    <w:rsid w:val="006F6D89"/>
    <w:rsid w:val="006F6F63"/>
    <w:rsid w:val="006F70AC"/>
    <w:rsid w:val="006F7210"/>
    <w:rsid w:val="006F723C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2F3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38"/>
    <w:rsid w:val="00703A6C"/>
    <w:rsid w:val="00703DB4"/>
    <w:rsid w:val="00703F07"/>
    <w:rsid w:val="00703FA5"/>
    <w:rsid w:val="007041E5"/>
    <w:rsid w:val="0070442A"/>
    <w:rsid w:val="007049FA"/>
    <w:rsid w:val="00704A41"/>
    <w:rsid w:val="00704B6A"/>
    <w:rsid w:val="00704C7B"/>
    <w:rsid w:val="00704CB3"/>
    <w:rsid w:val="00704D34"/>
    <w:rsid w:val="00704F9B"/>
    <w:rsid w:val="0070538B"/>
    <w:rsid w:val="00705797"/>
    <w:rsid w:val="00705A25"/>
    <w:rsid w:val="00705C89"/>
    <w:rsid w:val="00705CCE"/>
    <w:rsid w:val="00705D2B"/>
    <w:rsid w:val="00705DF6"/>
    <w:rsid w:val="00706255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6DE"/>
    <w:rsid w:val="00710A04"/>
    <w:rsid w:val="00710E5D"/>
    <w:rsid w:val="0071160C"/>
    <w:rsid w:val="00711BB3"/>
    <w:rsid w:val="00711BE8"/>
    <w:rsid w:val="0071220F"/>
    <w:rsid w:val="007124B6"/>
    <w:rsid w:val="00712749"/>
    <w:rsid w:val="0071283D"/>
    <w:rsid w:val="00712AAE"/>
    <w:rsid w:val="00712C6E"/>
    <w:rsid w:val="00712E1D"/>
    <w:rsid w:val="00712E9A"/>
    <w:rsid w:val="0071310D"/>
    <w:rsid w:val="00713F5C"/>
    <w:rsid w:val="00714088"/>
    <w:rsid w:val="007141CD"/>
    <w:rsid w:val="00714381"/>
    <w:rsid w:val="0071455E"/>
    <w:rsid w:val="007146BC"/>
    <w:rsid w:val="00714DA5"/>
    <w:rsid w:val="007150D1"/>
    <w:rsid w:val="007150F1"/>
    <w:rsid w:val="007151D9"/>
    <w:rsid w:val="007153EA"/>
    <w:rsid w:val="00715553"/>
    <w:rsid w:val="00715682"/>
    <w:rsid w:val="00715687"/>
    <w:rsid w:val="00715B77"/>
    <w:rsid w:val="00715BDD"/>
    <w:rsid w:val="00715E83"/>
    <w:rsid w:val="00715EC7"/>
    <w:rsid w:val="007160F3"/>
    <w:rsid w:val="007163B8"/>
    <w:rsid w:val="00716458"/>
    <w:rsid w:val="00716467"/>
    <w:rsid w:val="00716475"/>
    <w:rsid w:val="007165ED"/>
    <w:rsid w:val="007166ED"/>
    <w:rsid w:val="00716EF5"/>
    <w:rsid w:val="007172B8"/>
    <w:rsid w:val="00717569"/>
    <w:rsid w:val="00717B83"/>
    <w:rsid w:val="00717C56"/>
    <w:rsid w:val="00717C74"/>
    <w:rsid w:val="00717CF5"/>
    <w:rsid w:val="00720049"/>
    <w:rsid w:val="007200CE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91"/>
    <w:rsid w:val="00724AF3"/>
    <w:rsid w:val="00724EC1"/>
    <w:rsid w:val="0072575F"/>
    <w:rsid w:val="00725A12"/>
    <w:rsid w:val="00725ADA"/>
    <w:rsid w:val="00725CB3"/>
    <w:rsid w:val="00725CFC"/>
    <w:rsid w:val="00725EF2"/>
    <w:rsid w:val="0072630E"/>
    <w:rsid w:val="007263BC"/>
    <w:rsid w:val="007265EE"/>
    <w:rsid w:val="00726604"/>
    <w:rsid w:val="007267E0"/>
    <w:rsid w:val="00726916"/>
    <w:rsid w:val="007273D7"/>
    <w:rsid w:val="007276AA"/>
    <w:rsid w:val="00727892"/>
    <w:rsid w:val="00727A71"/>
    <w:rsid w:val="00727C0B"/>
    <w:rsid w:val="00727CB1"/>
    <w:rsid w:val="00730361"/>
    <w:rsid w:val="00730568"/>
    <w:rsid w:val="007309F0"/>
    <w:rsid w:val="00730D4F"/>
    <w:rsid w:val="00730E0A"/>
    <w:rsid w:val="007310A2"/>
    <w:rsid w:val="007312F4"/>
    <w:rsid w:val="007318C2"/>
    <w:rsid w:val="00731A53"/>
    <w:rsid w:val="00731AA1"/>
    <w:rsid w:val="00731DCF"/>
    <w:rsid w:val="00731F50"/>
    <w:rsid w:val="00732535"/>
    <w:rsid w:val="007327DB"/>
    <w:rsid w:val="0073283D"/>
    <w:rsid w:val="00732855"/>
    <w:rsid w:val="00732CFB"/>
    <w:rsid w:val="00732DB6"/>
    <w:rsid w:val="00732E5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1C7"/>
    <w:rsid w:val="0073537C"/>
    <w:rsid w:val="00735471"/>
    <w:rsid w:val="00735629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91D"/>
    <w:rsid w:val="00737B4F"/>
    <w:rsid w:val="00737DB8"/>
    <w:rsid w:val="00737F63"/>
    <w:rsid w:val="00740528"/>
    <w:rsid w:val="007406A4"/>
    <w:rsid w:val="00740852"/>
    <w:rsid w:val="0074097D"/>
    <w:rsid w:val="00740BFF"/>
    <w:rsid w:val="00741306"/>
    <w:rsid w:val="007418D9"/>
    <w:rsid w:val="007419AB"/>
    <w:rsid w:val="00741A14"/>
    <w:rsid w:val="00741E03"/>
    <w:rsid w:val="00741E86"/>
    <w:rsid w:val="00741EF4"/>
    <w:rsid w:val="00741F20"/>
    <w:rsid w:val="007424D6"/>
    <w:rsid w:val="00742724"/>
    <w:rsid w:val="0074279A"/>
    <w:rsid w:val="0074285B"/>
    <w:rsid w:val="00742969"/>
    <w:rsid w:val="007429FC"/>
    <w:rsid w:val="00742DC1"/>
    <w:rsid w:val="00742FBB"/>
    <w:rsid w:val="00743077"/>
    <w:rsid w:val="007430C4"/>
    <w:rsid w:val="0074318C"/>
    <w:rsid w:val="00743273"/>
    <w:rsid w:val="00743332"/>
    <w:rsid w:val="007435F2"/>
    <w:rsid w:val="00743755"/>
    <w:rsid w:val="00743874"/>
    <w:rsid w:val="00743906"/>
    <w:rsid w:val="00743DE9"/>
    <w:rsid w:val="00743F3A"/>
    <w:rsid w:val="007440CE"/>
    <w:rsid w:val="00744D80"/>
    <w:rsid w:val="00744F1B"/>
    <w:rsid w:val="007451FE"/>
    <w:rsid w:val="0074536D"/>
    <w:rsid w:val="00745484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47C1E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9D5"/>
    <w:rsid w:val="00753B93"/>
    <w:rsid w:val="00753E65"/>
    <w:rsid w:val="0075408F"/>
    <w:rsid w:val="0075429D"/>
    <w:rsid w:val="007542C9"/>
    <w:rsid w:val="00754485"/>
    <w:rsid w:val="0075476E"/>
    <w:rsid w:val="00754885"/>
    <w:rsid w:val="00755013"/>
    <w:rsid w:val="007551A1"/>
    <w:rsid w:val="007551B7"/>
    <w:rsid w:val="007556F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B26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C4B"/>
    <w:rsid w:val="00760DCB"/>
    <w:rsid w:val="00760ED4"/>
    <w:rsid w:val="007612BC"/>
    <w:rsid w:val="0076154B"/>
    <w:rsid w:val="00761B78"/>
    <w:rsid w:val="00762353"/>
    <w:rsid w:val="007623DC"/>
    <w:rsid w:val="007625A9"/>
    <w:rsid w:val="00762684"/>
    <w:rsid w:val="0076281D"/>
    <w:rsid w:val="007629E9"/>
    <w:rsid w:val="00762AFC"/>
    <w:rsid w:val="00762EDF"/>
    <w:rsid w:val="00762F3A"/>
    <w:rsid w:val="00762FA2"/>
    <w:rsid w:val="007631F0"/>
    <w:rsid w:val="007634DF"/>
    <w:rsid w:val="00763516"/>
    <w:rsid w:val="00763845"/>
    <w:rsid w:val="00763B90"/>
    <w:rsid w:val="00763F98"/>
    <w:rsid w:val="007640D9"/>
    <w:rsid w:val="007642A9"/>
    <w:rsid w:val="00764680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3D2"/>
    <w:rsid w:val="007664F3"/>
    <w:rsid w:val="007666E7"/>
    <w:rsid w:val="007667F9"/>
    <w:rsid w:val="0076689F"/>
    <w:rsid w:val="00766A9E"/>
    <w:rsid w:val="00766B33"/>
    <w:rsid w:val="00766BD0"/>
    <w:rsid w:val="00766C70"/>
    <w:rsid w:val="00766E07"/>
    <w:rsid w:val="00766F63"/>
    <w:rsid w:val="007674C5"/>
    <w:rsid w:val="007678F2"/>
    <w:rsid w:val="00767B89"/>
    <w:rsid w:val="00767F68"/>
    <w:rsid w:val="00767FFE"/>
    <w:rsid w:val="00770B0B"/>
    <w:rsid w:val="00770F56"/>
    <w:rsid w:val="007715B8"/>
    <w:rsid w:val="007715DB"/>
    <w:rsid w:val="007716A6"/>
    <w:rsid w:val="0077176D"/>
    <w:rsid w:val="00771811"/>
    <w:rsid w:val="0077195F"/>
    <w:rsid w:val="00771F32"/>
    <w:rsid w:val="0077218B"/>
    <w:rsid w:val="007723F7"/>
    <w:rsid w:val="0077240F"/>
    <w:rsid w:val="00772530"/>
    <w:rsid w:val="007726A7"/>
    <w:rsid w:val="00772705"/>
    <w:rsid w:val="00772715"/>
    <w:rsid w:val="007727C5"/>
    <w:rsid w:val="00772961"/>
    <w:rsid w:val="00772A78"/>
    <w:rsid w:val="0077301B"/>
    <w:rsid w:val="007733AB"/>
    <w:rsid w:val="007735EC"/>
    <w:rsid w:val="00773A78"/>
    <w:rsid w:val="00773F87"/>
    <w:rsid w:val="00773FA2"/>
    <w:rsid w:val="00773FC9"/>
    <w:rsid w:val="0077426D"/>
    <w:rsid w:val="0077427B"/>
    <w:rsid w:val="007746ED"/>
    <w:rsid w:val="00774754"/>
    <w:rsid w:val="00774D0C"/>
    <w:rsid w:val="00774E45"/>
    <w:rsid w:val="0077510C"/>
    <w:rsid w:val="00775430"/>
    <w:rsid w:val="007756F4"/>
    <w:rsid w:val="00775832"/>
    <w:rsid w:val="00775AA8"/>
    <w:rsid w:val="00775AFB"/>
    <w:rsid w:val="00776A60"/>
    <w:rsid w:val="00776BF8"/>
    <w:rsid w:val="0077778D"/>
    <w:rsid w:val="007778A1"/>
    <w:rsid w:val="007778C5"/>
    <w:rsid w:val="0078002D"/>
    <w:rsid w:val="0078028E"/>
    <w:rsid w:val="00780594"/>
    <w:rsid w:val="007805FE"/>
    <w:rsid w:val="007807F2"/>
    <w:rsid w:val="00780B97"/>
    <w:rsid w:val="00780F89"/>
    <w:rsid w:val="00781205"/>
    <w:rsid w:val="00781523"/>
    <w:rsid w:val="00781549"/>
    <w:rsid w:val="007819EE"/>
    <w:rsid w:val="00781C42"/>
    <w:rsid w:val="00781D14"/>
    <w:rsid w:val="00781DB6"/>
    <w:rsid w:val="00781E8D"/>
    <w:rsid w:val="0078224C"/>
    <w:rsid w:val="00782443"/>
    <w:rsid w:val="0078249D"/>
    <w:rsid w:val="0078255F"/>
    <w:rsid w:val="007827F8"/>
    <w:rsid w:val="00782832"/>
    <w:rsid w:val="00782A5E"/>
    <w:rsid w:val="00782A76"/>
    <w:rsid w:val="00782C32"/>
    <w:rsid w:val="00782F92"/>
    <w:rsid w:val="0078349C"/>
    <w:rsid w:val="0078386A"/>
    <w:rsid w:val="00783B6D"/>
    <w:rsid w:val="00783E88"/>
    <w:rsid w:val="00784018"/>
    <w:rsid w:val="0078435F"/>
    <w:rsid w:val="007843CA"/>
    <w:rsid w:val="00784400"/>
    <w:rsid w:val="0078455B"/>
    <w:rsid w:val="00784562"/>
    <w:rsid w:val="0078471C"/>
    <w:rsid w:val="00784F64"/>
    <w:rsid w:val="0078501C"/>
    <w:rsid w:val="00785435"/>
    <w:rsid w:val="00785471"/>
    <w:rsid w:val="007856D4"/>
    <w:rsid w:val="007856DE"/>
    <w:rsid w:val="00785A07"/>
    <w:rsid w:val="00785BB6"/>
    <w:rsid w:val="00785EA4"/>
    <w:rsid w:val="00785F2C"/>
    <w:rsid w:val="007864AC"/>
    <w:rsid w:val="00786770"/>
    <w:rsid w:val="00786939"/>
    <w:rsid w:val="00786A3E"/>
    <w:rsid w:val="00786AB6"/>
    <w:rsid w:val="00786E65"/>
    <w:rsid w:val="007875B5"/>
    <w:rsid w:val="007875FE"/>
    <w:rsid w:val="0078765C"/>
    <w:rsid w:val="00787718"/>
    <w:rsid w:val="007878DF"/>
    <w:rsid w:val="007879C3"/>
    <w:rsid w:val="00787BA2"/>
    <w:rsid w:val="00787C13"/>
    <w:rsid w:val="00787FD5"/>
    <w:rsid w:val="00790104"/>
    <w:rsid w:val="007904C9"/>
    <w:rsid w:val="007904CE"/>
    <w:rsid w:val="007905E1"/>
    <w:rsid w:val="00790624"/>
    <w:rsid w:val="007906C5"/>
    <w:rsid w:val="00790827"/>
    <w:rsid w:val="00790BFF"/>
    <w:rsid w:val="00790EA8"/>
    <w:rsid w:val="00791C7C"/>
    <w:rsid w:val="00791F03"/>
    <w:rsid w:val="0079206C"/>
    <w:rsid w:val="007920CE"/>
    <w:rsid w:val="007923BE"/>
    <w:rsid w:val="007924DE"/>
    <w:rsid w:val="007927D0"/>
    <w:rsid w:val="007928D8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4B5"/>
    <w:rsid w:val="0079461B"/>
    <w:rsid w:val="00794947"/>
    <w:rsid w:val="00794EAC"/>
    <w:rsid w:val="0079507B"/>
    <w:rsid w:val="007950D3"/>
    <w:rsid w:val="007951AA"/>
    <w:rsid w:val="00795422"/>
    <w:rsid w:val="00795423"/>
    <w:rsid w:val="00795643"/>
    <w:rsid w:val="007956D6"/>
    <w:rsid w:val="007958C3"/>
    <w:rsid w:val="00795D49"/>
    <w:rsid w:val="0079607B"/>
    <w:rsid w:val="007963B5"/>
    <w:rsid w:val="0079649E"/>
    <w:rsid w:val="007964C0"/>
    <w:rsid w:val="007965EE"/>
    <w:rsid w:val="0079674D"/>
    <w:rsid w:val="0079686E"/>
    <w:rsid w:val="00796896"/>
    <w:rsid w:val="0079697E"/>
    <w:rsid w:val="00796CF9"/>
    <w:rsid w:val="00796E3E"/>
    <w:rsid w:val="00796EA4"/>
    <w:rsid w:val="00796EA5"/>
    <w:rsid w:val="00797297"/>
    <w:rsid w:val="00797359"/>
    <w:rsid w:val="007973BE"/>
    <w:rsid w:val="00797DDA"/>
    <w:rsid w:val="00797ED3"/>
    <w:rsid w:val="00797EF2"/>
    <w:rsid w:val="007A03FE"/>
    <w:rsid w:val="007A04A6"/>
    <w:rsid w:val="007A04F2"/>
    <w:rsid w:val="007A056B"/>
    <w:rsid w:val="007A06F0"/>
    <w:rsid w:val="007A08FF"/>
    <w:rsid w:val="007A0ABE"/>
    <w:rsid w:val="007A0C64"/>
    <w:rsid w:val="007A0E35"/>
    <w:rsid w:val="007A168E"/>
    <w:rsid w:val="007A16EB"/>
    <w:rsid w:val="007A1D68"/>
    <w:rsid w:val="007A1DA2"/>
    <w:rsid w:val="007A1E8E"/>
    <w:rsid w:val="007A20F2"/>
    <w:rsid w:val="007A22EA"/>
    <w:rsid w:val="007A243D"/>
    <w:rsid w:val="007A28F2"/>
    <w:rsid w:val="007A2976"/>
    <w:rsid w:val="007A2A3B"/>
    <w:rsid w:val="007A2EF3"/>
    <w:rsid w:val="007A30A2"/>
    <w:rsid w:val="007A349F"/>
    <w:rsid w:val="007A3722"/>
    <w:rsid w:val="007A3A5F"/>
    <w:rsid w:val="007A3AA1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17E"/>
    <w:rsid w:val="007A5211"/>
    <w:rsid w:val="007A562A"/>
    <w:rsid w:val="007A5643"/>
    <w:rsid w:val="007A57EC"/>
    <w:rsid w:val="007A5822"/>
    <w:rsid w:val="007A5BD4"/>
    <w:rsid w:val="007A5BE8"/>
    <w:rsid w:val="007A5C4C"/>
    <w:rsid w:val="007A6129"/>
    <w:rsid w:val="007A6276"/>
    <w:rsid w:val="007A641D"/>
    <w:rsid w:val="007A6458"/>
    <w:rsid w:val="007A65CD"/>
    <w:rsid w:val="007A6725"/>
    <w:rsid w:val="007A6822"/>
    <w:rsid w:val="007A6CA0"/>
    <w:rsid w:val="007A6EFA"/>
    <w:rsid w:val="007A72F6"/>
    <w:rsid w:val="007A737C"/>
    <w:rsid w:val="007A75EF"/>
    <w:rsid w:val="007A75F7"/>
    <w:rsid w:val="007A7C73"/>
    <w:rsid w:val="007A7E2F"/>
    <w:rsid w:val="007A7F50"/>
    <w:rsid w:val="007A7FA6"/>
    <w:rsid w:val="007A7FAA"/>
    <w:rsid w:val="007B006C"/>
    <w:rsid w:val="007B0410"/>
    <w:rsid w:val="007B0479"/>
    <w:rsid w:val="007B0693"/>
    <w:rsid w:val="007B07BD"/>
    <w:rsid w:val="007B0B46"/>
    <w:rsid w:val="007B0CB3"/>
    <w:rsid w:val="007B0E00"/>
    <w:rsid w:val="007B0F6B"/>
    <w:rsid w:val="007B1014"/>
    <w:rsid w:val="007B1082"/>
    <w:rsid w:val="007B10D1"/>
    <w:rsid w:val="007B13F2"/>
    <w:rsid w:val="007B1448"/>
    <w:rsid w:val="007B14E3"/>
    <w:rsid w:val="007B16B5"/>
    <w:rsid w:val="007B170B"/>
    <w:rsid w:val="007B1900"/>
    <w:rsid w:val="007B1A35"/>
    <w:rsid w:val="007B238C"/>
    <w:rsid w:val="007B23F6"/>
    <w:rsid w:val="007B2482"/>
    <w:rsid w:val="007B2727"/>
    <w:rsid w:val="007B2E5F"/>
    <w:rsid w:val="007B2EC8"/>
    <w:rsid w:val="007B3032"/>
    <w:rsid w:val="007B30CA"/>
    <w:rsid w:val="007B33B9"/>
    <w:rsid w:val="007B39D9"/>
    <w:rsid w:val="007B3F70"/>
    <w:rsid w:val="007B4E91"/>
    <w:rsid w:val="007B4F14"/>
    <w:rsid w:val="007B4F25"/>
    <w:rsid w:val="007B4FAC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A44"/>
    <w:rsid w:val="007B6BB7"/>
    <w:rsid w:val="007B6E15"/>
    <w:rsid w:val="007B6EF5"/>
    <w:rsid w:val="007B7006"/>
    <w:rsid w:val="007B700C"/>
    <w:rsid w:val="007B72A7"/>
    <w:rsid w:val="007B7612"/>
    <w:rsid w:val="007B77F7"/>
    <w:rsid w:val="007B7D13"/>
    <w:rsid w:val="007C0085"/>
    <w:rsid w:val="007C02CE"/>
    <w:rsid w:val="007C0404"/>
    <w:rsid w:val="007C0543"/>
    <w:rsid w:val="007C05C7"/>
    <w:rsid w:val="007C0630"/>
    <w:rsid w:val="007C074F"/>
    <w:rsid w:val="007C09B3"/>
    <w:rsid w:val="007C0D2C"/>
    <w:rsid w:val="007C0F9E"/>
    <w:rsid w:val="007C0FC8"/>
    <w:rsid w:val="007C1152"/>
    <w:rsid w:val="007C15BC"/>
    <w:rsid w:val="007C17F5"/>
    <w:rsid w:val="007C1CBB"/>
    <w:rsid w:val="007C1F82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2E66"/>
    <w:rsid w:val="007C3096"/>
    <w:rsid w:val="007C3C83"/>
    <w:rsid w:val="007C3F7F"/>
    <w:rsid w:val="007C3FCE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38"/>
    <w:rsid w:val="007C56F9"/>
    <w:rsid w:val="007C5808"/>
    <w:rsid w:val="007C5A80"/>
    <w:rsid w:val="007C5E93"/>
    <w:rsid w:val="007C5EA1"/>
    <w:rsid w:val="007C5EEB"/>
    <w:rsid w:val="007C5F2B"/>
    <w:rsid w:val="007C6ACE"/>
    <w:rsid w:val="007C6CF3"/>
    <w:rsid w:val="007C6D06"/>
    <w:rsid w:val="007C6D9E"/>
    <w:rsid w:val="007C70ED"/>
    <w:rsid w:val="007C713E"/>
    <w:rsid w:val="007C71EB"/>
    <w:rsid w:val="007C7330"/>
    <w:rsid w:val="007C7373"/>
    <w:rsid w:val="007C75F1"/>
    <w:rsid w:val="007C764E"/>
    <w:rsid w:val="007C7A69"/>
    <w:rsid w:val="007D02B8"/>
    <w:rsid w:val="007D0352"/>
    <w:rsid w:val="007D07FE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50"/>
    <w:rsid w:val="007D257F"/>
    <w:rsid w:val="007D299E"/>
    <w:rsid w:val="007D2D48"/>
    <w:rsid w:val="007D339F"/>
    <w:rsid w:val="007D347C"/>
    <w:rsid w:val="007D3629"/>
    <w:rsid w:val="007D3895"/>
    <w:rsid w:val="007D3970"/>
    <w:rsid w:val="007D3A08"/>
    <w:rsid w:val="007D3ABE"/>
    <w:rsid w:val="007D3BE1"/>
    <w:rsid w:val="007D3DDA"/>
    <w:rsid w:val="007D3E07"/>
    <w:rsid w:val="007D3E43"/>
    <w:rsid w:val="007D4464"/>
    <w:rsid w:val="007D46DB"/>
    <w:rsid w:val="007D46DD"/>
    <w:rsid w:val="007D4C8C"/>
    <w:rsid w:val="007D4DF3"/>
    <w:rsid w:val="007D4E64"/>
    <w:rsid w:val="007D4F06"/>
    <w:rsid w:val="007D503D"/>
    <w:rsid w:val="007D50FA"/>
    <w:rsid w:val="007D5175"/>
    <w:rsid w:val="007D53E6"/>
    <w:rsid w:val="007D59EB"/>
    <w:rsid w:val="007D59FE"/>
    <w:rsid w:val="007D5AB9"/>
    <w:rsid w:val="007D5C53"/>
    <w:rsid w:val="007D615B"/>
    <w:rsid w:val="007D6213"/>
    <w:rsid w:val="007D62D9"/>
    <w:rsid w:val="007D65D4"/>
    <w:rsid w:val="007D669C"/>
    <w:rsid w:val="007D6792"/>
    <w:rsid w:val="007D6F1C"/>
    <w:rsid w:val="007D705B"/>
    <w:rsid w:val="007D7094"/>
    <w:rsid w:val="007D7367"/>
    <w:rsid w:val="007D7B16"/>
    <w:rsid w:val="007D7E50"/>
    <w:rsid w:val="007D7F3F"/>
    <w:rsid w:val="007D7FD0"/>
    <w:rsid w:val="007E02C9"/>
    <w:rsid w:val="007E0935"/>
    <w:rsid w:val="007E0B38"/>
    <w:rsid w:val="007E0EB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6A9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4CF6"/>
    <w:rsid w:val="007E500C"/>
    <w:rsid w:val="007E53E4"/>
    <w:rsid w:val="007E543B"/>
    <w:rsid w:val="007E5472"/>
    <w:rsid w:val="007E550B"/>
    <w:rsid w:val="007E5DB6"/>
    <w:rsid w:val="007E5FB5"/>
    <w:rsid w:val="007E6168"/>
    <w:rsid w:val="007E6172"/>
    <w:rsid w:val="007E61D6"/>
    <w:rsid w:val="007E6469"/>
    <w:rsid w:val="007E665C"/>
    <w:rsid w:val="007E6AFE"/>
    <w:rsid w:val="007E70CE"/>
    <w:rsid w:val="007E75F1"/>
    <w:rsid w:val="007E77B5"/>
    <w:rsid w:val="007E78B9"/>
    <w:rsid w:val="007E78E2"/>
    <w:rsid w:val="007E7981"/>
    <w:rsid w:val="007E7DD2"/>
    <w:rsid w:val="007F085A"/>
    <w:rsid w:val="007F0A95"/>
    <w:rsid w:val="007F0C29"/>
    <w:rsid w:val="007F0D10"/>
    <w:rsid w:val="007F11A8"/>
    <w:rsid w:val="007F11EA"/>
    <w:rsid w:val="007F1636"/>
    <w:rsid w:val="007F1793"/>
    <w:rsid w:val="007F1919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AA9"/>
    <w:rsid w:val="007F2E05"/>
    <w:rsid w:val="007F2EE6"/>
    <w:rsid w:val="007F421E"/>
    <w:rsid w:val="007F4432"/>
    <w:rsid w:val="007F44E9"/>
    <w:rsid w:val="007F458F"/>
    <w:rsid w:val="007F491A"/>
    <w:rsid w:val="007F4A1A"/>
    <w:rsid w:val="007F50CF"/>
    <w:rsid w:val="007F5A1A"/>
    <w:rsid w:val="007F5B5C"/>
    <w:rsid w:val="007F5C82"/>
    <w:rsid w:val="007F5CDE"/>
    <w:rsid w:val="007F5EAF"/>
    <w:rsid w:val="007F63D2"/>
    <w:rsid w:val="007F655A"/>
    <w:rsid w:val="007F699C"/>
    <w:rsid w:val="007F6C84"/>
    <w:rsid w:val="007F721D"/>
    <w:rsid w:val="007F7573"/>
    <w:rsid w:val="007F758A"/>
    <w:rsid w:val="007F75E8"/>
    <w:rsid w:val="007F7D5E"/>
    <w:rsid w:val="007F7D7B"/>
    <w:rsid w:val="008000F2"/>
    <w:rsid w:val="00800125"/>
    <w:rsid w:val="00800321"/>
    <w:rsid w:val="00800416"/>
    <w:rsid w:val="00800505"/>
    <w:rsid w:val="00800844"/>
    <w:rsid w:val="00800A2F"/>
    <w:rsid w:val="00800C48"/>
    <w:rsid w:val="00800EAF"/>
    <w:rsid w:val="00800EE9"/>
    <w:rsid w:val="00801380"/>
    <w:rsid w:val="0080156B"/>
    <w:rsid w:val="0080164C"/>
    <w:rsid w:val="00801724"/>
    <w:rsid w:val="00801869"/>
    <w:rsid w:val="00801CC2"/>
    <w:rsid w:val="00801E2A"/>
    <w:rsid w:val="00802009"/>
    <w:rsid w:val="008021ED"/>
    <w:rsid w:val="00802702"/>
    <w:rsid w:val="00802774"/>
    <w:rsid w:val="008029EC"/>
    <w:rsid w:val="00802C0C"/>
    <w:rsid w:val="00802CFE"/>
    <w:rsid w:val="00802F7C"/>
    <w:rsid w:val="008031A0"/>
    <w:rsid w:val="00803289"/>
    <w:rsid w:val="0080336F"/>
    <w:rsid w:val="008037CD"/>
    <w:rsid w:val="00804042"/>
    <w:rsid w:val="00804282"/>
    <w:rsid w:val="008045AD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54DC"/>
    <w:rsid w:val="00805A66"/>
    <w:rsid w:val="00805B38"/>
    <w:rsid w:val="00805BC6"/>
    <w:rsid w:val="0080615B"/>
    <w:rsid w:val="008061FF"/>
    <w:rsid w:val="0080649C"/>
    <w:rsid w:val="00806620"/>
    <w:rsid w:val="00806745"/>
    <w:rsid w:val="00806748"/>
    <w:rsid w:val="00806890"/>
    <w:rsid w:val="00806956"/>
    <w:rsid w:val="00807828"/>
    <w:rsid w:val="00807B26"/>
    <w:rsid w:val="00807F9B"/>
    <w:rsid w:val="0081038A"/>
    <w:rsid w:val="0081042E"/>
    <w:rsid w:val="008107D4"/>
    <w:rsid w:val="00810914"/>
    <w:rsid w:val="00810A2C"/>
    <w:rsid w:val="00810C7B"/>
    <w:rsid w:val="008110C0"/>
    <w:rsid w:val="0081147C"/>
    <w:rsid w:val="00811716"/>
    <w:rsid w:val="00811A07"/>
    <w:rsid w:val="00811A72"/>
    <w:rsid w:val="00811B26"/>
    <w:rsid w:val="00811F3E"/>
    <w:rsid w:val="008123B6"/>
    <w:rsid w:val="008128DE"/>
    <w:rsid w:val="00812CDB"/>
    <w:rsid w:val="00812ED4"/>
    <w:rsid w:val="00813137"/>
    <w:rsid w:val="00813183"/>
    <w:rsid w:val="00813603"/>
    <w:rsid w:val="0081360F"/>
    <w:rsid w:val="00813C9F"/>
    <w:rsid w:val="00813E94"/>
    <w:rsid w:val="00814466"/>
    <w:rsid w:val="008146AF"/>
    <w:rsid w:val="00814B2F"/>
    <w:rsid w:val="00815C29"/>
    <w:rsid w:val="00815EEF"/>
    <w:rsid w:val="008161F8"/>
    <w:rsid w:val="0081622D"/>
    <w:rsid w:val="00816236"/>
    <w:rsid w:val="00816501"/>
    <w:rsid w:val="00816531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1BA0"/>
    <w:rsid w:val="00821F55"/>
    <w:rsid w:val="008220D2"/>
    <w:rsid w:val="0082225D"/>
    <w:rsid w:val="008225CF"/>
    <w:rsid w:val="008226B9"/>
    <w:rsid w:val="00822841"/>
    <w:rsid w:val="00822865"/>
    <w:rsid w:val="008228BD"/>
    <w:rsid w:val="008229EC"/>
    <w:rsid w:val="00822B7A"/>
    <w:rsid w:val="0082311C"/>
    <w:rsid w:val="00823506"/>
    <w:rsid w:val="008237FA"/>
    <w:rsid w:val="00823924"/>
    <w:rsid w:val="008239B7"/>
    <w:rsid w:val="00823A4C"/>
    <w:rsid w:val="00823A69"/>
    <w:rsid w:val="00823CDC"/>
    <w:rsid w:val="008249B9"/>
    <w:rsid w:val="00824A6C"/>
    <w:rsid w:val="00824E57"/>
    <w:rsid w:val="00825162"/>
    <w:rsid w:val="0082532B"/>
    <w:rsid w:val="00825427"/>
    <w:rsid w:val="008255D4"/>
    <w:rsid w:val="008255DA"/>
    <w:rsid w:val="008256E7"/>
    <w:rsid w:val="00825AA3"/>
    <w:rsid w:val="00825C15"/>
    <w:rsid w:val="00825C5C"/>
    <w:rsid w:val="00825C66"/>
    <w:rsid w:val="00825F2E"/>
    <w:rsid w:val="00825F3D"/>
    <w:rsid w:val="00825F53"/>
    <w:rsid w:val="008261C5"/>
    <w:rsid w:val="008261FC"/>
    <w:rsid w:val="00826271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79F"/>
    <w:rsid w:val="008308C6"/>
    <w:rsid w:val="008309D8"/>
    <w:rsid w:val="00830D02"/>
    <w:rsid w:val="00830E36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47"/>
    <w:rsid w:val="00833360"/>
    <w:rsid w:val="00833397"/>
    <w:rsid w:val="008338A4"/>
    <w:rsid w:val="00833A26"/>
    <w:rsid w:val="00833C5A"/>
    <w:rsid w:val="00833CA2"/>
    <w:rsid w:val="0083424D"/>
    <w:rsid w:val="008345A5"/>
    <w:rsid w:val="00834660"/>
    <w:rsid w:val="00834704"/>
    <w:rsid w:val="00834982"/>
    <w:rsid w:val="00834B73"/>
    <w:rsid w:val="00834CEE"/>
    <w:rsid w:val="00834CF1"/>
    <w:rsid w:val="0083558A"/>
    <w:rsid w:val="008355C4"/>
    <w:rsid w:val="00835648"/>
    <w:rsid w:val="00835657"/>
    <w:rsid w:val="0083569C"/>
    <w:rsid w:val="00835752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76"/>
    <w:rsid w:val="0083768C"/>
    <w:rsid w:val="008376FB"/>
    <w:rsid w:val="0083782F"/>
    <w:rsid w:val="008379A0"/>
    <w:rsid w:val="008401BF"/>
    <w:rsid w:val="008402F7"/>
    <w:rsid w:val="0084042A"/>
    <w:rsid w:val="008407ED"/>
    <w:rsid w:val="00840823"/>
    <w:rsid w:val="0084083E"/>
    <w:rsid w:val="008409D1"/>
    <w:rsid w:val="00840A01"/>
    <w:rsid w:val="00840D8A"/>
    <w:rsid w:val="00841341"/>
    <w:rsid w:val="00841909"/>
    <w:rsid w:val="008419B2"/>
    <w:rsid w:val="00841EB8"/>
    <w:rsid w:val="008421B5"/>
    <w:rsid w:val="008426E7"/>
    <w:rsid w:val="00842804"/>
    <w:rsid w:val="008428D5"/>
    <w:rsid w:val="00842A56"/>
    <w:rsid w:val="00842C3A"/>
    <w:rsid w:val="00842E99"/>
    <w:rsid w:val="00842FC2"/>
    <w:rsid w:val="00843041"/>
    <w:rsid w:val="008432A9"/>
    <w:rsid w:val="00843566"/>
    <w:rsid w:val="008435BB"/>
    <w:rsid w:val="0084367B"/>
    <w:rsid w:val="00843DFA"/>
    <w:rsid w:val="00843E0F"/>
    <w:rsid w:val="00843E7F"/>
    <w:rsid w:val="008440A9"/>
    <w:rsid w:val="00844223"/>
    <w:rsid w:val="008443C0"/>
    <w:rsid w:val="0084454C"/>
    <w:rsid w:val="008445F2"/>
    <w:rsid w:val="008445F8"/>
    <w:rsid w:val="00844690"/>
    <w:rsid w:val="00844ABE"/>
    <w:rsid w:val="00844B7C"/>
    <w:rsid w:val="00844D80"/>
    <w:rsid w:val="0084557D"/>
    <w:rsid w:val="0084593A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3AA"/>
    <w:rsid w:val="00850593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3AA"/>
    <w:rsid w:val="008524C0"/>
    <w:rsid w:val="008527A2"/>
    <w:rsid w:val="00852E81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DF2"/>
    <w:rsid w:val="00853FDB"/>
    <w:rsid w:val="0085445A"/>
    <w:rsid w:val="0085456B"/>
    <w:rsid w:val="00854618"/>
    <w:rsid w:val="008546E6"/>
    <w:rsid w:val="00854C69"/>
    <w:rsid w:val="00854E01"/>
    <w:rsid w:val="008551EE"/>
    <w:rsid w:val="008552D9"/>
    <w:rsid w:val="00855431"/>
    <w:rsid w:val="00855591"/>
    <w:rsid w:val="00855E21"/>
    <w:rsid w:val="00855F83"/>
    <w:rsid w:val="0085621F"/>
    <w:rsid w:val="00856679"/>
    <w:rsid w:val="008566B4"/>
    <w:rsid w:val="00856A59"/>
    <w:rsid w:val="00856B16"/>
    <w:rsid w:val="00856CEB"/>
    <w:rsid w:val="00856FB1"/>
    <w:rsid w:val="008570F3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0F04"/>
    <w:rsid w:val="008610BA"/>
    <w:rsid w:val="008611A8"/>
    <w:rsid w:val="00861279"/>
    <w:rsid w:val="00861330"/>
    <w:rsid w:val="0086137B"/>
    <w:rsid w:val="00861875"/>
    <w:rsid w:val="008618B2"/>
    <w:rsid w:val="00861CC5"/>
    <w:rsid w:val="00862013"/>
    <w:rsid w:val="008620A6"/>
    <w:rsid w:val="0086279E"/>
    <w:rsid w:val="008627CA"/>
    <w:rsid w:val="00862955"/>
    <w:rsid w:val="00862C2A"/>
    <w:rsid w:val="00863042"/>
    <w:rsid w:val="00863178"/>
    <w:rsid w:val="00863182"/>
    <w:rsid w:val="00863195"/>
    <w:rsid w:val="008634CF"/>
    <w:rsid w:val="008637D5"/>
    <w:rsid w:val="008638F7"/>
    <w:rsid w:val="00863902"/>
    <w:rsid w:val="00863D73"/>
    <w:rsid w:val="00863F9D"/>
    <w:rsid w:val="00864AD8"/>
    <w:rsid w:val="00864B1C"/>
    <w:rsid w:val="0086517A"/>
    <w:rsid w:val="0086541C"/>
    <w:rsid w:val="008655C2"/>
    <w:rsid w:val="008656F9"/>
    <w:rsid w:val="0086588A"/>
    <w:rsid w:val="00865B98"/>
    <w:rsid w:val="00865EBD"/>
    <w:rsid w:val="00865F56"/>
    <w:rsid w:val="00866217"/>
    <w:rsid w:val="00866834"/>
    <w:rsid w:val="0086691A"/>
    <w:rsid w:val="00866A2C"/>
    <w:rsid w:val="00866BFE"/>
    <w:rsid w:val="00866D21"/>
    <w:rsid w:val="00866E11"/>
    <w:rsid w:val="008670B8"/>
    <w:rsid w:val="00867299"/>
    <w:rsid w:val="008677B7"/>
    <w:rsid w:val="00867D63"/>
    <w:rsid w:val="00870239"/>
    <w:rsid w:val="0087096C"/>
    <w:rsid w:val="00870DB3"/>
    <w:rsid w:val="0087136F"/>
    <w:rsid w:val="00871609"/>
    <w:rsid w:val="00871890"/>
    <w:rsid w:val="00871C28"/>
    <w:rsid w:val="00871E57"/>
    <w:rsid w:val="00872025"/>
    <w:rsid w:val="008720E1"/>
    <w:rsid w:val="008720E6"/>
    <w:rsid w:val="0087246C"/>
    <w:rsid w:val="00872C94"/>
    <w:rsid w:val="00872E5F"/>
    <w:rsid w:val="008738B1"/>
    <w:rsid w:val="008738D7"/>
    <w:rsid w:val="00873900"/>
    <w:rsid w:val="00873975"/>
    <w:rsid w:val="00873ADD"/>
    <w:rsid w:val="00873AEC"/>
    <w:rsid w:val="00873DDA"/>
    <w:rsid w:val="00874A69"/>
    <w:rsid w:val="00874B60"/>
    <w:rsid w:val="008753DC"/>
    <w:rsid w:val="00875675"/>
    <w:rsid w:val="00875C20"/>
    <w:rsid w:val="00875F38"/>
    <w:rsid w:val="00876021"/>
    <w:rsid w:val="00876281"/>
    <w:rsid w:val="008763F7"/>
    <w:rsid w:val="008765C0"/>
    <w:rsid w:val="008766C0"/>
    <w:rsid w:val="00876DCE"/>
    <w:rsid w:val="00876E0E"/>
    <w:rsid w:val="00876F6D"/>
    <w:rsid w:val="00876F89"/>
    <w:rsid w:val="0087725D"/>
    <w:rsid w:val="00877262"/>
    <w:rsid w:val="00877277"/>
    <w:rsid w:val="00877292"/>
    <w:rsid w:val="008772E5"/>
    <w:rsid w:val="00877365"/>
    <w:rsid w:val="008773AC"/>
    <w:rsid w:val="008773CD"/>
    <w:rsid w:val="0087779F"/>
    <w:rsid w:val="00877860"/>
    <w:rsid w:val="00877DC5"/>
    <w:rsid w:val="00880563"/>
    <w:rsid w:val="0088076C"/>
    <w:rsid w:val="008808ED"/>
    <w:rsid w:val="00880945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67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0F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63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0CBA"/>
    <w:rsid w:val="00891111"/>
    <w:rsid w:val="00891260"/>
    <w:rsid w:val="0089130C"/>
    <w:rsid w:val="008913B9"/>
    <w:rsid w:val="008915F4"/>
    <w:rsid w:val="008916D6"/>
    <w:rsid w:val="0089177F"/>
    <w:rsid w:val="008918EE"/>
    <w:rsid w:val="00891937"/>
    <w:rsid w:val="00891AC9"/>
    <w:rsid w:val="00891E1D"/>
    <w:rsid w:val="00891E28"/>
    <w:rsid w:val="00891E9F"/>
    <w:rsid w:val="00892273"/>
    <w:rsid w:val="00892513"/>
    <w:rsid w:val="008925F1"/>
    <w:rsid w:val="008930A3"/>
    <w:rsid w:val="008930B8"/>
    <w:rsid w:val="008930EA"/>
    <w:rsid w:val="008930F2"/>
    <w:rsid w:val="008933C1"/>
    <w:rsid w:val="008934C6"/>
    <w:rsid w:val="008937AE"/>
    <w:rsid w:val="00893F0D"/>
    <w:rsid w:val="008941F4"/>
    <w:rsid w:val="008946B0"/>
    <w:rsid w:val="008946DA"/>
    <w:rsid w:val="008947EB"/>
    <w:rsid w:val="00894932"/>
    <w:rsid w:val="00894BF1"/>
    <w:rsid w:val="008950D5"/>
    <w:rsid w:val="008952D8"/>
    <w:rsid w:val="00895511"/>
    <w:rsid w:val="00895560"/>
    <w:rsid w:val="008957A9"/>
    <w:rsid w:val="008959A8"/>
    <w:rsid w:val="00895A56"/>
    <w:rsid w:val="00895BD1"/>
    <w:rsid w:val="00895CE3"/>
    <w:rsid w:val="00895D50"/>
    <w:rsid w:val="00895F95"/>
    <w:rsid w:val="008965B7"/>
    <w:rsid w:val="00896B9D"/>
    <w:rsid w:val="00896DD3"/>
    <w:rsid w:val="008973F1"/>
    <w:rsid w:val="0089748B"/>
    <w:rsid w:val="0089766E"/>
    <w:rsid w:val="00897B8B"/>
    <w:rsid w:val="00897C2C"/>
    <w:rsid w:val="00897F53"/>
    <w:rsid w:val="008A0268"/>
    <w:rsid w:val="008A0372"/>
    <w:rsid w:val="008A0645"/>
    <w:rsid w:val="008A0677"/>
    <w:rsid w:val="008A09D6"/>
    <w:rsid w:val="008A0C20"/>
    <w:rsid w:val="008A0DE6"/>
    <w:rsid w:val="008A0DFC"/>
    <w:rsid w:val="008A1278"/>
    <w:rsid w:val="008A1AAC"/>
    <w:rsid w:val="008A1E7F"/>
    <w:rsid w:val="008A202A"/>
    <w:rsid w:val="008A222A"/>
    <w:rsid w:val="008A24F9"/>
    <w:rsid w:val="008A25B5"/>
    <w:rsid w:val="008A2819"/>
    <w:rsid w:val="008A2F4C"/>
    <w:rsid w:val="008A30D0"/>
    <w:rsid w:val="008A33C4"/>
    <w:rsid w:val="008A3C6B"/>
    <w:rsid w:val="008A3D0B"/>
    <w:rsid w:val="008A44AB"/>
    <w:rsid w:val="008A4647"/>
    <w:rsid w:val="008A4A56"/>
    <w:rsid w:val="008A4B2F"/>
    <w:rsid w:val="008A4FB3"/>
    <w:rsid w:val="008A5695"/>
    <w:rsid w:val="008A57D7"/>
    <w:rsid w:val="008A5A8F"/>
    <w:rsid w:val="008A5AAD"/>
    <w:rsid w:val="008A60BC"/>
    <w:rsid w:val="008A619A"/>
    <w:rsid w:val="008A6425"/>
    <w:rsid w:val="008A6508"/>
    <w:rsid w:val="008A6711"/>
    <w:rsid w:val="008A69D4"/>
    <w:rsid w:val="008A6BF0"/>
    <w:rsid w:val="008A6CD3"/>
    <w:rsid w:val="008A6E26"/>
    <w:rsid w:val="008A7004"/>
    <w:rsid w:val="008A72A6"/>
    <w:rsid w:val="008A77DE"/>
    <w:rsid w:val="008A78B1"/>
    <w:rsid w:val="008A7A51"/>
    <w:rsid w:val="008A7BCA"/>
    <w:rsid w:val="008A7FE3"/>
    <w:rsid w:val="008B02E8"/>
    <w:rsid w:val="008B0576"/>
    <w:rsid w:val="008B0A48"/>
    <w:rsid w:val="008B0A8E"/>
    <w:rsid w:val="008B0FB8"/>
    <w:rsid w:val="008B11AE"/>
    <w:rsid w:val="008B11D4"/>
    <w:rsid w:val="008B1682"/>
    <w:rsid w:val="008B16A5"/>
    <w:rsid w:val="008B1909"/>
    <w:rsid w:val="008B1A8C"/>
    <w:rsid w:val="008B1E08"/>
    <w:rsid w:val="008B1F19"/>
    <w:rsid w:val="008B2044"/>
    <w:rsid w:val="008B2159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442"/>
    <w:rsid w:val="008B4884"/>
    <w:rsid w:val="008B48D2"/>
    <w:rsid w:val="008B4CDB"/>
    <w:rsid w:val="008B5000"/>
    <w:rsid w:val="008B526F"/>
    <w:rsid w:val="008B52FA"/>
    <w:rsid w:val="008B5343"/>
    <w:rsid w:val="008B552E"/>
    <w:rsid w:val="008B56E3"/>
    <w:rsid w:val="008B59B5"/>
    <w:rsid w:val="008B5E69"/>
    <w:rsid w:val="008B6329"/>
    <w:rsid w:val="008B6522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8E0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9AC"/>
    <w:rsid w:val="008C2A12"/>
    <w:rsid w:val="008C2ECE"/>
    <w:rsid w:val="008C32C6"/>
    <w:rsid w:val="008C345B"/>
    <w:rsid w:val="008C34C8"/>
    <w:rsid w:val="008C38BB"/>
    <w:rsid w:val="008C3DC0"/>
    <w:rsid w:val="008C40E4"/>
    <w:rsid w:val="008C4157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B3"/>
    <w:rsid w:val="008C5EEE"/>
    <w:rsid w:val="008C6023"/>
    <w:rsid w:val="008C60B5"/>
    <w:rsid w:val="008C619E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BF1"/>
    <w:rsid w:val="008C7C3E"/>
    <w:rsid w:val="008C7F63"/>
    <w:rsid w:val="008D01EF"/>
    <w:rsid w:val="008D0505"/>
    <w:rsid w:val="008D059C"/>
    <w:rsid w:val="008D05A5"/>
    <w:rsid w:val="008D083F"/>
    <w:rsid w:val="008D096C"/>
    <w:rsid w:val="008D0A4D"/>
    <w:rsid w:val="008D0AC7"/>
    <w:rsid w:val="008D0C41"/>
    <w:rsid w:val="008D11DF"/>
    <w:rsid w:val="008D1384"/>
    <w:rsid w:val="008D14B9"/>
    <w:rsid w:val="008D1501"/>
    <w:rsid w:val="008D195C"/>
    <w:rsid w:val="008D1AAA"/>
    <w:rsid w:val="008D20F1"/>
    <w:rsid w:val="008D23CE"/>
    <w:rsid w:val="008D2535"/>
    <w:rsid w:val="008D2723"/>
    <w:rsid w:val="008D2B13"/>
    <w:rsid w:val="008D2C20"/>
    <w:rsid w:val="008D2DED"/>
    <w:rsid w:val="008D306F"/>
    <w:rsid w:val="008D3079"/>
    <w:rsid w:val="008D30DA"/>
    <w:rsid w:val="008D32AA"/>
    <w:rsid w:val="008D3423"/>
    <w:rsid w:val="008D3570"/>
    <w:rsid w:val="008D3821"/>
    <w:rsid w:val="008D395C"/>
    <w:rsid w:val="008D3A35"/>
    <w:rsid w:val="008D3F26"/>
    <w:rsid w:val="008D4047"/>
    <w:rsid w:val="008D4B89"/>
    <w:rsid w:val="008D4C69"/>
    <w:rsid w:val="008D4FED"/>
    <w:rsid w:val="008D50C9"/>
    <w:rsid w:val="008D526A"/>
    <w:rsid w:val="008D5272"/>
    <w:rsid w:val="008D5292"/>
    <w:rsid w:val="008D54A7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6F22"/>
    <w:rsid w:val="008D7479"/>
    <w:rsid w:val="008D79CB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0FB4"/>
    <w:rsid w:val="008E1031"/>
    <w:rsid w:val="008E13E0"/>
    <w:rsid w:val="008E1875"/>
    <w:rsid w:val="008E1899"/>
    <w:rsid w:val="008E1A56"/>
    <w:rsid w:val="008E1A6E"/>
    <w:rsid w:val="008E1AF7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A9F"/>
    <w:rsid w:val="008E3BC1"/>
    <w:rsid w:val="008E3C86"/>
    <w:rsid w:val="008E3DD2"/>
    <w:rsid w:val="008E426C"/>
    <w:rsid w:val="008E4414"/>
    <w:rsid w:val="008E4680"/>
    <w:rsid w:val="008E46BC"/>
    <w:rsid w:val="008E473B"/>
    <w:rsid w:val="008E4CEB"/>
    <w:rsid w:val="008E4E33"/>
    <w:rsid w:val="008E53BD"/>
    <w:rsid w:val="008E582B"/>
    <w:rsid w:val="008E5949"/>
    <w:rsid w:val="008E5A57"/>
    <w:rsid w:val="008E5FF4"/>
    <w:rsid w:val="008E601E"/>
    <w:rsid w:val="008E61CE"/>
    <w:rsid w:val="008E620F"/>
    <w:rsid w:val="008E64C7"/>
    <w:rsid w:val="008E652B"/>
    <w:rsid w:val="008E6540"/>
    <w:rsid w:val="008E6569"/>
    <w:rsid w:val="008E669D"/>
    <w:rsid w:val="008E6B0B"/>
    <w:rsid w:val="008E6B9C"/>
    <w:rsid w:val="008E6BD7"/>
    <w:rsid w:val="008E6D54"/>
    <w:rsid w:val="008E6DBB"/>
    <w:rsid w:val="008E6FEA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105"/>
    <w:rsid w:val="008F34EE"/>
    <w:rsid w:val="008F383C"/>
    <w:rsid w:val="008F3BD0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8C6"/>
    <w:rsid w:val="008F5974"/>
    <w:rsid w:val="008F59E4"/>
    <w:rsid w:val="008F59F5"/>
    <w:rsid w:val="008F5CB7"/>
    <w:rsid w:val="008F5EF1"/>
    <w:rsid w:val="008F6176"/>
    <w:rsid w:val="008F61E1"/>
    <w:rsid w:val="008F6412"/>
    <w:rsid w:val="008F645B"/>
    <w:rsid w:val="008F702C"/>
    <w:rsid w:val="008F7094"/>
    <w:rsid w:val="008F70DE"/>
    <w:rsid w:val="008F70F5"/>
    <w:rsid w:val="008F7DCA"/>
    <w:rsid w:val="00900020"/>
    <w:rsid w:val="009001EC"/>
    <w:rsid w:val="009005BC"/>
    <w:rsid w:val="009005D6"/>
    <w:rsid w:val="0090097B"/>
    <w:rsid w:val="00900B56"/>
    <w:rsid w:val="00900C1A"/>
    <w:rsid w:val="00900C60"/>
    <w:rsid w:val="00900F21"/>
    <w:rsid w:val="00900F38"/>
    <w:rsid w:val="00901063"/>
    <w:rsid w:val="00901235"/>
    <w:rsid w:val="00901573"/>
    <w:rsid w:val="0090170F"/>
    <w:rsid w:val="00901752"/>
    <w:rsid w:val="0090182F"/>
    <w:rsid w:val="009018E9"/>
    <w:rsid w:val="009019EE"/>
    <w:rsid w:val="00901A37"/>
    <w:rsid w:val="00901CF3"/>
    <w:rsid w:val="00901DCE"/>
    <w:rsid w:val="00901E70"/>
    <w:rsid w:val="0090220E"/>
    <w:rsid w:val="009029BB"/>
    <w:rsid w:val="00902C0B"/>
    <w:rsid w:val="00902C4C"/>
    <w:rsid w:val="009039EC"/>
    <w:rsid w:val="00903AA7"/>
    <w:rsid w:val="00903B4A"/>
    <w:rsid w:val="009041A5"/>
    <w:rsid w:val="00904391"/>
    <w:rsid w:val="009043D4"/>
    <w:rsid w:val="009045E7"/>
    <w:rsid w:val="009046C0"/>
    <w:rsid w:val="00904724"/>
    <w:rsid w:val="009048D9"/>
    <w:rsid w:val="00904918"/>
    <w:rsid w:val="00904CAE"/>
    <w:rsid w:val="00904EF5"/>
    <w:rsid w:val="0090513A"/>
    <w:rsid w:val="009057BC"/>
    <w:rsid w:val="009057FB"/>
    <w:rsid w:val="00905CB2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6D46"/>
    <w:rsid w:val="00907049"/>
    <w:rsid w:val="0090719F"/>
    <w:rsid w:val="00907627"/>
    <w:rsid w:val="0090772C"/>
    <w:rsid w:val="00907739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266D"/>
    <w:rsid w:val="00912A1E"/>
    <w:rsid w:val="00912FE9"/>
    <w:rsid w:val="009131B7"/>
    <w:rsid w:val="009131E2"/>
    <w:rsid w:val="009132C0"/>
    <w:rsid w:val="009132D9"/>
    <w:rsid w:val="00913593"/>
    <w:rsid w:val="009139A2"/>
    <w:rsid w:val="00913CBA"/>
    <w:rsid w:val="00913D72"/>
    <w:rsid w:val="00913FC2"/>
    <w:rsid w:val="00914579"/>
    <w:rsid w:val="0091465F"/>
    <w:rsid w:val="009146D5"/>
    <w:rsid w:val="0091489C"/>
    <w:rsid w:val="00914C0F"/>
    <w:rsid w:val="00915360"/>
    <w:rsid w:val="009154B5"/>
    <w:rsid w:val="00915691"/>
    <w:rsid w:val="009157AA"/>
    <w:rsid w:val="009157F5"/>
    <w:rsid w:val="00915981"/>
    <w:rsid w:val="00915C4A"/>
    <w:rsid w:val="00915D99"/>
    <w:rsid w:val="00916005"/>
    <w:rsid w:val="00916358"/>
    <w:rsid w:val="0091663E"/>
    <w:rsid w:val="009169EE"/>
    <w:rsid w:val="00916A2A"/>
    <w:rsid w:val="00916C4C"/>
    <w:rsid w:val="00916F9A"/>
    <w:rsid w:val="00917172"/>
    <w:rsid w:val="00917209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253"/>
    <w:rsid w:val="00920758"/>
    <w:rsid w:val="00920952"/>
    <w:rsid w:val="009209F9"/>
    <w:rsid w:val="00921511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69F"/>
    <w:rsid w:val="00923A65"/>
    <w:rsid w:val="00923AF5"/>
    <w:rsid w:val="00923B0B"/>
    <w:rsid w:val="00923DC7"/>
    <w:rsid w:val="00923EDC"/>
    <w:rsid w:val="00924190"/>
    <w:rsid w:val="009243D1"/>
    <w:rsid w:val="00924907"/>
    <w:rsid w:val="00924C36"/>
    <w:rsid w:val="0092514C"/>
    <w:rsid w:val="009252A8"/>
    <w:rsid w:val="00925529"/>
    <w:rsid w:val="00925592"/>
    <w:rsid w:val="0092580B"/>
    <w:rsid w:val="0092594A"/>
    <w:rsid w:val="00925D77"/>
    <w:rsid w:val="00926592"/>
    <w:rsid w:val="00926808"/>
    <w:rsid w:val="00927216"/>
    <w:rsid w:val="009273DD"/>
    <w:rsid w:val="0092751B"/>
    <w:rsid w:val="009275A9"/>
    <w:rsid w:val="00927768"/>
    <w:rsid w:val="0092799A"/>
    <w:rsid w:val="00927AC4"/>
    <w:rsid w:val="00927C99"/>
    <w:rsid w:val="00927D6E"/>
    <w:rsid w:val="009302CE"/>
    <w:rsid w:val="00930523"/>
    <w:rsid w:val="0093057D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53"/>
    <w:rsid w:val="00931F9D"/>
    <w:rsid w:val="00931FA1"/>
    <w:rsid w:val="0093208B"/>
    <w:rsid w:val="0093229F"/>
    <w:rsid w:val="00932624"/>
    <w:rsid w:val="009326D0"/>
    <w:rsid w:val="00932774"/>
    <w:rsid w:val="009328A0"/>
    <w:rsid w:val="009329D5"/>
    <w:rsid w:val="00932A57"/>
    <w:rsid w:val="00932B26"/>
    <w:rsid w:val="00932B38"/>
    <w:rsid w:val="00932CF7"/>
    <w:rsid w:val="00933167"/>
    <w:rsid w:val="009332DD"/>
    <w:rsid w:val="0093351E"/>
    <w:rsid w:val="009335AA"/>
    <w:rsid w:val="009335B8"/>
    <w:rsid w:val="00933715"/>
    <w:rsid w:val="00933BC6"/>
    <w:rsid w:val="00933FAC"/>
    <w:rsid w:val="009343CB"/>
    <w:rsid w:val="009344D3"/>
    <w:rsid w:val="00934545"/>
    <w:rsid w:val="009348BD"/>
    <w:rsid w:val="009351E5"/>
    <w:rsid w:val="0093528C"/>
    <w:rsid w:val="00935347"/>
    <w:rsid w:val="0093567D"/>
    <w:rsid w:val="009357E7"/>
    <w:rsid w:val="00935919"/>
    <w:rsid w:val="00935A49"/>
    <w:rsid w:val="00935C8E"/>
    <w:rsid w:val="00936641"/>
    <w:rsid w:val="00936AC8"/>
    <w:rsid w:val="00936ED6"/>
    <w:rsid w:val="009371D9"/>
    <w:rsid w:val="00937387"/>
    <w:rsid w:val="00937745"/>
    <w:rsid w:val="0093776F"/>
    <w:rsid w:val="00937867"/>
    <w:rsid w:val="009379E2"/>
    <w:rsid w:val="009407C0"/>
    <w:rsid w:val="009408C9"/>
    <w:rsid w:val="00940965"/>
    <w:rsid w:val="0094096B"/>
    <w:rsid w:val="00940B14"/>
    <w:rsid w:val="00940CD3"/>
    <w:rsid w:val="009412D2"/>
    <w:rsid w:val="009415D3"/>
    <w:rsid w:val="00941A0E"/>
    <w:rsid w:val="00941B5B"/>
    <w:rsid w:val="00941D5C"/>
    <w:rsid w:val="00941EFA"/>
    <w:rsid w:val="00941FD0"/>
    <w:rsid w:val="00941FE8"/>
    <w:rsid w:val="00941FFC"/>
    <w:rsid w:val="0094242D"/>
    <w:rsid w:val="00942584"/>
    <w:rsid w:val="0094272B"/>
    <w:rsid w:val="0094299A"/>
    <w:rsid w:val="009432E0"/>
    <w:rsid w:val="0094364A"/>
    <w:rsid w:val="00943812"/>
    <w:rsid w:val="0094392D"/>
    <w:rsid w:val="009439CF"/>
    <w:rsid w:val="009439E2"/>
    <w:rsid w:val="00943B08"/>
    <w:rsid w:val="00943B86"/>
    <w:rsid w:val="00943C78"/>
    <w:rsid w:val="00943FFC"/>
    <w:rsid w:val="0094418C"/>
    <w:rsid w:val="00944B65"/>
    <w:rsid w:val="00945127"/>
    <w:rsid w:val="00945275"/>
    <w:rsid w:val="0094537C"/>
    <w:rsid w:val="0094541E"/>
    <w:rsid w:val="00945474"/>
    <w:rsid w:val="00945483"/>
    <w:rsid w:val="0094567C"/>
    <w:rsid w:val="00945863"/>
    <w:rsid w:val="009458AC"/>
    <w:rsid w:val="0094598F"/>
    <w:rsid w:val="00945D49"/>
    <w:rsid w:val="00945D6C"/>
    <w:rsid w:val="00945D87"/>
    <w:rsid w:val="009462E7"/>
    <w:rsid w:val="009464D9"/>
    <w:rsid w:val="009464DE"/>
    <w:rsid w:val="0094678E"/>
    <w:rsid w:val="00946810"/>
    <w:rsid w:val="009469F6"/>
    <w:rsid w:val="00946A10"/>
    <w:rsid w:val="00946CF6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935"/>
    <w:rsid w:val="00950B14"/>
    <w:rsid w:val="00950CA0"/>
    <w:rsid w:val="00950F9F"/>
    <w:rsid w:val="00951654"/>
    <w:rsid w:val="00951668"/>
    <w:rsid w:val="0095168D"/>
    <w:rsid w:val="0095185A"/>
    <w:rsid w:val="00951873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B94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AD1"/>
    <w:rsid w:val="00957B80"/>
    <w:rsid w:val="00957EBF"/>
    <w:rsid w:val="00957F9A"/>
    <w:rsid w:val="00957FD0"/>
    <w:rsid w:val="009604FB"/>
    <w:rsid w:val="00960671"/>
    <w:rsid w:val="009606D6"/>
    <w:rsid w:val="009609F8"/>
    <w:rsid w:val="00960C0A"/>
    <w:rsid w:val="00960C98"/>
    <w:rsid w:val="00960CB0"/>
    <w:rsid w:val="00960EF9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2FAC"/>
    <w:rsid w:val="00963133"/>
    <w:rsid w:val="00963422"/>
    <w:rsid w:val="009637BB"/>
    <w:rsid w:val="00963D7C"/>
    <w:rsid w:val="00963F10"/>
    <w:rsid w:val="00963F4F"/>
    <w:rsid w:val="009643CF"/>
    <w:rsid w:val="0096442D"/>
    <w:rsid w:val="00964597"/>
    <w:rsid w:val="0096484D"/>
    <w:rsid w:val="00964878"/>
    <w:rsid w:val="00964DFB"/>
    <w:rsid w:val="00964EF4"/>
    <w:rsid w:val="00965199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2E6"/>
    <w:rsid w:val="009663E1"/>
    <w:rsid w:val="00966C78"/>
    <w:rsid w:val="00966E40"/>
    <w:rsid w:val="009676A1"/>
    <w:rsid w:val="00967881"/>
    <w:rsid w:val="00967AEF"/>
    <w:rsid w:val="00967B97"/>
    <w:rsid w:val="00967DDE"/>
    <w:rsid w:val="00967F2E"/>
    <w:rsid w:val="0097014E"/>
    <w:rsid w:val="00970285"/>
    <w:rsid w:val="00970542"/>
    <w:rsid w:val="009705F4"/>
    <w:rsid w:val="00970889"/>
    <w:rsid w:val="0097098A"/>
    <w:rsid w:val="009709F8"/>
    <w:rsid w:val="00970C66"/>
    <w:rsid w:val="00970FF0"/>
    <w:rsid w:val="00971230"/>
    <w:rsid w:val="009715D8"/>
    <w:rsid w:val="009716F2"/>
    <w:rsid w:val="00971A31"/>
    <w:rsid w:val="00971B60"/>
    <w:rsid w:val="00971D77"/>
    <w:rsid w:val="009721CE"/>
    <w:rsid w:val="009724DA"/>
    <w:rsid w:val="0097253F"/>
    <w:rsid w:val="00972A26"/>
    <w:rsid w:val="00972D2C"/>
    <w:rsid w:val="00972DE7"/>
    <w:rsid w:val="00972F9D"/>
    <w:rsid w:val="00972FA4"/>
    <w:rsid w:val="00973148"/>
    <w:rsid w:val="00973216"/>
    <w:rsid w:val="00973E3B"/>
    <w:rsid w:val="00974387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77ECF"/>
    <w:rsid w:val="009804D6"/>
    <w:rsid w:val="009806BF"/>
    <w:rsid w:val="009807CD"/>
    <w:rsid w:val="009807EB"/>
    <w:rsid w:val="00980911"/>
    <w:rsid w:val="00980B1D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2C59"/>
    <w:rsid w:val="00983075"/>
    <w:rsid w:val="00983290"/>
    <w:rsid w:val="00983683"/>
    <w:rsid w:val="00983707"/>
    <w:rsid w:val="00983C12"/>
    <w:rsid w:val="00983E2C"/>
    <w:rsid w:val="00984027"/>
    <w:rsid w:val="009843F8"/>
    <w:rsid w:val="00984481"/>
    <w:rsid w:val="009845D2"/>
    <w:rsid w:val="00984A10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027"/>
    <w:rsid w:val="00986185"/>
    <w:rsid w:val="0098648D"/>
    <w:rsid w:val="009865F7"/>
    <w:rsid w:val="00986A62"/>
    <w:rsid w:val="00986EAE"/>
    <w:rsid w:val="00986F8A"/>
    <w:rsid w:val="00986FB5"/>
    <w:rsid w:val="009870E3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833"/>
    <w:rsid w:val="00990B95"/>
    <w:rsid w:val="00990E4E"/>
    <w:rsid w:val="00990E55"/>
    <w:rsid w:val="00990EE2"/>
    <w:rsid w:val="00990FA9"/>
    <w:rsid w:val="009912B4"/>
    <w:rsid w:val="009912E6"/>
    <w:rsid w:val="009912FD"/>
    <w:rsid w:val="0099142E"/>
    <w:rsid w:val="009914E4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A4"/>
    <w:rsid w:val="009927E9"/>
    <w:rsid w:val="00992BC2"/>
    <w:rsid w:val="00992CC0"/>
    <w:rsid w:val="00992D32"/>
    <w:rsid w:val="00992F4A"/>
    <w:rsid w:val="009936EE"/>
    <w:rsid w:val="009939A4"/>
    <w:rsid w:val="009939D9"/>
    <w:rsid w:val="00993A83"/>
    <w:rsid w:val="00993C49"/>
    <w:rsid w:val="0099406D"/>
    <w:rsid w:val="00994204"/>
    <w:rsid w:val="00994219"/>
    <w:rsid w:val="00994BB5"/>
    <w:rsid w:val="00994DE2"/>
    <w:rsid w:val="00994E62"/>
    <w:rsid w:val="00994EAA"/>
    <w:rsid w:val="0099511E"/>
    <w:rsid w:val="0099522F"/>
    <w:rsid w:val="009952E7"/>
    <w:rsid w:val="009958E3"/>
    <w:rsid w:val="00995A7B"/>
    <w:rsid w:val="00995BEE"/>
    <w:rsid w:val="00996262"/>
    <w:rsid w:val="0099653A"/>
    <w:rsid w:val="009967B7"/>
    <w:rsid w:val="00996906"/>
    <w:rsid w:val="00996CCB"/>
    <w:rsid w:val="00996D9B"/>
    <w:rsid w:val="00996FA8"/>
    <w:rsid w:val="00997440"/>
    <w:rsid w:val="009977BF"/>
    <w:rsid w:val="009977C1"/>
    <w:rsid w:val="00997E05"/>
    <w:rsid w:val="00997FA8"/>
    <w:rsid w:val="009A0025"/>
    <w:rsid w:val="009A059C"/>
    <w:rsid w:val="009A0607"/>
    <w:rsid w:val="009A07D9"/>
    <w:rsid w:val="009A0CC4"/>
    <w:rsid w:val="009A0F5C"/>
    <w:rsid w:val="009A10D4"/>
    <w:rsid w:val="009A176D"/>
    <w:rsid w:val="009A1E2D"/>
    <w:rsid w:val="009A1EC0"/>
    <w:rsid w:val="009A1FE6"/>
    <w:rsid w:val="009A2410"/>
    <w:rsid w:val="009A25D6"/>
    <w:rsid w:val="009A2B73"/>
    <w:rsid w:val="009A2FA7"/>
    <w:rsid w:val="009A30EC"/>
    <w:rsid w:val="009A3560"/>
    <w:rsid w:val="009A3701"/>
    <w:rsid w:val="009A38F0"/>
    <w:rsid w:val="009A3B7D"/>
    <w:rsid w:val="009A3D81"/>
    <w:rsid w:val="009A3E29"/>
    <w:rsid w:val="009A41FE"/>
    <w:rsid w:val="009A4701"/>
    <w:rsid w:val="009A4B8E"/>
    <w:rsid w:val="009A5061"/>
    <w:rsid w:val="009A5330"/>
    <w:rsid w:val="009A54B4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7BF"/>
    <w:rsid w:val="009A78C9"/>
    <w:rsid w:val="009A7D0C"/>
    <w:rsid w:val="009A7E0D"/>
    <w:rsid w:val="009A7F96"/>
    <w:rsid w:val="009B0100"/>
    <w:rsid w:val="009B0353"/>
    <w:rsid w:val="009B03E1"/>
    <w:rsid w:val="009B040E"/>
    <w:rsid w:val="009B0466"/>
    <w:rsid w:val="009B04E8"/>
    <w:rsid w:val="009B052D"/>
    <w:rsid w:val="009B0567"/>
    <w:rsid w:val="009B081C"/>
    <w:rsid w:val="009B0C95"/>
    <w:rsid w:val="009B0EE7"/>
    <w:rsid w:val="009B143B"/>
    <w:rsid w:val="009B15F6"/>
    <w:rsid w:val="009B1D20"/>
    <w:rsid w:val="009B209A"/>
    <w:rsid w:val="009B2156"/>
    <w:rsid w:val="009B21C5"/>
    <w:rsid w:val="009B23DC"/>
    <w:rsid w:val="009B26EE"/>
    <w:rsid w:val="009B2A33"/>
    <w:rsid w:val="009B2A75"/>
    <w:rsid w:val="009B2BC2"/>
    <w:rsid w:val="009B2C29"/>
    <w:rsid w:val="009B2DC7"/>
    <w:rsid w:val="009B2E53"/>
    <w:rsid w:val="009B30AF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4D2"/>
    <w:rsid w:val="009B59E8"/>
    <w:rsid w:val="009B5C2B"/>
    <w:rsid w:val="009B5C4B"/>
    <w:rsid w:val="009B5D70"/>
    <w:rsid w:val="009B5DAB"/>
    <w:rsid w:val="009B5E04"/>
    <w:rsid w:val="009B5EDA"/>
    <w:rsid w:val="009B5F25"/>
    <w:rsid w:val="009B62F2"/>
    <w:rsid w:val="009B65AD"/>
    <w:rsid w:val="009B699C"/>
    <w:rsid w:val="009B6EDB"/>
    <w:rsid w:val="009B701E"/>
    <w:rsid w:val="009B711A"/>
    <w:rsid w:val="009B76F7"/>
    <w:rsid w:val="009B791C"/>
    <w:rsid w:val="009B7A42"/>
    <w:rsid w:val="009B7BC1"/>
    <w:rsid w:val="009C009D"/>
    <w:rsid w:val="009C0167"/>
    <w:rsid w:val="009C0515"/>
    <w:rsid w:val="009C07A1"/>
    <w:rsid w:val="009C0903"/>
    <w:rsid w:val="009C0B88"/>
    <w:rsid w:val="009C0C6D"/>
    <w:rsid w:val="009C0E58"/>
    <w:rsid w:val="009C138B"/>
    <w:rsid w:val="009C141A"/>
    <w:rsid w:val="009C1849"/>
    <w:rsid w:val="009C1EA9"/>
    <w:rsid w:val="009C1FFF"/>
    <w:rsid w:val="009C2019"/>
    <w:rsid w:val="009C2208"/>
    <w:rsid w:val="009C2372"/>
    <w:rsid w:val="009C2695"/>
    <w:rsid w:val="009C2A40"/>
    <w:rsid w:val="009C2E64"/>
    <w:rsid w:val="009C2E88"/>
    <w:rsid w:val="009C2FDE"/>
    <w:rsid w:val="009C3547"/>
    <w:rsid w:val="009C3B63"/>
    <w:rsid w:val="009C3BDA"/>
    <w:rsid w:val="009C41B4"/>
    <w:rsid w:val="009C44E5"/>
    <w:rsid w:val="009C4A92"/>
    <w:rsid w:val="009C4AA8"/>
    <w:rsid w:val="009C4C6C"/>
    <w:rsid w:val="009C4D19"/>
    <w:rsid w:val="009C5064"/>
    <w:rsid w:val="009C5605"/>
    <w:rsid w:val="009C56D7"/>
    <w:rsid w:val="009C5AE2"/>
    <w:rsid w:val="009C5E7B"/>
    <w:rsid w:val="009C6002"/>
    <w:rsid w:val="009C6516"/>
    <w:rsid w:val="009C65DF"/>
    <w:rsid w:val="009C66EF"/>
    <w:rsid w:val="009C6924"/>
    <w:rsid w:val="009C6A8C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C7F42"/>
    <w:rsid w:val="009D055E"/>
    <w:rsid w:val="009D05A3"/>
    <w:rsid w:val="009D05DA"/>
    <w:rsid w:val="009D0889"/>
    <w:rsid w:val="009D0B58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3F4A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17C"/>
    <w:rsid w:val="009D7807"/>
    <w:rsid w:val="009D78EC"/>
    <w:rsid w:val="009D7B86"/>
    <w:rsid w:val="009D7C81"/>
    <w:rsid w:val="009D7EF6"/>
    <w:rsid w:val="009E0793"/>
    <w:rsid w:val="009E0A19"/>
    <w:rsid w:val="009E0A58"/>
    <w:rsid w:val="009E0BFA"/>
    <w:rsid w:val="009E10BC"/>
    <w:rsid w:val="009E10FD"/>
    <w:rsid w:val="009E1391"/>
    <w:rsid w:val="009E15FD"/>
    <w:rsid w:val="009E179A"/>
    <w:rsid w:val="009E1A8C"/>
    <w:rsid w:val="009E1C1C"/>
    <w:rsid w:val="009E206B"/>
    <w:rsid w:val="009E22BE"/>
    <w:rsid w:val="009E25FF"/>
    <w:rsid w:val="009E284A"/>
    <w:rsid w:val="009E294A"/>
    <w:rsid w:val="009E29BB"/>
    <w:rsid w:val="009E2AF6"/>
    <w:rsid w:val="009E2D1B"/>
    <w:rsid w:val="009E3103"/>
    <w:rsid w:val="009E31CC"/>
    <w:rsid w:val="009E342E"/>
    <w:rsid w:val="009E36B2"/>
    <w:rsid w:val="009E375C"/>
    <w:rsid w:val="009E3794"/>
    <w:rsid w:val="009E388C"/>
    <w:rsid w:val="009E3DBE"/>
    <w:rsid w:val="009E3EDD"/>
    <w:rsid w:val="009E3F2D"/>
    <w:rsid w:val="009E4206"/>
    <w:rsid w:val="009E45C9"/>
    <w:rsid w:val="009E45CA"/>
    <w:rsid w:val="009E462A"/>
    <w:rsid w:val="009E47ED"/>
    <w:rsid w:val="009E49FF"/>
    <w:rsid w:val="009E4A31"/>
    <w:rsid w:val="009E4B28"/>
    <w:rsid w:val="009E509B"/>
    <w:rsid w:val="009E511B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036"/>
    <w:rsid w:val="009F01BF"/>
    <w:rsid w:val="009F0237"/>
    <w:rsid w:val="009F0875"/>
    <w:rsid w:val="009F09E2"/>
    <w:rsid w:val="009F0DB0"/>
    <w:rsid w:val="009F0F82"/>
    <w:rsid w:val="009F1B28"/>
    <w:rsid w:val="009F1C04"/>
    <w:rsid w:val="009F1C38"/>
    <w:rsid w:val="009F1CA5"/>
    <w:rsid w:val="009F1CD3"/>
    <w:rsid w:val="009F20DB"/>
    <w:rsid w:val="009F2671"/>
    <w:rsid w:val="009F2760"/>
    <w:rsid w:val="009F2979"/>
    <w:rsid w:val="009F2C09"/>
    <w:rsid w:val="009F2C4C"/>
    <w:rsid w:val="009F2CB8"/>
    <w:rsid w:val="009F3356"/>
    <w:rsid w:val="009F3439"/>
    <w:rsid w:val="009F3538"/>
    <w:rsid w:val="009F390C"/>
    <w:rsid w:val="009F3D00"/>
    <w:rsid w:val="009F406E"/>
    <w:rsid w:val="009F45EA"/>
    <w:rsid w:val="009F47F2"/>
    <w:rsid w:val="009F4B06"/>
    <w:rsid w:val="009F4B7C"/>
    <w:rsid w:val="009F4DA9"/>
    <w:rsid w:val="009F528A"/>
    <w:rsid w:val="009F52D5"/>
    <w:rsid w:val="009F5407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8A"/>
    <w:rsid w:val="00A001A4"/>
    <w:rsid w:val="00A00350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17B8"/>
    <w:rsid w:val="00A0207D"/>
    <w:rsid w:val="00A02258"/>
    <w:rsid w:val="00A02496"/>
    <w:rsid w:val="00A025CE"/>
    <w:rsid w:val="00A02797"/>
    <w:rsid w:val="00A02857"/>
    <w:rsid w:val="00A02957"/>
    <w:rsid w:val="00A02A13"/>
    <w:rsid w:val="00A02A71"/>
    <w:rsid w:val="00A02A8C"/>
    <w:rsid w:val="00A02AD1"/>
    <w:rsid w:val="00A02B33"/>
    <w:rsid w:val="00A02C7E"/>
    <w:rsid w:val="00A02DD3"/>
    <w:rsid w:val="00A0305A"/>
    <w:rsid w:val="00A0312C"/>
    <w:rsid w:val="00A0327D"/>
    <w:rsid w:val="00A03462"/>
    <w:rsid w:val="00A039B8"/>
    <w:rsid w:val="00A03CD8"/>
    <w:rsid w:val="00A04195"/>
    <w:rsid w:val="00A041B7"/>
    <w:rsid w:val="00A042C1"/>
    <w:rsid w:val="00A04415"/>
    <w:rsid w:val="00A044E2"/>
    <w:rsid w:val="00A046A5"/>
    <w:rsid w:val="00A04A30"/>
    <w:rsid w:val="00A04CB5"/>
    <w:rsid w:val="00A04D0D"/>
    <w:rsid w:val="00A05054"/>
    <w:rsid w:val="00A050CE"/>
    <w:rsid w:val="00A0551F"/>
    <w:rsid w:val="00A05647"/>
    <w:rsid w:val="00A056FD"/>
    <w:rsid w:val="00A05C9C"/>
    <w:rsid w:val="00A05FB6"/>
    <w:rsid w:val="00A06418"/>
    <w:rsid w:val="00A06734"/>
    <w:rsid w:val="00A06954"/>
    <w:rsid w:val="00A07037"/>
    <w:rsid w:val="00A07E16"/>
    <w:rsid w:val="00A07F6D"/>
    <w:rsid w:val="00A1048D"/>
    <w:rsid w:val="00A105B1"/>
    <w:rsid w:val="00A105F0"/>
    <w:rsid w:val="00A10936"/>
    <w:rsid w:val="00A10BB1"/>
    <w:rsid w:val="00A10C84"/>
    <w:rsid w:val="00A1107D"/>
    <w:rsid w:val="00A11444"/>
    <w:rsid w:val="00A115BD"/>
    <w:rsid w:val="00A11666"/>
    <w:rsid w:val="00A1168E"/>
    <w:rsid w:val="00A11729"/>
    <w:rsid w:val="00A11793"/>
    <w:rsid w:val="00A117EA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DC9"/>
    <w:rsid w:val="00A12EA8"/>
    <w:rsid w:val="00A13115"/>
    <w:rsid w:val="00A1325F"/>
    <w:rsid w:val="00A133F4"/>
    <w:rsid w:val="00A137D2"/>
    <w:rsid w:val="00A13DE7"/>
    <w:rsid w:val="00A141FC"/>
    <w:rsid w:val="00A14655"/>
    <w:rsid w:val="00A1471E"/>
    <w:rsid w:val="00A14750"/>
    <w:rsid w:val="00A14791"/>
    <w:rsid w:val="00A147D5"/>
    <w:rsid w:val="00A14950"/>
    <w:rsid w:val="00A14A71"/>
    <w:rsid w:val="00A14E61"/>
    <w:rsid w:val="00A1526C"/>
    <w:rsid w:val="00A154A7"/>
    <w:rsid w:val="00A154C8"/>
    <w:rsid w:val="00A154E8"/>
    <w:rsid w:val="00A15854"/>
    <w:rsid w:val="00A15D04"/>
    <w:rsid w:val="00A15DC2"/>
    <w:rsid w:val="00A15E59"/>
    <w:rsid w:val="00A15EA0"/>
    <w:rsid w:val="00A164F3"/>
    <w:rsid w:val="00A1669C"/>
    <w:rsid w:val="00A16797"/>
    <w:rsid w:val="00A168D0"/>
    <w:rsid w:val="00A16B0C"/>
    <w:rsid w:val="00A16B5E"/>
    <w:rsid w:val="00A16B6B"/>
    <w:rsid w:val="00A16C8A"/>
    <w:rsid w:val="00A1711E"/>
    <w:rsid w:val="00A17145"/>
    <w:rsid w:val="00A176AD"/>
    <w:rsid w:val="00A176F7"/>
    <w:rsid w:val="00A17903"/>
    <w:rsid w:val="00A17A6F"/>
    <w:rsid w:val="00A17E06"/>
    <w:rsid w:val="00A200F0"/>
    <w:rsid w:val="00A20100"/>
    <w:rsid w:val="00A206FF"/>
    <w:rsid w:val="00A207F8"/>
    <w:rsid w:val="00A20824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06"/>
    <w:rsid w:val="00A22CF8"/>
    <w:rsid w:val="00A22FBE"/>
    <w:rsid w:val="00A238D6"/>
    <w:rsid w:val="00A239A4"/>
    <w:rsid w:val="00A239B3"/>
    <w:rsid w:val="00A239B8"/>
    <w:rsid w:val="00A24A33"/>
    <w:rsid w:val="00A24CDF"/>
    <w:rsid w:val="00A25140"/>
    <w:rsid w:val="00A252D5"/>
    <w:rsid w:val="00A2594A"/>
    <w:rsid w:val="00A25B08"/>
    <w:rsid w:val="00A25D02"/>
    <w:rsid w:val="00A25DFB"/>
    <w:rsid w:val="00A2616F"/>
    <w:rsid w:val="00A26480"/>
    <w:rsid w:val="00A2698B"/>
    <w:rsid w:val="00A26CD8"/>
    <w:rsid w:val="00A26F82"/>
    <w:rsid w:val="00A2717E"/>
    <w:rsid w:val="00A274AA"/>
    <w:rsid w:val="00A27517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099"/>
    <w:rsid w:val="00A3112D"/>
    <w:rsid w:val="00A31275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107"/>
    <w:rsid w:val="00A3320C"/>
    <w:rsid w:val="00A33531"/>
    <w:rsid w:val="00A33A21"/>
    <w:rsid w:val="00A33D75"/>
    <w:rsid w:val="00A34580"/>
    <w:rsid w:val="00A34683"/>
    <w:rsid w:val="00A346D1"/>
    <w:rsid w:val="00A3475D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ADF"/>
    <w:rsid w:val="00A35D0B"/>
    <w:rsid w:val="00A365B7"/>
    <w:rsid w:val="00A3686A"/>
    <w:rsid w:val="00A368BE"/>
    <w:rsid w:val="00A36E86"/>
    <w:rsid w:val="00A36F91"/>
    <w:rsid w:val="00A370DA"/>
    <w:rsid w:val="00A37317"/>
    <w:rsid w:val="00A37801"/>
    <w:rsid w:val="00A37802"/>
    <w:rsid w:val="00A378F0"/>
    <w:rsid w:val="00A379A5"/>
    <w:rsid w:val="00A37BBE"/>
    <w:rsid w:val="00A37E1F"/>
    <w:rsid w:val="00A37E9B"/>
    <w:rsid w:val="00A37F40"/>
    <w:rsid w:val="00A40137"/>
    <w:rsid w:val="00A402FC"/>
    <w:rsid w:val="00A40352"/>
    <w:rsid w:val="00A40437"/>
    <w:rsid w:val="00A4047D"/>
    <w:rsid w:val="00A40512"/>
    <w:rsid w:val="00A406C3"/>
    <w:rsid w:val="00A410D6"/>
    <w:rsid w:val="00A411BC"/>
    <w:rsid w:val="00A412F0"/>
    <w:rsid w:val="00A41581"/>
    <w:rsid w:val="00A419A3"/>
    <w:rsid w:val="00A41F68"/>
    <w:rsid w:val="00A4249E"/>
    <w:rsid w:val="00A42640"/>
    <w:rsid w:val="00A42CDC"/>
    <w:rsid w:val="00A43350"/>
    <w:rsid w:val="00A43684"/>
    <w:rsid w:val="00A4370B"/>
    <w:rsid w:val="00A43AE3"/>
    <w:rsid w:val="00A43B04"/>
    <w:rsid w:val="00A43CDE"/>
    <w:rsid w:val="00A440F2"/>
    <w:rsid w:val="00A443E1"/>
    <w:rsid w:val="00A4446D"/>
    <w:rsid w:val="00A4489A"/>
    <w:rsid w:val="00A448C9"/>
    <w:rsid w:val="00A45021"/>
    <w:rsid w:val="00A45166"/>
    <w:rsid w:val="00A456BD"/>
    <w:rsid w:val="00A458FA"/>
    <w:rsid w:val="00A45B8D"/>
    <w:rsid w:val="00A45BC5"/>
    <w:rsid w:val="00A460D8"/>
    <w:rsid w:val="00A4643D"/>
    <w:rsid w:val="00A46498"/>
    <w:rsid w:val="00A46779"/>
    <w:rsid w:val="00A4692E"/>
    <w:rsid w:val="00A46E61"/>
    <w:rsid w:val="00A470A6"/>
    <w:rsid w:val="00A47A10"/>
    <w:rsid w:val="00A47B7B"/>
    <w:rsid w:val="00A50213"/>
    <w:rsid w:val="00A50917"/>
    <w:rsid w:val="00A50EB3"/>
    <w:rsid w:val="00A51A86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4F68"/>
    <w:rsid w:val="00A555A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B5B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83"/>
    <w:rsid w:val="00A620F2"/>
    <w:rsid w:val="00A62125"/>
    <w:rsid w:val="00A62221"/>
    <w:rsid w:val="00A62305"/>
    <w:rsid w:val="00A624A6"/>
    <w:rsid w:val="00A626E5"/>
    <w:rsid w:val="00A62721"/>
    <w:rsid w:val="00A628CD"/>
    <w:rsid w:val="00A62940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8"/>
    <w:rsid w:val="00A651CB"/>
    <w:rsid w:val="00A6559B"/>
    <w:rsid w:val="00A65669"/>
    <w:rsid w:val="00A656AA"/>
    <w:rsid w:val="00A65799"/>
    <w:rsid w:val="00A6583F"/>
    <w:rsid w:val="00A658F9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4B4"/>
    <w:rsid w:val="00A67748"/>
    <w:rsid w:val="00A67C86"/>
    <w:rsid w:val="00A67DCC"/>
    <w:rsid w:val="00A67EEB"/>
    <w:rsid w:val="00A67EF9"/>
    <w:rsid w:val="00A70176"/>
    <w:rsid w:val="00A705B0"/>
    <w:rsid w:val="00A706BD"/>
    <w:rsid w:val="00A70C0C"/>
    <w:rsid w:val="00A70E12"/>
    <w:rsid w:val="00A7142F"/>
    <w:rsid w:val="00A718EF"/>
    <w:rsid w:val="00A71950"/>
    <w:rsid w:val="00A71A2B"/>
    <w:rsid w:val="00A71A9B"/>
    <w:rsid w:val="00A71BB5"/>
    <w:rsid w:val="00A7218A"/>
    <w:rsid w:val="00A721B3"/>
    <w:rsid w:val="00A72316"/>
    <w:rsid w:val="00A7249D"/>
    <w:rsid w:val="00A724C5"/>
    <w:rsid w:val="00A725E9"/>
    <w:rsid w:val="00A72970"/>
    <w:rsid w:val="00A72AD3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959"/>
    <w:rsid w:val="00A77B7F"/>
    <w:rsid w:val="00A80153"/>
    <w:rsid w:val="00A80202"/>
    <w:rsid w:val="00A805AC"/>
    <w:rsid w:val="00A8089C"/>
    <w:rsid w:val="00A813F7"/>
    <w:rsid w:val="00A817C7"/>
    <w:rsid w:val="00A8188D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CEA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4A0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5A74"/>
    <w:rsid w:val="00A85D37"/>
    <w:rsid w:val="00A85EC0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B9"/>
    <w:rsid w:val="00A877CA"/>
    <w:rsid w:val="00A87965"/>
    <w:rsid w:val="00A87AB9"/>
    <w:rsid w:val="00A87AFF"/>
    <w:rsid w:val="00A87CC6"/>
    <w:rsid w:val="00A87FFA"/>
    <w:rsid w:val="00A901AE"/>
    <w:rsid w:val="00A9028F"/>
    <w:rsid w:val="00A90505"/>
    <w:rsid w:val="00A9061C"/>
    <w:rsid w:val="00A90630"/>
    <w:rsid w:val="00A90AE8"/>
    <w:rsid w:val="00A91052"/>
    <w:rsid w:val="00A91158"/>
    <w:rsid w:val="00A9118F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69F"/>
    <w:rsid w:val="00A94745"/>
    <w:rsid w:val="00A94EB8"/>
    <w:rsid w:val="00A94FF4"/>
    <w:rsid w:val="00A953A0"/>
    <w:rsid w:val="00A953D9"/>
    <w:rsid w:val="00A95673"/>
    <w:rsid w:val="00A95939"/>
    <w:rsid w:val="00A95C6F"/>
    <w:rsid w:val="00A95F81"/>
    <w:rsid w:val="00A96194"/>
    <w:rsid w:val="00A9657D"/>
    <w:rsid w:val="00A966CA"/>
    <w:rsid w:val="00A9686C"/>
    <w:rsid w:val="00A96A33"/>
    <w:rsid w:val="00A971F9"/>
    <w:rsid w:val="00A972BF"/>
    <w:rsid w:val="00A97820"/>
    <w:rsid w:val="00A97B1E"/>
    <w:rsid w:val="00AA0132"/>
    <w:rsid w:val="00AA0815"/>
    <w:rsid w:val="00AA08CF"/>
    <w:rsid w:val="00AA0AFA"/>
    <w:rsid w:val="00AA0B35"/>
    <w:rsid w:val="00AA0C0E"/>
    <w:rsid w:val="00AA0C81"/>
    <w:rsid w:val="00AA0E3D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2F33"/>
    <w:rsid w:val="00AA33D1"/>
    <w:rsid w:val="00AA342E"/>
    <w:rsid w:val="00AA371C"/>
    <w:rsid w:val="00AA3720"/>
    <w:rsid w:val="00AA37FD"/>
    <w:rsid w:val="00AA386D"/>
    <w:rsid w:val="00AA3924"/>
    <w:rsid w:val="00AA3940"/>
    <w:rsid w:val="00AA3CE9"/>
    <w:rsid w:val="00AA3E62"/>
    <w:rsid w:val="00AA3F85"/>
    <w:rsid w:val="00AA3FCB"/>
    <w:rsid w:val="00AA41C9"/>
    <w:rsid w:val="00AA4243"/>
    <w:rsid w:val="00AA44BF"/>
    <w:rsid w:val="00AA47E2"/>
    <w:rsid w:val="00AA55EE"/>
    <w:rsid w:val="00AA5854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1A59"/>
    <w:rsid w:val="00AB1CE9"/>
    <w:rsid w:val="00AB1DA1"/>
    <w:rsid w:val="00AB2405"/>
    <w:rsid w:val="00AB247E"/>
    <w:rsid w:val="00AB2508"/>
    <w:rsid w:val="00AB2689"/>
    <w:rsid w:val="00AB26D0"/>
    <w:rsid w:val="00AB2BB8"/>
    <w:rsid w:val="00AB2CA6"/>
    <w:rsid w:val="00AB32A4"/>
    <w:rsid w:val="00AB345C"/>
    <w:rsid w:val="00AB3777"/>
    <w:rsid w:val="00AB394B"/>
    <w:rsid w:val="00AB3AD7"/>
    <w:rsid w:val="00AB4059"/>
    <w:rsid w:val="00AB41B0"/>
    <w:rsid w:val="00AB438D"/>
    <w:rsid w:val="00AB44E6"/>
    <w:rsid w:val="00AB49B1"/>
    <w:rsid w:val="00AB5497"/>
    <w:rsid w:val="00AB5613"/>
    <w:rsid w:val="00AB5614"/>
    <w:rsid w:val="00AB56CC"/>
    <w:rsid w:val="00AB570A"/>
    <w:rsid w:val="00AB5C93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1DC"/>
    <w:rsid w:val="00AB7211"/>
    <w:rsid w:val="00AB78B2"/>
    <w:rsid w:val="00AC0028"/>
    <w:rsid w:val="00AC05AF"/>
    <w:rsid w:val="00AC08B7"/>
    <w:rsid w:val="00AC09D4"/>
    <w:rsid w:val="00AC0F7D"/>
    <w:rsid w:val="00AC10F4"/>
    <w:rsid w:val="00AC1E86"/>
    <w:rsid w:val="00AC1FC7"/>
    <w:rsid w:val="00AC2509"/>
    <w:rsid w:val="00AC2833"/>
    <w:rsid w:val="00AC28FB"/>
    <w:rsid w:val="00AC2A9F"/>
    <w:rsid w:val="00AC2C71"/>
    <w:rsid w:val="00AC2E06"/>
    <w:rsid w:val="00AC30B8"/>
    <w:rsid w:val="00AC30EB"/>
    <w:rsid w:val="00AC3179"/>
    <w:rsid w:val="00AC333B"/>
    <w:rsid w:val="00AC3398"/>
    <w:rsid w:val="00AC3574"/>
    <w:rsid w:val="00AC3B4F"/>
    <w:rsid w:val="00AC3C9A"/>
    <w:rsid w:val="00AC41BE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59A"/>
    <w:rsid w:val="00AC5BD9"/>
    <w:rsid w:val="00AC5C42"/>
    <w:rsid w:val="00AC6150"/>
    <w:rsid w:val="00AC631B"/>
    <w:rsid w:val="00AC6412"/>
    <w:rsid w:val="00AC6499"/>
    <w:rsid w:val="00AC659D"/>
    <w:rsid w:val="00AC6638"/>
    <w:rsid w:val="00AC68BB"/>
    <w:rsid w:val="00AC695C"/>
    <w:rsid w:val="00AC6BCB"/>
    <w:rsid w:val="00AC6C4F"/>
    <w:rsid w:val="00AC6C75"/>
    <w:rsid w:val="00AC6C7B"/>
    <w:rsid w:val="00AC70D8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34"/>
    <w:rsid w:val="00AD4BEC"/>
    <w:rsid w:val="00AD4C15"/>
    <w:rsid w:val="00AD4EC4"/>
    <w:rsid w:val="00AD52FA"/>
    <w:rsid w:val="00AD5462"/>
    <w:rsid w:val="00AD5925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6D1"/>
    <w:rsid w:val="00AD7754"/>
    <w:rsid w:val="00AD7ABF"/>
    <w:rsid w:val="00AD7CB7"/>
    <w:rsid w:val="00AE0275"/>
    <w:rsid w:val="00AE042A"/>
    <w:rsid w:val="00AE07C8"/>
    <w:rsid w:val="00AE0A16"/>
    <w:rsid w:val="00AE1428"/>
    <w:rsid w:val="00AE19FA"/>
    <w:rsid w:val="00AE22E1"/>
    <w:rsid w:val="00AE2495"/>
    <w:rsid w:val="00AE28D0"/>
    <w:rsid w:val="00AE2FAE"/>
    <w:rsid w:val="00AE30D0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D11"/>
    <w:rsid w:val="00AE6E6A"/>
    <w:rsid w:val="00AE6F13"/>
    <w:rsid w:val="00AE70CF"/>
    <w:rsid w:val="00AE70D9"/>
    <w:rsid w:val="00AE7175"/>
    <w:rsid w:val="00AE72AD"/>
    <w:rsid w:val="00AE7324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2B6"/>
    <w:rsid w:val="00AF13B4"/>
    <w:rsid w:val="00AF144D"/>
    <w:rsid w:val="00AF1561"/>
    <w:rsid w:val="00AF166D"/>
    <w:rsid w:val="00AF16F0"/>
    <w:rsid w:val="00AF1ADA"/>
    <w:rsid w:val="00AF1B46"/>
    <w:rsid w:val="00AF1B7D"/>
    <w:rsid w:val="00AF1D13"/>
    <w:rsid w:val="00AF21E5"/>
    <w:rsid w:val="00AF23ED"/>
    <w:rsid w:val="00AF24CD"/>
    <w:rsid w:val="00AF2601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4EB"/>
    <w:rsid w:val="00AF370D"/>
    <w:rsid w:val="00AF3745"/>
    <w:rsid w:val="00AF3B27"/>
    <w:rsid w:val="00AF45ED"/>
    <w:rsid w:val="00AF46BF"/>
    <w:rsid w:val="00AF4899"/>
    <w:rsid w:val="00AF4F48"/>
    <w:rsid w:val="00AF5461"/>
    <w:rsid w:val="00AF59AD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05"/>
    <w:rsid w:val="00AF6DF7"/>
    <w:rsid w:val="00AF7153"/>
    <w:rsid w:val="00AF74B2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1F1E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0CA"/>
    <w:rsid w:val="00B043FB"/>
    <w:rsid w:val="00B04545"/>
    <w:rsid w:val="00B04AB0"/>
    <w:rsid w:val="00B04AF8"/>
    <w:rsid w:val="00B04E35"/>
    <w:rsid w:val="00B0570A"/>
    <w:rsid w:val="00B0577D"/>
    <w:rsid w:val="00B0587F"/>
    <w:rsid w:val="00B05962"/>
    <w:rsid w:val="00B05BA4"/>
    <w:rsid w:val="00B05D43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04E"/>
    <w:rsid w:val="00B103A5"/>
    <w:rsid w:val="00B108F5"/>
    <w:rsid w:val="00B10A11"/>
    <w:rsid w:val="00B113DA"/>
    <w:rsid w:val="00B11783"/>
    <w:rsid w:val="00B1190E"/>
    <w:rsid w:val="00B11969"/>
    <w:rsid w:val="00B119F0"/>
    <w:rsid w:val="00B11FA0"/>
    <w:rsid w:val="00B121B9"/>
    <w:rsid w:val="00B12271"/>
    <w:rsid w:val="00B12397"/>
    <w:rsid w:val="00B124EF"/>
    <w:rsid w:val="00B127BD"/>
    <w:rsid w:val="00B1286F"/>
    <w:rsid w:val="00B12912"/>
    <w:rsid w:val="00B12962"/>
    <w:rsid w:val="00B12C0B"/>
    <w:rsid w:val="00B12E70"/>
    <w:rsid w:val="00B1330F"/>
    <w:rsid w:val="00B1351D"/>
    <w:rsid w:val="00B13986"/>
    <w:rsid w:val="00B13F6A"/>
    <w:rsid w:val="00B14709"/>
    <w:rsid w:val="00B1475A"/>
    <w:rsid w:val="00B14862"/>
    <w:rsid w:val="00B14892"/>
    <w:rsid w:val="00B14A06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3E9"/>
    <w:rsid w:val="00B1757D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7E4"/>
    <w:rsid w:val="00B218C9"/>
    <w:rsid w:val="00B21A25"/>
    <w:rsid w:val="00B21B82"/>
    <w:rsid w:val="00B22D93"/>
    <w:rsid w:val="00B22E86"/>
    <w:rsid w:val="00B22F1C"/>
    <w:rsid w:val="00B23482"/>
    <w:rsid w:val="00B235BC"/>
    <w:rsid w:val="00B2366E"/>
    <w:rsid w:val="00B23908"/>
    <w:rsid w:val="00B2394A"/>
    <w:rsid w:val="00B23D17"/>
    <w:rsid w:val="00B23DA1"/>
    <w:rsid w:val="00B23DBE"/>
    <w:rsid w:val="00B24057"/>
    <w:rsid w:val="00B24167"/>
    <w:rsid w:val="00B24209"/>
    <w:rsid w:val="00B24305"/>
    <w:rsid w:val="00B24463"/>
    <w:rsid w:val="00B245C5"/>
    <w:rsid w:val="00B245FD"/>
    <w:rsid w:val="00B2486D"/>
    <w:rsid w:val="00B24B3F"/>
    <w:rsid w:val="00B250B7"/>
    <w:rsid w:val="00B251E3"/>
    <w:rsid w:val="00B2522B"/>
    <w:rsid w:val="00B25263"/>
    <w:rsid w:val="00B2531B"/>
    <w:rsid w:val="00B2569E"/>
    <w:rsid w:val="00B256E7"/>
    <w:rsid w:val="00B257B0"/>
    <w:rsid w:val="00B261CB"/>
    <w:rsid w:val="00B2627C"/>
    <w:rsid w:val="00B265B2"/>
    <w:rsid w:val="00B266C9"/>
    <w:rsid w:val="00B26D69"/>
    <w:rsid w:val="00B26D73"/>
    <w:rsid w:val="00B275F7"/>
    <w:rsid w:val="00B27857"/>
    <w:rsid w:val="00B27DEA"/>
    <w:rsid w:val="00B3035F"/>
    <w:rsid w:val="00B30494"/>
    <w:rsid w:val="00B30B8E"/>
    <w:rsid w:val="00B30C09"/>
    <w:rsid w:val="00B3167A"/>
    <w:rsid w:val="00B316E5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328"/>
    <w:rsid w:val="00B347C3"/>
    <w:rsid w:val="00B34C4D"/>
    <w:rsid w:val="00B34D41"/>
    <w:rsid w:val="00B3514A"/>
    <w:rsid w:val="00B351B5"/>
    <w:rsid w:val="00B3583C"/>
    <w:rsid w:val="00B359D8"/>
    <w:rsid w:val="00B35A38"/>
    <w:rsid w:val="00B35B5F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2AD"/>
    <w:rsid w:val="00B376C2"/>
    <w:rsid w:val="00B37E1E"/>
    <w:rsid w:val="00B37E56"/>
    <w:rsid w:val="00B37F6B"/>
    <w:rsid w:val="00B40390"/>
    <w:rsid w:val="00B40432"/>
    <w:rsid w:val="00B40761"/>
    <w:rsid w:val="00B40772"/>
    <w:rsid w:val="00B40892"/>
    <w:rsid w:val="00B40C0C"/>
    <w:rsid w:val="00B40CC9"/>
    <w:rsid w:val="00B41037"/>
    <w:rsid w:val="00B41361"/>
    <w:rsid w:val="00B41391"/>
    <w:rsid w:val="00B41653"/>
    <w:rsid w:val="00B41D01"/>
    <w:rsid w:val="00B41DEB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7C6"/>
    <w:rsid w:val="00B44BD6"/>
    <w:rsid w:val="00B45011"/>
    <w:rsid w:val="00B45936"/>
    <w:rsid w:val="00B45961"/>
    <w:rsid w:val="00B45AA3"/>
    <w:rsid w:val="00B465A7"/>
    <w:rsid w:val="00B46679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9"/>
    <w:rsid w:val="00B5034B"/>
    <w:rsid w:val="00B50353"/>
    <w:rsid w:val="00B50E40"/>
    <w:rsid w:val="00B5106F"/>
    <w:rsid w:val="00B510ED"/>
    <w:rsid w:val="00B5169F"/>
    <w:rsid w:val="00B51905"/>
    <w:rsid w:val="00B519D1"/>
    <w:rsid w:val="00B51B54"/>
    <w:rsid w:val="00B51CF1"/>
    <w:rsid w:val="00B51D0A"/>
    <w:rsid w:val="00B52376"/>
    <w:rsid w:val="00B5241E"/>
    <w:rsid w:val="00B52485"/>
    <w:rsid w:val="00B52712"/>
    <w:rsid w:val="00B52792"/>
    <w:rsid w:val="00B52BCD"/>
    <w:rsid w:val="00B52DD8"/>
    <w:rsid w:val="00B52FBC"/>
    <w:rsid w:val="00B533C1"/>
    <w:rsid w:val="00B5360B"/>
    <w:rsid w:val="00B5377A"/>
    <w:rsid w:val="00B538B1"/>
    <w:rsid w:val="00B53CE6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57EE1"/>
    <w:rsid w:val="00B60199"/>
    <w:rsid w:val="00B60204"/>
    <w:rsid w:val="00B60861"/>
    <w:rsid w:val="00B608D0"/>
    <w:rsid w:val="00B60A41"/>
    <w:rsid w:val="00B60C29"/>
    <w:rsid w:val="00B60F6F"/>
    <w:rsid w:val="00B61101"/>
    <w:rsid w:val="00B61524"/>
    <w:rsid w:val="00B615A0"/>
    <w:rsid w:val="00B615EF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46A"/>
    <w:rsid w:val="00B625EA"/>
    <w:rsid w:val="00B62656"/>
    <w:rsid w:val="00B6268C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5D7D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8A6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3E2"/>
    <w:rsid w:val="00B72472"/>
    <w:rsid w:val="00B725F4"/>
    <w:rsid w:val="00B7260F"/>
    <w:rsid w:val="00B72652"/>
    <w:rsid w:val="00B729D6"/>
    <w:rsid w:val="00B72A44"/>
    <w:rsid w:val="00B72D17"/>
    <w:rsid w:val="00B72DBD"/>
    <w:rsid w:val="00B72F86"/>
    <w:rsid w:val="00B72FE5"/>
    <w:rsid w:val="00B73429"/>
    <w:rsid w:val="00B7353E"/>
    <w:rsid w:val="00B73B0B"/>
    <w:rsid w:val="00B73CB1"/>
    <w:rsid w:val="00B73E3C"/>
    <w:rsid w:val="00B73FF3"/>
    <w:rsid w:val="00B74433"/>
    <w:rsid w:val="00B74954"/>
    <w:rsid w:val="00B74DF7"/>
    <w:rsid w:val="00B74FCA"/>
    <w:rsid w:val="00B75218"/>
    <w:rsid w:val="00B752AE"/>
    <w:rsid w:val="00B752EC"/>
    <w:rsid w:val="00B754E3"/>
    <w:rsid w:val="00B75A7E"/>
    <w:rsid w:val="00B75FBD"/>
    <w:rsid w:val="00B761AF"/>
    <w:rsid w:val="00B76235"/>
    <w:rsid w:val="00B76388"/>
    <w:rsid w:val="00B766C3"/>
    <w:rsid w:val="00B76755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3D"/>
    <w:rsid w:val="00B77D64"/>
    <w:rsid w:val="00B80252"/>
    <w:rsid w:val="00B804F7"/>
    <w:rsid w:val="00B8065F"/>
    <w:rsid w:val="00B8088C"/>
    <w:rsid w:val="00B80B76"/>
    <w:rsid w:val="00B80E20"/>
    <w:rsid w:val="00B80FE1"/>
    <w:rsid w:val="00B81152"/>
    <w:rsid w:val="00B81155"/>
    <w:rsid w:val="00B81251"/>
    <w:rsid w:val="00B81463"/>
    <w:rsid w:val="00B81767"/>
    <w:rsid w:val="00B81B09"/>
    <w:rsid w:val="00B824F8"/>
    <w:rsid w:val="00B82DFF"/>
    <w:rsid w:val="00B82EA8"/>
    <w:rsid w:val="00B83460"/>
    <w:rsid w:val="00B83624"/>
    <w:rsid w:val="00B838A7"/>
    <w:rsid w:val="00B8393E"/>
    <w:rsid w:val="00B84224"/>
    <w:rsid w:val="00B8443C"/>
    <w:rsid w:val="00B8455E"/>
    <w:rsid w:val="00B848A6"/>
    <w:rsid w:val="00B84CE7"/>
    <w:rsid w:val="00B85161"/>
    <w:rsid w:val="00B85340"/>
    <w:rsid w:val="00B85BD5"/>
    <w:rsid w:val="00B863C9"/>
    <w:rsid w:val="00B86714"/>
    <w:rsid w:val="00B867D7"/>
    <w:rsid w:val="00B867E1"/>
    <w:rsid w:val="00B875F2"/>
    <w:rsid w:val="00B877E9"/>
    <w:rsid w:val="00B87B1D"/>
    <w:rsid w:val="00B901B5"/>
    <w:rsid w:val="00B90937"/>
    <w:rsid w:val="00B90BA7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2B81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8A"/>
    <w:rsid w:val="00B95CD2"/>
    <w:rsid w:val="00B95DF6"/>
    <w:rsid w:val="00B95E2A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1C30"/>
    <w:rsid w:val="00BA1EAC"/>
    <w:rsid w:val="00BA29AC"/>
    <w:rsid w:val="00BA2AE4"/>
    <w:rsid w:val="00BA2BCF"/>
    <w:rsid w:val="00BA2E05"/>
    <w:rsid w:val="00BA30A2"/>
    <w:rsid w:val="00BA30C8"/>
    <w:rsid w:val="00BA3348"/>
    <w:rsid w:val="00BA34AA"/>
    <w:rsid w:val="00BA36D9"/>
    <w:rsid w:val="00BA3AB4"/>
    <w:rsid w:val="00BA3BD2"/>
    <w:rsid w:val="00BA3C1E"/>
    <w:rsid w:val="00BA3EEB"/>
    <w:rsid w:val="00BA426B"/>
    <w:rsid w:val="00BA431E"/>
    <w:rsid w:val="00BA43DB"/>
    <w:rsid w:val="00BA43F9"/>
    <w:rsid w:val="00BA485C"/>
    <w:rsid w:val="00BA49A0"/>
    <w:rsid w:val="00BA4B10"/>
    <w:rsid w:val="00BA4BAF"/>
    <w:rsid w:val="00BA4C61"/>
    <w:rsid w:val="00BA4E15"/>
    <w:rsid w:val="00BA4E6E"/>
    <w:rsid w:val="00BA5120"/>
    <w:rsid w:val="00BA5402"/>
    <w:rsid w:val="00BA582B"/>
    <w:rsid w:val="00BA5C6B"/>
    <w:rsid w:val="00BA5CB7"/>
    <w:rsid w:val="00BA60EE"/>
    <w:rsid w:val="00BA6187"/>
    <w:rsid w:val="00BA6268"/>
    <w:rsid w:val="00BA6908"/>
    <w:rsid w:val="00BA6C37"/>
    <w:rsid w:val="00BA75A3"/>
    <w:rsid w:val="00BA789E"/>
    <w:rsid w:val="00BA79EF"/>
    <w:rsid w:val="00BA7A57"/>
    <w:rsid w:val="00BA7F9E"/>
    <w:rsid w:val="00BB024F"/>
    <w:rsid w:val="00BB0266"/>
    <w:rsid w:val="00BB088D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F44"/>
    <w:rsid w:val="00BB3FA2"/>
    <w:rsid w:val="00BB42E5"/>
    <w:rsid w:val="00BB497F"/>
    <w:rsid w:val="00BB4F4D"/>
    <w:rsid w:val="00BB5103"/>
    <w:rsid w:val="00BB556E"/>
    <w:rsid w:val="00BB5690"/>
    <w:rsid w:val="00BB5B26"/>
    <w:rsid w:val="00BB5B5A"/>
    <w:rsid w:val="00BB5CC7"/>
    <w:rsid w:val="00BB69CA"/>
    <w:rsid w:val="00BB6A31"/>
    <w:rsid w:val="00BB6F40"/>
    <w:rsid w:val="00BB6FC4"/>
    <w:rsid w:val="00BB73E1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910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2DD"/>
    <w:rsid w:val="00BC34F8"/>
    <w:rsid w:val="00BC3515"/>
    <w:rsid w:val="00BC352A"/>
    <w:rsid w:val="00BC374C"/>
    <w:rsid w:val="00BC3912"/>
    <w:rsid w:val="00BC397D"/>
    <w:rsid w:val="00BC39EA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4C2"/>
    <w:rsid w:val="00BC58B3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D76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667"/>
    <w:rsid w:val="00BD1799"/>
    <w:rsid w:val="00BD1815"/>
    <w:rsid w:val="00BD1832"/>
    <w:rsid w:val="00BD1953"/>
    <w:rsid w:val="00BD1A60"/>
    <w:rsid w:val="00BD1B73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3E2C"/>
    <w:rsid w:val="00BD417E"/>
    <w:rsid w:val="00BD44EE"/>
    <w:rsid w:val="00BD453E"/>
    <w:rsid w:val="00BD4690"/>
    <w:rsid w:val="00BD4703"/>
    <w:rsid w:val="00BD472C"/>
    <w:rsid w:val="00BD4AA3"/>
    <w:rsid w:val="00BD4D2E"/>
    <w:rsid w:val="00BD4D51"/>
    <w:rsid w:val="00BD5239"/>
    <w:rsid w:val="00BD5DFA"/>
    <w:rsid w:val="00BD5FDC"/>
    <w:rsid w:val="00BD60AF"/>
    <w:rsid w:val="00BD6216"/>
    <w:rsid w:val="00BD6352"/>
    <w:rsid w:val="00BD63C3"/>
    <w:rsid w:val="00BD6633"/>
    <w:rsid w:val="00BD6897"/>
    <w:rsid w:val="00BD6A24"/>
    <w:rsid w:val="00BD6C3B"/>
    <w:rsid w:val="00BD7434"/>
    <w:rsid w:val="00BD763C"/>
    <w:rsid w:val="00BD76E6"/>
    <w:rsid w:val="00BD7B36"/>
    <w:rsid w:val="00BD7B7B"/>
    <w:rsid w:val="00BE0199"/>
    <w:rsid w:val="00BE0325"/>
    <w:rsid w:val="00BE045A"/>
    <w:rsid w:val="00BE05C1"/>
    <w:rsid w:val="00BE0695"/>
    <w:rsid w:val="00BE0AD8"/>
    <w:rsid w:val="00BE0CCE"/>
    <w:rsid w:val="00BE0F1E"/>
    <w:rsid w:val="00BE1ABF"/>
    <w:rsid w:val="00BE1C46"/>
    <w:rsid w:val="00BE1D91"/>
    <w:rsid w:val="00BE2554"/>
    <w:rsid w:val="00BE269E"/>
    <w:rsid w:val="00BE2712"/>
    <w:rsid w:val="00BE2717"/>
    <w:rsid w:val="00BE2762"/>
    <w:rsid w:val="00BE2774"/>
    <w:rsid w:val="00BE28EB"/>
    <w:rsid w:val="00BE3888"/>
    <w:rsid w:val="00BE3A90"/>
    <w:rsid w:val="00BE3AC4"/>
    <w:rsid w:val="00BE3C9F"/>
    <w:rsid w:val="00BE3E48"/>
    <w:rsid w:val="00BE42E4"/>
    <w:rsid w:val="00BE4438"/>
    <w:rsid w:val="00BE449B"/>
    <w:rsid w:val="00BE47AA"/>
    <w:rsid w:val="00BE4D8A"/>
    <w:rsid w:val="00BE4DD9"/>
    <w:rsid w:val="00BE5000"/>
    <w:rsid w:val="00BE53EF"/>
    <w:rsid w:val="00BE58B3"/>
    <w:rsid w:val="00BE591C"/>
    <w:rsid w:val="00BE5F14"/>
    <w:rsid w:val="00BE6434"/>
    <w:rsid w:val="00BE648B"/>
    <w:rsid w:val="00BE65D7"/>
    <w:rsid w:val="00BE6735"/>
    <w:rsid w:val="00BE677A"/>
    <w:rsid w:val="00BE67AA"/>
    <w:rsid w:val="00BE6920"/>
    <w:rsid w:val="00BE6DB1"/>
    <w:rsid w:val="00BE6F68"/>
    <w:rsid w:val="00BE716F"/>
    <w:rsid w:val="00BE719F"/>
    <w:rsid w:val="00BE72D6"/>
    <w:rsid w:val="00BE749A"/>
    <w:rsid w:val="00BE764E"/>
    <w:rsid w:val="00BE7ADA"/>
    <w:rsid w:val="00BE7B93"/>
    <w:rsid w:val="00BE7D4F"/>
    <w:rsid w:val="00BE7DA4"/>
    <w:rsid w:val="00BE7F4B"/>
    <w:rsid w:val="00BE7F5A"/>
    <w:rsid w:val="00BF02AA"/>
    <w:rsid w:val="00BF0534"/>
    <w:rsid w:val="00BF053B"/>
    <w:rsid w:val="00BF06FB"/>
    <w:rsid w:val="00BF0978"/>
    <w:rsid w:val="00BF141D"/>
    <w:rsid w:val="00BF1533"/>
    <w:rsid w:val="00BF15A7"/>
    <w:rsid w:val="00BF1A72"/>
    <w:rsid w:val="00BF1AE3"/>
    <w:rsid w:val="00BF1B63"/>
    <w:rsid w:val="00BF1CEC"/>
    <w:rsid w:val="00BF1EB2"/>
    <w:rsid w:val="00BF1F9E"/>
    <w:rsid w:val="00BF20FE"/>
    <w:rsid w:val="00BF2266"/>
    <w:rsid w:val="00BF2467"/>
    <w:rsid w:val="00BF24A1"/>
    <w:rsid w:val="00BF26F0"/>
    <w:rsid w:val="00BF2957"/>
    <w:rsid w:val="00BF3711"/>
    <w:rsid w:val="00BF37E0"/>
    <w:rsid w:val="00BF3E46"/>
    <w:rsid w:val="00BF3E8C"/>
    <w:rsid w:val="00BF3F4A"/>
    <w:rsid w:val="00BF3F56"/>
    <w:rsid w:val="00BF4027"/>
    <w:rsid w:val="00BF43A5"/>
    <w:rsid w:val="00BF458D"/>
    <w:rsid w:val="00BF4691"/>
    <w:rsid w:val="00BF46B7"/>
    <w:rsid w:val="00BF4ABB"/>
    <w:rsid w:val="00BF4F22"/>
    <w:rsid w:val="00BF4FC6"/>
    <w:rsid w:val="00BF51C0"/>
    <w:rsid w:val="00BF541B"/>
    <w:rsid w:val="00BF5986"/>
    <w:rsid w:val="00BF5C1D"/>
    <w:rsid w:val="00BF607C"/>
    <w:rsid w:val="00BF61B9"/>
    <w:rsid w:val="00BF63A1"/>
    <w:rsid w:val="00BF64F8"/>
    <w:rsid w:val="00BF6683"/>
    <w:rsid w:val="00BF6B56"/>
    <w:rsid w:val="00BF6D6A"/>
    <w:rsid w:val="00BF7384"/>
    <w:rsid w:val="00BF775F"/>
    <w:rsid w:val="00BF78A6"/>
    <w:rsid w:val="00BF7C6E"/>
    <w:rsid w:val="00BF7E78"/>
    <w:rsid w:val="00BF7EE5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CD"/>
    <w:rsid w:val="00C017FB"/>
    <w:rsid w:val="00C01867"/>
    <w:rsid w:val="00C01A35"/>
    <w:rsid w:val="00C022CE"/>
    <w:rsid w:val="00C025EA"/>
    <w:rsid w:val="00C02720"/>
    <w:rsid w:val="00C0273E"/>
    <w:rsid w:val="00C02840"/>
    <w:rsid w:val="00C028FA"/>
    <w:rsid w:val="00C02BCC"/>
    <w:rsid w:val="00C02D6B"/>
    <w:rsid w:val="00C030E5"/>
    <w:rsid w:val="00C031E2"/>
    <w:rsid w:val="00C0326D"/>
    <w:rsid w:val="00C0378F"/>
    <w:rsid w:val="00C03990"/>
    <w:rsid w:val="00C03AC9"/>
    <w:rsid w:val="00C03B9B"/>
    <w:rsid w:val="00C03F7D"/>
    <w:rsid w:val="00C03FD1"/>
    <w:rsid w:val="00C04175"/>
    <w:rsid w:val="00C04352"/>
    <w:rsid w:val="00C04C1C"/>
    <w:rsid w:val="00C04C92"/>
    <w:rsid w:val="00C04DF3"/>
    <w:rsid w:val="00C04E10"/>
    <w:rsid w:val="00C0523A"/>
    <w:rsid w:val="00C055B5"/>
    <w:rsid w:val="00C05639"/>
    <w:rsid w:val="00C05BAB"/>
    <w:rsid w:val="00C05CE0"/>
    <w:rsid w:val="00C0633B"/>
    <w:rsid w:val="00C064C6"/>
    <w:rsid w:val="00C0650D"/>
    <w:rsid w:val="00C065EA"/>
    <w:rsid w:val="00C066E0"/>
    <w:rsid w:val="00C06BA6"/>
    <w:rsid w:val="00C06F2A"/>
    <w:rsid w:val="00C07020"/>
    <w:rsid w:val="00C0776E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CDC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3CBC"/>
    <w:rsid w:val="00C1424D"/>
    <w:rsid w:val="00C144F9"/>
    <w:rsid w:val="00C148CC"/>
    <w:rsid w:val="00C148DC"/>
    <w:rsid w:val="00C14E23"/>
    <w:rsid w:val="00C14E87"/>
    <w:rsid w:val="00C150C3"/>
    <w:rsid w:val="00C1519B"/>
    <w:rsid w:val="00C151CD"/>
    <w:rsid w:val="00C153D7"/>
    <w:rsid w:val="00C15426"/>
    <w:rsid w:val="00C1572F"/>
    <w:rsid w:val="00C15903"/>
    <w:rsid w:val="00C15B68"/>
    <w:rsid w:val="00C15DA6"/>
    <w:rsid w:val="00C15DC1"/>
    <w:rsid w:val="00C163C0"/>
    <w:rsid w:val="00C1641C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505"/>
    <w:rsid w:val="00C2070F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C7F"/>
    <w:rsid w:val="00C22D5E"/>
    <w:rsid w:val="00C22E51"/>
    <w:rsid w:val="00C22E98"/>
    <w:rsid w:val="00C22EE6"/>
    <w:rsid w:val="00C23070"/>
    <w:rsid w:val="00C2319B"/>
    <w:rsid w:val="00C23259"/>
    <w:rsid w:val="00C2330F"/>
    <w:rsid w:val="00C233D7"/>
    <w:rsid w:val="00C236E6"/>
    <w:rsid w:val="00C237EA"/>
    <w:rsid w:val="00C23951"/>
    <w:rsid w:val="00C23AE4"/>
    <w:rsid w:val="00C23D40"/>
    <w:rsid w:val="00C23E89"/>
    <w:rsid w:val="00C240F8"/>
    <w:rsid w:val="00C241B7"/>
    <w:rsid w:val="00C24224"/>
    <w:rsid w:val="00C24651"/>
    <w:rsid w:val="00C24806"/>
    <w:rsid w:val="00C249D5"/>
    <w:rsid w:val="00C24DA5"/>
    <w:rsid w:val="00C24E2D"/>
    <w:rsid w:val="00C2542E"/>
    <w:rsid w:val="00C2566B"/>
    <w:rsid w:val="00C25751"/>
    <w:rsid w:val="00C257D4"/>
    <w:rsid w:val="00C25999"/>
    <w:rsid w:val="00C25E2E"/>
    <w:rsid w:val="00C25E57"/>
    <w:rsid w:val="00C26B4C"/>
    <w:rsid w:val="00C26CCA"/>
    <w:rsid w:val="00C27362"/>
    <w:rsid w:val="00C27422"/>
    <w:rsid w:val="00C27971"/>
    <w:rsid w:val="00C27DD2"/>
    <w:rsid w:val="00C27F44"/>
    <w:rsid w:val="00C302F1"/>
    <w:rsid w:val="00C30501"/>
    <w:rsid w:val="00C30904"/>
    <w:rsid w:val="00C30AB0"/>
    <w:rsid w:val="00C3128C"/>
    <w:rsid w:val="00C313BC"/>
    <w:rsid w:val="00C31564"/>
    <w:rsid w:val="00C315A0"/>
    <w:rsid w:val="00C31888"/>
    <w:rsid w:val="00C31ACC"/>
    <w:rsid w:val="00C31DB2"/>
    <w:rsid w:val="00C31F2F"/>
    <w:rsid w:val="00C32184"/>
    <w:rsid w:val="00C3242A"/>
    <w:rsid w:val="00C324E2"/>
    <w:rsid w:val="00C3255B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09F"/>
    <w:rsid w:val="00C340E0"/>
    <w:rsid w:val="00C34126"/>
    <w:rsid w:val="00C343EA"/>
    <w:rsid w:val="00C344C6"/>
    <w:rsid w:val="00C345CF"/>
    <w:rsid w:val="00C34802"/>
    <w:rsid w:val="00C3481E"/>
    <w:rsid w:val="00C34DDC"/>
    <w:rsid w:val="00C34F74"/>
    <w:rsid w:val="00C351CA"/>
    <w:rsid w:val="00C3529D"/>
    <w:rsid w:val="00C3582D"/>
    <w:rsid w:val="00C359FF"/>
    <w:rsid w:val="00C35B23"/>
    <w:rsid w:val="00C35C78"/>
    <w:rsid w:val="00C3607D"/>
    <w:rsid w:val="00C361C4"/>
    <w:rsid w:val="00C36537"/>
    <w:rsid w:val="00C36571"/>
    <w:rsid w:val="00C36647"/>
    <w:rsid w:val="00C368BD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91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854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B96"/>
    <w:rsid w:val="00C47C89"/>
    <w:rsid w:val="00C47D13"/>
    <w:rsid w:val="00C47DD7"/>
    <w:rsid w:val="00C47E7E"/>
    <w:rsid w:val="00C5050C"/>
    <w:rsid w:val="00C507D2"/>
    <w:rsid w:val="00C50D3B"/>
    <w:rsid w:val="00C5110D"/>
    <w:rsid w:val="00C51607"/>
    <w:rsid w:val="00C5180C"/>
    <w:rsid w:val="00C51950"/>
    <w:rsid w:val="00C51EB2"/>
    <w:rsid w:val="00C52636"/>
    <w:rsid w:val="00C52694"/>
    <w:rsid w:val="00C5285D"/>
    <w:rsid w:val="00C528B7"/>
    <w:rsid w:val="00C52B49"/>
    <w:rsid w:val="00C52D95"/>
    <w:rsid w:val="00C5329D"/>
    <w:rsid w:val="00C53541"/>
    <w:rsid w:val="00C53A90"/>
    <w:rsid w:val="00C53CD8"/>
    <w:rsid w:val="00C53FFA"/>
    <w:rsid w:val="00C540DC"/>
    <w:rsid w:val="00C542BB"/>
    <w:rsid w:val="00C5445E"/>
    <w:rsid w:val="00C54AEE"/>
    <w:rsid w:val="00C54B85"/>
    <w:rsid w:val="00C54D79"/>
    <w:rsid w:val="00C54E93"/>
    <w:rsid w:val="00C551E8"/>
    <w:rsid w:val="00C55422"/>
    <w:rsid w:val="00C55569"/>
    <w:rsid w:val="00C55697"/>
    <w:rsid w:val="00C55886"/>
    <w:rsid w:val="00C55CAC"/>
    <w:rsid w:val="00C55D08"/>
    <w:rsid w:val="00C55DA2"/>
    <w:rsid w:val="00C56360"/>
    <w:rsid w:val="00C563B2"/>
    <w:rsid w:val="00C566B2"/>
    <w:rsid w:val="00C56907"/>
    <w:rsid w:val="00C56B5F"/>
    <w:rsid w:val="00C56D4C"/>
    <w:rsid w:val="00C56E74"/>
    <w:rsid w:val="00C5716D"/>
    <w:rsid w:val="00C574CA"/>
    <w:rsid w:val="00C5754B"/>
    <w:rsid w:val="00C57914"/>
    <w:rsid w:val="00C57B90"/>
    <w:rsid w:val="00C6037C"/>
    <w:rsid w:val="00C606C8"/>
    <w:rsid w:val="00C60D6D"/>
    <w:rsid w:val="00C60FE4"/>
    <w:rsid w:val="00C6100E"/>
    <w:rsid w:val="00C61117"/>
    <w:rsid w:val="00C61236"/>
    <w:rsid w:val="00C6140B"/>
    <w:rsid w:val="00C614FB"/>
    <w:rsid w:val="00C6151D"/>
    <w:rsid w:val="00C618D1"/>
    <w:rsid w:val="00C61953"/>
    <w:rsid w:val="00C61EA9"/>
    <w:rsid w:val="00C61F28"/>
    <w:rsid w:val="00C6244A"/>
    <w:rsid w:val="00C629F1"/>
    <w:rsid w:val="00C62CBD"/>
    <w:rsid w:val="00C62E4F"/>
    <w:rsid w:val="00C62E50"/>
    <w:rsid w:val="00C62FAB"/>
    <w:rsid w:val="00C62FCE"/>
    <w:rsid w:val="00C6301F"/>
    <w:rsid w:val="00C630F5"/>
    <w:rsid w:val="00C635D6"/>
    <w:rsid w:val="00C638B0"/>
    <w:rsid w:val="00C63EBA"/>
    <w:rsid w:val="00C64828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83"/>
    <w:rsid w:val="00C66D9E"/>
    <w:rsid w:val="00C66EDC"/>
    <w:rsid w:val="00C67223"/>
    <w:rsid w:val="00C6747F"/>
    <w:rsid w:val="00C67751"/>
    <w:rsid w:val="00C6788E"/>
    <w:rsid w:val="00C67A45"/>
    <w:rsid w:val="00C67ACA"/>
    <w:rsid w:val="00C67C74"/>
    <w:rsid w:val="00C67DB8"/>
    <w:rsid w:val="00C7052A"/>
    <w:rsid w:val="00C707B3"/>
    <w:rsid w:val="00C70AE9"/>
    <w:rsid w:val="00C70FAE"/>
    <w:rsid w:val="00C7118F"/>
    <w:rsid w:val="00C711F3"/>
    <w:rsid w:val="00C7127E"/>
    <w:rsid w:val="00C712E6"/>
    <w:rsid w:val="00C717EF"/>
    <w:rsid w:val="00C71AC2"/>
    <w:rsid w:val="00C71B8B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ED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51B"/>
    <w:rsid w:val="00C75658"/>
    <w:rsid w:val="00C7589D"/>
    <w:rsid w:val="00C75969"/>
    <w:rsid w:val="00C75B45"/>
    <w:rsid w:val="00C76110"/>
    <w:rsid w:val="00C76147"/>
    <w:rsid w:val="00C76330"/>
    <w:rsid w:val="00C764EE"/>
    <w:rsid w:val="00C76A28"/>
    <w:rsid w:val="00C76AA0"/>
    <w:rsid w:val="00C76C79"/>
    <w:rsid w:val="00C76CFE"/>
    <w:rsid w:val="00C77387"/>
    <w:rsid w:val="00C7742E"/>
    <w:rsid w:val="00C77489"/>
    <w:rsid w:val="00C7750C"/>
    <w:rsid w:val="00C77735"/>
    <w:rsid w:val="00C77967"/>
    <w:rsid w:val="00C77BE8"/>
    <w:rsid w:val="00C77DF6"/>
    <w:rsid w:val="00C77FE4"/>
    <w:rsid w:val="00C80002"/>
    <w:rsid w:val="00C80122"/>
    <w:rsid w:val="00C80272"/>
    <w:rsid w:val="00C80675"/>
    <w:rsid w:val="00C80CDD"/>
    <w:rsid w:val="00C80F30"/>
    <w:rsid w:val="00C810EE"/>
    <w:rsid w:val="00C811A7"/>
    <w:rsid w:val="00C8174E"/>
    <w:rsid w:val="00C817CD"/>
    <w:rsid w:val="00C817E3"/>
    <w:rsid w:val="00C81ACC"/>
    <w:rsid w:val="00C82053"/>
    <w:rsid w:val="00C82179"/>
    <w:rsid w:val="00C8229D"/>
    <w:rsid w:val="00C82383"/>
    <w:rsid w:val="00C82509"/>
    <w:rsid w:val="00C82E18"/>
    <w:rsid w:val="00C82F60"/>
    <w:rsid w:val="00C8346C"/>
    <w:rsid w:val="00C835AB"/>
    <w:rsid w:val="00C83603"/>
    <w:rsid w:val="00C83761"/>
    <w:rsid w:val="00C83787"/>
    <w:rsid w:val="00C8394F"/>
    <w:rsid w:val="00C83C72"/>
    <w:rsid w:val="00C8429A"/>
    <w:rsid w:val="00C845F9"/>
    <w:rsid w:val="00C846E3"/>
    <w:rsid w:val="00C8470E"/>
    <w:rsid w:val="00C847F5"/>
    <w:rsid w:val="00C84F29"/>
    <w:rsid w:val="00C850A7"/>
    <w:rsid w:val="00C850DC"/>
    <w:rsid w:val="00C85426"/>
    <w:rsid w:val="00C855D3"/>
    <w:rsid w:val="00C8575C"/>
    <w:rsid w:val="00C85763"/>
    <w:rsid w:val="00C8592E"/>
    <w:rsid w:val="00C85A97"/>
    <w:rsid w:val="00C85DE0"/>
    <w:rsid w:val="00C85E3C"/>
    <w:rsid w:val="00C863AF"/>
    <w:rsid w:val="00C863C6"/>
    <w:rsid w:val="00C865F9"/>
    <w:rsid w:val="00C86A9D"/>
    <w:rsid w:val="00C86A9E"/>
    <w:rsid w:val="00C86D35"/>
    <w:rsid w:val="00C86D73"/>
    <w:rsid w:val="00C86EE7"/>
    <w:rsid w:val="00C87037"/>
    <w:rsid w:val="00C87044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9EB"/>
    <w:rsid w:val="00C90B16"/>
    <w:rsid w:val="00C90E27"/>
    <w:rsid w:val="00C90E3A"/>
    <w:rsid w:val="00C90F0B"/>
    <w:rsid w:val="00C9103C"/>
    <w:rsid w:val="00C91248"/>
    <w:rsid w:val="00C9159F"/>
    <w:rsid w:val="00C915BD"/>
    <w:rsid w:val="00C919AF"/>
    <w:rsid w:val="00C91D55"/>
    <w:rsid w:val="00C91DCD"/>
    <w:rsid w:val="00C91FA7"/>
    <w:rsid w:val="00C92497"/>
    <w:rsid w:val="00C927CD"/>
    <w:rsid w:val="00C92859"/>
    <w:rsid w:val="00C9297C"/>
    <w:rsid w:val="00C931BB"/>
    <w:rsid w:val="00C9342F"/>
    <w:rsid w:val="00C93448"/>
    <w:rsid w:val="00C938A3"/>
    <w:rsid w:val="00C93B86"/>
    <w:rsid w:val="00C94288"/>
    <w:rsid w:val="00C94292"/>
    <w:rsid w:val="00C9433A"/>
    <w:rsid w:val="00C943BB"/>
    <w:rsid w:val="00C9460A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07C7"/>
    <w:rsid w:val="00CA0D88"/>
    <w:rsid w:val="00CA10F7"/>
    <w:rsid w:val="00CA12C9"/>
    <w:rsid w:val="00CA12F0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27A"/>
    <w:rsid w:val="00CA4977"/>
    <w:rsid w:val="00CA4A08"/>
    <w:rsid w:val="00CA52F9"/>
    <w:rsid w:val="00CA54E0"/>
    <w:rsid w:val="00CA55C0"/>
    <w:rsid w:val="00CA577E"/>
    <w:rsid w:val="00CA58A9"/>
    <w:rsid w:val="00CA5F65"/>
    <w:rsid w:val="00CA64C9"/>
    <w:rsid w:val="00CA68D4"/>
    <w:rsid w:val="00CA74A4"/>
    <w:rsid w:val="00CA752D"/>
    <w:rsid w:val="00CA7540"/>
    <w:rsid w:val="00CA77C1"/>
    <w:rsid w:val="00CA781F"/>
    <w:rsid w:val="00CA78AB"/>
    <w:rsid w:val="00CA7A5E"/>
    <w:rsid w:val="00CA7D15"/>
    <w:rsid w:val="00CA7D2A"/>
    <w:rsid w:val="00CA7E66"/>
    <w:rsid w:val="00CB000E"/>
    <w:rsid w:val="00CB0282"/>
    <w:rsid w:val="00CB043F"/>
    <w:rsid w:val="00CB08F9"/>
    <w:rsid w:val="00CB0902"/>
    <w:rsid w:val="00CB149F"/>
    <w:rsid w:val="00CB1554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CED"/>
    <w:rsid w:val="00CB2E78"/>
    <w:rsid w:val="00CB2E7D"/>
    <w:rsid w:val="00CB2EF4"/>
    <w:rsid w:val="00CB30E4"/>
    <w:rsid w:val="00CB348B"/>
    <w:rsid w:val="00CB3A4E"/>
    <w:rsid w:val="00CB3A71"/>
    <w:rsid w:val="00CB3CD2"/>
    <w:rsid w:val="00CB4080"/>
    <w:rsid w:val="00CB4592"/>
    <w:rsid w:val="00CB4747"/>
    <w:rsid w:val="00CB4A93"/>
    <w:rsid w:val="00CB4ACD"/>
    <w:rsid w:val="00CB4B98"/>
    <w:rsid w:val="00CB4C0C"/>
    <w:rsid w:val="00CB4E7D"/>
    <w:rsid w:val="00CB4EC2"/>
    <w:rsid w:val="00CB4FA4"/>
    <w:rsid w:val="00CB52A4"/>
    <w:rsid w:val="00CB55E2"/>
    <w:rsid w:val="00CB586A"/>
    <w:rsid w:val="00CB5B98"/>
    <w:rsid w:val="00CB5CA5"/>
    <w:rsid w:val="00CB5FB4"/>
    <w:rsid w:val="00CB642C"/>
    <w:rsid w:val="00CB659D"/>
    <w:rsid w:val="00CB6DA6"/>
    <w:rsid w:val="00CB714B"/>
    <w:rsid w:val="00CB76A1"/>
    <w:rsid w:val="00CB7B3F"/>
    <w:rsid w:val="00CB7BC2"/>
    <w:rsid w:val="00CB7C38"/>
    <w:rsid w:val="00CB7C53"/>
    <w:rsid w:val="00CB7CFB"/>
    <w:rsid w:val="00CB7D80"/>
    <w:rsid w:val="00CB7DA7"/>
    <w:rsid w:val="00CB7F78"/>
    <w:rsid w:val="00CC00A2"/>
    <w:rsid w:val="00CC0312"/>
    <w:rsid w:val="00CC1003"/>
    <w:rsid w:val="00CC1287"/>
    <w:rsid w:val="00CC13AD"/>
    <w:rsid w:val="00CC16C0"/>
    <w:rsid w:val="00CC1ACE"/>
    <w:rsid w:val="00CC1CB4"/>
    <w:rsid w:val="00CC2053"/>
    <w:rsid w:val="00CC21DB"/>
    <w:rsid w:val="00CC2DE4"/>
    <w:rsid w:val="00CC30A0"/>
    <w:rsid w:val="00CC3943"/>
    <w:rsid w:val="00CC3BC0"/>
    <w:rsid w:val="00CC3BDA"/>
    <w:rsid w:val="00CC3C21"/>
    <w:rsid w:val="00CC4027"/>
    <w:rsid w:val="00CC41AB"/>
    <w:rsid w:val="00CC4235"/>
    <w:rsid w:val="00CC42D1"/>
    <w:rsid w:val="00CC4347"/>
    <w:rsid w:val="00CC43BD"/>
    <w:rsid w:val="00CC453E"/>
    <w:rsid w:val="00CC45AD"/>
    <w:rsid w:val="00CC4621"/>
    <w:rsid w:val="00CC4728"/>
    <w:rsid w:val="00CC4767"/>
    <w:rsid w:val="00CC47A0"/>
    <w:rsid w:val="00CC4970"/>
    <w:rsid w:val="00CC4C0D"/>
    <w:rsid w:val="00CC4CBB"/>
    <w:rsid w:val="00CC4D6E"/>
    <w:rsid w:val="00CC4FD8"/>
    <w:rsid w:val="00CC4FE7"/>
    <w:rsid w:val="00CC5236"/>
    <w:rsid w:val="00CC5A6A"/>
    <w:rsid w:val="00CC5F00"/>
    <w:rsid w:val="00CC6080"/>
    <w:rsid w:val="00CC6425"/>
    <w:rsid w:val="00CC64F7"/>
    <w:rsid w:val="00CC7134"/>
    <w:rsid w:val="00CC7165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102F"/>
    <w:rsid w:val="00CD173E"/>
    <w:rsid w:val="00CD1881"/>
    <w:rsid w:val="00CD1C10"/>
    <w:rsid w:val="00CD22BC"/>
    <w:rsid w:val="00CD25D4"/>
    <w:rsid w:val="00CD283E"/>
    <w:rsid w:val="00CD2B69"/>
    <w:rsid w:val="00CD2BA8"/>
    <w:rsid w:val="00CD3106"/>
    <w:rsid w:val="00CD313E"/>
    <w:rsid w:val="00CD356A"/>
    <w:rsid w:val="00CD3592"/>
    <w:rsid w:val="00CD36AB"/>
    <w:rsid w:val="00CD3C02"/>
    <w:rsid w:val="00CD3CAB"/>
    <w:rsid w:val="00CD3FF2"/>
    <w:rsid w:val="00CD412C"/>
    <w:rsid w:val="00CD41A0"/>
    <w:rsid w:val="00CD447E"/>
    <w:rsid w:val="00CD47EF"/>
    <w:rsid w:val="00CD4D59"/>
    <w:rsid w:val="00CD545F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0F9E"/>
    <w:rsid w:val="00CE16AA"/>
    <w:rsid w:val="00CE198C"/>
    <w:rsid w:val="00CE1C33"/>
    <w:rsid w:val="00CE2164"/>
    <w:rsid w:val="00CE2529"/>
    <w:rsid w:val="00CE27D8"/>
    <w:rsid w:val="00CE2B71"/>
    <w:rsid w:val="00CE2E21"/>
    <w:rsid w:val="00CE2FAB"/>
    <w:rsid w:val="00CE329A"/>
    <w:rsid w:val="00CE35AC"/>
    <w:rsid w:val="00CE383A"/>
    <w:rsid w:val="00CE38EA"/>
    <w:rsid w:val="00CE3CED"/>
    <w:rsid w:val="00CE4236"/>
    <w:rsid w:val="00CE46C4"/>
    <w:rsid w:val="00CE4722"/>
    <w:rsid w:val="00CE48A4"/>
    <w:rsid w:val="00CE48C4"/>
    <w:rsid w:val="00CE4BA3"/>
    <w:rsid w:val="00CE4CB2"/>
    <w:rsid w:val="00CE4FE6"/>
    <w:rsid w:val="00CE51C8"/>
    <w:rsid w:val="00CE596D"/>
    <w:rsid w:val="00CE5973"/>
    <w:rsid w:val="00CE5CD2"/>
    <w:rsid w:val="00CE5D9A"/>
    <w:rsid w:val="00CE6727"/>
    <w:rsid w:val="00CE6859"/>
    <w:rsid w:val="00CE693F"/>
    <w:rsid w:val="00CE6A71"/>
    <w:rsid w:val="00CE6E75"/>
    <w:rsid w:val="00CE7242"/>
    <w:rsid w:val="00CE798B"/>
    <w:rsid w:val="00CE799C"/>
    <w:rsid w:val="00CE7C4B"/>
    <w:rsid w:val="00CE7D55"/>
    <w:rsid w:val="00CE7E82"/>
    <w:rsid w:val="00CF0271"/>
    <w:rsid w:val="00CF064F"/>
    <w:rsid w:val="00CF0722"/>
    <w:rsid w:val="00CF0A97"/>
    <w:rsid w:val="00CF0AF5"/>
    <w:rsid w:val="00CF0B07"/>
    <w:rsid w:val="00CF135F"/>
    <w:rsid w:val="00CF1398"/>
    <w:rsid w:val="00CF13DC"/>
    <w:rsid w:val="00CF17FB"/>
    <w:rsid w:val="00CF1A5D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2CA"/>
    <w:rsid w:val="00CF4480"/>
    <w:rsid w:val="00CF4DFC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6F8B"/>
    <w:rsid w:val="00CF743E"/>
    <w:rsid w:val="00CF7498"/>
    <w:rsid w:val="00CF797E"/>
    <w:rsid w:val="00CF7FDA"/>
    <w:rsid w:val="00D00025"/>
    <w:rsid w:val="00D001A4"/>
    <w:rsid w:val="00D001AF"/>
    <w:rsid w:val="00D0035D"/>
    <w:rsid w:val="00D0045B"/>
    <w:rsid w:val="00D008AA"/>
    <w:rsid w:val="00D00F7C"/>
    <w:rsid w:val="00D0110D"/>
    <w:rsid w:val="00D0130D"/>
    <w:rsid w:val="00D01B2F"/>
    <w:rsid w:val="00D01D1D"/>
    <w:rsid w:val="00D01DF1"/>
    <w:rsid w:val="00D01F72"/>
    <w:rsid w:val="00D01FE8"/>
    <w:rsid w:val="00D02362"/>
    <w:rsid w:val="00D02438"/>
    <w:rsid w:val="00D0258B"/>
    <w:rsid w:val="00D0262D"/>
    <w:rsid w:val="00D02B1C"/>
    <w:rsid w:val="00D02EBA"/>
    <w:rsid w:val="00D02F05"/>
    <w:rsid w:val="00D03061"/>
    <w:rsid w:val="00D030E9"/>
    <w:rsid w:val="00D035CF"/>
    <w:rsid w:val="00D03891"/>
    <w:rsid w:val="00D03945"/>
    <w:rsid w:val="00D03988"/>
    <w:rsid w:val="00D039CD"/>
    <w:rsid w:val="00D03DC5"/>
    <w:rsid w:val="00D04074"/>
    <w:rsid w:val="00D04106"/>
    <w:rsid w:val="00D045DA"/>
    <w:rsid w:val="00D04C77"/>
    <w:rsid w:val="00D04E7C"/>
    <w:rsid w:val="00D05154"/>
    <w:rsid w:val="00D053AD"/>
    <w:rsid w:val="00D05619"/>
    <w:rsid w:val="00D05671"/>
    <w:rsid w:val="00D058C3"/>
    <w:rsid w:val="00D05A90"/>
    <w:rsid w:val="00D05D2E"/>
    <w:rsid w:val="00D05FAD"/>
    <w:rsid w:val="00D063DE"/>
    <w:rsid w:val="00D067EF"/>
    <w:rsid w:val="00D068A8"/>
    <w:rsid w:val="00D069D5"/>
    <w:rsid w:val="00D06BDE"/>
    <w:rsid w:val="00D06C61"/>
    <w:rsid w:val="00D06E1C"/>
    <w:rsid w:val="00D06EF2"/>
    <w:rsid w:val="00D070D1"/>
    <w:rsid w:val="00D07127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05D"/>
    <w:rsid w:val="00D12423"/>
    <w:rsid w:val="00D1251F"/>
    <w:rsid w:val="00D12670"/>
    <w:rsid w:val="00D12AAD"/>
    <w:rsid w:val="00D12C31"/>
    <w:rsid w:val="00D131D0"/>
    <w:rsid w:val="00D133B7"/>
    <w:rsid w:val="00D134A9"/>
    <w:rsid w:val="00D13A07"/>
    <w:rsid w:val="00D1417A"/>
    <w:rsid w:val="00D141B7"/>
    <w:rsid w:val="00D148AC"/>
    <w:rsid w:val="00D148DF"/>
    <w:rsid w:val="00D14C6D"/>
    <w:rsid w:val="00D14CB8"/>
    <w:rsid w:val="00D15367"/>
    <w:rsid w:val="00D153B9"/>
    <w:rsid w:val="00D15C46"/>
    <w:rsid w:val="00D15CAA"/>
    <w:rsid w:val="00D15F4E"/>
    <w:rsid w:val="00D15FA4"/>
    <w:rsid w:val="00D16087"/>
    <w:rsid w:val="00D16109"/>
    <w:rsid w:val="00D161BD"/>
    <w:rsid w:val="00D16298"/>
    <w:rsid w:val="00D164C1"/>
    <w:rsid w:val="00D1667C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3E"/>
    <w:rsid w:val="00D17F7B"/>
    <w:rsid w:val="00D20010"/>
    <w:rsid w:val="00D20289"/>
    <w:rsid w:val="00D202BB"/>
    <w:rsid w:val="00D20636"/>
    <w:rsid w:val="00D20680"/>
    <w:rsid w:val="00D20BC1"/>
    <w:rsid w:val="00D20BF2"/>
    <w:rsid w:val="00D21124"/>
    <w:rsid w:val="00D21332"/>
    <w:rsid w:val="00D21AFE"/>
    <w:rsid w:val="00D21C4B"/>
    <w:rsid w:val="00D21E1B"/>
    <w:rsid w:val="00D221FB"/>
    <w:rsid w:val="00D2282C"/>
    <w:rsid w:val="00D2355B"/>
    <w:rsid w:val="00D236EC"/>
    <w:rsid w:val="00D23773"/>
    <w:rsid w:val="00D23B9C"/>
    <w:rsid w:val="00D241E3"/>
    <w:rsid w:val="00D24355"/>
    <w:rsid w:val="00D243F5"/>
    <w:rsid w:val="00D24404"/>
    <w:rsid w:val="00D247CA"/>
    <w:rsid w:val="00D248B9"/>
    <w:rsid w:val="00D248F4"/>
    <w:rsid w:val="00D24A67"/>
    <w:rsid w:val="00D24B47"/>
    <w:rsid w:val="00D24B68"/>
    <w:rsid w:val="00D24CF4"/>
    <w:rsid w:val="00D24CF5"/>
    <w:rsid w:val="00D24F10"/>
    <w:rsid w:val="00D255F3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0CA"/>
    <w:rsid w:val="00D273A1"/>
    <w:rsid w:val="00D273AE"/>
    <w:rsid w:val="00D2752F"/>
    <w:rsid w:val="00D275D9"/>
    <w:rsid w:val="00D27F49"/>
    <w:rsid w:val="00D30007"/>
    <w:rsid w:val="00D30156"/>
    <w:rsid w:val="00D302DA"/>
    <w:rsid w:val="00D30340"/>
    <w:rsid w:val="00D305BD"/>
    <w:rsid w:val="00D306DE"/>
    <w:rsid w:val="00D30A0B"/>
    <w:rsid w:val="00D30A70"/>
    <w:rsid w:val="00D30B2F"/>
    <w:rsid w:val="00D30D07"/>
    <w:rsid w:val="00D30DD5"/>
    <w:rsid w:val="00D31200"/>
    <w:rsid w:val="00D316C3"/>
    <w:rsid w:val="00D317A6"/>
    <w:rsid w:val="00D3189F"/>
    <w:rsid w:val="00D319F6"/>
    <w:rsid w:val="00D31B53"/>
    <w:rsid w:val="00D32059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7B9"/>
    <w:rsid w:val="00D33ACA"/>
    <w:rsid w:val="00D33FE4"/>
    <w:rsid w:val="00D3438A"/>
    <w:rsid w:val="00D34408"/>
    <w:rsid w:val="00D349C2"/>
    <w:rsid w:val="00D34BBA"/>
    <w:rsid w:val="00D34BC6"/>
    <w:rsid w:val="00D34C53"/>
    <w:rsid w:val="00D34C96"/>
    <w:rsid w:val="00D350BA"/>
    <w:rsid w:val="00D358AA"/>
    <w:rsid w:val="00D358ED"/>
    <w:rsid w:val="00D3591A"/>
    <w:rsid w:val="00D36AB2"/>
    <w:rsid w:val="00D36D47"/>
    <w:rsid w:val="00D36ECE"/>
    <w:rsid w:val="00D36F54"/>
    <w:rsid w:val="00D37000"/>
    <w:rsid w:val="00D37053"/>
    <w:rsid w:val="00D373D4"/>
    <w:rsid w:val="00D374E7"/>
    <w:rsid w:val="00D3782D"/>
    <w:rsid w:val="00D37A2A"/>
    <w:rsid w:val="00D37BD0"/>
    <w:rsid w:val="00D40079"/>
    <w:rsid w:val="00D402FF"/>
    <w:rsid w:val="00D403FC"/>
    <w:rsid w:val="00D4043A"/>
    <w:rsid w:val="00D407B2"/>
    <w:rsid w:val="00D40887"/>
    <w:rsid w:val="00D409D6"/>
    <w:rsid w:val="00D40A37"/>
    <w:rsid w:val="00D40B24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5D6"/>
    <w:rsid w:val="00D44622"/>
    <w:rsid w:val="00D446F3"/>
    <w:rsid w:val="00D44920"/>
    <w:rsid w:val="00D44B0F"/>
    <w:rsid w:val="00D44C1C"/>
    <w:rsid w:val="00D44C8D"/>
    <w:rsid w:val="00D456F0"/>
    <w:rsid w:val="00D459E1"/>
    <w:rsid w:val="00D45B9E"/>
    <w:rsid w:val="00D45CDF"/>
    <w:rsid w:val="00D45D7E"/>
    <w:rsid w:val="00D45FE5"/>
    <w:rsid w:val="00D45FFD"/>
    <w:rsid w:val="00D46078"/>
    <w:rsid w:val="00D460C8"/>
    <w:rsid w:val="00D46D73"/>
    <w:rsid w:val="00D47078"/>
    <w:rsid w:val="00D473F4"/>
    <w:rsid w:val="00D47428"/>
    <w:rsid w:val="00D47709"/>
    <w:rsid w:val="00D4794D"/>
    <w:rsid w:val="00D47E36"/>
    <w:rsid w:val="00D47F2D"/>
    <w:rsid w:val="00D50A02"/>
    <w:rsid w:val="00D50A3A"/>
    <w:rsid w:val="00D50B29"/>
    <w:rsid w:val="00D50B51"/>
    <w:rsid w:val="00D50D45"/>
    <w:rsid w:val="00D51029"/>
    <w:rsid w:val="00D510F7"/>
    <w:rsid w:val="00D51214"/>
    <w:rsid w:val="00D5157C"/>
    <w:rsid w:val="00D51A07"/>
    <w:rsid w:val="00D51B8F"/>
    <w:rsid w:val="00D51E0B"/>
    <w:rsid w:val="00D5213E"/>
    <w:rsid w:val="00D523AD"/>
    <w:rsid w:val="00D5289E"/>
    <w:rsid w:val="00D53288"/>
    <w:rsid w:val="00D5398A"/>
    <w:rsid w:val="00D539F1"/>
    <w:rsid w:val="00D53EFD"/>
    <w:rsid w:val="00D542B3"/>
    <w:rsid w:val="00D54F40"/>
    <w:rsid w:val="00D54FE1"/>
    <w:rsid w:val="00D5525C"/>
    <w:rsid w:val="00D55905"/>
    <w:rsid w:val="00D5591D"/>
    <w:rsid w:val="00D55BBD"/>
    <w:rsid w:val="00D55C51"/>
    <w:rsid w:val="00D55CF7"/>
    <w:rsid w:val="00D55D7B"/>
    <w:rsid w:val="00D56268"/>
    <w:rsid w:val="00D562CC"/>
    <w:rsid w:val="00D563F5"/>
    <w:rsid w:val="00D566CE"/>
    <w:rsid w:val="00D56995"/>
    <w:rsid w:val="00D56D3A"/>
    <w:rsid w:val="00D5714B"/>
    <w:rsid w:val="00D5735A"/>
    <w:rsid w:val="00D574FB"/>
    <w:rsid w:val="00D57505"/>
    <w:rsid w:val="00D5758B"/>
    <w:rsid w:val="00D576DE"/>
    <w:rsid w:val="00D5770F"/>
    <w:rsid w:val="00D57F45"/>
    <w:rsid w:val="00D60019"/>
    <w:rsid w:val="00D601CE"/>
    <w:rsid w:val="00D60330"/>
    <w:rsid w:val="00D6053F"/>
    <w:rsid w:val="00D60884"/>
    <w:rsid w:val="00D60BEF"/>
    <w:rsid w:val="00D60F8D"/>
    <w:rsid w:val="00D611AC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5B5"/>
    <w:rsid w:val="00D62667"/>
    <w:rsid w:val="00D62A48"/>
    <w:rsid w:val="00D62CFF"/>
    <w:rsid w:val="00D62E71"/>
    <w:rsid w:val="00D63074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5B9"/>
    <w:rsid w:val="00D65635"/>
    <w:rsid w:val="00D65AB0"/>
    <w:rsid w:val="00D66434"/>
    <w:rsid w:val="00D665FA"/>
    <w:rsid w:val="00D66758"/>
    <w:rsid w:val="00D667B7"/>
    <w:rsid w:val="00D671AA"/>
    <w:rsid w:val="00D671D3"/>
    <w:rsid w:val="00D67394"/>
    <w:rsid w:val="00D67598"/>
    <w:rsid w:val="00D675C8"/>
    <w:rsid w:val="00D679EF"/>
    <w:rsid w:val="00D67A34"/>
    <w:rsid w:val="00D67B7A"/>
    <w:rsid w:val="00D67F94"/>
    <w:rsid w:val="00D70047"/>
    <w:rsid w:val="00D700B7"/>
    <w:rsid w:val="00D7098B"/>
    <w:rsid w:val="00D70B52"/>
    <w:rsid w:val="00D70D02"/>
    <w:rsid w:val="00D70E68"/>
    <w:rsid w:val="00D71061"/>
    <w:rsid w:val="00D710AC"/>
    <w:rsid w:val="00D7118E"/>
    <w:rsid w:val="00D713AA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E7C"/>
    <w:rsid w:val="00D72F53"/>
    <w:rsid w:val="00D73A5A"/>
    <w:rsid w:val="00D73B64"/>
    <w:rsid w:val="00D73EBE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6E"/>
    <w:rsid w:val="00D75CBE"/>
    <w:rsid w:val="00D75D79"/>
    <w:rsid w:val="00D75DC8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11A"/>
    <w:rsid w:val="00D8028E"/>
    <w:rsid w:val="00D80901"/>
    <w:rsid w:val="00D80FB8"/>
    <w:rsid w:val="00D80FFF"/>
    <w:rsid w:val="00D81247"/>
    <w:rsid w:val="00D813A0"/>
    <w:rsid w:val="00D8170D"/>
    <w:rsid w:val="00D817F9"/>
    <w:rsid w:val="00D81C99"/>
    <w:rsid w:val="00D81CFB"/>
    <w:rsid w:val="00D82452"/>
    <w:rsid w:val="00D825F9"/>
    <w:rsid w:val="00D82842"/>
    <w:rsid w:val="00D82A0A"/>
    <w:rsid w:val="00D82BA5"/>
    <w:rsid w:val="00D82D0E"/>
    <w:rsid w:val="00D82D61"/>
    <w:rsid w:val="00D83001"/>
    <w:rsid w:val="00D8315A"/>
    <w:rsid w:val="00D832DA"/>
    <w:rsid w:val="00D83589"/>
    <w:rsid w:val="00D83680"/>
    <w:rsid w:val="00D83751"/>
    <w:rsid w:val="00D83B21"/>
    <w:rsid w:val="00D83C53"/>
    <w:rsid w:val="00D83CAD"/>
    <w:rsid w:val="00D83D04"/>
    <w:rsid w:val="00D84193"/>
    <w:rsid w:val="00D8431D"/>
    <w:rsid w:val="00D8446D"/>
    <w:rsid w:val="00D84D90"/>
    <w:rsid w:val="00D85171"/>
    <w:rsid w:val="00D852BE"/>
    <w:rsid w:val="00D8533B"/>
    <w:rsid w:val="00D85776"/>
    <w:rsid w:val="00D8585F"/>
    <w:rsid w:val="00D85AB5"/>
    <w:rsid w:val="00D86018"/>
    <w:rsid w:val="00D8656D"/>
    <w:rsid w:val="00D868EA"/>
    <w:rsid w:val="00D86BAA"/>
    <w:rsid w:val="00D8718D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1CC"/>
    <w:rsid w:val="00D91405"/>
    <w:rsid w:val="00D91424"/>
    <w:rsid w:val="00D91730"/>
    <w:rsid w:val="00D91D03"/>
    <w:rsid w:val="00D91E43"/>
    <w:rsid w:val="00D929FB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AAE"/>
    <w:rsid w:val="00D94BAD"/>
    <w:rsid w:val="00D94ED8"/>
    <w:rsid w:val="00D94F8A"/>
    <w:rsid w:val="00D9529B"/>
    <w:rsid w:val="00D95354"/>
    <w:rsid w:val="00D95723"/>
    <w:rsid w:val="00D957EE"/>
    <w:rsid w:val="00D957F1"/>
    <w:rsid w:val="00D959D5"/>
    <w:rsid w:val="00D95AD3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9E3"/>
    <w:rsid w:val="00D97C09"/>
    <w:rsid w:val="00D97DC9"/>
    <w:rsid w:val="00D97F0D"/>
    <w:rsid w:val="00DA015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3F05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ABD"/>
    <w:rsid w:val="00DA5DA8"/>
    <w:rsid w:val="00DA5F14"/>
    <w:rsid w:val="00DA62E6"/>
    <w:rsid w:val="00DA64FF"/>
    <w:rsid w:val="00DA6691"/>
    <w:rsid w:val="00DA6BA2"/>
    <w:rsid w:val="00DA6CEA"/>
    <w:rsid w:val="00DA6E81"/>
    <w:rsid w:val="00DA717C"/>
    <w:rsid w:val="00DA732C"/>
    <w:rsid w:val="00DA7333"/>
    <w:rsid w:val="00DA7355"/>
    <w:rsid w:val="00DA73B7"/>
    <w:rsid w:val="00DA74CC"/>
    <w:rsid w:val="00DA7587"/>
    <w:rsid w:val="00DA79CF"/>
    <w:rsid w:val="00DA7BC7"/>
    <w:rsid w:val="00DA7FDC"/>
    <w:rsid w:val="00DB017E"/>
    <w:rsid w:val="00DB046E"/>
    <w:rsid w:val="00DB0E35"/>
    <w:rsid w:val="00DB13FA"/>
    <w:rsid w:val="00DB150F"/>
    <w:rsid w:val="00DB17DD"/>
    <w:rsid w:val="00DB1B4A"/>
    <w:rsid w:val="00DB1BDA"/>
    <w:rsid w:val="00DB1DF3"/>
    <w:rsid w:val="00DB2227"/>
    <w:rsid w:val="00DB268C"/>
    <w:rsid w:val="00DB289E"/>
    <w:rsid w:val="00DB2A0A"/>
    <w:rsid w:val="00DB2CBE"/>
    <w:rsid w:val="00DB2F42"/>
    <w:rsid w:val="00DB307D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6FBE"/>
    <w:rsid w:val="00DB700D"/>
    <w:rsid w:val="00DB7073"/>
    <w:rsid w:val="00DB709B"/>
    <w:rsid w:val="00DB71E0"/>
    <w:rsid w:val="00DB722A"/>
    <w:rsid w:val="00DB735F"/>
    <w:rsid w:val="00DB7817"/>
    <w:rsid w:val="00DB7885"/>
    <w:rsid w:val="00DB792E"/>
    <w:rsid w:val="00DB79D2"/>
    <w:rsid w:val="00DB7C88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154"/>
    <w:rsid w:val="00DC15E2"/>
    <w:rsid w:val="00DC17FB"/>
    <w:rsid w:val="00DC18CB"/>
    <w:rsid w:val="00DC1906"/>
    <w:rsid w:val="00DC1A0D"/>
    <w:rsid w:val="00DC1A51"/>
    <w:rsid w:val="00DC1E48"/>
    <w:rsid w:val="00DC2046"/>
    <w:rsid w:val="00DC2236"/>
    <w:rsid w:val="00DC2326"/>
    <w:rsid w:val="00DC2784"/>
    <w:rsid w:val="00DC27F1"/>
    <w:rsid w:val="00DC2BF8"/>
    <w:rsid w:val="00DC2CA5"/>
    <w:rsid w:val="00DC2DC7"/>
    <w:rsid w:val="00DC2E2A"/>
    <w:rsid w:val="00DC2F40"/>
    <w:rsid w:val="00DC2F5D"/>
    <w:rsid w:val="00DC2F7C"/>
    <w:rsid w:val="00DC321B"/>
    <w:rsid w:val="00DC3889"/>
    <w:rsid w:val="00DC38F5"/>
    <w:rsid w:val="00DC3A12"/>
    <w:rsid w:val="00DC3AC7"/>
    <w:rsid w:val="00DC3BBD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5E96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41"/>
    <w:rsid w:val="00DD0D7D"/>
    <w:rsid w:val="00DD11AF"/>
    <w:rsid w:val="00DD1205"/>
    <w:rsid w:val="00DD1216"/>
    <w:rsid w:val="00DD156E"/>
    <w:rsid w:val="00DD1C0F"/>
    <w:rsid w:val="00DD1CA5"/>
    <w:rsid w:val="00DD1CBF"/>
    <w:rsid w:val="00DD22C1"/>
    <w:rsid w:val="00DD22FD"/>
    <w:rsid w:val="00DD2310"/>
    <w:rsid w:val="00DD251A"/>
    <w:rsid w:val="00DD2A7B"/>
    <w:rsid w:val="00DD2C88"/>
    <w:rsid w:val="00DD2E3C"/>
    <w:rsid w:val="00DD36AE"/>
    <w:rsid w:val="00DD389E"/>
    <w:rsid w:val="00DD3AC1"/>
    <w:rsid w:val="00DD3C73"/>
    <w:rsid w:val="00DD3CDF"/>
    <w:rsid w:val="00DD3CFF"/>
    <w:rsid w:val="00DD3D1C"/>
    <w:rsid w:val="00DD3EBF"/>
    <w:rsid w:val="00DD3FAF"/>
    <w:rsid w:val="00DD40F8"/>
    <w:rsid w:val="00DD43C3"/>
    <w:rsid w:val="00DD44DB"/>
    <w:rsid w:val="00DD495E"/>
    <w:rsid w:val="00DD4A08"/>
    <w:rsid w:val="00DD4A2A"/>
    <w:rsid w:val="00DD4B37"/>
    <w:rsid w:val="00DD4BDD"/>
    <w:rsid w:val="00DD4C49"/>
    <w:rsid w:val="00DD4FC2"/>
    <w:rsid w:val="00DD5165"/>
    <w:rsid w:val="00DD5AC0"/>
    <w:rsid w:val="00DD5CD2"/>
    <w:rsid w:val="00DD5E21"/>
    <w:rsid w:val="00DD5EE6"/>
    <w:rsid w:val="00DD6046"/>
    <w:rsid w:val="00DD6053"/>
    <w:rsid w:val="00DD631F"/>
    <w:rsid w:val="00DD6434"/>
    <w:rsid w:val="00DD64CE"/>
    <w:rsid w:val="00DD65BB"/>
    <w:rsid w:val="00DD6D09"/>
    <w:rsid w:val="00DD6EB1"/>
    <w:rsid w:val="00DD70A4"/>
    <w:rsid w:val="00DD7362"/>
    <w:rsid w:val="00DD7407"/>
    <w:rsid w:val="00DD7548"/>
    <w:rsid w:val="00DD7706"/>
    <w:rsid w:val="00DD77C7"/>
    <w:rsid w:val="00DD77E4"/>
    <w:rsid w:val="00DD7BA7"/>
    <w:rsid w:val="00DE02CB"/>
    <w:rsid w:val="00DE06C7"/>
    <w:rsid w:val="00DE0CFE"/>
    <w:rsid w:val="00DE0E23"/>
    <w:rsid w:val="00DE1081"/>
    <w:rsid w:val="00DE121D"/>
    <w:rsid w:val="00DE1294"/>
    <w:rsid w:val="00DE1337"/>
    <w:rsid w:val="00DE187B"/>
    <w:rsid w:val="00DE18B2"/>
    <w:rsid w:val="00DE1A10"/>
    <w:rsid w:val="00DE1A37"/>
    <w:rsid w:val="00DE1EBB"/>
    <w:rsid w:val="00DE2061"/>
    <w:rsid w:val="00DE21A6"/>
    <w:rsid w:val="00DE226E"/>
    <w:rsid w:val="00DE2270"/>
    <w:rsid w:val="00DE2691"/>
    <w:rsid w:val="00DE26E7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3F0C"/>
    <w:rsid w:val="00DE4008"/>
    <w:rsid w:val="00DE4187"/>
    <w:rsid w:val="00DE4237"/>
    <w:rsid w:val="00DE496B"/>
    <w:rsid w:val="00DE4B1E"/>
    <w:rsid w:val="00DE4B27"/>
    <w:rsid w:val="00DE4CA7"/>
    <w:rsid w:val="00DE4F25"/>
    <w:rsid w:val="00DE5222"/>
    <w:rsid w:val="00DE56D4"/>
    <w:rsid w:val="00DE5792"/>
    <w:rsid w:val="00DE5DB6"/>
    <w:rsid w:val="00DE5E2B"/>
    <w:rsid w:val="00DE6380"/>
    <w:rsid w:val="00DE6454"/>
    <w:rsid w:val="00DE69FA"/>
    <w:rsid w:val="00DE6BF7"/>
    <w:rsid w:val="00DE6CFB"/>
    <w:rsid w:val="00DE6DC4"/>
    <w:rsid w:val="00DE6E35"/>
    <w:rsid w:val="00DE6EFF"/>
    <w:rsid w:val="00DE7541"/>
    <w:rsid w:val="00DE79F4"/>
    <w:rsid w:val="00DE7FE2"/>
    <w:rsid w:val="00DF00C6"/>
    <w:rsid w:val="00DF0457"/>
    <w:rsid w:val="00DF07A0"/>
    <w:rsid w:val="00DF0CA8"/>
    <w:rsid w:val="00DF0D36"/>
    <w:rsid w:val="00DF0EAE"/>
    <w:rsid w:val="00DF133F"/>
    <w:rsid w:val="00DF1985"/>
    <w:rsid w:val="00DF1988"/>
    <w:rsid w:val="00DF1A83"/>
    <w:rsid w:val="00DF1F60"/>
    <w:rsid w:val="00DF2385"/>
    <w:rsid w:val="00DF2978"/>
    <w:rsid w:val="00DF2AD9"/>
    <w:rsid w:val="00DF2C02"/>
    <w:rsid w:val="00DF2CEF"/>
    <w:rsid w:val="00DF2DD4"/>
    <w:rsid w:val="00DF3381"/>
    <w:rsid w:val="00DF3414"/>
    <w:rsid w:val="00DF342A"/>
    <w:rsid w:val="00DF381E"/>
    <w:rsid w:val="00DF402C"/>
    <w:rsid w:val="00DF43DF"/>
    <w:rsid w:val="00DF4531"/>
    <w:rsid w:val="00DF48C5"/>
    <w:rsid w:val="00DF4996"/>
    <w:rsid w:val="00DF4A0C"/>
    <w:rsid w:val="00DF4CC5"/>
    <w:rsid w:val="00DF4DA1"/>
    <w:rsid w:val="00DF5655"/>
    <w:rsid w:val="00DF5685"/>
    <w:rsid w:val="00DF56A5"/>
    <w:rsid w:val="00DF57CF"/>
    <w:rsid w:val="00DF5DE5"/>
    <w:rsid w:val="00DF5E4D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3E9"/>
    <w:rsid w:val="00DF76A8"/>
    <w:rsid w:val="00DF78C8"/>
    <w:rsid w:val="00DF78F0"/>
    <w:rsid w:val="00DF7A9E"/>
    <w:rsid w:val="00DF7DE4"/>
    <w:rsid w:val="00E00398"/>
    <w:rsid w:val="00E005F5"/>
    <w:rsid w:val="00E00721"/>
    <w:rsid w:val="00E00826"/>
    <w:rsid w:val="00E0088F"/>
    <w:rsid w:val="00E01253"/>
    <w:rsid w:val="00E01871"/>
    <w:rsid w:val="00E01988"/>
    <w:rsid w:val="00E01B91"/>
    <w:rsid w:val="00E02CE1"/>
    <w:rsid w:val="00E031DC"/>
    <w:rsid w:val="00E03728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0C6"/>
    <w:rsid w:val="00E0547D"/>
    <w:rsid w:val="00E0572F"/>
    <w:rsid w:val="00E05856"/>
    <w:rsid w:val="00E05B01"/>
    <w:rsid w:val="00E05B73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6AB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1AF1"/>
    <w:rsid w:val="00E1234A"/>
    <w:rsid w:val="00E124B0"/>
    <w:rsid w:val="00E12654"/>
    <w:rsid w:val="00E12721"/>
    <w:rsid w:val="00E12A4B"/>
    <w:rsid w:val="00E13027"/>
    <w:rsid w:val="00E1350C"/>
    <w:rsid w:val="00E13518"/>
    <w:rsid w:val="00E1380A"/>
    <w:rsid w:val="00E13BA2"/>
    <w:rsid w:val="00E13C10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17FBD"/>
    <w:rsid w:val="00E2005C"/>
    <w:rsid w:val="00E20064"/>
    <w:rsid w:val="00E201EF"/>
    <w:rsid w:val="00E20739"/>
    <w:rsid w:val="00E208F0"/>
    <w:rsid w:val="00E20B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08D"/>
    <w:rsid w:val="00E23569"/>
    <w:rsid w:val="00E23698"/>
    <w:rsid w:val="00E236C3"/>
    <w:rsid w:val="00E23B5D"/>
    <w:rsid w:val="00E23CCC"/>
    <w:rsid w:val="00E23EB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63C"/>
    <w:rsid w:val="00E316A4"/>
    <w:rsid w:val="00E3174C"/>
    <w:rsid w:val="00E31C6F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869"/>
    <w:rsid w:val="00E33DAD"/>
    <w:rsid w:val="00E33DC9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37FE8"/>
    <w:rsid w:val="00E40092"/>
    <w:rsid w:val="00E4036E"/>
    <w:rsid w:val="00E404B1"/>
    <w:rsid w:val="00E4055B"/>
    <w:rsid w:val="00E4064A"/>
    <w:rsid w:val="00E40FD3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C9B"/>
    <w:rsid w:val="00E42F94"/>
    <w:rsid w:val="00E431DC"/>
    <w:rsid w:val="00E431ED"/>
    <w:rsid w:val="00E432A6"/>
    <w:rsid w:val="00E43398"/>
    <w:rsid w:val="00E4351E"/>
    <w:rsid w:val="00E4371A"/>
    <w:rsid w:val="00E43841"/>
    <w:rsid w:val="00E4396F"/>
    <w:rsid w:val="00E43D4B"/>
    <w:rsid w:val="00E43E4B"/>
    <w:rsid w:val="00E43F26"/>
    <w:rsid w:val="00E43F64"/>
    <w:rsid w:val="00E4435B"/>
    <w:rsid w:val="00E445EF"/>
    <w:rsid w:val="00E4496F"/>
    <w:rsid w:val="00E44CCF"/>
    <w:rsid w:val="00E44EE9"/>
    <w:rsid w:val="00E45151"/>
    <w:rsid w:val="00E454B2"/>
    <w:rsid w:val="00E4556A"/>
    <w:rsid w:val="00E45B30"/>
    <w:rsid w:val="00E45D46"/>
    <w:rsid w:val="00E45E4B"/>
    <w:rsid w:val="00E45F5E"/>
    <w:rsid w:val="00E45FBE"/>
    <w:rsid w:val="00E465D2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47FAB"/>
    <w:rsid w:val="00E50354"/>
    <w:rsid w:val="00E50422"/>
    <w:rsid w:val="00E50529"/>
    <w:rsid w:val="00E50B4D"/>
    <w:rsid w:val="00E50E0E"/>
    <w:rsid w:val="00E51746"/>
    <w:rsid w:val="00E51777"/>
    <w:rsid w:val="00E51800"/>
    <w:rsid w:val="00E51841"/>
    <w:rsid w:val="00E51BF3"/>
    <w:rsid w:val="00E51F14"/>
    <w:rsid w:val="00E52269"/>
    <w:rsid w:val="00E525C5"/>
    <w:rsid w:val="00E52914"/>
    <w:rsid w:val="00E52B83"/>
    <w:rsid w:val="00E532AE"/>
    <w:rsid w:val="00E532DA"/>
    <w:rsid w:val="00E53776"/>
    <w:rsid w:val="00E537AC"/>
    <w:rsid w:val="00E53839"/>
    <w:rsid w:val="00E539B7"/>
    <w:rsid w:val="00E53E0A"/>
    <w:rsid w:val="00E53EA6"/>
    <w:rsid w:val="00E5414C"/>
    <w:rsid w:val="00E54197"/>
    <w:rsid w:val="00E5426E"/>
    <w:rsid w:val="00E543D2"/>
    <w:rsid w:val="00E543F4"/>
    <w:rsid w:val="00E545FB"/>
    <w:rsid w:val="00E54791"/>
    <w:rsid w:val="00E54C14"/>
    <w:rsid w:val="00E54C26"/>
    <w:rsid w:val="00E54D3B"/>
    <w:rsid w:val="00E54E2F"/>
    <w:rsid w:val="00E54FB2"/>
    <w:rsid w:val="00E552D4"/>
    <w:rsid w:val="00E553FD"/>
    <w:rsid w:val="00E5557F"/>
    <w:rsid w:val="00E55BB3"/>
    <w:rsid w:val="00E55F81"/>
    <w:rsid w:val="00E5614A"/>
    <w:rsid w:val="00E56229"/>
    <w:rsid w:val="00E568A5"/>
    <w:rsid w:val="00E56938"/>
    <w:rsid w:val="00E56B83"/>
    <w:rsid w:val="00E56DE6"/>
    <w:rsid w:val="00E57031"/>
    <w:rsid w:val="00E573DB"/>
    <w:rsid w:val="00E57498"/>
    <w:rsid w:val="00E575FD"/>
    <w:rsid w:val="00E5764E"/>
    <w:rsid w:val="00E57EA2"/>
    <w:rsid w:val="00E57F52"/>
    <w:rsid w:val="00E6008A"/>
    <w:rsid w:val="00E60128"/>
    <w:rsid w:val="00E601DC"/>
    <w:rsid w:val="00E601EC"/>
    <w:rsid w:val="00E60378"/>
    <w:rsid w:val="00E605E3"/>
    <w:rsid w:val="00E608BF"/>
    <w:rsid w:val="00E6098D"/>
    <w:rsid w:val="00E60AB2"/>
    <w:rsid w:val="00E60FC2"/>
    <w:rsid w:val="00E61383"/>
    <w:rsid w:val="00E6144A"/>
    <w:rsid w:val="00E616CB"/>
    <w:rsid w:val="00E61913"/>
    <w:rsid w:val="00E61B16"/>
    <w:rsid w:val="00E6204D"/>
    <w:rsid w:val="00E626FA"/>
    <w:rsid w:val="00E627B7"/>
    <w:rsid w:val="00E62BE9"/>
    <w:rsid w:val="00E62D5E"/>
    <w:rsid w:val="00E62D77"/>
    <w:rsid w:val="00E63830"/>
    <w:rsid w:val="00E63854"/>
    <w:rsid w:val="00E63A25"/>
    <w:rsid w:val="00E63E43"/>
    <w:rsid w:val="00E640C8"/>
    <w:rsid w:val="00E644F4"/>
    <w:rsid w:val="00E64515"/>
    <w:rsid w:val="00E6453D"/>
    <w:rsid w:val="00E646C2"/>
    <w:rsid w:val="00E6473F"/>
    <w:rsid w:val="00E64772"/>
    <w:rsid w:val="00E64774"/>
    <w:rsid w:val="00E6482D"/>
    <w:rsid w:val="00E6492E"/>
    <w:rsid w:val="00E64C3C"/>
    <w:rsid w:val="00E64F6E"/>
    <w:rsid w:val="00E65174"/>
    <w:rsid w:val="00E65524"/>
    <w:rsid w:val="00E6583D"/>
    <w:rsid w:val="00E65879"/>
    <w:rsid w:val="00E659F8"/>
    <w:rsid w:val="00E65C1F"/>
    <w:rsid w:val="00E65DCD"/>
    <w:rsid w:val="00E65FA4"/>
    <w:rsid w:val="00E66387"/>
    <w:rsid w:val="00E663CA"/>
    <w:rsid w:val="00E664D3"/>
    <w:rsid w:val="00E666DF"/>
    <w:rsid w:val="00E66C86"/>
    <w:rsid w:val="00E66EC2"/>
    <w:rsid w:val="00E66F60"/>
    <w:rsid w:val="00E66FCD"/>
    <w:rsid w:val="00E67113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776"/>
    <w:rsid w:val="00E71859"/>
    <w:rsid w:val="00E71ADC"/>
    <w:rsid w:val="00E71B82"/>
    <w:rsid w:val="00E71C05"/>
    <w:rsid w:val="00E71D81"/>
    <w:rsid w:val="00E72264"/>
    <w:rsid w:val="00E7227F"/>
    <w:rsid w:val="00E727BB"/>
    <w:rsid w:val="00E72A97"/>
    <w:rsid w:val="00E72B22"/>
    <w:rsid w:val="00E72BFE"/>
    <w:rsid w:val="00E72DA1"/>
    <w:rsid w:val="00E72EFE"/>
    <w:rsid w:val="00E72F9C"/>
    <w:rsid w:val="00E73010"/>
    <w:rsid w:val="00E73099"/>
    <w:rsid w:val="00E73188"/>
    <w:rsid w:val="00E73222"/>
    <w:rsid w:val="00E73351"/>
    <w:rsid w:val="00E7356B"/>
    <w:rsid w:val="00E73579"/>
    <w:rsid w:val="00E7382C"/>
    <w:rsid w:val="00E7428D"/>
    <w:rsid w:val="00E7450F"/>
    <w:rsid w:val="00E7451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5C07"/>
    <w:rsid w:val="00E75C41"/>
    <w:rsid w:val="00E75D48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3B5"/>
    <w:rsid w:val="00E80415"/>
    <w:rsid w:val="00E8045E"/>
    <w:rsid w:val="00E8047B"/>
    <w:rsid w:val="00E8086A"/>
    <w:rsid w:val="00E80DB5"/>
    <w:rsid w:val="00E81081"/>
    <w:rsid w:val="00E81AB8"/>
    <w:rsid w:val="00E81BC0"/>
    <w:rsid w:val="00E81ECD"/>
    <w:rsid w:val="00E82349"/>
    <w:rsid w:val="00E826B3"/>
    <w:rsid w:val="00E827E0"/>
    <w:rsid w:val="00E82D11"/>
    <w:rsid w:val="00E82EF6"/>
    <w:rsid w:val="00E831E4"/>
    <w:rsid w:val="00E8330D"/>
    <w:rsid w:val="00E8340A"/>
    <w:rsid w:val="00E83515"/>
    <w:rsid w:val="00E839F0"/>
    <w:rsid w:val="00E83A85"/>
    <w:rsid w:val="00E83B85"/>
    <w:rsid w:val="00E83CA2"/>
    <w:rsid w:val="00E84407"/>
    <w:rsid w:val="00E84594"/>
    <w:rsid w:val="00E845EB"/>
    <w:rsid w:val="00E8470F"/>
    <w:rsid w:val="00E84D9D"/>
    <w:rsid w:val="00E84E03"/>
    <w:rsid w:val="00E84E3C"/>
    <w:rsid w:val="00E84ECE"/>
    <w:rsid w:val="00E8507B"/>
    <w:rsid w:val="00E851DF"/>
    <w:rsid w:val="00E856A8"/>
    <w:rsid w:val="00E857DC"/>
    <w:rsid w:val="00E85B07"/>
    <w:rsid w:val="00E85D43"/>
    <w:rsid w:val="00E85D95"/>
    <w:rsid w:val="00E85E3F"/>
    <w:rsid w:val="00E85F5A"/>
    <w:rsid w:val="00E85FBC"/>
    <w:rsid w:val="00E8607B"/>
    <w:rsid w:val="00E8647F"/>
    <w:rsid w:val="00E86492"/>
    <w:rsid w:val="00E86697"/>
    <w:rsid w:val="00E86AF0"/>
    <w:rsid w:val="00E86BF5"/>
    <w:rsid w:val="00E86E26"/>
    <w:rsid w:val="00E8714B"/>
    <w:rsid w:val="00E87643"/>
    <w:rsid w:val="00E8770C"/>
    <w:rsid w:val="00E87B98"/>
    <w:rsid w:val="00E87BDB"/>
    <w:rsid w:val="00E87BFF"/>
    <w:rsid w:val="00E87C77"/>
    <w:rsid w:val="00E87EB3"/>
    <w:rsid w:val="00E901AF"/>
    <w:rsid w:val="00E903FD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278F"/>
    <w:rsid w:val="00E930B5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6DB2"/>
    <w:rsid w:val="00E96E40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C50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1FAF"/>
    <w:rsid w:val="00EA25C5"/>
    <w:rsid w:val="00EA2A05"/>
    <w:rsid w:val="00EA2B78"/>
    <w:rsid w:val="00EA2D91"/>
    <w:rsid w:val="00EA2EC5"/>
    <w:rsid w:val="00EA2F34"/>
    <w:rsid w:val="00EA2F53"/>
    <w:rsid w:val="00EA356B"/>
    <w:rsid w:val="00EA3A4D"/>
    <w:rsid w:val="00EA3B2E"/>
    <w:rsid w:val="00EA3D41"/>
    <w:rsid w:val="00EA415C"/>
    <w:rsid w:val="00EA439D"/>
    <w:rsid w:val="00EA4565"/>
    <w:rsid w:val="00EA4609"/>
    <w:rsid w:val="00EA4615"/>
    <w:rsid w:val="00EA4984"/>
    <w:rsid w:val="00EA4B34"/>
    <w:rsid w:val="00EA4C6E"/>
    <w:rsid w:val="00EA4D1F"/>
    <w:rsid w:val="00EA4F4A"/>
    <w:rsid w:val="00EA569B"/>
    <w:rsid w:val="00EA5BB7"/>
    <w:rsid w:val="00EA5C56"/>
    <w:rsid w:val="00EA5EFB"/>
    <w:rsid w:val="00EA5FEF"/>
    <w:rsid w:val="00EA628D"/>
    <w:rsid w:val="00EA6416"/>
    <w:rsid w:val="00EA646C"/>
    <w:rsid w:val="00EA65EB"/>
    <w:rsid w:val="00EA6607"/>
    <w:rsid w:val="00EA6794"/>
    <w:rsid w:val="00EA68A4"/>
    <w:rsid w:val="00EA6CA2"/>
    <w:rsid w:val="00EA6D4A"/>
    <w:rsid w:val="00EA6F09"/>
    <w:rsid w:val="00EA6FB4"/>
    <w:rsid w:val="00EA736F"/>
    <w:rsid w:val="00EA770F"/>
    <w:rsid w:val="00EA7728"/>
    <w:rsid w:val="00EA77B4"/>
    <w:rsid w:val="00EA789E"/>
    <w:rsid w:val="00EA7B36"/>
    <w:rsid w:val="00EB037E"/>
    <w:rsid w:val="00EB0464"/>
    <w:rsid w:val="00EB07DF"/>
    <w:rsid w:val="00EB0F28"/>
    <w:rsid w:val="00EB0F2E"/>
    <w:rsid w:val="00EB116C"/>
    <w:rsid w:val="00EB1239"/>
    <w:rsid w:val="00EB15C7"/>
    <w:rsid w:val="00EB17B5"/>
    <w:rsid w:val="00EB17F2"/>
    <w:rsid w:val="00EB18D0"/>
    <w:rsid w:val="00EB1977"/>
    <w:rsid w:val="00EB19F2"/>
    <w:rsid w:val="00EB1ACE"/>
    <w:rsid w:val="00EB1AFA"/>
    <w:rsid w:val="00EB1E23"/>
    <w:rsid w:val="00EB221E"/>
    <w:rsid w:val="00EB28CA"/>
    <w:rsid w:val="00EB294F"/>
    <w:rsid w:val="00EB2DA4"/>
    <w:rsid w:val="00EB2DEC"/>
    <w:rsid w:val="00EB2EF3"/>
    <w:rsid w:val="00EB2F11"/>
    <w:rsid w:val="00EB3006"/>
    <w:rsid w:val="00EB3088"/>
    <w:rsid w:val="00EB32C4"/>
    <w:rsid w:val="00EB346D"/>
    <w:rsid w:val="00EB392B"/>
    <w:rsid w:val="00EB39E4"/>
    <w:rsid w:val="00EB3F3A"/>
    <w:rsid w:val="00EB4656"/>
    <w:rsid w:val="00EB4735"/>
    <w:rsid w:val="00EB49EA"/>
    <w:rsid w:val="00EB4A4B"/>
    <w:rsid w:val="00EB4C9A"/>
    <w:rsid w:val="00EB4EC6"/>
    <w:rsid w:val="00EB50E7"/>
    <w:rsid w:val="00EB5258"/>
    <w:rsid w:val="00EB52A5"/>
    <w:rsid w:val="00EB5677"/>
    <w:rsid w:val="00EB56BC"/>
    <w:rsid w:val="00EB5BCC"/>
    <w:rsid w:val="00EB5D0C"/>
    <w:rsid w:val="00EB62DF"/>
    <w:rsid w:val="00EB6322"/>
    <w:rsid w:val="00EB64A3"/>
    <w:rsid w:val="00EB6536"/>
    <w:rsid w:val="00EB654E"/>
    <w:rsid w:val="00EB66FE"/>
    <w:rsid w:val="00EB671C"/>
    <w:rsid w:val="00EB67CE"/>
    <w:rsid w:val="00EB6F5A"/>
    <w:rsid w:val="00EB73E9"/>
    <w:rsid w:val="00EB758D"/>
    <w:rsid w:val="00EB75B1"/>
    <w:rsid w:val="00EB766D"/>
    <w:rsid w:val="00EB784F"/>
    <w:rsid w:val="00EB78E5"/>
    <w:rsid w:val="00EB7A0D"/>
    <w:rsid w:val="00EB7D54"/>
    <w:rsid w:val="00EB7EF7"/>
    <w:rsid w:val="00EC0043"/>
    <w:rsid w:val="00EC0582"/>
    <w:rsid w:val="00EC064D"/>
    <w:rsid w:val="00EC0781"/>
    <w:rsid w:val="00EC09CB"/>
    <w:rsid w:val="00EC09F2"/>
    <w:rsid w:val="00EC0E65"/>
    <w:rsid w:val="00EC1366"/>
    <w:rsid w:val="00EC138B"/>
    <w:rsid w:val="00EC171C"/>
    <w:rsid w:val="00EC19A5"/>
    <w:rsid w:val="00EC1D8B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15"/>
    <w:rsid w:val="00EC442A"/>
    <w:rsid w:val="00EC4971"/>
    <w:rsid w:val="00EC49FB"/>
    <w:rsid w:val="00EC4B76"/>
    <w:rsid w:val="00EC4BFD"/>
    <w:rsid w:val="00EC544E"/>
    <w:rsid w:val="00EC5686"/>
    <w:rsid w:val="00EC5883"/>
    <w:rsid w:val="00EC5ABA"/>
    <w:rsid w:val="00EC5BBE"/>
    <w:rsid w:val="00EC5C58"/>
    <w:rsid w:val="00EC5D85"/>
    <w:rsid w:val="00EC5E2E"/>
    <w:rsid w:val="00EC61A0"/>
    <w:rsid w:val="00EC6344"/>
    <w:rsid w:val="00EC637A"/>
    <w:rsid w:val="00EC6B7C"/>
    <w:rsid w:val="00EC6B9D"/>
    <w:rsid w:val="00EC74AB"/>
    <w:rsid w:val="00EC76AA"/>
    <w:rsid w:val="00EC7800"/>
    <w:rsid w:val="00EC7985"/>
    <w:rsid w:val="00EC7F0F"/>
    <w:rsid w:val="00ED01F3"/>
    <w:rsid w:val="00ED0235"/>
    <w:rsid w:val="00ED025A"/>
    <w:rsid w:val="00ED0630"/>
    <w:rsid w:val="00ED0B95"/>
    <w:rsid w:val="00ED1128"/>
    <w:rsid w:val="00ED1150"/>
    <w:rsid w:val="00ED11C5"/>
    <w:rsid w:val="00ED1AC1"/>
    <w:rsid w:val="00ED1AC3"/>
    <w:rsid w:val="00ED1BA7"/>
    <w:rsid w:val="00ED1C1F"/>
    <w:rsid w:val="00ED1C72"/>
    <w:rsid w:val="00ED1E96"/>
    <w:rsid w:val="00ED20F2"/>
    <w:rsid w:val="00ED268E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4A83"/>
    <w:rsid w:val="00ED5017"/>
    <w:rsid w:val="00ED5279"/>
    <w:rsid w:val="00ED564D"/>
    <w:rsid w:val="00ED5651"/>
    <w:rsid w:val="00ED56B2"/>
    <w:rsid w:val="00ED5A27"/>
    <w:rsid w:val="00ED5A49"/>
    <w:rsid w:val="00ED5AB4"/>
    <w:rsid w:val="00ED6397"/>
    <w:rsid w:val="00ED63F0"/>
    <w:rsid w:val="00ED657B"/>
    <w:rsid w:val="00ED6608"/>
    <w:rsid w:val="00ED6E8C"/>
    <w:rsid w:val="00ED7259"/>
    <w:rsid w:val="00ED78AA"/>
    <w:rsid w:val="00ED7907"/>
    <w:rsid w:val="00ED797F"/>
    <w:rsid w:val="00ED7B78"/>
    <w:rsid w:val="00EE066F"/>
    <w:rsid w:val="00EE0841"/>
    <w:rsid w:val="00EE0B05"/>
    <w:rsid w:val="00EE0B78"/>
    <w:rsid w:val="00EE0D68"/>
    <w:rsid w:val="00EE10A2"/>
    <w:rsid w:val="00EE1126"/>
    <w:rsid w:val="00EE1202"/>
    <w:rsid w:val="00EE1593"/>
    <w:rsid w:val="00EE17D4"/>
    <w:rsid w:val="00EE1805"/>
    <w:rsid w:val="00EE185F"/>
    <w:rsid w:val="00EE1E1D"/>
    <w:rsid w:val="00EE1E67"/>
    <w:rsid w:val="00EE220C"/>
    <w:rsid w:val="00EE2293"/>
    <w:rsid w:val="00EE263A"/>
    <w:rsid w:val="00EE26DF"/>
    <w:rsid w:val="00EE274C"/>
    <w:rsid w:val="00EE298D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3F03"/>
    <w:rsid w:val="00EE40AD"/>
    <w:rsid w:val="00EE4A92"/>
    <w:rsid w:val="00EE4EA1"/>
    <w:rsid w:val="00EE4EBD"/>
    <w:rsid w:val="00EE540D"/>
    <w:rsid w:val="00EE55AE"/>
    <w:rsid w:val="00EE5616"/>
    <w:rsid w:val="00EE57C4"/>
    <w:rsid w:val="00EE5822"/>
    <w:rsid w:val="00EE5DFB"/>
    <w:rsid w:val="00EE5E74"/>
    <w:rsid w:val="00EE5F61"/>
    <w:rsid w:val="00EE6318"/>
    <w:rsid w:val="00EE68BF"/>
    <w:rsid w:val="00EE6C2D"/>
    <w:rsid w:val="00EE6E0A"/>
    <w:rsid w:val="00EE724F"/>
    <w:rsid w:val="00EE7319"/>
    <w:rsid w:val="00EE743E"/>
    <w:rsid w:val="00EE7460"/>
    <w:rsid w:val="00EE747E"/>
    <w:rsid w:val="00EE76A3"/>
    <w:rsid w:val="00EE76F9"/>
    <w:rsid w:val="00EE7825"/>
    <w:rsid w:val="00EE7A06"/>
    <w:rsid w:val="00EE7D5E"/>
    <w:rsid w:val="00EE7FD5"/>
    <w:rsid w:val="00EF08A5"/>
    <w:rsid w:val="00EF0939"/>
    <w:rsid w:val="00EF0BFB"/>
    <w:rsid w:val="00EF1427"/>
    <w:rsid w:val="00EF14E0"/>
    <w:rsid w:val="00EF1516"/>
    <w:rsid w:val="00EF15AF"/>
    <w:rsid w:val="00EF177B"/>
    <w:rsid w:val="00EF192F"/>
    <w:rsid w:val="00EF1AC6"/>
    <w:rsid w:val="00EF1C83"/>
    <w:rsid w:val="00EF1CE0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D5C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1A"/>
    <w:rsid w:val="00EF4EA2"/>
    <w:rsid w:val="00EF4FDB"/>
    <w:rsid w:val="00EF5051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6B6"/>
    <w:rsid w:val="00EF7ECC"/>
    <w:rsid w:val="00F001C9"/>
    <w:rsid w:val="00F00486"/>
    <w:rsid w:val="00F005D0"/>
    <w:rsid w:val="00F00815"/>
    <w:rsid w:val="00F00933"/>
    <w:rsid w:val="00F0098C"/>
    <w:rsid w:val="00F009E8"/>
    <w:rsid w:val="00F00D5A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72F"/>
    <w:rsid w:val="00F0277D"/>
    <w:rsid w:val="00F02B33"/>
    <w:rsid w:val="00F02E3D"/>
    <w:rsid w:val="00F02F30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4E22"/>
    <w:rsid w:val="00F05008"/>
    <w:rsid w:val="00F05672"/>
    <w:rsid w:val="00F05775"/>
    <w:rsid w:val="00F057B2"/>
    <w:rsid w:val="00F0583B"/>
    <w:rsid w:val="00F05B2A"/>
    <w:rsid w:val="00F05FC1"/>
    <w:rsid w:val="00F0634B"/>
    <w:rsid w:val="00F06965"/>
    <w:rsid w:val="00F06A30"/>
    <w:rsid w:val="00F06ED1"/>
    <w:rsid w:val="00F07ADF"/>
    <w:rsid w:val="00F07E3A"/>
    <w:rsid w:val="00F10500"/>
    <w:rsid w:val="00F109F0"/>
    <w:rsid w:val="00F10C2E"/>
    <w:rsid w:val="00F10E0D"/>
    <w:rsid w:val="00F10EEE"/>
    <w:rsid w:val="00F11052"/>
    <w:rsid w:val="00F110EE"/>
    <w:rsid w:val="00F111E1"/>
    <w:rsid w:val="00F11599"/>
    <w:rsid w:val="00F116A5"/>
    <w:rsid w:val="00F11823"/>
    <w:rsid w:val="00F119AC"/>
    <w:rsid w:val="00F119BF"/>
    <w:rsid w:val="00F11AEC"/>
    <w:rsid w:val="00F11E52"/>
    <w:rsid w:val="00F11F08"/>
    <w:rsid w:val="00F11F7F"/>
    <w:rsid w:val="00F1264F"/>
    <w:rsid w:val="00F12688"/>
    <w:rsid w:val="00F126A7"/>
    <w:rsid w:val="00F1277F"/>
    <w:rsid w:val="00F12AD6"/>
    <w:rsid w:val="00F12CA4"/>
    <w:rsid w:val="00F134CB"/>
    <w:rsid w:val="00F1376C"/>
    <w:rsid w:val="00F13A21"/>
    <w:rsid w:val="00F13A91"/>
    <w:rsid w:val="00F140F9"/>
    <w:rsid w:val="00F1426B"/>
    <w:rsid w:val="00F1427F"/>
    <w:rsid w:val="00F142C7"/>
    <w:rsid w:val="00F143DA"/>
    <w:rsid w:val="00F14649"/>
    <w:rsid w:val="00F14795"/>
    <w:rsid w:val="00F14AB6"/>
    <w:rsid w:val="00F15186"/>
    <w:rsid w:val="00F151E8"/>
    <w:rsid w:val="00F15360"/>
    <w:rsid w:val="00F15631"/>
    <w:rsid w:val="00F162D6"/>
    <w:rsid w:val="00F166CC"/>
    <w:rsid w:val="00F16811"/>
    <w:rsid w:val="00F16ECC"/>
    <w:rsid w:val="00F17064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724"/>
    <w:rsid w:val="00F207B4"/>
    <w:rsid w:val="00F20967"/>
    <w:rsid w:val="00F209F3"/>
    <w:rsid w:val="00F20F0D"/>
    <w:rsid w:val="00F20FB9"/>
    <w:rsid w:val="00F21957"/>
    <w:rsid w:val="00F21C1B"/>
    <w:rsid w:val="00F21D30"/>
    <w:rsid w:val="00F21DF8"/>
    <w:rsid w:val="00F21E42"/>
    <w:rsid w:val="00F21E81"/>
    <w:rsid w:val="00F223DF"/>
    <w:rsid w:val="00F22432"/>
    <w:rsid w:val="00F227B2"/>
    <w:rsid w:val="00F22863"/>
    <w:rsid w:val="00F229EC"/>
    <w:rsid w:val="00F22AB2"/>
    <w:rsid w:val="00F22ACE"/>
    <w:rsid w:val="00F22B5A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45B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8E"/>
    <w:rsid w:val="00F252A0"/>
    <w:rsid w:val="00F2537B"/>
    <w:rsid w:val="00F253FB"/>
    <w:rsid w:val="00F25610"/>
    <w:rsid w:val="00F256CF"/>
    <w:rsid w:val="00F25840"/>
    <w:rsid w:val="00F259A8"/>
    <w:rsid w:val="00F25A6A"/>
    <w:rsid w:val="00F25C09"/>
    <w:rsid w:val="00F25E86"/>
    <w:rsid w:val="00F25FB6"/>
    <w:rsid w:val="00F26269"/>
    <w:rsid w:val="00F26330"/>
    <w:rsid w:val="00F26741"/>
    <w:rsid w:val="00F26A08"/>
    <w:rsid w:val="00F26A6F"/>
    <w:rsid w:val="00F26B36"/>
    <w:rsid w:val="00F26B9F"/>
    <w:rsid w:val="00F26EE9"/>
    <w:rsid w:val="00F2718A"/>
    <w:rsid w:val="00F27494"/>
    <w:rsid w:val="00F27891"/>
    <w:rsid w:val="00F278F2"/>
    <w:rsid w:val="00F279F7"/>
    <w:rsid w:val="00F27B94"/>
    <w:rsid w:val="00F27E3B"/>
    <w:rsid w:val="00F27F38"/>
    <w:rsid w:val="00F3013A"/>
    <w:rsid w:val="00F3049D"/>
    <w:rsid w:val="00F305E8"/>
    <w:rsid w:val="00F30649"/>
    <w:rsid w:val="00F30784"/>
    <w:rsid w:val="00F30903"/>
    <w:rsid w:val="00F3095F"/>
    <w:rsid w:val="00F30BF5"/>
    <w:rsid w:val="00F31272"/>
    <w:rsid w:val="00F31684"/>
    <w:rsid w:val="00F31890"/>
    <w:rsid w:val="00F319E2"/>
    <w:rsid w:val="00F3205D"/>
    <w:rsid w:val="00F321D1"/>
    <w:rsid w:val="00F325EF"/>
    <w:rsid w:val="00F328F8"/>
    <w:rsid w:val="00F32B96"/>
    <w:rsid w:val="00F32DBD"/>
    <w:rsid w:val="00F336B1"/>
    <w:rsid w:val="00F3393D"/>
    <w:rsid w:val="00F33A4B"/>
    <w:rsid w:val="00F34122"/>
    <w:rsid w:val="00F34C58"/>
    <w:rsid w:val="00F34E4B"/>
    <w:rsid w:val="00F34E54"/>
    <w:rsid w:val="00F34E5E"/>
    <w:rsid w:val="00F34EEF"/>
    <w:rsid w:val="00F3523A"/>
    <w:rsid w:val="00F354BC"/>
    <w:rsid w:val="00F35627"/>
    <w:rsid w:val="00F356C1"/>
    <w:rsid w:val="00F3573B"/>
    <w:rsid w:val="00F357C2"/>
    <w:rsid w:val="00F35F58"/>
    <w:rsid w:val="00F36521"/>
    <w:rsid w:val="00F36C76"/>
    <w:rsid w:val="00F37209"/>
    <w:rsid w:val="00F37235"/>
    <w:rsid w:val="00F372A1"/>
    <w:rsid w:val="00F372E3"/>
    <w:rsid w:val="00F37317"/>
    <w:rsid w:val="00F3762E"/>
    <w:rsid w:val="00F37764"/>
    <w:rsid w:val="00F407F7"/>
    <w:rsid w:val="00F413FD"/>
    <w:rsid w:val="00F416E1"/>
    <w:rsid w:val="00F41731"/>
    <w:rsid w:val="00F4177C"/>
    <w:rsid w:val="00F418B2"/>
    <w:rsid w:val="00F418F2"/>
    <w:rsid w:val="00F41A7A"/>
    <w:rsid w:val="00F41B89"/>
    <w:rsid w:val="00F41C84"/>
    <w:rsid w:val="00F41E1A"/>
    <w:rsid w:val="00F41FD3"/>
    <w:rsid w:val="00F424DD"/>
    <w:rsid w:val="00F4282F"/>
    <w:rsid w:val="00F42A46"/>
    <w:rsid w:val="00F43014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031"/>
    <w:rsid w:val="00F45162"/>
    <w:rsid w:val="00F45AF5"/>
    <w:rsid w:val="00F45BA3"/>
    <w:rsid w:val="00F46215"/>
    <w:rsid w:val="00F46328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8A"/>
    <w:rsid w:val="00F4799D"/>
    <w:rsid w:val="00F479B9"/>
    <w:rsid w:val="00F47DB8"/>
    <w:rsid w:val="00F501C7"/>
    <w:rsid w:val="00F50215"/>
    <w:rsid w:val="00F5036F"/>
    <w:rsid w:val="00F50494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2B4"/>
    <w:rsid w:val="00F52629"/>
    <w:rsid w:val="00F52678"/>
    <w:rsid w:val="00F52828"/>
    <w:rsid w:val="00F52A56"/>
    <w:rsid w:val="00F52A8C"/>
    <w:rsid w:val="00F52CC8"/>
    <w:rsid w:val="00F52E6D"/>
    <w:rsid w:val="00F53050"/>
    <w:rsid w:val="00F53499"/>
    <w:rsid w:val="00F53531"/>
    <w:rsid w:val="00F53942"/>
    <w:rsid w:val="00F53D96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BF2"/>
    <w:rsid w:val="00F54F40"/>
    <w:rsid w:val="00F55126"/>
    <w:rsid w:val="00F553E3"/>
    <w:rsid w:val="00F5548E"/>
    <w:rsid w:val="00F5561F"/>
    <w:rsid w:val="00F5583A"/>
    <w:rsid w:val="00F55935"/>
    <w:rsid w:val="00F55AAE"/>
    <w:rsid w:val="00F55B35"/>
    <w:rsid w:val="00F55BFD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57F44"/>
    <w:rsid w:val="00F60105"/>
    <w:rsid w:val="00F60245"/>
    <w:rsid w:val="00F604A5"/>
    <w:rsid w:val="00F604F1"/>
    <w:rsid w:val="00F60599"/>
    <w:rsid w:val="00F6077E"/>
    <w:rsid w:val="00F6079E"/>
    <w:rsid w:val="00F6095F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84C"/>
    <w:rsid w:val="00F64916"/>
    <w:rsid w:val="00F64A2C"/>
    <w:rsid w:val="00F65089"/>
    <w:rsid w:val="00F6528C"/>
    <w:rsid w:val="00F65565"/>
    <w:rsid w:val="00F65602"/>
    <w:rsid w:val="00F657AA"/>
    <w:rsid w:val="00F65C9B"/>
    <w:rsid w:val="00F65D4D"/>
    <w:rsid w:val="00F65F90"/>
    <w:rsid w:val="00F6602A"/>
    <w:rsid w:val="00F66151"/>
    <w:rsid w:val="00F661A0"/>
    <w:rsid w:val="00F6626B"/>
    <w:rsid w:val="00F66548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27A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B63"/>
    <w:rsid w:val="00F73C61"/>
    <w:rsid w:val="00F74223"/>
    <w:rsid w:val="00F74300"/>
    <w:rsid w:val="00F74621"/>
    <w:rsid w:val="00F7489F"/>
    <w:rsid w:val="00F74BB4"/>
    <w:rsid w:val="00F74C90"/>
    <w:rsid w:val="00F74EF6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6F60"/>
    <w:rsid w:val="00F77231"/>
    <w:rsid w:val="00F7725E"/>
    <w:rsid w:val="00F77379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D17"/>
    <w:rsid w:val="00F83F1B"/>
    <w:rsid w:val="00F83F21"/>
    <w:rsid w:val="00F8419E"/>
    <w:rsid w:val="00F843F5"/>
    <w:rsid w:val="00F8444E"/>
    <w:rsid w:val="00F84512"/>
    <w:rsid w:val="00F847D5"/>
    <w:rsid w:val="00F84D29"/>
    <w:rsid w:val="00F84E31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8D4"/>
    <w:rsid w:val="00F86BAA"/>
    <w:rsid w:val="00F86C1A"/>
    <w:rsid w:val="00F86C31"/>
    <w:rsid w:val="00F86FA6"/>
    <w:rsid w:val="00F8728D"/>
    <w:rsid w:val="00F874F7"/>
    <w:rsid w:val="00F875DD"/>
    <w:rsid w:val="00F8762A"/>
    <w:rsid w:val="00F87A21"/>
    <w:rsid w:val="00F87B4C"/>
    <w:rsid w:val="00F87C2F"/>
    <w:rsid w:val="00F87D23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329"/>
    <w:rsid w:val="00F9150C"/>
    <w:rsid w:val="00F91923"/>
    <w:rsid w:val="00F91ABC"/>
    <w:rsid w:val="00F91B1B"/>
    <w:rsid w:val="00F91DD1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3AB1"/>
    <w:rsid w:val="00F93E0B"/>
    <w:rsid w:val="00F9431C"/>
    <w:rsid w:val="00F94538"/>
    <w:rsid w:val="00F945A9"/>
    <w:rsid w:val="00F94687"/>
    <w:rsid w:val="00F946C8"/>
    <w:rsid w:val="00F94838"/>
    <w:rsid w:val="00F94C42"/>
    <w:rsid w:val="00F94E56"/>
    <w:rsid w:val="00F94E81"/>
    <w:rsid w:val="00F950A1"/>
    <w:rsid w:val="00F951EE"/>
    <w:rsid w:val="00F95261"/>
    <w:rsid w:val="00F953D4"/>
    <w:rsid w:val="00F95644"/>
    <w:rsid w:val="00F95853"/>
    <w:rsid w:val="00F95C3E"/>
    <w:rsid w:val="00F95F3E"/>
    <w:rsid w:val="00F961FA"/>
    <w:rsid w:val="00F9649E"/>
    <w:rsid w:val="00F969AE"/>
    <w:rsid w:val="00F96BFF"/>
    <w:rsid w:val="00F97036"/>
    <w:rsid w:val="00F971DF"/>
    <w:rsid w:val="00F97334"/>
    <w:rsid w:val="00F97553"/>
    <w:rsid w:val="00F975F0"/>
    <w:rsid w:val="00F9775F"/>
    <w:rsid w:val="00F978C7"/>
    <w:rsid w:val="00FA00C6"/>
    <w:rsid w:val="00FA01D6"/>
    <w:rsid w:val="00FA086D"/>
    <w:rsid w:val="00FA099A"/>
    <w:rsid w:val="00FA0AB9"/>
    <w:rsid w:val="00FA0F94"/>
    <w:rsid w:val="00FA1270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A39"/>
    <w:rsid w:val="00FA2CA6"/>
    <w:rsid w:val="00FA2DAF"/>
    <w:rsid w:val="00FA2DFE"/>
    <w:rsid w:val="00FA2E14"/>
    <w:rsid w:val="00FA30FB"/>
    <w:rsid w:val="00FA31A9"/>
    <w:rsid w:val="00FA36BB"/>
    <w:rsid w:val="00FA370D"/>
    <w:rsid w:val="00FA384C"/>
    <w:rsid w:val="00FA397C"/>
    <w:rsid w:val="00FA3A90"/>
    <w:rsid w:val="00FA4205"/>
    <w:rsid w:val="00FA4477"/>
    <w:rsid w:val="00FA454D"/>
    <w:rsid w:val="00FA4D1A"/>
    <w:rsid w:val="00FA4ECC"/>
    <w:rsid w:val="00FA51AE"/>
    <w:rsid w:val="00FA5250"/>
    <w:rsid w:val="00FA54BC"/>
    <w:rsid w:val="00FA54C6"/>
    <w:rsid w:val="00FA54E2"/>
    <w:rsid w:val="00FA58A3"/>
    <w:rsid w:val="00FA58D1"/>
    <w:rsid w:val="00FA5900"/>
    <w:rsid w:val="00FA5EB1"/>
    <w:rsid w:val="00FA5F2E"/>
    <w:rsid w:val="00FA61F9"/>
    <w:rsid w:val="00FA6201"/>
    <w:rsid w:val="00FA62D5"/>
    <w:rsid w:val="00FA644B"/>
    <w:rsid w:val="00FA64D5"/>
    <w:rsid w:val="00FA6772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A91"/>
    <w:rsid w:val="00FB0C7F"/>
    <w:rsid w:val="00FB0F14"/>
    <w:rsid w:val="00FB0F9D"/>
    <w:rsid w:val="00FB0FB6"/>
    <w:rsid w:val="00FB1A94"/>
    <w:rsid w:val="00FB1C75"/>
    <w:rsid w:val="00FB1CD5"/>
    <w:rsid w:val="00FB1F0B"/>
    <w:rsid w:val="00FB2F5F"/>
    <w:rsid w:val="00FB2F95"/>
    <w:rsid w:val="00FB33B0"/>
    <w:rsid w:val="00FB35E6"/>
    <w:rsid w:val="00FB370C"/>
    <w:rsid w:val="00FB37E4"/>
    <w:rsid w:val="00FB3991"/>
    <w:rsid w:val="00FB3D02"/>
    <w:rsid w:val="00FB42B2"/>
    <w:rsid w:val="00FB43D1"/>
    <w:rsid w:val="00FB43FE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753"/>
    <w:rsid w:val="00FB57BA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6A"/>
    <w:rsid w:val="00FB6DB2"/>
    <w:rsid w:val="00FB6DFF"/>
    <w:rsid w:val="00FB6E51"/>
    <w:rsid w:val="00FB6FCA"/>
    <w:rsid w:val="00FB723F"/>
    <w:rsid w:val="00FB784B"/>
    <w:rsid w:val="00FB7C99"/>
    <w:rsid w:val="00FB7D3D"/>
    <w:rsid w:val="00FB7D6A"/>
    <w:rsid w:val="00FB7FCB"/>
    <w:rsid w:val="00FC0254"/>
    <w:rsid w:val="00FC02E9"/>
    <w:rsid w:val="00FC06E5"/>
    <w:rsid w:val="00FC0944"/>
    <w:rsid w:val="00FC0A5B"/>
    <w:rsid w:val="00FC0C5F"/>
    <w:rsid w:val="00FC0C95"/>
    <w:rsid w:val="00FC0CB9"/>
    <w:rsid w:val="00FC0CBD"/>
    <w:rsid w:val="00FC0CD9"/>
    <w:rsid w:val="00FC0EFB"/>
    <w:rsid w:val="00FC10E8"/>
    <w:rsid w:val="00FC10FD"/>
    <w:rsid w:val="00FC1358"/>
    <w:rsid w:val="00FC145A"/>
    <w:rsid w:val="00FC1546"/>
    <w:rsid w:val="00FC154F"/>
    <w:rsid w:val="00FC15C0"/>
    <w:rsid w:val="00FC1AB1"/>
    <w:rsid w:val="00FC1B42"/>
    <w:rsid w:val="00FC1C0D"/>
    <w:rsid w:val="00FC1D02"/>
    <w:rsid w:val="00FC1D45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993"/>
    <w:rsid w:val="00FC5A67"/>
    <w:rsid w:val="00FC5B7F"/>
    <w:rsid w:val="00FC5F08"/>
    <w:rsid w:val="00FC5F10"/>
    <w:rsid w:val="00FC611C"/>
    <w:rsid w:val="00FC650D"/>
    <w:rsid w:val="00FC652E"/>
    <w:rsid w:val="00FC65FA"/>
    <w:rsid w:val="00FC6912"/>
    <w:rsid w:val="00FC6A0F"/>
    <w:rsid w:val="00FC6B8D"/>
    <w:rsid w:val="00FC6E7B"/>
    <w:rsid w:val="00FC6E97"/>
    <w:rsid w:val="00FC72B9"/>
    <w:rsid w:val="00FC73CA"/>
    <w:rsid w:val="00FC77E7"/>
    <w:rsid w:val="00FC79CD"/>
    <w:rsid w:val="00FC7A15"/>
    <w:rsid w:val="00FC7A59"/>
    <w:rsid w:val="00FC7A64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11"/>
    <w:rsid w:val="00FD0F47"/>
    <w:rsid w:val="00FD108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8C0"/>
    <w:rsid w:val="00FD2C81"/>
    <w:rsid w:val="00FD3003"/>
    <w:rsid w:val="00FD3068"/>
    <w:rsid w:val="00FD380E"/>
    <w:rsid w:val="00FD387D"/>
    <w:rsid w:val="00FD3C62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7AC"/>
    <w:rsid w:val="00FD5B31"/>
    <w:rsid w:val="00FD5B91"/>
    <w:rsid w:val="00FD5BB9"/>
    <w:rsid w:val="00FD5D69"/>
    <w:rsid w:val="00FD6027"/>
    <w:rsid w:val="00FD6641"/>
    <w:rsid w:val="00FD67B1"/>
    <w:rsid w:val="00FD68FC"/>
    <w:rsid w:val="00FD6B1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C11"/>
    <w:rsid w:val="00FE0EB1"/>
    <w:rsid w:val="00FE1944"/>
    <w:rsid w:val="00FE1E65"/>
    <w:rsid w:val="00FE20B0"/>
    <w:rsid w:val="00FE2139"/>
    <w:rsid w:val="00FE21FA"/>
    <w:rsid w:val="00FE2235"/>
    <w:rsid w:val="00FE22B3"/>
    <w:rsid w:val="00FE29A2"/>
    <w:rsid w:val="00FE2D81"/>
    <w:rsid w:val="00FE3659"/>
    <w:rsid w:val="00FE3775"/>
    <w:rsid w:val="00FE3841"/>
    <w:rsid w:val="00FE388A"/>
    <w:rsid w:val="00FE38CD"/>
    <w:rsid w:val="00FE3992"/>
    <w:rsid w:val="00FE39E1"/>
    <w:rsid w:val="00FE3F8D"/>
    <w:rsid w:val="00FE3FF9"/>
    <w:rsid w:val="00FE45D8"/>
    <w:rsid w:val="00FE4630"/>
    <w:rsid w:val="00FE48B9"/>
    <w:rsid w:val="00FE4E50"/>
    <w:rsid w:val="00FE5534"/>
    <w:rsid w:val="00FE55E4"/>
    <w:rsid w:val="00FE5626"/>
    <w:rsid w:val="00FE5627"/>
    <w:rsid w:val="00FE5CE8"/>
    <w:rsid w:val="00FE5D99"/>
    <w:rsid w:val="00FE6120"/>
    <w:rsid w:val="00FE613A"/>
    <w:rsid w:val="00FE61A8"/>
    <w:rsid w:val="00FE691C"/>
    <w:rsid w:val="00FE6978"/>
    <w:rsid w:val="00FE6D81"/>
    <w:rsid w:val="00FE6DFA"/>
    <w:rsid w:val="00FE7119"/>
    <w:rsid w:val="00FE7186"/>
    <w:rsid w:val="00FE7610"/>
    <w:rsid w:val="00FE7B6C"/>
    <w:rsid w:val="00FF0097"/>
    <w:rsid w:val="00FF03FB"/>
    <w:rsid w:val="00FF059F"/>
    <w:rsid w:val="00FF0855"/>
    <w:rsid w:val="00FF085D"/>
    <w:rsid w:val="00FF0B3E"/>
    <w:rsid w:val="00FF0DF4"/>
    <w:rsid w:val="00FF0E55"/>
    <w:rsid w:val="00FF11B3"/>
    <w:rsid w:val="00FF1514"/>
    <w:rsid w:val="00FF1FA4"/>
    <w:rsid w:val="00FF215D"/>
    <w:rsid w:val="00FF2178"/>
    <w:rsid w:val="00FF23B0"/>
    <w:rsid w:val="00FF28CB"/>
    <w:rsid w:val="00FF28F8"/>
    <w:rsid w:val="00FF2DB6"/>
    <w:rsid w:val="00FF2F2D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DA2"/>
    <w:rsid w:val="00FF3F5C"/>
    <w:rsid w:val="00FF40F1"/>
    <w:rsid w:val="00FF414F"/>
    <w:rsid w:val="00FF4340"/>
    <w:rsid w:val="00FF4602"/>
    <w:rsid w:val="00FF47E0"/>
    <w:rsid w:val="00FF4833"/>
    <w:rsid w:val="00FF4A52"/>
    <w:rsid w:val="00FF4CFE"/>
    <w:rsid w:val="00FF4F89"/>
    <w:rsid w:val="00FF4FCB"/>
    <w:rsid w:val="00FF4FE1"/>
    <w:rsid w:val="00FF504B"/>
    <w:rsid w:val="00FF5A63"/>
    <w:rsid w:val="00FF5AEB"/>
    <w:rsid w:val="00FF5B6A"/>
    <w:rsid w:val="00FF6BB6"/>
    <w:rsid w:val="00FF6C0B"/>
    <w:rsid w:val="00FF7316"/>
    <w:rsid w:val="00FF73B5"/>
    <w:rsid w:val="00FF7576"/>
    <w:rsid w:val="00FF76AF"/>
    <w:rsid w:val="00FF7723"/>
    <w:rsid w:val="00FF7AEB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310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310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7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header" Target="header9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31" Type="http://schemas.openxmlformats.org/officeDocument/2006/relationships/footer" Target="footer10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footer" Target="footer8.xml"/><Relationship Id="rId30" Type="http://schemas.openxmlformats.org/officeDocument/2006/relationships/header" Target="header10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02BA2B5-CAF6-495A-B611-9E1CAA1EE273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B2160-7F1E-4BEC-BD42-60492FCC66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5A6E6-61CB-4A8B-8E7A-FA342F8DA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29CE42-D8A2-49E1-9B20-BC9AD3E64A86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sharepoint/v3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4243d5be-521d-4052-81ca-f0f31ea6f2da"/>
    <ds:schemaRef ds:uri="http://purl.org/dc/dcmitype/"/>
    <ds:schemaRef ds:uri="05716746-add9-412a-97a9-1b5167d151a3"/>
    <ds:schemaRef ds:uri="f6ba49b0-bcda-4796-8236-5b5cc1493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A2ACCD7-ACA0-43BD-ABA6-76174C5968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52</Pages>
  <Words>14579</Words>
  <Characters>60263</Characters>
  <Application>Microsoft Office Word</Application>
  <DocSecurity>0</DocSecurity>
  <Lines>502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74693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สุริดา บุญมารอง</cp:lastModifiedBy>
  <cp:revision>2</cp:revision>
  <cp:lastPrinted>2025-11-11T05:20:00Z</cp:lastPrinted>
  <dcterms:created xsi:type="dcterms:W3CDTF">2025-11-13T08:56:00Z</dcterms:created>
  <dcterms:modified xsi:type="dcterms:W3CDTF">2025-11-13T08:56:00Z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6be18074b7a62b4d339d1ebcc09dd560eaa9d3efc8a2ca559f1259c554dda853</vt:lpwstr>
  </property>
  <property fmtid="{D5CDD505-2E9C-101B-9397-08002B2CF9AE}" pid="3" name="ContentTypeId">
    <vt:lpwstr>0x010100FC3C573FF70E394A86433F5E112C33AA</vt:lpwstr>
  </property>
</Properties>
</file>