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B218270" w:rsidR="00DB308D" w:rsidRPr="00AE5562" w:rsidRDefault="00DB308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27C3BD6" w14:textId="6DF9B3A4" w:rsidR="00E94B50" w:rsidRPr="00AE5562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52327F" w14:textId="024F14DB" w:rsidR="00E94B50" w:rsidRPr="00AE5562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EDFBD6C" w14:textId="5872A3FD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10A03E4" w14:textId="384419A5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98A449" w14:textId="25E35A17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E03E878" w14:textId="16F9FB5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F2C17D8" w14:textId="299B67C7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9E8FA82" w14:textId="09DF366E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337CE56" w14:textId="1EF391CF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2D8081" w14:textId="49A7813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A152F91" w14:textId="5554D8A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088BC2" w14:textId="77777777" w:rsidR="001D1174" w:rsidRPr="00AE5562" w:rsidRDefault="001D1174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79735172" w14:textId="23951119" w:rsidR="00AD3B26" w:rsidRPr="00AE5562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AE556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AE5562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0F3FDDCD" w:rsidR="00867682" w:rsidRPr="00AE5562" w:rsidRDefault="00CA2FEE" w:rsidP="003B60CB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Pr="00AE556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280DA4"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F24398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1748B1">
        <w:rPr>
          <w:rFonts w:ascii="BrowalliaUPC" w:hAnsi="BrowalliaUPC" w:cs="BrowalliaUPC"/>
          <w:sz w:val="28"/>
          <w:szCs w:val="28"/>
          <w:lang w:val="en-US" w:bidi="th-TH"/>
        </w:rPr>
        <w:t>0</w:t>
      </w:r>
      <w:r w:rsidR="001748B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BE2668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1748B1">
        <w:rPr>
          <w:rFonts w:ascii="BrowalliaUPC" w:hAnsi="BrowalliaUPC" w:cs="BrowalliaUPC" w:hint="cs"/>
          <w:sz w:val="28"/>
          <w:szCs w:val="28"/>
          <w:cs/>
          <w:lang w:val="en-US" w:bidi="th-TH"/>
        </w:rPr>
        <w:t>ยน</w:t>
      </w:r>
      <w:r w:rsidR="00F2439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24398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</w:t>
      </w:r>
      <w:r w:rsidR="001748B1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BE2668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1748B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1748B1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748B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BE2668" w:rsidRPr="00BE2668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1748B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748B1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</w:t>
      </w:r>
      <w:r w:rsidR="00C82251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="00C775D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รวมถึง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งบกระแสเงินสด</w:t>
      </w:r>
      <w:r w:rsidR="00505D08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BE2668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505D08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เดือ</w:t>
      </w:r>
      <w:r w:rsidR="00505D08" w:rsidRPr="005A1838">
        <w:rPr>
          <w:rFonts w:ascii="BrowalliaUPC" w:hAnsi="BrowalliaUPC" w:cs="BrowalliaUPC" w:hint="cs"/>
          <w:sz w:val="28"/>
          <w:szCs w:val="28"/>
          <w:cs/>
          <w:lang w:bidi="th-TH"/>
        </w:rPr>
        <w:t>นสิ้นสุด</w:t>
      </w:r>
      <w:r w:rsidR="005A1838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="000326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FF579F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</w:t>
      </w:r>
      <w:r w:rsidR="006D177A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</w:t>
      </w:r>
      <w:r w:rsidR="000326C2">
        <w:rPr>
          <w:rFonts w:ascii="BrowalliaUPC" w:hAnsi="BrowalliaUPC" w:cs="BrowalliaUPC" w:hint="cs"/>
          <w:sz w:val="28"/>
          <w:szCs w:val="28"/>
          <w:cs/>
          <w:lang w:bidi="th-TH"/>
        </w:rPr>
        <w:t>บ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การเงินระหว่างกาลนี้ตามมาตรฐานการบัญชี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AE5562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748B1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1748B1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0CB016C4" w:rsidR="00EB6C2B" w:rsidRPr="00AE5562" w:rsidRDefault="00CD40B6" w:rsidP="005252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AE556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AE5562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57F5B62E" w14:textId="085AE193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582CEC34" w14:textId="3840AA89" w:rsidR="00046BB1" w:rsidRPr="00AE5562" w:rsidRDefault="00D6220C" w:rsidP="00F73320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F73320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</w:t>
      </w:r>
      <w:r w:rsidR="005A62A2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ร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48413E4B" w14:textId="5396B1F5" w:rsidR="00884701" w:rsidRPr="00AE5562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10861F7" w14:textId="77777777" w:rsidR="004D6254" w:rsidRPr="00AE5562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8AA24E6" w14:textId="77777777" w:rsidR="00AA77A8" w:rsidRPr="00AE5562" w:rsidRDefault="00AA77A8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51D81AC9" w14:textId="53ACDEC8" w:rsidR="00EF11C2" w:rsidRPr="00AE5562" w:rsidRDefault="003445B8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6A886AC8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5D75184E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AE55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5B8" w:rsidRPr="00AE5562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EEDADC7" w14:textId="4622B229" w:rsidR="00D15EA5" w:rsidRPr="00AE5562" w:rsidRDefault="006A2A8F" w:rsidP="00D15EA5">
      <w:pPr>
        <w:pStyle w:val="BodyText"/>
        <w:rPr>
          <w:rFonts w:ascii="BrowalliaUPC" w:hAnsi="BrowalliaUPC" w:cs="BrowalliaUPC"/>
        </w:rPr>
      </w:pPr>
      <w:r w:rsidRPr="006A2A8F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635242" w:rsidRPr="006A2A8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F24398" w:rsidRPr="006A2A8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24398" w:rsidRPr="006A2A8F">
        <w:rPr>
          <w:rFonts w:ascii="Browallia New" w:hAnsi="Browallia New" w:cs="Browallia New"/>
          <w:sz w:val="28"/>
          <w:szCs w:val="28"/>
          <w:lang w:val="en-US" w:bidi="th-TH"/>
        </w:rPr>
        <w:t>2568</w:t>
      </w:r>
    </w:p>
    <w:sectPr w:rsidR="00D15EA5" w:rsidRPr="00AE5562" w:rsidSect="00570F8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45372" w14:textId="77777777" w:rsidR="006317A5" w:rsidRDefault="006317A5">
      <w:r>
        <w:separator/>
      </w:r>
    </w:p>
  </w:endnote>
  <w:endnote w:type="continuationSeparator" w:id="0">
    <w:p w14:paraId="2C03BC03" w14:textId="77777777" w:rsidR="006317A5" w:rsidRDefault="006317A5">
      <w:r>
        <w:continuationSeparator/>
      </w:r>
    </w:p>
  </w:endnote>
  <w:endnote w:type="continuationNotice" w:id="1">
    <w:p w14:paraId="7D60D01F" w14:textId="77777777" w:rsidR="006317A5" w:rsidRDefault="006317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B7122" w14:textId="77777777" w:rsidR="006317A5" w:rsidRDefault="006317A5">
      <w:bookmarkStart w:id="0" w:name="_Hlk482348182"/>
      <w:bookmarkEnd w:id="0"/>
      <w:r>
        <w:separator/>
      </w:r>
    </w:p>
  </w:footnote>
  <w:footnote w:type="continuationSeparator" w:id="0">
    <w:p w14:paraId="7DD92071" w14:textId="77777777" w:rsidR="006317A5" w:rsidRDefault="006317A5">
      <w:r>
        <w:continuationSeparator/>
      </w:r>
    </w:p>
  </w:footnote>
  <w:footnote w:type="continuationNotice" w:id="1">
    <w:p w14:paraId="6287A290" w14:textId="77777777" w:rsidR="006317A5" w:rsidRDefault="006317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16D53B4D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8BBE9D5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0260248">
    <w:abstractNumId w:val="3"/>
  </w:num>
  <w:num w:numId="2" w16cid:durableId="1063605225">
    <w:abstractNumId w:val="2"/>
  </w:num>
  <w:num w:numId="3" w16cid:durableId="649479676">
    <w:abstractNumId w:val="1"/>
  </w:num>
  <w:num w:numId="4" w16cid:durableId="1273627778">
    <w:abstractNumId w:val="0"/>
  </w:num>
  <w:num w:numId="5" w16cid:durableId="1140656936">
    <w:abstractNumId w:val="6"/>
  </w:num>
  <w:num w:numId="6" w16cid:durableId="1657606161">
    <w:abstractNumId w:val="5"/>
  </w:num>
  <w:num w:numId="7" w16cid:durableId="604532039">
    <w:abstractNumId w:val="10"/>
  </w:num>
  <w:num w:numId="8" w16cid:durableId="234780143">
    <w:abstractNumId w:val="16"/>
  </w:num>
  <w:num w:numId="9" w16cid:durableId="1718317673">
    <w:abstractNumId w:val="5"/>
  </w:num>
  <w:num w:numId="10" w16cid:durableId="1664816845">
    <w:abstractNumId w:val="15"/>
  </w:num>
  <w:num w:numId="11" w16cid:durableId="1254245894">
    <w:abstractNumId w:val="13"/>
  </w:num>
  <w:num w:numId="12" w16cid:durableId="1146311719">
    <w:abstractNumId w:val="4"/>
  </w:num>
  <w:num w:numId="13" w16cid:durableId="1150252303">
    <w:abstractNumId w:val="8"/>
  </w:num>
  <w:num w:numId="14" w16cid:durableId="815100714">
    <w:abstractNumId w:val="7"/>
  </w:num>
  <w:num w:numId="15" w16cid:durableId="310912807">
    <w:abstractNumId w:val="8"/>
  </w:num>
  <w:num w:numId="16" w16cid:durableId="199168140">
    <w:abstractNumId w:val="9"/>
  </w:num>
  <w:num w:numId="17" w16cid:durableId="892469339">
    <w:abstractNumId w:val="11"/>
  </w:num>
  <w:num w:numId="18" w16cid:durableId="1898783762">
    <w:abstractNumId w:val="15"/>
  </w:num>
  <w:num w:numId="19" w16cid:durableId="1022508870">
    <w:abstractNumId w:val="13"/>
  </w:num>
  <w:num w:numId="20" w16cid:durableId="1125737862">
    <w:abstractNumId w:val="4"/>
  </w:num>
  <w:num w:numId="21" w16cid:durableId="597641802">
    <w:abstractNumId w:val="8"/>
  </w:num>
  <w:num w:numId="22" w16cid:durableId="602034804">
    <w:abstractNumId w:val="7"/>
  </w:num>
  <w:num w:numId="23" w16cid:durableId="1257401341">
    <w:abstractNumId w:val="7"/>
  </w:num>
  <w:num w:numId="24" w16cid:durableId="1702363833">
    <w:abstractNumId w:val="7"/>
  </w:num>
  <w:num w:numId="25" w16cid:durableId="931663046">
    <w:abstractNumId w:val="8"/>
  </w:num>
  <w:num w:numId="26" w16cid:durableId="781143583">
    <w:abstractNumId w:val="8"/>
  </w:num>
  <w:num w:numId="27" w16cid:durableId="2117557394">
    <w:abstractNumId w:val="8"/>
  </w:num>
  <w:num w:numId="28" w16cid:durableId="679042708">
    <w:abstractNumId w:val="14"/>
  </w:num>
  <w:num w:numId="29" w16cid:durableId="1363675590">
    <w:abstractNumId w:val="14"/>
  </w:num>
  <w:num w:numId="30" w16cid:durableId="1920482906">
    <w:abstractNumId w:val="14"/>
  </w:num>
  <w:num w:numId="31" w16cid:durableId="170031854">
    <w:abstractNumId w:val="12"/>
  </w:num>
  <w:num w:numId="32" w16cid:durableId="7417156">
    <w:abstractNumId w:val="12"/>
  </w:num>
  <w:num w:numId="33" w16cid:durableId="118255006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1A3A"/>
    <w:rsid w:val="00024027"/>
    <w:rsid w:val="00024A35"/>
    <w:rsid w:val="0003023B"/>
    <w:rsid w:val="00031D17"/>
    <w:rsid w:val="000326C2"/>
    <w:rsid w:val="00037FD9"/>
    <w:rsid w:val="00044ACE"/>
    <w:rsid w:val="0004550E"/>
    <w:rsid w:val="00046BB1"/>
    <w:rsid w:val="00047AD9"/>
    <w:rsid w:val="00052614"/>
    <w:rsid w:val="000605D3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2DA9"/>
    <w:rsid w:val="000B65E3"/>
    <w:rsid w:val="000B7090"/>
    <w:rsid w:val="000C461A"/>
    <w:rsid w:val="000C498D"/>
    <w:rsid w:val="000C4B70"/>
    <w:rsid w:val="000E52CE"/>
    <w:rsid w:val="000F16C2"/>
    <w:rsid w:val="000F3AAB"/>
    <w:rsid w:val="000F6E25"/>
    <w:rsid w:val="001011DF"/>
    <w:rsid w:val="00112B69"/>
    <w:rsid w:val="00116CD0"/>
    <w:rsid w:val="00120CA9"/>
    <w:rsid w:val="00125CB0"/>
    <w:rsid w:val="001316D3"/>
    <w:rsid w:val="001359C6"/>
    <w:rsid w:val="00142624"/>
    <w:rsid w:val="00142760"/>
    <w:rsid w:val="00142E5B"/>
    <w:rsid w:val="00151EFC"/>
    <w:rsid w:val="00153BC8"/>
    <w:rsid w:val="001554CD"/>
    <w:rsid w:val="00155A91"/>
    <w:rsid w:val="00157AF2"/>
    <w:rsid w:val="001613E2"/>
    <w:rsid w:val="001618F6"/>
    <w:rsid w:val="0016459D"/>
    <w:rsid w:val="00164B49"/>
    <w:rsid w:val="00165E70"/>
    <w:rsid w:val="00167017"/>
    <w:rsid w:val="001715A8"/>
    <w:rsid w:val="001748B1"/>
    <w:rsid w:val="00182F9F"/>
    <w:rsid w:val="0018354F"/>
    <w:rsid w:val="0019210D"/>
    <w:rsid w:val="00193E83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1174"/>
    <w:rsid w:val="001D2302"/>
    <w:rsid w:val="001D7BB3"/>
    <w:rsid w:val="001E12A6"/>
    <w:rsid w:val="001E4463"/>
    <w:rsid w:val="001E498F"/>
    <w:rsid w:val="001E7C36"/>
    <w:rsid w:val="001F0F38"/>
    <w:rsid w:val="001F1B88"/>
    <w:rsid w:val="002041E4"/>
    <w:rsid w:val="00223CC9"/>
    <w:rsid w:val="0022518C"/>
    <w:rsid w:val="00225C09"/>
    <w:rsid w:val="002262CF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0DA4"/>
    <w:rsid w:val="002838FB"/>
    <w:rsid w:val="00285249"/>
    <w:rsid w:val="00287190"/>
    <w:rsid w:val="00291237"/>
    <w:rsid w:val="002948FE"/>
    <w:rsid w:val="002A252E"/>
    <w:rsid w:val="002A57AF"/>
    <w:rsid w:val="002B09C3"/>
    <w:rsid w:val="002B0BF8"/>
    <w:rsid w:val="002B5A4A"/>
    <w:rsid w:val="002B60A6"/>
    <w:rsid w:val="002B72DA"/>
    <w:rsid w:val="002C3D57"/>
    <w:rsid w:val="002C44C3"/>
    <w:rsid w:val="002C5345"/>
    <w:rsid w:val="002C623D"/>
    <w:rsid w:val="002D5A0F"/>
    <w:rsid w:val="002D6E25"/>
    <w:rsid w:val="002E02F4"/>
    <w:rsid w:val="002E0919"/>
    <w:rsid w:val="002E7F1E"/>
    <w:rsid w:val="002F1359"/>
    <w:rsid w:val="002F13B9"/>
    <w:rsid w:val="002F2DEB"/>
    <w:rsid w:val="002F3903"/>
    <w:rsid w:val="002F43B6"/>
    <w:rsid w:val="002F4A52"/>
    <w:rsid w:val="002F7D90"/>
    <w:rsid w:val="0030026A"/>
    <w:rsid w:val="003037D0"/>
    <w:rsid w:val="00305173"/>
    <w:rsid w:val="003150E8"/>
    <w:rsid w:val="00320FF4"/>
    <w:rsid w:val="00321236"/>
    <w:rsid w:val="00321A76"/>
    <w:rsid w:val="003241E8"/>
    <w:rsid w:val="003304A5"/>
    <w:rsid w:val="00332F8A"/>
    <w:rsid w:val="00335E5B"/>
    <w:rsid w:val="00341A61"/>
    <w:rsid w:val="00343D49"/>
    <w:rsid w:val="003445B8"/>
    <w:rsid w:val="00345C74"/>
    <w:rsid w:val="003547F1"/>
    <w:rsid w:val="00354F5D"/>
    <w:rsid w:val="00363BA3"/>
    <w:rsid w:val="00365ECE"/>
    <w:rsid w:val="00367449"/>
    <w:rsid w:val="003744DA"/>
    <w:rsid w:val="00380940"/>
    <w:rsid w:val="00384904"/>
    <w:rsid w:val="00391660"/>
    <w:rsid w:val="003A46D5"/>
    <w:rsid w:val="003A539A"/>
    <w:rsid w:val="003B428A"/>
    <w:rsid w:val="003B4CCD"/>
    <w:rsid w:val="003B4DED"/>
    <w:rsid w:val="003B60CB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2DCF"/>
    <w:rsid w:val="00405D35"/>
    <w:rsid w:val="00416281"/>
    <w:rsid w:val="00422353"/>
    <w:rsid w:val="004248DC"/>
    <w:rsid w:val="00426915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7215E"/>
    <w:rsid w:val="00473DB8"/>
    <w:rsid w:val="0047451F"/>
    <w:rsid w:val="00481FE7"/>
    <w:rsid w:val="0048532C"/>
    <w:rsid w:val="00487E39"/>
    <w:rsid w:val="0049103F"/>
    <w:rsid w:val="004979E1"/>
    <w:rsid w:val="004A0DFE"/>
    <w:rsid w:val="004A2A82"/>
    <w:rsid w:val="004A3C62"/>
    <w:rsid w:val="004C0971"/>
    <w:rsid w:val="004C0C25"/>
    <w:rsid w:val="004C1633"/>
    <w:rsid w:val="004C2111"/>
    <w:rsid w:val="004C2609"/>
    <w:rsid w:val="004C665D"/>
    <w:rsid w:val="004C732E"/>
    <w:rsid w:val="004D20AE"/>
    <w:rsid w:val="004D21F1"/>
    <w:rsid w:val="004D3578"/>
    <w:rsid w:val="004D6145"/>
    <w:rsid w:val="004D6254"/>
    <w:rsid w:val="004E3140"/>
    <w:rsid w:val="004F1A16"/>
    <w:rsid w:val="004F207F"/>
    <w:rsid w:val="004F507D"/>
    <w:rsid w:val="004F5D91"/>
    <w:rsid w:val="00505D08"/>
    <w:rsid w:val="005070FA"/>
    <w:rsid w:val="00517795"/>
    <w:rsid w:val="0052186A"/>
    <w:rsid w:val="00525239"/>
    <w:rsid w:val="00525DA5"/>
    <w:rsid w:val="005321DA"/>
    <w:rsid w:val="005379BB"/>
    <w:rsid w:val="005407E7"/>
    <w:rsid w:val="00543565"/>
    <w:rsid w:val="00547541"/>
    <w:rsid w:val="00551365"/>
    <w:rsid w:val="005627FF"/>
    <w:rsid w:val="00570F8E"/>
    <w:rsid w:val="00573C50"/>
    <w:rsid w:val="00577ABA"/>
    <w:rsid w:val="00577D61"/>
    <w:rsid w:val="005822AC"/>
    <w:rsid w:val="00591F0D"/>
    <w:rsid w:val="005A1838"/>
    <w:rsid w:val="005A29D0"/>
    <w:rsid w:val="005A62A2"/>
    <w:rsid w:val="005B3BF9"/>
    <w:rsid w:val="005B405A"/>
    <w:rsid w:val="005B411F"/>
    <w:rsid w:val="005C0075"/>
    <w:rsid w:val="005C2CCB"/>
    <w:rsid w:val="005C5212"/>
    <w:rsid w:val="005C6479"/>
    <w:rsid w:val="005C69FD"/>
    <w:rsid w:val="005D7025"/>
    <w:rsid w:val="005E2D67"/>
    <w:rsid w:val="005E41D3"/>
    <w:rsid w:val="005E5578"/>
    <w:rsid w:val="005F4D62"/>
    <w:rsid w:val="00610ED7"/>
    <w:rsid w:val="0061134E"/>
    <w:rsid w:val="00612F9D"/>
    <w:rsid w:val="00620CE3"/>
    <w:rsid w:val="00621086"/>
    <w:rsid w:val="00630249"/>
    <w:rsid w:val="006317A5"/>
    <w:rsid w:val="00635242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0E47"/>
    <w:rsid w:val="00683CC7"/>
    <w:rsid w:val="00684FBE"/>
    <w:rsid w:val="00692CA5"/>
    <w:rsid w:val="006932D7"/>
    <w:rsid w:val="00695717"/>
    <w:rsid w:val="00696C42"/>
    <w:rsid w:val="006A2A8F"/>
    <w:rsid w:val="006A3A81"/>
    <w:rsid w:val="006A3B2F"/>
    <w:rsid w:val="006A4FEE"/>
    <w:rsid w:val="006B06A2"/>
    <w:rsid w:val="006B3B46"/>
    <w:rsid w:val="006B626C"/>
    <w:rsid w:val="006C19DF"/>
    <w:rsid w:val="006C2F94"/>
    <w:rsid w:val="006C3D37"/>
    <w:rsid w:val="006C6376"/>
    <w:rsid w:val="006D177A"/>
    <w:rsid w:val="006D1DDA"/>
    <w:rsid w:val="006D36D9"/>
    <w:rsid w:val="006D6FF5"/>
    <w:rsid w:val="006E22D6"/>
    <w:rsid w:val="006F1B19"/>
    <w:rsid w:val="006F29ED"/>
    <w:rsid w:val="006F4F77"/>
    <w:rsid w:val="006F53EE"/>
    <w:rsid w:val="006F6271"/>
    <w:rsid w:val="0070147C"/>
    <w:rsid w:val="007064E7"/>
    <w:rsid w:val="00710FFC"/>
    <w:rsid w:val="00714FD6"/>
    <w:rsid w:val="007167A0"/>
    <w:rsid w:val="007265F7"/>
    <w:rsid w:val="00727737"/>
    <w:rsid w:val="00731894"/>
    <w:rsid w:val="00742FDB"/>
    <w:rsid w:val="00746796"/>
    <w:rsid w:val="00746D91"/>
    <w:rsid w:val="0075598A"/>
    <w:rsid w:val="00757DF2"/>
    <w:rsid w:val="00761813"/>
    <w:rsid w:val="007708B6"/>
    <w:rsid w:val="0077190F"/>
    <w:rsid w:val="00771B85"/>
    <w:rsid w:val="00775DA6"/>
    <w:rsid w:val="00777294"/>
    <w:rsid w:val="0078170A"/>
    <w:rsid w:val="00790956"/>
    <w:rsid w:val="00793C3F"/>
    <w:rsid w:val="0079502D"/>
    <w:rsid w:val="00795F99"/>
    <w:rsid w:val="00796796"/>
    <w:rsid w:val="007A0755"/>
    <w:rsid w:val="007A31D9"/>
    <w:rsid w:val="007A638E"/>
    <w:rsid w:val="007A6428"/>
    <w:rsid w:val="007A7230"/>
    <w:rsid w:val="007A74F9"/>
    <w:rsid w:val="007B0602"/>
    <w:rsid w:val="007B2853"/>
    <w:rsid w:val="007B4BE2"/>
    <w:rsid w:val="007B7134"/>
    <w:rsid w:val="007C179E"/>
    <w:rsid w:val="007C4904"/>
    <w:rsid w:val="007C6354"/>
    <w:rsid w:val="007D2945"/>
    <w:rsid w:val="007D41A1"/>
    <w:rsid w:val="007F45B1"/>
    <w:rsid w:val="008033D0"/>
    <w:rsid w:val="00803FB6"/>
    <w:rsid w:val="008059EF"/>
    <w:rsid w:val="008128F7"/>
    <w:rsid w:val="00812938"/>
    <w:rsid w:val="008167BC"/>
    <w:rsid w:val="0081690E"/>
    <w:rsid w:val="00827B71"/>
    <w:rsid w:val="00830DAC"/>
    <w:rsid w:val="0083134C"/>
    <w:rsid w:val="00832F51"/>
    <w:rsid w:val="0083560C"/>
    <w:rsid w:val="00836BB6"/>
    <w:rsid w:val="00837997"/>
    <w:rsid w:val="00843100"/>
    <w:rsid w:val="00847054"/>
    <w:rsid w:val="0085007F"/>
    <w:rsid w:val="00850F25"/>
    <w:rsid w:val="00850F28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A0F42"/>
    <w:rsid w:val="008B19D9"/>
    <w:rsid w:val="008B1FD3"/>
    <w:rsid w:val="008B204B"/>
    <w:rsid w:val="008B78DC"/>
    <w:rsid w:val="008C286B"/>
    <w:rsid w:val="008C2D6A"/>
    <w:rsid w:val="008C49AE"/>
    <w:rsid w:val="008C59F7"/>
    <w:rsid w:val="008E0B48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1F14"/>
    <w:rsid w:val="00942FE8"/>
    <w:rsid w:val="00952595"/>
    <w:rsid w:val="00954855"/>
    <w:rsid w:val="00957E70"/>
    <w:rsid w:val="00960A66"/>
    <w:rsid w:val="00962DFD"/>
    <w:rsid w:val="00970DAB"/>
    <w:rsid w:val="00971A51"/>
    <w:rsid w:val="009729E1"/>
    <w:rsid w:val="0097321D"/>
    <w:rsid w:val="009800C3"/>
    <w:rsid w:val="00990DF2"/>
    <w:rsid w:val="009919C7"/>
    <w:rsid w:val="00991E80"/>
    <w:rsid w:val="0099227E"/>
    <w:rsid w:val="00992531"/>
    <w:rsid w:val="009954DA"/>
    <w:rsid w:val="00995CD5"/>
    <w:rsid w:val="00995F00"/>
    <w:rsid w:val="009A1787"/>
    <w:rsid w:val="009A305F"/>
    <w:rsid w:val="009A4F5A"/>
    <w:rsid w:val="009A7DBF"/>
    <w:rsid w:val="009B1F44"/>
    <w:rsid w:val="009B34A2"/>
    <w:rsid w:val="009B3D4E"/>
    <w:rsid w:val="009B4573"/>
    <w:rsid w:val="009C002A"/>
    <w:rsid w:val="009D407B"/>
    <w:rsid w:val="009D4234"/>
    <w:rsid w:val="009D5BFE"/>
    <w:rsid w:val="009D6DB3"/>
    <w:rsid w:val="009E278C"/>
    <w:rsid w:val="009F268F"/>
    <w:rsid w:val="009F6D03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4CBD"/>
    <w:rsid w:val="00A35782"/>
    <w:rsid w:val="00A362F9"/>
    <w:rsid w:val="00A43EE6"/>
    <w:rsid w:val="00A4585A"/>
    <w:rsid w:val="00A60F49"/>
    <w:rsid w:val="00A61E15"/>
    <w:rsid w:val="00A66F91"/>
    <w:rsid w:val="00A67BFF"/>
    <w:rsid w:val="00A70229"/>
    <w:rsid w:val="00A72755"/>
    <w:rsid w:val="00A80C70"/>
    <w:rsid w:val="00A846A5"/>
    <w:rsid w:val="00A91444"/>
    <w:rsid w:val="00A918D1"/>
    <w:rsid w:val="00A93A9A"/>
    <w:rsid w:val="00A966E2"/>
    <w:rsid w:val="00AA219C"/>
    <w:rsid w:val="00AA5C16"/>
    <w:rsid w:val="00AA77A8"/>
    <w:rsid w:val="00AA7A48"/>
    <w:rsid w:val="00AB0845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5562"/>
    <w:rsid w:val="00AE64CA"/>
    <w:rsid w:val="00AF2647"/>
    <w:rsid w:val="00AF7092"/>
    <w:rsid w:val="00B051FB"/>
    <w:rsid w:val="00B055C7"/>
    <w:rsid w:val="00B069D1"/>
    <w:rsid w:val="00B07754"/>
    <w:rsid w:val="00B1324D"/>
    <w:rsid w:val="00B157E2"/>
    <w:rsid w:val="00B24A45"/>
    <w:rsid w:val="00B25B92"/>
    <w:rsid w:val="00B26948"/>
    <w:rsid w:val="00B337DD"/>
    <w:rsid w:val="00B339B3"/>
    <w:rsid w:val="00B34C1B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64124"/>
    <w:rsid w:val="00B670F0"/>
    <w:rsid w:val="00B72AA6"/>
    <w:rsid w:val="00B744FC"/>
    <w:rsid w:val="00B83039"/>
    <w:rsid w:val="00B8305E"/>
    <w:rsid w:val="00B85F94"/>
    <w:rsid w:val="00BA5B00"/>
    <w:rsid w:val="00BA65D9"/>
    <w:rsid w:val="00BB1A07"/>
    <w:rsid w:val="00BB6387"/>
    <w:rsid w:val="00BB6DAD"/>
    <w:rsid w:val="00BB7346"/>
    <w:rsid w:val="00BC0FBE"/>
    <w:rsid w:val="00BC1555"/>
    <w:rsid w:val="00BC4C3F"/>
    <w:rsid w:val="00BC60A9"/>
    <w:rsid w:val="00BD09B9"/>
    <w:rsid w:val="00BD6BE7"/>
    <w:rsid w:val="00BE0C8A"/>
    <w:rsid w:val="00BE2668"/>
    <w:rsid w:val="00BE334D"/>
    <w:rsid w:val="00BE3C5B"/>
    <w:rsid w:val="00BE4988"/>
    <w:rsid w:val="00BE7565"/>
    <w:rsid w:val="00BF1C24"/>
    <w:rsid w:val="00BF5E73"/>
    <w:rsid w:val="00C021A5"/>
    <w:rsid w:val="00C06939"/>
    <w:rsid w:val="00C069CC"/>
    <w:rsid w:val="00C06B41"/>
    <w:rsid w:val="00C07214"/>
    <w:rsid w:val="00C13A9F"/>
    <w:rsid w:val="00C149ED"/>
    <w:rsid w:val="00C16191"/>
    <w:rsid w:val="00C173BF"/>
    <w:rsid w:val="00C21E3B"/>
    <w:rsid w:val="00C26135"/>
    <w:rsid w:val="00C33685"/>
    <w:rsid w:val="00C35B1A"/>
    <w:rsid w:val="00C41C7D"/>
    <w:rsid w:val="00C52276"/>
    <w:rsid w:val="00C56388"/>
    <w:rsid w:val="00C63023"/>
    <w:rsid w:val="00C63743"/>
    <w:rsid w:val="00C63D3F"/>
    <w:rsid w:val="00C71B96"/>
    <w:rsid w:val="00C76C6C"/>
    <w:rsid w:val="00C775DB"/>
    <w:rsid w:val="00C80EC5"/>
    <w:rsid w:val="00C82145"/>
    <w:rsid w:val="00C82251"/>
    <w:rsid w:val="00C85669"/>
    <w:rsid w:val="00C86BB9"/>
    <w:rsid w:val="00C8772C"/>
    <w:rsid w:val="00CA2FEE"/>
    <w:rsid w:val="00CA43FD"/>
    <w:rsid w:val="00CA53F3"/>
    <w:rsid w:val="00CB18EB"/>
    <w:rsid w:val="00CB335B"/>
    <w:rsid w:val="00CB441E"/>
    <w:rsid w:val="00CC72E9"/>
    <w:rsid w:val="00CC7EB4"/>
    <w:rsid w:val="00CD0D6D"/>
    <w:rsid w:val="00CD1095"/>
    <w:rsid w:val="00CD25C2"/>
    <w:rsid w:val="00CD2D75"/>
    <w:rsid w:val="00CD40B6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450C"/>
    <w:rsid w:val="00D0644F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512D7"/>
    <w:rsid w:val="00D6220C"/>
    <w:rsid w:val="00D63ABC"/>
    <w:rsid w:val="00D643B7"/>
    <w:rsid w:val="00D647F1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C1296"/>
    <w:rsid w:val="00DD02E8"/>
    <w:rsid w:val="00DD1E47"/>
    <w:rsid w:val="00DD61A9"/>
    <w:rsid w:val="00DD6EF1"/>
    <w:rsid w:val="00DE0849"/>
    <w:rsid w:val="00DE4958"/>
    <w:rsid w:val="00DE6882"/>
    <w:rsid w:val="00DE7C2D"/>
    <w:rsid w:val="00DF13EF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26FD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73E6C"/>
    <w:rsid w:val="00E811FC"/>
    <w:rsid w:val="00E81B7D"/>
    <w:rsid w:val="00E86B53"/>
    <w:rsid w:val="00E9110B"/>
    <w:rsid w:val="00E94B50"/>
    <w:rsid w:val="00EA0D11"/>
    <w:rsid w:val="00EA1723"/>
    <w:rsid w:val="00EA2B6F"/>
    <w:rsid w:val="00EB3478"/>
    <w:rsid w:val="00EB4B39"/>
    <w:rsid w:val="00EB600E"/>
    <w:rsid w:val="00EB6C2B"/>
    <w:rsid w:val="00EB6FE3"/>
    <w:rsid w:val="00ED0228"/>
    <w:rsid w:val="00ED723E"/>
    <w:rsid w:val="00EE0F65"/>
    <w:rsid w:val="00EE1ADC"/>
    <w:rsid w:val="00EE40D3"/>
    <w:rsid w:val="00EF11C2"/>
    <w:rsid w:val="00EF190C"/>
    <w:rsid w:val="00EF3C47"/>
    <w:rsid w:val="00EF6392"/>
    <w:rsid w:val="00EF6AB4"/>
    <w:rsid w:val="00F01358"/>
    <w:rsid w:val="00F23F7E"/>
    <w:rsid w:val="00F24398"/>
    <w:rsid w:val="00F246A1"/>
    <w:rsid w:val="00F3200C"/>
    <w:rsid w:val="00F3700A"/>
    <w:rsid w:val="00F37917"/>
    <w:rsid w:val="00F37E5F"/>
    <w:rsid w:val="00F418BE"/>
    <w:rsid w:val="00F46A84"/>
    <w:rsid w:val="00F5513E"/>
    <w:rsid w:val="00F63F3F"/>
    <w:rsid w:val="00F66FA5"/>
    <w:rsid w:val="00F71678"/>
    <w:rsid w:val="00F71C9A"/>
    <w:rsid w:val="00F730E3"/>
    <w:rsid w:val="00F73320"/>
    <w:rsid w:val="00F755E9"/>
    <w:rsid w:val="00F82434"/>
    <w:rsid w:val="00F909CD"/>
    <w:rsid w:val="00F92506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7295"/>
    <w:rsid w:val="00FE2187"/>
    <w:rsid w:val="00FE320C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9FA010A7-5FE6-4E9C-8E9E-275FCF21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</w:tcBorders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cPr>
      <w:tcBorders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cPr>
      <w:shd w:val="solid" w:color="008080" w:fill="FFFFFF"/>
    </w:tcPr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pct1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0" w:color="000000" w:fill="FFFFFF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cPr>
      <w:tcBorders>
        <w:left w:val="single" w:sz="12" w:space="0" w:color="000000"/>
      </w:tcBorders>
      <w:shd w:val="pct25" w:color="8080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7" ma:contentTypeDescription="Create a new document." ma:contentTypeScope="" ma:versionID="b2fe3aafdd9715647fda554d2d27d139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958dff0c20eaf77e9ccf245ee59696de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customXml/itemProps3.xml><?xml version="1.0" encoding="utf-8"?>
<ds:datastoreItem xmlns:ds="http://schemas.openxmlformats.org/officeDocument/2006/customXml" ds:itemID="{DF94722D-F3A7-4236-B753-556AA05EA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122</TotalTime>
  <Pages>2</Pages>
  <Words>319</Words>
  <Characters>1255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121</cp:revision>
  <cp:lastPrinted>2025-11-06T23:44:00Z</cp:lastPrinted>
  <dcterms:created xsi:type="dcterms:W3CDTF">2021-08-02T06:37:00Z</dcterms:created>
  <dcterms:modified xsi:type="dcterms:W3CDTF">2025-11-06T09:25:00Z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