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440D3EBF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38E55D56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at </w:t>
      </w:r>
      <w:r w:rsidR="00D46CD4">
        <w:rPr>
          <w:rFonts w:ascii="Arial" w:hAnsi="Arial"/>
          <w:sz w:val="19"/>
          <w:szCs w:val="19"/>
        </w:rPr>
        <w:t xml:space="preserve">30 </w:t>
      </w:r>
      <w:r w:rsidR="00222A5C">
        <w:rPr>
          <w:rFonts w:ascii="Arial" w:hAnsi="Arial"/>
          <w:sz w:val="19"/>
          <w:szCs w:val="19"/>
        </w:rPr>
        <w:t>September</w:t>
      </w:r>
      <w:r w:rsidR="00AC76FC">
        <w:rPr>
          <w:rFonts w:ascii="Arial" w:hAnsi="Arial"/>
          <w:sz w:val="19"/>
          <w:szCs w:val="19"/>
        </w:rPr>
        <w:t xml:space="preserve"> 2025</w:t>
      </w:r>
      <w:r w:rsidRPr="00A109D2">
        <w:rPr>
          <w:rFonts w:ascii="Arial" w:hAnsi="Arial"/>
          <w:sz w:val="19"/>
          <w:szCs w:val="19"/>
        </w:rPr>
        <w:t>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9B37AF">
        <w:rPr>
          <w:rFonts w:ascii="Arial" w:hAnsi="Arial"/>
          <w:spacing w:val="-4"/>
          <w:sz w:val="19"/>
          <w:szCs w:val="19"/>
        </w:rPr>
        <w:t>statements of comprehensive income</w:t>
      </w:r>
      <w:r w:rsidR="00D46CD4">
        <w:rPr>
          <w:rFonts w:ascii="Arial" w:hAnsi="Arial"/>
          <w:spacing w:val="-4"/>
          <w:sz w:val="19"/>
          <w:szCs w:val="19"/>
        </w:rPr>
        <w:t xml:space="preserve"> for the three-month and </w:t>
      </w:r>
      <w:r w:rsidR="006C5E1C">
        <w:rPr>
          <w:rFonts w:ascii="Arial" w:hAnsi="Arial"/>
          <w:spacing w:val="-4"/>
          <w:sz w:val="19"/>
          <w:szCs w:val="19"/>
        </w:rPr>
        <w:t>nine</w:t>
      </w:r>
      <w:r w:rsidR="00D46CD4">
        <w:rPr>
          <w:rFonts w:ascii="Arial" w:hAnsi="Arial"/>
          <w:spacing w:val="-4"/>
          <w:sz w:val="19"/>
          <w:szCs w:val="19"/>
        </w:rPr>
        <w:t>-month period</w:t>
      </w:r>
      <w:r w:rsidR="009625EF">
        <w:rPr>
          <w:rFonts w:ascii="Arial" w:hAnsi="Arial"/>
          <w:spacing w:val="-4"/>
          <w:sz w:val="19"/>
          <w:szCs w:val="19"/>
        </w:rPr>
        <w:t>s</w:t>
      </w:r>
      <w:r w:rsidR="00D46CD4">
        <w:rPr>
          <w:rFonts w:ascii="Arial" w:hAnsi="Arial"/>
          <w:spacing w:val="-4"/>
          <w:sz w:val="19"/>
          <w:szCs w:val="19"/>
        </w:rPr>
        <w:t xml:space="preserve"> ended 30 </w:t>
      </w:r>
      <w:r w:rsidR="006C5E1C" w:rsidRPr="006C5E1C">
        <w:rPr>
          <w:rFonts w:ascii="Arial" w:hAnsi="Arial"/>
          <w:spacing w:val="-4"/>
          <w:sz w:val="19"/>
          <w:szCs w:val="19"/>
        </w:rPr>
        <w:t>September</w:t>
      </w:r>
      <w:r w:rsidR="00D46CD4">
        <w:rPr>
          <w:rFonts w:ascii="Arial" w:hAnsi="Arial"/>
          <w:spacing w:val="-4"/>
          <w:sz w:val="19"/>
          <w:szCs w:val="19"/>
        </w:rPr>
        <w:t xml:space="preserve"> 2025</w:t>
      </w:r>
      <w:r w:rsidRPr="00A109D2">
        <w:rPr>
          <w:rFonts w:ascii="Arial" w:hAnsi="Arial"/>
          <w:sz w:val="19"/>
          <w:szCs w:val="19"/>
        </w:rPr>
        <w:t>,</w:t>
      </w:r>
      <w:r w:rsidR="00620A75">
        <w:rPr>
          <w:rFonts w:ascii="Arial" w:hAnsi="Arial"/>
          <w:sz w:val="19"/>
          <w:szCs w:val="19"/>
        </w:rPr>
        <w:t xml:space="preserve"> </w:t>
      </w:r>
      <w:r w:rsidR="009625EF">
        <w:rPr>
          <w:rFonts w:ascii="Arial" w:hAnsi="Arial"/>
          <w:sz w:val="19"/>
          <w:szCs w:val="19"/>
        </w:rPr>
        <w:t xml:space="preserve">the statements of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6C5E1C">
        <w:rPr>
          <w:rFonts w:ascii="Arial" w:hAnsi="Arial" w:cs="Browallia New"/>
          <w:sz w:val="19"/>
          <w:szCs w:val="24"/>
          <w:lang w:val="en-US" w:bidi="th-TH"/>
        </w:rPr>
        <w:t>nine</w:t>
      </w:r>
      <w:r w:rsidR="00A109D2" w:rsidRPr="00A109D2">
        <w:rPr>
          <w:rFonts w:ascii="Arial" w:hAnsi="Arial"/>
          <w:sz w:val="19"/>
          <w:szCs w:val="19"/>
        </w:rPr>
        <w:t xml:space="preserve">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1031E8" w:rsidRPr="00A109D2">
        <w:rPr>
          <w:rFonts w:ascii="Arial" w:hAnsi="Arial"/>
          <w:sz w:val="19"/>
          <w:szCs w:val="19"/>
        </w:rPr>
        <w:t>statement</w:t>
      </w:r>
      <w:r w:rsidR="00A07DAA" w:rsidRPr="00A109D2">
        <w:rPr>
          <w:rFonts w:ascii="Arial" w:hAnsi="Arial" w:cs="Browallia New"/>
          <w:sz w:val="19"/>
          <w:szCs w:val="24"/>
          <w:lang w:val="en-US" w:bidi="th-TH"/>
        </w:rPr>
        <w:t>s</w:t>
      </w:r>
      <w:r w:rsidRPr="00A109D2">
        <w:rPr>
          <w:rFonts w:ascii="Arial" w:hAnsi="Arial"/>
          <w:sz w:val="19"/>
          <w:szCs w:val="19"/>
        </w:rPr>
        <w:t>. Management is responsible for the preparation and presentation of this interim separate financial information in accordance with Thai Accounting Standard 34, “Interim Financial Reporting”.</w:t>
      </w:r>
      <w:r w:rsidR="00C50D88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My responsibility is to express a conclusion on this interim separate 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0205C894" w14:textId="77777777" w:rsidR="00ED6E6E" w:rsidRDefault="00ED6E6E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662AC52" w14:textId="77777777" w:rsidR="00ED6E6E" w:rsidRPr="00A109D2" w:rsidRDefault="00ED6E6E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Pr="00A109D2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A109D2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77777777" w:rsidR="00395814" w:rsidRPr="00A109D2" w:rsidRDefault="00395814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1F0E947E" w:rsidR="00314E37" w:rsidRPr="00A109D2" w:rsidRDefault="003C2D44" w:rsidP="00314E37">
      <w:pPr>
        <w:pStyle w:val="BodyText"/>
      </w:pPr>
      <w:r w:rsidRPr="0048192F">
        <w:rPr>
          <w:rFonts w:ascii="Arial" w:hAnsi="Arial" w:cstheme="minorBidi"/>
          <w:sz w:val="19"/>
          <w:szCs w:val="24"/>
          <w:lang w:bidi="th-TH"/>
        </w:rPr>
        <w:t>10</w:t>
      </w:r>
      <w:r w:rsidR="006C5E1C" w:rsidRPr="0048192F">
        <w:rPr>
          <w:rFonts w:ascii="Arial" w:hAnsi="Arial" w:cstheme="minorBidi"/>
          <w:sz w:val="19"/>
          <w:szCs w:val="24"/>
          <w:lang w:bidi="th-TH"/>
        </w:rPr>
        <w:t xml:space="preserve"> November</w:t>
      </w:r>
      <w:r w:rsidR="00AC76FC" w:rsidRPr="0048192F">
        <w:rPr>
          <w:rFonts w:ascii="Arial" w:hAnsi="Arial" w:cstheme="minorBidi"/>
          <w:sz w:val="19"/>
          <w:szCs w:val="24"/>
          <w:lang w:bidi="th-TH"/>
        </w:rPr>
        <w:t xml:space="preserve"> 2025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CEEB" w14:textId="77777777" w:rsidR="00745B8C" w:rsidRDefault="00745B8C">
      <w:r>
        <w:separator/>
      </w:r>
    </w:p>
  </w:endnote>
  <w:endnote w:type="continuationSeparator" w:id="0">
    <w:p w14:paraId="3989E1BD" w14:textId="77777777" w:rsidR="00745B8C" w:rsidRDefault="00745B8C">
      <w:r>
        <w:continuationSeparator/>
      </w:r>
    </w:p>
  </w:endnote>
  <w:endnote w:type="continuationNotice" w:id="1">
    <w:p w14:paraId="6DE75A91" w14:textId="77777777" w:rsidR="00745B8C" w:rsidRDefault="00745B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064DA" w14:textId="77777777" w:rsidR="00745B8C" w:rsidRDefault="00745B8C">
      <w:bookmarkStart w:id="0" w:name="_Hlk482348182"/>
      <w:bookmarkEnd w:id="0"/>
      <w:r>
        <w:separator/>
      </w:r>
    </w:p>
  </w:footnote>
  <w:footnote w:type="continuationSeparator" w:id="0">
    <w:p w14:paraId="084FBB9B" w14:textId="77777777" w:rsidR="00745B8C" w:rsidRDefault="00745B8C">
      <w:r>
        <w:continuationSeparator/>
      </w:r>
    </w:p>
  </w:footnote>
  <w:footnote w:type="continuationNotice" w:id="1">
    <w:p w14:paraId="33EC89C1" w14:textId="77777777" w:rsidR="00745B8C" w:rsidRDefault="00745B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75F1A1F8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08718436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4ACE"/>
    <w:rsid w:val="0004550E"/>
    <w:rsid w:val="00051931"/>
    <w:rsid w:val="00052614"/>
    <w:rsid w:val="00053141"/>
    <w:rsid w:val="00054E17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E6DD6"/>
    <w:rsid w:val="000F3AAB"/>
    <w:rsid w:val="000F5042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1EFC"/>
    <w:rsid w:val="001554CD"/>
    <w:rsid w:val="00155A91"/>
    <w:rsid w:val="00156071"/>
    <w:rsid w:val="001613E2"/>
    <w:rsid w:val="00164051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1F6C"/>
    <w:rsid w:val="00222916"/>
    <w:rsid w:val="00222A5C"/>
    <w:rsid w:val="0022518C"/>
    <w:rsid w:val="00225C09"/>
    <w:rsid w:val="00233507"/>
    <w:rsid w:val="00237A7E"/>
    <w:rsid w:val="00241F16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A252E"/>
    <w:rsid w:val="002A33FA"/>
    <w:rsid w:val="002A634F"/>
    <w:rsid w:val="002C2BB3"/>
    <w:rsid w:val="002C623D"/>
    <w:rsid w:val="002D5A0F"/>
    <w:rsid w:val="002D6E25"/>
    <w:rsid w:val="002D7582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0EF2"/>
    <w:rsid w:val="00372931"/>
    <w:rsid w:val="00372F0A"/>
    <w:rsid w:val="003744DA"/>
    <w:rsid w:val="0038141D"/>
    <w:rsid w:val="0038163E"/>
    <w:rsid w:val="00384904"/>
    <w:rsid w:val="00384B4A"/>
    <w:rsid w:val="00391660"/>
    <w:rsid w:val="00395814"/>
    <w:rsid w:val="003978B3"/>
    <w:rsid w:val="003A67B8"/>
    <w:rsid w:val="003B183D"/>
    <w:rsid w:val="003B4576"/>
    <w:rsid w:val="003B4CCD"/>
    <w:rsid w:val="003B4DED"/>
    <w:rsid w:val="003B5B24"/>
    <w:rsid w:val="003C12C5"/>
    <w:rsid w:val="003C27EF"/>
    <w:rsid w:val="003C2D44"/>
    <w:rsid w:val="003C32E9"/>
    <w:rsid w:val="003C3898"/>
    <w:rsid w:val="003C4BB5"/>
    <w:rsid w:val="003D2605"/>
    <w:rsid w:val="003D64D6"/>
    <w:rsid w:val="003E034A"/>
    <w:rsid w:val="003E3E21"/>
    <w:rsid w:val="003F40BE"/>
    <w:rsid w:val="003F5412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7134A"/>
    <w:rsid w:val="0047215E"/>
    <w:rsid w:val="0047313E"/>
    <w:rsid w:val="0047451F"/>
    <w:rsid w:val="0048192F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655D"/>
    <w:rsid w:val="005070FA"/>
    <w:rsid w:val="005104A1"/>
    <w:rsid w:val="0052186A"/>
    <w:rsid w:val="00521E42"/>
    <w:rsid w:val="005321DA"/>
    <w:rsid w:val="005329C7"/>
    <w:rsid w:val="00546697"/>
    <w:rsid w:val="00547541"/>
    <w:rsid w:val="00550117"/>
    <w:rsid w:val="00551365"/>
    <w:rsid w:val="00560368"/>
    <w:rsid w:val="005627FF"/>
    <w:rsid w:val="00564648"/>
    <w:rsid w:val="00573C50"/>
    <w:rsid w:val="005760E1"/>
    <w:rsid w:val="00577B76"/>
    <w:rsid w:val="00577D61"/>
    <w:rsid w:val="005822AC"/>
    <w:rsid w:val="0058657E"/>
    <w:rsid w:val="005A03DC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17062"/>
    <w:rsid w:val="00620A75"/>
    <w:rsid w:val="00620CE3"/>
    <w:rsid w:val="00621086"/>
    <w:rsid w:val="00624639"/>
    <w:rsid w:val="006330CF"/>
    <w:rsid w:val="0063622D"/>
    <w:rsid w:val="006365A1"/>
    <w:rsid w:val="00636AA2"/>
    <w:rsid w:val="006418ED"/>
    <w:rsid w:val="00642E34"/>
    <w:rsid w:val="0064472A"/>
    <w:rsid w:val="00652BAE"/>
    <w:rsid w:val="00666764"/>
    <w:rsid w:val="0066694B"/>
    <w:rsid w:val="00667DB6"/>
    <w:rsid w:val="00670964"/>
    <w:rsid w:val="006771E8"/>
    <w:rsid w:val="00677C01"/>
    <w:rsid w:val="00682700"/>
    <w:rsid w:val="00683CC7"/>
    <w:rsid w:val="00684A4E"/>
    <w:rsid w:val="00690837"/>
    <w:rsid w:val="00692CA5"/>
    <w:rsid w:val="006932D7"/>
    <w:rsid w:val="006B06A2"/>
    <w:rsid w:val="006B52B9"/>
    <w:rsid w:val="006C3D37"/>
    <w:rsid w:val="006C5E1C"/>
    <w:rsid w:val="006C6376"/>
    <w:rsid w:val="006C7ECD"/>
    <w:rsid w:val="006D4EED"/>
    <w:rsid w:val="006D6FF5"/>
    <w:rsid w:val="006D7C81"/>
    <w:rsid w:val="006E280F"/>
    <w:rsid w:val="006F1A19"/>
    <w:rsid w:val="006F1B19"/>
    <w:rsid w:val="006F29ED"/>
    <w:rsid w:val="006F3D91"/>
    <w:rsid w:val="006F45D1"/>
    <w:rsid w:val="006F4F77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5B8C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4066"/>
    <w:rsid w:val="007A74F9"/>
    <w:rsid w:val="007B0445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30FF"/>
    <w:rsid w:val="00827B71"/>
    <w:rsid w:val="00830DAC"/>
    <w:rsid w:val="0083134C"/>
    <w:rsid w:val="00832F51"/>
    <w:rsid w:val="00843100"/>
    <w:rsid w:val="0084405C"/>
    <w:rsid w:val="00846837"/>
    <w:rsid w:val="00847054"/>
    <w:rsid w:val="00850F25"/>
    <w:rsid w:val="008534AA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FD3"/>
    <w:rsid w:val="008B204B"/>
    <w:rsid w:val="008B26AB"/>
    <w:rsid w:val="008C180F"/>
    <w:rsid w:val="008C49AE"/>
    <w:rsid w:val="008C59F7"/>
    <w:rsid w:val="008C770B"/>
    <w:rsid w:val="008D1581"/>
    <w:rsid w:val="008D4819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789A"/>
    <w:rsid w:val="00931D7A"/>
    <w:rsid w:val="00935D8D"/>
    <w:rsid w:val="00942FE8"/>
    <w:rsid w:val="00957E70"/>
    <w:rsid w:val="009625EF"/>
    <w:rsid w:val="00963CE5"/>
    <w:rsid w:val="00970DAB"/>
    <w:rsid w:val="00971E78"/>
    <w:rsid w:val="00972FF6"/>
    <w:rsid w:val="0097321D"/>
    <w:rsid w:val="00973F39"/>
    <w:rsid w:val="00990044"/>
    <w:rsid w:val="00992531"/>
    <w:rsid w:val="00995CD5"/>
    <w:rsid w:val="009A1787"/>
    <w:rsid w:val="009A4F5A"/>
    <w:rsid w:val="009B0641"/>
    <w:rsid w:val="009B1329"/>
    <w:rsid w:val="009B1F44"/>
    <w:rsid w:val="009B37AF"/>
    <w:rsid w:val="009B3B62"/>
    <w:rsid w:val="009B4573"/>
    <w:rsid w:val="009B6B9F"/>
    <w:rsid w:val="009C002A"/>
    <w:rsid w:val="009D79FA"/>
    <w:rsid w:val="009E14F2"/>
    <w:rsid w:val="009E278C"/>
    <w:rsid w:val="009E37FD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3799"/>
    <w:rsid w:val="00A2428A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80C70"/>
    <w:rsid w:val="00A91384"/>
    <w:rsid w:val="00A918D1"/>
    <w:rsid w:val="00A93A9A"/>
    <w:rsid w:val="00AA5713"/>
    <w:rsid w:val="00AA5C16"/>
    <w:rsid w:val="00AC31D4"/>
    <w:rsid w:val="00AC6098"/>
    <w:rsid w:val="00AC76FC"/>
    <w:rsid w:val="00AD1306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07754"/>
    <w:rsid w:val="00B1324D"/>
    <w:rsid w:val="00B13EE1"/>
    <w:rsid w:val="00B157E2"/>
    <w:rsid w:val="00B17C68"/>
    <w:rsid w:val="00B24A45"/>
    <w:rsid w:val="00B25B92"/>
    <w:rsid w:val="00B25E55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24A8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0D88"/>
    <w:rsid w:val="00C51D17"/>
    <w:rsid w:val="00C545FA"/>
    <w:rsid w:val="00C61374"/>
    <w:rsid w:val="00C63023"/>
    <w:rsid w:val="00C63743"/>
    <w:rsid w:val="00C67E49"/>
    <w:rsid w:val="00C742A8"/>
    <w:rsid w:val="00C76C6C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46CD4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DF7A99"/>
    <w:rsid w:val="00E033D9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6FE3"/>
    <w:rsid w:val="00EC3B18"/>
    <w:rsid w:val="00ED6E6E"/>
    <w:rsid w:val="00EE0D48"/>
    <w:rsid w:val="00EE0F65"/>
    <w:rsid w:val="00EE5BAA"/>
    <w:rsid w:val="00EF156F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27E7E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4500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B075F"/>
    <w:rsid w:val="00FB3972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0770"/>
    <w:rsid w:val="00FE14D1"/>
    <w:rsid w:val="00FE19E4"/>
    <w:rsid w:val="00FE2187"/>
    <w:rsid w:val="00FE320C"/>
    <w:rsid w:val="00FE6545"/>
    <w:rsid w:val="00F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2fe3aafdd9715647fda554d2d27d139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58dff0c20eaf77e9ccf245ee59696de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65506-905C-4B32-BEA9-32AB9F4DA6A9}"/>
</file>

<file path=customXml/itemProps2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2006/documentManagement/types"/>
    <ds:schemaRef ds:uri="92e69a94-7668-43ca-b8be-de16f28eb7ca"/>
    <ds:schemaRef ds:uri="7665a464-acd4-4c70-80c3-9e7a6a849254"/>
    <ds:schemaRef ds:uri="http://purl.org/dc/dcmitype/"/>
    <ds:schemaRef ds:uri="http://www.w3.org/XML/1998/namespace"/>
    <ds:schemaRef ds:uri="http://purl.org/dc/elements/1.1/"/>
    <ds:schemaRef ds:uri="9c46a28d-acc8-4027-86ce-a8901ee39950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99</TotalTime>
  <Pages>2</Pages>
  <Words>284</Words>
  <Characters>1699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132</cp:revision>
  <cp:lastPrinted>2024-07-30T12:39:00Z</cp:lastPrinted>
  <dcterms:created xsi:type="dcterms:W3CDTF">2021-08-01T16:37:00Z</dcterms:created>
  <dcterms:modified xsi:type="dcterms:W3CDTF">2025-11-06T09:26:00Z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