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862FB" w14:textId="77777777"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Hlk44506557"/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D0F4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48E9F6A6" w14:textId="77777777" w:rsidR="00CE1E58" w:rsidRPr="005E7C9A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294AE084" w14:textId="6A5EB265" w:rsidR="006E3AE4" w:rsidRPr="00507DDD" w:rsidRDefault="006E3AE4" w:rsidP="006E3AE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bookmarkStart w:id="1" w:name="_Hlk14033565"/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E06207E" w14:textId="4FCA3FF2" w:rsidR="00CE1E58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040DB8" w14:textId="706048E3" w:rsidR="00973556" w:rsidRDefault="0097355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38D91A03" w14:textId="219B47D6" w:rsidR="000A6BAE" w:rsidRDefault="000A6BAE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63399893" w14:textId="0A8492DC" w:rsidR="00C55E3C" w:rsidRPr="00C55E3C" w:rsidRDefault="00C55E3C" w:rsidP="00C55E3C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49836425" w14:textId="77777777" w:rsidR="00F8324E" w:rsidRPr="005A13BE" w:rsidRDefault="0029001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DE719A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7F0444DF" w14:textId="22D671D6" w:rsidR="00DC794B" w:rsidRPr="00D7393C" w:rsidRDefault="00DC794B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6E795A78" w14:textId="3AD72F6C" w:rsidR="00D7393C" w:rsidRPr="00B30A4A" w:rsidRDefault="00D7393C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794D8AB9" w14:textId="77777777" w:rsidR="00DD4626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9EA40F7" w14:textId="3099D81B" w:rsidR="00CB6332" w:rsidRPr="009511C7" w:rsidRDefault="00DD4626" w:rsidP="00AD447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B6332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CB6332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p w14:paraId="19044A65" w14:textId="2AE43299" w:rsidR="00826D86" w:rsidRPr="00826D86" w:rsidRDefault="00826D86" w:rsidP="00867E02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bookmarkEnd w:id="0"/>
    <w:bookmarkEnd w:id="1"/>
    <w:p w14:paraId="5602A87B" w14:textId="77777777" w:rsidR="0025275A" w:rsidRPr="00CE458C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b/>
          <w:bCs/>
        </w:rPr>
        <w:br w:type="page"/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</w:t>
      </w:r>
      <w:r w:rsidR="0025275A" w:rsidRPr="00B143EC">
        <w:rPr>
          <w:rFonts w:ascii="Angsana New" w:hAnsi="Angsana New" w:cs="Angsana New"/>
          <w:sz w:val="30"/>
          <w:szCs w:val="30"/>
          <w:cs/>
          <w:lang w:bidi="th-TH"/>
        </w:rPr>
        <w:t>การเงินเป็น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ส่วนหนึ่งของงบการเงิน</w:t>
      </w:r>
      <w:r w:rsidR="004B6B6A" w:rsidRPr="00CE458C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3F0667E7" w14:textId="77777777" w:rsidR="0025275A" w:rsidRPr="005E7C9A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3CCCE00" w14:textId="624122EB" w:rsidR="0025275A" w:rsidRPr="00290012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25275A" w:rsidRPr="00CE458C">
        <w:rPr>
          <w:rFonts w:ascii="Angsana New" w:hAnsi="Angsana New"/>
          <w:sz w:val="30"/>
          <w:szCs w:val="30"/>
          <w:cs/>
        </w:rPr>
        <w:t>งบการเงิน</w:t>
      </w:r>
      <w:r w:rsidRPr="00CE458C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CE458C">
        <w:rPr>
          <w:rFonts w:ascii="Angsana New" w:hAnsi="Angsana New"/>
          <w:sz w:val="30"/>
          <w:szCs w:val="30"/>
          <w:cs/>
        </w:rPr>
        <w:t>นี้</w:t>
      </w:r>
      <w:r w:rsidR="0025275A" w:rsidRPr="00CE458C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CE458C">
        <w:rPr>
          <w:rFonts w:ascii="Angsana New" w:hAnsi="Angsana New"/>
          <w:sz w:val="30"/>
          <w:szCs w:val="30"/>
          <w:cs/>
        </w:rPr>
        <w:t>ติ</w:t>
      </w:r>
      <w:r w:rsidR="00C67B97" w:rsidRPr="00CE458C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CE458C">
        <w:rPr>
          <w:rFonts w:ascii="Angsana New" w:hAnsi="Angsana New"/>
          <w:sz w:val="30"/>
          <w:szCs w:val="30"/>
          <w:cs/>
        </w:rPr>
        <w:t>จาก</w:t>
      </w:r>
      <w:r w:rsidR="003D3556" w:rsidRPr="00CE458C">
        <w:rPr>
          <w:rFonts w:ascii="Angsana New" w:hAnsi="Angsana New"/>
          <w:sz w:val="30"/>
          <w:szCs w:val="30"/>
          <w:cs/>
        </w:rPr>
        <w:t>คณะ</w:t>
      </w:r>
      <w:r w:rsidR="006322AD" w:rsidRPr="00CE458C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571C05">
        <w:rPr>
          <w:rFonts w:ascii="Angsana New" w:hAnsi="Angsana New"/>
          <w:sz w:val="30"/>
          <w:szCs w:val="30"/>
          <w:cs/>
        </w:rPr>
        <w:t>วันที่</w:t>
      </w:r>
      <w:r w:rsidR="00BC416F">
        <w:rPr>
          <w:rFonts w:ascii="Angsana New" w:hAnsi="Angsana New"/>
          <w:sz w:val="30"/>
          <w:szCs w:val="30"/>
        </w:rPr>
        <w:t xml:space="preserve"> </w:t>
      </w:r>
      <w:r w:rsidR="00524E52">
        <w:rPr>
          <w:rFonts w:ascii="Angsana New" w:hAnsi="Angsana New"/>
          <w:sz w:val="30"/>
          <w:szCs w:val="30"/>
        </w:rPr>
        <w:t>14</w:t>
      </w:r>
      <w:r w:rsidR="0081285E">
        <w:rPr>
          <w:rFonts w:ascii="Angsana New" w:hAnsi="Angsana New"/>
          <w:sz w:val="30"/>
          <w:szCs w:val="30"/>
        </w:rPr>
        <w:t xml:space="preserve"> </w:t>
      </w:r>
      <w:r w:rsidR="0081285E" w:rsidRPr="00571C05">
        <w:rPr>
          <w:rFonts w:ascii="Angsana New" w:hAnsi="Angsana New" w:hint="cs"/>
          <w:sz w:val="30"/>
          <w:szCs w:val="30"/>
          <w:cs/>
        </w:rPr>
        <w:t>พฤศจิกายน</w:t>
      </w:r>
      <w:r w:rsidR="0081285E" w:rsidRPr="00571C05">
        <w:rPr>
          <w:rFonts w:ascii="Angsana New" w:hAnsi="Angsana New"/>
          <w:sz w:val="30"/>
          <w:szCs w:val="30"/>
        </w:rPr>
        <w:t xml:space="preserve"> </w:t>
      </w:r>
      <w:r w:rsidR="007A682A" w:rsidRPr="007A682A">
        <w:rPr>
          <w:rFonts w:ascii="Angsana New" w:hAnsi="Angsana New"/>
          <w:sz w:val="30"/>
          <w:szCs w:val="30"/>
        </w:rPr>
        <w:t>2568</w:t>
      </w:r>
    </w:p>
    <w:p w14:paraId="6590F54D" w14:textId="1979AF84" w:rsidR="006E3AE4" w:rsidRPr="00CE458C" w:rsidRDefault="006E3AE4" w:rsidP="0028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03CACBB" w14:textId="2B3B1FF8" w:rsidR="006E3AE4" w:rsidRPr="00826D86" w:rsidRDefault="006E3AE4" w:rsidP="00826D86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826D86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5FDDAAA3" w14:textId="77777777" w:rsidR="001001BD" w:rsidRPr="005E7C9A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7D1C3A16" w14:textId="189B572C" w:rsidR="002944FB" w:rsidRDefault="00F54BC7" w:rsidP="0011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54BC7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</w:rPr>
        <w:t xml:space="preserve">  </w:t>
      </w:r>
      <w:r w:rsidRPr="00F54BC7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F54BC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A682A" w:rsidRPr="007A682A">
        <w:rPr>
          <w:rFonts w:ascii="Angsana New" w:hAnsi="Angsana New"/>
          <w:spacing w:val="-6"/>
          <w:sz w:val="30"/>
          <w:szCs w:val="30"/>
        </w:rPr>
        <w:t>34</w:t>
      </w:r>
      <w:r w:rsidRPr="00F54BC7">
        <w:rPr>
          <w:rFonts w:ascii="Angsana New" w:hAnsi="Angsana New"/>
          <w:sz w:val="30"/>
          <w:szCs w:val="30"/>
          <w:cs/>
        </w:rPr>
        <w:t xml:space="preserve"> เรื่อง </w:t>
      </w:r>
      <w:r w:rsidRPr="00F54BC7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F54BC7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3C7C4A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54BC7">
        <w:rPr>
          <w:rFonts w:ascii="Angsana New" w:hAnsi="Angsana New"/>
          <w:spacing w:val="-6"/>
          <w:sz w:val="30"/>
          <w:szCs w:val="30"/>
          <w:cs/>
        </w:rPr>
        <w:t xml:space="preserve"> โดยงบการเงินระหว่างกาลนี้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 </w:t>
      </w:r>
      <w:r w:rsidRPr="00F54BC7">
        <w:rPr>
          <w:rFonts w:ascii="Angsana New" w:hAnsi="Angsana New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F54BC7">
        <w:rPr>
          <w:rFonts w:ascii="Angsana New" w:hAnsi="Angsana New"/>
          <w:sz w:val="30"/>
          <w:szCs w:val="30"/>
          <w:cs/>
        </w:rPr>
        <w:t>บริษัทย่อยสำหรับปีสิ้นสุดวันที่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7A682A" w:rsidRPr="007A682A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F54BC7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="007A682A" w:rsidRPr="007A682A">
        <w:rPr>
          <w:rFonts w:ascii="Angsana New" w:hAnsi="Angsana New"/>
          <w:sz w:val="30"/>
          <w:szCs w:val="30"/>
        </w:rPr>
        <w:t>2567</w:t>
      </w:r>
    </w:p>
    <w:p w14:paraId="7668B4FB" w14:textId="77777777" w:rsidR="00F82A24" w:rsidRPr="00D504D5" w:rsidRDefault="00613542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  <w:r w:rsidRPr="00CE458C">
        <w:rPr>
          <w:rFonts w:ascii="Angsana New" w:hAnsi="Angsana New"/>
          <w:spacing w:val="-2"/>
          <w:sz w:val="30"/>
          <w:szCs w:val="30"/>
        </w:rPr>
        <w:tab/>
      </w:r>
    </w:p>
    <w:p w14:paraId="17F448B3" w14:textId="3AF331D4" w:rsidR="00507DDD" w:rsidRPr="00FB45A7" w:rsidRDefault="00634DE6" w:rsidP="00FB4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34DE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="00562F15">
        <w:rPr>
          <w:rFonts w:ascii="Angsana New" w:hAnsi="Angsana New" w:hint="cs"/>
          <w:sz w:val="30"/>
          <w:szCs w:val="30"/>
          <w:cs/>
        </w:rPr>
        <w:t xml:space="preserve"> </w:t>
      </w:r>
      <w:r w:rsidRPr="00634DE6">
        <w:rPr>
          <w:rFonts w:ascii="Angsana New" w:hAnsi="Angsana New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นโยบายการบัญชีวิธีการคำนวณ</w:t>
      </w:r>
      <w:r w:rsidR="001104F2">
        <w:rPr>
          <w:rFonts w:ascii="Angsana New" w:hAnsi="Angsana New" w:hint="cs"/>
          <w:sz w:val="30"/>
          <w:szCs w:val="30"/>
          <w:cs/>
        </w:rPr>
        <w:t xml:space="preserve"> </w:t>
      </w:r>
      <w:r w:rsidRPr="00634DE6">
        <w:rPr>
          <w:rFonts w:ascii="Angsana New" w:hAnsi="Angsana New"/>
          <w:sz w:val="30"/>
          <w:szCs w:val="30"/>
          <w:cs/>
        </w:rPr>
        <w:t>และแหล่งข้อมูลสำคัญที่ใช้ในการประมาณการอาจมีความไม่แน่นอนนั้นไม่แตกต่างจากที่ได้</w:t>
      </w:r>
      <w:r w:rsidR="003139FB">
        <w:rPr>
          <w:rFonts w:ascii="Angsana New" w:hAnsi="Angsana New" w:hint="cs"/>
          <w:sz w:val="30"/>
          <w:szCs w:val="30"/>
          <w:cs/>
        </w:rPr>
        <w:t xml:space="preserve">  </w:t>
      </w:r>
      <w:r w:rsidRPr="00507DDD">
        <w:rPr>
          <w:rFonts w:ascii="Angsana New" w:hAnsi="Angsana New"/>
          <w:sz w:val="30"/>
          <w:szCs w:val="30"/>
          <w:cs/>
        </w:rPr>
        <w:t>อธิบายไว้ในงบการเงินสำหรับปีสิ้นสุดวันที่</w:t>
      </w:r>
      <w:r w:rsidRPr="00507DDD">
        <w:rPr>
          <w:rFonts w:ascii="Angsana New" w:hAnsi="Angsana New"/>
          <w:sz w:val="30"/>
          <w:szCs w:val="30"/>
        </w:rPr>
        <w:t xml:space="preserve"> </w:t>
      </w:r>
      <w:r w:rsidR="007A682A" w:rsidRPr="007A682A">
        <w:rPr>
          <w:rFonts w:ascii="Angsana New" w:hAnsi="Angsana New"/>
          <w:sz w:val="30"/>
          <w:szCs w:val="30"/>
        </w:rPr>
        <w:t>31</w:t>
      </w:r>
      <w:r w:rsidRPr="00507DDD">
        <w:rPr>
          <w:rFonts w:ascii="Angsana New" w:hAnsi="Angsana New"/>
          <w:sz w:val="30"/>
          <w:szCs w:val="30"/>
        </w:rPr>
        <w:t xml:space="preserve"> </w:t>
      </w:r>
      <w:r w:rsidRPr="00507DDD">
        <w:rPr>
          <w:rFonts w:ascii="Angsana New" w:hAnsi="Angsana New"/>
          <w:sz w:val="30"/>
          <w:szCs w:val="30"/>
          <w:cs/>
        </w:rPr>
        <w:t>ธันวาคม</w:t>
      </w:r>
      <w:r w:rsidRPr="00507DDD">
        <w:rPr>
          <w:rFonts w:ascii="Angsana New" w:hAnsi="Angsana New"/>
          <w:sz w:val="30"/>
          <w:szCs w:val="30"/>
        </w:rPr>
        <w:t xml:space="preserve"> </w:t>
      </w:r>
      <w:r w:rsidR="007A682A" w:rsidRPr="007A682A">
        <w:rPr>
          <w:rFonts w:ascii="Angsana New" w:hAnsi="Angsana New"/>
          <w:sz w:val="30"/>
          <w:szCs w:val="30"/>
        </w:rPr>
        <w:t>2567</w:t>
      </w:r>
    </w:p>
    <w:p w14:paraId="7C3C004E" w14:textId="77777777" w:rsidR="001104F2" w:rsidRPr="00D37961" w:rsidRDefault="001104F2" w:rsidP="00077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141E6E36" w14:textId="31363C11" w:rsidR="00583715" w:rsidRDefault="00F96459" w:rsidP="00BC31C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ACD1393" w14:textId="77777777" w:rsidR="00BC31C5" w:rsidRPr="00BC31C5" w:rsidRDefault="00BC31C5" w:rsidP="00BC31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9"/>
        <w:gridCol w:w="1082"/>
        <w:gridCol w:w="270"/>
        <w:gridCol w:w="1087"/>
        <w:gridCol w:w="270"/>
        <w:gridCol w:w="1084"/>
      </w:tblGrid>
      <w:tr w:rsidR="0081285E" w:rsidRPr="00B43BC0" w14:paraId="1F80282E" w14:textId="77777777" w:rsidTr="00525195">
        <w:trPr>
          <w:trHeight w:hRule="exact" w:val="374"/>
          <w:tblHeader/>
        </w:trPr>
        <w:tc>
          <w:tcPr>
            <w:tcW w:w="4140" w:type="dxa"/>
          </w:tcPr>
          <w:p w14:paraId="0E74EC52" w14:textId="77777777" w:rsidR="0081285E" w:rsidRPr="006B2B25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369AD045" w14:textId="77777777" w:rsidR="0081285E" w:rsidRPr="006B2B25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C34AFAB" w14:textId="77777777" w:rsidR="0081285E" w:rsidRPr="006B2B25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3C4433B3" w14:textId="77777777" w:rsidR="0081285E" w:rsidRPr="006B2B25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285E" w:rsidRPr="00B43BC0" w14:paraId="639CDDE9" w14:textId="77777777" w:rsidTr="00525195">
        <w:trPr>
          <w:trHeight w:hRule="exact" w:val="374"/>
          <w:tblHeader/>
        </w:trPr>
        <w:tc>
          <w:tcPr>
            <w:tcW w:w="4140" w:type="dxa"/>
          </w:tcPr>
          <w:p w14:paraId="12923180" w14:textId="77777777" w:rsidR="0081285E" w:rsidRPr="006B2B25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97B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6B2B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080" w:type="dxa"/>
          </w:tcPr>
          <w:p w14:paraId="0D81A53D" w14:textId="55996984" w:rsidR="0081285E" w:rsidRPr="006B2B25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9" w:type="dxa"/>
          </w:tcPr>
          <w:p w14:paraId="41ACCF4E" w14:textId="77777777" w:rsidR="0081285E" w:rsidRPr="006B2B25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D99BB61" w14:textId="44DA80B6" w:rsidR="0081285E" w:rsidRPr="006B2B25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DB63C20" w14:textId="77777777" w:rsidR="0081285E" w:rsidRPr="006B2B25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32D60D4" w14:textId="26DA98A2" w:rsidR="0081285E" w:rsidRPr="006B2B25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EE8909D" w14:textId="77777777" w:rsidR="0081285E" w:rsidRPr="006B2B25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B00AA94" w14:textId="02937F0C" w:rsidR="0081285E" w:rsidRPr="006B2B25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1285E" w:rsidRPr="00B43BC0" w14:paraId="0ED4FE5D" w14:textId="77777777" w:rsidTr="00525195">
        <w:trPr>
          <w:tblHeader/>
        </w:trPr>
        <w:tc>
          <w:tcPr>
            <w:tcW w:w="4140" w:type="dxa"/>
          </w:tcPr>
          <w:p w14:paraId="13FA0E16" w14:textId="77777777" w:rsidR="0081285E" w:rsidRPr="00495DFC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52" w:type="dxa"/>
            <w:gridSpan w:val="7"/>
          </w:tcPr>
          <w:p w14:paraId="7AFB1EAE" w14:textId="77777777" w:rsidR="0081285E" w:rsidRPr="00495DFC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285E" w:rsidRPr="00B43BC0" w14:paraId="1B94FAD0" w14:textId="77777777" w:rsidTr="00525195">
        <w:tc>
          <w:tcPr>
            <w:tcW w:w="4140" w:type="dxa"/>
          </w:tcPr>
          <w:p w14:paraId="1C2EE0B9" w14:textId="77777777" w:rsidR="0081285E" w:rsidRPr="00C551BB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1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D6FCFC1" w14:textId="77777777" w:rsidR="0081285E" w:rsidRPr="00C551BB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58201F1" w14:textId="77777777" w:rsidR="0081285E" w:rsidRPr="00C551BB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7916ACA" w14:textId="77777777" w:rsidR="0081285E" w:rsidRPr="00C551BB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ACB55" w14:textId="77777777" w:rsidR="0081285E" w:rsidRPr="00C551BB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91750C6" w14:textId="77777777" w:rsidR="0081285E" w:rsidRPr="00C551BB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828E0D" w14:textId="77777777" w:rsidR="0081285E" w:rsidRPr="00C551BB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1906590" w14:textId="77777777" w:rsidR="0081285E" w:rsidRPr="00C551BB" w:rsidRDefault="0081285E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285E" w:rsidRPr="00B43BC0" w14:paraId="284C1FC4" w14:textId="77777777" w:rsidTr="00525195">
        <w:tc>
          <w:tcPr>
            <w:tcW w:w="4140" w:type="dxa"/>
          </w:tcPr>
          <w:p w14:paraId="3D66CB91" w14:textId="77777777" w:rsidR="0081285E" w:rsidRPr="00C551BB" w:rsidRDefault="0081285E" w:rsidP="0081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2B9C3C07" w14:textId="7CAB84CC" w:rsidR="0081285E" w:rsidRPr="00C551BB" w:rsidRDefault="00D95FA9" w:rsidP="0081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3B79922" w14:textId="77777777" w:rsidR="0081285E" w:rsidRPr="00C551BB" w:rsidRDefault="0081285E" w:rsidP="0081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57A76DB" w14:textId="77777777" w:rsidR="0081285E" w:rsidRPr="00C551BB" w:rsidRDefault="0081285E" w:rsidP="0081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2E90AA" w14:textId="77777777" w:rsidR="0081285E" w:rsidRPr="00C551BB" w:rsidRDefault="0081285E" w:rsidP="0081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370B32E" w14:textId="08DBE548" w:rsidR="0081285E" w:rsidRPr="003A5570" w:rsidRDefault="007A4656" w:rsidP="0081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4656">
              <w:rPr>
                <w:rFonts w:ascii="Angsana New" w:hAnsi="Angsana New"/>
                <w:sz w:val="30"/>
                <w:szCs w:val="30"/>
              </w:rPr>
              <w:t>267,406</w:t>
            </w:r>
          </w:p>
        </w:tc>
        <w:tc>
          <w:tcPr>
            <w:tcW w:w="270" w:type="dxa"/>
          </w:tcPr>
          <w:p w14:paraId="2596DB5B" w14:textId="77777777" w:rsidR="0081285E" w:rsidRPr="00C551BB" w:rsidRDefault="0081285E" w:rsidP="0081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769FE43" w14:textId="1E444F27" w:rsidR="0081285E" w:rsidRPr="00C551BB" w:rsidRDefault="0081285E" w:rsidP="0081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294</w:t>
            </w:r>
            <w:r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BA628E" w:rsidRPr="00B43BC0" w14:paraId="4C7C370E" w14:textId="77777777" w:rsidTr="00525195">
        <w:tc>
          <w:tcPr>
            <w:tcW w:w="4140" w:type="dxa"/>
          </w:tcPr>
          <w:p w14:paraId="0B6B6A5D" w14:textId="77777777" w:rsidR="00BA628E" w:rsidRPr="00C551BB" w:rsidRDefault="00BA628E" w:rsidP="00B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7C4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2DC2231" w14:textId="5B128FAD" w:rsidR="00BA628E" w:rsidRDefault="00D95FA9" w:rsidP="00B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2187250" w14:textId="77777777" w:rsidR="00BA628E" w:rsidRPr="00C551BB" w:rsidRDefault="00BA628E" w:rsidP="00B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EE64FF6" w14:textId="77777777" w:rsidR="00BA628E" w:rsidRPr="00C551BB" w:rsidRDefault="00BA628E" w:rsidP="00B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967599" w14:textId="77777777" w:rsidR="00BA628E" w:rsidRPr="00C551BB" w:rsidRDefault="00BA628E" w:rsidP="00B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B2A3145" w14:textId="60636A34" w:rsidR="00BA628E" w:rsidRPr="00381ED2" w:rsidRDefault="00BA628E" w:rsidP="00B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B0F0DE" w14:textId="77777777" w:rsidR="00BA628E" w:rsidRPr="00C551BB" w:rsidRDefault="00BA628E" w:rsidP="00B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B155576" w14:textId="54427412" w:rsidR="00BA628E" w:rsidRPr="0077709E" w:rsidRDefault="00BA628E" w:rsidP="00B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60</w:t>
            </w:r>
            <w:r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498</w:t>
            </w:r>
          </w:p>
        </w:tc>
      </w:tr>
      <w:tr w:rsidR="00BA628E" w:rsidRPr="00B43BC0" w14:paraId="5B61500B" w14:textId="77777777" w:rsidTr="00525195">
        <w:tc>
          <w:tcPr>
            <w:tcW w:w="4140" w:type="dxa"/>
          </w:tcPr>
          <w:p w14:paraId="5458EDD9" w14:textId="77777777" w:rsidR="00BA628E" w:rsidRPr="00C551BB" w:rsidRDefault="00BA628E" w:rsidP="00B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41BA9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72A98EE5" w14:textId="721ECC91" w:rsidR="00BA628E" w:rsidRPr="00C551BB" w:rsidRDefault="00D95FA9" w:rsidP="00B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DDBEB10" w14:textId="77777777" w:rsidR="00BA628E" w:rsidRPr="00C551BB" w:rsidRDefault="00BA628E" w:rsidP="00B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8D5B907" w14:textId="77777777" w:rsidR="00BA628E" w:rsidRPr="00C551BB" w:rsidRDefault="00BA628E" w:rsidP="00B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2810E5" w14:textId="77777777" w:rsidR="00BA628E" w:rsidRPr="00C551BB" w:rsidRDefault="00BA628E" w:rsidP="00B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E1CE261" w14:textId="2014879A" w:rsidR="00BA628E" w:rsidRPr="003A5570" w:rsidRDefault="00BA628E" w:rsidP="00B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82D70">
              <w:rPr>
                <w:rFonts w:ascii="Angsana New" w:hAnsi="Angsana New"/>
                <w:sz w:val="30"/>
                <w:szCs w:val="30"/>
              </w:rPr>
              <w:t>10,463</w:t>
            </w:r>
          </w:p>
        </w:tc>
        <w:tc>
          <w:tcPr>
            <w:tcW w:w="270" w:type="dxa"/>
          </w:tcPr>
          <w:p w14:paraId="15257E21" w14:textId="77777777" w:rsidR="00BA628E" w:rsidRPr="00C551BB" w:rsidRDefault="00BA628E" w:rsidP="00B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A647820" w14:textId="028568F9" w:rsidR="00BA628E" w:rsidRPr="00C551BB" w:rsidRDefault="00BA628E" w:rsidP="00B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5</w:t>
            </w:r>
            <w:r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  <w:tr w:rsidR="00BA628E" w:rsidRPr="00B43BC0" w14:paraId="041C51DF" w14:textId="77777777" w:rsidTr="00525195">
        <w:tc>
          <w:tcPr>
            <w:tcW w:w="4140" w:type="dxa"/>
          </w:tcPr>
          <w:p w14:paraId="3F48AFD4" w14:textId="77777777" w:rsidR="00BA628E" w:rsidRPr="00C551BB" w:rsidRDefault="00BA628E" w:rsidP="00B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28E3F31" w14:textId="229AC605" w:rsidR="00BA628E" w:rsidRPr="00C551BB" w:rsidRDefault="00D95FA9" w:rsidP="00B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61B1937" w14:textId="77777777" w:rsidR="00BA628E" w:rsidRPr="00C551BB" w:rsidRDefault="00BA628E" w:rsidP="00B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8A3015C" w14:textId="77777777" w:rsidR="00BA628E" w:rsidRPr="00C551BB" w:rsidRDefault="00BA628E" w:rsidP="00B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7810F9" w14:textId="77777777" w:rsidR="00BA628E" w:rsidRPr="00C551BB" w:rsidRDefault="00BA628E" w:rsidP="00B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92FDF2D" w14:textId="70EFA469" w:rsidR="00BA628E" w:rsidRPr="003A5570" w:rsidRDefault="00BA628E" w:rsidP="00B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82D70">
              <w:rPr>
                <w:rFonts w:ascii="Angsana New" w:hAnsi="Angsana New"/>
                <w:sz w:val="30"/>
                <w:szCs w:val="30"/>
              </w:rPr>
              <w:t>19,893</w:t>
            </w:r>
          </w:p>
        </w:tc>
        <w:tc>
          <w:tcPr>
            <w:tcW w:w="270" w:type="dxa"/>
          </w:tcPr>
          <w:p w14:paraId="5C917619" w14:textId="77777777" w:rsidR="00BA628E" w:rsidRPr="00C551BB" w:rsidRDefault="00BA628E" w:rsidP="00B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36C7DA0" w14:textId="7B7F2889" w:rsidR="00BA628E" w:rsidRPr="00C551BB" w:rsidRDefault="00BA628E" w:rsidP="00BA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4</w:t>
            </w:r>
            <w:r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567</w:t>
            </w:r>
          </w:p>
        </w:tc>
      </w:tr>
      <w:tr w:rsidR="00BB487E" w:rsidRPr="00B43BC0" w14:paraId="6B7B2BA9" w14:textId="77777777" w:rsidTr="00525195">
        <w:tc>
          <w:tcPr>
            <w:tcW w:w="4140" w:type="dxa"/>
          </w:tcPr>
          <w:p w14:paraId="6A76872E" w14:textId="410BC2F6" w:rsidR="00BB487E" w:rsidRPr="00C551BB" w:rsidRDefault="00BB487E" w:rsidP="00BB4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602CDC95" w14:textId="26AB84A9" w:rsidR="00BB487E" w:rsidRPr="00C551BB" w:rsidRDefault="00BB487E" w:rsidP="00BB4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417170C" w14:textId="77777777" w:rsidR="00BB487E" w:rsidRPr="00C551BB" w:rsidRDefault="00BB487E" w:rsidP="00BB4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4DBF5CE" w14:textId="0EFC35E0" w:rsidR="00BB487E" w:rsidRPr="00C551BB" w:rsidRDefault="00BB487E" w:rsidP="00BB4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71E6DC" w14:textId="77777777" w:rsidR="00BB487E" w:rsidRPr="00C551BB" w:rsidRDefault="00BB487E" w:rsidP="00BB4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DB245AF" w14:textId="2B04B56A" w:rsidR="00BB487E" w:rsidRPr="00282D70" w:rsidRDefault="009C2470" w:rsidP="00BB4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C7C6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C7C67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14:paraId="6B283A84" w14:textId="77777777" w:rsidR="00BB487E" w:rsidRPr="00C551BB" w:rsidRDefault="00BB487E" w:rsidP="00BB4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159C22F" w14:textId="4FB1BC35" w:rsidR="00BB487E" w:rsidRPr="00997B13" w:rsidRDefault="00BB487E" w:rsidP="00BB4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5FA9" w:rsidRPr="00B43BC0" w14:paraId="5F8399EB" w14:textId="77777777" w:rsidTr="00525195">
        <w:tc>
          <w:tcPr>
            <w:tcW w:w="4140" w:type="dxa"/>
          </w:tcPr>
          <w:p w14:paraId="4D7D9D52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0" w:type="dxa"/>
          </w:tcPr>
          <w:p w14:paraId="67092D4D" w14:textId="1D0D0EE1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61BCCFF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3942D4D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9AB491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80E1776" w14:textId="77C8962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A628E">
              <w:rPr>
                <w:rFonts w:ascii="Angsana New" w:hAnsi="Angsana New"/>
                <w:sz w:val="30"/>
                <w:szCs w:val="30"/>
              </w:rPr>
              <w:t>2,450</w:t>
            </w:r>
          </w:p>
        </w:tc>
        <w:tc>
          <w:tcPr>
            <w:tcW w:w="270" w:type="dxa"/>
          </w:tcPr>
          <w:p w14:paraId="3FA6DC37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F5AF55B" w14:textId="1EF3DEC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7</w:t>
            </w:r>
            <w:r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  <w:tr w:rsidR="00D95FA9" w:rsidRPr="00B43BC0" w14:paraId="39EDE0E5" w14:textId="77777777" w:rsidTr="00525195">
        <w:tc>
          <w:tcPr>
            <w:tcW w:w="4140" w:type="dxa"/>
          </w:tcPr>
          <w:p w14:paraId="56B4C1EF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6F80C770" w14:textId="19008C28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A6FF6D1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45C95C0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E9E12F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D709A6C" w14:textId="15897FD3" w:rsidR="00D95FA9" w:rsidRPr="00842D38" w:rsidRDefault="009C2470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C7C6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C7C67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70" w:type="dxa"/>
          </w:tcPr>
          <w:p w14:paraId="33E0EC9D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6E21288" w14:textId="44694E59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8</w:t>
            </w:r>
            <w:r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213</w:t>
            </w:r>
          </w:p>
        </w:tc>
      </w:tr>
      <w:tr w:rsidR="00D95FA9" w:rsidRPr="00B43BC0" w14:paraId="06AF53FA" w14:textId="77777777" w:rsidTr="00525195">
        <w:tc>
          <w:tcPr>
            <w:tcW w:w="4140" w:type="dxa"/>
          </w:tcPr>
          <w:p w14:paraId="5FB372AD" w14:textId="77777777" w:rsidR="00D95FA9" w:rsidRPr="007134BE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</w:t>
            </w: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0" w:type="dxa"/>
          </w:tcPr>
          <w:p w14:paraId="02432FDE" w14:textId="77777777" w:rsidR="00D95FA9" w:rsidRPr="007134BE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6900308" w14:textId="77777777" w:rsidR="00D95FA9" w:rsidRPr="007134BE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DD12A44" w14:textId="77777777" w:rsidR="00D95FA9" w:rsidRPr="007134BE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F53D0" w14:textId="77777777" w:rsidR="00D95FA9" w:rsidRPr="007134BE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A4F15A0" w14:textId="77777777" w:rsidR="00D95FA9" w:rsidRPr="007134BE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FD6468" w14:textId="77777777" w:rsidR="00D95FA9" w:rsidRPr="007134BE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201B5FC" w14:textId="77777777" w:rsidR="00D95FA9" w:rsidRPr="007134BE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FA9" w:rsidRPr="00B43BC0" w14:paraId="7CF32CEE" w14:textId="77777777" w:rsidTr="00525195">
        <w:tc>
          <w:tcPr>
            <w:tcW w:w="4140" w:type="dxa"/>
          </w:tcPr>
          <w:p w14:paraId="0F353F9E" w14:textId="77777777" w:rsidR="00D95FA9" w:rsidRPr="007134BE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08D640CE" w14:textId="24D35274" w:rsidR="00D95FA9" w:rsidRPr="00E07DBA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A628E">
              <w:rPr>
                <w:rFonts w:ascii="Angsana New" w:hAnsi="Angsana New"/>
                <w:sz w:val="30"/>
                <w:szCs w:val="30"/>
              </w:rPr>
              <w:t>15,907</w:t>
            </w:r>
          </w:p>
        </w:tc>
        <w:tc>
          <w:tcPr>
            <w:tcW w:w="279" w:type="dxa"/>
          </w:tcPr>
          <w:p w14:paraId="1E80DF5A" w14:textId="77777777" w:rsidR="00D95FA9" w:rsidRPr="007134BE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105423B" w14:textId="301FF681" w:rsidR="00D95FA9" w:rsidRPr="00CC6365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034</w:t>
            </w:r>
          </w:p>
        </w:tc>
        <w:tc>
          <w:tcPr>
            <w:tcW w:w="270" w:type="dxa"/>
          </w:tcPr>
          <w:p w14:paraId="51CAB6A9" w14:textId="77777777" w:rsidR="00D95FA9" w:rsidRPr="007134BE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8CE5A71" w14:textId="7EDA049D" w:rsidR="00D95FA9" w:rsidRPr="007134BE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A628E">
              <w:rPr>
                <w:rFonts w:ascii="Angsana New" w:hAnsi="Angsana New"/>
                <w:sz w:val="30"/>
                <w:szCs w:val="30"/>
              </w:rPr>
              <w:t>15,889</w:t>
            </w:r>
          </w:p>
        </w:tc>
        <w:tc>
          <w:tcPr>
            <w:tcW w:w="270" w:type="dxa"/>
          </w:tcPr>
          <w:p w14:paraId="4F709437" w14:textId="77777777" w:rsidR="00D95FA9" w:rsidRPr="007134BE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CF2E2CA" w14:textId="32B31A2C" w:rsidR="00D95FA9" w:rsidRPr="007134BE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12</w:t>
            </w:r>
            <w:r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024</w:t>
            </w:r>
          </w:p>
        </w:tc>
      </w:tr>
      <w:tr w:rsidR="00D95FA9" w:rsidRPr="00B43BC0" w14:paraId="495E7963" w14:textId="77777777" w:rsidTr="00525195">
        <w:tc>
          <w:tcPr>
            <w:tcW w:w="4140" w:type="dxa"/>
          </w:tcPr>
          <w:p w14:paraId="180FA697" w14:textId="77777777" w:rsidR="00D95FA9" w:rsidRPr="007134BE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234C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2B76B9B6" w14:textId="1BEC5E42" w:rsidR="00D95FA9" w:rsidRPr="00E07DBA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4BF4034" w14:textId="77777777" w:rsidR="00D95FA9" w:rsidRPr="007134BE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80ED080" w14:textId="24778B34" w:rsidR="00D95FA9" w:rsidRPr="00E07DBA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618E86" w14:textId="77777777" w:rsidR="00D95FA9" w:rsidRPr="007134BE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8A58438" w14:textId="3227E5F2" w:rsidR="00D95FA9" w:rsidRPr="007134BE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A628E">
              <w:rPr>
                <w:rFonts w:ascii="Angsana New" w:hAnsi="Angsana New"/>
                <w:sz w:val="30"/>
                <w:szCs w:val="30"/>
              </w:rPr>
              <w:t>5,354</w:t>
            </w:r>
          </w:p>
        </w:tc>
        <w:tc>
          <w:tcPr>
            <w:tcW w:w="270" w:type="dxa"/>
          </w:tcPr>
          <w:p w14:paraId="60CE3481" w14:textId="77777777" w:rsidR="00D95FA9" w:rsidRPr="007134BE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1C122BC" w14:textId="43720036" w:rsidR="00D95FA9" w:rsidRPr="00916D7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6</w:t>
            </w:r>
            <w:r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73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95FA9" w:rsidRPr="00B43BC0" w14:paraId="456139FB" w14:textId="77777777" w:rsidTr="00525195">
        <w:tc>
          <w:tcPr>
            <w:tcW w:w="4140" w:type="dxa"/>
          </w:tcPr>
          <w:p w14:paraId="4863A4CE" w14:textId="77777777" w:rsidR="00D95FA9" w:rsidRPr="007134BE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1B64482" w14:textId="245BE6EB" w:rsidR="00D95FA9" w:rsidRPr="00E07DBA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A628E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9" w:type="dxa"/>
          </w:tcPr>
          <w:p w14:paraId="386F089E" w14:textId="77777777" w:rsidR="00D95FA9" w:rsidRPr="007134BE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6AA63A0" w14:textId="162040C9" w:rsidR="00D95FA9" w:rsidRPr="00CC6365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21BCBCE1" w14:textId="77777777" w:rsidR="00D95FA9" w:rsidRPr="007134BE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0A6CFB7" w14:textId="4C988CBE" w:rsidR="00D95FA9" w:rsidRPr="007134BE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7B805C" w14:textId="77777777" w:rsidR="00D95FA9" w:rsidRPr="007134BE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EF8444D" w14:textId="77777777" w:rsidR="00D95FA9" w:rsidRPr="007134BE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5FA9" w:rsidRPr="000C6424" w14:paraId="5E7E73B1" w14:textId="77777777" w:rsidTr="00525195">
        <w:tc>
          <w:tcPr>
            <w:tcW w:w="4140" w:type="dxa"/>
          </w:tcPr>
          <w:p w14:paraId="3DFA1D56" w14:textId="77777777" w:rsidR="00D95FA9" w:rsidRPr="000C6424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3F444D33" w14:textId="51A083DA" w:rsidR="00D95FA9" w:rsidRPr="00E07DBA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A628E">
              <w:rPr>
                <w:rFonts w:ascii="Angsana New" w:hAnsi="Angsana New"/>
                <w:sz w:val="30"/>
                <w:szCs w:val="30"/>
              </w:rPr>
              <w:t>73,965</w:t>
            </w:r>
          </w:p>
        </w:tc>
        <w:tc>
          <w:tcPr>
            <w:tcW w:w="279" w:type="dxa"/>
          </w:tcPr>
          <w:p w14:paraId="3A527904" w14:textId="77777777" w:rsidR="00D95FA9" w:rsidRPr="000C6424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8F95FFB" w14:textId="47437794" w:rsidR="00D95FA9" w:rsidRPr="00CC6365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119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270" w:type="dxa"/>
          </w:tcPr>
          <w:p w14:paraId="61E3C545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A13E4E5" w14:textId="0E53EEBE" w:rsidR="00D95FA9" w:rsidRPr="008E362A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41168E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40B3F0C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5FA9" w:rsidRPr="000C6424" w14:paraId="66645E22" w14:textId="77777777" w:rsidTr="00525195">
        <w:tc>
          <w:tcPr>
            <w:tcW w:w="4140" w:type="dxa"/>
          </w:tcPr>
          <w:p w14:paraId="34294051" w14:textId="77777777" w:rsidR="00D95FA9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95364C" w14:textId="77777777" w:rsidR="00D95FA9" w:rsidRPr="00997B13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050D767" w14:textId="77777777" w:rsidR="00D95FA9" w:rsidRPr="000C6424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864636F" w14:textId="77777777" w:rsidR="00D95FA9" w:rsidRPr="00997B13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76B12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4E371E6" w14:textId="77777777" w:rsidR="00D95FA9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954EA9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EF77586" w14:textId="77777777" w:rsidR="00D95FA9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FA9" w:rsidRPr="00B43BC0" w14:paraId="624649B0" w14:textId="77777777" w:rsidTr="00525195">
        <w:tc>
          <w:tcPr>
            <w:tcW w:w="4140" w:type="dxa"/>
          </w:tcPr>
          <w:p w14:paraId="337C30FE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3E7056AB" w14:textId="77777777" w:rsidR="00D95FA9" w:rsidRPr="00CC6365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6B9A227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A8EAFAC" w14:textId="77777777" w:rsidR="00D95FA9" w:rsidRPr="00CC6365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63CEA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78BB846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9120C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0A62E2C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FA9" w:rsidRPr="00B43BC0" w14:paraId="3803B5FF" w14:textId="77777777" w:rsidTr="00525195">
        <w:tc>
          <w:tcPr>
            <w:tcW w:w="4140" w:type="dxa"/>
          </w:tcPr>
          <w:p w14:paraId="3D85E0DF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54108F1F" w14:textId="77777777" w:rsidR="00D95FA9" w:rsidRPr="00CC6365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A4F7660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57CF9BE" w14:textId="77777777" w:rsidR="00D95FA9" w:rsidRPr="00CC6365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85E90E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A4AA1D0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2E9FB3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3B16886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FA9" w:rsidRPr="00B43BC0" w14:paraId="5EDFE7FA" w14:textId="77777777" w:rsidTr="00525195">
        <w:tc>
          <w:tcPr>
            <w:tcW w:w="4140" w:type="dxa"/>
          </w:tcPr>
          <w:p w14:paraId="0169BEE6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50CD2710" w14:textId="7364A5C8" w:rsidR="00D95FA9" w:rsidRPr="00CC6365" w:rsidRDefault="00BB487E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cs/>
              </w:rPr>
            </w:pPr>
            <w:r w:rsidRPr="00BB487E">
              <w:rPr>
                <w:rFonts w:ascii="Angsana New" w:hAnsi="Angsana New"/>
                <w:sz w:val="30"/>
                <w:szCs w:val="30"/>
              </w:rPr>
              <w:t>43,372</w:t>
            </w:r>
          </w:p>
        </w:tc>
        <w:tc>
          <w:tcPr>
            <w:tcW w:w="279" w:type="dxa"/>
          </w:tcPr>
          <w:p w14:paraId="696082C7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685FC29" w14:textId="372AF56D" w:rsidR="00D95FA9" w:rsidRPr="00CC6365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Pr="00997B1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4D279200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218F36E" w14:textId="38FA87DA" w:rsidR="00D95FA9" w:rsidRPr="00C551BB" w:rsidRDefault="00BB487E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BB487E">
              <w:rPr>
                <w:rFonts w:ascii="Angsana New" w:hAnsi="Angsana New"/>
                <w:sz w:val="30"/>
                <w:szCs w:val="30"/>
              </w:rPr>
              <w:t>16,656</w:t>
            </w:r>
          </w:p>
        </w:tc>
        <w:tc>
          <w:tcPr>
            <w:tcW w:w="270" w:type="dxa"/>
          </w:tcPr>
          <w:p w14:paraId="123F65E1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53434F2" w14:textId="699ED901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21</w:t>
            </w:r>
            <w:r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934</w:t>
            </w:r>
          </w:p>
        </w:tc>
      </w:tr>
      <w:tr w:rsidR="00D95FA9" w:rsidRPr="00B43BC0" w14:paraId="36D2A4C8" w14:textId="77777777" w:rsidTr="00525195">
        <w:tc>
          <w:tcPr>
            <w:tcW w:w="4140" w:type="dxa"/>
          </w:tcPr>
          <w:p w14:paraId="4ED34746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1A622006" w14:textId="778B3147" w:rsidR="00D95FA9" w:rsidRPr="00CC6365" w:rsidRDefault="00BB487E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B487E">
              <w:rPr>
                <w:rFonts w:ascii="Angsana New" w:hAnsi="Angsana New"/>
                <w:sz w:val="30"/>
                <w:szCs w:val="30"/>
              </w:rPr>
              <w:t>2,736</w:t>
            </w:r>
          </w:p>
        </w:tc>
        <w:tc>
          <w:tcPr>
            <w:tcW w:w="279" w:type="dxa"/>
          </w:tcPr>
          <w:p w14:paraId="4173469E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E68FD54" w14:textId="1DABD196" w:rsidR="00D95FA9" w:rsidRPr="00CC6365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,830</w:t>
            </w:r>
          </w:p>
        </w:tc>
        <w:tc>
          <w:tcPr>
            <w:tcW w:w="270" w:type="dxa"/>
          </w:tcPr>
          <w:p w14:paraId="1CCB68DE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282CF1C" w14:textId="1CD96F0A" w:rsidR="00D95FA9" w:rsidRPr="00C551BB" w:rsidRDefault="00BB487E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B487E">
              <w:rPr>
                <w:rFonts w:ascii="Angsana New" w:hAnsi="Angsana New"/>
                <w:sz w:val="30"/>
                <w:szCs w:val="30"/>
              </w:rPr>
              <w:t>1,331</w:t>
            </w:r>
          </w:p>
        </w:tc>
        <w:tc>
          <w:tcPr>
            <w:tcW w:w="270" w:type="dxa"/>
          </w:tcPr>
          <w:p w14:paraId="2F50436F" w14:textId="77777777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537C022" w14:textId="794D6B74" w:rsidR="00D95FA9" w:rsidRPr="00C551B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1</w:t>
            </w:r>
            <w:r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421</w:t>
            </w:r>
          </w:p>
        </w:tc>
      </w:tr>
      <w:tr w:rsidR="00D95FA9" w:rsidRPr="003A5570" w14:paraId="3343C5B5" w14:textId="77777777" w:rsidTr="00525195">
        <w:tc>
          <w:tcPr>
            <w:tcW w:w="4140" w:type="dxa"/>
          </w:tcPr>
          <w:p w14:paraId="4A084A9F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2397EB" w14:textId="7A029DFC" w:rsidR="00D95FA9" w:rsidRPr="003A5570" w:rsidRDefault="00BB487E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9" w:type="dxa"/>
          </w:tcPr>
          <w:p w14:paraId="5F87EA43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C32E8A6" w14:textId="4792E2F5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4814201D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720E375" w14:textId="588D2691" w:rsidR="00D95FA9" w:rsidRPr="003A5570" w:rsidRDefault="00BB487E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53C2E10F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640E951" w14:textId="322CE214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D95FA9" w:rsidRPr="003A5570" w14:paraId="6F85BCBF" w14:textId="77777777" w:rsidTr="00525195">
        <w:tc>
          <w:tcPr>
            <w:tcW w:w="4140" w:type="dxa"/>
          </w:tcPr>
          <w:p w14:paraId="4A047F34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90CE8D" w14:textId="5DC084E3" w:rsidR="00D95FA9" w:rsidRPr="00D574D8" w:rsidRDefault="00BB487E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487E">
              <w:rPr>
                <w:rFonts w:ascii="Angsana New" w:hAnsi="Angsana New"/>
                <w:b/>
                <w:bCs/>
                <w:sz w:val="30"/>
                <w:szCs w:val="30"/>
              </w:rPr>
              <w:t>46,137</w:t>
            </w:r>
          </w:p>
        </w:tc>
        <w:tc>
          <w:tcPr>
            <w:tcW w:w="279" w:type="dxa"/>
          </w:tcPr>
          <w:p w14:paraId="3350B6D6" w14:textId="77777777" w:rsidR="00D95FA9" w:rsidRPr="00D574D8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A8311C0" w14:textId="1B373590" w:rsidR="00D95FA9" w:rsidRPr="00D574D8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4D8">
              <w:rPr>
                <w:rFonts w:ascii="Angsana New" w:hAnsi="Angsana New"/>
                <w:b/>
                <w:bCs/>
                <w:sz w:val="30"/>
                <w:szCs w:val="30"/>
              </w:rPr>
              <w:t>55,011</w:t>
            </w:r>
          </w:p>
        </w:tc>
        <w:tc>
          <w:tcPr>
            <w:tcW w:w="270" w:type="dxa"/>
          </w:tcPr>
          <w:p w14:paraId="514CBCB4" w14:textId="77777777" w:rsidR="00D95FA9" w:rsidRPr="00D574D8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07F029F3" w14:textId="684167E9" w:rsidR="00D95FA9" w:rsidRPr="00D574D8" w:rsidRDefault="00BB487E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487E">
              <w:rPr>
                <w:rFonts w:ascii="Angsana New" w:hAnsi="Angsana New"/>
                <w:b/>
                <w:bCs/>
                <w:sz w:val="30"/>
                <w:szCs w:val="30"/>
              </w:rPr>
              <w:t>18,01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385F99D" w14:textId="77777777" w:rsidR="00D95FA9" w:rsidRPr="00D574D8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5C5C790" w14:textId="6FE986EF" w:rsidR="00D95FA9" w:rsidRPr="00D574D8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4D8">
              <w:rPr>
                <w:rFonts w:ascii="Angsana New" w:hAnsi="Angsana New"/>
                <w:b/>
                <w:bCs/>
                <w:sz w:val="30"/>
                <w:szCs w:val="30"/>
              </w:rPr>
              <w:t>23,388</w:t>
            </w:r>
          </w:p>
        </w:tc>
      </w:tr>
      <w:tr w:rsidR="00D95FA9" w:rsidRPr="003A5570" w14:paraId="56FCA5BE" w14:textId="77777777" w:rsidTr="00525195">
        <w:tc>
          <w:tcPr>
            <w:tcW w:w="4140" w:type="dxa"/>
          </w:tcPr>
          <w:p w14:paraId="78A6D8A1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D19266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09EA1AEA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5173DE6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AE97EB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006D37C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EC0FF8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B2D615B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5FA9" w:rsidRPr="003A5570" w14:paraId="2751CE19" w14:textId="77777777" w:rsidTr="00525195">
        <w:tc>
          <w:tcPr>
            <w:tcW w:w="4140" w:type="dxa"/>
          </w:tcPr>
          <w:p w14:paraId="356F4104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081E0BE0" w14:textId="77777777" w:rsidR="00D95FA9" w:rsidRPr="00842D38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03BA468D" w14:textId="77777777" w:rsidR="00D95FA9" w:rsidRPr="00842D38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1C314F37" w14:textId="77777777" w:rsidR="00D95FA9" w:rsidRPr="00842D38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B8A91A" w14:textId="77777777" w:rsidR="00D95FA9" w:rsidRPr="00842D38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093C2629" w14:textId="77777777" w:rsidR="00D95FA9" w:rsidRPr="00842D38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90B2F5" w14:textId="77777777" w:rsidR="00D95FA9" w:rsidRPr="00842D38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2E4675" w14:textId="77777777" w:rsidR="00D95FA9" w:rsidRPr="00842D38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95FA9" w:rsidRPr="003A5570" w14:paraId="156F10A0" w14:textId="77777777" w:rsidTr="00525195">
        <w:tc>
          <w:tcPr>
            <w:tcW w:w="4140" w:type="dxa"/>
          </w:tcPr>
          <w:p w14:paraId="085C5586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5949B13F" w14:textId="71B9750E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A628E">
              <w:rPr>
                <w:rFonts w:ascii="Angsana New" w:hAnsi="Angsana New"/>
                <w:sz w:val="30"/>
                <w:szCs w:val="30"/>
              </w:rPr>
              <w:t>64,642</w:t>
            </w:r>
          </w:p>
        </w:tc>
        <w:tc>
          <w:tcPr>
            <w:tcW w:w="279" w:type="dxa"/>
          </w:tcPr>
          <w:p w14:paraId="7B21A73C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5199179" w14:textId="6401C3A0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70" w:type="dxa"/>
          </w:tcPr>
          <w:p w14:paraId="50EE9F5B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D643C13" w14:textId="798C3F38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A628E">
              <w:rPr>
                <w:rFonts w:ascii="Angsana New" w:hAnsi="Angsana New"/>
                <w:sz w:val="30"/>
                <w:szCs w:val="30"/>
              </w:rPr>
              <w:t>10,532</w:t>
            </w:r>
          </w:p>
        </w:tc>
        <w:tc>
          <w:tcPr>
            <w:tcW w:w="270" w:type="dxa"/>
          </w:tcPr>
          <w:p w14:paraId="396192D3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F4A6E1C" w14:textId="7B45FF38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26</w:t>
            </w:r>
            <w:r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034</w:t>
            </w:r>
          </w:p>
        </w:tc>
      </w:tr>
      <w:tr w:rsidR="00D95FA9" w:rsidRPr="003A5570" w14:paraId="530BA471" w14:textId="77777777" w:rsidTr="00525195">
        <w:tc>
          <w:tcPr>
            <w:tcW w:w="4140" w:type="dxa"/>
          </w:tcPr>
          <w:p w14:paraId="60DD85B1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D5EC0A7" w14:textId="4198A952" w:rsidR="00D95FA9" w:rsidRPr="003A5570" w:rsidRDefault="00BB487E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B487E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279" w:type="dxa"/>
          </w:tcPr>
          <w:p w14:paraId="271188FB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6C0D581" w14:textId="3F20AD30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270" w:type="dxa"/>
          </w:tcPr>
          <w:p w14:paraId="0ECBAB47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6768E79" w14:textId="5273B55A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447CF6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77AF4BC" w14:textId="53D27BD1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5FA9" w:rsidRPr="003A5570" w14:paraId="2A97DCD4" w14:textId="77777777" w:rsidTr="00525195">
        <w:tc>
          <w:tcPr>
            <w:tcW w:w="4140" w:type="dxa"/>
          </w:tcPr>
          <w:p w14:paraId="00B05C38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08CE89AB" w14:textId="25D4AE5B" w:rsidR="00D95FA9" w:rsidRPr="003A5570" w:rsidRDefault="00BB487E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B487E">
              <w:rPr>
                <w:rFonts w:ascii="Angsana New" w:hAnsi="Angsana New"/>
                <w:sz w:val="30"/>
                <w:szCs w:val="30"/>
              </w:rPr>
              <w:t>22,326</w:t>
            </w:r>
          </w:p>
        </w:tc>
        <w:tc>
          <w:tcPr>
            <w:tcW w:w="279" w:type="dxa"/>
          </w:tcPr>
          <w:p w14:paraId="768416DF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46E65BB" w14:textId="2B854A72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072</w:t>
            </w:r>
          </w:p>
        </w:tc>
        <w:tc>
          <w:tcPr>
            <w:tcW w:w="270" w:type="dxa"/>
          </w:tcPr>
          <w:p w14:paraId="5A418AC7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F75D7F3" w14:textId="608AC613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BA628E">
              <w:rPr>
                <w:rFonts w:ascii="Angsana New" w:hAnsi="Angsana New"/>
                <w:sz w:val="30"/>
                <w:szCs w:val="30"/>
              </w:rPr>
              <w:t>15,133</w:t>
            </w:r>
          </w:p>
        </w:tc>
        <w:tc>
          <w:tcPr>
            <w:tcW w:w="270" w:type="dxa"/>
          </w:tcPr>
          <w:p w14:paraId="06EA4F16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5E8AF3E" w14:textId="04167274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14</w:t>
            </w:r>
            <w:r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006</w:t>
            </w:r>
          </w:p>
        </w:tc>
      </w:tr>
      <w:tr w:rsidR="00D95FA9" w:rsidRPr="003A5570" w14:paraId="341C72CB" w14:textId="77777777" w:rsidTr="00525195">
        <w:tc>
          <w:tcPr>
            <w:tcW w:w="4140" w:type="dxa"/>
          </w:tcPr>
          <w:p w14:paraId="1EFF7BCC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4A3CFF3A" w14:textId="29532BFF" w:rsidR="00D95FA9" w:rsidRPr="003A5570" w:rsidRDefault="00BB487E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B487E">
              <w:rPr>
                <w:rFonts w:ascii="Angsana New" w:hAnsi="Angsana New"/>
                <w:sz w:val="30"/>
                <w:szCs w:val="30"/>
              </w:rPr>
              <w:t>15,172</w:t>
            </w:r>
          </w:p>
        </w:tc>
        <w:tc>
          <w:tcPr>
            <w:tcW w:w="279" w:type="dxa"/>
          </w:tcPr>
          <w:p w14:paraId="21181DCD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53C111F" w14:textId="2C2A4548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066</w:t>
            </w:r>
          </w:p>
        </w:tc>
        <w:tc>
          <w:tcPr>
            <w:tcW w:w="270" w:type="dxa"/>
          </w:tcPr>
          <w:p w14:paraId="5C69AF52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D77CD8E" w14:textId="34A1EC3D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BA628E">
              <w:rPr>
                <w:rFonts w:ascii="Angsana New" w:hAnsi="Angsana New"/>
                <w:sz w:val="30"/>
                <w:szCs w:val="30"/>
              </w:rPr>
              <w:t>6,564</w:t>
            </w:r>
          </w:p>
        </w:tc>
        <w:tc>
          <w:tcPr>
            <w:tcW w:w="270" w:type="dxa"/>
          </w:tcPr>
          <w:p w14:paraId="5815A896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1F160D3" w14:textId="43F66B2E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</w:t>
            </w:r>
            <w:r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097</w:t>
            </w:r>
          </w:p>
        </w:tc>
      </w:tr>
      <w:tr w:rsidR="00D95FA9" w:rsidRPr="003A5570" w14:paraId="58CA94F0" w14:textId="77777777" w:rsidTr="00525195">
        <w:tc>
          <w:tcPr>
            <w:tcW w:w="4140" w:type="dxa"/>
          </w:tcPr>
          <w:p w14:paraId="426C9E0D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0" w:type="dxa"/>
          </w:tcPr>
          <w:p w14:paraId="5BF83D6D" w14:textId="2507E002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D595D3B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85A8A15" w14:textId="5258C998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270" w:type="dxa"/>
          </w:tcPr>
          <w:p w14:paraId="547025D0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D6782C3" w14:textId="74311C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1069C0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BB5CEC8" w14:textId="7DD87D71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</w:t>
            </w:r>
            <w:r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016</w:t>
            </w:r>
          </w:p>
        </w:tc>
      </w:tr>
      <w:tr w:rsidR="00D95FA9" w:rsidRPr="003A5570" w14:paraId="7A21CD82" w14:textId="77777777" w:rsidTr="00525195">
        <w:tc>
          <w:tcPr>
            <w:tcW w:w="4140" w:type="dxa"/>
          </w:tcPr>
          <w:p w14:paraId="6EC0A38F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1080" w:type="dxa"/>
          </w:tcPr>
          <w:p w14:paraId="6F4FA61F" w14:textId="047AD1C0" w:rsidR="00D95FA9" w:rsidRPr="003A5570" w:rsidRDefault="00BB487E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BB487E">
              <w:rPr>
                <w:rFonts w:ascii="Angsana New" w:hAnsi="Angsana New"/>
                <w:sz w:val="30"/>
                <w:szCs w:val="30"/>
              </w:rPr>
              <w:t>5,263</w:t>
            </w:r>
          </w:p>
        </w:tc>
        <w:tc>
          <w:tcPr>
            <w:tcW w:w="279" w:type="dxa"/>
          </w:tcPr>
          <w:p w14:paraId="5DA4F928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CF76427" w14:textId="6A7A70B5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270" w:type="dxa"/>
          </w:tcPr>
          <w:p w14:paraId="59C9DFDE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09E2E3A" w14:textId="521F0909" w:rsidR="00D95FA9" w:rsidRPr="00842D38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603419" w14:textId="77777777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8BB726E" w14:textId="4E4BB4FF" w:rsidR="00D95FA9" w:rsidRPr="003A5570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4DF90D3" w14:textId="6FC3CFFB" w:rsidR="00755567" w:rsidRDefault="00755567" w:rsidP="00E5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1"/>
        </w:tabs>
        <w:spacing w:line="240" w:lineRule="auto"/>
        <w:ind w:right="57"/>
        <w:rPr>
          <w:rFonts w:ascii="Angsana New" w:hAnsi="Angsana New"/>
          <w:sz w:val="28"/>
          <w:szCs w:val="28"/>
        </w:rPr>
      </w:pPr>
    </w:p>
    <w:p w14:paraId="168E13BA" w14:textId="77777777" w:rsidR="00964C51" w:rsidRDefault="00964C51" w:rsidP="00E5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1"/>
        </w:tabs>
        <w:spacing w:line="240" w:lineRule="auto"/>
        <w:ind w:right="57"/>
        <w:rPr>
          <w:rFonts w:ascii="Angsana New" w:hAnsi="Angsana New"/>
          <w:sz w:val="28"/>
          <w:szCs w:val="28"/>
        </w:rPr>
      </w:pPr>
    </w:p>
    <w:p w14:paraId="5178181C" w14:textId="77777777" w:rsidR="00BC31C5" w:rsidRDefault="00BC31C5" w:rsidP="00E5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1"/>
        </w:tabs>
        <w:spacing w:line="240" w:lineRule="auto"/>
        <w:ind w:right="57"/>
        <w:rPr>
          <w:rFonts w:ascii="Angsana New" w:hAnsi="Angsana New"/>
          <w:sz w:val="28"/>
          <w:szCs w:val="28"/>
        </w:rPr>
      </w:pPr>
    </w:p>
    <w:p w14:paraId="04175597" w14:textId="77777777" w:rsidR="00BC31C5" w:rsidRDefault="00BC31C5" w:rsidP="00E5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1"/>
        </w:tabs>
        <w:spacing w:line="240" w:lineRule="auto"/>
        <w:ind w:right="57"/>
        <w:rPr>
          <w:rFonts w:ascii="Angsana New" w:hAnsi="Angsana New"/>
          <w:sz w:val="28"/>
          <w:szCs w:val="28"/>
        </w:rPr>
      </w:pPr>
    </w:p>
    <w:p w14:paraId="0F269ED1" w14:textId="77777777" w:rsidR="00BC31C5" w:rsidRDefault="00BC31C5" w:rsidP="00E5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1"/>
        </w:tabs>
        <w:spacing w:line="240" w:lineRule="auto"/>
        <w:ind w:right="57"/>
        <w:rPr>
          <w:rFonts w:ascii="Angsana New" w:hAnsi="Angsana New"/>
          <w:sz w:val="28"/>
          <w:szCs w:val="28"/>
        </w:rPr>
      </w:pPr>
    </w:p>
    <w:p w14:paraId="3757EA26" w14:textId="77777777" w:rsidR="00964C51" w:rsidRPr="00507DDD" w:rsidRDefault="00964C51" w:rsidP="00E5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1"/>
        </w:tabs>
        <w:spacing w:line="240" w:lineRule="auto"/>
        <w:ind w:right="57"/>
        <w:rPr>
          <w:rFonts w:ascii="Angsana New" w:hAnsi="Angsana New"/>
          <w:sz w:val="28"/>
          <w:szCs w:val="28"/>
        </w:rPr>
      </w:pPr>
    </w:p>
    <w:tbl>
      <w:tblPr>
        <w:tblW w:w="930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1167"/>
        <w:gridCol w:w="268"/>
        <w:gridCol w:w="1150"/>
        <w:gridCol w:w="246"/>
        <w:gridCol w:w="1139"/>
        <w:gridCol w:w="236"/>
        <w:gridCol w:w="1142"/>
      </w:tblGrid>
      <w:tr w:rsidR="004774CA" w:rsidRPr="00104961" w14:paraId="34516E1A" w14:textId="77777777" w:rsidTr="00FD6726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6D3CCF81" w14:textId="3311CBF4" w:rsidR="00246B7C" w:rsidRPr="00F2755E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8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EFBE2F" w14:textId="615C7264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105FE346" w14:textId="77777777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09AD7D" w14:textId="560C9F48" w:rsidR="00246B7C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26B2" w:rsidRPr="00104961" w14:paraId="3C9808A1" w14:textId="77777777" w:rsidTr="00FD6726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028DD9C2" w14:textId="68626F68" w:rsidR="00A226B2" w:rsidRPr="00E705B3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</w:tcPr>
          <w:p w14:paraId="16E7A8AB" w14:textId="66D3C795" w:rsidR="00A226B2" w:rsidRPr="00CC6365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E5CA6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03752373" w14:textId="2DEF2F82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FDDAFC5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</w:tcPr>
          <w:p w14:paraId="36ACECDD" w14:textId="669323BF" w:rsidR="00A226B2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79B06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75D30C9E" w14:textId="50F5D68D" w:rsidR="00A226B2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226B2" w:rsidRPr="00104961" w14:paraId="3B128F1D" w14:textId="77777777" w:rsidTr="00FD6726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6276C2B5" w14:textId="077D2E36" w:rsidR="00A226B2" w:rsidRPr="00E705B3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</w:tcPr>
          <w:p w14:paraId="01187372" w14:textId="232816A6" w:rsidR="00A226B2" w:rsidRPr="00CC6365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211A027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1939B371" w14:textId="4274F3D8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5A5A8AA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</w:tcPr>
          <w:p w14:paraId="4F446334" w14:textId="286316F1" w:rsidR="00A226B2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D9E912B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1733D8D8" w14:textId="04ECF5E8" w:rsidR="00A226B2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226B2" w:rsidRPr="00104961" w14:paraId="7239E0F1" w14:textId="77777777" w:rsidTr="00780FC1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7DF3E74F" w14:textId="77777777" w:rsidR="00A226B2" w:rsidRPr="00E705B3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F20A3D5" w14:textId="7E10B475" w:rsidR="00A226B2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26B2" w:rsidRPr="00104961" w14:paraId="41204D9C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0AE80000" w14:textId="27B46CC1" w:rsidR="00A226B2" w:rsidRPr="00E705B3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</w:tcPr>
          <w:p w14:paraId="0154B73A" w14:textId="77777777" w:rsidR="00A226B2" w:rsidRPr="00CC6365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A05DA87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3D9D3833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381C29F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</w:tcPr>
          <w:p w14:paraId="341437DC" w14:textId="77777777" w:rsidR="00A226B2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6AFD48F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227A1910" w14:textId="77777777" w:rsidR="00A226B2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26B2" w:rsidRPr="00104961" w14:paraId="785F90F9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32F99F2E" w14:textId="77777777" w:rsidR="00A226B2" w:rsidRPr="00F2755E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</w:tcPr>
          <w:p w14:paraId="2D5C8958" w14:textId="1A1E7778" w:rsidR="00A226B2" w:rsidRPr="00CC6365" w:rsidRDefault="00BB487E" w:rsidP="008D5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6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20DC272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74E96235" w14:textId="00B2D4B5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6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8698071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</w:tcPr>
          <w:p w14:paraId="42714C30" w14:textId="305B49C3" w:rsidR="00A226B2" w:rsidRPr="00104961" w:rsidRDefault="00BB487E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B487E">
              <w:rPr>
                <w:rFonts w:ascii="Angsana New" w:hAnsi="Angsana New"/>
                <w:sz w:val="30"/>
                <w:szCs w:val="30"/>
              </w:rPr>
              <w:t>238,979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F849ED0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6DCD4F13" w14:textId="7FEE64DD" w:rsidR="00A226B2" w:rsidRPr="00D457A5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209</w:t>
            </w:r>
            <w:r w:rsidRPr="00413C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A226B2" w:rsidRPr="00104961" w14:paraId="315058EE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05499114" w14:textId="77777777" w:rsidR="00A226B2" w:rsidRPr="00F2755E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</w:tcPr>
          <w:p w14:paraId="724F600A" w14:textId="1A27731D" w:rsidR="00A226B2" w:rsidRPr="001532C5" w:rsidRDefault="008A171C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A171C">
              <w:rPr>
                <w:rFonts w:ascii="Angsana New" w:hAnsi="Angsana New"/>
                <w:sz w:val="30"/>
                <w:szCs w:val="30"/>
              </w:rPr>
              <w:t>6,841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A244D2D" w14:textId="77777777" w:rsidR="00A226B2" w:rsidRPr="001532C5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0DB1A6C5" w14:textId="231CD3F3" w:rsidR="00A226B2" w:rsidRPr="001532C5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Theme="majorBidi" w:hAnsiTheme="majorBidi"/>
                <w:sz w:val="30"/>
                <w:szCs w:val="30"/>
              </w:rPr>
              <w:t>5</w:t>
            </w:r>
            <w:r w:rsidRPr="00680E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/>
                <w:sz w:val="30"/>
                <w:szCs w:val="30"/>
              </w:rPr>
              <w:t>652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73578ADC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</w:tcPr>
          <w:p w14:paraId="00771C14" w14:textId="20AAE66C" w:rsidR="00A226B2" w:rsidRPr="00104961" w:rsidRDefault="008A171C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A171C">
              <w:rPr>
                <w:rFonts w:ascii="Angsana New" w:hAnsi="Angsana New"/>
                <w:sz w:val="30"/>
                <w:szCs w:val="30"/>
              </w:rPr>
              <w:t>6,841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747CCC02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72AB5106" w14:textId="762E2B92" w:rsidR="00A226B2" w:rsidRPr="00842D38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F5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</w:tr>
      <w:tr w:rsidR="00A226B2" w:rsidRPr="00104961" w14:paraId="5DC18CB5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72705EC7" w14:textId="77777777" w:rsidR="00A226B2" w:rsidRPr="00F2755E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0DA99" w14:textId="6E8BBBB4" w:rsidR="00A226B2" w:rsidRPr="001532C5" w:rsidRDefault="008A171C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A171C">
              <w:rPr>
                <w:rFonts w:ascii="Angsana New" w:hAnsi="Angsana New"/>
                <w:sz w:val="30"/>
                <w:szCs w:val="30"/>
              </w:rPr>
              <w:t>14,215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41FF0569" w14:textId="77777777" w:rsidR="00A226B2" w:rsidRPr="001532C5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F6136" w14:textId="4470379C" w:rsidR="00A226B2" w:rsidRPr="00842D38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/>
                <w:sz w:val="30"/>
                <w:szCs w:val="30"/>
              </w:rPr>
              <w:t>27</w:t>
            </w:r>
            <w:r w:rsidRPr="00680E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/>
                <w:sz w:val="30"/>
                <w:szCs w:val="30"/>
              </w:rPr>
              <w:t>161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04C14D2E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A9B3B" w14:textId="0ABAB656" w:rsidR="00A226B2" w:rsidRPr="00104961" w:rsidRDefault="008A171C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A171C">
              <w:rPr>
                <w:rFonts w:ascii="Angsana New" w:hAnsi="Angsana New"/>
                <w:sz w:val="30"/>
                <w:szCs w:val="30"/>
              </w:rPr>
              <w:t>2,390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3FE1DEC8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C68E9" w14:textId="4B8BAC33" w:rsidR="00A226B2" w:rsidRPr="00842D38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F5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027</w:t>
            </w:r>
          </w:p>
        </w:tc>
      </w:tr>
      <w:tr w:rsidR="00A226B2" w:rsidRPr="00104961" w14:paraId="4EF0F2A6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653FE254" w14:textId="77777777" w:rsidR="00A226B2" w:rsidRPr="00F2755E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DAA3E7" w14:textId="29754357" w:rsidR="00A226B2" w:rsidRPr="00842D38" w:rsidRDefault="00BB487E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487E">
              <w:rPr>
                <w:rFonts w:ascii="Angsana New" w:hAnsi="Angsana New"/>
                <w:b/>
                <w:bCs/>
                <w:sz w:val="30"/>
                <w:szCs w:val="30"/>
              </w:rPr>
              <w:t>21,056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4CECAA2" w14:textId="77777777" w:rsidR="00A226B2" w:rsidRPr="00842D38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06A0B" w14:textId="331AEBAA" w:rsidR="00A226B2" w:rsidRPr="00842D38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82A">
              <w:rPr>
                <w:rFonts w:asciiTheme="majorBidi" w:hAnsiTheme="majorBidi"/>
                <w:b/>
                <w:bCs/>
                <w:sz w:val="30"/>
                <w:szCs w:val="30"/>
              </w:rPr>
              <w:t>32</w:t>
            </w:r>
            <w:r w:rsidRPr="00680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/>
                <w:b/>
                <w:bCs/>
                <w:sz w:val="30"/>
                <w:szCs w:val="30"/>
              </w:rPr>
              <w:t>813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1E30DC86" w14:textId="77777777" w:rsidR="00A226B2" w:rsidRPr="00842D38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88C0D1" w14:textId="413B0920" w:rsidR="00A226B2" w:rsidRPr="00842D38" w:rsidRDefault="008A171C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71C">
              <w:rPr>
                <w:rFonts w:ascii="Angsana New" w:hAnsi="Angsana New"/>
                <w:b/>
                <w:bCs/>
                <w:sz w:val="30"/>
                <w:szCs w:val="30"/>
              </w:rPr>
              <w:t>248,210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4059FE59" w14:textId="77777777" w:rsidR="00A226B2" w:rsidRPr="00842D38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7F6FCD" w14:textId="08CE266D" w:rsidR="00A226B2" w:rsidRPr="00842D38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  <w:r w:rsidRPr="00413C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781</w:t>
            </w:r>
          </w:p>
        </w:tc>
      </w:tr>
      <w:tr w:rsidR="00A226B2" w:rsidRPr="00284462" w14:paraId="6E94DF52" w14:textId="77777777" w:rsidTr="00666765">
        <w:trPr>
          <w:trHeight w:val="331"/>
        </w:trPr>
        <w:tc>
          <w:tcPr>
            <w:tcW w:w="2126" w:type="pct"/>
            <w:tcBorders>
              <w:top w:val="nil"/>
              <w:bottom w:val="nil"/>
            </w:tcBorders>
          </w:tcPr>
          <w:p w14:paraId="0C99A8B8" w14:textId="77777777" w:rsidR="00A226B2" w:rsidRPr="00666765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DEA4939" w14:textId="77777777" w:rsidR="00A226B2" w:rsidRPr="00507DDD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007FA42" w14:textId="77777777" w:rsidR="00A226B2" w:rsidRPr="00507DDD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1874D7" w14:textId="77777777" w:rsidR="00A226B2" w:rsidRPr="00507DDD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E474527" w14:textId="77777777" w:rsidR="00A226B2" w:rsidRPr="00507DDD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34DC7B" w14:textId="77777777" w:rsidR="00A226B2" w:rsidRPr="00507DDD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59FB496D" w14:textId="77777777" w:rsidR="00A226B2" w:rsidRPr="00507DDD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3CC66C" w14:textId="77777777" w:rsidR="00A226B2" w:rsidRPr="00507DDD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26B2" w:rsidRPr="00104961" w14:paraId="3F029EDE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774C402B" w14:textId="4FC0405D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</w:tcPr>
          <w:p w14:paraId="4346ACCE" w14:textId="77777777" w:rsidR="00A226B2" w:rsidRPr="00CC6365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96025FE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89E3BDE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796B8F22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</w:tcPr>
          <w:p w14:paraId="2E5F033D" w14:textId="77777777" w:rsidR="00A226B2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E0C069E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7E668B80" w14:textId="77777777" w:rsidR="00A226B2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26B2" w:rsidRPr="00104961" w14:paraId="6BD9A05B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77C87BC1" w14:textId="35386C33" w:rsidR="00A226B2" w:rsidRPr="00F2755E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</w:tcPr>
          <w:p w14:paraId="61409552" w14:textId="213C8F71" w:rsidR="00BB487E" w:rsidRPr="00BD5401" w:rsidRDefault="00BB487E" w:rsidP="008D5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5AD4E86" w14:textId="77777777" w:rsidR="00A226B2" w:rsidRPr="001532C5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64AA1516" w14:textId="54496464" w:rsidR="00A226B2" w:rsidRPr="003A5623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6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6BF7E5D9" w14:textId="77777777" w:rsidR="00A226B2" w:rsidRPr="001532C5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</w:tcPr>
          <w:p w14:paraId="2039B583" w14:textId="7B3622B1" w:rsidR="00A226B2" w:rsidRPr="001532C5" w:rsidRDefault="008A171C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A171C">
              <w:rPr>
                <w:rFonts w:ascii="Angsana New" w:hAnsi="Angsana New"/>
                <w:sz w:val="30"/>
                <w:szCs w:val="30"/>
              </w:rPr>
              <w:t>2,995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60F529D8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385339B5" w14:textId="3E8ABDF6" w:rsidR="00A226B2" w:rsidRPr="00D457A5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413C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885</w:t>
            </w:r>
          </w:p>
        </w:tc>
      </w:tr>
      <w:tr w:rsidR="00A226B2" w:rsidRPr="00104961" w14:paraId="44791291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16E9A777" w14:textId="6DAAB097" w:rsidR="00A226B2" w:rsidRPr="00F2755E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</w:tcPr>
          <w:p w14:paraId="1CCA42FE" w14:textId="714C95D5" w:rsidR="00A226B2" w:rsidRPr="001532C5" w:rsidRDefault="00BB487E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BB487E">
              <w:rPr>
                <w:rFonts w:ascii="Angsana New" w:hAnsi="Angsana New"/>
                <w:sz w:val="30"/>
                <w:szCs w:val="30"/>
              </w:rPr>
              <w:t>6,054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678DE0C" w14:textId="77777777" w:rsidR="00A226B2" w:rsidRPr="001532C5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35EB28AF" w14:textId="78BF7B7F" w:rsidR="00A226B2" w:rsidRPr="00842D38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80E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19848F81" w14:textId="77777777" w:rsidR="00A226B2" w:rsidRPr="001532C5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</w:tcPr>
          <w:p w14:paraId="0D81F7BF" w14:textId="5CE2F6AE" w:rsidR="00A226B2" w:rsidRPr="001532C5" w:rsidRDefault="008A171C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A171C">
              <w:rPr>
                <w:rFonts w:ascii="Angsana New" w:hAnsi="Angsana New"/>
                <w:sz w:val="30"/>
                <w:szCs w:val="30"/>
              </w:rPr>
              <w:t>2,967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4E0A107C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7327446E" w14:textId="5912764E" w:rsidR="00A226B2" w:rsidRPr="00842D38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F5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</w:tr>
      <w:tr w:rsidR="00A226B2" w:rsidRPr="00104961" w14:paraId="671951AA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32F7DE30" w14:textId="0D7A3BF1" w:rsidR="00A226B2" w:rsidRPr="00F2755E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13AB35" w14:textId="2DDE56B7" w:rsidR="00A226B2" w:rsidRPr="00842D38" w:rsidRDefault="00BB487E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487E">
              <w:rPr>
                <w:rFonts w:ascii="Angsana New" w:hAnsi="Angsana New"/>
                <w:b/>
                <w:bCs/>
                <w:sz w:val="30"/>
                <w:szCs w:val="30"/>
              </w:rPr>
              <w:t>6,054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F9BECF2" w14:textId="77777777" w:rsidR="00A226B2" w:rsidRPr="00842D38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DDA779" w14:textId="17179D4C" w:rsidR="00A226B2" w:rsidRPr="00842D38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680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16EC990" w14:textId="77777777" w:rsidR="00A226B2" w:rsidRPr="00842D38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3775DA" w14:textId="5C42F92E" w:rsidR="00A226B2" w:rsidRPr="00842D38" w:rsidRDefault="008A171C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171C">
              <w:rPr>
                <w:rFonts w:ascii="Angsana New" w:hAnsi="Angsana New"/>
                <w:b/>
                <w:bCs/>
                <w:sz w:val="30"/>
                <w:szCs w:val="30"/>
              </w:rPr>
              <w:t>5,962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24B0EC30" w14:textId="77777777" w:rsidR="00A226B2" w:rsidRPr="00842D38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61A590" w14:textId="73E80418" w:rsidR="00A226B2" w:rsidRPr="00842D38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Pr="00413C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</w:t>
            </w:r>
          </w:p>
        </w:tc>
      </w:tr>
      <w:tr w:rsidR="00A226B2" w:rsidRPr="00284462" w14:paraId="1CFBF627" w14:textId="77777777" w:rsidTr="00666765">
        <w:trPr>
          <w:trHeight w:val="331"/>
        </w:trPr>
        <w:tc>
          <w:tcPr>
            <w:tcW w:w="2126" w:type="pct"/>
            <w:tcBorders>
              <w:top w:val="nil"/>
              <w:bottom w:val="nil"/>
            </w:tcBorders>
          </w:tcPr>
          <w:p w14:paraId="08FACD8E" w14:textId="77777777" w:rsidR="00A226B2" w:rsidRPr="00666765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AC7078" w14:textId="77777777" w:rsidR="00A226B2" w:rsidRPr="00507DDD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A6361B2" w14:textId="77777777" w:rsidR="00A226B2" w:rsidRPr="00507DDD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A7A2AF" w14:textId="77777777" w:rsidR="00A226B2" w:rsidRPr="00507DDD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718F62E" w14:textId="77777777" w:rsidR="00A226B2" w:rsidRPr="00507DDD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A91E0C" w14:textId="77777777" w:rsidR="00A226B2" w:rsidRPr="00507DDD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39F29C4F" w14:textId="77777777" w:rsidR="00A226B2" w:rsidRPr="00507DDD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63568C" w14:textId="77777777" w:rsidR="00A226B2" w:rsidRPr="00507DDD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26B2" w:rsidRPr="00104961" w14:paraId="23275715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4B9266CF" w14:textId="67C054C9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</w:tcPr>
          <w:p w14:paraId="4A7EFDBF" w14:textId="77777777" w:rsidR="00A226B2" w:rsidRPr="000308E3" w:rsidRDefault="00A226B2" w:rsidP="00A226B2"/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4D96D78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4494958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2A8F8A04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</w:tcPr>
          <w:p w14:paraId="5FAE7525" w14:textId="77777777" w:rsidR="00A226B2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42D10766" w14:textId="77777777" w:rsidR="00A226B2" w:rsidRPr="00104961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6815B0AA" w14:textId="77777777" w:rsidR="00A226B2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171C" w:rsidRPr="00104961" w14:paraId="6577CB0B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7F76EA5A" w14:textId="77777777" w:rsidR="008A171C" w:rsidRPr="00104961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</w:tcPr>
          <w:p w14:paraId="10097F6D" w14:textId="754BC646" w:rsidR="008A171C" w:rsidRPr="00BD5401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6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76A2E78" w14:textId="77777777" w:rsidR="008A171C" w:rsidRPr="00104961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1F85A270" w14:textId="30900265" w:rsidR="008A171C" w:rsidRPr="003A5623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6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64B56B4B" w14:textId="77777777" w:rsidR="008A171C" w:rsidRPr="00104961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</w:tcPr>
          <w:p w14:paraId="1EE1F676" w14:textId="294E17A6" w:rsidR="008A171C" w:rsidRPr="00104961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A171C">
              <w:rPr>
                <w:rFonts w:ascii="Angsana New" w:hAnsi="Angsana New"/>
                <w:sz w:val="30"/>
                <w:szCs w:val="30"/>
              </w:rPr>
              <w:t>28,257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5DB8DB04" w14:textId="77777777" w:rsidR="008A171C" w:rsidRPr="00104961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17B7139A" w14:textId="03EEA5DC" w:rsidR="008A171C" w:rsidRPr="00842D38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</w:tr>
      <w:tr w:rsidR="008A171C" w:rsidRPr="00C50934" w14:paraId="26BDBD05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3FB54581" w14:textId="77777777" w:rsidR="008A171C" w:rsidRPr="00104961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</w:tcPr>
          <w:p w14:paraId="28383DE8" w14:textId="5F83A12C" w:rsidR="008A171C" w:rsidRPr="00A119A3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A171C">
              <w:rPr>
                <w:rFonts w:ascii="Angsana New" w:hAnsi="Angsana New"/>
                <w:sz w:val="30"/>
                <w:szCs w:val="30"/>
              </w:rPr>
              <w:t>33,671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0ABB12B" w14:textId="77777777" w:rsidR="008A171C" w:rsidRPr="00104961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5B887D4" w14:textId="4CA3128B" w:rsidR="008A171C" w:rsidRPr="00842D38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680E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33F9540" w14:textId="77777777" w:rsidR="008A171C" w:rsidRPr="00104961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</w:tcPr>
          <w:p w14:paraId="294D8BCC" w14:textId="0219CEE7" w:rsidR="008A171C" w:rsidRPr="003A5623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6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1EF8D8E5" w14:textId="77777777" w:rsidR="008A171C" w:rsidRPr="003A5623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6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4BA57D1E" w14:textId="69EF1CE2" w:rsidR="008A171C" w:rsidRPr="003A5623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62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171C" w:rsidRPr="00104961" w14:paraId="5D4280CE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5809297A" w14:textId="77777777" w:rsidR="008A171C" w:rsidRPr="00104961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</w:tcPr>
          <w:p w14:paraId="72892427" w14:textId="2130D49B" w:rsidR="008A171C" w:rsidRPr="00A119A3" w:rsidRDefault="00BB487E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BB487E">
              <w:rPr>
                <w:rFonts w:ascii="Angsana New" w:hAnsi="Angsana New"/>
                <w:sz w:val="30"/>
                <w:szCs w:val="30"/>
              </w:rPr>
              <w:t>6,314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EF85" w14:textId="77777777" w:rsidR="008A171C" w:rsidRPr="00104961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6BD84D4" w14:textId="6FB47F5F" w:rsidR="008A171C" w:rsidRPr="00842D38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80E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D85BD" w14:textId="77777777" w:rsidR="008A171C" w:rsidRPr="00104961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</w:tcPr>
          <w:p w14:paraId="0920A3DE" w14:textId="49C07045" w:rsidR="008A171C" w:rsidRPr="00104961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A171C">
              <w:rPr>
                <w:rFonts w:ascii="Angsana New" w:hAnsi="Angsana New"/>
                <w:sz w:val="30"/>
                <w:szCs w:val="30"/>
              </w:rPr>
              <w:t>5,539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2708" w14:textId="77777777" w:rsidR="008A171C" w:rsidRPr="00104961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2C553E44" w14:textId="1F714BCC" w:rsidR="008A171C" w:rsidRPr="00842D38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F5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8A171C" w:rsidRPr="00104961" w14:paraId="645CB4B6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5B545153" w14:textId="77777777" w:rsidR="008A171C" w:rsidRPr="00104961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CC0CBF9" w14:textId="73918C01" w:rsidR="008A171C" w:rsidRPr="00686E28" w:rsidRDefault="003D63F6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63F6">
              <w:rPr>
                <w:rFonts w:ascii="Angsana New" w:hAnsi="Angsana New"/>
                <w:b/>
                <w:bCs/>
                <w:sz w:val="30"/>
                <w:szCs w:val="30"/>
              </w:rPr>
              <w:t>39,985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1B5DDBBD" w14:textId="77777777" w:rsidR="008A171C" w:rsidRPr="00842D38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AC391B0" w14:textId="5743B1E7" w:rsidR="008A171C" w:rsidRPr="00842D38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Pr="00680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3BB8F756" w14:textId="77777777" w:rsidR="008A171C" w:rsidRPr="00842D38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1F57562" w14:textId="0E88FC05" w:rsidR="008A171C" w:rsidRPr="00842D38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71C">
              <w:rPr>
                <w:rFonts w:ascii="Angsana New" w:hAnsi="Angsana New"/>
                <w:b/>
                <w:bCs/>
                <w:sz w:val="30"/>
                <w:szCs w:val="30"/>
              </w:rPr>
              <w:t>33,79</w:t>
            </w:r>
            <w:r w:rsidR="00BB487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00A513F6" w14:textId="77777777" w:rsidR="008A171C" w:rsidRPr="00842D38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57FB724C" w14:textId="31F30311" w:rsidR="008A171C" w:rsidRPr="00842D38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0F5B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</w:p>
        </w:tc>
      </w:tr>
      <w:tr w:rsidR="008A171C" w:rsidRPr="00104961" w14:paraId="60302CB4" w14:textId="77777777" w:rsidTr="00666765">
        <w:trPr>
          <w:trHeight w:val="331"/>
        </w:trPr>
        <w:tc>
          <w:tcPr>
            <w:tcW w:w="2126" w:type="pct"/>
            <w:tcBorders>
              <w:top w:val="nil"/>
              <w:bottom w:val="nil"/>
            </w:tcBorders>
          </w:tcPr>
          <w:p w14:paraId="1F314A65" w14:textId="77777777" w:rsidR="008A171C" w:rsidRPr="00666765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nil"/>
            </w:tcBorders>
          </w:tcPr>
          <w:p w14:paraId="40FFC31B" w14:textId="77777777" w:rsidR="008A171C" w:rsidRPr="00666765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2EECC86A" w14:textId="77777777" w:rsidR="008A171C" w:rsidRPr="00666765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nil"/>
            </w:tcBorders>
          </w:tcPr>
          <w:p w14:paraId="4CD149AC" w14:textId="77777777" w:rsidR="008A171C" w:rsidRPr="00666765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14042A0C" w14:textId="77777777" w:rsidR="008A171C" w:rsidRPr="00666765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nil"/>
            </w:tcBorders>
          </w:tcPr>
          <w:p w14:paraId="7ECDCAAC" w14:textId="77777777" w:rsidR="008A171C" w:rsidRPr="00666765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37E53128" w14:textId="77777777" w:rsidR="008A171C" w:rsidRPr="00666765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nil"/>
            </w:tcBorders>
          </w:tcPr>
          <w:p w14:paraId="6E9B8AFE" w14:textId="77777777" w:rsidR="008A171C" w:rsidRPr="00666765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A171C" w:rsidRPr="00CE458C" w14:paraId="4D4EBE02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7336A55D" w14:textId="3BFF3814" w:rsidR="008A171C" w:rsidRPr="00507DDD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7D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</w:tcPr>
          <w:p w14:paraId="1272C2DF" w14:textId="77777777" w:rsidR="008A171C" w:rsidRPr="00507DDD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7AA8FA5" w14:textId="77777777" w:rsidR="008A171C" w:rsidRPr="00507DDD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5559458" w14:textId="77777777" w:rsidR="008A171C" w:rsidRPr="00507DDD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8C0EB" w14:textId="77777777" w:rsidR="008A171C" w:rsidRPr="00507DDD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</w:tcPr>
          <w:p w14:paraId="597DE61D" w14:textId="77777777" w:rsidR="008A171C" w:rsidRPr="00507DDD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D25B" w14:textId="77777777" w:rsidR="008A171C" w:rsidRPr="00507DDD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511FD582" w14:textId="77777777" w:rsidR="008A171C" w:rsidRPr="00507DDD" w:rsidRDefault="008A171C" w:rsidP="008A1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FA9" w:rsidRPr="00CE458C" w14:paraId="3ADB6B77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5A2E735C" w14:textId="0C9A7888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</w:tcPr>
          <w:p w14:paraId="430C86A9" w14:textId="20D3C330" w:rsidR="00D95FA9" w:rsidRPr="003A5623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296D876" w14:textId="77777777" w:rsidR="00D95FA9" w:rsidRPr="003A5623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7FFB0340" w14:textId="0B68DBF6" w:rsidR="00D95FA9" w:rsidRPr="00842D38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8AD07" w14:textId="77777777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</w:tcPr>
          <w:p w14:paraId="56D2CC45" w14:textId="1D2E4341" w:rsidR="00D95FA9" w:rsidRPr="00614E0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A171C">
              <w:rPr>
                <w:rFonts w:ascii="Angsana New" w:hAnsi="Angsana New"/>
                <w:sz w:val="30"/>
                <w:szCs w:val="30"/>
              </w:rPr>
              <w:t>35,221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34E07" w14:textId="77777777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64055003" w14:textId="63A50857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18</w:t>
            </w:r>
            <w:r w:rsidRPr="000F5BE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499</w:t>
            </w:r>
          </w:p>
        </w:tc>
      </w:tr>
      <w:tr w:rsidR="00D95FA9" w:rsidRPr="00CE458C" w14:paraId="4D92C227" w14:textId="77777777" w:rsidTr="00826D8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0B7E92E9" w14:textId="361FC141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507DD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6B263" w14:textId="1D4BCE5A" w:rsidR="00D95FA9" w:rsidRPr="00614E0B" w:rsidRDefault="00BB487E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BB487E">
              <w:rPr>
                <w:rFonts w:ascii="Angsana New" w:hAnsi="Angsana New"/>
                <w:sz w:val="30"/>
                <w:szCs w:val="30"/>
              </w:rPr>
              <w:t>2,179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4864D37" w14:textId="77777777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D1B3C" w14:textId="090F7240" w:rsidR="00D95FA9" w:rsidRPr="00614E0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AA823" w14:textId="77777777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B10A4E" w14:textId="7E9C8024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95FA9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4FFAB" w14:textId="77777777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118D7" w14:textId="6014C7E1" w:rsidR="00D95FA9" w:rsidRPr="00614E0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5FA9" w:rsidRPr="00CE458C" w14:paraId="7AEE9DE7" w14:textId="77777777" w:rsidTr="00FE14DD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790DFD92" w14:textId="2464CCC0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D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C5D0B0" w14:textId="4C001A33" w:rsidR="00D95FA9" w:rsidRPr="00507DDD" w:rsidRDefault="00BB487E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487E">
              <w:rPr>
                <w:rFonts w:ascii="Angsana New" w:hAnsi="Angsana New"/>
                <w:b/>
                <w:bCs/>
                <w:sz w:val="30"/>
                <w:szCs w:val="30"/>
              </w:rPr>
              <w:t>2,179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B326" w14:textId="77777777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5C9006" w14:textId="6A815A88" w:rsidR="00D95FA9" w:rsidRPr="00614E0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796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DFA24" w14:textId="77777777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420740" w14:textId="38783C0E" w:rsidR="00D95FA9" w:rsidRPr="00507DDD" w:rsidRDefault="003D63F6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63F6">
              <w:rPr>
                <w:rFonts w:ascii="Angsana New" w:hAnsi="Angsana New"/>
                <w:b/>
                <w:bCs/>
                <w:sz w:val="30"/>
                <w:szCs w:val="30"/>
              </w:rPr>
              <w:t>35,428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09B9" w14:textId="77777777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0AF890" w14:textId="47D2158B" w:rsidR="00D95FA9" w:rsidRPr="00E233E4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Pr="00E233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499</w:t>
            </w:r>
          </w:p>
        </w:tc>
      </w:tr>
      <w:tr w:rsidR="00D95FA9" w:rsidRPr="00666765" w14:paraId="0D8BDA4D" w14:textId="77777777" w:rsidTr="00666765">
        <w:trPr>
          <w:trHeight w:val="331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3D87A402" w14:textId="77777777" w:rsidR="00D95FA9" w:rsidRPr="00666765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ABAEE1" w14:textId="77777777" w:rsidR="00D95FA9" w:rsidRPr="00666765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0B286" w14:textId="77777777" w:rsidR="00D95FA9" w:rsidRPr="00666765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AD8EC8" w14:textId="77777777" w:rsidR="00D95FA9" w:rsidRPr="00666765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B48CE" w14:textId="77777777" w:rsidR="00D95FA9" w:rsidRPr="00666765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34B884" w14:textId="77777777" w:rsidR="00D95FA9" w:rsidRPr="00666765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63D6" w14:textId="77777777" w:rsidR="00D95FA9" w:rsidRPr="00666765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DDF84F" w14:textId="77777777" w:rsidR="00D95FA9" w:rsidRPr="00666765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95FA9" w:rsidRPr="00CE458C" w14:paraId="492CD36C" w14:textId="77777777" w:rsidTr="00D021FE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2456B483" w14:textId="02FDE2E1" w:rsidR="00D95FA9" w:rsidRPr="003A5623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56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</w:tcPr>
          <w:p w14:paraId="2D57CBF3" w14:textId="77777777" w:rsidR="00D95FA9" w:rsidRPr="00997B13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7F243" w14:textId="77777777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955A4AC" w14:textId="77777777" w:rsidR="00D95FA9" w:rsidRPr="00997B13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B1407" w14:textId="77777777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</w:tcPr>
          <w:p w14:paraId="395C3D90" w14:textId="77777777" w:rsidR="00D95FA9" w:rsidRPr="00997B13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2A22B" w14:textId="77777777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3A0411D4" w14:textId="77777777" w:rsidR="00D95FA9" w:rsidRPr="00614E0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95FA9" w:rsidRPr="00CE458C" w14:paraId="5A4376C0" w14:textId="77777777" w:rsidTr="003A5623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65AA7059" w14:textId="065E19E3" w:rsidR="00D95FA9" w:rsidRPr="003A5623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62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4E1D2" w14:textId="687EC900" w:rsidR="00D95FA9" w:rsidRPr="006832BA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06D0" w14:textId="77777777" w:rsidR="00D95FA9" w:rsidRPr="003A5623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A2504" w14:textId="42EE7EF9" w:rsidR="00D95FA9" w:rsidRPr="003A5623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E29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AE0EB" w14:textId="77777777" w:rsidR="00D95FA9" w:rsidRPr="003A5623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7388BE" w14:textId="14254035" w:rsidR="00D95FA9" w:rsidRPr="006832BA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5FA9">
              <w:rPr>
                <w:rFonts w:ascii="Angsana New" w:hAnsi="Angsana New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18DC1" w14:textId="77777777" w:rsidR="00D95FA9" w:rsidRPr="003A5623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80FD0" w14:textId="53FDDD45" w:rsidR="00D95FA9" w:rsidRPr="003A5623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2E29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95FA9" w:rsidRPr="00CE458C" w14:paraId="53C09115" w14:textId="77777777" w:rsidTr="00666765">
        <w:trPr>
          <w:trHeight w:val="331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1B062357" w14:textId="77777777" w:rsidR="00D95FA9" w:rsidRPr="00666765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86896F" w14:textId="77777777" w:rsidR="00D95FA9" w:rsidRPr="00997B13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5672" w14:textId="77777777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281534" w14:textId="77777777" w:rsidR="00D95FA9" w:rsidRPr="00997B13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31CC" w14:textId="77777777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FD4B01" w14:textId="77777777" w:rsidR="00D95FA9" w:rsidRPr="00997B13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354C9" w14:textId="77777777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485A64" w14:textId="77777777" w:rsidR="00D95FA9" w:rsidRPr="00614E0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95FA9" w:rsidRPr="00CE458C" w14:paraId="0FF6BF05" w14:textId="77777777" w:rsidTr="00FE14DD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279E29AB" w14:textId="77777777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7D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</w:tcPr>
          <w:p w14:paraId="79B13C6A" w14:textId="77777777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F67B0A9" w14:textId="77777777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67F10A80" w14:textId="77777777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B8CD" w14:textId="77777777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</w:tcPr>
          <w:p w14:paraId="3FBA6451" w14:textId="77777777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75B14" w14:textId="77777777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6B5DFE6E" w14:textId="77777777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FA9" w:rsidRPr="00CE458C" w14:paraId="047F6D05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080ADC71" w14:textId="77777777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DD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B78251" w14:textId="46661BB2" w:rsidR="00D95FA9" w:rsidRPr="00614E0B" w:rsidRDefault="00BB487E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487E">
              <w:rPr>
                <w:rFonts w:ascii="Angsana New" w:hAnsi="Angsana New"/>
                <w:b/>
                <w:bCs/>
                <w:sz w:val="30"/>
                <w:szCs w:val="30"/>
              </w:rPr>
              <w:t>4,334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F17CB" w14:textId="77777777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10B3B2" w14:textId="1B5B266D" w:rsidR="00D95FA9" w:rsidRPr="00614E0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680E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A6B30" w14:textId="77777777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7EDAC5" w14:textId="0605432A" w:rsidR="00D95FA9" w:rsidRPr="00507DDD" w:rsidRDefault="00BB487E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487E">
              <w:rPr>
                <w:rFonts w:ascii="Angsana New" w:hAnsi="Angsana New"/>
                <w:b/>
                <w:bCs/>
                <w:sz w:val="30"/>
                <w:szCs w:val="30"/>
              </w:rPr>
              <w:t>661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723C" w14:textId="77777777" w:rsidR="00D95FA9" w:rsidRPr="00507DDD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7A4A42" w14:textId="01B28B67" w:rsidR="00D95FA9" w:rsidRPr="00614E0B" w:rsidRDefault="00D95FA9" w:rsidP="00D95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836</w:t>
            </w:r>
          </w:p>
        </w:tc>
      </w:tr>
    </w:tbl>
    <w:p w14:paraId="4F32AB16" w14:textId="212B1D50" w:rsidR="008C317D" w:rsidRPr="00CE458C" w:rsidRDefault="008C317D" w:rsidP="0050121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728D5A12" w14:textId="77777777" w:rsidR="00BE193D" w:rsidRPr="00016EB8" w:rsidRDefault="00BE193D" w:rsidP="00BE1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pPr w:leftFromText="180" w:rightFromText="180" w:vertAnchor="text" w:tblpX="450" w:tblpY="1"/>
        <w:tblOverlap w:val="never"/>
        <w:tblW w:w="9308" w:type="dxa"/>
        <w:tblLayout w:type="fixed"/>
        <w:tblLook w:val="0000" w:firstRow="0" w:lastRow="0" w:firstColumn="0" w:lastColumn="0" w:noHBand="0" w:noVBand="0"/>
      </w:tblPr>
      <w:tblGrid>
        <w:gridCol w:w="3788"/>
        <w:gridCol w:w="1242"/>
        <w:gridCol w:w="238"/>
        <w:gridCol w:w="1190"/>
        <w:gridCol w:w="274"/>
        <w:gridCol w:w="1165"/>
        <w:gridCol w:w="261"/>
        <w:gridCol w:w="1150"/>
      </w:tblGrid>
      <w:tr w:rsidR="00BE193D" w:rsidRPr="00ED3D80" w14:paraId="2BE2D223" w14:textId="77777777" w:rsidTr="0050121C">
        <w:trPr>
          <w:tblHeader/>
        </w:trPr>
        <w:tc>
          <w:tcPr>
            <w:tcW w:w="2035" w:type="pct"/>
          </w:tcPr>
          <w:p w14:paraId="33C56664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36F5DBED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102E586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372BF1AA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26B2" w:rsidRPr="00ED3D80" w14:paraId="762AFFD4" w14:textId="77777777" w:rsidTr="0050121C">
        <w:trPr>
          <w:tblHeader/>
        </w:trPr>
        <w:tc>
          <w:tcPr>
            <w:tcW w:w="2035" w:type="pct"/>
          </w:tcPr>
          <w:p w14:paraId="37A45837" w14:textId="77777777" w:rsidR="00A226B2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6D9051B" w14:textId="3B67CA31" w:rsidR="00A226B2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  <w:vAlign w:val="center"/>
          </w:tcPr>
          <w:p w14:paraId="3EA5AF74" w14:textId="77777777" w:rsidR="00A226B2" w:rsidRPr="002F4B0F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548DC64" w14:textId="7A39B887" w:rsidR="00A226B2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73BCDB6" w14:textId="77777777" w:rsidR="00A226B2" w:rsidRPr="002F4B0F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C4F6974" w14:textId="1F00CDDD" w:rsidR="00A226B2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  <w:vAlign w:val="center"/>
          </w:tcPr>
          <w:p w14:paraId="2D8D52AB" w14:textId="77777777" w:rsidR="00A226B2" w:rsidRPr="002F4B0F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1A9478F" w14:textId="43A37EB9" w:rsidR="00A226B2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226B2" w:rsidRPr="00ED3D80" w14:paraId="39403186" w14:textId="77777777" w:rsidTr="0050121C">
        <w:trPr>
          <w:tblHeader/>
        </w:trPr>
        <w:tc>
          <w:tcPr>
            <w:tcW w:w="2035" w:type="pct"/>
          </w:tcPr>
          <w:p w14:paraId="6AA561C6" w14:textId="77777777" w:rsidR="00A226B2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5A4C936" w14:textId="66DA8D8E" w:rsidR="00A226B2" w:rsidRPr="002F4B0F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" w:type="pct"/>
          </w:tcPr>
          <w:p w14:paraId="7DC8061D" w14:textId="77777777" w:rsidR="00A226B2" w:rsidRPr="002F4B0F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D9F7D25" w14:textId="7187EB79" w:rsidR="00A226B2" w:rsidRPr="002F4B0F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6A90E2F5" w14:textId="77777777" w:rsidR="00A226B2" w:rsidRPr="002F4B0F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35FCE35" w14:textId="5920167B" w:rsidR="00A226B2" w:rsidRPr="002F4B0F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0" w:type="pct"/>
          </w:tcPr>
          <w:p w14:paraId="1D76B51A" w14:textId="77777777" w:rsidR="00A226B2" w:rsidRPr="002F4B0F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E0E64DC" w14:textId="61692478" w:rsidR="00A226B2" w:rsidRPr="002F4B0F" w:rsidRDefault="00A226B2" w:rsidP="00A2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226B2" w:rsidRPr="00ED3D80" w14:paraId="5B748064" w14:textId="77777777" w:rsidTr="0050121C">
        <w:trPr>
          <w:trHeight w:val="20"/>
          <w:tblHeader/>
        </w:trPr>
        <w:tc>
          <w:tcPr>
            <w:tcW w:w="2035" w:type="pct"/>
          </w:tcPr>
          <w:p w14:paraId="6EB8C734" w14:textId="77777777" w:rsidR="00A226B2" w:rsidRPr="00ED3D80" w:rsidRDefault="00A226B2" w:rsidP="00A226B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41BF1AD0" w14:textId="77777777" w:rsidR="00A226B2" w:rsidRPr="00ED3D80" w:rsidRDefault="00A226B2" w:rsidP="00A226B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5249F" w:rsidRPr="00ED3D80" w14:paraId="6996A304" w14:textId="77777777" w:rsidTr="0050121C">
        <w:tc>
          <w:tcPr>
            <w:tcW w:w="2035" w:type="pct"/>
          </w:tcPr>
          <w:p w14:paraId="1F6E6C93" w14:textId="77777777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667" w:type="pct"/>
          </w:tcPr>
          <w:p w14:paraId="6A47FA9F" w14:textId="4EC4F283" w:rsidR="00F5249F" w:rsidRPr="002D12BB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336</w:t>
            </w:r>
            <w:r w:rsidRPr="00524E5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048</w:t>
            </w:r>
          </w:p>
        </w:tc>
        <w:tc>
          <w:tcPr>
            <w:tcW w:w="128" w:type="pct"/>
          </w:tcPr>
          <w:p w14:paraId="6666A0F1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A392F12" w14:textId="3537D8EE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317</w:t>
            </w:r>
            <w:r w:rsidRPr="00A340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147" w:type="pct"/>
          </w:tcPr>
          <w:p w14:paraId="4ECF8022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97373D8" w14:textId="7074F36A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24E52">
              <w:rPr>
                <w:rFonts w:ascii="Angsana New" w:hAnsi="Angsana New"/>
                <w:sz w:val="30"/>
                <w:szCs w:val="30"/>
              </w:rPr>
              <w:t>162,596</w:t>
            </w:r>
          </w:p>
        </w:tc>
        <w:tc>
          <w:tcPr>
            <w:tcW w:w="140" w:type="pct"/>
          </w:tcPr>
          <w:p w14:paraId="2D2FD0A1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637BF2" w14:textId="58478C89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239</w:t>
            </w:r>
            <w:r w:rsidRPr="00A340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  <w:tr w:rsidR="00F5249F" w:rsidRPr="00ED3D80" w14:paraId="1A947A69" w14:textId="77777777" w:rsidTr="0050121C">
        <w:tc>
          <w:tcPr>
            <w:tcW w:w="2035" w:type="pct"/>
          </w:tcPr>
          <w:p w14:paraId="52F8C1D2" w14:textId="77777777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7" w:type="pct"/>
          </w:tcPr>
          <w:p w14:paraId="2C306850" w14:textId="77777777" w:rsidR="00F5249F" w:rsidRPr="002D12BB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81E826D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57E86BC" w14:textId="77777777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03ACCC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208C10F" w14:textId="77777777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4E34A13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9D7B6B" w14:textId="77777777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249F" w:rsidRPr="00ED3D80" w14:paraId="607A22B0" w14:textId="77777777" w:rsidTr="0050121C">
        <w:tc>
          <w:tcPr>
            <w:tcW w:w="2035" w:type="pct"/>
          </w:tcPr>
          <w:p w14:paraId="4D28CD02" w14:textId="53D9F8E4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7A682A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314DAEC7" w14:textId="5C394317" w:rsidR="00F5249F" w:rsidRPr="002D12BB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Pr="00524E5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128" w:type="pct"/>
          </w:tcPr>
          <w:p w14:paraId="0C36D519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E99DA87" w14:textId="421C42C4" w:rsidR="00F5249F" w:rsidRPr="00614E0B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Pr="00A340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147" w:type="pct"/>
          </w:tcPr>
          <w:p w14:paraId="5F613A98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011B2FC" w14:textId="2D386AA1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24E52">
              <w:rPr>
                <w:rFonts w:ascii="Angsana New" w:hAnsi="Angsana New"/>
                <w:sz w:val="30"/>
                <w:szCs w:val="30"/>
              </w:rPr>
              <w:t>84,736</w:t>
            </w:r>
          </w:p>
        </w:tc>
        <w:tc>
          <w:tcPr>
            <w:tcW w:w="140" w:type="pct"/>
          </w:tcPr>
          <w:p w14:paraId="320C3840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9D6CCC3" w14:textId="5D8DA7D3" w:rsidR="00F5249F" w:rsidRPr="005014C6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A340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</w:tr>
      <w:tr w:rsidR="00F5249F" w:rsidRPr="00ED3D80" w14:paraId="2E18A393" w14:textId="77777777" w:rsidTr="0050121C">
        <w:tc>
          <w:tcPr>
            <w:tcW w:w="2035" w:type="pct"/>
          </w:tcPr>
          <w:p w14:paraId="4891AF93" w14:textId="72839CAE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A682A">
              <w:rPr>
                <w:rFonts w:ascii="Angsana New" w:hAnsi="Angsana New"/>
                <w:sz w:val="30"/>
                <w:szCs w:val="30"/>
              </w:rPr>
              <w:t>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8097AFD" w14:textId="64D652B8" w:rsidR="00F5249F" w:rsidRPr="002D12BB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524E52">
              <w:rPr>
                <w:rFonts w:ascii="Angsana New" w:hAnsi="Angsana New"/>
                <w:sz w:val="30"/>
                <w:szCs w:val="30"/>
              </w:rPr>
              <w:t>,2</w:t>
            </w: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28" w:type="pct"/>
          </w:tcPr>
          <w:p w14:paraId="3EBFF48E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15D1B6" w14:textId="7A6D0B7A" w:rsidR="00F5249F" w:rsidRPr="00614E0B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F40A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147" w:type="pct"/>
          </w:tcPr>
          <w:p w14:paraId="111B2310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91CDE86" w14:textId="2F37B676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24E52">
              <w:rPr>
                <w:rFonts w:ascii="Angsana New" w:hAnsi="Angsana New"/>
                <w:sz w:val="30"/>
                <w:szCs w:val="30"/>
              </w:rPr>
              <w:t>40,324</w:t>
            </w:r>
          </w:p>
        </w:tc>
        <w:tc>
          <w:tcPr>
            <w:tcW w:w="140" w:type="pct"/>
          </w:tcPr>
          <w:p w14:paraId="43919FFC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4B35034" w14:textId="66B27F06" w:rsidR="00F5249F" w:rsidRPr="005014C6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340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453</w:t>
            </w:r>
          </w:p>
        </w:tc>
      </w:tr>
      <w:tr w:rsidR="00F5249F" w:rsidRPr="00ED3D80" w14:paraId="0DCAEF65" w14:textId="77777777" w:rsidTr="0050121C">
        <w:tc>
          <w:tcPr>
            <w:tcW w:w="2035" w:type="pct"/>
          </w:tcPr>
          <w:p w14:paraId="0247F93A" w14:textId="219325A9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682A">
              <w:rPr>
                <w:rFonts w:ascii="Angsana New" w:hAnsi="Angsana New"/>
                <w:sz w:val="30"/>
                <w:szCs w:val="30"/>
              </w:rPr>
              <w:t>12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1E30C9BD" w14:textId="3FA48AA6" w:rsidR="00F5249F" w:rsidRPr="002D12BB" w:rsidRDefault="00996542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F5249F" w:rsidRPr="00524E52"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128" w:type="pct"/>
          </w:tcPr>
          <w:p w14:paraId="50B81CD2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23687DE" w14:textId="4E5C211E" w:rsidR="00F5249F" w:rsidRPr="00614E0B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857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  <w:tc>
          <w:tcPr>
            <w:tcW w:w="147" w:type="pct"/>
          </w:tcPr>
          <w:p w14:paraId="410738D9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D1CB792" w14:textId="78694381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Pr="00524E52">
              <w:rPr>
                <w:rFonts w:ascii="Angsana New" w:hAnsi="Angsana New"/>
                <w:sz w:val="30"/>
                <w:szCs w:val="30"/>
              </w:rPr>
              <w:t>797</w:t>
            </w:r>
          </w:p>
        </w:tc>
        <w:tc>
          <w:tcPr>
            <w:tcW w:w="140" w:type="pct"/>
          </w:tcPr>
          <w:p w14:paraId="61BB349A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5DDEC9B" w14:textId="2CA0AC30" w:rsidR="00F5249F" w:rsidRPr="005014C6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340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F5249F" w:rsidRPr="00ED3D80" w14:paraId="4632E9C1" w14:textId="77777777" w:rsidTr="00995FC1">
        <w:tc>
          <w:tcPr>
            <w:tcW w:w="2035" w:type="pct"/>
          </w:tcPr>
          <w:p w14:paraId="3D4EBD8C" w14:textId="0B9D912B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7A682A">
              <w:rPr>
                <w:rFonts w:ascii="Angsana New" w:hAnsi="Angsana New"/>
                <w:sz w:val="30"/>
                <w:szCs w:val="30"/>
              </w:rPr>
              <w:t>12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10CA851F" w14:textId="7B7AB1D5" w:rsidR="00F5249F" w:rsidRPr="00ED3D80" w:rsidRDefault="00996542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F5249F" w:rsidRPr="00524E52">
              <w:rPr>
                <w:rFonts w:ascii="Angsana New" w:hAnsi="Angsana New"/>
                <w:sz w:val="30"/>
                <w:szCs w:val="30"/>
              </w:rPr>
              <w:t>,754</w:t>
            </w:r>
          </w:p>
        </w:tc>
        <w:tc>
          <w:tcPr>
            <w:tcW w:w="128" w:type="pct"/>
          </w:tcPr>
          <w:p w14:paraId="4461A0E5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0665897" w14:textId="2F6A037E" w:rsidR="00F5249F" w:rsidRPr="00614E0B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40A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147" w:type="pct"/>
          </w:tcPr>
          <w:p w14:paraId="21618C2C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64B3C71" w14:textId="004C7CB8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524E52">
              <w:rPr>
                <w:rFonts w:ascii="Angsana New" w:hAnsi="Angsana New"/>
                <w:sz w:val="30"/>
                <w:szCs w:val="30"/>
              </w:rPr>
              <w:t>,349</w:t>
            </w:r>
          </w:p>
        </w:tc>
        <w:tc>
          <w:tcPr>
            <w:tcW w:w="140" w:type="pct"/>
          </w:tcPr>
          <w:p w14:paraId="7F5A8753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F0677E8" w14:textId="20AF46F0" w:rsidR="00F5249F" w:rsidRPr="005014C6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340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088</w:t>
            </w:r>
          </w:p>
        </w:tc>
      </w:tr>
      <w:tr w:rsidR="00F5249F" w:rsidRPr="00ED3D80" w14:paraId="3F537C65" w14:textId="77777777" w:rsidTr="00BC31C5">
        <w:tc>
          <w:tcPr>
            <w:tcW w:w="2035" w:type="pct"/>
          </w:tcPr>
          <w:p w14:paraId="2A3E6F3A" w14:textId="6591AF6F" w:rsidR="00F5249F" w:rsidRPr="00BC31C5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31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383DBCF1" w14:textId="277E919A" w:rsidR="00F5249F" w:rsidRPr="00614E0B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4E52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9F29D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524E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747</w:t>
            </w:r>
          </w:p>
        </w:tc>
        <w:tc>
          <w:tcPr>
            <w:tcW w:w="128" w:type="pct"/>
          </w:tcPr>
          <w:p w14:paraId="33863E39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400DCDEC" w14:textId="67C3F4A3" w:rsidR="00F5249F" w:rsidRPr="00614E0B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</w:t>
            </w:r>
            <w:r w:rsidRPr="00A34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950</w:t>
            </w:r>
          </w:p>
        </w:tc>
        <w:tc>
          <w:tcPr>
            <w:tcW w:w="147" w:type="pct"/>
          </w:tcPr>
          <w:p w14:paraId="6CA1BFEE" w14:textId="77777777" w:rsidR="00F5249F" w:rsidRPr="00C53F52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44D0E91" w14:textId="48194D77" w:rsidR="00F5249F" w:rsidRPr="00614E0B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4E52">
              <w:rPr>
                <w:rFonts w:ascii="Angsana New" w:hAnsi="Angsana New"/>
                <w:b/>
                <w:bCs/>
                <w:sz w:val="30"/>
                <w:szCs w:val="30"/>
              </w:rPr>
              <w:t>291,802</w:t>
            </w:r>
          </w:p>
        </w:tc>
        <w:tc>
          <w:tcPr>
            <w:tcW w:w="140" w:type="pct"/>
          </w:tcPr>
          <w:p w14:paraId="6B3482F3" w14:textId="77777777" w:rsidR="00F5249F" w:rsidRPr="00C53F52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58909FE8" w14:textId="30DD215A" w:rsidR="00F5249F" w:rsidRPr="00614E0B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  <w:r w:rsidRPr="00A34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</w:t>
            </w:r>
          </w:p>
        </w:tc>
      </w:tr>
      <w:tr w:rsidR="00F5249F" w:rsidRPr="00ED3D80" w14:paraId="5209547D" w14:textId="77777777" w:rsidTr="00A90FED">
        <w:tc>
          <w:tcPr>
            <w:tcW w:w="2035" w:type="pct"/>
          </w:tcPr>
          <w:p w14:paraId="15ECB394" w14:textId="2FE0542D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667" w:type="pct"/>
            <w:vAlign w:val="bottom"/>
          </w:tcPr>
          <w:p w14:paraId="34B1DF7A" w14:textId="0F1EF048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24E52">
              <w:rPr>
                <w:rFonts w:ascii="Angsana New" w:hAnsi="Angsana New"/>
                <w:sz w:val="30"/>
                <w:szCs w:val="30"/>
              </w:rPr>
              <w:t>(339)</w:t>
            </w:r>
          </w:p>
        </w:tc>
        <w:tc>
          <w:tcPr>
            <w:tcW w:w="128" w:type="pct"/>
          </w:tcPr>
          <w:p w14:paraId="26D71354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240D4659" w14:textId="1A7B200E" w:rsidR="00F5249F" w:rsidRPr="00614E0B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40A1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 w:rsidRPr="00F40A1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2C508D17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9416D25" w14:textId="20BA80C7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E04EA59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D9F443B" w14:textId="7DD19446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249F" w:rsidRPr="00ED3D80" w14:paraId="49E477A9" w14:textId="77777777" w:rsidTr="0050121C">
        <w:tc>
          <w:tcPr>
            <w:tcW w:w="2035" w:type="pct"/>
          </w:tcPr>
          <w:p w14:paraId="4AFB1D12" w14:textId="77777777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ค่าเผื่อประมาณการรับคืนนิตยสาร</w:t>
            </w:r>
          </w:p>
        </w:tc>
        <w:tc>
          <w:tcPr>
            <w:tcW w:w="667" w:type="pct"/>
            <w:vAlign w:val="bottom"/>
          </w:tcPr>
          <w:p w14:paraId="1E971754" w14:textId="4DF7BA36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24E52">
              <w:rPr>
                <w:rFonts w:ascii="Angsana New" w:hAnsi="Angsana New"/>
                <w:sz w:val="30"/>
                <w:szCs w:val="30"/>
              </w:rPr>
              <w:t>(175)</w:t>
            </w:r>
          </w:p>
        </w:tc>
        <w:tc>
          <w:tcPr>
            <w:tcW w:w="128" w:type="pct"/>
          </w:tcPr>
          <w:p w14:paraId="2566B88D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70C2B430" w14:textId="36EAD5E3" w:rsidR="00F5249F" w:rsidRPr="00614E0B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40A1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Pr="00F40A1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788793C3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43CA9A3" w14:textId="7C3E92C7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6448731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E032663" w14:textId="67FAB847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249F" w:rsidRPr="00ED3D80" w14:paraId="74A2EBD2" w14:textId="77777777" w:rsidTr="0050121C">
        <w:tc>
          <w:tcPr>
            <w:tcW w:w="2035" w:type="pct"/>
          </w:tcPr>
          <w:p w14:paraId="5CCF641C" w14:textId="77777777" w:rsidR="00F5249F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1B407E96" w14:textId="77777777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1444F000" w14:textId="517AE93D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24E52">
              <w:rPr>
                <w:rFonts w:ascii="Angsana New" w:hAnsi="Angsana New"/>
                <w:sz w:val="30"/>
                <w:szCs w:val="30"/>
              </w:rPr>
              <w:t>(12,153)</w:t>
            </w:r>
          </w:p>
        </w:tc>
        <w:tc>
          <w:tcPr>
            <w:tcW w:w="128" w:type="pct"/>
          </w:tcPr>
          <w:p w14:paraId="33B7E99F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318A4663" w14:textId="00FBC550" w:rsidR="00F5249F" w:rsidRPr="00614E0B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40A1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F40A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836</w:t>
            </w:r>
            <w:r w:rsidRPr="00F40A1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20BB24B3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467BAD9C" w14:textId="07D3138F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24E52">
              <w:rPr>
                <w:rFonts w:ascii="Angsana New" w:hAnsi="Angsana New"/>
                <w:sz w:val="30"/>
                <w:szCs w:val="30"/>
              </w:rPr>
              <w:t>(2,616)</w:t>
            </w:r>
          </w:p>
        </w:tc>
        <w:tc>
          <w:tcPr>
            <w:tcW w:w="140" w:type="pct"/>
          </w:tcPr>
          <w:p w14:paraId="11C0178F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11549348" w14:textId="5503BB05" w:rsidR="00F5249F" w:rsidRPr="005014C6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943E2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43E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045</w:t>
            </w:r>
            <w:r w:rsidRPr="00943E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5249F" w:rsidRPr="002301B3" w14:paraId="406FEF01" w14:textId="77777777" w:rsidTr="0050121C">
        <w:tc>
          <w:tcPr>
            <w:tcW w:w="2035" w:type="pct"/>
          </w:tcPr>
          <w:p w14:paraId="293DE01C" w14:textId="1EEE5759" w:rsidR="00F5249F" w:rsidRPr="00ED3D8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45CB5FB9" w14:textId="5247ED90" w:rsidR="00F5249F" w:rsidRPr="00614E0B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4E52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524E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080</w:t>
            </w:r>
          </w:p>
        </w:tc>
        <w:tc>
          <w:tcPr>
            <w:tcW w:w="128" w:type="pct"/>
          </w:tcPr>
          <w:p w14:paraId="262415F9" w14:textId="77777777" w:rsidR="00F5249F" w:rsidRPr="00ED3D8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BBC29" w14:textId="1B3F23DA" w:rsidR="00F5249F" w:rsidRPr="00614E0B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</w:t>
            </w:r>
            <w:r w:rsidRPr="00A34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614</w:t>
            </w:r>
          </w:p>
        </w:tc>
        <w:tc>
          <w:tcPr>
            <w:tcW w:w="147" w:type="pct"/>
          </w:tcPr>
          <w:p w14:paraId="2D1E4E68" w14:textId="77777777" w:rsidR="00F5249F" w:rsidRPr="00C53F52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EB2B9A1" w14:textId="60D41987" w:rsidR="00F5249F" w:rsidRPr="00614E0B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4E52">
              <w:rPr>
                <w:rFonts w:ascii="Angsana New" w:hAnsi="Angsana New"/>
                <w:b/>
                <w:bCs/>
                <w:sz w:val="30"/>
                <w:szCs w:val="30"/>
              </w:rPr>
              <w:t>289,186</w:t>
            </w:r>
          </w:p>
        </w:tc>
        <w:tc>
          <w:tcPr>
            <w:tcW w:w="140" w:type="pct"/>
          </w:tcPr>
          <w:p w14:paraId="29884B21" w14:textId="77777777" w:rsidR="00F5249F" w:rsidRPr="00C53F52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6EB5B" w14:textId="7A7B9EAF" w:rsidR="00F5249F" w:rsidRPr="00614E0B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</w:t>
            </w:r>
            <w:r w:rsidRPr="00A34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</w:t>
            </w:r>
          </w:p>
        </w:tc>
      </w:tr>
    </w:tbl>
    <w:p w14:paraId="1BDEAEC0" w14:textId="77777777" w:rsidR="00BC31C5" w:rsidRDefault="00BC31C5" w:rsidP="0050121C">
      <w:pPr>
        <w:rPr>
          <w:rFonts w:asciiTheme="majorBidi" w:hAnsiTheme="majorBidi" w:cstheme="majorBidi"/>
          <w:sz w:val="16"/>
          <w:szCs w:val="16"/>
        </w:rPr>
      </w:pPr>
    </w:p>
    <w:p w14:paraId="1399D246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04A5F24E" w14:textId="26CDD10D" w:rsidR="001C21FA" w:rsidRDefault="001C2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46C07A80" w14:textId="0C477A39" w:rsidR="001206FB" w:rsidRPr="00F32542" w:rsidRDefault="00FA3821" w:rsidP="00016EB8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F32542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สินทรัพย์ทางการเงินที่อยู่ในความต้องการของตลาด</w:t>
      </w:r>
    </w:p>
    <w:p w14:paraId="263A2C6F" w14:textId="77777777" w:rsidR="00016EB8" w:rsidRPr="00016EB8" w:rsidRDefault="00016EB8" w:rsidP="00016E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241"/>
        <w:gridCol w:w="821"/>
        <w:gridCol w:w="249"/>
        <w:gridCol w:w="867"/>
        <w:gridCol w:w="249"/>
        <w:gridCol w:w="921"/>
        <w:gridCol w:w="249"/>
        <w:gridCol w:w="885"/>
        <w:gridCol w:w="270"/>
        <w:gridCol w:w="828"/>
      </w:tblGrid>
      <w:tr w:rsidR="00287447" w:rsidRPr="00287447" w14:paraId="1E4BCE82" w14:textId="77777777" w:rsidTr="00287447">
        <w:trPr>
          <w:tblHeader/>
        </w:trPr>
        <w:tc>
          <w:tcPr>
            <w:tcW w:w="3150" w:type="dxa"/>
            <w:vAlign w:val="bottom"/>
          </w:tcPr>
          <w:p w14:paraId="227EE0F1" w14:textId="77777777" w:rsidR="00287447" w:rsidRPr="00287447" w:rsidRDefault="00287447" w:rsidP="005251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788841A8" w14:textId="77777777" w:rsidR="00287447" w:rsidRPr="00287447" w:rsidRDefault="00287447" w:rsidP="00525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87447" w:rsidRPr="00287447" w14:paraId="0095E05C" w14:textId="77777777" w:rsidTr="00287447">
        <w:trPr>
          <w:tblHeader/>
        </w:trPr>
        <w:tc>
          <w:tcPr>
            <w:tcW w:w="3150" w:type="dxa"/>
            <w:vAlign w:val="bottom"/>
            <w:hideMark/>
          </w:tcPr>
          <w:p w14:paraId="5D3E0A18" w14:textId="77777777" w:rsidR="00287447" w:rsidRPr="00287447" w:rsidRDefault="00287447" w:rsidP="005251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  <w:r w:rsidRPr="00287447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287447">
              <w:rPr>
                <w:rFonts w:ascii="Angsana New" w:hAnsi="Angsana New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  <w:r w:rsidRPr="00287447">
              <w:rPr>
                <w:rFonts w:ascii="Angsana New" w:hAnsi="Angsana New"/>
                <w:bCs/>
                <w:i/>
                <w:iCs/>
                <w:sz w:val="26"/>
                <w:szCs w:val="26"/>
              </w:rPr>
              <w:br/>
            </w:r>
            <w:r w:rsidRPr="00287447">
              <w:rPr>
                <w:rFonts w:ascii="Angsana New" w:hAnsi="Angsana New"/>
                <w:bCs/>
                <w:i/>
                <w:iCs/>
                <w:sz w:val="26"/>
                <w:szCs w:val="26"/>
                <w:cs/>
              </w:rPr>
              <w:t>ของตลาด</w:t>
            </w:r>
          </w:p>
        </w:tc>
        <w:tc>
          <w:tcPr>
            <w:tcW w:w="810" w:type="dxa"/>
            <w:vAlign w:val="bottom"/>
            <w:hideMark/>
          </w:tcPr>
          <w:p w14:paraId="301635C1" w14:textId="77777777" w:rsidR="00287447" w:rsidRPr="00287447" w:rsidRDefault="00287447" w:rsidP="00525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5F18EA54" w14:textId="77777777" w:rsidR="00287447" w:rsidRPr="00287447" w:rsidRDefault="00287447" w:rsidP="00525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744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8744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59E281B7" w14:textId="77777777" w:rsidR="00287447" w:rsidRPr="00287447" w:rsidRDefault="00287447" w:rsidP="00525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  <w:hideMark/>
          </w:tcPr>
          <w:p w14:paraId="61972438" w14:textId="77777777" w:rsidR="00287447" w:rsidRPr="00287447" w:rsidRDefault="00287447" w:rsidP="00525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7E5550E8" w14:textId="77777777" w:rsidR="00287447" w:rsidRPr="00287447" w:rsidRDefault="00287447" w:rsidP="00525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  <w:hideMark/>
          </w:tcPr>
          <w:p w14:paraId="2A0DC8F2" w14:textId="77777777" w:rsidR="00287447" w:rsidRPr="00287447" w:rsidRDefault="00287447" w:rsidP="005251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 </w:t>
            </w:r>
          </w:p>
        </w:tc>
        <w:tc>
          <w:tcPr>
            <w:tcW w:w="249" w:type="dxa"/>
            <w:vAlign w:val="bottom"/>
          </w:tcPr>
          <w:p w14:paraId="6DE2BEB5" w14:textId="77777777" w:rsidR="00287447" w:rsidRPr="00287447" w:rsidRDefault="00287447" w:rsidP="005251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vAlign w:val="bottom"/>
            <w:hideMark/>
          </w:tcPr>
          <w:p w14:paraId="2EBB1AF1" w14:textId="77777777" w:rsidR="00287447" w:rsidRPr="00287447" w:rsidRDefault="00287447" w:rsidP="00525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  <w:r w:rsidRPr="00287447">
              <w:rPr>
                <w:rFonts w:ascii="Angsana New" w:hAnsi="Angsana New"/>
                <w:sz w:val="26"/>
                <w:szCs w:val="26"/>
                <w:cs/>
              </w:rPr>
              <w:br/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5B056CAF" w14:textId="77777777" w:rsidR="00287447" w:rsidRPr="00287447" w:rsidRDefault="00287447" w:rsidP="00525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vAlign w:val="bottom"/>
            <w:hideMark/>
          </w:tcPr>
          <w:p w14:paraId="7A276D4E" w14:textId="77777777" w:rsidR="00287447" w:rsidRPr="00287447" w:rsidRDefault="00287447" w:rsidP="00525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270" w:type="dxa"/>
          </w:tcPr>
          <w:p w14:paraId="55995394" w14:textId="77777777" w:rsidR="00287447" w:rsidRPr="00287447" w:rsidRDefault="00287447" w:rsidP="00525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8" w:type="dxa"/>
            <w:vAlign w:val="bottom"/>
          </w:tcPr>
          <w:p w14:paraId="7628338C" w14:textId="77777777" w:rsidR="00287447" w:rsidRPr="00287447" w:rsidRDefault="00287447" w:rsidP="00525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7F4E7971" w14:textId="77777777" w:rsidR="00287447" w:rsidRPr="00287447" w:rsidRDefault="00287447" w:rsidP="00525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</w:rPr>
              <w:t>30</w:t>
            </w:r>
            <w:r w:rsidRPr="00287447">
              <w:rPr>
                <w:rFonts w:ascii="Angsana New" w:hAnsi="Angsana New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287447" w:rsidRPr="00287447" w14:paraId="63C6A3B7" w14:textId="77777777" w:rsidTr="00287447">
        <w:trPr>
          <w:tblHeader/>
        </w:trPr>
        <w:tc>
          <w:tcPr>
            <w:tcW w:w="3150" w:type="dxa"/>
            <w:vAlign w:val="bottom"/>
          </w:tcPr>
          <w:p w14:paraId="10CCEA17" w14:textId="77777777" w:rsidR="00287447" w:rsidRPr="00287447" w:rsidRDefault="00287447" w:rsidP="00525195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203D1E78" w14:textId="77777777" w:rsidR="00287447" w:rsidRPr="00287447" w:rsidRDefault="00287447" w:rsidP="0052519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287447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287447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287447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287447" w:rsidRPr="00287447" w14:paraId="5121FA0A" w14:textId="77777777" w:rsidTr="00287447">
        <w:tc>
          <w:tcPr>
            <w:tcW w:w="3150" w:type="dxa"/>
            <w:vAlign w:val="bottom"/>
          </w:tcPr>
          <w:p w14:paraId="56839BED" w14:textId="76E9D176" w:rsidR="00287447" w:rsidRPr="00287447" w:rsidRDefault="00287447" w:rsidP="00525195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874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2568</w:t>
            </w:r>
          </w:p>
        </w:tc>
        <w:tc>
          <w:tcPr>
            <w:tcW w:w="810" w:type="dxa"/>
            <w:vAlign w:val="bottom"/>
          </w:tcPr>
          <w:p w14:paraId="1201BF99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82004A8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2F5F8416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E5B1EC6" w14:textId="77777777" w:rsidR="00287447" w:rsidRPr="00287447" w:rsidRDefault="00287447" w:rsidP="002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08B88985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A8062E6" w14:textId="77777777" w:rsidR="00287447" w:rsidRPr="00287447" w:rsidRDefault="00287447" w:rsidP="002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1A5ED225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2B09EF2" w14:textId="77777777" w:rsidR="00287447" w:rsidRPr="00287447" w:rsidRDefault="00287447" w:rsidP="002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85" w:type="dxa"/>
            <w:vAlign w:val="bottom"/>
          </w:tcPr>
          <w:p w14:paraId="0CCE8B06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B8283D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14:paraId="35EC9BCE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7447" w:rsidRPr="00287447" w14:paraId="2E79F32C" w14:textId="77777777" w:rsidTr="00287447">
        <w:tc>
          <w:tcPr>
            <w:tcW w:w="3150" w:type="dxa"/>
            <w:vAlign w:val="bottom"/>
          </w:tcPr>
          <w:p w14:paraId="1F82210F" w14:textId="77777777" w:rsidR="00287447" w:rsidRPr="00287447" w:rsidRDefault="00287447" w:rsidP="00525195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874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10" w:type="dxa"/>
            <w:vAlign w:val="bottom"/>
          </w:tcPr>
          <w:p w14:paraId="5E3B049B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92C8514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5BFA10C7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3628B32" w14:textId="77777777" w:rsidR="00287447" w:rsidRPr="00287447" w:rsidRDefault="00287447" w:rsidP="002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1682BC08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0744198" w14:textId="77777777" w:rsidR="00287447" w:rsidRPr="00287447" w:rsidRDefault="00287447" w:rsidP="002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77053104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D366DA0" w14:textId="77777777" w:rsidR="00287447" w:rsidRPr="00287447" w:rsidRDefault="00287447" w:rsidP="002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85" w:type="dxa"/>
            <w:vAlign w:val="bottom"/>
          </w:tcPr>
          <w:p w14:paraId="4C1860AD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41A69C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14:paraId="17A19FBE" w14:textId="77777777" w:rsidR="00287447" w:rsidRPr="00287447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7447" w:rsidRPr="00710A5F" w14:paraId="3F0ED16E" w14:textId="77777777" w:rsidTr="00710A5F">
        <w:tc>
          <w:tcPr>
            <w:tcW w:w="3150" w:type="dxa"/>
            <w:vAlign w:val="bottom"/>
          </w:tcPr>
          <w:p w14:paraId="1772ACD6" w14:textId="77777777" w:rsidR="00287447" w:rsidRPr="00287447" w:rsidRDefault="00287447" w:rsidP="00525195">
            <w:pPr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55D5D05" w14:textId="55FD5C67" w:rsidR="00287447" w:rsidRPr="00710A5F" w:rsidRDefault="00524E52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710A5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543,130</w:t>
            </w:r>
          </w:p>
        </w:tc>
        <w:tc>
          <w:tcPr>
            <w:tcW w:w="241" w:type="dxa"/>
            <w:vAlign w:val="bottom"/>
          </w:tcPr>
          <w:p w14:paraId="09C6430A" w14:textId="77777777" w:rsidR="00287447" w:rsidRPr="00710A5F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tcBorders>
              <w:bottom w:val="double" w:sz="4" w:space="0" w:color="auto"/>
            </w:tcBorders>
            <w:vAlign w:val="bottom"/>
          </w:tcPr>
          <w:p w14:paraId="16068F48" w14:textId="0D4A52E6" w:rsidR="00287447" w:rsidRPr="00710A5F" w:rsidRDefault="00524E52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10A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228,84</w:t>
            </w:r>
            <w:r w:rsidR="00EA5AE3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49" w:type="dxa"/>
            <w:vAlign w:val="bottom"/>
          </w:tcPr>
          <w:p w14:paraId="14B37CEC" w14:textId="77777777" w:rsidR="00287447" w:rsidRPr="00710A5F" w:rsidRDefault="00287447" w:rsidP="002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vAlign w:val="bottom"/>
          </w:tcPr>
          <w:p w14:paraId="44CC3350" w14:textId="052B6B21" w:rsidR="00287447" w:rsidRPr="00710A5F" w:rsidRDefault="00524E52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10A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(432,000)</w:t>
            </w:r>
          </w:p>
        </w:tc>
        <w:tc>
          <w:tcPr>
            <w:tcW w:w="249" w:type="dxa"/>
            <w:vAlign w:val="bottom"/>
          </w:tcPr>
          <w:p w14:paraId="68D96C23" w14:textId="77777777" w:rsidR="00287447" w:rsidRPr="00710A5F" w:rsidRDefault="00287447" w:rsidP="002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double" w:sz="4" w:space="0" w:color="auto"/>
            </w:tcBorders>
            <w:vAlign w:val="bottom"/>
          </w:tcPr>
          <w:p w14:paraId="78166004" w14:textId="5B6B0931" w:rsidR="00287447" w:rsidRPr="00710A5F" w:rsidRDefault="00524E52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10A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(97</w:t>
            </w:r>
            <w:r w:rsidR="00EA5AE3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710A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0D6E6979" w14:textId="77777777" w:rsidR="00287447" w:rsidRPr="00710A5F" w:rsidRDefault="00287447" w:rsidP="002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tcBorders>
              <w:bottom w:val="double" w:sz="4" w:space="0" w:color="auto"/>
            </w:tcBorders>
            <w:vAlign w:val="bottom"/>
          </w:tcPr>
          <w:p w14:paraId="5FD10FB6" w14:textId="041C532F" w:rsidR="00287447" w:rsidRPr="00710A5F" w:rsidRDefault="00524E52" w:rsidP="00D574D8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10A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150,403</w:t>
            </w:r>
          </w:p>
        </w:tc>
        <w:tc>
          <w:tcPr>
            <w:tcW w:w="270" w:type="dxa"/>
          </w:tcPr>
          <w:p w14:paraId="7254A144" w14:textId="77777777" w:rsidR="00287447" w:rsidRPr="00710A5F" w:rsidRDefault="00287447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bottom w:val="double" w:sz="4" w:space="0" w:color="auto"/>
            </w:tcBorders>
          </w:tcPr>
          <w:p w14:paraId="33BB99FA" w14:textId="44068526" w:rsidR="00287447" w:rsidRPr="00710A5F" w:rsidRDefault="00524E52" w:rsidP="0028744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10A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489,402</w:t>
            </w:r>
          </w:p>
        </w:tc>
      </w:tr>
      <w:tr w:rsidR="00524E52" w:rsidRPr="00287447" w14:paraId="2CA4B980" w14:textId="77777777" w:rsidTr="00710A5F">
        <w:trPr>
          <w:trHeight w:val="60"/>
        </w:trPr>
        <w:tc>
          <w:tcPr>
            <w:tcW w:w="3150" w:type="dxa"/>
            <w:vAlign w:val="bottom"/>
          </w:tcPr>
          <w:p w14:paraId="7A2CE6AA" w14:textId="77777777" w:rsidR="00524E52" w:rsidRPr="00287447" w:rsidRDefault="00524E52" w:rsidP="00524E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9A0590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AD43E40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650E65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EE5F6CF" w14:textId="77777777" w:rsidR="00524E52" w:rsidRPr="00287447" w:rsidRDefault="00524E52" w:rsidP="0052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3A2CEE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DDA761B" w14:textId="77777777" w:rsidR="00524E52" w:rsidRPr="00287447" w:rsidRDefault="00524E52" w:rsidP="0052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F1ED3C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C26E15A" w14:textId="77777777" w:rsidR="00524E52" w:rsidRPr="00287447" w:rsidRDefault="00524E52" w:rsidP="0052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A00946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90722A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double" w:sz="4" w:space="0" w:color="auto"/>
              <w:left w:val="nil"/>
              <w:right w:val="nil"/>
            </w:tcBorders>
          </w:tcPr>
          <w:p w14:paraId="28785D6C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4E52" w:rsidRPr="00287447" w14:paraId="6CAF4E8E" w14:textId="77777777" w:rsidTr="00F5249F">
        <w:trPr>
          <w:trHeight w:val="60"/>
        </w:trPr>
        <w:tc>
          <w:tcPr>
            <w:tcW w:w="3150" w:type="dxa"/>
            <w:vAlign w:val="bottom"/>
          </w:tcPr>
          <w:p w14:paraId="466D1EFE" w14:textId="77777777" w:rsidR="00524E52" w:rsidRPr="00287447" w:rsidRDefault="00524E52" w:rsidP="00524E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34AD8A7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9666B77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7935842D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51CAB49" w14:textId="77777777" w:rsidR="00524E52" w:rsidRPr="00287447" w:rsidRDefault="00524E52" w:rsidP="0052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07E3C998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8B976ED" w14:textId="77777777" w:rsidR="00524E52" w:rsidRPr="00287447" w:rsidRDefault="00524E52" w:rsidP="0052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0E145078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C5FD46D" w14:textId="77777777" w:rsidR="00524E52" w:rsidRPr="00287447" w:rsidRDefault="00524E52" w:rsidP="00524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4365225A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E3BED9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511D50BD" w14:textId="77777777" w:rsidR="00524E52" w:rsidRPr="00287447" w:rsidRDefault="00524E52" w:rsidP="00524E5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A5AE3" w:rsidRPr="00287447" w14:paraId="115F9179" w14:textId="77777777" w:rsidTr="00F5249F">
        <w:trPr>
          <w:trHeight w:val="155"/>
        </w:trPr>
        <w:tc>
          <w:tcPr>
            <w:tcW w:w="3150" w:type="dxa"/>
            <w:vAlign w:val="bottom"/>
          </w:tcPr>
          <w:p w14:paraId="1C658D02" w14:textId="77777777" w:rsidR="00EA5AE3" w:rsidRPr="00287447" w:rsidRDefault="00EA5AE3" w:rsidP="00EA5A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EDF3D18" w14:textId="4137520E" w:rsidR="00EA5AE3" w:rsidRPr="00AD09C3" w:rsidRDefault="00EA5AE3" w:rsidP="00EA5AE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24E52">
              <w:rPr>
                <w:rFonts w:ascii="Angsana New" w:hAnsi="Angsana New" w:cs="Angsana New"/>
                <w:sz w:val="26"/>
                <w:szCs w:val="26"/>
              </w:rPr>
              <w:t>305,85</w:t>
            </w:r>
            <w:r w:rsidR="00C061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41" w:type="dxa"/>
            <w:vAlign w:val="bottom"/>
          </w:tcPr>
          <w:p w14:paraId="5537CAD6" w14:textId="77777777" w:rsidR="00EA5AE3" w:rsidRPr="00287447" w:rsidRDefault="00EA5AE3" w:rsidP="00EA5AE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586D5D2A" w14:textId="21BC5E81" w:rsidR="00EA5AE3" w:rsidRPr="00287447" w:rsidRDefault="00EA5AE3" w:rsidP="00EA5AE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524E52">
              <w:rPr>
                <w:rFonts w:ascii="Angsana New" w:hAnsi="Angsana New" w:cs="Angsana New"/>
                <w:sz w:val="26"/>
                <w:szCs w:val="26"/>
              </w:rPr>
              <w:t>220,00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49" w:type="dxa"/>
            <w:vAlign w:val="bottom"/>
          </w:tcPr>
          <w:p w14:paraId="769C03E6" w14:textId="77777777" w:rsidR="00EA5AE3" w:rsidRPr="00287447" w:rsidRDefault="00EA5AE3" w:rsidP="00EA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5A4E811E" w14:textId="6F915E31" w:rsidR="00EA5AE3" w:rsidRPr="00287447" w:rsidRDefault="00EA5AE3" w:rsidP="00EA5AE3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vAlign w:val="bottom"/>
          </w:tcPr>
          <w:p w14:paraId="10BC51C4" w14:textId="77777777" w:rsidR="00EA5AE3" w:rsidRPr="00287447" w:rsidRDefault="00EA5AE3" w:rsidP="00EA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239974F7" w14:textId="7938C0EC" w:rsidR="00EA5AE3" w:rsidRPr="00287447" w:rsidRDefault="00EA5AE3" w:rsidP="00EA5AE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524E52">
              <w:rPr>
                <w:rFonts w:ascii="Angsana New" w:hAnsi="Angsana New" w:cs="Angsana New"/>
                <w:sz w:val="26"/>
                <w:szCs w:val="26"/>
              </w:rPr>
              <w:t>(140)</w:t>
            </w:r>
          </w:p>
        </w:tc>
        <w:tc>
          <w:tcPr>
            <w:tcW w:w="249" w:type="dxa"/>
            <w:vAlign w:val="bottom"/>
          </w:tcPr>
          <w:p w14:paraId="5128FA60" w14:textId="77777777" w:rsidR="00EA5AE3" w:rsidRPr="00287447" w:rsidRDefault="00EA5AE3" w:rsidP="00EA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2C1A1C21" w14:textId="4BC5D537" w:rsidR="00EA5AE3" w:rsidRPr="00287447" w:rsidRDefault="00EA5AE3" w:rsidP="00EA5AE3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524E52">
              <w:rPr>
                <w:rFonts w:ascii="Angsana New" w:hAnsi="Angsana New" w:cs="Angsana New"/>
                <w:sz w:val="26"/>
                <w:szCs w:val="26"/>
              </w:rPr>
              <w:t>(150,403)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B5DD02" w14:textId="77777777" w:rsidR="00EA5AE3" w:rsidRPr="00287447" w:rsidRDefault="00EA5AE3" w:rsidP="00EA5AE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5BEC3FFC" w14:textId="64F29DF7" w:rsidR="00EA5AE3" w:rsidRPr="00F5249F" w:rsidRDefault="00EA5AE3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F5249F">
              <w:rPr>
                <w:rFonts w:ascii="Angsana New" w:hAnsi="Angsana New" w:cs="Angsana New"/>
                <w:sz w:val="26"/>
                <w:szCs w:val="26"/>
              </w:rPr>
              <w:t>375,3</w:t>
            </w:r>
            <w:r w:rsidR="00E770ED" w:rsidRPr="00F5249F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</w:tr>
      <w:tr w:rsidR="00EA5AE3" w:rsidRPr="00287447" w14:paraId="69F516DD" w14:textId="77777777" w:rsidTr="00F5249F">
        <w:trPr>
          <w:trHeight w:val="101"/>
        </w:trPr>
        <w:tc>
          <w:tcPr>
            <w:tcW w:w="3150" w:type="dxa"/>
            <w:vAlign w:val="bottom"/>
          </w:tcPr>
          <w:p w14:paraId="1A5C959E" w14:textId="77777777" w:rsidR="00EA5AE3" w:rsidRPr="00287447" w:rsidRDefault="00EA5AE3" w:rsidP="00EA5A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CE48CE3" w14:textId="77777777" w:rsidR="00EA5AE3" w:rsidRPr="00287447" w:rsidRDefault="00EA5AE3" w:rsidP="00EA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16FDCD0A" w14:textId="77777777" w:rsidR="00EA5AE3" w:rsidRPr="00287447" w:rsidRDefault="00EA5AE3" w:rsidP="00EA5AE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21AFB3C1" w14:textId="77777777" w:rsidR="00EA5AE3" w:rsidRPr="00287447" w:rsidRDefault="00EA5AE3" w:rsidP="00EA5AE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C8FB2A6" w14:textId="77777777" w:rsidR="00EA5AE3" w:rsidRPr="00287447" w:rsidRDefault="00EA5AE3" w:rsidP="00EA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5FC58BB4" w14:textId="77777777" w:rsidR="00EA5AE3" w:rsidRPr="00287447" w:rsidRDefault="00EA5AE3" w:rsidP="00EA5AE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88D6CE8" w14:textId="77777777" w:rsidR="00EA5AE3" w:rsidRPr="00287447" w:rsidRDefault="00EA5AE3" w:rsidP="00EA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2497C511" w14:textId="77777777" w:rsidR="00EA5AE3" w:rsidRPr="00287447" w:rsidRDefault="00EA5AE3" w:rsidP="00EA5AE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D6FED46" w14:textId="77777777" w:rsidR="00EA5AE3" w:rsidRPr="00287447" w:rsidRDefault="00EA5AE3" w:rsidP="00EA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79EE76EF" w14:textId="77777777" w:rsidR="00EA5AE3" w:rsidRPr="00287447" w:rsidRDefault="00EA5AE3" w:rsidP="00EA5AE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C55AD3A" w14:textId="77777777" w:rsidR="00EA5AE3" w:rsidRPr="00287447" w:rsidRDefault="00EA5AE3" w:rsidP="00EA5AE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0DE37466" w14:textId="77777777" w:rsidR="00EA5AE3" w:rsidRPr="00F5249F" w:rsidRDefault="00EA5AE3" w:rsidP="00EA5AE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5249F" w:rsidRPr="00287447" w14:paraId="53ADC9B3" w14:textId="77777777" w:rsidTr="00F450ED">
        <w:trPr>
          <w:trHeight w:val="101"/>
        </w:trPr>
        <w:tc>
          <w:tcPr>
            <w:tcW w:w="3150" w:type="dxa"/>
            <w:vAlign w:val="bottom"/>
          </w:tcPr>
          <w:p w14:paraId="62538A07" w14:textId="5D89DBCF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9E329BA" w14:textId="5545123D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24E52">
              <w:rPr>
                <w:rFonts w:ascii="Angsana New" w:hAnsi="Angsana New"/>
                <w:sz w:val="26"/>
                <w:szCs w:val="26"/>
              </w:rPr>
              <w:t>3,06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41" w:type="dxa"/>
            <w:vAlign w:val="bottom"/>
          </w:tcPr>
          <w:p w14:paraId="5AC48FB9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41CA8D2A" w14:textId="1A466455" w:rsidR="00F5249F" w:rsidRPr="00287447" w:rsidRDefault="00F5249F" w:rsidP="00A1476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12965FC0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2DE3F3E9" w14:textId="31DAF61E" w:rsidR="00F5249F" w:rsidRPr="00287447" w:rsidRDefault="00DA57EC" w:rsidP="00DA57EC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1D10FD1A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2FCA7E8D" w14:textId="668E2069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524E52">
              <w:rPr>
                <w:rFonts w:ascii="Angsana New" w:hAnsi="Angsana New" w:cs="Angsana New"/>
                <w:sz w:val="26"/>
                <w:szCs w:val="26"/>
              </w:rPr>
              <w:t>(19)</w:t>
            </w:r>
          </w:p>
        </w:tc>
        <w:tc>
          <w:tcPr>
            <w:tcW w:w="249" w:type="dxa"/>
          </w:tcPr>
          <w:p w14:paraId="0665B23B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06732E18" w14:textId="1409845A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BC0C17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482878C4" w14:textId="10BF5997" w:rsidR="00F5249F" w:rsidRPr="00F5249F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  <w:r w:rsidRPr="00F5249F">
              <w:rPr>
                <w:rFonts w:ascii="Angsana New" w:hAnsi="Angsana New" w:cs="Angsana New"/>
                <w:sz w:val="26"/>
                <w:szCs w:val="26"/>
              </w:rPr>
              <w:t>3,041</w:t>
            </w:r>
          </w:p>
        </w:tc>
      </w:tr>
      <w:tr w:rsidR="00F5249F" w:rsidRPr="00287447" w14:paraId="5DCC83F7" w14:textId="77777777" w:rsidTr="00675429">
        <w:trPr>
          <w:trHeight w:val="60"/>
        </w:trPr>
        <w:tc>
          <w:tcPr>
            <w:tcW w:w="3150" w:type="dxa"/>
            <w:vAlign w:val="bottom"/>
          </w:tcPr>
          <w:p w14:paraId="2A82670E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B857EE" w14:textId="30B133E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24E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308,912</w:t>
            </w:r>
          </w:p>
        </w:tc>
        <w:tc>
          <w:tcPr>
            <w:tcW w:w="241" w:type="dxa"/>
            <w:vAlign w:val="bottom"/>
          </w:tcPr>
          <w:p w14:paraId="2612291E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C02DB4" w14:textId="6AC2088A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4E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220,00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9" w:type="dxa"/>
            <w:vAlign w:val="bottom"/>
          </w:tcPr>
          <w:p w14:paraId="64A62901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800AAA" w14:textId="7F532907" w:rsidR="00F5249F" w:rsidRPr="00287447" w:rsidRDefault="00F5249F" w:rsidP="00F5249F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vAlign w:val="bottom"/>
          </w:tcPr>
          <w:p w14:paraId="2C260CE7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C9B808" w14:textId="5D29183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4E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(159)</w:t>
            </w:r>
          </w:p>
        </w:tc>
        <w:tc>
          <w:tcPr>
            <w:tcW w:w="249" w:type="dxa"/>
            <w:vAlign w:val="bottom"/>
          </w:tcPr>
          <w:p w14:paraId="37A5FB00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9AFEA5" w14:textId="244EB633" w:rsidR="00F5249F" w:rsidRPr="00287447" w:rsidRDefault="00F5249F" w:rsidP="00F5249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4E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(150,403)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28035D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15F7B3" w14:textId="3F18BA7D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4E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378,35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</w:tr>
      <w:tr w:rsidR="00F5249F" w:rsidRPr="00287447" w14:paraId="6ECD70A7" w14:textId="77777777" w:rsidTr="00287447">
        <w:tc>
          <w:tcPr>
            <w:tcW w:w="3150" w:type="dxa"/>
            <w:vAlign w:val="bottom"/>
          </w:tcPr>
          <w:p w14:paraId="09EF70D4" w14:textId="77777777" w:rsidR="00F5249F" w:rsidRPr="00287447" w:rsidRDefault="00F5249F" w:rsidP="00F5249F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1C81D2D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5142EF9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  <w:vAlign w:val="bottom"/>
          </w:tcPr>
          <w:p w14:paraId="625AE850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48F2771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vAlign w:val="bottom"/>
          </w:tcPr>
          <w:p w14:paraId="12E906DA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0B882C9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117E053B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A9B625B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vAlign w:val="bottom"/>
          </w:tcPr>
          <w:p w14:paraId="26190032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294E6A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</w:tcPr>
          <w:p w14:paraId="53B20097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5249F" w:rsidRPr="00287447" w14:paraId="5AEE5069" w14:textId="77777777" w:rsidTr="00287447">
        <w:tc>
          <w:tcPr>
            <w:tcW w:w="3150" w:type="dxa"/>
            <w:vAlign w:val="bottom"/>
          </w:tcPr>
          <w:p w14:paraId="5A67A1AA" w14:textId="07E061B9" w:rsidR="00F5249F" w:rsidRPr="00287447" w:rsidRDefault="00F5249F" w:rsidP="00F5249F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874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810" w:type="dxa"/>
            <w:vAlign w:val="bottom"/>
          </w:tcPr>
          <w:p w14:paraId="54B1DF48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6CFB5E8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29825C93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9263E56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1B320EEF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A73A84F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720CD575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165E5E2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85" w:type="dxa"/>
            <w:vAlign w:val="bottom"/>
          </w:tcPr>
          <w:p w14:paraId="6D30FD05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6794A4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14:paraId="1FBE19BE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5249F" w:rsidRPr="00287447" w14:paraId="0A1B9178" w14:textId="77777777" w:rsidTr="00287447">
        <w:tc>
          <w:tcPr>
            <w:tcW w:w="3150" w:type="dxa"/>
            <w:vAlign w:val="bottom"/>
          </w:tcPr>
          <w:p w14:paraId="038FA371" w14:textId="2CD00575" w:rsidR="00F5249F" w:rsidRPr="00287447" w:rsidRDefault="00F5249F" w:rsidP="00F5249F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874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10" w:type="dxa"/>
            <w:vAlign w:val="bottom"/>
          </w:tcPr>
          <w:p w14:paraId="387DCA9E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CD2DB73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14:paraId="5039B2A1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0869AE3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56F0CC7B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EE1789A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5ADC97B1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BB442EE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85" w:type="dxa"/>
            <w:vAlign w:val="bottom"/>
          </w:tcPr>
          <w:p w14:paraId="2D78984D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7794C6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14:paraId="34931864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5249F" w:rsidRPr="00287447" w14:paraId="433859EB" w14:textId="77777777" w:rsidTr="00287447">
        <w:tc>
          <w:tcPr>
            <w:tcW w:w="3150" w:type="dxa"/>
            <w:vAlign w:val="bottom"/>
          </w:tcPr>
          <w:p w14:paraId="5EA8539A" w14:textId="736FE2C3" w:rsidR="00F5249F" w:rsidRPr="00287447" w:rsidRDefault="00F5249F" w:rsidP="00F5249F">
            <w:pPr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10" w:type="dxa"/>
            <w:vAlign w:val="bottom"/>
          </w:tcPr>
          <w:p w14:paraId="7A9C1ED2" w14:textId="16C1B370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621</w:t>
            </w:r>
            <w:r w:rsidRPr="002874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018</w:t>
            </w:r>
          </w:p>
        </w:tc>
        <w:tc>
          <w:tcPr>
            <w:tcW w:w="241" w:type="dxa"/>
            <w:vAlign w:val="bottom"/>
          </w:tcPr>
          <w:p w14:paraId="5257635C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vAlign w:val="bottom"/>
          </w:tcPr>
          <w:p w14:paraId="7D8BB109" w14:textId="437BBC43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92</w:t>
            </w:r>
            <w:r w:rsidRPr="002874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936</w:t>
            </w:r>
          </w:p>
        </w:tc>
        <w:tc>
          <w:tcPr>
            <w:tcW w:w="249" w:type="dxa"/>
            <w:vAlign w:val="bottom"/>
          </w:tcPr>
          <w:p w14:paraId="7313A6B2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53EEE164" w14:textId="7414F086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510</w:t>
            </w:r>
            <w:r w:rsidRPr="002874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200</w:t>
            </w:r>
            <w:r w:rsidRPr="0028744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0E49945F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37CDA839" w14:textId="07D9EEB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461</w:t>
            </w:r>
            <w:r w:rsidRPr="0028744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67BB76E2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vAlign w:val="bottom"/>
          </w:tcPr>
          <w:p w14:paraId="1DCCB6B0" w14:textId="0F4D3CE0" w:rsidR="00F5249F" w:rsidRPr="00287447" w:rsidRDefault="00F5249F" w:rsidP="00F5249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334</w:t>
            </w:r>
            <w:r w:rsidRPr="002874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937</w:t>
            </w:r>
          </w:p>
        </w:tc>
        <w:tc>
          <w:tcPr>
            <w:tcW w:w="270" w:type="dxa"/>
          </w:tcPr>
          <w:p w14:paraId="518937B5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</w:tcPr>
          <w:p w14:paraId="182AF652" w14:textId="280C9576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538</w:t>
            </w:r>
            <w:r w:rsidRPr="002874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230</w:t>
            </w:r>
          </w:p>
        </w:tc>
      </w:tr>
      <w:tr w:rsidR="00F5249F" w:rsidRPr="00287447" w14:paraId="5186CFA3" w14:textId="77777777" w:rsidTr="00287447">
        <w:tc>
          <w:tcPr>
            <w:tcW w:w="3150" w:type="dxa"/>
            <w:vAlign w:val="bottom"/>
          </w:tcPr>
          <w:p w14:paraId="63DE53B3" w14:textId="61B3948F" w:rsidR="00F5249F" w:rsidRPr="00287447" w:rsidRDefault="00F5249F" w:rsidP="00F5249F">
            <w:pPr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vAlign w:val="bottom"/>
          </w:tcPr>
          <w:p w14:paraId="633DF73B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B428047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vAlign w:val="bottom"/>
          </w:tcPr>
          <w:p w14:paraId="21400893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095AEA5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7959AF1A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09F7D5F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019961FC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450A410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vAlign w:val="bottom"/>
          </w:tcPr>
          <w:p w14:paraId="54B2E2E5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B75E0E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</w:tcPr>
          <w:p w14:paraId="2EA02A62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5249F" w:rsidRPr="00287447" w14:paraId="74C1CC12" w14:textId="77777777" w:rsidTr="00287447">
        <w:tc>
          <w:tcPr>
            <w:tcW w:w="3150" w:type="dxa"/>
            <w:vAlign w:val="bottom"/>
          </w:tcPr>
          <w:p w14:paraId="3BD8787B" w14:textId="4385F4E4" w:rsidR="00F5249F" w:rsidRPr="00287447" w:rsidRDefault="00F5249F" w:rsidP="00F5249F">
            <w:pPr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A92DF78" w14:textId="6B43185E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87447">
              <w:rPr>
                <w:rFonts w:ascii="Angsana New" w:hAnsi="Angsana New"/>
                <w:sz w:val="26"/>
                <w:szCs w:val="26"/>
              </w:rPr>
              <w:t>3,002</w:t>
            </w:r>
          </w:p>
        </w:tc>
        <w:tc>
          <w:tcPr>
            <w:tcW w:w="241" w:type="dxa"/>
            <w:vAlign w:val="bottom"/>
          </w:tcPr>
          <w:p w14:paraId="6F940829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1D09F99E" w14:textId="207E912C" w:rsidR="00F5249F" w:rsidRPr="00287447" w:rsidRDefault="00F5249F" w:rsidP="00F5249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22B9EB75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518A9ECD" w14:textId="75448F48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552</w:t>
            </w:r>
            <w:r w:rsidRPr="0028744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4DFAFA42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305FA360" w14:textId="5A873696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28744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</w:tcPr>
          <w:p w14:paraId="600B54D8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vAlign w:val="bottom"/>
          </w:tcPr>
          <w:p w14:paraId="2DC2BA70" w14:textId="68710166" w:rsidR="00F5249F" w:rsidRPr="00287447" w:rsidRDefault="00F5249F" w:rsidP="00F5249F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77179B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4DD162A2" w14:textId="5348738E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2874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448</w:t>
            </w:r>
          </w:p>
        </w:tc>
      </w:tr>
      <w:tr w:rsidR="00F5249F" w:rsidRPr="00287447" w14:paraId="4F6613AF" w14:textId="77777777" w:rsidTr="00287447">
        <w:tc>
          <w:tcPr>
            <w:tcW w:w="3150" w:type="dxa"/>
            <w:vAlign w:val="bottom"/>
          </w:tcPr>
          <w:p w14:paraId="49BECBF8" w14:textId="365A81F3" w:rsidR="00F5249F" w:rsidRPr="00287447" w:rsidRDefault="00F5249F" w:rsidP="00F5249F">
            <w:pPr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3C5A2" w14:textId="08EB329E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624</w:t>
            </w: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020</w:t>
            </w:r>
          </w:p>
        </w:tc>
        <w:tc>
          <w:tcPr>
            <w:tcW w:w="241" w:type="dxa"/>
            <w:vAlign w:val="bottom"/>
          </w:tcPr>
          <w:p w14:paraId="20E197D8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AF198" w14:textId="513F194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92</w:t>
            </w: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936</w:t>
            </w:r>
          </w:p>
        </w:tc>
        <w:tc>
          <w:tcPr>
            <w:tcW w:w="249" w:type="dxa"/>
            <w:vAlign w:val="bottom"/>
          </w:tcPr>
          <w:p w14:paraId="32630992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72E61B" w14:textId="7774746D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510</w:t>
            </w: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752</w:t>
            </w: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7EF258E5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494726" w14:textId="1B62AED0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463</w:t>
            </w: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403B3D51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C3553" w14:textId="2E10E3E1" w:rsidR="00F5249F" w:rsidRPr="00287447" w:rsidRDefault="00F5249F" w:rsidP="00F5249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334</w:t>
            </w: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937</w:t>
            </w:r>
          </w:p>
        </w:tc>
        <w:tc>
          <w:tcPr>
            <w:tcW w:w="270" w:type="dxa"/>
          </w:tcPr>
          <w:p w14:paraId="58869661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3E43F04A" w14:textId="611CED96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540,678</w:t>
            </w:r>
          </w:p>
        </w:tc>
      </w:tr>
      <w:tr w:rsidR="00F5249F" w:rsidRPr="00287447" w14:paraId="54835CA6" w14:textId="77777777" w:rsidTr="00287447">
        <w:trPr>
          <w:trHeight w:val="60"/>
        </w:trPr>
        <w:tc>
          <w:tcPr>
            <w:tcW w:w="3150" w:type="dxa"/>
            <w:vAlign w:val="bottom"/>
          </w:tcPr>
          <w:p w14:paraId="1A0E0162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657DA27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1358E3EF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542D1287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02CA28D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2B64EF70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A426AF6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410E3FF3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AB82C49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6687D2A5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A8F3E3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03A10D2E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5249F" w:rsidRPr="00287447" w14:paraId="60EE4D9C" w14:textId="77777777" w:rsidTr="00287447">
        <w:trPr>
          <w:trHeight w:val="60"/>
        </w:trPr>
        <w:tc>
          <w:tcPr>
            <w:tcW w:w="3150" w:type="dxa"/>
            <w:vAlign w:val="bottom"/>
          </w:tcPr>
          <w:p w14:paraId="4E863C52" w14:textId="26FB9AAD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EC504D6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7574090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29549E58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E4B5B21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1BF3CD91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321FF93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7A56AAAD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9DEADD9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1EC0598A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37D8B3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7D81357F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5249F" w:rsidRPr="00287447" w14:paraId="4E316427" w14:textId="77777777" w:rsidTr="00287447">
        <w:trPr>
          <w:trHeight w:val="60"/>
        </w:trPr>
        <w:tc>
          <w:tcPr>
            <w:tcW w:w="3150" w:type="dxa"/>
            <w:vAlign w:val="bottom"/>
          </w:tcPr>
          <w:p w14:paraId="312438E8" w14:textId="7A387C9E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5A7F0F3" w14:textId="15C54962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595</w:t>
            </w:r>
            <w:r w:rsidRPr="002874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937</w:t>
            </w:r>
          </w:p>
        </w:tc>
        <w:tc>
          <w:tcPr>
            <w:tcW w:w="241" w:type="dxa"/>
            <w:vAlign w:val="bottom"/>
          </w:tcPr>
          <w:p w14:paraId="26D37DDC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1A9023C3" w14:textId="3D51987A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80</w:t>
            </w:r>
            <w:r w:rsidRPr="002874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610</w:t>
            </w:r>
          </w:p>
        </w:tc>
        <w:tc>
          <w:tcPr>
            <w:tcW w:w="249" w:type="dxa"/>
            <w:vAlign w:val="bottom"/>
          </w:tcPr>
          <w:p w14:paraId="26B8A437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1480AA8C" w14:textId="5EDC06E2" w:rsidR="00F5249F" w:rsidRPr="00287447" w:rsidRDefault="00F5249F" w:rsidP="00F5249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271B8B29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66B6769D" w14:textId="52EBF8E8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105</w:t>
            </w:r>
            <w:r w:rsidRPr="0028744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00F15342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4513C5DF" w14:textId="68183EF2" w:rsidR="00F5249F" w:rsidRPr="00287447" w:rsidRDefault="00F5249F" w:rsidP="00F5249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334</w:t>
            </w:r>
            <w:r w:rsidRPr="002874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937</w:t>
            </w:r>
            <w:r w:rsidRPr="0028744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9ACD03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27B7B898" w14:textId="2D4B44AD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341</w:t>
            </w:r>
            <w:r w:rsidRPr="002874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505</w:t>
            </w:r>
          </w:p>
        </w:tc>
      </w:tr>
      <w:tr w:rsidR="00F5249F" w:rsidRPr="00287447" w14:paraId="4C3F257F" w14:textId="77777777" w:rsidTr="00287447">
        <w:tc>
          <w:tcPr>
            <w:tcW w:w="3150" w:type="dxa"/>
            <w:vAlign w:val="bottom"/>
          </w:tcPr>
          <w:p w14:paraId="57DC0A34" w14:textId="1715C1CD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F804528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ind w:left="-110" w:right="-110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6E9E852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368274FF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5CF20FF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36319F9E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8C54718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33451D44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D80805B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45C92E46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012026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103B4127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F5249F" w:rsidRPr="00287447" w14:paraId="15AC29A9" w14:textId="77777777" w:rsidTr="00287447">
        <w:tc>
          <w:tcPr>
            <w:tcW w:w="3150" w:type="dxa"/>
            <w:vAlign w:val="bottom"/>
          </w:tcPr>
          <w:p w14:paraId="2D8E590C" w14:textId="1D3383E1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FAE804" w14:textId="12FC72A3" w:rsidR="00F5249F" w:rsidRPr="00287447" w:rsidRDefault="00F5249F" w:rsidP="00F5249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5CA3C64E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FB8AE9" w14:textId="500002C4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2874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074</w:t>
            </w:r>
          </w:p>
        </w:tc>
        <w:tc>
          <w:tcPr>
            <w:tcW w:w="249" w:type="dxa"/>
            <w:vAlign w:val="bottom"/>
          </w:tcPr>
          <w:p w14:paraId="7A0CC7AF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5589DF" w14:textId="0F0BAB04" w:rsidR="00F5249F" w:rsidRPr="00287447" w:rsidRDefault="00F5249F" w:rsidP="00F5249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07970F40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30B88E" w14:textId="68C131A2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Pr="0028744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</w:tcPr>
          <w:p w14:paraId="6D25032A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F74B75" w14:textId="6E28C3F7" w:rsidR="00F5249F" w:rsidRPr="00287447" w:rsidRDefault="00F5249F" w:rsidP="00F5249F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16A23F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</w:tcPr>
          <w:p w14:paraId="385AFD17" w14:textId="79812EB1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2874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7447">
              <w:rPr>
                <w:rFonts w:ascii="Angsana New" w:hAnsi="Angsana New" w:cs="Angsana New"/>
                <w:sz w:val="26"/>
                <w:szCs w:val="26"/>
                <w:lang w:val="en-US"/>
              </w:rPr>
              <w:t>066</w:t>
            </w:r>
          </w:p>
        </w:tc>
      </w:tr>
      <w:tr w:rsidR="00F5249F" w:rsidRPr="00287447" w14:paraId="319BA9AB" w14:textId="77777777" w:rsidTr="00287447">
        <w:tc>
          <w:tcPr>
            <w:tcW w:w="3150" w:type="dxa"/>
            <w:vAlign w:val="bottom"/>
          </w:tcPr>
          <w:p w14:paraId="08C6E4C1" w14:textId="6D025B33" w:rsidR="00F5249F" w:rsidRPr="00287447" w:rsidRDefault="00F5249F" w:rsidP="00F5249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874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4287F8" w14:textId="365D147B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595</w:t>
            </w: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937</w:t>
            </w:r>
          </w:p>
        </w:tc>
        <w:tc>
          <w:tcPr>
            <w:tcW w:w="241" w:type="dxa"/>
            <w:vAlign w:val="bottom"/>
          </w:tcPr>
          <w:p w14:paraId="0067165B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D14BB2" w14:textId="6C34EBCA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83</w:t>
            </w: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684</w:t>
            </w:r>
          </w:p>
        </w:tc>
        <w:tc>
          <w:tcPr>
            <w:tcW w:w="249" w:type="dxa"/>
            <w:vAlign w:val="bottom"/>
          </w:tcPr>
          <w:p w14:paraId="3151ACB4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5B50B6" w14:textId="412ACB6A" w:rsidR="00F5249F" w:rsidRPr="00287447" w:rsidRDefault="00F5249F" w:rsidP="00F5249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3B342192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F8B481" w14:textId="71D660E3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113</w:t>
            </w: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3531AA3B" w14:textId="77777777" w:rsidR="00F5249F" w:rsidRPr="0028744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5C6C74" w14:textId="39D3BF03" w:rsidR="00F5249F" w:rsidRPr="00287447" w:rsidRDefault="00F5249F" w:rsidP="00F5249F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334</w:t>
            </w: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937</w:t>
            </w: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B981DE" w14:textId="7777777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B818CA" w14:textId="24323367" w:rsidR="00F5249F" w:rsidRPr="00287447" w:rsidRDefault="00F5249F" w:rsidP="00F5249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0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344</w:t>
            </w: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287447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571</w:t>
            </w:r>
          </w:p>
        </w:tc>
      </w:tr>
    </w:tbl>
    <w:p w14:paraId="6CEF50F2" w14:textId="77777777" w:rsidR="00DD4482" w:rsidRDefault="00DD4482">
      <w:pPr>
        <w:rPr>
          <w:rFonts w:asciiTheme="majorBidi" w:hAnsiTheme="majorBidi" w:cstheme="majorBidi"/>
          <w:sz w:val="30"/>
          <w:szCs w:val="30"/>
        </w:rPr>
      </w:pPr>
    </w:p>
    <w:p w14:paraId="51BB1A38" w14:textId="336472BE" w:rsidR="00793984" w:rsidRDefault="00793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tbl>
      <w:tblPr>
        <w:tblW w:w="983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260"/>
        <w:gridCol w:w="270"/>
        <w:gridCol w:w="1019"/>
        <w:gridCol w:w="249"/>
        <w:gridCol w:w="1101"/>
        <w:gridCol w:w="249"/>
        <w:gridCol w:w="1191"/>
        <w:gridCol w:w="270"/>
        <w:gridCol w:w="1243"/>
        <w:gridCol w:w="17"/>
      </w:tblGrid>
      <w:tr w:rsidR="001B3565" w:rsidRPr="001B1A4A" w14:paraId="039ED391" w14:textId="77777777" w:rsidTr="00D574D8">
        <w:trPr>
          <w:gridAfter w:val="1"/>
          <w:wAfter w:w="17" w:type="dxa"/>
          <w:tblHeader/>
        </w:trPr>
        <w:tc>
          <w:tcPr>
            <w:tcW w:w="2970" w:type="dxa"/>
            <w:vAlign w:val="bottom"/>
          </w:tcPr>
          <w:p w14:paraId="115DD580" w14:textId="77777777" w:rsidR="001B3565" w:rsidRPr="001B3565" w:rsidRDefault="001B3565" w:rsidP="001B35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6852" w:type="dxa"/>
            <w:gridSpan w:val="9"/>
            <w:vAlign w:val="bottom"/>
          </w:tcPr>
          <w:p w14:paraId="57D43916" w14:textId="77777777" w:rsidR="001B3565" w:rsidRPr="001B3565" w:rsidRDefault="001B3565" w:rsidP="001B35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B356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74D8" w:rsidRPr="001B1A4A" w14:paraId="2A96FD08" w14:textId="77777777" w:rsidTr="00D574D8">
        <w:trPr>
          <w:tblHeader/>
        </w:trPr>
        <w:tc>
          <w:tcPr>
            <w:tcW w:w="2970" w:type="dxa"/>
            <w:vAlign w:val="bottom"/>
            <w:hideMark/>
          </w:tcPr>
          <w:p w14:paraId="7F271B98" w14:textId="77777777" w:rsidR="00D574D8" w:rsidRPr="001B3565" w:rsidRDefault="00D574D8" w:rsidP="001B35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  <w:r w:rsidRPr="001B3565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1B3565">
              <w:rPr>
                <w:rFonts w:ascii="Angsana New" w:hAnsi="Angsana New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  <w:r w:rsidRPr="001B3565">
              <w:rPr>
                <w:rFonts w:ascii="Angsana New" w:hAnsi="Angsana New"/>
                <w:bCs/>
                <w:i/>
                <w:iCs/>
                <w:sz w:val="26"/>
                <w:szCs w:val="26"/>
              </w:rPr>
              <w:br/>
            </w:r>
            <w:r w:rsidRPr="001B3565">
              <w:rPr>
                <w:rFonts w:ascii="Angsana New" w:hAnsi="Angsana New"/>
                <w:bCs/>
                <w:i/>
                <w:iCs/>
                <w:sz w:val="26"/>
                <w:szCs w:val="26"/>
                <w:cs/>
              </w:rPr>
              <w:t>ของตลาด</w:t>
            </w:r>
          </w:p>
        </w:tc>
        <w:tc>
          <w:tcPr>
            <w:tcW w:w="1260" w:type="dxa"/>
            <w:vAlign w:val="bottom"/>
            <w:hideMark/>
          </w:tcPr>
          <w:p w14:paraId="1A5A7FB8" w14:textId="77777777" w:rsidR="00D574D8" w:rsidRPr="001B3565" w:rsidRDefault="00D574D8" w:rsidP="001B35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356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1CE28618" w14:textId="77777777" w:rsidR="00D574D8" w:rsidRPr="001B3565" w:rsidRDefault="00D574D8" w:rsidP="001B35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356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B3565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393F0ECD" w14:textId="77777777" w:rsidR="00D574D8" w:rsidRPr="001B3565" w:rsidRDefault="00D574D8" w:rsidP="001B35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  <w:hideMark/>
          </w:tcPr>
          <w:p w14:paraId="43279E45" w14:textId="77777777" w:rsidR="00D574D8" w:rsidRPr="001B3565" w:rsidRDefault="00D574D8" w:rsidP="001B35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3565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61EFA810" w14:textId="77777777" w:rsidR="00D574D8" w:rsidRPr="001B3565" w:rsidRDefault="00D574D8" w:rsidP="001B35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  <w:hideMark/>
          </w:tcPr>
          <w:p w14:paraId="420F5656" w14:textId="77777777" w:rsidR="00D574D8" w:rsidRPr="001B3565" w:rsidRDefault="00D574D8" w:rsidP="001B3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3565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 </w:t>
            </w:r>
          </w:p>
        </w:tc>
        <w:tc>
          <w:tcPr>
            <w:tcW w:w="249" w:type="dxa"/>
            <w:vAlign w:val="bottom"/>
          </w:tcPr>
          <w:p w14:paraId="617009FD" w14:textId="77777777" w:rsidR="00D574D8" w:rsidRPr="001B3565" w:rsidRDefault="00D574D8" w:rsidP="001B35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  <w:hideMark/>
          </w:tcPr>
          <w:p w14:paraId="223C2C91" w14:textId="77777777" w:rsidR="00D574D8" w:rsidRPr="001B3565" w:rsidRDefault="00D574D8" w:rsidP="001B35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3565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  <w:r w:rsidRPr="001B3565">
              <w:rPr>
                <w:rFonts w:ascii="Angsana New" w:hAnsi="Angsana New"/>
                <w:sz w:val="26"/>
                <w:szCs w:val="26"/>
                <w:cs/>
              </w:rPr>
              <w:br/>
              <w:t>ตัดจำหน่ายส่วนเกิน</w:t>
            </w:r>
          </w:p>
        </w:tc>
        <w:tc>
          <w:tcPr>
            <w:tcW w:w="270" w:type="dxa"/>
          </w:tcPr>
          <w:p w14:paraId="46ED2859" w14:textId="77777777" w:rsidR="00D574D8" w:rsidRPr="001B3565" w:rsidRDefault="00D574D8" w:rsidP="001B35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331B5B4" w14:textId="77777777" w:rsidR="00D574D8" w:rsidRPr="001B3565" w:rsidRDefault="00D574D8" w:rsidP="001B35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356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751465EC" w14:textId="77777777" w:rsidR="00D574D8" w:rsidRPr="001B3565" w:rsidRDefault="00D574D8" w:rsidP="001B35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3565">
              <w:rPr>
                <w:rFonts w:ascii="Angsana New" w:hAnsi="Angsana New"/>
                <w:sz w:val="26"/>
                <w:szCs w:val="26"/>
              </w:rPr>
              <w:t>30</w:t>
            </w:r>
            <w:r w:rsidRPr="001B3565">
              <w:rPr>
                <w:rFonts w:ascii="Angsana New" w:hAnsi="Angsana New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1B3565" w:rsidRPr="001B1A4A" w14:paraId="2A5D25FA" w14:textId="77777777" w:rsidTr="00D574D8">
        <w:trPr>
          <w:gridAfter w:val="1"/>
          <w:wAfter w:w="17" w:type="dxa"/>
          <w:tblHeader/>
        </w:trPr>
        <w:tc>
          <w:tcPr>
            <w:tcW w:w="2970" w:type="dxa"/>
            <w:vAlign w:val="bottom"/>
          </w:tcPr>
          <w:p w14:paraId="7D75DDC4" w14:textId="77777777" w:rsidR="001B3565" w:rsidRPr="001B3565" w:rsidRDefault="001B3565" w:rsidP="001B3565">
            <w:pPr>
              <w:tabs>
                <w:tab w:val="clear" w:pos="2580"/>
                <w:tab w:val="left" w:pos="19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52" w:type="dxa"/>
            <w:gridSpan w:val="9"/>
            <w:vAlign w:val="bottom"/>
          </w:tcPr>
          <w:p w14:paraId="2DC99B72" w14:textId="77777777" w:rsidR="001B3565" w:rsidRPr="001B3565" w:rsidRDefault="001B3565" w:rsidP="001B356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1B3565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1B356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1B3565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D574D8" w:rsidRPr="001B1A4A" w14:paraId="6A130D63" w14:textId="77777777" w:rsidTr="00D574D8">
        <w:tc>
          <w:tcPr>
            <w:tcW w:w="2970" w:type="dxa"/>
            <w:vAlign w:val="bottom"/>
          </w:tcPr>
          <w:p w14:paraId="5286BF30" w14:textId="5056A2EE" w:rsidR="00D574D8" w:rsidRPr="001B3565" w:rsidRDefault="00D574D8" w:rsidP="001B3565">
            <w:pPr>
              <w:tabs>
                <w:tab w:val="clear" w:pos="2580"/>
                <w:tab w:val="left" w:pos="19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2568</w:t>
            </w:r>
          </w:p>
        </w:tc>
        <w:tc>
          <w:tcPr>
            <w:tcW w:w="1260" w:type="dxa"/>
            <w:vAlign w:val="bottom"/>
          </w:tcPr>
          <w:p w14:paraId="16616656" w14:textId="77777777" w:rsidR="00D574D8" w:rsidRPr="001B3565" w:rsidRDefault="00D574D8" w:rsidP="001B3565">
            <w:pPr>
              <w:pStyle w:val="acctfourfigures"/>
              <w:tabs>
                <w:tab w:val="left" w:pos="720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19FB92D" w14:textId="77777777" w:rsidR="00D574D8" w:rsidRPr="001B3565" w:rsidRDefault="00D574D8" w:rsidP="001B3565">
            <w:pPr>
              <w:pStyle w:val="acctfourfigures"/>
              <w:tabs>
                <w:tab w:val="left" w:pos="720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578FB535" w14:textId="77777777" w:rsidR="00D574D8" w:rsidRPr="001B3565" w:rsidRDefault="00D574D8" w:rsidP="001B3565">
            <w:pPr>
              <w:pStyle w:val="acctfourfigures"/>
              <w:tabs>
                <w:tab w:val="left" w:pos="720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F27A57E" w14:textId="77777777" w:rsidR="00D574D8" w:rsidRPr="001B3565" w:rsidRDefault="00D574D8" w:rsidP="001B35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6F04BA8C" w14:textId="77777777" w:rsidR="00D574D8" w:rsidRPr="001B3565" w:rsidRDefault="00D574D8" w:rsidP="001B356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3757CA8" w14:textId="77777777" w:rsidR="00D574D8" w:rsidRPr="001B3565" w:rsidRDefault="00D574D8" w:rsidP="001B35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6D3BECCE" w14:textId="77777777" w:rsidR="00D574D8" w:rsidRPr="001B3565" w:rsidRDefault="00D574D8" w:rsidP="001B356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7B6AB1" w14:textId="77777777" w:rsidR="00D574D8" w:rsidRPr="001B3565" w:rsidRDefault="00D574D8" w:rsidP="001B356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2B8E416" w14:textId="77777777" w:rsidR="00D574D8" w:rsidRPr="001B3565" w:rsidRDefault="00D574D8" w:rsidP="001B356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574D8" w:rsidRPr="001B1A4A" w14:paraId="18C40DA2" w14:textId="77777777" w:rsidTr="00D574D8">
        <w:tc>
          <w:tcPr>
            <w:tcW w:w="2970" w:type="dxa"/>
            <w:vAlign w:val="bottom"/>
          </w:tcPr>
          <w:p w14:paraId="77F5704B" w14:textId="77777777" w:rsidR="00D574D8" w:rsidRPr="001B3565" w:rsidRDefault="00D574D8" w:rsidP="001B3565">
            <w:pPr>
              <w:tabs>
                <w:tab w:val="clear" w:pos="2580"/>
                <w:tab w:val="left" w:pos="19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1B356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260" w:type="dxa"/>
            <w:vAlign w:val="bottom"/>
          </w:tcPr>
          <w:p w14:paraId="1DE1EB94" w14:textId="77777777" w:rsidR="00D574D8" w:rsidRPr="001B3565" w:rsidRDefault="00D574D8" w:rsidP="001B3565">
            <w:pPr>
              <w:pStyle w:val="acctfourfigures"/>
              <w:tabs>
                <w:tab w:val="left" w:pos="720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1749D4" w14:textId="77777777" w:rsidR="00D574D8" w:rsidRPr="001B3565" w:rsidRDefault="00D574D8" w:rsidP="001B3565">
            <w:pPr>
              <w:pStyle w:val="acctfourfigures"/>
              <w:tabs>
                <w:tab w:val="left" w:pos="720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3B784BA4" w14:textId="77777777" w:rsidR="00D574D8" w:rsidRPr="001B3565" w:rsidRDefault="00D574D8" w:rsidP="001B3565">
            <w:pPr>
              <w:pStyle w:val="acctfourfigures"/>
              <w:tabs>
                <w:tab w:val="left" w:pos="720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0FAB5B6" w14:textId="77777777" w:rsidR="00D574D8" w:rsidRPr="001B3565" w:rsidRDefault="00D574D8" w:rsidP="001B35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7D19C681" w14:textId="77777777" w:rsidR="00D574D8" w:rsidRPr="001B3565" w:rsidRDefault="00D574D8" w:rsidP="001B356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0E13653" w14:textId="77777777" w:rsidR="00D574D8" w:rsidRPr="001B3565" w:rsidRDefault="00D574D8" w:rsidP="001B35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3AEE0AE9" w14:textId="77777777" w:rsidR="00D574D8" w:rsidRPr="001B3565" w:rsidRDefault="00D574D8" w:rsidP="001B356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5320C" w14:textId="77777777" w:rsidR="00D574D8" w:rsidRPr="001B3565" w:rsidRDefault="00D574D8" w:rsidP="001B356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46DF104" w14:textId="77777777" w:rsidR="00D574D8" w:rsidRPr="001B3565" w:rsidRDefault="00D574D8" w:rsidP="001B356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574D8" w:rsidRPr="001B1A4A" w14:paraId="0C3BD92E" w14:textId="77777777" w:rsidTr="00D574D8">
        <w:tc>
          <w:tcPr>
            <w:tcW w:w="2970" w:type="dxa"/>
            <w:vAlign w:val="bottom"/>
          </w:tcPr>
          <w:p w14:paraId="344BB7E6" w14:textId="77777777" w:rsidR="00D574D8" w:rsidRPr="001B3565" w:rsidRDefault="00D574D8" w:rsidP="00B019A9">
            <w:pPr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B3565">
              <w:rPr>
                <w:rFonts w:ascii="Angsana New" w:hAnsi="Angsana New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7DAC74C" w14:textId="0E9ACCB1" w:rsidR="00D574D8" w:rsidRPr="00710A5F" w:rsidRDefault="00D574D8" w:rsidP="00D574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710A5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1,000</w:t>
            </w:r>
          </w:p>
        </w:tc>
        <w:tc>
          <w:tcPr>
            <w:tcW w:w="270" w:type="dxa"/>
            <w:vAlign w:val="bottom"/>
          </w:tcPr>
          <w:p w14:paraId="7F1C9927" w14:textId="77777777" w:rsidR="00D574D8" w:rsidRPr="00710A5F" w:rsidRDefault="00D574D8" w:rsidP="00B019A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vAlign w:val="bottom"/>
          </w:tcPr>
          <w:p w14:paraId="072C789D" w14:textId="153ED1F9" w:rsidR="00D574D8" w:rsidRPr="00710A5F" w:rsidRDefault="00D574D8" w:rsidP="00D574D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10A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30,33</w:t>
            </w:r>
            <w:r w:rsidR="001960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9" w:type="dxa"/>
            <w:vAlign w:val="bottom"/>
          </w:tcPr>
          <w:p w14:paraId="501BD3DC" w14:textId="77777777" w:rsidR="00D574D8" w:rsidRPr="00710A5F" w:rsidRDefault="00D574D8" w:rsidP="00B0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569B7AEF" w14:textId="7580D403" w:rsidR="00D574D8" w:rsidRPr="00710A5F" w:rsidRDefault="00D574D8" w:rsidP="00D574D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10A5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25C7FEC3" w14:textId="77777777" w:rsidR="00D574D8" w:rsidRPr="00710A5F" w:rsidRDefault="00D574D8" w:rsidP="00B0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vAlign w:val="bottom"/>
          </w:tcPr>
          <w:p w14:paraId="048553D0" w14:textId="68E5360B" w:rsidR="00D574D8" w:rsidRPr="00710A5F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10A5F">
              <w:rPr>
                <w:rFonts w:ascii="Angsana New" w:hAnsi="Angsana New"/>
                <w:b/>
                <w:bCs/>
                <w:sz w:val="26"/>
                <w:szCs w:val="26"/>
              </w:rPr>
              <w:t>(11</w:t>
            </w:r>
            <w:r w:rsidR="00196000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710A5F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31989D3" w14:textId="77777777" w:rsidR="00D574D8" w:rsidRPr="00710A5F" w:rsidRDefault="00D574D8" w:rsidP="00B019A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vAlign w:val="bottom"/>
          </w:tcPr>
          <w:p w14:paraId="05C907C6" w14:textId="181D9618" w:rsidR="00D574D8" w:rsidRPr="00710A5F" w:rsidRDefault="00D574D8" w:rsidP="00D574D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10A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31,216</w:t>
            </w:r>
          </w:p>
        </w:tc>
      </w:tr>
      <w:tr w:rsidR="00D574D8" w:rsidRPr="001B1A4A" w14:paraId="113D23BE" w14:textId="77777777" w:rsidTr="00D574D8">
        <w:trPr>
          <w:trHeight w:val="60"/>
        </w:trPr>
        <w:tc>
          <w:tcPr>
            <w:tcW w:w="2970" w:type="dxa"/>
            <w:vAlign w:val="bottom"/>
          </w:tcPr>
          <w:p w14:paraId="19F22A75" w14:textId="77777777" w:rsidR="00D574D8" w:rsidRPr="001B3565" w:rsidRDefault="00D574D8" w:rsidP="001B35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5378E2" w14:textId="77777777" w:rsidR="00D574D8" w:rsidRPr="001B3565" w:rsidRDefault="00D574D8" w:rsidP="001B356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5160A6" w14:textId="77777777" w:rsidR="00D574D8" w:rsidRPr="001B3565" w:rsidRDefault="00D574D8" w:rsidP="001B356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F5A589" w14:textId="77777777" w:rsidR="00D574D8" w:rsidRPr="001B3565" w:rsidRDefault="00D574D8" w:rsidP="001B356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DDC3B88" w14:textId="77777777" w:rsidR="00D574D8" w:rsidRPr="001B3565" w:rsidRDefault="00D574D8" w:rsidP="001B3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E4A42C" w14:textId="77777777" w:rsidR="00D574D8" w:rsidRPr="001B3565" w:rsidRDefault="00D574D8" w:rsidP="001B356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27B2F0A" w14:textId="77777777" w:rsidR="00D574D8" w:rsidRPr="001B3565" w:rsidRDefault="00D574D8" w:rsidP="001B3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C83A45" w14:textId="77777777" w:rsidR="00D574D8" w:rsidRPr="001B3565" w:rsidRDefault="00D574D8" w:rsidP="001B356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49728E" w14:textId="77777777" w:rsidR="00D574D8" w:rsidRPr="001B3565" w:rsidRDefault="00D574D8" w:rsidP="001B356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ABC9F6E" w14:textId="77777777" w:rsidR="00D574D8" w:rsidRPr="001B3565" w:rsidRDefault="00D574D8" w:rsidP="001B356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574D8" w:rsidRPr="001B1A4A" w14:paraId="4DE0A0D0" w14:textId="77777777" w:rsidTr="00D574D8">
        <w:trPr>
          <w:trHeight w:val="60"/>
        </w:trPr>
        <w:tc>
          <w:tcPr>
            <w:tcW w:w="2970" w:type="dxa"/>
            <w:vAlign w:val="bottom"/>
          </w:tcPr>
          <w:p w14:paraId="7190EF43" w14:textId="77777777" w:rsidR="00D574D8" w:rsidRPr="001B3565" w:rsidRDefault="00D574D8" w:rsidP="001B35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B356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037C2DE" w14:textId="77777777" w:rsidR="00D574D8" w:rsidRPr="001B3565" w:rsidRDefault="00D574D8" w:rsidP="001B356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63B9D48" w14:textId="77777777" w:rsidR="00D574D8" w:rsidRPr="001B3565" w:rsidRDefault="00D574D8" w:rsidP="001B356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480DBCCE" w14:textId="77777777" w:rsidR="00D574D8" w:rsidRPr="001B3565" w:rsidRDefault="00D574D8" w:rsidP="001B356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2110905" w14:textId="77777777" w:rsidR="00D574D8" w:rsidRPr="001B3565" w:rsidRDefault="00D574D8" w:rsidP="001B3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7293EB04" w14:textId="77777777" w:rsidR="00D574D8" w:rsidRPr="001B3565" w:rsidRDefault="00D574D8" w:rsidP="001B356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FABEF5E" w14:textId="77777777" w:rsidR="00D574D8" w:rsidRPr="001B3565" w:rsidRDefault="00D574D8" w:rsidP="001B3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720AA6D0" w14:textId="77777777" w:rsidR="00D574D8" w:rsidRPr="001B3565" w:rsidRDefault="00D574D8" w:rsidP="001B356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2FA60B" w14:textId="77777777" w:rsidR="00D574D8" w:rsidRPr="001B3565" w:rsidRDefault="00D574D8" w:rsidP="001B356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4601CB4A" w14:textId="77777777" w:rsidR="00D574D8" w:rsidRPr="001B3565" w:rsidRDefault="00D574D8" w:rsidP="001B356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574D8" w:rsidRPr="001B1A4A" w14:paraId="14EDB0AF" w14:textId="77777777" w:rsidTr="00D574D8">
        <w:trPr>
          <w:trHeight w:val="60"/>
        </w:trPr>
        <w:tc>
          <w:tcPr>
            <w:tcW w:w="2970" w:type="dxa"/>
            <w:vAlign w:val="bottom"/>
          </w:tcPr>
          <w:p w14:paraId="5E9911A6" w14:textId="77777777" w:rsidR="00D574D8" w:rsidRPr="001B3565" w:rsidRDefault="00D574D8" w:rsidP="00B019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B3565">
              <w:rPr>
                <w:rFonts w:ascii="Angsana New" w:hAnsi="Angsana New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146E5CC" w14:textId="77777777" w:rsidR="00D574D8" w:rsidRPr="001B3565" w:rsidRDefault="00D574D8" w:rsidP="00B0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7EA8A72" w14:textId="77777777" w:rsidR="00D574D8" w:rsidRPr="001B3565" w:rsidRDefault="00D574D8" w:rsidP="00B019A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4BCDE7E4" w14:textId="77777777" w:rsidR="00D574D8" w:rsidRPr="001B3565" w:rsidRDefault="00D574D8" w:rsidP="00B019A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54603AD" w14:textId="77777777" w:rsidR="00D574D8" w:rsidRPr="001B3565" w:rsidRDefault="00D574D8" w:rsidP="00B0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5A07C243" w14:textId="77777777" w:rsidR="00D574D8" w:rsidRPr="001B3565" w:rsidRDefault="00D574D8" w:rsidP="00B019A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6B469F1" w14:textId="77777777" w:rsidR="00D574D8" w:rsidRPr="001B3565" w:rsidRDefault="00D574D8" w:rsidP="00B01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02512815" w14:textId="77777777" w:rsidR="00D574D8" w:rsidRPr="001B3565" w:rsidRDefault="00D574D8" w:rsidP="00B019A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244A27" w14:textId="77777777" w:rsidR="00D574D8" w:rsidRPr="001B3565" w:rsidRDefault="00D574D8" w:rsidP="00B019A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563D9E45" w14:textId="77777777" w:rsidR="00D574D8" w:rsidRPr="001B3565" w:rsidRDefault="00D574D8" w:rsidP="00B019A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574D8" w:rsidRPr="00710A5F" w14:paraId="51E1AB25" w14:textId="77777777" w:rsidTr="00D574D8">
        <w:trPr>
          <w:trHeight w:val="60"/>
        </w:trPr>
        <w:tc>
          <w:tcPr>
            <w:tcW w:w="2970" w:type="dxa"/>
            <w:vAlign w:val="bottom"/>
          </w:tcPr>
          <w:p w14:paraId="7D9FE776" w14:textId="77777777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B3565">
              <w:rPr>
                <w:rFonts w:ascii="Angsana New" w:hAnsi="Angsana New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7F9B6A" w14:textId="00279875" w:rsidR="00D574D8" w:rsidRPr="00710A5F" w:rsidRDefault="00D574D8" w:rsidP="00D574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10A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3,061</w:t>
            </w:r>
          </w:p>
        </w:tc>
        <w:tc>
          <w:tcPr>
            <w:tcW w:w="270" w:type="dxa"/>
            <w:vAlign w:val="bottom"/>
          </w:tcPr>
          <w:p w14:paraId="0C7A33F6" w14:textId="77777777" w:rsidR="00D574D8" w:rsidRPr="00710A5F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2820FC" w14:textId="7C41A331" w:rsidR="00D574D8" w:rsidRPr="00710A5F" w:rsidRDefault="00D574D8" w:rsidP="00D574D8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10A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69863B5C" w14:textId="77777777" w:rsidR="00D574D8" w:rsidRPr="00710A5F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A03421" w14:textId="06F0FA6F" w:rsidR="00D574D8" w:rsidRPr="00710A5F" w:rsidRDefault="00D574D8" w:rsidP="00D574D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10A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65FCAB8E" w14:textId="77777777" w:rsidR="00D574D8" w:rsidRPr="00710A5F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4E5110" w14:textId="7F888299" w:rsidR="00D574D8" w:rsidRPr="00710A5F" w:rsidRDefault="00D574D8" w:rsidP="00D574D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10A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0E32BE" w14:textId="77777777" w:rsidR="00D574D8" w:rsidRPr="00710A5F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0BD869B" w14:textId="1B4B2D3D" w:rsidR="00D574D8" w:rsidRPr="00710A5F" w:rsidRDefault="00D574D8" w:rsidP="00D574D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10A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3,042</w:t>
            </w:r>
          </w:p>
        </w:tc>
      </w:tr>
      <w:tr w:rsidR="00D574D8" w:rsidRPr="001B1A4A" w14:paraId="126167D3" w14:textId="77777777" w:rsidTr="00D574D8">
        <w:tc>
          <w:tcPr>
            <w:tcW w:w="2970" w:type="dxa"/>
            <w:vAlign w:val="bottom"/>
          </w:tcPr>
          <w:p w14:paraId="541AA4E8" w14:textId="77777777" w:rsidR="00D574D8" w:rsidRPr="001B3565" w:rsidRDefault="00D574D8" w:rsidP="00D574D8">
            <w:pPr>
              <w:tabs>
                <w:tab w:val="clear" w:pos="2580"/>
                <w:tab w:val="left" w:pos="19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D3529E1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946F29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  <w:vAlign w:val="bottom"/>
          </w:tcPr>
          <w:p w14:paraId="28794A3E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021F7E7" w14:textId="77777777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vAlign w:val="bottom"/>
          </w:tcPr>
          <w:p w14:paraId="4230286B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C8B5FFF" w14:textId="77777777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vAlign w:val="bottom"/>
          </w:tcPr>
          <w:p w14:paraId="19EE8C49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FD5998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</w:tcPr>
          <w:p w14:paraId="6962E7BF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574D8" w:rsidRPr="001B1A4A" w14:paraId="43CFC19D" w14:textId="77777777" w:rsidTr="00D574D8">
        <w:tc>
          <w:tcPr>
            <w:tcW w:w="2970" w:type="dxa"/>
            <w:vAlign w:val="bottom"/>
          </w:tcPr>
          <w:p w14:paraId="3DD8D089" w14:textId="49B4D014" w:rsidR="00D574D8" w:rsidRPr="001B3565" w:rsidRDefault="00D574D8" w:rsidP="00D574D8">
            <w:pPr>
              <w:tabs>
                <w:tab w:val="clear" w:pos="2580"/>
                <w:tab w:val="left" w:pos="19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1B356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41C4EB2A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7E8A77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2392D9C3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3B8E235" w14:textId="77777777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76CAF952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3CBB879" w14:textId="77777777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1970D333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A3CF7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521914C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574D8" w:rsidRPr="001B1A4A" w14:paraId="6DF39B50" w14:textId="77777777" w:rsidTr="00D574D8">
        <w:tc>
          <w:tcPr>
            <w:tcW w:w="2970" w:type="dxa"/>
            <w:vAlign w:val="bottom"/>
          </w:tcPr>
          <w:p w14:paraId="14438170" w14:textId="554B3118" w:rsidR="00D574D8" w:rsidRPr="001B3565" w:rsidRDefault="00D574D8" w:rsidP="00D574D8">
            <w:pPr>
              <w:tabs>
                <w:tab w:val="clear" w:pos="2580"/>
                <w:tab w:val="left" w:pos="19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1B356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260" w:type="dxa"/>
            <w:vAlign w:val="bottom"/>
          </w:tcPr>
          <w:p w14:paraId="7CC955F0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2F2D77D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4941C7A0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B943092" w14:textId="77777777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7F183D02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FE96C30" w14:textId="77777777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18E84E06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BF4A3D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38FC7DF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574D8" w:rsidRPr="001B1A4A" w14:paraId="52BC9076" w14:textId="77777777" w:rsidTr="00D574D8">
        <w:tc>
          <w:tcPr>
            <w:tcW w:w="2970" w:type="dxa"/>
            <w:vAlign w:val="bottom"/>
          </w:tcPr>
          <w:p w14:paraId="359A3C15" w14:textId="6BF8FA36" w:rsidR="00D574D8" w:rsidRPr="001B3565" w:rsidRDefault="00D574D8" w:rsidP="00D574D8">
            <w:pPr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B3565">
              <w:rPr>
                <w:rFonts w:ascii="Angsana New" w:hAnsi="Angsana New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78FFBA62" w14:textId="30568EB9" w:rsidR="00D574D8" w:rsidRPr="001B3565" w:rsidRDefault="00D574D8" w:rsidP="00D574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  <w:r w:rsidRPr="001B3565">
              <w:rPr>
                <w:rFonts w:ascii="Angsana New" w:hAnsi="Angsana New" w:cs="Angsana New"/>
                <w:sz w:val="26"/>
                <w:szCs w:val="26"/>
                <w:lang w:val="en-US"/>
              </w:rPr>
              <w:t>270</w:t>
            </w:r>
            <w:r w:rsidRPr="001B356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B3565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059E29C1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9" w:type="dxa"/>
            <w:vAlign w:val="bottom"/>
          </w:tcPr>
          <w:p w14:paraId="1FB4972C" w14:textId="4B94A117" w:rsidR="00D574D8" w:rsidRPr="001B3565" w:rsidRDefault="00D574D8" w:rsidP="00D574D8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  <w:r w:rsidRPr="001B356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6E184674" w14:textId="77777777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3453B751" w14:textId="0F021BE1" w:rsidR="00D574D8" w:rsidRPr="001B3565" w:rsidRDefault="00D574D8" w:rsidP="00D574D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  <w:r w:rsidRPr="001B3565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Pr="001B356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270</w:t>
            </w:r>
            <w:r w:rsidRPr="001B3565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B356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000</w:t>
            </w:r>
            <w:r w:rsidRPr="001B3565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49" w:type="dxa"/>
            <w:vAlign w:val="bottom"/>
          </w:tcPr>
          <w:p w14:paraId="0AAC7CEA" w14:textId="77777777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1640D25C" w14:textId="5BE2B0B6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35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FA0317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2557028" w14:textId="34EC7AAB" w:rsidR="00D574D8" w:rsidRPr="001B3565" w:rsidRDefault="00D574D8" w:rsidP="00D574D8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  <w:r w:rsidRPr="001B356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574D8" w:rsidRPr="001B1A4A" w14:paraId="78A50D69" w14:textId="77777777" w:rsidTr="00D574D8">
        <w:tc>
          <w:tcPr>
            <w:tcW w:w="2970" w:type="dxa"/>
            <w:vAlign w:val="bottom"/>
          </w:tcPr>
          <w:p w14:paraId="26FEE84B" w14:textId="557569D8" w:rsidR="00D574D8" w:rsidRPr="001B3565" w:rsidRDefault="00D574D8" w:rsidP="00D574D8">
            <w:pPr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B3565">
              <w:rPr>
                <w:rFonts w:ascii="Angsana New" w:hAnsi="Angsana New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1260" w:type="dxa"/>
            <w:vAlign w:val="bottom"/>
          </w:tcPr>
          <w:p w14:paraId="1C224E87" w14:textId="77777777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B2B5D3E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9" w:type="dxa"/>
            <w:vAlign w:val="bottom"/>
          </w:tcPr>
          <w:p w14:paraId="79A5094F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B630A38" w14:textId="77777777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318BDD30" w14:textId="77777777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DB141EB" w14:textId="77777777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743AB926" w14:textId="77777777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3749042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9CF16A8" w14:textId="77777777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574D8" w:rsidRPr="001B1A4A" w14:paraId="79792340" w14:textId="77777777" w:rsidTr="00D574D8">
        <w:tc>
          <w:tcPr>
            <w:tcW w:w="2970" w:type="dxa"/>
            <w:vAlign w:val="bottom"/>
          </w:tcPr>
          <w:p w14:paraId="6F0061F0" w14:textId="5008EBAE" w:rsidR="00D574D8" w:rsidRPr="001B3565" w:rsidRDefault="00D574D8" w:rsidP="00D574D8">
            <w:pPr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B3565">
              <w:rPr>
                <w:rFonts w:ascii="Angsana New" w:hAnsi="Angsana New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BA2A7F" w14:textId="02618F12" w:rsidR="00D574D8" w:rsidRPr="001B3565" w:rsidRDefault="00D574D8" w:rsidP="00D574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  <w:r w:rsidRPr="001B3565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1B356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B3565">
              <w:rPr>
                <w:rFonts w:ascii="Angsana New" w:hAnsi="Angsana New" w:cs="Angsana New"/>
                <w:sz w:val="26"/>
                <w:szCs w:val="26"/>
                <w:lang w:val="en-US"/>
              </w:rPr>
              <w:t>002</w:t>
            </w:r>
          </w:p>
        </w:tc>
        <w:tc>
          <w:tcPr>
            <w:tcW w:w="270" w:type="dxa"/>
            <w:vAlign w:val="bottom"/>
          </w:tcPr>
          <w:p w14:paraId="0CFD4326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6B05C9C4" w14:textId="4C9FE686" w:rsidR="00D574D8" w:rsidRPr="001B3565" w:rsidRDefault="00D574D8" w:rsidP="00D574D8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  <w:r w:rsidRPr="001B356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581A508C" w14:textId="77777777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0490FDE1" w14:textId="2A71443B" w:rsidR="00D574D8" w:rsidRPr="001B3565" w:rsidRDefault="00D574D8" w:rsidP="00D574D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B356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B3565">
              <w:rPr>
                <w:rFonts w:ascii="Angsana New" w:hAnsi="Angsana New" w:cs="Angsana New"/>
                <w:sz w:val="26"/>
                <w:szCs w:val="26"/>
                <w:lang w:val="en-US"/>
              </w:rPr>
              <w:t>552</w:t>
            </w:r>
            <w:r w:rsidRPr="001B356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49684D3F" w14:textId="77777777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41683FAE" w14:textId="55C05E5D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3565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270" w:type="dxa"/>
          </w:tcPr>
          <w:p w14:paraId="6A54F348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5806019F" w14:textId="750AF6B3" w:rsidR="00D574D8" w:rsidRPr="001B3565" w:rsidRDefault="00D574D8" w:rsidP="00D574D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  <w:r w:rsidRPr="001B3565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1B356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B3565">
              <w:rPr>
                <w:rFonts w:ascii="Angsana New" w:hAnsi="Angsana New" w:cs="Angsana New"/>
                <w:sz w:val="26"/>
                <w:szCs w:val="26"/>
                <w:lang w:val="en-US"/>
              </w:rPr>
              <w:t>448</w:t>
            </w:r>
          </w:p>
        </w:tc>
      </w:tr>
      <w:tr w:rsidR="00D574D8" w:rsidRPr="001B1A4A" w14:paraId="3BA5557B" w14:textId="77777777" w:rsidTr="00D574D8">
        <w:tc>
          <w:tcPr>
            <w:tcW w:w="2970" w:type="dxa"/>
            <w:vAlign w:val="bottom"/>
          </w:tcPr>
          <w:p w14:paraId="374A3D12" w14:textId="67B40637" w:rsidR="00D574D8" w:rsidRPr="001B3565" w:rsidRDefault="00D574D8" w:rsidP="00D574D8">
            <w:pPr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B356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5A7E4" w14:textId="64D7DA80" w:rsidR="00D574D8" w:rsidRPr="001B3565" w:rsidRDefault="00D574D8" w:rsidP="00D574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B356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273</w:t>
            </w:r>
            <w:r w:rsidRPr="001B35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1B356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002</w:t>
            </w:r>
          </w:p>
        </w:tc>
        <w:tc>
          <w:tcPr>
            <w:tcW w:w="270" w:type="dxa"/>
            <w:vAlign w:val="bottom"/>
          </w:tcPr>
          <w:p w14:paraId="77D6B330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51EB8" w14:textId="667E59FB" w:rsidR="00D574D8" w:rsidRPr="001B3565" w:rsidRDefault="00D574D8" w:rsidP="00D574D8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B35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13982A13" w14:textId="77777777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2DB58" w14:textId="24A4D4F2" w:rsidR="00D574D8" w:rsidRPr="001B3565" w:rsidRDefault="00D574D8" w:rsidP="00D574D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B35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1B356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270</w:t>
            </w:r>
            <w:r w:rsidRPr="001B35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1B356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552</w:t>
            </w:r>
            <w:r w:rsidRPr="001B35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4FF5918A" w14:textId="77777777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D3B6B" w14:textId="644CC82D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3565">
              <w:rPr>
                <w:rFonts w:ascii="Angsana New" w:hAnsi="Angsana New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270" w:type="dxa"/>
          </w:tcPr>
          <w:p w14:paraId="1EBFBDE7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E516B8" w14:textId="36021464" w:rsidR="00D574D8" w:rsidRPr="001B3565" w:rsidRDefault="00D574D8" w:rsidP="00D574D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B356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</w:t>
            </w:r>
            <w:r w:rsidRPr="001B35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1B356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448</w:t>
            </w:r>
          </w:p>
        </w:tc>
      </w:tr>
      <w:tr w:rsidR="00D574D8" w:rsidRPr="001B1A4A" w14:paraId="6D49BB15" w14:textId="77777777" w:rsidTr="00D574D8">
        <w:trPr>
          <w:trHeight w:val="60"/>
        </w:trPr>
        <w:tc>
          <w:tcPr>
            <w:tcW w:w="2970" w:type="dxa"/>
            <w:vAlign w:val="bottom"/>
          </w:tcPr>
          <w:p w14:paraId="50CD11D8" w14:textId="77777777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6327437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8A15FA3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21DEBB25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8BE467E" w14:textId="77777777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36A337A0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E99C5AD" w14:textId="77777777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5C413B70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A35598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47178B59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574D8" w:rsidRPr="001B1A4A" w14:paraId="3B4F7A6D" w14:textId="77777777" w:rsidTr="00D574D8">
        <w:trPr>
          <w:trHeight w:val="60"/>
        </w:trPr>
        <w:tc>
          <w:tcPr>
            <w:tcW w:w="2970" w:type="dxa"/>
            <w:vAlign w:val="bottom"/>
          </w:tcPr>
          <w:p w14:paraId="409B0818" w14:textId="71FDB96E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B356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692571D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724B793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26A3332F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DEF4F10" w14:textId="77777777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40B91378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72CC9B3" w14:textId="77777777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2C42891B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3FB6A1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7D4E2E34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574D8" w:rsidRPr="001B1A4A" w14:paraId="3928FDE6" w14:textId="77777777" w:rsidTr="00D574D8">
        <w:trPr>
          <w:trHeight w:val="60"/>
        </w:trPr>
        <w:tc>
          <w:tcPr>
            <w:tcW w:w="2970" w:type="dxa"/>
            <w:vAlign w:val="bottom"/>
          </w:tcPr>
          <w:p w14:paraId="7318730C" w14:textId="2AAF5007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B3565">
              <w:rPr>
                <w:rFonts w:ascii="Angsana New" w:hAnsi="Angsana New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C029032" w14:textId="1F94CFB3" w:rsidR="00D574D8" w:rsidRPr="00D574D8" w:rsidRDefault="00D574D8" w:rsidP="00D574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  <w:r w:rsidRPr="00D574D8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D574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74D8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596272F4" w14:textId="77777777" w:rsidR="00D574D8" w:rsidRPr="00D574D8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30E0DB99" w14:textId="73A9D1C3" w:rsidR="00D574D8" w:rsidRPr="00D574D8" w:rsidRDefault="00D574D8" w:rsidP="00D574D8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  <w:r w:rsidRPr="00D574D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3D555812" w14:textId="77777777" w:rsidR="00D574D8" w:rsidRPr="00D574D8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0E207C10" w14:textId="5869D49D" w:rsidR="00D574D8" w:rsidRPr="00D574D8" w:rsidRDefault="00D574D8" w:rsidP="00D574D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  <w:r w:rsidRPr="00D574D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0F443D45" w14:textId="77777777" w:rsidR="00D574D8" w:rsidRPr="00D574D8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47EF302C" w14:textId="1626D837" w:rsidR="00D574D8" w:rsidRPr="00D574D8" w:rsidRDefault="00D574D8" w:rsidP="00D574D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  <w:r w:rsidRPr="00D574D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44BC32" w14:textId="77777777" w:rsidR="00D574D8" w:rsidRPr="00D574D8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2CF47493" w14:textId="27B7CE6D" w:rsidR="00D574D8" w:rsidRPr="00D574D8" w:rsidRDefault="00D574D8" w:rsidP="00D574D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  <w:r w:rsidRPr="00D574D8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D574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74D8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</w:p>
        </w:tc>
      </w:tr>
      <w:tr w:rsidR="00D574D8" w:rsidRPr="001B1A4A" w14:paraId="1E3B5C17" w14:textId="77777777" w:rsidTr="00D574D8">
        <w:tc>
          <w:tcPr>
            <w:tcW w:w="2970" w:type="dxa"/>
            <w:vAlign w:val="bottom"/>
          </w:tcPr>
          <w:p w14:paraId="74A139DE" w14:textId="5C18C261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B3565">
              <w:rPr>
                <w:rFonts w:ascii="Angsana New" w:hAnsi="Angsana New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835E744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6F61203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591DF606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D74249C" w14:textId="77777777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1BAD6C1C" w14:textId="77777777" w:rsidR="00D574D8" w:rsidRPr="00D574D8" w:rsidRDefault="00D574D8" w:rsidP="00D574D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7193653" w14:textId="77777777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4D460B48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8AC311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576A25DC" w14:textId="77777777" w:rsidR="00D574D8" w:rsidRPr="001B3565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D574D8" w:rsidRPr="00D574D8" w14:paraId="5367E8E1" w14:textId="77777777" w:rsidTr="00D574D8">
        <w:tc>
          <w:tcPr>
            <w:tcW w:w="2970" w:type="dxa"/>
            <w:vAlign w:val="bottom"/>
          </w:tcPr>
          <w:p w14:paraId="664898CC" w14:textId="5A0012B2" w:rsidR="00D574D8" w:rsidRPr="001B3565" w:rsidRDefault="00D574D8" w:rsidP="00D574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B3565">
              <w:rPr>
                <w:rFonts w:ascii="Angsana New" w:hAnsi="Angsana New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1ABE07" w14:textId="7B8FB858" w:rsidR="00D574D8" w:rsidRPr="00D574D8" w:rsidRDefault="00D574D8" w:rsidP="00D574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  <w:r w:rsidRPr="00D574D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EF8C5F2" w14:textId="77777777" w:rsidR="00D574D8" w:rsidRPr="00D574D8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CE9F9E" w14:textId="3A7AF35B" w:rsidR="00D574D8" w:rsidRPr="00D574D8" w:rsidRDefault="00D574D8" w:rsidP="00D574D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</w:rPr>
            </w:pPr>
            <w:r w:rsidRPr="00D574D8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D574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74D8">
              <w:rPr>
                <w:rFonts w:ascii="Angsana New" w:hAnsi="Angsana New" w:cs="Angsana New"/>
                <w:sz w:val="26"/>
                <w:szCs w:val="26"/>
                <w:lang w:val="en-US"/>
              </w:rPr>
              <w:t>075</w:t>
            </w:r>
          </w:p>
        </w:tc>
        <w:tc>
          <w:tcPr>
            <w:tcW w:w="249" w:type="dxa"/>
            <w:vAlign w:val="bottom"/>
          </w:tcPr>
          <w:p w14:paraId="59CE4DE8" w14:textId="77777777" w:rsidR="00D574D8" w:rsidRPr="00D574D8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8FB17E" w14:textId="5FB8B9A1" w:rsidR="00D574D8" w:rsidRPr="00D574D8" w:rsidRDefault="00D574D8" w:rsidP="00D574D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  <w:r w:rsidRPr="00D574D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55992469" w14:textId="77777777" w:rsidR="00D574D8" w:rsidRPr="00D574D8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16B0B9" w14:textId="0730B970" w:rsidR="00D574D8" w:rsidRPr="00D574D8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83" w:right="-110"/>
              <w:rPr>
                <w:rFonts w:ascii="Angsana New" w:hAnsi="Angsana New"/>
                <w:sz w:val="26"/>
                <w:szCs w:val="26"/>
              </w:rPr>
            </w:pPr>
            <w:r w:rsidRPr="00D574D8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F39FC5" w14:textId="77777777" w:rsidR="00D574D8" w:rsidRPr="00D574D8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24530A5" w14:textId="7C248C4B" w:rsidR="00D574D8" w:rsidRPr="00D574D8" w:rsidRDefault="00D574D8" w:rsidP="00D574D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83" w:right="-110"/>
              <w:rPr>
                <w:rFonts w:ascii="Angsana New" w:hAnsi="Angsana New" w:cs="Angsana New"/>
                <w:sz w:val="26"/>
                <w:szCs w:val="26"/>
              </w:rPr>
            </w:pPr>
            <w:r w:rsidRPr="00D574D8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D574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74D8">
              <w:rPr>
                <w:rFonts w:ascii="Angsana New" w:hAnsi="Angsana New" w:cs="Angsana New"/>
                <w:sz w:val="26"/>
                <w:szCs w:val="26"/>
                <w:lang w:val="en-US"/>
              </w:rPr>
              <w:t>067</w:t>
            </w:r>
          </w:p>
        </w:tc>
      </w:tr>
      <w:tr w:rsidR="00D574D8" w:rsidRPr="00D574D8" w14:paraId="5B226F67" w14:textId="77777777" w:rsidTr="00D574D8">
        <w:tc>
          <w:tcPr>
            <w:tcW w:w="2970" w:type="dxa"/>
            <w:vAlign w:val="bottom"/>
          </w:tcPr>
          <w:p w14:paraId="545DEFC1" w14:textId="740B0251" w:rsidR="00D574D8" w:rsidRPr="001B3565" w:rsidRDefault="00D574D8" w:rsidP="00D574D8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1B356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C3AE28" w14:textId="68E7E332" w:rsidR="00D574D8" w:rsidRPr="00D574D8" w:rsidRDefault="00D574D8" w:rsidP="00D574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574D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  <w:r w:rsidRPr="00D574D8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D574D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17FD15B7" w14:textId="77777777" w:rsidR="00D574D8" w:rsidRPr="00D574D8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36D782" w14:textId="695C0F28" w:rsidR="00D574D8" w:rsidRPr="00D574D8" w:rsidRDefault="00D574D8" w:rsidP="00D574D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574D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</w:t>
            </w:r>
            <w:r w:rsidRPr="00D574D8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D574D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075</w:t>
            </w:r>
          </w:p>
        </w:tc>
        <w:tc>
          <w:tcPr>
            <w:tcW w:w="249" w:type="dxa"/>
            <w:vAlign w:val="bottom"/>
          </w:tcPr>
          <w:p w14:paraId="49F681C0" w14:textId="77777777" w:rsidR="00D574D8" w:rsidRPr="00D574D8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DC6F54" w14:textId="1FD11C81" w:rsidR="00D574D8" w:rsidRPr="00D574D8" w:rsidRDefault="00D574D8" w:rsidP="00D574D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574D8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73A7B56A" w14:textId="77777777" w:rsidR="00D574D8" w:rsidRPr="00D574D8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E7A3CA" w14:textId="7888569C" w:rsidR="00D574D8" w:rsidRPr="00D574D8" w:rsidRDefault="00D574D8" w:rsidP="00D5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574D8">
              <w:rPr>
                <w:rFonts w:ascii="Angsana New" w:hAnsi="Angsana New"/>
                <w:b/>
                <w:bCs/>
                <w:sz w:val="26"/>
                <w:szCs w:val="26"/>
              </w:rPr>
              <w:t>(8)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E7EE5B" w14:textId="77777777" w:rsidR="00D574D8" w:rsidRPr="00D574D8" w:rsidRDefault="00D574D8" w:rsidP="00D574D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B007A7" w14:textId="4334D047" w:rsidR="00D574D8" w:rsidRPr="00D574D8" w:rsidRDefault="00D574D8" w:rsidP="00D574D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83"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574D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</w:t>
            </w:r>
            <w:r w:rsidRPr="00D574D8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D574D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067</w:t>
            </w:r>
          </w:p>
        </w:tc>
      </w:tr>
    </w:tbl>
    <w:p w14:paraId="52ACE09B" w14:textId="67D43ACC" w:rsidR="00C55E3C" w:rsidRDefault="00C55E3C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p w14:paraId="1C50EE57" w14:textId="6926C419" w:rsidR="00833D8A" w:rsidRDefault="00C55E3C" w:rsidP="00C5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4ED6030" w14:textId="77777777" w:rsidR="00C55E3C" w:rsidRPr="00BE310C" w:rsidRDefault="00C55E3C" w:rsidP="00C55E3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418FDA58" w14:textId="77777777" w:rsidR="00C55E3C" w:rsidRDefault="00C55E3C" w:rsidP="00C55E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</w:pPr>
      <w:bookmarkStart w:id="2" w:name="_Hlk172991252"/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00"/>
        <w:gridCol w:w="429"/>
        <w:gridCol w:w="1440"/>
        <w:gridCol w:w="361"/>
        <w:gridCol w:w="1620"/>
      </w:tblGrid>
      <w:tr w:rsidR="00C55E3C" w:rsidRPr="001251A8" w14:paraId="5D58DAE6" w14:textId="77777777" w:rsidTr="00FE5414">
        <w:trPr>
          <w:tblHeader/>
        </w:trPr>
        <w:tc>
          <w:tcPr>
            <w:tcW w:w="2963" w:type="pct"/>
          </w:tcPr>
          <w:p w14:paraId="46B831B1" w14:textId="77777777" w:rsidR="00C55E3C" w:rsidRPr="00AB2F52" w:rsidRDefault="00C55E3C" w:rsidP="00FE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2F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3573755" w14:textId="10DCFCAB" w:rsidR="00C55E3C" w:rsidRPr="00AB2F52" w:rsidRDefault="00C55E3C" w:rsidP="00FE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2F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F4D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877B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6F4D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AB2F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877B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6F4D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877B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27" w:type="pct"/>
            <w:vAlign w:val="bottom"/>
          </w:tcPr>
          <w:p w14:paraId="63F27E29" w14:textId="77777777" w:rsidR="00C55E3C" w:rsidRPr="00AB2F52" w:rsidRDefault="00C55E3C" w:rsidP="00FE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2" w:type="pct"/>
          </w:tcPr>
          <w:p w14:paraId="68DED344" w14:textId="77777777" w:rsidR="00C55E3C" w:rsidRPr="00AB2F52" w:rsidRDefault="00C55E3C" w:rsidP="00FE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75BD8E1" w14:textId="77777777" w:rsidR="00C55E3C" w:rsidRPr="00AB2F52" w:rsidRDefault="00C55E3C" w:rsidP="00FE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2F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1" w:type="pct"/>
          </w:tcPr>
          <w:p w14:paraId="299C0F46" w14:textId="77777777" w:rsidR="00C55E3C" w:rsidRPr="00AB2F52" w:rsidRDefault="00C55E3C" w:rsidP="00FE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7" w:type="pct"/>
          </w:tcPr>
          <w:p w14:paraId="6302BA9B" w14:textId="77777777" w:rsidR="00C55E3C" w:rsidRPr="00AB2F52" w:rsidRDefault="00C55E3C" w:rsidP="00FE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2F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ABDC5C4" w14:textId="77777777" w:rsidR="00C55E3C" w:rsidRPr="00AB2F52" w:rsidRDefault="00C55E3C" w:rsidP="00FE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2F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55E3C" w:rsidRPr="005222D6" w14:paraId="3158F8B4" w14:textId="77777777" w:rsidTr="00FE5414">
        <w:trPr>
          <w:tblHeader/>
        </w:trPr>
        <w:tc>
          <w:tcPr>
            <w:tcW w:w="2963" w:type="pct"/>
          </w:tcPr>
          <w:p w14:paraId="34D29C92" w14:textId="77777777" w:rsidR="00C55E3C" w:rsidRPr="00CE458C" w:rsidRDefault="00C55E3C" w:rsidP="00FE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" w:type="pct"/>
            <w:vAlign w:val="bottom"/>
          </w:tcPr>
          <w:p w14:paraId="0ECD5FEA" w14:textId="77777777" w:rsidR="00C55E3C" w:rsidRPr="0047113F" w:rsidRDefault="00C55E3C" w:rsidP="00FE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0" w:type="pct"/>
            <w:gridSpan w:val="3"/>
          </w:tcPr>
          <w:p w14:paraId="77E5436F" w14:textId="77777777" w:rsidR="00C55E3C" w:rsidRPr="005222D6" w:rsidRDefault="00C55E3C" w:rsidP="00FE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22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22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55E3C" w:rsidRPr="001532C5" w14:paraId="357FD4BB" w14:textId="77777777" w:rsidTr="00FE5414">
        <w:tc>
          <w:tcPr>
            <w:tcW w:w="2963" w:type="pct"/>
          </w:tcPr>
          <w:p w14:paraId="3D49E323" w14:textId="77777777" w:rsidR="00C55E3C" w:rsidRPr="00EA228D" w:rsidRDefault="00C55E3C" w:rsidP="00FE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28D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 เอเอ็มอี อิมเมจิเนทีฟ จำกัด</w:t>
            </w:r>
          </w:p>
        </w:tc>
        <w:tc>
          <w:tcPr>
            <w:tcW w:w="227" w:type="pct"/>
          </w:tcPr>
          <w:p w14:paraId="569B9612" w14:textId="77777777" w:rsidR="00C55E3C" w:rsidRPr="00EA228D" w:rsidRDefault="00C55E3C" w:rsidP="00FE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2" w:type="pct"/>
            <w:vAlign w:val="bottom"/>
          </w:tcPr>
          <w:p w14:paraId="29D92102" w14:textId="4ABF1805" w:rsidR="00C55E3C" w:rsidRDefault="00A901BA" w:rsidP="00FE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" w:type="pct"/>
          </w:tcPr>
          <w:p w14:paraId="09D415DB" w14:textId="77777777" w:rsidR="00C55E3C" w:rsidRDefault="00C55E3C" w:rsidP="00FE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7" w:type="pct"/>
          </w:tcPr>
          <w:p w14:paraId="28573B04" w14:textId="0FFF2870" w:rsidR="00C55E3C" w:rsidRPr="00EA228D" w:rsidRDefault="00A901BA" w:rsidP="00FE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37,500</w:t>
            </w:r>
          </w:p>
        </w:tc>
      </w:tr>
    </w:tbl>
    <w:p w14:paraId="0410E054" w14:textId="77777777" w:rsidR="00C55E3C" w:rsidRDefault="00C55E3C" w:rsidP="00C55E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p w14:paraId="167ABA8E" w14:textId="77777777" w:rsidR="00C55E3C" w:rsidRDefault="00C55E3C" w:rsidP="00C5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A35B8E">
        <w:rPr>
          <w:rFonts w:ascii="Angsana New" w:hAnsi="Angsana New" w:hint="cs"/>
          <w:spacing w:val="4"/>
          <w:sz w:val="30"/>
          <w:szCs w:val="30"/>
          <w:cs/>
        </w:rPr>
        <w:t>ในการประชุม</w:t>
      </w:r>
      <w:r>
        <w:rPr>
          <w:rFonts w:ascii="Angsana New" w:hAnsi="Angsana New" w:hint="cs"/>
          <w:spacing w:val="4"/>
          <w:sz w:val="30"/>
          <w:szCs w:val="30"/>
          <w:cs/>
        </w:rPr>
        <w:t>คณะกรรมการ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ของ</w:t>
      </w:r>
      <w:r w:rsidRPr="00A35B8E">
        <w:rPr>
          <w:rFonts w:ascii="Angsana New" w:hAnsi="Angsana New"/>
          <w:spacing w:val="4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เอเอ็มอี อิมเมจิเนทีฟ จำกัด </w:t>
      </w:r>
      <w:r w:rsidRPr="00A967DE">
        <w:rPr>
          <w:rFonts w:ascii="Angsana New" w:hAnsi="Angsana New"/>
          <w:spacing w:val="4"/>
          <w:sz w:val="30"/>
          <w:szCs w:val="30"/>
          <w:cs/>
        </w:rPr>
        <w:t xml:space="preserve">ซึ่งเป็นบริษัทย่อย 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4"/>
          <w:sz w:val="30"/>
          <w:szCs w:val="30"/>
        </w:rPr>
        <w:t>13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มีนาคม </w:t>
      </w:r>
      <w:r w:rsidRPr="00997B13">
        <w:rPr>
          <w:rFonts w:ascii="Angsana New" w:hAnsi="Angsana New" w:hint="cs"/>
          <w:spacing w:val="4"/>
          <w:sz w:val="30"/>
          <w:szCs w:val="30"/>
        </w:rPr>
        <w:t>256</w:t>
      </w:r>
      <w:r>
        <w:rPr>
          <w:rFonts w:ascii="Angsana New" w:hAnsi="Angsana New"/>
          <w:spacing w:val="4"/>
          <w:sz w:val="30"/>
          <w:szCs w:val="30"/>
        </w:rPr>
        <w:t>8</w:t>
      </w:r>
      <w:r w:rsidRPr="00A35B8E">
        <w:rPr>
          <w:rFonts w:ascii="Angsana New" w:hAnsi="Angsana New"/>
          <w:spacing w:val="4"/>
          <w:sz w:val="30"/>
          <w:szCs w:val="30"/>
        </w:rPr>
        <w:t xml:space="preserve"> </w:t>
      </w:r>
      <w:r w:rsidRPr="00682BD1">
        <w:rPr>
          <w:rFonts w:ascii="Angsana New" w:hAnsi="Angsana New" w:hint="cs"/>
          <w:sz w:val="30"/>
          <w:szCs w:val="30"/>
          <w:cs/>
        </w:rPr>
        <w:t xml:space="preserve">คณะกรรมการบริษัทย่อยมีมติอนุมัติการเรียกชำระเงินค่าหุ้นเพิ่มเติมจนเต็มจำนวนเป็นจำนวนเงิน </w:t>
      </w:r>
      <w:r w:rsidRPr="00682BD1">
        <w:rPr>
          <w:rFonts w:ascii="Angsana New" w:hAnsi="Angsana New"/>
          <w:sz w:val="30"/>
          <w:szCs w:val="30"/>
        </w:rPr>
        <w:t xml:space="preserve">37.50 </w:t>
      </w:r>
      <w:r w:rsidRPr="00682BD1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บริษัทได้ชำระค่าหุ้นเพิ่มเติมดังกล่าวแล้ว ทั้งนี้ บริษัทยังคงมีส่วนได้เสียในบริษัทย่อยดังกล่าวร้อยละ </w:t>
      </w:r>
      <w:r>
        <w:rPr>
          <w:rFonts w:ascii="Angsana New" w:hAnsi="Angsana New"/>
          <w:spacing w:val="4"/>
          <w:sz w:val="30"/>
          <w:szCs w:val="30"/>
        </w:rPr>
        <w:t xml:space="preserve">99.99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 ของทุนที่ออกและชำระแล้ว</w:t>
      </w:r>
    </w:p>
    <w:bookmarkEnd w:id="2"/>
    <w:p w14:paraId="7D538A5C" w14:textId="77777777" w:rsidR="00C55E3C" w:rsidRPr="008B1F78" w:rsidRDefault="00C55E3C" w:rsidP="00C5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0EAB5F51" w14:textId="77777777" w:rsidR="00ED3699" w:rsidRDefault="00ED3699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p w14:paraId="62254560" w14:textId="30EBE20F" w:rsidR="001C21FA" w:rsidRPr="00CE458C" w:rsidRDefault="001C21FA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  <w:sectPr w:rsidR="001C21FA" w:rsidRPr="00CE458C" w:rsidSect="00361A94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7BFCECF3" w14:textId="572D6468" w:rsidR="009209E0" w:rsidRPr="00051299" w:rsidRDefault="009209E0" w:rsidP="000E6FCA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051299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30F7146" w14:textId="77777777" w:rsidR="00833D8A" w:rsidRDefault="00833D8A" w:rsidP="00E71048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16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1001"/>
        <w:gridCol w:w="178"/>
        <w:gridCol w:w="986"/>
        <w:gridCol w:w="178"/>
        <w:gridCol w:w="987"/>
        <w:gridCol w:w="178"/>
        <w:gridCol w:w="1003"/>
        <w:gridCol w:w="178"/>
        <w:gridCol w:w="1006"/>
        <w:gridCol w:w="178"/>
        <w:gridCol w:w="987"/>
        <w:gridCol w:w="188"/>
        <w:gridCol w:w="987"/>
        <w:gridCol w:w="178"/>
        <w:gridCol w:w="983"/>
        <w:gridCol w:w="188"/>
        <w:gridCol w:w="989"/>
        <w:gridCol w:w="178"/>
        <w:gridCol w:w="986"/>
      </w:tblGrid>
      <w:tr w:rsidR="006F4DC7" w:rsidRPr="006F4DC7" w14:paraId="30A14AB5" w14:textId="77777777" w:rsidTr="006F4DC7">
        <w:trPr>
          <w:cantSplit/>
          <w:trHeight w:val="360"/>
          <w:tblHeader/>
        </w:trPr>
        <w:tc>
          <w:tcPr>
            <w:tcW w:w="2779" w:type="dxa"/>
          </w:tcPr>
          <w:p w14:paraId="51F6EFC2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bookmarkStart w:id="3" w:name="_Hlk207195021"/>
          </w:p>
        </w:tc>
        <w:tc>
          <w:tcPr>
            <w:tcW w:w="11537" w:type="dxa"/>
            <w:gridSpan w:val="19"/>
          </w:tcPr>
          <w:p w14:paraId="0958D99E" w14:textId="77777777" w:rsidR="006F4DC7" w:rsidRPr="006F4DC7" w:rsidRDefault="006F4DC7" w:rsidP="006F4DC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 w:rsidRPr="006F4DC7"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6F4DC7" w:rsidRPr="006F4DC7" w14:paraId="6D5F912C" w14:textId="77777777" w:rsidTr="006F4DC7">
        <w:trPr>
          <w:cantSplit/>
          <w:trHeight w:val="720"/>
          <w:tblHeader/>
        </w:trPr>
        <w:tc>
          <w:tcPr>
            <w:tcW w:w="2779" w:type="dxa"/>
            <w:vAlign w:val="bottom"/>
          </w:tcPr>
          <w:p w14:paraId="36BBC018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6F4DC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สำหรับงวดเก้าเดือนสิ้นสุด</w:t>
            </w:r>
            <w:r w:rsidRPr="006F4DC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165" w:type="dxa"/>
            <w:gridSpan w:val="3"/>
          </w:tcPr>
          <w:p w14:paraId="5BC5375A" w14:textId="77777777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ธุรกิจผลิตงานพิมพ์</w:t>
            </w: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 xml:space="preserve"> </w:t>
            </w:r>
          </w:p>
          <w:p w14:paraId="37E96158" w14:textId="77777777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จำหน่ายหนังสือ</w:t>
            </w: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 xml:space="preserve"> </w:t>
            </w:r>
          </w:p>
          <w:p w14:paraId="0F484B28" w14:textId="77777777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และกิจกรรมด้านการศึกษา</w:t>
            </w:r>
          </w:p>
        </w:tc>
        <w:tc>
          <w:tcPr>
            <w:tcW w:w="178" w:type="dxa"/>
          </w:tcPr>
          <w:p w14:paraId="6377FD5E" w14:textId="77777777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8" w:type="dxa"/>
            <w:gridSpan w:val="3"/>
          </w:tcPr>
          <w:p w14:paraId="0D3FF610" w14:textId="77777777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</w:t>
            </w:r>
          </w:p>
          <w:p w14:paraId="69CF8167" w14:textId="77777777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และให้บริการโฆษณาผ่าน</w:t>
            </w: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br/>
            </w: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สื่อสิ่งพิมพ์และสื่อออนไลน์</w:t>
            </w:r>
          </w:p>
        </w:tc>
        <w:tc>
          <w:tcPr>
            <w:tcW w:w="178" w:type="dxa"/>
          </w:tcPr>
          <w:p w14:paraId="58A43218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val="en-US"/>
              </w:rPr>
            </w:pPr>
          </w:p>
        </w:tc>
        <w:tc>
          <w:tcPr>
            <w:tcW w:w="2171" w:type="dxa"/>
            <w:gridSpan w:val="3"/>
          </w:tcPr>
          <w:p w14:paraId="2E22AF37" w14:textId="52EFF1D4" w:rsidR="006F4DC7" w:rsidRPr="006F4DC7" w:rsidRDefault="006F4DC7" w:rsidP="006F4DC7">
            <w:pPr>
              <w:pStyle w:val="acctmergecolhdg"/>
              <w:spacing w:line="240" w:lineRule="atLeast"/>
              <w:ind w:left="-101" w:right="-102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03A8AB6C" w14:textId="77777777" w:rsidR="006F4DC7" w:rsidRPr="006F4DC7" w:rsidRDefault="006F4DC7" w:rsidP="006F4DC7">
            <w:pPr>
              <w:pStyle w:val="acctmergecolhdg"/>
              <w:spacing w:line="240" w:lineRule="atLeast"/>
              <w:ind w:left="-101" w:right="-102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และให้บริการ</w:t>
            </w:r>
          </w:p>
          <w:p w14:paraId="78C50AEC" w14:textId="77777777" w:rsidR="006F4DC7" w:rsidRPr="006F4DC7" w:rsidRDefault="006F4DC7" w:rsidP="006F4DC7">
            <w:pPr>
              <w:pStyle w:val="acctmergecolhdg"/>
              <w:spacing w:line="240" w:lineRule="atLeast"/>
              <w:ind w:left="-101" w:right="-102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8" w:type="dxa"/>
          </w:tcPr>
          <w:p w14:paraId="3A4104E2" w14:textId="77777777" w:rsidR="006F4DC7" w:rsidRPr="006F4DC7" w:rsidRDefault="006F4DC7" w:rsidP="006F4DC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148" w:type="dxa"/>
            <w:gridSpan w:val="3"/>
          </w:tcPr>
          <w:p w14:paraId="6B652365" w14:textId="77777777" w:rsidR="006F4DC7" w:rsidRPr="006F4DC7" w:rsidRDefault="006F4DC7" w:rsidP="006F4DC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220BDCF8" w14:textId="77777777" w:rsidR="006F4DC7" w:rsidRPr="006F4DC7" w:rsidRDefault="006F4DC7" w:rsidP="006F4DC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  <w:t>ตัดรายการระหว่างกัน</w:t>
            </w:r>
          </w:p>
        </w:tc>
        <w:tc>
          <w:tcPr>
            <w:tcW w:w="188" w:type="dxa"/>
          </w:tcPr>
          <w:p w14:paraId="3C28D290" w14:textId="77777777" w:rsidR="006F4DC7" w:rsidRPr="006F4DC7" w:rsidRDefault="006F4DC7" w:rsidP="006F4DC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53" w:type="dxa"/>
            <w:gridSpan w:val="3"/>
          </w:tcPr>
          <w:p w14:paraId="0522A832" w14:textId="77777777" w:rsidR="006F4DC7" w:rsidRPr="006F4DC7" w:rsidRDefault="006F4DC7" w:rsidP="006F4DC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1D9B3D63" w14:textId="77777777" w:rsidR="006F4DC7" w:rsidRPr="006F4DC7" w:rsidRDefault="006F4DC7" w:rsidP="006F4DC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678ED3C8" w14:textId="77777777" w:rsidR="006F4DC7" w:rsidRPr="006F4DC7" w:rsidRDefault="006F4DC7" w:rsidP="006F4DC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6F4DC7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6F4DC7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6F4DC7" w:rsidRPr="006F4DC7" w14:paraId="5A9F7317" w14:textId="77777777" w:rsidTr="0035271A">
        <w:trPr>
          <w:cantSplit/>
          <w:tblHeader/>
        </w:trPr>
        <w:tc>
          <w:tcPr>
            <w:tcW w:w="2779" w:type="dxa"/>
          </w:tcPr>
          <w:p w14:paraId="065125F2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4DC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วันที่</w:t>
            </w:r>
            <w:r w:rsidRPr="006F4DC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6F4DC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>3</w:t>
            </w:r>
            <w:r w:rsidRPr="006F4DC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0 </w:t>
            </w:r>
            <w:r w:rsidRPr="006F4DC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001" w:type="dxa"/>
          </w:tcPr>
          <w:p w14:paraId="72296A2F" w14:textId="59410D02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F4DC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39DB92E6" w14:textId="77777777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379F44EB" w14:textId="057BE9C6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7423AA28" w14:textId="77777777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</w:tcPr>
          <w:p w14:paraId="1743C8FA" w14:textId="7E71A8E4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1E81EFD2" w14:textId="77777777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03" w:type="dxa"/>
          </w:tcPr>
          <w:p w14:paraId="79DA0C53" w14:textId="01004C74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3D17BF78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1006" w:type="dxa"/>
          </w:tcPr>
          <w:p w14:paraId="5319270C" w14:textId="56B195C9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06FBEA01" w14:textId="77777777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7" w:type="dxa"/>
          </w:tcPr>
          <w:p w14:paraId="094CD865" w14:textId="32DD9506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2567</w:t>
            </w:r>
          </w:p>
        </w:tc>
        <w:tc>
          <w:tcPr>
            <w:tcW w:w="188" w:type="dxa"/>
          </w:tcPr>
          <w:p w14:paraId="64165EB9" w14:textId="77777777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</w:tcPr>
          <w:p w14:paraId="493CDCB6" w14:textId="30B8EDCE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3EEC1579" w14:textId="77777777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3" w:type="dxa"/>
          </w:tcPr>
          <w:p w14:paraId="02009741" w14:textId="106A23B5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2567</w:t>
            </w:r>
          </w:p>
        </w:tc>
        <w:tc>
          <w:tcPr>
            <w:tcW w:w="188" w:type="dxa"/>
          </w:tcPr>
          <w:p w14:paraId="6BB75959" w14:textId="77777777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73EBA923" w14:textId="2388965F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32C49395" w14:textId="77777777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3A5E9C50" w14:textId="1EC402CB" w:rsidR="006F4DC7" w:rsidRPr="006F4DC7" w:rsidRDefault="006F4DC7" w:rsidP="006F4D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4DC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2567</w:t>
            </w:r>
          </w:p>
        </w:tc>
      </w:tr>
      <w:tr w:rsidR="006F4DC7" w:rsidRPr="006F4DC7" w14:paraId="3A0E2754" w14:textId="77777777" w:rsidTr="006F4DC7">
        <w:trPr>
          <w:cantSplit/>
          <w:trHeight w:val="80"/>
          <w:tblHeader/>
        </w:trPr>
        <w:tc>
          <w:tcPr>
            <w:tcW w:w="2779" w:type="dxa"/>
          </w:tcPr>
          <w:p w14:paraId="320F24E1" w14:textId="77777777" w:rsidR="006F4DC7" w:rsidRPr="006F4DC7" w:rsidRDefault="006F4DC7" w:rsidP="006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37" w:type="dxa"/>
            <w:gridSpan w:val="19"/>
          </w:tcPr>
          <w:p w14:paraId="0A069852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6F4DC7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6F4DC7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6F4DC7" w:rsidRPr="006F4DC7" w14:paraId="6313CB4A" w14:textId="77777777" w:rsidTr="0035271A">
        <w:trPr>
          <w:cantSplit/>
        </w:trPr>
        <w:tc>
          <w:tcPr>
            <w:tcW w:w="2779" w:type="dxa"/>
          </w:tcPr>
          <w:p w14:paraId="4C079B6E" w14:textId="77777777" w:rsidR="006F4DC7" w:rsidRPr="006F4DC7" w:rsidRDefault="006F4DC7" w:rsidP="006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F4DC7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01" w:type="dxa"/>
            <w:vAlign w:val="bottom"/>
          </w:tcPr>
          <w:p w14:paraId="5AE2A39A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3AB2037" w14:textId="77777777" w:rsidR="006F4DC7" w:rsidRPr="006F4DC7" w:rsidRDefault="006F4DC7" w:rsidP="006F4DC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16FFAC95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98C985C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1BDDF28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C26E449" w14:textId="77777777" w:rsidR="006F4DC7" w:rsidRPr="006F4DC7" w:rsidRDefault="006F4DC7" w:rsidP="006F4DC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7B10ADCA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9E82687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A1AE487" w14:textId="77777777" w:rsidR="006F4DC7" w:rsidRPr="006F4DC7" w:rsidRDefault="006F4DC7" w:rsidP="006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4BE06EE" w14:textId="77777777" w:rsidR="006F4DC7" w:rsidRPr="006F4DC7" w:rsidRDefault="006F4DC7" w:rsidP="006F4DC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91CA3EA" w14:textId="77777777" w:rsidR="006F4DC7" w:rsidRPr="006F4DC7" w:rsidRDefault="006F4DC7" w:rsidP="006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4AC91E7A" w14:textId="77777777" w:rsidR="006F4DC7" w:rsidRPr="006F4DC7" w:rsidRDefault="006F4DC7" w:rsidP="006F4DC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</w:tcPr>
          <w:p w14:paraId="20A2F953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2743B82D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</w:tcPr>
          <w:p w14:paraId="6BFD53B6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8" w:type="dxa"/>
          </w:tcPr>
          <w:p w14:paraId="70816440" w14:textId="77777777" w:rsidR="006F4DC7" w:rsidRPr="006F4DC7" w:rsidRDefault="006F4DC7" w:rsidP="006F4D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2EEFE443" w14:textId="77777777" w:rsidR="006F4DC7" w:rsidRPr="006F4DC7" w:rsidRDefault="006F4DC7" w:rsidP="006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4149F4E" w14:textId="77777777" w:rsidR="006F4DC7" w:rsidRPr="006F4DC7" w:rsidRDefault="006F4DC7" w:rsidP="006F4DC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6303951" w14:textId="77777777" w:rsidR="006F4DC7" w:rsidRPr="006F4DC7" w:rsidRDefault="006F4DC7" w:rsidP="006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35271A" w:rsidRPr="006F4DC7" w14:paraId="630AA478" w14:textId="77777777" w:rsidTr="0035271A">
        <w:trPr>
          <w:cantSplit/>
        </w:trPr>
        <w:tc>
          <w:tcPr>
            <w:tcW w:w="2779" w:type="dxa"/>
          </w:tcPr>
          <w:p w14:paraId="096AC12F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4DC7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01" w:type="dxa"/>
            <w:vAlign w:val="bottom"/>
          </w:tcPr>
          <w:p w14:paraId="5F81DFBF" w14:textId="17965F75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29"/>
              <w:rPr>
                <w:rFonts w:ascii="Angsana New" w:eastAsia="MS Mincho" w:hAnsi="Angsana New"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sz w:val="26"/>
                <w:szCs w:val="26"/>
              </w:rPr>
              <w:t>1,674,479</w:t>
            </w:r>
          </w:p>
        </w:tc>
        <w:tc>
          <w:tcPr>
            <w:tcW w:w="178" w:type="dxa"/>
            <w:vAlign w:val="bottom"/>
          </w:tcPr>
          <w:p w14:paraId="14717AA8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07B3175" w14:textId="47324F1C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6F4DC7">
              <w:rPr>
                <w:rFonts w:ascii="Angsana New" w:eastAsia="MS Mincho" w:hAnsi="Angsana New" w:cs="Angsana New"/>
                <w:sz w:val="26"/>
                <w:szCs w:val="26"/>
              </w:rPr>
              <w:t>1,729,174</w:t>
            </w:r>
          </w:p>
        </w:tc>
        <w:tc>
          <w:tcPr>
            <w:tcW w:w="178" w:type="dxa"/>
            <w:vAlign w:val="bottom"/>
          </w:tcPr>
          <w:p w14:paraId="712538B5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BFD647A" w14:textId="65B3FE8C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sz w:val="26"/>
                <w:szCs w:val="26"/>
              </w:rPr>
              <w:t>444,609</w:t>
            </w:r>
          </w:p>
        </w:tc>
        <w:tc>
          <w:tcPr>
            <w:tcW w:w="178" w:type="dxa"/>
            <w:vAlign w:val="bottom"/>
          </w:tcPr>
          <w:p w14:paraId="03046561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5AB1F189" w14:textId="0731377B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6F4DC7">
              <w:rPr>
                <w:rFonts w:ascii="Angsana New" w:eastAsia="MS Mincho" w:hAnsi="Angsana New" w:cs="Angsana New"/>
                <w:sz w:val="26"/>
                <w:szCs w:val="26"/>
              </w:rPr>
              <w:t>428,031</w:t>
            </w:r>
          </w:p>
        </w:tc>
        <w:tc>
          <w:tcPr>
            <w:tcW w:w="178" w:type="dxa"/>
            <w:vAlign w:val="bottom"/>
          </w:tcPr>
          <w:p w14:paraId="778BF08E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E987BFC" w14:textId="4DC64CE4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sz w:val="26"/>
                <w:szCs w:val="26"/>
              </w:rPr>
              <w:t>563,133</w:t>
            </w:r>
          </w:p>
        </w:tc>
        <w:tc>
          <w:tcPr>
            <w:tcW w:w="178" w:type="dxa"/>
            <w:vAlign w:val="bottom"/>
          </w:tcPr>
          <w:p w14:paraId="4AD94AE3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D1AC63A" w14:textId="23727F66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F4DC7">
              <w:rPr>
                <w:rFonts w:ascii="Angsana New" w:eastAsia="MS Mincho" w:hAnsi="Angsana New"/>
                <w:sz w:val="26"/>
                <w:szCs w:val="26"/>
              </w:rPr>
              <w:t>632,158</w:t>
            </w:r>
          </w:p>
        </w:tc>
        <w:tc>
          <w:tcPr>
            <w:tcW w:w="188" w:type="dxa"/>
            <w:vAlign w:val="bottom"/>
          </w:tcPr>
          <w:p w14:paraId="573357CA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7BBCD7A" w14:textId="6518FD06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ind w:left="-129"/>
              <w:rPr>
                <w:rFonts w:ascii="Angsana New" w:hAnsi="Angsana New"/>
                <w:sz w:val="26"/>
                <w:szCs w:val="26"/>
              </w:rPr>
            </w:pPr>
            <w:r w:rsidRPr="006F4DC7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2AC6AD25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22ED2688" w14:textId="665CF67E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left="-129"/>
              <w:rPr>
                <w:rFonts w:ascii="Angsana New" w:hAnsi="Angsana New"/>
                <w:sz w:val="26"/>
                <w:szCs w:val="26"/>
              </w:rPr>
            </w:pPr>
            <w:r w:rsidRPr="006F4DC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8" w:type="dxa"/>
            <w:vAlign w:val="bottom"/>
          </w:tcPr>
          <w:p w14:paraId="7EEBEAD2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B9C7C11" w14:textId="495153C9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sz w:val="26"/>
                <w:szCs w:val="26"/>
              </w:rPr>
              <w:t>2,682,221</w:t>
            </w:r>
          </w:p>
        </w:tc>
        <w:tc>
          <w:tcPr>
            <w:tcW w:w="178" w:type="dxa"/>
            <w:vAlign w:val="bottom"/>
          </w:tcPr>
          <w:p w14:paraId="7D5062BA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0FE86F83" w14:textId="11BE55E9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sz w:val="26"/>
                <w:szCs w:val="26"/>
              </w:rPr>
            </w:pPr>
            <w:r w:rsidRPr="006F4DC7">
              <w:rPr>
                <w:rFonts w:ascii="Angsana New" w:eastAsia="MS Mincho" w:hAnsi="Angsana New"/>
                <w:sz w:val="26"/>
                <w:szCs w:val="26"/>
              </w:rPr>
              <w:t>2,789,363</w:t>
            </w:r>
          </w:p>
        </w:tc>
      </w:tr>
      <w:tr w:rsidR="0035271A" w:rsidRPr="006F4DC7" w14:paraId="5D5114A4" w14:textId="77777777" w:rsidTr="0035271A">
        <w:trPr>
          <w:cantSplit/>
        </w:trPr>
        <w:tc>
          <w:tcPr>
            <w:tcW w:w="2779" w:type="dxa"/>
          </w:tcPr>
          <w:p w14:paraId="2A546C0F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4DC7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01" w:type="dxa"/>
            <w:vAlign w:val="bottom"/>
          </w:tcPr>
          <w:p w14:paraId="03C23479" w14:textId="3F23EBD5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sz w:val="26"/>
                <w:szCs w:val="26"/>
              </w:rPr>
              <w:t>285,536</w:t>
            </w:r>
          </w:p>
        </w:tc>
        <w:tc>
          <w:tcPr>
            <w:tcW w:w="178" w:type="dxa"/>
            <w:vAlign w:val="bottom"/>
          </w:tcPr>
          <w:p w14:paraId="4C63C233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A1DF9DE" w14:textId="75D670DE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6F4DC7">
              <w:rPr>
                <w:rFonts w:ascii="Angsana New" w:eastAsia="MS Mincho" w:hAnsi="Angsana New" w:cs="Angsana New"/>
                <w:sz w:val="26"/>
                <w:szCs w:val="26"/>
              </w:rPr>
              <w:t>288,370</w:t>
            </w:r>
          </w:p>
        </w:tc>
        <w:tc>
          <w:tcPr>
            <w:tcW w:w="178" w:type="dxa"/>
            <w:vAlign w:val="bottom"/>
          </w:tcPr>
          <w:p w14:paraId="5B077D3C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95C3A7E" w14:textId="30506E55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sz w:val="26"/>
                <w:szCs w:val="26"/>
              </w:rPr>
              <w:t>31,393</w:t>
            </w:r>
          </w:p>
        </w:tc>
        <w:tc>
          <w:tcPr>
            <w:tcW w:w="178" w:type="dxa"/>
            <w:vAlign w:val="bottom"/>
          </w:tcPr>
          <w:p w14:paraId="723CC97D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210AB8D2" w14:textId="17F867B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6F4DC7">
              <w:rPr>
                <w:rFonts w:ascii="Angsana New" w:eastAsia="MS Mincho" w:hAnsi="Angsana New" w:cs="Angsana New"/>
                <w:sz w:val="26"/>
                <w:szCs w:val="26"/>
              </w:rPr>
              <w:t>20,713</w:t>
            </w:r>
          </w:p>
        </w:tc>
        <w:tc>
          <w:tcPr>
            <w:tcW w:w="178" w:type="dxa"/>
            <w:vAlign w:val="bottom"/>
          </w:tcPr>
          <w:p w14:paraId="3361263C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31048C63" w14:textId="7FA5B0D1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sz w:val="26"/>
                <w:szCs w:val="26"/>
              </w:rPr>
              <w:t>93,109</w:t>
            </w:r>
          </w:p>
        </w:tc>
        <w:tc>
          <w:tcPr>
            <w:tcW w:w="178" w:type="dxa"/>
            <w:vAlign w:val="bottom"/>
          </w:tcPr>
          <w:p w14:paraId="168A7B79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9AF8BB3" w14:textId="3B5C1F0F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F4DC7">
              <w:rPr>
                <w:rFonts w:ascii="Angsana New" w:eastAsia="MS Mincho" w:hAnsi="Angsana New"/>
                <w:sz w:val="26"/>
                <w:szCs w:val="26"/>
              </w:rPr>
              <w:t>83,776</w:t>
            </w:r>
          </w:p>
        </w:tc>
        <w:tc>
          <w:tcPr>
            <w:tcW w:w="188" w:type="dxa"/>
            <w:vAlign w:val="bottom"/>
          </w:tcPr>
          <w:p w14:paraId="3E8F3B74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17E89A6C" w14:textId="3B6A47E4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sz w:val="26"/>
                <w:szCs w:val="26"/>
              </w:rPr>
              <w:t>(410,038)</w:t>
            </w:r>
          </w:p>
        </w:tc>
        <w:tc>
          <w:tcPr>
            <w:tcW w:w="178" w:type="dxa"/>
            <w:vAlign w:val="bottom"/>
          </w:tcPr>
          <w:p w14:paraId="5178ED70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2739B11D" w14:textId="3B918DF3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F4DC7">
              <w:rPr>
                <w:rFonts w:ascii="Angsana New" w:eastAsia="MS Mincho" w:hAnsi="Angsana New"/>
                <w:sz w:val="26"/>
                <w:szCs w:val="26"/>
              </w:rPr>
              <w:t>(392,859)</w:t>
            </w:r>
          </w:p>
        </w:tc>
        <w:tc>
          <w:tcPr>
            <w:tcW w:w="188" w:type="dxa"/>
            <w:vAlign w:val="bottom"/>
          </w:tcPr>
          <w:p w14:paraId="6B4C6DB0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6E18F611" w14:textId="6A7DD692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left="-129"/>
              <w:rPr>
                <w:rFonts w:ascii="Angsana New" w:eastAsia="MS Mincho" w:hAnsi="Angsana New"/>
                <w:sz w:val="26"/>
                <w:szCs w:val="26"/>
              </w:rPr>
            </w:pPr>
            <w:r w:rsidRPr="006F4DC7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4EA4D134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3FA8871" w14:textId="6D3FA032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left="-129"/>
              <w:rPr>
                <w:rFonts w:ascii="Angsana New" w:hAnsi="Angsana New"/>
                <w:sz w:val="26"/>
                <w:szCs w:val="26"/>
              </w:rPr>
            </w:pPr>
            <w:r w:rsidRPr="006F4DC7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35271A" w:rsidRPr="006F4DC7" w14:paraId="0141F99B" w14:textId="77777777" w:rsidTr="0035271A">
        <w:trPr>
          <w:cantSplit/>
        </w:trPr>
        <w:tc>
          <w:tcPr>
            <w:tcW w:w="2779" w:type="dxa"/>
          </w:tcPr>
          <w:p w14:paraId="0A91BD42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6531D" w14:textId="3C774D1A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1,960,015</w:t>
            </w:r>
          </w:p>
        </w:tc>
        <w:tc>
          <w:tcPr>
            <w:tcW w:w="178" w:type="dxa"/>
            <w:vAlign w:val="bottom"/>
          </w:tcPr>
          <w:p w14:paraId="377F339C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BCABB" w14:textId="3EFFA27F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6F4DC7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2,017,544</w:t>
            </w:r>
          </w:p>
        </w:tc>
        <w:tc>
          <w:tcPr>
            <w:tcW w:w="178" w:type="dxa"/>
            <w:vAlign w:val="bottom"/>
          </w:tcPr>
          <w:p w14:paraId="61CD205A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F1449" w14:textId="4E61DD7A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476,002</w:t>
            </w:r>
          </w:p>
        </w:tc>
        <w:tc>
          <w:tcPr>
            <w:tcW w:w="178" w:type="dxa"/>
            <w:vAlign w:val="bottom"/>
          </w:tcPr>
          <w:p w14:paraId="7B99E418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07A08" w14:textId="00CB18A1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6F4DC7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448,744</w:t>
            </w:r>
          </w:p>
        </w:tc>
        <w:tc>
          <w:tcPr>
            <w:tcW w:w="178" w:type="dxa"/>
            <w:vAlign w:val="bottom"/>
          </w:tcPr>
          <w:p w14:paraId="2DE674ED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070C6" w14:textId="225CA571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656,242</w:t>
            </w:r>
          </w:p>
        </w:tc>
        <w:tc>
          <w:tcPr>
            <w:tcW w:w="178" w:type="dxa"/>
            <w:vAlign w:val="bottom"/>
          </w:tcPr>
          <w:p w14:paraId="60936379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C096D" w14:textId="6BBDDD59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F4DC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715,934</w:t>
            </w:r>
          </w:p>
        </w:tc>
        <w:tc>
          <w:tcPr>
            <w:tcW w:w="188" w:type="dxa"/>
            <w:vAlign w:val="bottom"/>
          </w:tcPr>
          <w:p w14:paraId="12E266BA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8BB607" w14:textId="06AD4E62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(410,038)</w:t>
            </w:r>
          </w:p>
        </w:tc>
        <w:tc>
          <w:tcPr>
            <w:tcW w:w="178" w:type="dxa"/>
            <w:vAlign w:val="bottom"/>
          </w:tcPr>
          <w:p w14:paraId="14D2F6D3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3ACAE" w14:textId="399AD7A2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F4DC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(392,859)</w:t>
            </w:r>
          </w:p>
        </w:tc>
        <w:tc>
          <w:tcPr>
            <w:tcW w:w="188" w:type="dxa"/>
            <w:vAlign w:val="bottom"/>
          </w:tcPr>
          <w:p w14:paraId="3114799C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A2CCF" w14:textId="4149468D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2,682,221</w:t>
            </w:r>
          </w:p>
        </w:tc>
        <w:tc>
          <w:tcPr>
            <w:tcW w:w="178" w:type="dxa"/>
            <w:vAlign w:val="bottom"/>
          </w:tcPr>
          <w:p w14:paraId="44E60AEB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DADD1" w14:textId="1A19478F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F4DC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2,789,363</w:t>
            </w:r>
          </w:p>
        </w:tc>
      </w:tr>
      <w:tr w:rsidR="0035271A" w:rsidRPr="006F4DC7" w14:paraId="44AB574C" w14:textId="77777777" w:rsidTr="0035271A">
        <w:trPr>
          <w:cantSplit/>
          <w:trHeight w:val="30"/>
        </w:trPr>
        <w:tc>
          <w:tcPr>
            <w:tcW w:w="2779" w:type="dxa"/>
          </w:tcPr>
          <w:p w14:paraId="5B115825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  <w:vAlign w:val="bottom"/>
          </w:tcPr>
          <w:p w14:paraId="436F5D0F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251D0AF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37BF80F2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8C2A6AB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6E80D765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FD41F65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  <w:vAlign w:val="bottom"/>
          </w:tcPr>
          <w:p w14:paraId="67C5607F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13DD2D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0718D68D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EEB9279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0E5F0F17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6FD2A4BE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7F07007C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AAA91CD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0CA84FF3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00FD506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6A6C2669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20A852D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78A3F2ED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9" w:right="10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35271A" w:rsidRPr="006F4DC7" w14:paraId="57FA4655" w14:textId="77777777" w:rsidTr="0035271A">
        <w:trPr>
          <w:cantSplit/>
        </w:trPr>
        <w:tc>
          <w:tcPr>
            <w:tcW w:w="2779" w:type="dxa"/>
          </w:tcPr>
          <w:p w14:paraId="7C40D958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01" w:type="dxa"/>
            <w:vAlign w:val="bottom"/>
          </w:tcPr>
          <w:p w14:paraId="5EDF03E5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A55D02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EEDD005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45235CB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0E68EC1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67FF4C11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48160CBB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0F332A2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CEA3C61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11B32AD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B73DDBB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170E2255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447D0BA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21F2BBD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20DDC608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7702E89C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45A2A25B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B3B564D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7E6A8842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9" w:right="10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35271A" w:rsidRPr="006F4DC7" w14:paraId="22BC8AF3" w14:textId="77777777" w:rsidTr="0035271A">
        <w:trPr>
          <w:cantSplit/>
        </w:trPr>
        <w:tc>
          <w:tcPr>
            <w:tcW w:w="2779" w:type="dxa"/>
          </w:tcPr>
          <w:p w14:paraId="37691C8C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6F4D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01" w:type="dxa"/>
            <w:vAlign w:val="bottom"/>
          </w:tcPr>
          <w:p w14:paraId="5678EF64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884A292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135DB3AD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CC2B869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5294F57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CD5831D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6613C673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FB11E98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8EF6783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362F291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60086AF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1D3BB188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6166C9A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550FA47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3E9E67AF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DFC8202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B1473F9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B1EADB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368B8D67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9" w:right="10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35271A" w:rsidRPr="006F4DC7" w14:paraId="20F14D81" w14:textId="77777777" w:rsidTr="0035271A">
        <w:trPr>
          <w:cantSplit/>
        </w:trPr>
        <w:tc>
          <w:tcPr>
            <w:tcW w:w="2779" w:type="dxa"/>
            <w:vAlign w:val="bottom"/>
          </w:tcPr>
          <w:p w14:paraId="362B60A6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6F4DC7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01" w:type="dxa"/>
            <w:vAlign w:val="bottom"/>
          </w:tcPr>
          <w:p w14:paraId="39278803" w14:textId="6A7EA159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sz w:val="26"/>
                <w:szCs w:val="26"/>
              </w:rPr>
              <w:t>1,956,630</w:t>
            </w:r>
          </w:p>
        </w:tc>
        <w:tc>
          <w:tcPr>
            <w:tcW w:w="178" w:type="dxa"/>
            <w:vAlign w:val="bottom"/>
          </w:tcPr>
          <w:p w14:paraId="3C99AE69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EC4CB62" w14:textId="3D60FB51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</w:pPr>
            <w:r w:rsidRPr="006F4DC7">
              <w:rPr>
                <w:rFonts w:ascii="Angsana New" w:eastAsia="MS Mincho" w:hAnsi="Angsana New" w:cs="Angsana New"/>
                <w:sz w:val="26"/>
                <w:szCs w:val="26"/>
              </w:rPr>
              <w:t>2,014,160</w:t>
            </w:r>
          </w:p>
        </w:tc>
        <w:tc>
          <w:tcPr>
            <w:tcW w:w="178" w:type="dxa"/>
            <w:vAlign w:val="bottom"/>
          </w:tcPr>
          <w:p w14:paraId="0EBB5542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3C272C2" w14:textId="315AA755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sz w:val="26"/>
                <w:szCs w:val="26"/>
              </w:rPr>
              <w:t>458,630</w:t>
            </w:r>
          </w:p>
        </w:tc>
        <w:tc>
          <w:tcPr>
            <w:tcW w:w="178" w:type="dxa"/>
            <w:vAlign w:val="bottom"/>
          </w:tcPr>
          <w:p w14:paraId="15B955A5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02175444" w14:textId="697698DB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6F4DC7">
              <w:rPr>
                <w:rFonts w:ascii="Angsana New" w:eastAsia="MS Mincho" w:hAnsi="Angsana New" w:cs="Angsana New"/>
                <w:sz w:val="26"/>
                <w:szCs w:val="26"/>
              </w:rPr>
              <w:t>389,276</w:t>
            </w:r>
          </w:p>
        </w:tc>
        <w:tc>
          <w:tcPr>
            <w:tcW w:w="178" w:type="dxa"/>
            <w:vAlign w:val="bottom"/>
          </w:tcPr>
          <w:p w14:paraId="54086674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14F615C" w14:textId="4A84216D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sz w:val="26"/>
                <w:szCs w:val="26"/>
              </w:rPr>
              <w:t>505,380</w:t>
            </w:r>
          </w:p>
        </w:tc>
        <w:tc>
          <w:tcPr>
            <w:tcW w:w="178" w:type="dxa"/>
            <w:vAlign w:val="bottom"/>
          </w:tcPr>
          <w:p w14:paraId="3D56E282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93C7822" w14:textId="7FA18B54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F4DC7">
              <w:rPr>
                <w:rFonts w:ascii="Angsana New" w:eastAsia="MS Mincho" w:hAnsi="Angsana New"/>
                <w:sz w:val="26"/>
                <w:szCs w:val="26"/>
              </w:rPr>
              <w:t>573,759</w:t>
            </w:r>
          </w:p>
        </w:tc>
        <w:tc>
          <w:tcPr>
            <w:tcW w:w="188" w:type="dxa"/>
            <w:vAlign w:val="bottom"/>
          </w:tcPr>
          <w:p w14:paraId="2FD98133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63E5AFE" w14:textId="395E726D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sz w:val="26"/>
                <w:szCs w:val="26"/>
              </w:rPr>
              <w:t>(342,75</w:t>
            </w:r>
            <w:r w:rsidR="003D63F6">
              <w:rPr>
                <w:rFonts w:ascii="Angsana New" w:eastAsia="MS Mincho" w:hAnsi="Angsana New"/>
                <w:sz w:val="26"/>
                <w:szCs w:val="26"/>
              </w:rPr>
              <w:t>3</w:t>
            </w:r>
            <w:r w:rsidRPr="00B951AA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61359777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60009E39" w14:textId="6B1CD03A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F4DC7">
              <w:rPr>
                <w:rFonts w:ascii="Angsana New" w:eastAsia="MS Mincho" w:hAnsi="Angsana New"/>
                <w:sz w:val="26"/>
                <w:szCs w:val="26"/>
              </w:rPr>
              <w:t>(324,229)</w:t>
            </w:r>
          </w:p>
        </w:tc>
        <w:tc>
          <w:tcPr>
            <w:tcW w:w="188" w:type="dxa"/>
            <w:vAlign w:val="bottom"/>
          </w:tcPr>
          <w:p w14:paraId="12C2E36D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99B8398" w14:textId="2A937071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sz w:val="26"/>
                <w:szCs w:val="26"/>
              </w:rPr>
              <w:t>2,577,887</w:t>
            </w:r>
          </w:p>
        </w:tc>
        <w:tc>
          <w:tcPr>
            <w:tcW w:w="178" w:type="dxa"/>
            <w:vAlign w:val="bottom"/>
          </w:tcPr>
          <w:p w14:paraId="3E14447F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A9493A8" w14:textId="29C66B16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sz w:val="26"/>
                <w:szCs w:val="26"/>
              </w:rPr>
            </w:pPr>
            <w:r w:rsidRPr="006F4DC7">
              <w:rPr>
                <w:rFonts w:ascii="Angsana New" w:eastAsia="MS Mincho" w:hAnsi="Angsana New"/>
                <w:sz w:val="26"/>
                <w:szCs w:val="26"/>
              </w:rPr>
              <w:t>2,652,966</w:t>
            </w:r>
          </w:p>
        </w:tc>
      </w:tr>
      <w:tr w:rsidR="0035271A" w:rsidRPr="006F4DC7" w14:paraId="4842836F" w14:textId="77777777" w:rsidTr="0035271A">
        <w:trPr>
          <w:cantSplit/>
        </w:trPr>
        <w:tc>
          <w:tcPr>
            <w:tcW w:w="2779" w:type="dxa"/>
            <w:vAlign w:val="bottom"/>
          </w:tcPr>
          <w:p w14:paraId="64370D8D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6F4DC7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2F0FC333" w14:textId="0D46B275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sz w:val="26"/>
                <w:szCs w:val="26"/>
              </w:rPr>
              <w:t>3,38</w:t>
            </w:r>
            <w:r w:rsidR="00675A10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178" w:type="dxa"/>
            <w:vAlign w:val="bottom"/>
          </w:tcPr>
          <w:p w14:paraId="0AC0415D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0C984B5B" w14:textId="36B74F30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6F4DC7">
              <w:rPr>
                <w:rFonts w:ascii="Angsana New" w:eastAsia="MS Mincho" w:hAnsi="Angsana New" w:cs="Angsana New"/>
                <w:sz w:val="26"/>
                <w:szCs w:val="26"/>
              </w:rPr>
              <w:t>3,384</w:t>
            </w:r>
          </w:p>
        </w:tc>
        <w:tc>
          <w:tcPr>
            <w:tcW w:w="178" w:type="dxa"/>
            <w:vAlign w:val="bottom"/>
          </w:tcPr>
          <w:p w14:paraId="498F88DF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2282B04D" w14:textId="077E9AAA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sz w:val="26"/>
                <w:szCs w:val="26"/>
              </w:rPr>
              <w:t>17,372</w:t>
            </w:r>
          </w:p>
        </w:tc>
        <w:tc>
          <w:tcPr>
            <w:tcW w:w="178" w:type="dxa"/>
            <w:vAlign w:val="bottom"/>
          </w:tcPr>
          <w:p w14:paraId="0AB232EC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71583D01" w14:textId="08C1E6BA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</w:pPr>
            <w:r w:rsidRPr="006F4DC7">
              <w:rPr>
                <w:rFonts w:ascii="Angsana New" w:eastAsia="MS Mincho" w:hAnsi="Angsana New" w:cs="Angsana New"/>
                <w:sz w:val="26"/>
                <w:szCs w:val="26"/>
              </w:rPr>
              <w:t>59,468</w:t>
            </w:r>
          </w:p>
        </w:tc>
        <w:tc>
          <w:tcPr>
            <w:tcW w:w="178" w:type="dxa"/>
            <w:vAlign w:val="bottom"/>
          </w:tcPr>
          <w:p w14:paraId="6129552F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09B5D5CD" w14:textId="371EB980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sz w:val="26"/>
                <w:szCs w:val="26"/>
              </w:rPr>
              <w:t>150,86</w:t>
            </w:r>
            <w:r w:rsidR="00675A10">
              <w:rPr>
                <w:rFonts w:ascii="Angsana New" w:eastAsia="MS Mincho" w:hAnsi="Angsana New"/>
                <w:sz w:val="26"/>
                <w:szCs w:val="26"/>
              </w:rPr>
              <w:t>2</w:t>
            </w:r>
          </w:p>
        </w:tc>
        <w:tc>
          <w:tcPr>
            <w:tcW w:w="178" w:type="dxa"/>
            <w:vAlign w:val="bottom"/>
          </w:tcPr>
          <w:p w14:paraId="1FD7D844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3690646C" w14:textId="6E8341B5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 w:right="-15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F4DC7">
              <w:rPr>
                <w:rFonts w:ascii="Angsana New" w:eastAsia="MS Mincho" w:hAnsi="Angsana New"/>
                <w:sz w:val="26"/>
                <w:szCs w:val="26"/>
              </w:rPr>
              <w:t>142,175</w:t>
            </w:r>
          </w:p>
        </w:tc>
        <w:tc>
          <w:tcPr>
            <w:tcW w:w="188" w:type="dxa"/>
            <w:vAlign w:val="bottom"/>
          </w:tcPr>
          <w:p w14:paraId="5C695428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4FCE62F7" w14:textId="1F40B2AC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sz w:val="26"/>
                <w:szCs w:val="26"/>
              </w:rPr>
              <w:t>(67,285)</w:t>
            </w:r>
          </w:p>
        </w:tc>
        <w:tc>
          <w:tcPr>
            <w:tcW w:w="178" w:type="dxa"/>
            <w:vAlign w:val="bottom"/>
          </w:tcPr>
          <w:p w14:paraId="3BB76ECE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07229CD9" w14:textId="3526BD8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F4DC7">
              <w:rPr>
                <w:rFonts w:ascii="Angsana New" w:eastAsia="MS Mincho" w:hAnsi="Angsana New"/>
                <w:sz w:val="26"/>
                <w:szCs w:val="26"/>
              </w:rPr>
              <w:t>(68,630)</w:t>
            </w:r>
          </w:p>
        </w:tc>
        <w:tc>
          <w:tcPr>
            <w:tcW w:w="188" w:type="dxa"/>
            <w:vAlign w:val="bottom"/>
          </w:tcPr>
          <w:p w14:paraId="55E7D34C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9A1F9BB" w14:textId="7AB28040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951AA">
              <w:rPr>
                <w:rFonts w:ascii="Angsana New" w:eastAsia="MS Mincho" w:hAnsi="Angsana New"/>
                <w:sz w:val="26"/>
                <w:szCs w:val="26"/>
              </w:rPr>
              <w:t>104,33</w:t>
            </w:r>
            <w:r w:rsidR="00675A10">
              <w:rPr>
                <w:rFonts w:ascii="Angsana New" w:eastAsia="MS Mincho" w:hAnsi="Angsana New"/>
                <w:sz w:val="26"/>
                <w:szCs w:val="26"/>
              </w:rPr>
              <w:t>4</w:t>
            </w:r>
          </w:p>
        </w:tc>
        <w:tc>
          <w:tcPr>
            <w:tcW w:w="178" w:type="dxa"/>
            <w:vAlign w:val="bottom"/>
          </w:tcPr>
          <w:p w14:paraId="15F63CB9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22844B1E" w14:textId="73BE97A5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sz w:val="26"/>
                <w:szCs w:val="26"/>
              </w:rPr>
            </w:pPr>
            <w:r w:rsidRPr="006F4DC7">
              <w:rPr>
                <w:rFonts w:ascii="Angsana New" w:eastAsia="MS Mincho" w:hAnsi="Angsana New"/>
                <w:sz w:val="26"/>
                <w:szCs w:val="26"/>
              </w:rPr>
              <w:t>136,397</w:t>
            </w:r>
          </w:p>
        </w:tc>
      </w:tr>
      <w:tr w:rsidR="0035271A" w:rsidRPr="006F4DC7" w14:paraId="4D685082" w14:textId="77777777" w:rsidTr="0035271A">
        <w:trPr>
          <w:cantSplit/>
        </w:trPr>
        <w:tc>
          <w:tcPr>
            <w:tcW w:w="2779" w:type="dxa"/>
          </w:tcPr>
          <w:p w14:paraId="3AB90261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D20E6" w14:textId="5DE71F56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1,960,01</w:t>
            </w:r>
            <w:r w:rsidR="00675A1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78" w:type="dxa"/>
            <w:vAlign w:val="bottom"/>
          </w:tcPr>
          <w:p w14:paraId="3503F358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B3DFF" w14:textId="26FC7E92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6F4DC7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2,017,544</w:t>
            </w:r>
          </w:p>
        </w:tc>
        <w:tc>
          <w:tcPr>
            <w:tcW w:w="178" w:type="dxa"/>
            <w:vAlign w:val="bottom"/>
          </w:tcPr>
          <w:p w14:paraId="25A66755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6FFEB" w14:textId="59D6B4AD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476,002</w:t>
            </w:r>
          </w:p>
        </w:tc>
        <w:tc>
          <w:tcPr>
            <w:tcW w:w="178" w:type="dxa"/>
            <w:vAlign w:val="bottom"/>
          </w:tcPr>
          <w:p w14:paraId="0224C4A0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7D11E" w14:textId="228979ED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6F4DC7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448,744</w:t>
            </w:r>
          </w:p>
        </w:tc>
        <w:tc>
          <w:tcPr>
            <w:tcW w:w="178" w:type="dxa"/>
            <w:vAlign w:val="bottom"/>
          </w:tcPr>
          <w:p w14:paraId="763E3F11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0677D8" w14:textId="0AB8DE69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656,24</w:t>
            </w:r>
            <w:r w:rsidR="00675A1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78" w:type="dxa"/>
            <w:vAlign w:val="bottom"/>
          </w:tcPr>
          <w:p w14:paraId="0C307F4D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05AAE" w14:textId="181F181E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F4DC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715,934</w:t>
            </w:r>
          </w:p>
        </w:tc>
        <w:tc>
          <w:tcPr>
            <w:tcW w:w="188" w:type="dxa"/>
            <w:vAlign w:val="bottom"/>
          </w:tcPr>
          <w:p w14:paraId="2BF39769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45496" w14:textId="3510F3B9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(410,03</w:t>
            </w:r>
            <w:r w:rsidR="00675A1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</w:t>
            </w:r>
            <w:r w:rsidRPr="00B951A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302DD63C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08A2B" w14:textId="32F9A87F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F4DC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(392,859)</w:t>
            </w:r>
          </w:p>
        </w:tc>
        <w:tc>
          <w:tcPr>
            <w:tcW w:w="188" w:type="dxa"/>
            <w:vAlign w:val="bottom"/>
          </w:tcPr>
          <w:p w14:paraId="034193AD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B1796" w14:textId="6EC4CCCD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2,682,22</w:t>
            </w:r>
            <w:r w:rsidR="00675A1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78" w:type="dxa"/>
            <w:vAlign w:val="bottom"/>
          </w:tcPr>
          <w:p w14:paraId="5B5490C3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26D4F" w14:textId="4D71C192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4DC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2,789,363</w:t>
            </w:r>
          </w:p>
        </w:tc>
      </w:tr>
      <w:tr w:rsidR="0035271A" w:rsidRPr="006F4DC7" w14:paraId="737F8934" w14:textId="77777777" w:rsidTr="00103353">
        <w:trPr>
          <w:cantSplit/>
        </w:trPr>
        <w:tc>
          <w:tcPr>
            <w:tcW w:w="2779" w:type="dxa"/>
          </w:tcPr>
          <w:p w14:paraId="35E558C7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  <w:vAlign w:val="bottom"/>
          </w:tcPr>
          <w:p w14:paraId="3A8BA40F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219E28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16BD1BAE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FDBB00F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59FE2516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5E19DBA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  <w:vAlign w:val="bottom"/>
          </w:tcPr>
          <w:p w14:paraId="3B6CAF27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388490D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2E67686B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01D8B8A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187F0F97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D85E141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741F6CCD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49DEDC7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69B7EE7D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04533B6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09DDA217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69FFF16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1309A159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9" w:right="10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103353" w:rsidRPr="006F4DC7" w14:paraId="50152FAE" w14:textId="77777777" w:rsidTr="00103353">
        <w:trPr>
          <w:cantSplit/>
        </w:trPr>
        <w:tc>
          <w:tcPr>
            <w:tcW w:w="2779" w:type="dxa"/>
          </w:tcPr>
          <w:p w14:paraId="56924E93" w14:textId="5C53F5B7" w:rsidR="00103353" w:rsidRPr="006F4DC7" w:rsidRDefault="00103353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6F4D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001" w:type="dxa"/>
            <w:vAlign w:val="bottom"/>
          </w:tcPr>
          <w:p w14:paraId="45DD542A" w14:textId="77777777" w:rsidR="00103353" w:rsidRPr="006F4DC7" w:rsidRDefault="00103353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6F2A546" w14:textId="77777777" w:rsidR="00103353" w:rsidRPr="006F4DC7" w:rsidRDefault="00103353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35BB5C5A" w14:textId="77777777" w:rsidR="00103353" w:rsidRPr="006F4DC7" w:rsidRDefault="00103353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FD2AE14" w14:textId="77777777" w:rsidR="00103353" w:rsidRPr="006F4DC7" w:rsidRDefault="00103353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06D16C0" w14:textId="77777777" w:rsidR="00103353" w:rsidRPr="006F4DC7" w:rsidRDefault="00103353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40E835C" w14:textId="77777777" w:rsidR="00103353" w:rsidRPr="006F4DC7" w:rsidRDefault="00103353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6BD268CA" w14:textId="77777777" w:rsidR="00103353" w:rsidRPr="006F4DC7" w:rsidRDefault="00103353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20B093E" w14:textId="77777777" w:rsidR="00103353" w:rsidRPr="006F4DC7" w:rsidRDefault="00103353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C6E4CBD" w14:textId="77777777" w:rsidR="00103353" w:rsidRPr="006F4DC7" w:rsidRDefault="00103353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E82D7DD" w14:textId="77777777" w:rsidR="00103353" w:rsidRPr="006F4DC7" w:rsidRDefault="00103353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CA004BC" w14:textId="77777777" w:rsidR="00103353" w:rsidRPr="006F4DC7" w:rsidRDefault="00103353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1E29D20" w14:textId="77777777" w:rsidR="00103353" w:rsidRPr="006F4DC7" w:rsidRDefault="00103353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DB2C623" w14:textId="77777777" w:rsidR="00103353" w:rsidRPr="006F4DC7" w:rsidRDefault="00103353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E683409" w14:textId="77777777" w:rsidR="00103353" w:rsidRPr="006F4DC7" w:rsidRDefault="00103353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0EA118E9" w14:textId="77777777" w:rsidR="00103353" w:rsidRPr="006F4DC7" w:rsidRDefault="00103353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5455BBD" w14:textId="77777777" w:rsidR="00103353" w:rsidRPr="006F4DC7" w:rsidRDefault="00103353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60DD4B3C" w14:textId="77777777" w:rsidR="00103353" w:rsidRPr="006F4DC7" w:rsidRDefault="00103353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49C1404" w14:textId="77777777" w:rsidR="00103353" w:rsidRPr="006F4DC7" w:rsidRDefault="00103353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12B8A16B" w14:textId="77777777" w:rsidR="00103353" w:rsidRPr="006F4DC7" w:rsidRDefault="00103353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9" w:right="10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35271A" w:rsidRPr="006F4DC7" w14:paraId="55646CD8" w14:textId="77777777" w:rsidTr="0035271A">
        <w:trPr>
          <w:cantSplit/>
        </w:trPr>
        <w:tc>
          <w:tcPr>
            <w:tcW w:w="2779" w:type="dxa"/>
          </w:tcPr>
          <w:p w14:paraId="7EBF80BB" w14:textId="6AE44F52" w:rsidR="0035271A" w:rsidRPr="006F4DC7" w:rsidRDefault="00103353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14:paraId="13BA750E" w14:textId="5FD9D597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  <w:highlight w:val="yellow"/>
              </w:rPr>
            </w:pPr>
            <w:r w:rsidRPr="00B951A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(54,707)</w:t>
            </w:r>
          </w:p>
        </w:tc>
        <w:tc>
          <w:tcPr>
            <w:tcW w:w="178" w:type="dxa"/>
            <w:vAlign w:val="bottom"/>
          </w:tcPr>
          <w:p w14:paraId="73295BF2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14B94628" w14:textId="232EE61F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6F4DC7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866</w:t>
            </w:r>
          </w:p>
        </w:tc>
        <w:tc>
          <w:tcPr>
            <w:tcW w:w="178" w:type="dxa"/>
            <w:vAlign w:val="bottom"/>
          </w:tcPr>
          <w:p w14:paraId="22C52E18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01862617" w14:textId="27D68E68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(18,100)</w:t>
            </w:r>
          </w:p>
        </w:tc>
        <w:tc>
          <w:tcPr>
            <w:tcW w:w="178" w:type="dxa"/>
            <w:vAlign w:val="bottom"/>
          </w:tcPr>
          <w:p w14:paraId="126FEBE4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14:paraId="6AB951C2" w14:textId="09E474BF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6F4DC7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14,212</w:t>
            </w:r>
          </w:p>
        </w:tc>
        <w:tc>
          <w:tcPr>
            <w:tcW w:w="178" w:type="dxa"/>
            <w:vAlign w:val="bottom"/>
          </w:tcPr>
          <w:p w14:paraId="62827334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418A6D74" w14:textId="61686378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(35,055)</w:t>
            </w:r>
          </w:p>
        </w:tc>
        <w:tc>
          <w:tcPr>
            <w:tcW w:w="178" w:type="dxa"/>
            <w:vAlign w:val="bottom"/>
          </w:tcPr>
          <w:p w14:paraId="7695D3A1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6CE4B52E" w14:textId="4AB19901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F4DC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26,876</w:t>
            </w:r>
          </w:p>
        </w:tc>
        <w:tc>
          <w:tcPr>
            <w:tcW w:w="188" w:type="dxa"/>
            <w:vAlign w:val="bottom"/>
          </w:tcPr>
          <w:p w14:paraId="1D07A2EB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4901D8ED" w14:textId="2CF1EDA6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(11,527)</w:t>
            </w:r>
          </w:p>
        </w:tc>
        <w:tc>
          <w:tcPr>
            <w:tcW w:w="178" w:type="dxa"/>
            <w:vAlign w:val="bottom"/>
          </w:tcPr>
          <w:p w14:paraId="66EBE7D8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  <w:vAlign w:val="bottom"/>
          </w:tcPr>
          <w:p w14:paraId="032A2AF4" w14:textId="5E14E631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4DC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(10,608)</w:t>
            </w:r>
          </w:p>
        </w:tc>
        <w:tc>
          <w:tcPr>
            <w:tcW w:w="188" w:type="dxa"/>
            <w:vAlign w:val="bottom"/>
          </w:tcPr>
          <w:p w14:paraId="03BE922F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40FAC9C0" w14:textId="0D3DB662" w:rsidR="0035271A" w:rsidRPr="006F4DC7" w:rsidRDefault="00B951A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77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(119,390)</w:t>
            </w:r>
          </w:p>
        </w:tc>
        <w:tc>
          <w:tcPr>
            <w:tcW w:w="178" w:type="dxa"/>
            <w:vAlign w:val="bottom"/>
          </w:tcPr>
          <w:p w14:paraId="701AAFD1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tLeast"/>
              <w:ind w:right="105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4AD7D71E" w14:textId="655E399E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F4DC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31,346</w:t>
            </w:r>
          </w:p>
        </w:tc>
      </w:tr>
      <w:tr w:rsidR="0035271A" w:rsidRPr="006F4DC7" w14:paraId="03FA746F" w14:textId="77777777" w:rsidTr="0035271A">
        <w:trPr>
          <w:cantSplit/>
          <w:trHeight w:val="145"/>
        </w:trPr>
        <w:tc>
          <w:tcPr>
            <w:tcW w:w="2779" w:type="dxa"/>
          </w:tcPr>
          <w:p w14:paraId="374B1428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1" w:type="dxa"/>
          </w:tcPr>
          <w:p w14:paraId="56510451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D1F83B2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3D0C2F90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789705F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</w:tcPr>
          <w:p w14:paraId="0EA8A3D0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6A117FC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</w:tcPr>
          <w:p w14:paraId="1D220BF2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E30FDE2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</w:tcPr>
          <w:p w14:paraId="78889F10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4B3275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</w:tcPr>
          <w:p w14:paraId="5BDB7FE7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EC6B31D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</w:tcPr>
          <w:p w14:paraId="77D20C1D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5027B7A9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</w:tcPr>
          <w:p w14:paraId="1EBDA371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</w:tcPr>
          <w:p w14:paraId="6C33DFBE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</w:tcPr>
          <w:p w14:paraId="1D1B76FC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1B057DF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2527D3F0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35271A" w:rsidRPr="006F4DC7" w14:paraId="339E5630" w14:textId="77777777" w:rsidTr="0035271A">
        <w:trPr>
          <w:cantSplit/>
          <w:trHeight w:val="70"/>
        </w:trPr>
        <w:tc>
          <w:tcPr>
            <w:tcW w:w="2779" w:type="dxa"/>
          </w:tcPr>
          <w:p w14:paraId="3A517C6C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lastRenderedPageBreak/>
              <w:t>สินทรัพย์ส่วนงาน</w:t>
            </w:r>
          </w:p>
        </w:tc>
        <w:tc>
          <w:tcPr>
            <w:tcW w:w="1001" w:type="dxa"/>
            <w:vAlign w:val="bottom"/>
          </w:tcPr>
          <w:p w14:paraId="631F1A9E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B4D0201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1452BBB4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4F7ABFA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C8D6983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815C2AD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45DA1288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A05C146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9D47A6A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7690222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283B315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417A1993" w14:textId="77777777" w:rsidR="0035271A" w:rsidRPr="006F4DC7" w:rsidRDefault="0035271A" w:rsidP="003527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433FA71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91B72F4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0D15D36F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195D062B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20C265FB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CCF172A" w14:textId="77777777" w:rsidR="0035271A" w:rsidRPr="006F4DC7" w:rsidRDefault="0035271A" w:rsidP="003527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0FB87CF4" w14:textId="77777777" w:rsidR="0035271A" w:rsidRPr="006F4DC7" w:rsidRDefault="0035271A" w:rsidP="0035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  <w:tr w:rsidR="00F5249F" w:rsidRPr="006F4DC7" w14:paraId="0D37A972" w14:textId="77777777" w:rsidTr="0035271A">
        <w:trPr>
          <w:cantSplit/>
        </w:trPr>
        <w:tc>
          <w:tcPr>
            <w:tcW w:w="2779" w:type="dxa"/>
          </w:tcPr>
          <w:p w14:paraId="5C5D3618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F4DC7"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Pr="006F4DC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กันยายน /</w:t>
            </w:r>
            <w:r w:rsidRPr="006F4DC7">
              <w:rPr>
                <w:rFonts w:ascii="Angsana New" w:hAnsi="Angsana New"/>
                <w:color w:val="000000"/>
                <w:sz w:val="26"/>
                <w:szCs w:val="26"/>
              </w:rPr>
              <w:t xml:space="preserve"> 31 </w:t>
            </w:r>
            <w:r w:rsidRPr="006F4DC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01" w:type="dxa"/>
            <w:vAlign w:val="center"/>
          </w:tcPr>
          <w:p w14:paraId="7EF11B92" w14:textId="76D95A03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1AA">
              <w:rPr>
                <w:rFonts w:ascii="Angsana New" w:hAnsi="Angsana New"/>
                <w:sz w:val="26"/>
                <w:szCs w:val="26"/>
              </w:rPr>
              <w:t>2,067,44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78" w:type="dxa"/>
            <w:vAlign w:val="center"/>
          </w:tcPr>
          <w:p w14:paraId="02BB9C9D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7273EE27" w14:textId="5D2094D1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1</w:t>
            </w:r>
            <w:r w:rsidRPr="00833D8A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957</w:t>
            </w:r>
            <w:r w:rsidRPr="00833D8A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743</w:t>
            </w:r>
          </w:p>
        </w:tc>
        <w:tc>
          <w:tcPr>
            <w:tcW w:w="178" w:type="dxa"/>
            <w:vAlign w:val="center"/>
          </w:tcPr>
          <w:p w14:paraId="64843412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3ECE88A8" w14:textId="2078A37D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1AA">
              <w:rPr>
                <w:rFonts w:ascii="Angsana New" w:hAnsi="Angsana New"/>
                <w:sz w:val="26"/>
                <w:szCs w:val="26"/>
              </w:rPr>
              <w:t>455,492</w:t>
            </w:r>
          </w:p>
        </w:tc>
        <w:tc>
          <w:tcPr>
            <w:tcW w:w="178" w:type="dxa"/>
            <w:vAlign w:val="center"/>
          </w:tcPr>
          <w:p w14:paraId="145D6103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center"/>
          </w:tcPr>
          <w:p w14:paraId="5D5F6A9B" w14:textId="4FD0FB09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363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082</w:t>
            </w:r>
          </w:p>
        </w:tc>
        <w:tc>
          <w:tcPr>
            <w:tcW w:w="178" w:type="dxa"/>
            <w:vAlign w:val="center"/>
          </w:tcPr>
          <w:p w14:paraId="3089B731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vAlign w:val="center"/>
          </w:tcPr>
          <w:p w14:paraId="2E45A872" w14:textId="463DA62D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1AA">
              <w:rPr>
                <w:rFonts w:ascii="Angsana New" w:hAnsi="Angsana New"/>
                <w:sz w:val="26"/>
                <w:szCs w:val="26"/>
              </w:rPr>
              <w:t>2,616,557</w:t>
            </w:r>
          </w:p>
        </w:tc>
        <w:tc>
          <w:tcPr>
            <w:tcW w:w="178" w:type="dxa"/>
            <w:vAlign w:val="center"/>
          </w:tcPr>
          <w:p w14:paraId="415BE87E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7DF303C2" w14:textId="5F9D5B40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2</w:t>
            </w:r>
            <w:r w:rsidRPr="00833D8A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739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602</w:t>
            </w:r>
          </w:p>
        </w:tc>
        <w:tc>
          <w:tcPr>
            <w:tcW w:w="188" w:type="dxa"/>
            <w:vAlign w:val="center"/>
          </w:tcPr>
          <w:p w14:paraId="6EE42F72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42FD1FED" w14:textId="6F842CCD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1AA">
              <w:rPr>
                <w:rFonts w:ascii="Angsana New" w:hAnsi="Angsana New"/>
                <w:sz w:val="26"/>
                <w:szCs w:val="26"/>
              </w:rPr>
              <w:t>(177,189)</w:t>
            </w:r>
          </w:p>
        </w:tc>
        <w:tc>
          <w:tcPr>
            <w:tcW w:w="178" w:type="dxa"/>
            <w:vAlign w:val="center"/>
          </w:tcPr>
          <w:p w14:paraId="03BE9627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4192FB7C" w14:textId="6F4A7AA1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3D8A">
              <w:rPr>
                <w:rFonts w:ascii="Angsana New" w:hAnsi="Angsana New"/>
                <w:sz w:val="26"/>
                <w:szCs w:val="26"/>
              </w:rPr>
              <w:t>(</w:t>
            </w:r>
            <w:r w:rsidRPr="007A682A">
              <w:rPr>
                <w:rFonts w:ascii="Angsana New" w:hAnsi="Angsana New"/>
                <w:sz w:val="26"/>
                <w:szCs w:val="26"/>
              </w:rPr>
              <w:t>97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633</w:t>
            </w:r>
            <w:r w:rsidRPr="00833D8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center"/>
          </w:tcPr>
          <w:p w14:paraId="3EC6890E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center"/>
          </w:tcPr>
          <w:p w14:paraId="6184C316" w14:textId="5AB1077F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1AA">
              <w:rPr>
                <w:rFonts w:ascii="Angsana New" w:hAnsi="Angsana New"/>
                <w:sz w:val="26"/>
                <w:szCs w:val="26"/>
              </w:rPr>
              <w:t>4,962,306</w:t>
            </w:r>
          </w:p>
        </w:tc>
        <w:tc>
          <w:tcPr>
            <w:tcW w:w="178" w:type="dxa"/>
            <w:vAlign w:val="center"/>
          </w:tcPr>
          <w:p w14:paraId="3D3D1D80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6CA190AA" w14:textId="539E0A3D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4</w:t>
            </w:r>
            <w:r w:rsidRPr="00833D8A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962</w:t>
            </w:r>
            <w:r w:rsidRPr="00833D8A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794</w:t>
            </w:r>
          </w:p>
        </w:tc>
      </w:tr>
      <w:tr w:rsidR="00F5249F" w:rsidRPr="006F4DC7" w14:paraId="75E6DC4C" w14:textId="77777777" w:rsidTr="0035271A">
        <w:trPr>
          <w:cantSplit/>
        </w:trPr>
        <w:tc>
          <w:tcPr>
            <w:tcW w:w="2779" w:type="dxa"/>
          </w:tcPr>
          <w:p w14:paraId="2B6C2C3E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01" w:type="dxa"/>
            <w:vAlign w:val="bottom"/>
          </w:tcPr>
          <w:p w14:paraId="6FEA1858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2B4CF4D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D815CAA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6CCDF99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CAAA21C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919E87C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01F8AE7F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C4B029F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4B0685B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A02654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0EB31FF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9E9B011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514715D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4DE563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4365D052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29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3F5ACF6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72F924AB" w14:textId="014145A6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1AA">
              <w:rPr>
                <w:rFonts w:ascii="Angsana New" w:hAnsi="Angsana New"/>
                <w:sz w:val="26"/>
                <w:szCs w:val="26"/>
              </w:rPr>
              <w:t>957,078</w:t>
            </w:r>
          </w:p>
        </w:tc>
        <w:tc>
          <w:tcPr>
            <w:tcW w:w="178" w:type="dxa"/>
            <w:vAlign w:val="bottom"/>
          </w:tcPr>
          <w:p w14:paraId="5B00A303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427AA3B3" w14:textId="32D35E55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1</w:t>
            </w:r>
            <w:r w:rsidRPr="00833D8A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048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596</w:t>
            </w:r>
          </w:p>
        </w:tc>
      </w:tr>
      <w:tr w:rsidR="00F5249F" w:rsidRPr="006F4DC7" w14:paraId="12017722" w14:textId="77777777" w:rsidTr="0035271A">
        <w:trPr>
          <w:cantSplit/>
        </w:trPr>
        <w:tc>
          <w:tcPr>
            <w:tcW w:w="2779" w:type="dxa"/>
          </w:tcPr>
          <w:p w14:paraId="349E3A62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F4D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01" w:type="dxa"/>
            <w:vAlign w:val="bottom"/>
          </w:tcPr>
          <w:p w14:paraId="3532954C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0965A53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3141A90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54BDC41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A4D9091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CAFD42E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606BC9D1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22A405A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9F385FA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679406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6A6799C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B93F777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6896700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0412B83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6F2F297D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29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7F5785A2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EA756" w14:textId="51F97FB8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1AA">
              <w:rPr>
                <w:rFonts w:ascii="Angsana New" w:hAnsi="Angsana New"/>
                <w:b/>
                <w:bCs/>
                <w:sz w:val="26"/>
                <w:szCs w:val="26"/>
              </w:rPr>
              <w:t>5,919,384</w:t>
            </w:r>
          </w:p>
        </w:tc>
        <w:tc>
          <w:tcPr>
            <w:tcW w:w="178" w:type="dxa"/>
            <w:vAlign w:val="bottom"/>
          </w:tcPr>
          <w:p w14:paraId="56568873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D876E" w14:textId="4AAB310E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1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833D8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26"/>
                <w:szCs w:val="26"/>
              </w:rPr>
              <w:t>011</w:t>
            </w:r>
            <w:r w:rsidRPr="00833D8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26"/>
                <w:szCs w:val="26"/>
              </w:rPr>
              <w:t>390</w:t>
            </w:r>
          </w:p>
        </w:tc>
      </w:tr>
      <w:tr w:rsidR="00F5249F" w:rsidRPr="006F4DC7" w14:paraId="347420EF" w14:textId="77777777" w:rsidTr="0035271A">
        <w:trPr>
          <w:cantSplit/>
          <w:trHeight w:val="70"/>
        </w:trPr>
        <w:tc>
          <w:tcPr>
            <w:tcW w:w="2779" w:type="dxa"/>
          </w:tcPr>
          <w:p w14:paraId="5D44039B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1" w:type="dxa"/>
            <w:vAlign w:val="bottom"/>
          </w:tcPr>
          <w:p w14:paraId="154B2A40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FA0A406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0C18505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B1900FC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9479A29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AF21633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444A6D61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6530DAF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B40DE8B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2A670F5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6484796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DEF2481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A5828A1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31B7212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1EF3DE41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CA2228E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43146B3E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162F235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BF29612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5249F" w:rsidRPr="006F4DC7" w14:paraId="44E63351" w14:textId="77777777" w:rsidTr="0035271A">
        <w:trPr>
          <w:cantSplit/>
          <w:trHeight w:val="70"/>
        </w:trPr>
        <w:tc>
          <w:tcPr>
            <w:tcW w:w="2779" w:type="dxa"/>
          </w:tcPr>
          <w:p w14:paraId="66204172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001" w:type="dxa"/>
            <w:vAlign w:val="bottom"/>
          </w:tcPr>
          <w:p w14:paraId="7E7B9D55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74FCDCC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7B96F820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9B9EED7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D0C9AD4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79C8000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19E73055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535E66C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0FD5AA42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2F16478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1A815CD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8593AE1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234A8AC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937ADA5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780D60A4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4415B48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4A579B9E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DF9DAA9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15464C34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5249F" w:rsidRPr="006F4DC7" w14:paraId="53C45F91" w14:textId="77777777" w:rsidTr="0035271A">
        <w:trPr>
          <w:cantSplit/>
          <w:trHeight w:val="70"/>
        </w:trPr>
        <w:tc>
          <w:tcPr>
            <w:tcW w:w="2779" w:type="dxa"/>
          </w:tcPr>
          <w:p w14:paraId="4E4B8EC1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F4DC7"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Pr="006F4DC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กันยายน /</w:t>
            </w:r>
            <w:r w:rsidRPr="006F4DC7">
              <w:rPr>
                <w:rFonts w:ascii="Angsana New" w:hAnsi="Angsana New"/>
                <w:color w:val="000000"/>
                <w:sz w:val="26"/>
                <w:szCs w:val="26"/>
              </w:rPr>
              <w:t xml:space="preserve"> 31 </w:t>
            </w:r>
            <w:r w:rsidRPr="006F4DC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01" w:type="dxa"/>
            <w:vAlign w:val="bottom"/>
          </w:tcPr>
          <w:p w14:paraId="43B06445" w14:textId="3A4EB6B3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1AA">
              <w:rPr>
                <w:rFonts w:ascii="Angsana New" w:hAnsi="Angsana New"/>
                <w:sz w:val="26"/>
                <w:szCs w:val="26"/>
              </w:rPr>
              <w:t>1,222,762</w:t>
            </w:r>
          </w:p>
        </w:tc>
        <w:tc>
          <w:tcPr>
            <w:tcW w:w="178" w:type="dxa"/>
            <w:vAlign w:val="bottom"/>
          </w:tcPr>
          <w:p w14:paraId="610382F5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EC3CD50" w14:textId="0BD7267A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059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506</w:t>
            </w:r>
          </w:p>
        </w:tc>
        <w:tc>
          <w:tcPr>
            <w:tcW w:w="178" w:type="dxa"/>
            <w:vAlign w:val="bottom"/>
          </w:tcPr>
          <w:p w14:paraId="18A86DE0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08BEEDD" w14:textId="0C9ADDEC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1AA">
              <w:rPr>
                <w:rFonts w:ascii="Angsana New" w:hAnsi="Angsana New"/>
                <w:sz w:val="26"/>
                <w:szCs w:val="26"/>
              </w:rPr>
              <w:t>205,345</w:t>
            </w:r>
          </w:p>
        </w:tc>
        <w:tc>
          <w:tcPr>
            <w:tcW w:w="178" w:type="dxa"/>
            <w:vAlign w:val="bottom"/>
          </w:tcPr>
          <w:p w14:paraId="63574882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26859438" w14:textId="3B9DDD9E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172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178" w:type="dxa"/>
            <w:vAlign w:val="bottom"/>
          </w:tcPr>
          <w:p w14:paraId="6D93FEE2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1A61C6F" w14:textId="210D8B02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1AA">
              <w:rPr>
                <w:rFonts w:ascii="Angsana New" w:hAnsi="Angsana New"/>
                <w:sz w:val="26"/>
                <w:szCs w:val="26"/>
              </w:rPr>
              <w:t>203,42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78" w:type="dxa"/>
            <w:vAlign w:val="bottom"/>
          </w:tcPr>
          <w:p w14:paraId="3C9DC3BD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B6AF557" w14:textId="06B26CAF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224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619</w:t>
            </w:r>
          </w:p>
        </w:tc>
        <w:tc>
          <w:tcPr>
            <w:tcW w:w="188" w:type="dxa"/>
            <w:vAlign w:val="bottom"/>
          </w:tcPr>
          <w:p w14:paraId="2152CF9E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0F39F0B" w14:textId="50F41538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B951AA">
              <w:rPr>
                <w:rFonts w:ascii="Angsana New" w:eastAsia="MS Mincho" w:hAnsi="Angsana New"/>
                <w:sz w:val="26"/>
                <w:szCs w:val="26"/>
              </w:rPr>
              <w:t>(332,692)</w:t>
            </w:r>
          </w:p>
        </w:tc>
        <w:tc>
          <w:tcPr>
            <w:tcW w:w="178" w:type="dxa"/>
            <w:vAlign w:val="bottom"/>
          </w:tcPr>
          <w:p w14:paraId="1D2916C8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4C5BA975" w14:textId="0878107D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3D8A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257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391</w:t>
            </w:r>
            <w:r w:rsidRPr="00833D8A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bottom"/>
          </w:tcPr>
          <w:p w14:paraId="7380D8B0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105BEBE" w14:textId="5BCE4771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1AA">
              <w:rPr>
                <w:rFonts w:ascii="Angsana New" w:hAnsi="Angsana New"/>
                <w:sz w:val="26"/>
                <w:szCs w:val="26"/>
              </w:rPr>
              <w:t>1,298,841</w:t>
            </w:r>
          </w:p>
        </w:tc>
        <w:tc>
          <w:tcPr>
            <w:tcW w:w="178" w:type="dxa"/>
            <w:vAlign w:val="bottom"/>
          </w:tcPr>
          <w:p w14:paraId="44733A97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139B9C35" w14:textId="3DABF9F1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1</w:t>
            </w:r>
            <w:r w:rsidRPr="00833D8A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198</w:t>
            </w:r>
            <w:r w:rsidRPr="00833D8A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845</w:t>
            </w:r>
          </w:p>
        </w:tc>
      </w:tr>
      <w:tr w:rsidR="00F5249F" w:rsidRPr="006F4DC7" w14:paraId="2A3103C7" w14:textId="77777777" w:rsidTr="0035271A">
        <w:trPr>
          <w:cantSplit/>
        </w:trPr>
        <w:tc>
          <w:tcPr>
            <w:tcW w:w="2779" w:type="dxa"/>
          </w:tcPr>
          <w:p w14:paraId="2F930E00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01" w:type="dxa"/>
            <w:vAlign w:val="bottom"/>
          </w:tcPr>
          <w:p w14:paraId="378CE50D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33BEF67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1D5C076E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E95C599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2CA7918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944099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4E7EEDDF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6786F02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05478841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442E814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5CDFF2A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AC2B511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AA9199A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 w:right="9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4480D47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7B321895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 w:right="9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4BE60A62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3292DFD" w14:textId="68E6FB75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1AA">
              <w:rPr>
                <w:rFonts w:ascii="Angsana New" w:hAnsi="Angsana New"/>
                <w:sz w:val="26"/>
                <w:szCs w:val="26"/>
              </w:rPr>
              <w:t>52,99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78" w:type="dxa"/>
            <w:vAlign w:val="bottom"/>
          </w:tcPr>
          <w:p w14:paraId="6DD61B53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49E325E1" w14:textId="242B2E2F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81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706</w:t>
            </w:r>
          </w:p>
        </w:tc>
      </w:tr>
      <w:tr w:rsidR="00F5249F" w:rsidRPr="006F4DC7" w14:paraId="6563E88A" w14:textId="77777777" w:rsidTr="0035271A">
        <w:trPr>
          <w:cantSplit/>
        </w:trPr>
        <w:tc>
          <w:tcPr>
            <w:tcW w:w="2779" w:type="dxa"/>
          </w:tcPr>
          <w:p w14:paraId="356AB75F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F4D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01" w:type="dxa"/>
            <w:vAlign w:val="bottom"/>
          </w:tcPr>
          <w:p w14:paraId="5A097554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37E6EBBC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86" w:type="dxa"/>
            <w:vAlign w:val="bottom"/>
          </w:tcPr>
          <w:p w14:paraId="30EE6B6E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59C3686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4E48B2C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BBDE52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284CA045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AD3E8D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74565A3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C5903D1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DF44E74" w14:textId="77777777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607296B3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70C33B6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288910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201EEA47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D0E79DC" w14:textId="77777777" w:rsidR="00F5249F" w:rsidRPr="006F4DC7" w:rsidRDefault="00F5249F" w:rsidP="00F52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65E57C" w14:textId="78848399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51AA">
              <w:rPr>
                <w:rFonts w:ascii="Angsana New" w:hAnsi="Angsana New"/>
                <w:b/>
                <w:bCs/>
                <w:sz w:val="26"/>
                <w:szCs w:val="26"/>
              </w:rPr>
              <w:t>1,351,83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78" w:type="dxa"/>
            <w:vAlign w:val="bottom"/>
          </w:tcPr>
          <w:p w14:paraId="5321837D" w14:textId="77777777" w:rsidR="00F5249F" w:rsidRPr="006F4DC7" w:rsidRDefault="00F5249F" w:rsidP="00F5249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E2A27" w14:textId="7B172825" w:rsidR="00F5249F" w:rsidRPr="006F4DC7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1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833D8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26"/>
                <w:szCs w:val="26"/>
              </w:rPr>
              <w:t>280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26"/>
                <w:szCs w:val="26"/>
              </w:rPr>
              <w:t>551</w:t>
            </w:r>
          </w:p>
        </w:tc>
      </w:tr>
      <w:bookmarkEnd w:id="3"/>
    </w:tbl>
    <w:p w14:paraId="7BBFEEC5" w14:textId="77777777" w:rsidR="00833D8A" w:rsidRDefault="00833D8A" w:rsidP="00E7104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BBF7D52" w14:textId="45702ECB" w:rsidR="00E71048" w:rsidRPr="000C7CDE" w:rsidRDefault="00E71048" w:rsidP="00E7104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7CDE">
        <w:rPr>
          <w:rFonts w:ascii="Angsana New" w:hAnsi="Angsana New"/>
          <w:sz w:val="30"/>
          <w:szCs w:val="30"/>
          <w:cs/>
        </w:rPr>
        <w:t>กลุ่มบริษัทดำเนินธุรกิจ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0C7CDE">
        <w:rPr>
          <w:rFonts w:ascii="Angsana New" w:hAnsi="Angsana New"/>
          <w:sz w:val="30"/>
          <w:szCs w:val="30"/>
          <w:cs/>
        </w:rPr>
        <w:t>ในประเทศ</w:t>
      </w:r>
      <w:r>
        <w:rPr>
          <w:rFonts w:ascii="Angsana New" w:hAnsi="Angsana New" w:hint="cs"/>
          <w:sz w:val="30"/>
          <w:szCs w:val="30"/>
          <w:cs/>
        </w:rPr>
        <w:t>ไทย</w:t>
      </w:r>
      <w:r w:rsidRPr="000C7CDE">
        <w:rPr>
          <w:rFonts w:ascii="Angsana New" w:hAnsi="Angsana New"/>
          <w:sz w:val="30"/>
          <w:szCs w:val="30"/>
          <w:cs/>
        </w:rPr>
        <w:t>เท่านั้น ไม่มีรายได้จากต่างประเทศที่มีสาระสำคัญ</w:t>
      </w:r>
    </w:p>
    <w:p w14:paraId="0580160E" w14:textId="77777777" w:rsidR="00E71048" w:rsidRDefault="00E71048" w:rsidP="006853A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44964EE" w14:textId="77777777" w:rsidR="006853A7" w:rsidRDefault="00685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3680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4680"/>
        <w:gridCol w:w="1260"/>
        <w:gridCol w:w="246"/>
        <w:gridCol w:w="1284"/>
        <w:gridCol w:w="267"/>
        <w:gridCol w:w="1263"/>
        <w:gridCol w:w="273"/>
        <w:gridCol w:w="1257"/>
        <w:gridCol w:w="270"/>
        <w:gridCol w:w="1260"/>
        <w:gridCol w:w="270"/>
        <w:gridCol w:w="1350"/>
      </w:tblGrid>
      <w:tr w:rsidR="006F4DC7" w:rsidRPr="00D17657" w14:paraId="49E41902" w14:textId="77777777" w:rsidTr="006F4DC7">
        <w:trPr>
          <w:trHeight w:val="87"/>
          <w:tblHeader/>
        </w:trPr>
        <w:tc>
          <w:tcPr>
            <w:tcW w:w="4680" w:type="dxa"/>
            <w:vAlign w:val="bottom"/>
          </w:tcPr>
          <w:p w14:paraId="44ED1C97" w14:textId="77777777" w:rsidR="006F4DC7" w:rsidRPr="00D17657" w:rsidRDefault="006F4DC7" w:rsidP="00525195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576E9F5A" w14:textId="77777777" w:rsidR="006F4DC7" w:rsidRPr="00D17657" w:rsidRDefault="006F4DC7" w:rsidP="00525195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6F4DC7" w:rsidRPr="00D17657" w14:paraId="1A01C72E" w14:textId="77777777" w:rsidTr="006F4DC7">
        <w:trPr>
          <w:trHeight w:val="1172"/>
          <w:tblHeader/>
        </w:trPr>
        <w:tc>
          <w:tcPr>
            <w:tcW w:w="4680" w:type="dxa"/>
            <w:vAlign w:val="bottom"/>
          </w:tcPr>
          <w:p w14:paraId="4EA04F59" w14:textId="77777777" w:rsidR="006F4DC7" w:rsidRPr="00D17657" w:rsidRDefault="006F4DC7" w:rsidP="005251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7710D934" w14:textId="77777777" w:rsidR="006F4DC7" w:rsidRDefault="006F4DC7" w:rsidP="005251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5C6991DB" w14:textId="77777777" w:rsidR="006F4DC7" w:rsidRDefault="006F4DC7" w:rsidP="005251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A233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ธุรกิจผลิตงานพิมพ์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</w:t>
            </w:r>
          </w:p>
          <w:p w14:paraId="590D6309" w14:textId="77777777" w:rsidR="006F4DC7" w:rsidRPr="00D17657" w:rsidRDefault="006F4DC7" w:rsidP="005251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A233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จำหน่ายหนังสือ </w:t>
            </w:r>
          </w:p>
        </w:tc>
        <w:tc>
          <w:tcPr>
            <w:tcW w:w="267" w:type="dxa"/>
          </w:tcPr>
          <w:p w14:paraId="719D405C" w14:textId="77777777" w:rsidR="006F4DC7" w:rsidRPr="00D17657" w:rsidRDefault="006F4DC7" w:rsidP="00525195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93" w:type="dxa"/>
            <w:gridSpan w:val="3"/>
          </w:tcPr>
          <w:p w14:paraId="38BAFF6F" w14:textId="77777777" w:rsidR="006F4DC7" w:rsidRPr="00846FE6" w:rsidRDefault="006F4DC7" w:rsidP="005251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ธุรกิจจัดงานแสดง ผลิต</w:t>
            </w:r>
          </w:p>
          <w:p w14:paraId="78E62275" w14:textId="77777777" w:rsidR="006F4DC7" w:rsidRPr="00D17657" w:rsidRDefault="006F4DC7" w:rsidP="005251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และให้บริการโฆษณาผ่าน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br/>
            </w: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สื่อสิ่งพิมพ์และสื่อออนไลน์</w:t>
            </w:r>
          </w:p>
        </w:tc>
        <w:tc>
          <w:tcPr>
            <w:tcW w:w="270" w:type="dxa"/>
          </w:tcPr>
          <w:p w14:paraId="2FC4DA3E" w14:textId="77777777" w:rsidR="006F4DC7" w:rsidRPr="00D17657" w:rsidRDefault="006F4DC7" w:rsidP="00525195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880" w:type="dxa"/>
            <w:gridSpan w:val="3"/>
          </w:tcPr>
          <w:p w14:paraId="2DF53A31" w14:textId="77777777" w:rsidR="006F4DC7" w:rsidRPr="00D17657" w:rsidRDefault="006F4DC7" w:rsidP="00525195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33C63016" w14:textId="77777777" w:rsidR="006F4DC7" w:rsidRPr="00D17657" w:rsidRDefault="006F4DC7" w:rsidP="00525195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552F7E01" w14:textId="77777777" w:rsidR="006F4DC7" w:rsidRPr="00D17657" w:rsidRDefault="006F4DC7" w:rsidP="00525195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6F4DC7" w:rsidRPr="00041E15" w14:paraId="1B75E14E" w14:textId="77777777" w:rsidTr="006F4DC7">
        <w:tc>
          <w:tcPr>
            <w:tcW w:w="4680" w:type="dxa"/>
            <w:vAlign w:val="bottom"/>
          </w:tcPr>
          <w:p w14:paraId="5142E8E1" w14:textId="77777777" w:rsidR="006F4DC7" w:rsidRPr="00D17657" w:rsidRDefault="006F4DC7" w:rsidP="00525195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เก้า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Pr="00997B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EECF049" w14:textId="3FA36001" w:rsidR="006F4DC7" w:rsidRPr="00041E15" w:rsidRDefault="006F4DC7" w:rsidP="00525195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2568</w:t>
            </w:r>
          </w:p>
        </w:tc>
        <w:tc>
          <w:tcPr>
            <w:tcW w:w="246" w:type="dxa"/>
          </w:tcPr>
          <w:p w14:paraId="32CACD41" w14:textId="77777777" w:rsidR="006F4DC7" w:rsidRPr="00041E15" w:rsidRDefault="006F4DC7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2930FAF3" w14:textId="53BEE814" w:rsidR="006F4DC7" w:rsidRPr="00041E15" w:rsidRDefault="006F4DC7" w:rsidP="00525195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2567</w:t>
            </w:r>
          </w:p>
        </w:tc>
        <w:tc>
          <w:tcPr>
            <w:tcW w:w="267" w:type="dxa"/>
          </w:tcPr>
          <w:p w14:paraId="571808EE" w14:textId="77777777" w:rsidR="006F4DC7" w:rsidRPr="00041E15" w:rsidRDefault="006F4DC7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501B6555" w14:textId="070BF980" w:rsidR="006F4DC7" w:rsidRPr="00041E15" w:rsidRDefault="006F4DC7" w:rsidP="00525195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2568</w:t>
            </w:r>
          </w:p>
        </w:tc>
        <w:tc>
          <w:tcPr>
            <w:tcW w:w="273" w:type="dxa"/>
          </w:tcPr>
          <w:p w14:paraId="460B43AC" w14:textId="77777777" w:rsidR="006F4DC7" w:rsidRPr="00041E15" w:rsidRDefault="006F4DC7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392FF680" w14:textId="1FBE3627" w:rsidR="006F4DC7" w:rsidRPr="00041E15" w:rsidRDefault="006F4DC7" w:rsidP="00525195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2567</w:t>
            </w:r>
          </w:p>
        </w:tc>
        <w:tc>
          <w:tcPr>
            <w:tcW w:w="270" w:type="dxa"/>
          </w:tcPr>
          <w:p w14:paraId="00105E40" w14:textId="77777777" w:rsidR="006F4DC7" w:rsidRPr="00041E15" w:rsidRDefault="006F4DC7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EFC773F" w14:textId="6C232CDA" w:rsidR="006F4DC7" w:rsidRPr="00041E15" w:rsidRDefault="006F4DC7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2568</w:t>
            </w:r>
          </w:p>
        </w:tc>
        <w:tc>
          <w:tcPr>
            <w:tcW w:w="270" w:type="dxa"/>
          </w:tcPr>
          <w:p w14:paraId="067775FF" w14:textId="77777777" w:rsidR="006F4DC7" w:rsidRPr="00041E15" w:rsidRDefault="006F4DC7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FF66B0F" w14:textId="5A30CB93" w:rsidR="006F4DC7" w:rsidRPr="00041E15" w:rsidRDefault="006F4DC7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2567</w:t>
            </w:r>
          </w:p>
        </w:tc>
      </w:tr>
      <w:tr w:rsidR="006F4DC7" w:rsidRPr="00041E15" w14:paraId="37303060" w14:textId="77777777" w:rsidTr="006F4DC7">
        <w:tc>
          <w:tcPr>
            <w:tcW w:w="4680" w:type="dxa"/>
            <w:vAlign w:val="bottom"/>
          </w:tcPr>
          <w:p w14:paraId="14514036" w14:textId="77777777" w:rsidR="006F4DC7" w:rsidRPr="00D17657" w:rsidRDefault="006F4DC7" w:rsidP="00525195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  <w:tcBorders>
              <w:left w:val="nil"/>
              <w:right w:val="nil"/>
            </w:tcBorders>
            <w:vAlign w:val="bottom"/>
          </w:tcPr>
          <w:p w14:paraId="0C19070D" w14:textId="77777777" w:rsidR="006F4DC7" w:rsidRPr="00041E15" w:rsidRDefault="006F4DC7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041E15">
              <w:rPr>
                <w:rFonts w:ascii="Angsana New" w:hAnsi="Angsana New"/>
                <w:i/>
                <w:iCs/>
                <w:sz w:val="30"/>
                <w:szCs w:val="30"/>
                <w:lang w:val="en-GB" w:eastAsia="en-GB" w:bidi="ar-SA"/>
              </w:rPr>
              <w:t>(</w:t>
            </w:r>
            <w:r w:rsidRPr="00041E1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6F4DC7" w:rsidRPr="00F7477C" w14:paraId="633D7F36" w14:textId="77777777" w:rsidTr="006F4DC7">
        <w:tc>
          <w:tcPr>
            <w:tcW w:w="4680" w:type="dxa"/>
          </w:tcPr>
          <w:p w14:paraId="4EBCA49F" w14:textId="77777777" w:rsidR="006F4DC7" w:rsidRPr="000A10C7" w:rsidRDefault="006F4DC7" w:rsidP="00525195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0A10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604481F" w14:textId="77777777" w:rsidR="006F4DC7" w:rsidRPr="00F7477C" w:rsidRDefault="006F4DC7" w:rsidP="00525195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5D4F975D" w14:textId="77777777" w:rsidR="006F4DC7" w:rsidRPr="00F7477C" w:rsidRDefault="006F4DC7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516EBD46" w14:textId="77777777" w:rsidR="006F4DC7" w:rsidRPr="00F7477C" w:rsidRDefault="006F4DC7" w:rsidP="00525195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20601540" w14:textId="77777777" w:rsidR="006F4DC7" w:rsidRPr="00F7477C" w:rsidRDefault="006F4DC7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211C0487" w14:textId="77777777" w:rsidR="006F4DC7" w:rsidRPr="00F7477C" w:rsidRDefault="006F4DC7" w:rsidP="00525195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4AE6856F" w14:textId="77777777" w:rsidR="006F4DC7" w:rsidRPr="00F7477C" w:rsidRDefault="006F4DC7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0899DDBA" w14:textId="77777777" w:rsidR="006F4DC7" w:rsidRPr="00F7477C" w:rsidRDefault="006F4DC7" w:rsidP="00525195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1DBD95A" w14:textId="77777777" w:rsidR="006F4DC7" w:rsidRPr="00F7477C" w:rsidRDefault="006F4DC7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A2E0EB0" w14:textId="77777777" w:rsidR="006F4DC7" w:rsidRPr="00F7477C" w:rsidRDefault="006F4DC7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13F64A3C" w14:textId="77777777" w:rsidR="006F4DC7" w:rsidRPr="00F7477C" w:rsidRDefault="006F4DC7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A8AA088" w14:textId="77777777" w:rsidR="006F4DC7" w:rsidRPr="00F7477C" w:rsidRDefault="006F4DC7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6F4DC7" w:rsidRPr="00F7477C" w14:paraId="64A802E1" w14:textId="77777777" w:rsidTr="006F4DC7">
        <w:tc>
          <w:tcPr>
            <w:tcW w:w="4680" w:type="dxa"/>
          </w:tcPr>
          <w:p w14:paraId="4946137B" w14:textId="77777777" w:rsidR="006F4DC7" w:rsidRPr="00D17657" w:rsidRDefault="006F4DC7" w:rsidP="00525195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0663FDC" w14:textId="77777777" w:rsidR="006F4DC7" w:rsidRPr="00F7477C" w:rsidRDefault="006F4DC7" w:rsidP="00525195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0DAC9D29" w14:textId="77777777" w:rsidR="006F4DC7" w:rsidRPr="00F7477C" w:rsidRDefault="006F4DC7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3215F740" w14:textId="77777777" w:rsidR="006F4DC7" w:rsidRPr="00F7477C" w:rsidRDefault="006F4DC7" w:rsidP="00525195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0FBB256C" w14:textId="77777777" w:rsidR="006F4DC7" w:rsidRPr="00F7477C" w:rsidRDefault="006F4DC7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19976B8A" w14:textId="77777777" w:rsidR="006F4DC7" w:rsidRPr="00F7477C" w:rsidRDefault="006F4DC7" w:rsidP="00525195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610555A9" w14:textId="77777777" w:rsidR="006F4DC7" w:rsidRPr="00F7477C" w:rsidRDefault="006F4DC7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24B42E01" w14:textId="77777777" w:rsidR="006F4DC7" w:rsidRPr="00F7477C" w:rsidRDefault="006F4DC7" w:rsidP="00525195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F55AEA3" w14:textId="77777777" w:rsidR="006F4DC7" w:rsidRPr="00F7477C" w:rsidRDefault="006F4DC7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1967A1" w14:textId="77777777" w:rsidR="006F4DC7" w:rsidRPr="00F7477C" w:rsidRDefault="006F4DC7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3AA938BF" w14:textId="77777777" w:rsidR="006F4DC7" w:rsidRPr="00F7477C" w:rsidRDefault="006F4DC7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8F2C624" w14:textId="77777777" w:rsidR="006F4DC7" w:rsidRPr="00F7477C" w:rsidRDefault="006F4DC7" w:rsidP="0052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6F4DC7" w:rsidRPr="008269D9" w14:paraId="0B096EA6" w14:textId="77777777" w:rsidTr="006F4DC7">
        <w:tc>
          <w:tcPr>
            <w:tcW w:w="4680" w:type="dxa"/>
            <w:vAlign w:val="bottom"/>
          </w:tcPr>
          <w:p w14:paraId="1C836D99" w14:textId="77777777" w:rsidR="006F4DC7" w:rsidRPr="00D17657" w:rsidRDefault="006F4DC7" w:rsidP="006F4DC7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91043B8" w14:textId="2D0FF813" w:rsidR="006F4DC7" w:rsidRPr="00E94351" w:rsidRDefault="00B951AA" w:rsidP="006F4DC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951A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547,334</w:t>
            </w:r>
          </w:p>
        </w:tc>
        <w:tc>
          <w:tcPr>
            <w:tcW w:w="246" w:type="dxa"/>
            <w:vAlign w:val="bottom"/>
          </w:tcPr>
          <w:p w14:paraId="0002F271" w14:textId="77777777" w:rsidR="006F4DC7" w:rsidRPr="00F7477C" w:rsidRDefault="006F4DC7" w:rsidP="006F4DC7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</w:tcPr>
          <w:p w14:paraId="0C1B91A0" w14:textId="2E5AA436" w:rsidR="006F4DC7" w:rsidRPr="008269D9" w:rsidRDefault="006F4DC7" w:rsidP="006F4D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54DDE">
              <w:rPr>
                <w:rFonts w:ascii="Angsana New" w:hAnsi="Angsana New"/>
                <w:sz w:val="30"/>
                <w:szCs w:val="30"/>
                <w:lang w:eastAsia="en-GB"/>
              </w:rPr>
              <w:t>578,764</w:t>
            </w:r>
          </w:p>
        </w:tc>
        <w:tc>
          <w:tcPr>
            <w:tcW w:w="267" w:type="dxa"/>
            <w:vAlign w:val="bottom"/>
          </w:tcPr>
          <w:p w14:paraId="18AE5FED" w14:textId="77777777" w:rsidR="006F4DC7" w:rsidRPr="008269D9" w:rsidRDefault="006F4DC7" w:rsidP="006F4DC7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74A2BC44" w14:textId="21360BDC" w:rsidR="006F4DC7" w:rsidRPr="008269D9" w:rsidRDefault="00B951AA" w:rsidP="006F4DC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951AA">
              <w:rPr>
                <w:rFonts w:ascii="Angsana New" w:hAnsi="Angsana New" w:cs="Angsana New"/>
                <w:sz w:val="30"/>
                <w:szCs w:val="30"/>
                <w:lang w:eastAsia="en-GB"/>
              </w:rPr>
              <w:t>239,549</w:t>
            </w:r>
          </w:p>
        </w:tc>
        <w:tc>
          <w:tcPr>
            <w:tcW w:w="273" w:type="dxa"/>
          </w:tcPr>
          <w:p w14:paraId="221D7424" w14:textId="77777777" w:rsidR="006F4DC7" w:rsidRPr="008269D9" w:rsidRDefault="006F4DC7" w:rsidP="006F4DC7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5EFD513C" w14:textId="44D2D672" w:rsidR="006F4DC7" w:rsidRPr="008269D9" w:rsidRDefault="006F4DC7" w:rsidP="006F4DC7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54DDE">
              <w:rPr>
                <w:rFonts w:ascii="Angsana New" w:hAnsi="Angsana New"/>
                <w:sz w:val="30"/>
                <w:szCs w:val="30"/>
                <w:lang w:eastAsia="en-GB"/>
              </w:rPr>
              <w:t>365,892</w:t>
            </w:r>
          </w:p>
        </w:tc>
        <w:tc>
          <w:tcPr>
            <w:tcW w:w="270" w:type="dxa"/>
            <w:vAlign w:val="bottom"/>
          </w:tcPr>
          <w:p w14:paraId="37224191" w14:textId="77777777" w:rsidR="006F4DC7" w:rsidRPr="008269D9" w:rsidRDefault="006F4DC7" w:rsidP="006F4DC7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83A1831" w14:textId="7F5ABEEB" w:rsidR="006F4DC7" w:rsidRPr="008269D9" w:rsidRDefault="00B951AA" w:rsidP="006F4DC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951AA">
              <w:rPr>
                <w:rFonts w:ascii="Angsana New" w:hAnsi="Angsana New" w:cs="Angsana New"/>
                <w:sz w:val="30"/>
                <w:szCs w:val="30"/>
                <w:lang w:eastAsia="en-GB"/>
              </w:rPr>
              <w:t>786,883</w:t>
            </w:r>
          </w:p>
        </w:tc>
        <w:tc>
          <w:tcPr>
            <w:tcW w:w="270" w:type="dxa"/>
            <w:vAlign w:val="bottom"/>
          </w:tcPr>
          <w:p w14:paraId="27BED257" w14:textId="77777777" w:rsidR="006F4DC7" w:rsidRPr="008269D9" w:rsidRDefault="006F4DC7" w:rsidP="006F4DC7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E981278" w14:textId="3A713221" w:rsidR="006F4DC7" w:rsidRPr="008269D9" w:rsidRDefault="006F4DC7" w:rsidP="006F4DC7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954DDE">
              <w:rPr>
                <w:rFonts w:ascii="Angsana New" w:hAnsi="Angsana New" w:cs="Angsana New"/>
                <w:sz w:val="30"/>
                <w:szCs w:val="30"/>
                <w:lang w:eastAsia="en-GB"/>
              </w:rPr>
              <w:t>944,656</w:t>
            </w:r>
          </w:p>
        </w:tc>
      </w:tr>
      <w:tr w:rsidR="0035271A" w:rsidRPr="008269D9" w14:paraId="12759799" w14:textId="77777777" w:rsidTr="006F4DC7">
        <w:tc>
          <w:tcPr>
            <w:tcW w:w="4680" w:type="dxa"/>
            <w:vAlign w:val="bottom"/>
          </w:tcPr>
          <w:p w14:paraId="03E67CBF" w14:textId="77777777" w:rsidR="0035271A" w:rsidRPr="00D17657" w:rsidRDefault="0035271A" w:rsidP="0035271A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C4C65D5" w14:textId="1C640FD4" w:rsidR="0035271A" w:rsidRPr="008F02E3" w:rsidRDefault="0035271A" w:rsidP="0035271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59EB69EE" w14:textId="77777777" w:rsidR="0035271A" w:rsidRPr="00F7477C" w:rsidRDefault="0035271A" w:rsidP="0035271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</w:tcPr>
          <w:p w14:paraId="374BA93A" w14:textId="6D8EA637" w:rsidR="0035271A" w:rsidRPr="008269D9" w:rsidRDefault="0035271A" w:rsidP="0035271A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6CA7E0C5" w14:textId="77777777" w:rsidR="0035271A" w:rsidRPr="008269D9" w:rsidRDefault="0035271A" w:rsidP="0035271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14:paraId="7F66E970" w14:textId="4D441D69" w:rsidR="0035271A" w:rsidRPr="008269D9" w:rsidRDefault="00B951AA" w:rsidP="0035271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951AA">
              <w:rPr>
                <w:rFonts w:ascii="Angsana New" w:hAnsi="Angsana New" w:cs="Angsana New"/>
                <w:sz w:val="30"/>
                <w:szCs w:val="30"/>
                <w:lang w:eastAsia="en-GB"/>
              </w:rPr>
              <w:t>5,981</w:t>
            </w:r>
          </w:p>
        </w:tc>
        <w:tc>
          <w:tcPr>
            <w:tcW w:w="273" w:type="dxa"/>
          </w:tcPr>
          <w:p w14:paraId="2A1661E7" w14:textId="77777777" w:rsidR="0035271A" w:rsidRPr="008269D9" w:rsidRDefault="0035271A" w:rsidP="0035271A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</w:tcPr>
          <w:p w14:paraId="37B6AA45" w14:textId="43F81144" w:rsidR="0035271A" w:rsidRPr="008269D9" w:rsidRDefault="0035271A" w:rsidP="0035271A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54DDE">
              <w:rPr>
                <w:rFonts w:ascii="Angsana New" w:hAnsi="Angsana New"/>
                <w:sz w:val="30"/>
                <w:szCs w:val="30"/>
                <w:lang w:eastAsia="en-GB"/>
              </w:rPr>
              <w:t>59,468</w:t>
            </w:r>
          </w:p>
        </w:tc>
        <w:tc>
          <w:tcPr>
            <w:tcW w:w="270" w:type="dxa"/>
            <w:vAlign w:val="bottom"/>
          </w:tcPr>
          <w:p w14:paraId="75AEDA40" w14:textId="77777777" w:rsidR="0035271A" w:rsidRPr="008269D9" w:rsidRDefault="0035271A" w:rsidP="0035271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FF7CA80" w14:textId="5A04F177" w:rsidR="0035271A" w:rsidRPr="008269D9" w:rsidRDefault="0035271A" w:rsidP="0035271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35271A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5,981</w:t>
            </w:r>
          </w:p>
        </w:tc>
        <w:tc>
          <w:tcPr>
            <w:tcW w:w="270" w:type="dxa"/>
            <w:vAlign w:val="bottom"/>
          </w:tcPr>
          <w:p w14:paraId="70207713" w14:textId="77777777" w:rsidR="0035271A" w:rsidRPr="008269D9" w:rsidRDefault="0035271A" w:rsidP="0035271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885074B" w14:textId="563F46D1" w:rsidR="0035271A" w:rsidRPr="008269D9" w:rsidRDefault="0035271A" w:rsidP="0035271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54DDE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59,468</w:t>
            </w:r>
          </w:p>
        </w:tc>
      </w:tr>
      <w:tr w:rsidR="0035271A" w:rsidRPr="008269D9" w14:paraId="48FF9790" w14:textId="77777777" w:rsidTr="006F4DC7">
        <w:tc>
          <w:tcPr>
            <w:tcW w:w="4680" w:type="dxa"/>
          </w:tcPr>
          <w:p w14:paraId="444589C5" w14:textId="77777777" w:rsidR="0035271A" w:rsidRPr="00D17657" w:rsidRDefault="0035271A" w:rsidP="0035271A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C32574" w14:textId="7D72CC37" w:rsidR="0035271A" w:rsidRPr="008F02E3" w:rsidRDefault="0035271A" w:rsidP="0035271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5271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547,334</w:t>
            </w:r>
          </w:p>
        </w:tc>
        <w:tc>
          <w:tcPr>
            <w:tcW w:w="246" w:type="dxa"/>
          </w:tcPr>
          <w:p w14:paraId="6B80B9A4" w14:textId="77777777" w:rsidR="0035271A" w:rsidRPr="00F7477C" w:rsidRDefault="0035271A" w:rsidP="0035271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5EB500" w14:textId="3786DB25" w:rsidR="0035271A" w:rsidRPr="008269D9" w:rsidRDefault="0035271A" w:rsidP="0035271A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54DDE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578,764</w:t>
            </w:r>
          </w:p>
        </w:tc>
        <w:tc>
          <w:tcPr>
            <w:tcW w:w="267" w:type="dxa"/>
          </w:tcPr>
          <w:p w14:paraId="0052948D" w14:textId="77777777" w:rsidR="0035271A" w:rsidRPr="008269D9" w:rsidRDefault="0035271A" w:rsidP="0035271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1986A3" w14:textId="159FD347" w:rsidR="0035271A" w:rsidRPr="008269D9" w:rsidRDefault="0035271A" w:rsidP="0035271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5271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245,530</w:t>
            </w:r>
          </w:p>
        </w:tc>
        <w:tc>
          <w:tcPr>
            <w:tcW w:w="273" w:type="dxa"/>
          </w:tcPr>
          <w:p w14:paraId="1D4F1BDF" w14:textId="77777777" w:rsidR="0035271A" w:rsidRPr="008269D9" w:rsidRDefault="0035271A" w:rsidP="0035271A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ECF73A" w14:textId="0E8B29F7" w:rsidR="0035271A" w:rsidRPr="008269D9" w:rsidRDefault="0035271A" w:rsidP="0035271A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954DDE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425,360</w:t>
            </w:r>
          </w:p>
        </w:tc>
        <w:tc>
          <w:tcPr>
            <w:tcW w:w="270" w:type="dxa"/>
          </w:tcPr>
          <w:p w14:paraId="63D55545" w14:textId="77777777" w:rsidR="0035271A" w:rsidRPr="008269D9" w:rsidRDefault="0035271A" w:rsidP="0035271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3512CF" w14:textId="1B1E1F9E" w:rsidR="0035271A" w:rsidRPr="00550612" w:rsidRDefault="0035271A" w:rsidP="00550612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5061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792,</w:t>
            </w:r>
            <w:r w:rsidRPr="00550612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864</w:t>
            </w:r>
          </w:p>
        </w:tc>
        <w:tc>
          <w:tcPr>
            <w:tcW w:w="270" w:type="dxa"/>
          </w:tcPr>
          <w:p w14:paraId="311F4167" w14:textId="77777777" w:rsidR="0035271A" w:rsidRPr="008269D9" w:rsidRDefault="0035271A" w:rsidP="0035271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1CDAB9" w14:textId="34270105" w:rsidR="0035271A" w:rsidRPr="008269D9" w:rsidRDefault="0035271A" w:rsidP="0035271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54DDE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1,004,124</w:t>
            </w:r>
          </w:p>
        </w:tc>
      </w:tr>
    </w:tbl>
    <w:p w14:paraId="308B82FA" w14:textId="77777777" w:rsidR="009F5235" w:rsidRDefault="009F5235" w:rsidP="009F5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EEB72A4" w14:textId="77777777" w:rsidR="006F4DC7" w:rsidRDefault="006F4DC7" w:rsidP="006F4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1DB336" w14:textId="77777777" w:rsidR="006F4DC7" w:rsidRDefault="006F4DC7" w:rsidP="006F4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308AC6B" w14:textId="77777777" w:rsidR="006F4DC7" w:rsidRPr="000A10C7" w:rsidRDefault="006F4DC7" w:rsidP="006F4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49CC9B" w14:textId="70AA05BE" w:rsidR="009F5235" w:rsidRPr="00F7477C" w:rsidRDefault="009F5235" w:rsidP="006F4DC7">
      <w:pPr>
        <w:tabs>
          <w:tab w:val="decimal" w:pos="540"/>
        </w:tabs>
        <w:jc w:val="thaiDistribute"/>
        <w:rPr>
          <w:rFonts w:ascii="Angsana New" w:hAnsi="Angsana New"/>
          <w:sz w:val="30"/>
          <w:szCs w:val="30"/>
          <w:cs/>
        </w:rPr>
        <w:sectPr w:rsidR="009F5235" w:rsidRPr="00F7477C" w:rsidSect="00E71048">
          <w:headerReference w:type="first" r:id="rId15"/>
          <w:footerReference w:type="first" r:id="rId16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B6F2265" w14:textId="15DD01C4" w:rsidR="00DC794B" w:rsidRPr="00CE458C" w:rsidRDefault="00DC794B" w:rsidP="008C1F1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71876EA8" w14:textId="77777777" w:rsidR="00DC794B" w:rsidRPr="006F4DC7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F8C74EA" w14:textId="58B05736" w:rsidR="00833D8A" w:rsidRDefault="00833D8A" w:rsidP="00833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/>
          <w:sz w:val="30"/>
          <w:szCs w:val="30"/>
        </w:rPr>
        <w:t xml:space="preserve">    </w:t>
      </w:r>
      <w:r w:rsidRPr="00CE458C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>
        <w:rPr>
          <w:rFonts w:ascii="Angsana New" w:hAnsi="Angsana New"/>
          <w:sz w:val="30"/>
          <w:szCs w:val="30"/>
        </w:rPr>
        <w:t xml:space="preserve">             </w:t>
      </w:r>
      <w:r w:rsidRPr="00543E73">
        <w:rPr>
          <w:rFonts w:ascii="Angsana New" w:hAnsi="Angsana New"/>
          <w:spacing w:val="-4"/>
          <w:sz w:val="30"/>
          <w:szCs w:val="30"/>
          <w:cs/>
        </w:rPr>
        <w:t>ที่แท้จริง</w:t>
      </w:r>
      <w:r w:rsidRPr="00543E73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543E73">
        <w:rPr>
          <w:rFonts w:ascii="Angsana New" w:hAnsi="Angsana New"/>
          <w:spacing w:val="-4"/>
          <w:sz w:val="30"/>
          <w:szCs w:val="30"/>
          <w:cs/>
        </w:rPr>
        <w:t>ของกลุ่มบริษัทและบริษัทในการดำเนินงานต่อเนื่องเป็นระยะเวลา</w:t>
      </w:r>
      <w:r w:rsidR="006F4DC7">
        <w:rPr>
          <w:rFonts w:ascii="Angsana New" w:hAnsi="Angsana New" w:hint="cs"/>
          <w:spacing w:val="-4"/>
          <w:sz w:val="30"/>
          <w:szCs w:val="30"/>
          <w:cs/>
        </w:rPr>
        <w:t>เ</w:t>
      </w:r>
      <w:r>
        <w:rPr>
          <w:rFonts w:ascii="Angsana New" w:hAnsi="Angsana New" w:hint="cs"/>
          <w:spacing w:val="-4"/>
          <w:sz w:val="30"/>
          <w:szCs w:val="30"/>
          <w:cs/>
        </w:rPr>
        <w:t>ก</w:t>
      </w:r>
      <w:r w:rsidR="006F4DC7">
        <w:rPr>
          <w:rFonts w:ascii="Angsana New" w:hAnsi="Angsana New" w:hint="cs"/>
          <w:spacing w:val="-4"/>
          <w:sz w:val="30"/>
          <w:szCs w:val="30"/>
          <w:cs/>
        </w:rPr>
        <w:t>้า</w:t>
      </w:r>
      <w:r w:rsidRPr="00543E73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Pr="00543E73">
        <w:rPr>
          <w:rFonts w:ascii="Angsana New" w:hAnsi="Angsana New"/>
          <w:spacing w:val="-4"/>
          <w:sz w:val="30"/>
          <w:szCs w:val="30"/>
        </w:rPr>
        <w:t xml:space="preserve"> </w:t>
      </w:r>
      <w:r w:rsidR="007A682A" w:rsidRPr="007A682A">
        <w:rPr>
          <w:rFonts w:ascii="Angsana New" w:hAnsi="Angsana New"/>
          <w:spacing w:val="-4"/>
          <w:sz w:val="30"/>
          <w:szCs w:val="30"/>
        </w:rPr>
        <w:t>30</w:t>
      </w:r>
      <w:r w:rsidRPr="00543E73">
        <w:rPr>
          <w:rFonts w:ascii="Angsana New" w:hAnsi="Angsana New"/>
          <w:spacing w:val="-4"/>
          <w:sz w:val="30"/>
          <w:szCs w:val="30"/>
        </w:rPr>
        <w:t xml:space="preserve"> </w:t>
      </w:r>
      <w:r w:rsidR="006F4DC7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>
        <w:rPr>
          <w:rFonts w:ascii="Angsana New" w:hAnsi="Angsana New" w:hint="cs"/>
          <w:spacing w:val="-4"/>
          <w:sz w:val="30"/>
          <w:szCs w:val="30"/>
          <w:cs/>
        </w:rPr>
        <w:t>ยน</w:t>
      </w:r>
      <w:r w:rsidRPr="00543E73">
        <w:rPr>
          <w:rFonts w:ascii="Angsana New" w:hAnsi="Angsana New"/>
          <w:spacing w:val="-4"/>
          <w:sz w:val="30"/>
          <w:szCs w:val="30"/>
        </w:rPr>
        <w:t xml:space="preserve"> </w:t>
      </w:r>
      <w:r w:rsidR="007A682A" w:rsidRPr="007A682A">
        <w:rPr>
          <w:rFonts w:ascii="Angsana New" w:hAnsi="Angsana New"/>
          <w:spacing w:val="-4"/>
          <w:sz w:val="30"/>
          <w:szCs w:val="30"/>
        </w:rPr>
        <w:t>256</w:t>
      </w:r>
      <w:r w:rsidR="007A682A" w:rsidRPr="007A682A">
        <w:rPr>
          <w:rFonts w:ascii="Angsana New" w:hAnsi="Angsana New" w:hint="cs"/>
          <w:spacing w:val="-4"/>
          <w:sz w:val="30"/>
          <w:szCs w:val="30"/>
        </w:rPr>
        <w:t>8</w:t>
      </w:r>
      <w:r w:rsidRPr="00E36757">
        <w:rPr>
          <w:rFonts w:ascii="Angsana New" w:hAnsi="Angsana New" w:hint="cs"/>
          <w:spacing w:val="2"/>
          <w:sz w:val="30"/>
          <w:szCs w:val="30"/>
          <w:cs/>
        </w:rPr>
        <w:t>คือร้อยละ</w:t>
      </w:r>
      <w:r w:rsidRPr="00E36757">
        <w:rPr>
          <w:rFonts w:ascii="Angsana New" w:hAnsi="Angsana New"/>
          <w:spacing w:val="2"/>
          <w:sz w:val="30"/>
          <w:szCs w:val="30"/>
        </w:rPr>
        <w:t xml:space="preserve"> </w:t>
      </w:r>
      <w:r w:rsidR="00103353">
        <w:rPr>
          <w:rFonts w:ascii="Angsana New" w:hAnsi="Angsana New"/>
          <w:spacing w:val="2"/>
          <w:sz w:val="30"/>
          <w:szCs w:val="30"/>
        </w:rPr>
        <w:t xml:space="preserve">13.40 </w:t>
      </w:r>
      <w:r w:rsidRPr="00E36757">
        <w:rPr>
          <w:rFonts w:ascii="Angsana New" w:hAnsi="Angsana New" w:hint="cs"/>
          <w:spacing w:val="2"/>
          <w:sz w:val="30"/>
          <w:szCs w:val="30"/>
          <w:cs/>
        </w:rPr>
        <w:t>และร้อยละ</w:t>
      </w:r>
      <w:r w:rsidRPr="00E36757">
        <w:rPr>
          <w:rFonts w:ascii="Angsana New" w:hAnsi="Angsana New"/>
          <w:spacing w:val="2"/>
          <w:sz w:val="30"/>
          <w:szCs w:val="30"/>
        </w:rPr>
        <w:t xml:space="preserve"> </w:t>
      </w:r>
      <w:r w:rsidR="00103353">
        <w:rPr>
          <w:rFonts w:ascii="Angsana New" w:hAnsi="Angsana New"/>
          <w:spacing w:val="2"/>
          <w:sz w:val="30"/>
          <w:szCs w:val="30"/>
        </w:rPr>
        <w:t>4.52</w:t>
      </w:r>
      <w:r w:rsidRPr="00E36757">
        <w:rPr>
          <w:rFonts w:ascii="Angsana New" w:hAnsi="Angsana New"/>
          <w:spacing w:val="2"/>
          <w:sz w:val="30"/>
          <w:szCs w:val="30"/>
        </w:rPr>
        <w:t xml:space="preserve"> </w:t>
      </w:r>
      <w:r w:rsidRPr="00E36757">
        <w:rPr>
          <w:rFonts w:ascii="Angsana New" w:hAnsi="Angsana New" w:hint="cs"/>
          <w:spacing w:val="2"/>
          <w:sz w:val="30"/>
          <w:szCs w:val="30"/>
          <w:cs/>
        </w:rPr>
        <w:t xml:space="preserve">ตามลำดับ </w:t>
      </w:r>
      <w:r w:rsidRPr="00E36757">
        <w:rPr>
          <w:rFonts w:ascii="Angsana New" w:hAnsi="Angsana New"/>
          <w:i/>
          <w:iCs/>
          <w:spacing w:val="2"/>
          <w:sz w:val="30"/>
          <w:szCs w:val="30"/>
        </w:rPr>
        <w:t>(</w:t>
      </w:r>
      <w:r w:rsidR="007A682A" w:rsidRPr="007A682A">
        <w:rPr>
          <w:rFonts w:ascii="Angsana New" w:hAnsi="Angsana New"/>
          <w:i/>
          <w:iCs/>
          <w:spacing w:val="2"/>
          <w:sz w:val="30"/>
          <w:szCs w:val="30"/>
        </w:rPr>
        <w:t>256</w:t>
      </w:r>
      <w:r w:rsidR="007A682A" w:rsidRPr="007A682A">
        <w:rPr>
          <w:rFonts w:ascii="Angsana New" w:hAnsi="Angsana New" w:hint="cs"/>
          <w:i/>
          <w:iCs/>
          <w:spacing w:val="2"/>
          <w:sz w:val="30"/>
          <w:szCs w:val="30"/>
        </w:rPr>
        <w:t>7</w:t>
      </w:r>
      <w:r w:rsidRPr="00E36757">
        <w:rPr>
          <w:rFonts w:ascii="Angsana New" w:hAnsi="Angsana New"/>
          <w:i/>
          <w:iCs/>
          <w:spacing w:val="2"/>
          <w:sz w:val="30"/>
          <w:szCs w:val="30"/>
        </w:rPr>
        <w:t xml:space="preserve">: </w:t>
      </w:r>
      <w:r w:rsidRPr="00E36757">
        <w:rPr>
          <w:rFonts w:ascii="Angsana New" w:hAnsi="Angsana New"/>
          <w:i/>
          <w:iCs/>
          <w:spacing w:val="2"/>
          <w:sz w:val="30"/>
          <w:szCs w:val="30"/>
          <w:cs/>
        </w:rPr>
        <w:t>ร้อยละ</w:t>
      </w:r>
      <w:r w:rsidRPr="00E36757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6F4DC7">
        <w:rPr>
          <w:rFonts w:ascii="Angsana New" w:hAnsi="Angsana New"/>
          <w:i/>
          <w:iCs/>
          <w:spacing w:val="2"/>
          <w:sz w:val="30"/>
          <w:szCs w:val="30"/>
        </w:rPr>
        <w:t>20.29</w:t>
      </w:r>
      <w:r w:rsidRPr="00E36757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Pr="00E36757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และร้อยละ </w:t>
      </w:r>
      <w:r w:rsidR="006F4DC7">
        <w:rPr>
          <w:rFonts w:ascii="Angsana New" w:hAnsi="Angsana New"/>
          <w:i/>
          <w:iCs/>
          <w:spacing w:val="2"/>
          <w:sz w:val="30"/>
          <w:szCs w:val="30"/>
        </w:rPr>
        <w:t>6.85</w:t>
      </w:r>
      <w:r w:rsidRPr="00E36757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36757">
        <w:rPr>
          <w:rFonts w:ascii="Angsana New" w:hAnsi="Angsana New"/>
          <w:i/>
          <w:iCs/>
          <w:spacing w:val="2"/>
          <w:sz w:val="30"/>
          <w:szCs w:val="30"/>
          <w:cs/>
        </w:rPr>
        <w:t>ตามลำดับ</w:t>
      </w:r>
      <w:r w:rsidRPr="00E36757">
        <w:rPr>
          <w:rFonts w:ascii="Angsana New" w:hAnsi="Angsana New"/>
          <w:i/>
          <w:iCs/>
          <w:spacing w:val="2"/>
          <w:sz w:val="30"/>
          <w:szCs w:val="30"/>
        </w:rPr>
        <w:t xml:space="preserve">) </w:t>
      </w:r>
      <w:r w:rsidRPr="00E36757">
        <w:rPr>
          <w:rFonts w:ascii="Angsana New" w:hAnsi="Angsana New"/>
          <w:spacing w:val="2"/>
          <w:sz w:val="30"/>
          <w:szCs w:val="30"/>
          <w:cs/>
        </w:rPr>
        <w:t>การเปลี่ยนแปลงใน</w:t>
      </w:r>
      <w:r w:rsidRPr="00CE458C">
        <w:rPr>
          <w:rFonts w:ascii="Angsana New" w:hAnsi="Angsana New"/>
          <w:sz w:val="30"/>
          <w:szCs w:val="30"/>
          <w:cs/>
        </w:rPr>
        <w:t>อัตราภาษีเงินได้ที่แท้จริงมีสาเหตุหลักจากผลแตกต่างของรายได้และรายจ่ายทางบัญชีและภาษี</w:t>
      </w:r>
    </w:p>
    <w:p w14:paraId="4A667426" w14:textId="77777777" w:rsidR="00D7393C" w:rsidRPr="006F4DC7" w:rsidRDefault="00D7393C" w:rsidP="00833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A5C00CE" w14:textId="77777777" w:rsidR="00D7393C" w:rsidRDefault="00D7393C" w:rsidP="00D7393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176CC9">
        <w:rPr>
          <w:rFonts w:ascii="Angsana New" w:hAnsi="Angsana New"/>
          <w:b/>
          <w:bCs/>
          <w:sz w:val="30"/>
          <w:szCs w:val="30"/>
          <w:cs/>
        </w:rPr>
        <w:t>เ</w:t>
      </w:r>
      <w:r>
        <w:rPr>
          <w:rFonts w:ascii="Angsana New" w:hAnsi="Angsana New" w:hint="cs"/>
          <w:b/>
          <w:bCs/>
          <w:sz w:val="30"/>
          <w:szCs w:val="30"/>
          <w:cs/>
        </w:rPr>
        <w:t>งินปันผล</w:t>
      </w:r>
    </w:p>
    <w:p w14:paraId="2486E958" w14:textId="77777777" w:rsidR="00D7393C" w:rsidRPr="006F4DC7" w:rsidRDefault="00D7393C" w:rsidP="00DB6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79"/>
        <w:gridCol w:w="1588"/>
        <w:gridCol w:w="1347"/>
        <w:gridCol w:w="236"/>
        <w:gridCol w:w="1286"/>
      </w:tblGrid>
      <w:tr w:rsidR="00D7393C" w:rsidRPr="007A7429" w14:paraId="063681CA" w14:textId="77777777" w:rsidTr="00543CB3">
        <w:tc>
          <w:tcPr>
            <w:tcW w:w="3150" w:type="dxa"/>
            <w:vAlign w:val="bottom"/>
          </w:tcPr>
          <w:p w14:paraId="08F7E3D5" w14:textId="77777777" w:rsidR="00D7393C" w:rsidRPr="006F4DC7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9" w:type="dxa"/>
            <w:vAlign w:val="bottom"/>
          </w:tcPr>
          <w:p w14:paraId="28EC176E" w14:textId="77777777" w:rsidR="00D7393C" w:rsidRPr="006F4DC7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DC7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88" w:type="dxa"/>
            <w:vAlign w:val="bottom"/>
          </w:tcPr>
          <w:p w14:paraId="044BA185" w14:textId="77777777" w:rsidR="00D7393C" w:rsidRPr="006F4DC7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4DC7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7" w:type="dxa"/>
            <w:vAlign w:val="bottom"/>
          </w:tcPr>
          <w:p w14:paraId="64801486" w14:textId="66C31E58" w:rsidR="00D7393C" w:rsidRPr="006F4DC7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4DC7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20A05523" w14:textId="77777777" w:rsidR="00D7393C" w:rsidRPr="006F4DC7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6" w:type="dxa"/>
            <w:vAlign w:val="bottom"/>
          </w:tcPr>
          <w:p w14:paraId="41EEEE3D" w14:textId="77777777" w:rsidR="00D7393C" w:rsidRPr="006F4DC7" w:rsidDel="00D43E7A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4DC7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D7393C" w:rsidRPr="007A7429" w14:paraId="2418D2A1" w14:textId="77777777" w:rsidTr="00543CB3">
        <w:tc>
          <w:tcPr>
            <w:tcW w:w="3150" w:type="dxa"/>
          </w:tcPr>
          <w:p w14:paraId="741DDDDF" w14:textId="77777777" w:rsidR="00D7393C" w:rsidRPr="006F4DC7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9" w:type="dxa"/>
          </w:tcPr>
          <w:p w14:paraId="38D5BCC2" w14:textId="77777777" w:rsidR="00D7393C" w:rsidRPr="006F4DC7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8" w:type="dxa"/>
          </w:tcPr>
          <w:p w14:paraId="7AB724FB" w14:textId="77777777" w:rsidR="00D7393C" w:rsidRPr="006F4DC7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7" w:type="dxa"/>
          </w:tcPr>
          <w:p w14:paraId="5F12AE76" w14:textId="77777777" w:rsidR="00D7393C" w:rsidRPr="006F4DC7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4D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ABBD9AE" w14:textId="77777777" w:rsidR="00D7393C" w:rsidRPr="006F4DC7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14:paraId="439AC8DE" w14:textId="77777777" w:rsidR="00D7393C" w:rsidRPr="006F4DC7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4D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93C" w:rsidRPr="007A7429" w14:paraId="26EAE018" w14:textId="77777777" w:rsidTr="00543CB3">
        <w:tc>
          <w:tcPr>
            <w:tcW w:w="3150" w:type="dxa"/>
          </w:tcPr>
          <w:p w14:paraId="67552621" w14:textId="3FFE9938" w:rsidR="00D7393C" w:rsidRPr="006F4DC7" w:rsidRDefault="007A682A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4D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579" w:type="dxa"/>
          </w:tcPr>
          <w:p w14:paraId="48A4B04E" w14:textId="77777777" w:rsidR="00D7393C" w:rsidRPr="006F4DC7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8" w:type="dxa"/>
          </w:tcPr>
          <w:p w14:paraId="710C84E3" w14:textId="77777777" w:rsidR="00D7393C" w:rsidRPr="006F4DC7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7" w:type="dxa"/>
          </w:tcPr>
          <w:p w14:paraId="0852EF88" w14:textId="77777777" w:rsidR="00D7393C" w:rsidRPr="006F4DC7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0BBD9A5" w14:textId="77777777" w:rsidR="00D7393C" w:rsidRPr="006F4DC7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14:paraId="71997358" w14:textId="77777777" w:rsidR="00D7393C" w:rsidRPr="006F4DC7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D7393C" w:rsidRPr="0072454F" w14:paraId="5F020C0E" w14:textId="77777777" w:rsidTr="00543CB3">
        <w:tc>
          <w:tcPr>
            <w:tcW w:w="3150" w:type="dxa"/>
          </w:tcPr>
          <w:p w14:paraId="1BA3CC91" w14:textId="1C3CFCBA" w:rsidR="00D7393C" w:rsidRPr="006F4DC7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6F4DC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6F4D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A682A" w:rsidRPr="006F4DC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79" w:type="dxa"/>
          </w:tcPr>
          <w:p w14:paraId="75EB93F7" w14:textId="7658FE0D" w:rsidR="00D7393C" w:rsidRPr="006F4DC7" w:rsidRDefault="007A682A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6F4DC7">
              <w:rPr>
                <w:rFonts w:ascii="Angsana New" w:hAnsi="Angsana New"/>
                <w:sz w:val="30"/>
                <w:szCs w:val="30"/>
              </w:rPr>
              <w:t>25</w:t>
            </w:r>
            <w:r w:rsidR="00D7393C" w:rsidRPr="006F4D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7393C" w:rsidRPr="006F4DC7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6F4DC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88" w:type="dxa"/>
          </w:tcPr>
          <w:p w14:paraId="69985AE5" w14:textId="4A70DC84" w:rsidR="00D7393C" w:rsidRPr="006F4DC7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6F4DC7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7A682A" w:rsidRPr="006F4DC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14E40040" w14:textId="306CDA41" w:rsidR="00D7393C" w:rsidRPr="006F4DC7" w:rsidRDefault="007A682A" w:rsidP="00543C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F4DC7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0</w:t>
            </w:r>
            <w:r w:rsidR="00D7393C" w:rsidRPr="006F4DC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.</w:t>
            </w:r>
            <w:r w:rsidRPr="006F4DC7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06</w:t>
            </w:r>
          </w:p>
        </w:tc>
        <w:tc>
          <w:tcPr>
            <w:tcW w:w="236" w:type="dxa"/>
          </w:tcPr>
          <w:p w14:paraId="09EA50CC" w14:textId="77777777" w:rsidR="00D7393C" w:rsidRPr="006F4DC7" w:rsidRDefault="00D7393C" w:rsidP="00543C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</w:tcPr>
          <w:p w14:paraId="7D2A68C3" w14:textId="264BEE0E" w:rsidR="00D7393C" w:rsidRPr="006F4DC7" w:rsidRDefault="007A682A" w:rsidP="00543CB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6F4DC7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59</w:t>
            </w:r>
            <w:r w:rsidR="0002619F" w:rsidRPr="006F4DC7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6F4DC7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897</w:t>
            </w:r>
          </w:p>
        </w:tc>
      </w:tr>
      <w:tr w:rsidR="00D7393C" w:rsidRPr="006F4DC7" w14:paraId="29583A0E" w14:textId="77777777" w:rsidTr="00543CB3">
        <w:tc>
          <w:tcPr>
            <w:tcW w:w="3150" w:type="dxa"/>
          </w:tcPr>
          <w:p w14:paraId="6C9561CE" w14:textId="77777777" w:rsidR="00D7393C" w:rsidRPr="006F4DC7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79" w:type="dxa"/>
          </w:tcPr>
          <w:p w14:paraId="39D60B2E" w14:textId="77777777" w:rsidR="00D7393C" w:rsidRPr="006F4DC7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88" w:type="dxa"/>
          </w:tcPr>
          <w:p w14:paraId="6377BA8D" w14:textId="77777777" w:rsidR="00D7393C" w:rsidRPr="006F4DC7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</w:tcPr>
          <w:p w14:paraId="033CA112" w14:textId="77777777" w:rsidR="00D7393C" w:rsidRPr="006F4DC7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47FBEDF4" w14:textId="77777777" w:rsidR="00D7393C" w:rsidRPr="006F4DC7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26E48F3F" w14:textId="77777777" w:rsidR="00D7393C" w:rsidRPr="006F4DC7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7393C" w:rsidRPr="007A7429" w14:paraId="42398A6F" w14:textId="77777777" w:rsidTr="00543CB3">
        <w:tc>
          <w:tcPr>
            <w:tcW w:w="3150" w:type="dxa"/>
          </w:tcPr>
          <w:p w14:paraId="38B80094" w14:textId="33EF1A8A" w:rsidR="00D7393C" w:rsidRPr="006F4DC7" w:rsidRDefault="007A682A" w:rsidP="00D73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4D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579" w:type="dxa"/>
          </w:tcPr>
          <w:p w14:paraId="05FB1146" w14:textId="77777777" w:rsidR="00D7393C" w:rsidRPr="006F4DC7" w:rsidRDefault="00D7393C" w:rsidP="00D73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8" w:type="dxa"/>
          </w:tcPr>
          <w:p w14:paraId="0BD2664D" w14:textId="77777777" w:rsidR="00D7393C" w:rsidRPr="006F4DC7" w:rsidRDefault="00D7393C" w:rsidP="00D73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7" w:type="dxa"/>
          </w:tcPr>
          <w:p w14:paraId="21AB5079" w14:textId="77777777" w:rsidR="00D7393C" w:rsidRPr="006F4DC7" w:rsidRDefault="00D7393C" w:rsidP="00D73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43AE3C9" w14:textId="77777777" w:rsidR="00D7393C" w:rsidRPr="006F4DC7" w:rsidRDefault="00D7393C" w:rsidP="00D73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</w:tcPr>
          <w:p w14:paraId="224167D8" w14:textId="77777777" w:rsidR="00D7393C" w:rsidRPr="006F4DC7" w:rsidRDefault="00D7393C" w:rsidP="00D73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393C" w:rsidRPr="007A7429" w14:paraId="083BB16B" w14:textId="77777777" w:rsidTr="00543CB3">
        <w:tc>
          <w:tcPr>
            <w:tcW w:w="3150" w:type="dxa"/>
          </w:tcPr>
          <w:p w14:paraId="34808A4F" w14:textId="5474E1A5" w:rsidR="00D7393C" w:rsidRPr="006F4DC7" w:rsidRDefault="00D7393C" w:rsidP="00D73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6F4DC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6F4D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A682A" w:rsidRPr="006F4DC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79" w:type="dxa"/>
          </w:tcPr>
          <w:p w14:paraId="4246C534" w14:textId="24A22842" w:rsidR="00D7393C" w:rsidRPr="006F4DC7" w:rsidRDefault="007A682A" w:rsidP="00D73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6F4DC7">
              <w:rPr>
                <w:rFonts w:ascii="Angsana New" w:hAnsi="Angsana New"/>
                <w:sz w:val="30"/>
                <w:szCs w:val="30"/>
              </w:rPr>
              <w:t>26</w:t>
            </w:r>
            <w:r w:rsidR="00D7393C" w:rsidRPr="006F4D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7393C" w:rsidRPr="006F4DC7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6F4DC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88" w:type="dxa"/>
          </w:tcPr>
          <w:p w14:paraId="300820D3" w14:textId="233F8CA8" w:rsidR="00D7393C" w:rsidRPr="006F4DC7" w:rsidRDefault="00D7393C" w:rsidP="00D73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6F4DC7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7A682A" w:rsidRPr="006F4DC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42E01CB0" w14:textId="52FB71C6" w:rsidR="00D7393C" w:rsidRPr="006F4DC7" w:rsidRDefault="007A682A" w:rsidP="00D739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F4DC7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0</w:t>
            </w:r>
            <w:r w:rsidR="00D7393C" w:rsidRPr="006F4DC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.</w:t>
            </w:r>
            <w:r w:rsidRPr="006F4DC7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18</w:t>
            </w:r>
          </w:p>
        </w:tc>
        <w:tc>
          <w:tcPr>
            <w:tcW w:w="236" w:type="dxa"/>
          </w:tcPr>
          <w:p w14:paraId="2AB96434" w14:textId="77777777" w:rsidR="00D7393C" w:rsidRPr="006F4DC7" w:rsidRDefault="00D7393C" w:rsidP="00D739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</w:tcPr>
          <w:p w14:paraId="2545F7AF" w14:textId="609853BB" w:rsidR="00D7393C" w:rsidRPr="006F4DC7" w:rsidRDefault="007A682A" w:rsidP="00D7393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F4DC7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179</w:t>
            </w:r>
            <w:r w:rsidR="00D7393C" w:rsidRPr="006F4DC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6F4DC7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690</w:t>
            </w:r>
          </w:p>
        </w:tc>
      </w:tr>
    </w:tbl>
    <w:p w14:paraId="7090D967" w14:textId="77777777" w:rsidR="00DB6F4F" w:rsidRPr="006F4DC7" w:rsidRDefault="00DB6F4F" w:rsidP="00AB3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16"/>
          <w:szCs w:val="16"/>
          <w:highlight w:val="yellow"/>
        </w:rPr>
      </w:pPr>
    </w:p>
    <w:p w14:paraId="1236E50B" w14:textId="28249BD9" w:rsidR="00B30A4A" w:rsidRPr="00B30A4A" w:rsidRDefault="00B30A4A" w:rsidP="008C1F1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176CC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E9D7F11" w14:textId="07EC99D4" w:rsidR="00D71D41" w:rsidRPr="006F4DC7" w:rsidRDefault="00D71D4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  <w:highlight w:val="yellow"/>
          <w:cs/>
        </w:rPr>
      </w:pPr>
    </w:p>
    <w:p w14:paraId="485D8FCD" w14:textId="23B0F61D" w:rsidR="00015D63" w:rsidRDefault="00D735D2" w:rsidP="00281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432A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560D678" w14:textId="77777777" w:rsidR="001366EB" w:rsidRPr="006F4DC7" w:rsidRDefault="001366EB" w:rsidP="00281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3CAD3DFB" w14:textId="17BDBDEC" w:rsidR="00015D63" w:rsidRDefault="00015D63" w:rsidP="00015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2817FA">
        <w:rPr>
          <w:rFonts w:ascii="Angsana New" w:hAnsi="Angsana New" w:hint="cs"/>
          <w:spacing w:val="-6"/>
          <w:sz w:val="30"/>
          <w:szCs w:val="30"/>
          <w:cs/>
        </w:rPr>
        <w:t>หนี้สิน</w:t>
      </w:r>
      <w:r>
        <w:rPr>
          <w:rFonts w:ascii="Angsana New" w:hAnsi="Angsana New" w:hint="cs"/>
          <w:spacing w:val="-6"/>
          <w:sz w:val="30"/>
          <w:szCs w:val="30"/>
          <w:cs/>
        </w:rPr>
        <w:t>ทางการเงิน รวมถึงลำดับชั้นมูลค่ายุติธรรม</w:t>
      </w:r>
      <w:r w:rsidR="00B5371C">
        <w:rPr>
          <w:rFonts w:ascii="Angsana New" w:hAnsi="Angsana New"/>
          <w:spacing w:val="-6"/>
          <w:sz w:val="30"/>
          <w:szCs w:val="30"/>
          <w:cs/>
        </w:rPr>
        <w:br/>
      </w:r>
      <w:r>
        <w:rPr>
          <w:rFonts w:ascii="Angsana New" w:hAnsi="Angsana New" w:hint="cs"/>
          <w:spacing w:val="-6"/>
          <w:sz w:val="30"/>
          <w:szCs w:val="30"/>
          <w:cs/>
        </w:rPr>
        <w:t>แต่ไม่รวมถึงการแสดงข้อมูลมูลค่ายุติธรรมสำหรับหนี้สินทางการเงินที่วัดมูลค่าด้วยราคาทุนตัดจำหน่ายหากมูลค่า</w:t>
      </w:r>
      <w:r w:rsidR="00B5371C">
        <w:rPr>
          <w:rFonts w:ascii="Angsana New" w:hAnsi="Angsana New"/>
          <w:spacing w:val="-6"/>
          <w:sz w:val="30"/>
          <w:szCs w:val="30"/>
          <w:cs/>
        </w:rPr>
        <w:br/>
      </w:r>
      <w:r>
        <w:rPr>
          <w:rFonts w:ascii="Angsana New" w:hAnsi="Angsana New" w:hint="cs"/>
          <w:spacing w:val="-6"/>
          <w:sz w:val="30"/>
          <w:szCs w:val="30"/>
          <w:cs/>
        </w:rPr>
        <w:t>ตามบัญชีใกล้เคียงกับมูลค่ายุติธรรมอย่างสมเหตุสมผล</w:t>
      </w:r>
    </w:p>
    <w:p w14:paraId="2CCE3107" w14:textId="77777777" w:rsidR="00DB6F4F" w:rsidRPr="006F4DC7" w:rsidRDefault="00DB6F4F" w:rsidP="00015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2160"/>
        <w:gridCol w:w="270"/>
        <w:gridCol w:w="1980"/>
      </w:tblGrid>
      <w:tr w:rsidR="00283602" w:rsidRPr="00C55E3C" w14:paraId="757FB3E3" w14:textId="77777777" w:rsidTr="00C55E3C">
        <w:trPr>
          <w:tblHeader/>
        </w:trPr>
        <w:tc>
          <w:tcPr>
            <w:tcW w:w="4770" w:type="dxa"/>
            <w:vAlign w:val="bottom"/>
          </w:tcPr>
          <w:p w14:paraId="3F700006" w14:textId="77777777" w:rsidR="00283602" w:rsidRPr="001B1A4A" w:rsidRDefault="00283602" w:rsidP="00543C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46BDAC16" w14:textId="17238C3F" w:rsidR="00283602" w:rsidRPr="00C55E3C" w:rsidRDefault="00283602" w:rsidP="00543C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5E3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55E3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</w:t>
            </w:r>
            <w:r w:rsidR="00641EBD" w:rsidRPr="00C55E3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และงบ</w:t>
            </w:r>
            <w:r w:rsidRPr="00C55E3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E3E8C" w:rsidRPr="00C55E3C" w14:paraId="29034E15" w14:textId="77777777" w:rsidTr="00C55E3C">
        <w:trPr>
          <w:tblHeader/>
        </w:trPr>
        <w:tc>
          <w:tcPr>
            <w:tcW w:w="4770" w:type="dxa"/>
            <w:vAlign w:val="bottom"/>
          </w:tcPr>
          <w:p w14:paraId="1DFC2902" w14:textId="77777777" w:rsidR="008E3E8C" w:rsidRPr="00C55E3C" w:rsidRDefault="008E3E8C" w:rsidP="00543C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52AE000F" w14:textId="77777777" w:rsidR="008E3E8C" w:rsidRPr="00C55E3C" w:rsidRDefault="008E3E8C" w:rsidP="00543C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C55E3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7FEE69D9" w14:textId="1E698F5F" w:rsidR="008E3E8C" w:rsidRPr="00C55E3C" w:rsidRDefault="008E3E8C" w:rsidP="00543C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6DBDE4E6" w14:textId="7CEBFE3E" w:rsidR="008E3E8C" w:rsidRPr="00C55E3C" w:rsidRDefault="008E3E8C" w:rsidP="00543C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55E3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55E3C" w:rsidRPr="001B1A4A" w14:paraId="3B7D1AC2" w14:textId="77777777" w:rsidTr="00C55E3C">
        <w:trPr>
          <w:trHeight w:val="1181"/>
          <w:tblHeader/>
        </w:trPr>
        <w:tc>
          <w:tcPr>
            <w:tcW w:w="4770" w:type="dxa"/>
            <w:vAlign w:val="bottom"/>
            <w:hideMark/>
          </w:tcPr>
          <w:p w14:paraId="3F24FAE2" w14:textId="3D97D998" w:rsidR="00C55E3C" w:rsidRPr="00C55E3C" w:rsidRDefault="00C55E3C" w:rsidP="002817FA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Cs/>
                <w:sz w:val="28"/>
                <w:szCs w:val="28"/>
                <w:lang w:val="th-TH"/>
              </w:rPr>
            </w:pPr>
          </w:p>
        </w:tc>
        <w:tc>
          <w:tcPr>
            <w:tcW w:w="2160" w:type="dxa"/>
            <w:vAlign w:val="bottom"/>
            <w:hideMark/>
          </w:tcPr>
          <w:p w14:paraId="0D7A7A46" w14:textId="59851BEF" w:rsidR="00C55E3C" w:rsidRPr="00C55E3C" w:rsidRDefault="00C55E3C" w:rsidP="00C55E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E3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</w:t>
            </w:r>
            <w:r w:rsidR="00B5371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55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วัดมูลค่าด้วยมูลค่ายุติธรรม</w:t>
            </w:r>
          </w:p>
          <w:p w14:paraId="1EB47FDA" w14:textId="53003ACD" w:rsidR="00C55E3C" w:rsidRPr="00C55E3C" w:rsidRDefault="00C55E3C" w:rsidP="00C55E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270" w:type="dxa"/>
            <w:vAlign w:val="bottom"/>
          </w:tcPr>
          <w:p w14:paraId="0D99A2A5" w14:textId="77777777" w:rsidR="00C55E3C" w:rsidRPr="00C55E3C" w:rsidRDefault="00C55E3C" w:rsidP="00543C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  <w:hideMark/>
          </w:tcPr>
          <w:p w14:paraId="2368FD2E" w14:textId="0F758D45" w:rsidR="00C55E3C" w:rsidRPr="00C55E3C" w:rsidRDefault="00C55E3C" w:rsidP="00C55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ระดับ </w:t>
            </w:r>
            <w:r w:rsidRPr="00C55E3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83602" w:rsidRPr="006844E6" w14:paraId="7C5D0949" w14:textId="77777777" w:rsidTr="00C55E3C">
        <w:trPr>
          <w:trHeight w:val="326"/>
          <w:tblHeader/>
        </w:trPr>
        <w:tc>
          <w:tcPr>
            <w:tcW w:w="4770" w:type="dxa"/>
            <w:vAlign w:val="bottom"/>
          </w:tcPr>
          <w:p w14:paraId="49784883" w14:textId="77777777" w:rsidR="00283602" w:rsidRPr="00C55E3C" w:rsidRDefault="00283602" w:rsidP="00543CB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2682A0BC" w14:textId="77777777" w:rsidR="00283602" w:rsidRPr="00C55E3C" w:rsidRDefault="00283602" w:rsidP="00543CB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55E3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C55E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55E3C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C55E3C" w:rsidRPr="001B1A4A" w14:paraId="015E00BE" w14:textId="77777777" w:rsidTr="00C55E3C">
        <w:tc>
          <w:tcPr>
            <w:tcW w:w="4770" w:type="dxa"/>
            <w:vAlign w:val="bottom"/>
          </w:tcPr>
          <w:p w14:paraId="183A302E" w14:textId="5271BCE5" w:rsidR="00C55E3C" w:rsidRPr="00C55E3C" w:rsidRDefault="00C55E3C" w:rsidP="00543CB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55E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55E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6F4DC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C55E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ยน </w:t>
            </w:r>
            <w:r w:rsidRPr="00C55E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2160" w:type="dxa"/>
            <w:vAlign w:val="bottom"/>
          </w:tcPr>
          <w:p w14:paraId="36FB0B1A" w14:textId="77777777" w:rsidR="00C55E3C" w:rsidRPr="00C55E3C" w:rsidRDefault="00C55E3C" w:rsidP="00543CB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E5A8A1" w14:textId="77777777" w:rsidR="00C55E3C" w:rsidRPr="00C55E3C" w:rsidRDefault="00C55E3C" w:rsidP="00543C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357706E" w14:textId="77777777" w:rsidR="00C55E3C" w:rsidRPr="00C55E3C" w:rsidRDefault="00C55E3C" w:rsidP="00543CB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5E3C" w:rsidRPr="001B1A4A" w14:paraId="7B01A969" w14:textId="77777777" w:rsidTr="00C55E3C">
        <w:trPr>
          <w:trHeight w:val="74"/>
        </w:trPr>
        <w:tc>
          <w:tcPr>
            <w:tcW w:w="4770" w:type="dxa"/>
            <w:vAlign w:val="bottom"/>
          </w:tcPr>
          <w:p w14:paraId="0E4F199F" w14:textId="628D8DD1" w:rsidR="00C55E3C" w:rsidRPr="00C55E3C" w:rsidRDefault="00C55E3C" w:rsidP="00543CB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55E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C55E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</w:t>
            </w:r>
            <w:r w:rsidRPr="00C55E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งิน</w:t>
            </w:r>
          </w:p>
        </w:tc>
        <w:tc>
          <w:tcPr>
            <w:tcW w:w="2160" w:type="dxa"/>
            <w:vAlign w:val="bottom"/>
          </w:tcPr>
          <w:p w14:paraId="68976326" w14:textId="77777777" w:rsidR="00C55E3C" w:rsidRPr="00C55E3C" w:rsidRDefault="00C55E3C" w:rsidP="00543CB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C3A06E" w14:textId="77777777" w:rsidR="00C55E3C" w:rsidRPr="00C55E3C" w:rsidRDefault="00C55E3C" w:rsidP="00543C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2306E71" w14:textId="77777777" w:rsidR="00C55E3C" w:rsidRPr="00C55E3C" w:rsidRDefault="00C55E3C" w:rsidP="00543CB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5E3C" w:rsidRPr="00426CBB" w14:paraId="0328DF83" w14:textId="77777777" w:rsidTr="00C55E3C">
        <w:tc>
          <w:tcPr>
            <w:tcW w:w="4770" w:type="dxa"/>
            <w:vAlign w:val="bottom"/>
          </w:tcPr>
          <w:p w14:paraId="09CD0853" w14:textId="3D03273B" w:rsidR="00C55E3C" w:rsidRPr="00C55E3C" w:rsidRDefault="00C55E3C" w:rsidP="00543CB3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160" w:type="dxa"/>
            <w:tcBorders>
              <w:bottom w:val="double" w:sz="4" w:space="0" w:color="auto"/>
            </w:tcBorders>
            <w:vAlign w:val="bottom"/>
          </w:tcPr>
          <w:p w14:paraId="124D3082" w14:textId="0E9AE301" w:rsidR="00C55E3C" w:rsidRPr="00C55E3C" w:rsidRDefault="00550612" w:rsidP="00877B20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364AAA51" w14:textId="77777777" w:rsidR="00C55E3C" w:rsidRPr="00C55E3C" w:rsidRDefault="00C55E3C" w:rsidP="00543CB3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6F2F848B" w14:textId="0B3F187B" w:rsidR="00C55E3C" w:rsidRPr="00C55E3C" w:rsidRDefault="00550612" w:rsidP="00877B20">
            <w:pPr>
              <w:pStyle w:val="acctfourfigures"/>
              <w:tabs>
                <w:tab w:val="clear" w:pos="765"/>
                <w:tab w:val="decimal" w:pos="142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</w:tr>
    </w:tbl>
    <w:p w14:paraId="05A53E4C" w14:textId="20B4182A" w:rsidR="00D7393C" w:rsidRPr="00672A2C" w:rsidRDefault="00D7393C" w:rsidP="00D739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10"/>
          <w:sz w:val="30"/>
          <w:szCs w:val="30"/>
          <w:cs/>
        </w:rPr>
      </w:pPr>
      <w:r w:rsidRPr="00672A2C">
        <w:rPr>
          <w:rFonts w:ascii="Angsana New" w:hAnsi="Angsana New" w:hint="cs"/>
          <w:spacing w:val="10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29D7B217" w14:textId="77777777" w:rsidR="00015D63" w:rsidRPr="00C3732D" w:rsidRDefault="00015D63" w:rsidP="00015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6660"/>
      </w:tblGrid>
      <w:tr w:rsidR="001B727C" w:rsidRPr="00833D8A" w14:paraId="7736CE7A" w14:textId="77777777" w:rsidTr="00B87F68">
        <w:trPr>
          <w:tblHeader/>
        </w:trPr>
        <w:tc>
          <w:tcPr>
            <w:tcW w:w="1542" w:type="pct"/>
          </w:tcPr>
          <w:p w14:paraId="0F14718A" w14:textId="41F40659" w:rsidR="001B727C" w:rsidRPr="001B727C" w:rsidRDefault="001B727C" w:rsidP="0054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72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3458" w:type="pct"/>
          </w:tcPr>
          <w:p w14:paraId="2788EF54" w14:textId="2E77F2E8" w:rsidR="001B727C" w:rsidRPr="00833D8A" w:rsidRDefault="001B727C" w:rsidP="00281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1B727C" w:rsidRPr="00833D8A" w14:paraId="2F9CCC7D" w14:textId="77777777" w:rsidTr="00B87F68">
        <w:trPr>
          <w:trHeight w:val="767"/>
        </w:trPr>
        <w:tc>
          <w:tcPr>
            <w:tcW w:w="1542" w:type="pct"/>
          </w:tcPr>
          <w:p w14:paraId="1F85FACB" w14:textId="77777777" w:rsidR="001B727C" w:rsidRPr="002817FA" w:rsidRDefault="001B727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17F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</w:t>
            </w:r>
          </w:p>
          <w:p w14:paraId="6EA23F10" w14:textId="3F439A5F" w:rsidR="001B727C" w:rsidRPr="001B727C" w:rsidRDefault="001B727C" w:rsidP="001B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17F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3458" w:type="pct"/>
          </w:tcPr>
          <w:p w14:paraId="60F0F335" w14:textId="77777777" w:rsidR="001B727C" w:rsidRPr="002817FA" w:rsidRDefault="001B727C" w:rsidP="002B4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left" w:pos="5921"/>
              </w:tabs>
              <w:spacing w:after="0" w:line="240" w:lineRule="auto"/>
              <w:ind w:right="-19" w:hanging="11"/>
              <w:jc w:val="thaiDistribute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2817FA">
              <w:rPr>
                <w:rFonts w:asciiTheme="majorBidi" w:hAnsiTheme="majorBidi" w:cstheme="majorBidi" w:hint="cs"/>
                <w:spacing w:val="5"/>
                <w:sz w:val="30"/>
                <w:szCs w:val="30"/>
                <w:cs/>
              </w:rPr>
              <w:t>การกำหนดราคาสัญญาซื้อขายล่วงหน้า มูลค่ายุติธรรมอ้างอิงราคาซื้อขาย</w:t>
            </w:r>
          </w:p>
          <w:p w14:paraId="5D62CEF2" w14:textId="77777777" w:rsidR="00672A2C" w:rsidRPr="002B4594" w:rsidRDefault="001B727C" w:rsidP="002B4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left" w:pos="5921"/>
              </w:tabs>
              <w:spacing w:after="0" w:line="240" w:lineRule="auto"/>
              <w:ind w:left="342" w:right="429" w:hanging="93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2B4594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สัญญาซื้อขายเงินตราต่างประเทศล่วงหน้า ณ วันที่รายงาน และมูลค่</w:t>
            </w:r>
            <w:r w:rsidR="00672A2C" w:rsidRPr="002B4594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า</w:t>
            </w:r>
            <w:r w:rsidRPr="002B4594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ปัจจุบัน</w:t>
            </w:r>
          </w:p>
          <w:p w14:paraId="58DE9F2F" w14:textId="58D12C85" w:rsidR="00672A2C" w:rsidRPr="002B4594" w:rsidRDefault="001B727C" w:rsidP="002B4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left" w:pos="5922"/>
              </w:tabs>
              <w:spacing w:after="0" w:line="240" w:lineRule="auto"/>
              <w:ind w:left="342" w:hanging="93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2B4594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คำนวณโดยอ้างอิงจากเส้นอัตราผลตอบแทนของหลักทรัพย์ที่มีสินเชื่อ</w:t>
            </w:r>
          </w:p>
          <w:p w14:paraId="615A46C4" w14:textId="36F10F24" w:rsidR="001B727C" w:rsidRPr="00672A2C" w:rsidRDefault="001B727C" w:rsidP="0067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ind w:left="342" w:hanging="9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A2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คุณภาพดีในสกุลเงินที่เกี่ยวข้อง</w:t>
            </w:r>
          </w:p>
        </w:tc>
      </w:tr>
    </w:tbl>
    <w:p w14:paraId="64ACCC07" w14:textId="77777777" w:rsidR="00015D63" w:rsidRPr="00C3732D" w:rsidRDefault="00015D63" w:rsidP="00DB6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432B09FC" w14:textId="3BBF503F" w:rsidR="00E479D1" w:rsidRDefault="00E479D1" w:rsidP="008C1F1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FD5B0B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437D9299" w14:textId="77777777" w:rsidR="00833D8A" w:rsidRPr="00C3732D" w:rsidRDefault="00833D8A" w:rsidP="00833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96"/>
        <w:gridCol w:w="1323"/>
      </w:tblGrid>
      <w:tr w:rsidR="000F7C10" w:rsidRPr="00CE458C" w14:paraId="5D3E3A14" w14:textId="77777777" w:rsidTr="00D20EC9">
        <w:trPr>
          <w:tblHeader/>
        </w:trPr>
        <w:tc>
          <w:tcPr>
            <w:tcW w:w="3367" w:type="pct"/>
          </w:tcPr>
          <w:p w14:paraId="6B9B7AD0" w14:textId="77777777" w:rsidR="000F7C10" w:rsidRPr="00411520" w:rsidRDefault="000F7C10" w:rsidP="00411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6C35ED2" w14:textId="764BD234" w:rsidR="000F7C10" w:rsidRPr="00411520" w:rsidRDefault="000F7C10" w:rsidP="00411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115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A682A" w:rsidRPr="0041152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>30</w:t>
            </w:r>
            <w:r w:rsidR="00833D8A" w:rsidRPr="0041152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="00411520" w:rsidRPr="0041152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กันยา</w:t>
            </w:r>
            <w:r w:rsidR="00833D8A" w:rsidRPr="0041152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ยน</w:t>
            </w:r>
            <w:r w:rsidR="00833D8A" w:rsidRPr="0041152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7A682A" w:rsidRPr="004115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42" w:type="pct"/>
          </w:tcPr>
          <w:p w14:paraId="50197AD3" w14:textId="77777777" w:rsidR="000F7C10" w:rsidRPr="00411520" w:rsidRDefault="000F7C10" w:rsidP="004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C89D700" w14:textId="77777777" w:rsidR="000F7C10" w:rsidRPr="00411520" w:rsidRDefault="000F7C10" w:rsidP="004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3" w:type="pct"/>
          </w:tcPr>
          <w:p w14:paraId="4F0A1FD9" w14:textId="77777777" w:rsidR="000F7C10" w:rsidRPr="00411520" w:rsidRDefault="000F7C10" w:rsidP="004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5274A39E" w14:textId="77777777" w:rsidR="000F7C10" w:rsidRPr="00411520" w:rsidRDefault="000F7C10" w:rsidP="004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5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FB5D1CB" w14:textId="77777777" w:rsidR="000F7C10" w:rsidRPr="00411520" w:rsidRDefault="000F7C10" w:rsidP="004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5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F7C10" w:rsidRPr="00CE458C" w14:paraId="435ABCCE" w14:textId="77777777" w:rsidTr="00D20EC9">
        <w:trPr>
          <w:tblHeader/>
        </w:trPr>
        <w:tc>
          <w:tcPr>
            <w:tcW w:w="3367" w:type="pct"/>
          </w:tcPr>
          <w:p w14:paraId="3746E93B" w14:textId="77777777" w:rsidR="000F7C10" w:rsidRPr="00411520" w:rsidRDefault="000F7C10" w:rsidP="00411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3" w:type="pct"/>
            <w:gridSpan w:val="3"/>
            <w:vAlign w:val="bottom"/>
          </w:tcPr>
          <w:p w14:paraId="366E5FB7" w14:textId="77777777" w:rsidR="000F7C10" w:rsidRPr="00411520" w:rsidRDefault="000F7C10" w:rsidP="004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115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F7C10" w:rsidRPr="00CE458C" w14:paraId="5146E88B" w14:textId="77777777" w:rsidTr="00D20EC9">
        <w:tc>
          <w:tcPr>
            <w:tcW w:w="3367" w:type="pct"/>
          </w:tcPr>
          <w:p w14:paraId="0B0A1610" w14:textId="77777777" w:rsidR="000F7C10" w:rsidRPr="00411520" w:rsidRDefault="000F7C10" w:rsidP="004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1CFD1485" w14:textId="77777777" w:rsidR="000F7C10" w:rsidRPr="00411520" w:rsidRDefault="000F7C10" w:rsidP="00411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" w:type="pct"/>
          </w:tcPr>
          <w:p w14:paraId="3408E857" w14:textId="77777777" w:rsidR="000F7C10" w:rsidRPr="00411520" w:rsidRDefault="000F7C10" w:rsidP="00411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54C62A05" w14:textId="77777777" w:rsidR="000F7C10" w:rsidRPr="00411520" w:rsidRDefault="000F7C10" w:rsidP="00411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249F" w:rsidRPr="00B952BC" w14:paraId="3E29A385" w14:textId="77777777" w:rsidTr="00D20EC9">
        <w:tc>
          <w:tcPr>
            <w:tcW w:w="3367" w:type="pct"/>
          </w:tcPr>
          <w:p w14:paraId="2853F776" w14:textId="12B29892" w:rsidR="00F5249F" w:rsidRPr="0041152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742" w:type="pct"/>
          </w:tcPr>
          <w:p w14:paraId="384930FA" w14:textId="370233F8" w:rsidR="00F5249F" w:rsidRPr="00411520" w:rsidRDefault="00F5249F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D95EE9">
              <w:rPr>
                <w:rFonts w:ascii="Angsana New" w:hAnsi="Angsana New"/>
                <w:sz w:val="30"/>
                <w:szCs w:val="30"/>
              </w:rPr>
              <w:t>32,384</w:t>
            </w:r>
          </w:p>
        </w:tc>
        <w:tc>
          <w:tcPr>
            <w:tcW w:w="163" w:type="pct"/>
          </w:tcPr>
          <w:p w14:paraId="6AE8A8C1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7A9EEE51" w14:textId="722CB13A" w:rsidR="00F5249F" w:rsidRPr="00411520" w:rsidRDefault="00F5249F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D95EE9">
              <w:rPr>
                <w:rFonts w:ascii="Angsana New" w:hAnsi="Angsana New"/>
                <w:sz w:val="30"/>
                <w:szCs w:val="30"/>
              </w:rPr>
              <w:t>32,384</w:t>
            </w:r>
          </w:p>
        </w:tc>
      </w:tr>
      <w:tr w:rsidR="00F5249F" w:rsidRPr="00B952BC" w14:paraId="4115C392" w14:textId="77777777" w:rsidTr="00D20EC9">
        <w:tc>
          <w:tcPr>
            <w:tcW w:w="3367" w:type="pct"/>
          </w:tcPr>
          <w:p w14:paraId="0D9A2C09" w14:textId="4F4AD577" w:rsidR="00F5249F" w:rsidRPr="0041152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7219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742" w:type="pct"/>
          </w:tcPr>
          <w:p w14:paraId="6E98163B" w14:textId="04EC0F19" w:rsidR="00F5249F" w:rsidRPr="00D95EE9" w:rsidRDefault="00F5249F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3,178</w:t>
            </w:r>
          </w:p>
        </w:tc>
        <w:tc>
          <w:tcPr>
            <w:tcW w:w="163" w:type="pct"/>
          </w:tcPr>
          <w:p w14:paraId="5B99C1C7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34ABE24F" w14:textId="6F0BF5E4" w:rsidR="00F5249F" w:rsidRPr="00D95EE9" w:rsidRDefault="00F5249F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3,178</w:t>
            </w:r>
          </w:p>
        </w:tc>
      </w:tr>
      <w:tr w:rsidR="00F5249F" w:rsidRPr="00CE458C" w14:paraId="7C89924F" w14:textId="77777777" w:rsidTr="00D20EC9">
        <w:tc>
          <w:tcPr>
            <w:tcW w:w="3367" w:type="pct"/>
          </w:tcPr>
          <w:p w14:paraId="54BA9A27" w14:textId="77777777" w:rsidR="00F5249F" w:rsidRPr="0041152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5B8B0D3" w14:textId="4643317E" w:rsidR="00F5249F" w:rsidRPr="00411520" w:rsidRDefault="00F5249F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D95EE9"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  <w:tc>
          <w:tcPr>
            <w:tcW w:w="163" w:type="pct"/>
          </w:tcPr>
          <w:p w14:paraId="69643C48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456987BF" w14:textId="1FA47BCB" w:rsidR="00F5249F" w:rsidRPr="00411520" w:rsidRDefault="00F5249F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D95EE9"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</w:tr>
      <w:tr w:rsidR="00F5249F" w:rsidRPr="00CE458C" w14:paraId="70E3B984" w14:textId="77777777" w:rsidTr="00D20EC9">
        <w:tc>
          <w:tcPr>
            <w:tcW w:w="3367" w:type="pct"/>
          </w:tcPr>
          <w:p w14:paraId="44BEDE6E" w14:textId="77777777" w:rsidR="00F5249F" w:rsidRPr="0041152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967F401" w14:textId="432C01E6" w:rsidR="00F5249F" w:rsidRPr="00411520" w:rsidRDefault="00F5249F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5E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1166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D95E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1166C">
              <w:rPr>
                <w:rFonts w:ascii="Angsana New" w:hAnsi="Angsana New"/>
                <w:b/>
                <w:bCs/>
                <w:sz w:val="30"/>
                <w:szCs w:val="30"/>
              </w:rPr>
              <w:t>088</w:t>
            </w:r>
          </w:p>
        </w:tc>
        <w:tc>
          <w:tcPr>
            <w:tcW w:w="163" w:type="pct"/>
          </w:tcPr>
          <w:p w14:paraId="5408C698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6FB79533" w14:textId="5EE42A85" w:rsidR="00F5249F" w:rsidRPr="00411520" w:rsidRDefault="00F5249F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5E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1166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D95E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1166C">
              <w:rPr>
                <w:rFonts w:ascii="Angsana New" w:hAnsi="Angsana New"/>
                <w:b/>
                <w:bCs/>
                <w:sz w:val="30"/>
                <w:szCs w:val="30"/>
              </w:rPr>
              <w:t>088</w:t>
            </w:r>
          </w:p>
        </w:tc>
      </w:tr>
      <w:tr w:rsidR="00F5249F" w:rsidRPr="00833D8A" w14:paraId="5DFF7778" w14:textId="77777777" w:rsidTr="00D20EC9">
        <w:tc>
          <w:tcPr>
            <w:tcW w:w="3367" w:type="pct"/>
          </w:tcPr>
          <w:p w14:paraId="6B50DDAF" w14:textId="77777777" w:rsidR="00F5249F" w:rsidRPr="0041152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2" w:type="pct"/>
          </w:tcPr>
          <w:p w14:paraId="18556F99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20A6FF26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419721FB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249F" w:rsidRPr="00CE458C" w14:paraId="6082CC41" w14:textId="77777777" w:rsidTr="00D20EC9">
        <w:tc>
          <w:tcPr>
            <w:tcW w:w="3367" w:type="pct"/>
          </w:tcPr>
          <w:p w14:paraId="2C9715E7" w14:textId="77777777" w:rsidR="00F5249F" w:rsidRPr="0041152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742" w:type="pct"/>
          </w:tcPr>
          <w:p w14:paraId="3B301A8E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3F77990C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6A372491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249F" w:rsidRPr="00CE458C" w14:paraId="1E559195" w14:textId="77777777" w:rsidTr="00D20EC9">
        <w:tc>
          <w:tcPr>
            <w:tcW w:w="3367" w:type="pct"/>
          </w:tcPr>
          <w:p w14:paraId="14E2C3F1" w14:textId="77777777" w:rsidR="00F5249F" w:rsidRPr="00411520" w:rsidRDefault="00F5249F" w:rsidP="00F5249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115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ภายใต้สัญญาที่บอกเลิกไม่ได้</w:t>
            </w:r>
          </w:p>
        </w:tc>
        <w:tc>
          <w:tcPr>
            <w:tcW w:w="742" w:type="pct"/>
          </w:tcPr>
          <w:p w14:paraId="5A839E5C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065F16E7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08FE497A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249F" w:rsidRPr="00CE458C" w14:paraId="6D3C8CE8" w14:textId="77777777" w:rsidTr="00D20EC9">
        <w:tc>
          <w:tcPr>
            <w:tcW w:w="3367" w:type="pct"/>
          </w:tcPr>
          <w:p w14:paraId="53BEC6D0" w14:textId="6D0A9BAF" w:rsidR="00F5249F" w:rsidRPr="0041152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411520">
              <w:rPr>
                <w:rFonts w:ascii="Angsana New" w:hAnsi="Angsana New"/>
                <w:sz w:val="30"/>
                <w:szCs w:val="30"/>
              </w:rPr>
              <w:t>1</w:t>
            </w:r>
            <w:r w:rsidRPr="0041152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42" w:type="pct"/>
          </w:tcPr>
          <w:p w14:paraId="58DDF08E" w14:textId="1DCC8155" w:rsidR="00F5249F" w:rsidRPr="00411520" w:rsidRDefault="00F5249F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D95EE9">
              <w:rPr>
                <w:rFonts w:ascii="Angsana New" w:hAnsi="Angsana New"/>
                <w:sz w:val="30"/>
                <w:szCs w:val="30"/>
              </w:rPr>
              <w:t>3,362</w:t>
            </w:r>
          </w:p>
        </w:tc>
        <w:tc>
          <w:tcPr>
            <w:tcW w:w="163" w:type="pct"/>
          </w:tcPr>
          <w:p w14:paraId="55624D01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3730FBE7" w14:textId="2A6DB39B" w:rsidR="00F5249F" w:rsidRPr="00411520" w:rsidRDefault="00F5249F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D95EE9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F5249F" w:rsidRPr="00CE458C" w14:paraId="1450F42A" w14:textId="77777777" w:rsidTr="00D20EC9">
        <w:tc>
          <w:tcPr>
            <w:tcW w:w="3367" w:type="pct"/>
          </w:tcPr>
          <w:p w14:paraId="46F67EC4" w14:textId="35AA3556" w:rsidR="00F5249F" w:rsidRPr="0041152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411520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411520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 w:rsidRPr="00411520">
              <w:rPr>
                <w:rFonts w:ascii="Angsana New" w:hAnsi="Angsana New"/>
                <w:sz w:val="30"/>
                <w:szCs w:val="30"/>
              </w:rPr>
              <w:t>5</w:t>
            </w:r>
            <w:r w:rsidRPr="0041152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796A00FD" w14:textId="28EA515F" w:rsidR="00F5249F" w:rsidRPr="00411520" w:rsidRDefault="00F5249F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D95EE9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163" w:type="pct"/>
          </w:tcPr>
          <w:p w14:paraId="72B4D74D" w14:textId="77777777" w:rsidR="00F5249F" w:rsidRPr="00411520" w:rsidRDefault="00F5249F" w:rsidP="00F5249F">
            <w:pPr>
              <w:pStyle w:val="acctfourfigures"/>
              <w:shd w:val="clear" w:color="auto" w:fill="FFFFFF"/>
              <w:tabs>
                <w:tab w:val="clear" w:pos="765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1EB4ACAC" w14:textId="4A332C47" w:rsidR="00F5249F" w:rsidRPr="00411520" w:rsidRDefault="00F5249F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A901BA">
              <w:rPr>
                <w:rFonts w:ascii="Angsana New" w:hAnsi="Angsana New"/>
                <w:sz w:val="30"/>
                <w:szCs w:val="30"/>
                <w:lang w:eastAsia="en-GB"/>
              </w:rPr>
              <w:t xml:space="preserve">-   </w:t>
            </w:r>
          </w:p>
        </w:tc>
      </w:tr>
      <w:tr w:rsidR="00F5249F" w:rsidRPr="00CE458C" w14:paraId="7C474840" w14:textId="77777777" w:rsidTr="00D20EC9">
        <w:tc>
          <w:tcPr>
            <w:tcW w:w="3367" w:type="pct"/>
          </w:tcPr>
          <w:p w14:paraId="00B3B326" w14:textId="77777777" w:rsidR="00F5249F" w:rsidRPr="0041152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</w:tcPr>
          <w:p w14:paraId="08EC5BA6" w14:textId="34FE01B4" w:rsidR="00F5249F" w:rsidRPr="00411520" w:rsidRDefault="00F5249F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5EE9">
              <w:rPr>
                <w:rFonts w:ascii="Angsana New" w:hAnsi="Angsana New"/>
                <w:b/>
                <w:bCs/>
                <w:sz w:val="30"/>
                <w:szCs w:val="30"/>
              </w:rPr>
              <w:t>3,669</w:t>
            </w:r>
          </w:p>
        </w:tc>
        <w:tc>
          <w:tcPr>
            <w:tcW w:w="163" w:type="pct"/>
          </w:tcPr>
          <w:p w14:paraId="6E84B489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740EF12D" w14:textId="4168A2FF" w:rsidR="00F5249F" w:rsidRPr="00411520" w:rsidRDefault="00F5249F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5EE9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</w:tr>
      <w:tr w:rsidR="00F5249F" w:rsidRPr="00833D8A" w14:paraId="06081A3B" w14:textId="77777777" w:rsidTr="00D20EC9">
        <w:tc>
          <w:tcPr>
            <w:tcW w:w="3367" w:type="pct"/>
          </w:tcPr>
          <w:p w14:paraId="55ABB7A9" w14:textId="77777777" w:rsidR="00F5249F" w:rsidRPr="0041152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</w:tcPr>
          <w:p w14:paraId="37B1A457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34FA5E32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03FC6DAC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249F" w:rsidRPr="00CE458C" w14:paraId="05425875" w14:textId="77777777" w:rsidTr="00D20EC9">
        <w:tc>
          <w:tcPr>
            <w:tcW w:w="3367" w:type="pct"/>
          </w:tcPr>
          <w:p w14:paraId="7FE30C7E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42" w:type="pct"/>
            <w:shd w:val="clear" w:color="auto" w:fill="FFFFFF" w:themeFill="background1"/>
          </w:tcPr>
          <w:p w14:paraId="44632D6B" w14:textId="77777777" w:rsidR="00F5249F" w:rsidRPr="00411520" w:rsidRDefault="00F5249F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bottom"/>
          </w:tcPr>
          <w:p w14:paraId="2BD22E39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39441E12" w14:textId="77777777" w:rsidR="00F5249F" w:rsidRPr="00411520" w:rsidRDefault="00F5249F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F5249F" w:rsidRPr="00CE458C" w14:paraId="0C96A72E" w14:textId="77777777" w:rsidTr="00D20EC9">
        <w:tc>
          <w:tcPr>
            <w:tcW w:w="3367" w:type="pct"/>
          </w:tcPr>
          <w:p w14:paraId="5D4831A8" w14:textId="77777777" w:rsidR="00F5249F" w:rsidRPr="00411520" w:rsidRDefault="00F5249F" w:rsidP="00F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520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2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35A5D9DE" w14:textId="1696A9C5" w:rsidR="00F5249F" w:rsidRPr="00411520" w:rsidRDefault="00F5249F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5EE9">
              <w:rPr>
                <w:rFonts w:ascii="Angsana New" w:hAnsi="Angsana New"/>
                <w:b/>
                <w:bCs/>
                <w:sz w:val="30"/>
                <w:szCs w:val="30"/>
              </w:rPr>
              <w:t>28,577</w:t>
            </w:r>
          </w:p>
        </w:tc>
        <w:tc>
          <w:tcPr>
            <w:tcW w:w="163" w:type="pct"/>
            <w:vAlign w:val="bottom"/>
          </w:tcPr>
          <w:p w14:paraId="36A3D957" w14:textId="77777777" w:rsidR="00F5249F" w:rsidRPr="00411520" w:rsidRDefault="00F5249F" w:rsidP="00F52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46D5A137" w14:textId="3FFC4042" w:rsidR="00F5249F" w:rsidRPr="00411520" w:rsidRDefault="00F5249F" w:rsidP="00F5249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5EE9">
              <w:rPr>
                <w:rFonts w:ascii="Angsana New" w:hAnsi="Angsana New"/>
                <w:b/>
                <w:bCs/>
                <w:sz w:val="30"/>
                <w:szCs w:val="30"/>
              </w:rPr>
              <w:t>5,291</w:t>
            </w:r>
          </w:p>
        </w:tc>
      </w:tr>
    </w:tbl>
    <w:p w14:paraId="6F622F3B" w14:textId="074FD0A8" w:rsidR="00F36CF4" w:rsidRDefault="00F36CF4" w:rsidP="00F36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sectPr w:rsidR="00F36CF4" w:rsidSect="00621170">
      <w:headerReference w:type="default" r:id="rId17"/>
      <w:footerReference w:type="default" r:id="rId18"/>
      <w:footerReference w:type="first" r:id="rId19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7BD28" w14:textId="77777777" w:rsidR="002D72B8" w:rsidRDefault="002D72B8">
      <w:r>
        <w:separator/>
      </w:r>
    </w:p>
  </w:endnote>
  <w:endnote w:type="continuationSeparator" w:id="0">
    <w:p w14:paraId="595C88DB" w14:textId="77777777" w:rsidR="002D72B8" w:rsidRDefault="002D72B8">
      <w:r>
        <w:continuationSeparator/>
      </w:r>
    </w:p>
  </w:endnote>
  <w:endnote w:type="continuationNotice" w:id="1">
    <w:p w14:paraId="3790BA48" w14:textId="77777777" w:rsidR="002D72B8" w:rsidRDefault="002D72B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7A65E" w14:textId="2FF29AE8" w:rsidR="00482137" w:rsidRPr="007B3D4F" w:rsidRDefault="00482137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7A682A" w:rsidRPr="007A682A">
      <w:rPr>
        <w:rStyle w:val="PageNumber"/>
        <w:rFonts w:ascii="Angsana New" w:hAnsi="Angsana New"/>
        <w:noProof/>
        <w:sz w:val="30"/>
        <w:szCs w:val="30"/>
      </w:rPr>
      <w:t>6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BD62FAE" w14:textId="77777777" w:rsidR="00482137" w:rsidRPr="00715470" w:rsidRDefault="00482137" w:rsidP="007B715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161A4" w14:textId="07086E3A" w:rsidR="00482137" w:rsidRPr="00CE24D0" w:rsidRDefault="00482137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7A682A" w:rsidRPr="007A682A">
      <w:rPr>
        <w:rStyle w:val="PageNumber"/>
        <w:rFonts w:ascii="Angsana New" w:hAnsi="Angsana New"/>
        <w:noProof/>
        <w:sz w:val="30"/>
        <w:szCs w:val="30"/>
      </w:rPr>
      <w:t>2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139BD055" w14:textId="77777777" w:rsidR="00482137" w:rsidRPr="00AC7B7C" w:rsidRDefault="00482137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F9860" w14:textId="2CD75435" w:rsidR="00482137" w:rsidRPr="001E26BA" w:rsidRDefault="00482137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="007A682A" w:rsidRPr="007A682A">
      <w:rPr>
        <w:rStyle w:val="PageNumber"/>
        <w:rFonts w:ascii="Angsana New" w:hAnsi="Angsana New"/>
        <w:noProof/>
        <w:sz w:val="30"/>
        <w:szCs w:val="30"/>
      </w:rPr>
      <w:t>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482137" w:rsidRPr="00E4104E" w:rsidRDefault="00482137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50CC4" w14:textId="7E8FE394" w:rsidR="00482137" w:rsidRPr="004B7A13" w:rsidRDefault="00482137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9F29DC">
      <w:rPr>
        <w:rFonts w:ascii="Angsana New" w:hAnsi="Angsana New"/>
        <w:noProof/>
        <w:sz w:val="30"/>
        <w:szCs w:val="30"/>
      </w:rPr>
      <w:t>1706929_2025 Dec_FSA_Amarin Corporations_TH_Q3 V1 1 1.docx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</w:t>
    </w:r>
    <w:r w:rsidR="007A682A" w:rsidRPr="007A682A">
      <w:rPr>
        <w:rFonts w:ascii="Angsana New" w:hAnsi="Angsana New"/>
        <w:noProof/>
        <w:sz w:val="30"/>
        <w:szCs w:val="30"/>
      </w:rPr>
      <w:t>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E1392" w14:textId="77777777" w:rsidR="002D72B8" w:rsidRDefault="002D72B8">
      <w:r>
        <w:separator/>
      </w:r>
    </w:p>
  </w:footnote>
  <w:footnote w:type="continuationSeparator" w:id="0">
    <w:p w14:paraId="5DCE9569" w14:textId="77777777" w:rsidR="002D72B8" w:rsidRDefault="002D72B8">
      <w:r>
        <w:continuationSeparator/>
      </w:r>
    </w:p>
  </w:footnote>
  <w:footnote w:type="continuationNotice" w:id="1">
    <w:p w14:paraId="0B7BD57A" w14:textId="77777777" w:rsidR="002D72B8" w:rsidRDefault="002D72B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EEA3B" w14:textId="4DFBF444" w:rsidR="00482137" w:rsidRDefault="00EF74D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527D2964" wp14:editId="5AE2E87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28910361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B57D5F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603D8E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7D296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0;width:357.75pt;height:135.75pt;rotation:-45;z-index:-251658237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AB57D5F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603D8E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D5AF0">
      <w:rPr>
        <w:noProof/>
      </w:rPr>
      <w:pict w14:anchorId="65FECE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1027" type="#_x0000_t136" style="position:absolute;margin-left:0;margin-top:0;width:410.5pt;height:246.3pt;rotation:315;z-index:-251658239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F0927" w14:textId="4548D0CC" w:rsidR="00E71048" w:rsidRPr="001C21FA" w:rsidRDefault="00225E44" w:rsidP="0098335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1C21FA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14:paraId="648E8338" w14:textId="77777777" w:rsidR="001C21FA" w:rsidRPr="001C21FA" w:rsidRDefault="001C21FA" w:rsidP="001C21F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1C21F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4A4CF69A" w14:textId="3B710150" w:rsidR="001C21FA" w:rsidRPr="001C21FA" w:rsidRDefault="001C21FA" w:rsidP="001C21F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1C21F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Pr="001C21FA">
      <w:rPr>
        <w:rFonts w:ascii="Angsana New" w:hAnsi="Angsana New" w:cs="Angsana New"/>
        <w:sz w:val="32"/>
        <w:szCs w:val="32"/>
        <w:lang w:val="en-US" w:bidi="th-TH"/>
      </w:rPr>
      <w:t xml:space="preserve">30 </w:t>
    </w:r>
    <w:r w:rsidRPr="001C21F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1C21FA">
      <w:rPr>
        <w:rFonts w:ascii="Angsana New" w:hAnsi="Angsana New" w:cs="Angsana New"/>
        <w:sz w:val="32"/>
        <w:szCs w:val="32"/>
        <w:lang w:bidi="th-TH"/>
      </w:rPr>
      <w:t xml:space="preserve"> </w:t>
    </w:r>
    <w:r w:rsidRPr="001C21FA">
      <w:rPr>
        <w:rFonts w:ascii="Angsana New" w:hAnsi="Angsana New" w:cs="Angsana New"/>
        <w:sz w:val="32"/>
        <w:szCs w:val="32"/>
        <w:lang w:val="en-US" w:bidi="th-TH"/>
      </w:rPr>
      <w:t>2568</w:t>
    </w:r>
    <w:r w:rsidRPr="001C21F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 </w:t>
    </w:r>
  </w:p>
  <w:p w14:paraId="37834FED" w14:textId="77777777" w:rsidR="00482137" w:rsidRPr="001C21FA" w:rsidRDefault="00482137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90067" w14:textId="77777777" w:rsidR="00482137" w:rsidRPr="004A6A7D" w:rsidRDefault="008D5AF0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 w14:anchorId="7B4E1D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1030" type="#_x0000_t136" style="position:absolute;margin-left:0;margin-top:0;width:410.5pt;height:246.3pt;rotation:315;z-index:-25165823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482137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482137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6F6142D0" w14:textId="77777777" w:rsidR="00482137" w:rsidRPr="004A6A7D" w:rsidRDefault="00482137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14D05C6" w14:textId="6AB4A39C" w:rsidR="00482137" w:rsidRPr="004A6A7D" w:rsidRDefault="00482137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="007A682A" w:rsidRPr="007A682A">
      <w:rPr>
        <w:rFonts w:ascii="Angsana New" w:hAnsi="Angsana New" w:cs="Angsana New" w:hint="cs"/>
        <w:b w:val="0"/>
        <w:bCs/>
        <w:sz w:val="30"/>
        <w:szCs w:val="30"/>
        <w:lang w:val="en-US" w:bidi="th-TH"/>
      </w:rPr>
      <w:t>31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="007A682A" w:rsidRPr="007A682A">
      <w:rPr>
        <w:rFonts w:ascii="Angsana New" w:hAnsi="Angsana New" w:cs="Angsana New" w:hint="cs"/>
        <w:b w:val="0"/>
        <w:bCs/>
        <w:sz w:val="30"/>
        <w:szCs w:val="30"/>
        <w:lang w:val="en-US" w:bidi="th-TH"/>
      </w:rPr>
      <w:t>2551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และ </w:t>
    </w:r>
    <w:r w:rsidR="007A682A" w:rsidRPr="007A682A">
      <w:rPr>
        <w:rFonts w:ascii="Angsana New" w:hAnsi="Angsana New" w:cs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</w:t>
    </w:r>
  </w:p>
  <w:p w14:paraId="02E3391A" w14:textId="6046C4A0" w:rsidR="00482137" w:rsidRPr="004A6A7D" w:rsidRDefault="00EF74D5">
    <w:pPr>
      <w:pStyle w:val="Header"/>
      <w:rPr>
        <w:b/>
        <w:sz w:val="30"/>
        <w:szCs w:val="30"/>
        <w:lang w:val="en-GB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3F3D7A83" wp14:editId="3D00BC5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206448755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2FAB40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603D8E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3D7A8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0;width:357.75pt;height:135.75pt;rotation:-45;z-index:-251658235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gk+AEAAMw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" filled="f" stroked="f">
              <o:lock v:ext="edit" shapetype="t"/>
              <v:textbox style="mso-fit-shape-to-text:t">
                <w:txbxContent>
                  <w:p w14:paraId="1A2FAB40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603D8E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D5AF0">
      <w:rPr>
        <w:noProof/>
        <w:sz w:val="30"/>
        <w:szCs w:val="30"/>
      </w:rPr>
      <w:pict w14:anchorId="637DD0E9">
        <v:shape id="PowerPlusWaterMarkObject7" o:spid="_x0000_s1026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noProof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1E7D4747" wp14:editId="4DC941B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26879248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A42B4F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603D8E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7D4747" id="Text Box 1" o:spid="_x0000_s1028" type="#_x0000_t202" style="position:absolute;margin-left:0;margin-top:0;width:357.75pt;height:135.75pt;rotation:-45;z-index:-25165823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" filled="f" stroked="f">
              <o:lock v:ext="edit" shapetype="t"/>
              <v:textbox style="mso-fit-shape-to-text:t">
                <w:txbxContent>
                  <w:p w14:paraId="1AA42B4F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603D8E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AED9E" w14:textId="77777777" w:rsidR="00EF6895" w:rsidRDefault="00EF6895" w:rsidP="00EF6895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14:paraId="7E9A7F9A" w14:textId="77777777" w:rsidR="00EF6895" w:rsidRDefault="00EF6895" w:rsidP="00EF689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81E3E28" w14:textId="19A22D04" w:rsidR="00EF6895" w:rsidRPr="008D22B2" w:rsidRDefault="00EF6895" w:rsidP="00EF689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</w:t>
    </w:r>
    <w:r w:rsidR="001C21F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</w:t>
    </w:r>
    <w:r w:rsidR="001C21F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้า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="007A682A" w:rsidRPr="007A682A">
      <w:rPr>
        <w:rFonts w:ascii="Angsana New" w:hAnsi="Angsana New" w:cs="Angsana New"/>
        <w:sz w:val="32"/>
        <w:szCs w:val="32"/>
        <w:lang w:val="en-US" w:bidi="th-TH"/>
      </w:rPr>
      <w:t>30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1C21F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</w:t>
    </w:r>
    <w:r w:rsidR="007A682A" w:rsidRPr="007A682A">
      <w:rPr>
        <w:rFonts w:ascii="Angsana New" w:hAnsi="Angsana New" w:cs="Angsana New"/>
        <w:sz w:val="32"/>
        <w:szCs w:val="32"/>
        <w:lang w:val="en-US" w:bidi="th-TH"/>
      </w:rPr>
      <w:t>2568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0E9982EF" w14:textId="77777777" w:rsidR="00482137" w:rsidRPr="00333087" w:rsidRDefault="00482137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19FE3" w14:textId="77777777" w:rsidR="001C21FA" w:rsidRDefault="001C21FA" w:rsidP="001C21FA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บริษัท </w:t>
    </w: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อมรินทร์ คอร์เปอเรชั่นส์ จำกัด (มหาชน) และบริษัทย่อย</w:t>
    </w:r>
  </w:p>
  <w:p w14:paraId="569F8DAC" w14:textId="77777777" w:rsidR="001C21FA" w:rsidRDefault="001C21FA" w:rsidP="001C21F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420AE0E4" w14:textId="77777777" w:rsidR="001C21FA" w:rsidRPr="008D22B2" w:rsidRDefault="001C21FA" w:rsidP="001C21F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Pr="007A682A">
      <w:rPr>
        <w:rFonts w:ascii="Angsana New" w:hAnsi="Angsana New" w:cs="Angsana New"/>
        <w:sz w:val="32"/>
        <w:szCs w:val="32"/>
        <w:lang w:val="en-US" w:bidi="th-TH"/>
      </w:rPr>
      <w:t>30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</w:t>
    </w:r>
    <w:r w:rsidRPr="007A682A">
      <w:rPr>
        <w:rFonts w:ascii="Angsana New" w:hAnsi="Angsana New" w:cs="Angsana New"/>
        <w:sz w:val="32"/>
        <w:szCs w:val="32"/>
        <w:lang w:val="en-US" w:bidi="th-TH"/>
      </w:rPr>
      <w:t>2568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482137" w:rsidRDefault="00482137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A893A08"/>
    <w:multiLevelType w:val="hybridMultilevel"/>
    <w:tmpl w:val="B3F4058C"/>
    <w:lvl w:ilvl="0" w:tplc="A146914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01D20B3"/>
    <w:multiLevelType w:val="hybridMultilevel"/>
    <w:tmpl w:val="7436A89E"/>
    <w:lvl w:ilvl="0" w:tplc="A78C5806">
      <w:start w:val="1"/>
      <w:numFmt w:val="decimal"/>
      <w:lvlText w:val="%1"/>
      <w:lvlJc w:val="left"/>
      <w:pPr>
        <w:ind w:left="4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72E8B"/>
    <w:multiLevelType w:val="hybridMultilevel"/>
    <w:tmpl w:val="AC22FEA6"/>
    <w:lvl w:ilvl="0" w:tplc="2DDE0C26">
      <w:start w:val="1"/>
      <w:numFmt w:val="thaiLetters"/>
      <w:lvlText w:val="(%1)"/>
      <w:lvlJc w:val="left"/>
      <w:pPr>
        <w:ind w:left="13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3" w:hanging="360"/>
      </w:pPr>
    </w:lvl>
    <w:lvl w:ilvl="2" w:tplc="0409001B" w:tentative="1">
      <w:start w:val="1"/>
      <w:numFmt w:val="lowerRoman"/>
      <w:lvlText w:val="%3."/>
      <w:lvlJc w:val="right"/>
      <w:pPr>
        <w:ind w:left="2763" w:hanging="180"/>
      </w:pPr>
    </w:lvl>
    <w:lvl w:ilvl="3" w:tplc="0409000F" w:tentative="1">
      <w:start w:val="1"/>
      <w:numFmt w:val="decimal"/>
      <w:lvlText w:val="%4."/>
      <w:lvlJc w:val="left"/>
      <w:pPr>
        <w:ind w:left="3483" w:hanging="360"/>
      </w:pPr>
    </w:lvl>
    <w:lvl w:ilvl="4" w:tplc="04090019" w:tentative="1">
      <w:start w:val="1"/>
      <w:numFmt w:val="lowerLetter"/>
      <w:lvlText w:val="%5."/>
      <w:lvlJc w:val="left"/>
      <w:pPr>
        <w:ind w:left="4203" w:hanging="360"/>
      </w:pPr>
    </w:lvl>
    <w:lvl w:ilvl="5" w:tplc="0409001B" w:tentative="1">
      <w:start w:val="1"/>
      <w:numFmt w:val="lowerRoman"/>
      <w:lvlText w:val="%6."/>
      <w:lvlJc w:val="right"/>
      <w:pPr>
        <w:ind w:left="4923" w:hanging="180"/>
      </w:pPr>
    </w:lvl>
    <w:lvl w:ilvl="6" w:tplc="0409000F" w:tentative="1">
      <w:start w:val="1"/>
      <w:numFmt w:val="decimal"/>
      <w:lvlText w:val="%7."/>
      <w:lvlJc w:val="left"/>
      <w:pPr>
        <w:ind w:left="5643" w:hanging="360"/>
      </w:pPr>
    </w:lvl>
    <w:lvl w:ilvl="7" w:tplc="04090019" w:tentative="1">
      <w:start w:val="1"/>
      <w:numFmt w:val="lowerLetter"/>
      <w:lvlText w:val="%8."/>
      <w:lvlJc w:val="left"/>
      <w:pPr>
        <w:ind w:left="6363" w:hanging="360"/>
      </w:pPr>
    </w:lvl>
    <w:lvl w:ilvl="8" w:tplc="040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D07F41"/>
    <w:multiLevelType w:val="hybridMultilevel"/>
    <w:tmpl w:val="7436A89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2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02E5C8F"/>
    <w:multiLevelType w:val="hybridMultilevel"/>
    <w:tmpl w:val="2B4C70D2"/>
    <w:lvl w:ilvl="0" w:tplc="2DDE0C26">
      <w:start w:val="1"/>
      <w:numFmt w:val="thaiLetters"/>
      <w:lvlText w:val="(%1)"/>
      <w:lvlJc w:val="left"/>
      <w:pPr>
        <w:ind w:left="1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3B80EE4"/>
    <w:multiLevelType w:val="multilevel"/>
    <w:tmpl w:val="B5806F6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7771E14"/>
    <w:multiLevelType w:val="multilevel"/>
    <w:tmpl w:val="F75665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5" w15:restartNumberingAfterBreak="0">
    <w:nsid w:val="72DE7070"/>
    <w:multiLevelType w:val="multilevel"/>
    <w:tmpl w:val="3F5ADB8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89949">
    <w:abstractNumId w:val="6"/>
  </w:num>
  <w:num w:numId="2" w16cid:durableId="821428498">
    <w:abstractNumId w:val="5"/>
  </w:num>
  <w:num w:numId="3" w16cid:durableId="284775136">
    <w:abstractNumId w:val="9"/>
  </w:num>
  <w:num w:numId="4" w16cid:durableId="1900745357">
    <w:abstractNumId w:val="7"/>
  </w:num>
  <w:num w:numId="5" w16cid:durableId="181406670">
    <w:abstractNumId w:val="8"/>
  </w:num>
  <w:num w:numId="6" w16cid:durableId="368797011">
    <w:abstractNumId w:val="3"/>
  </w:num>
  <w:num w:numId="7" w16cid:durableId="1608922314">
    <w:abstractNumId w:val="2"/>
  </w:num>
  <w:num w:numId="8" w16cid:durableId="22248748">
    <w:abstractNumId w:val="0"/>
  </w:num>
  <w:num w:numId="9" w16cid:durableId="865993726">
    <w:abstractNumId w:val="1"/>
  </w:num>
  <w:num w:numId="10" w16cid:durableId="269092979">
    <w:abstractNumId w:val="4"/>
  </w:num>
  <w:num w:numId="11" w16cid:durableId="1580822186">
    <w:abstractNumId w:val="20"/>
  </w:num>
  <w:num w:numId="12" w16cid:durableId="376245378">
    <w:abstractNumId w:val="16"/>
  </w:num>
  <w:num w:numId="13" w16cid:durableId="565720567">
    <w:abstractNumId w:val="31"/>
  </w:num>
  <w:num w:numId="14" w16cid:durableId="754862295">
    <w:abstractNumId w:val="19"/>
  </w:num>
  <w:num w:numId="15" w16cid:durableId="1008101295">
    <w:abstractNumId w:val="23"/>
  </w:num>
  <w:num w:numId="16" w16cid:durableId="1322738576">
    <w:abstractNumId w:val="11"/>
  </w:num>
  <w:num w:numId="17" w16cid:durableId="1071730664">
    <w:abstractNumId w:val="18"/>
  </w:num>
  <w:num w:numId="18" w16cid:durableId="322582972">
    <w:abstractNumId w:val="10"/>
  </w:num>
  <w:num w:numId="19" w16cid:durableId="60760907">
    <w:abstractNumId w:val="34"/>
  </w:num>
  <w:num w:numId="20" w16cid:durableId="850223946">
    <w:abstractNumId w:val="27"/>
  </w:num>
  <w:num w:numId="21" w16cid:durableId="673872552">
    <w:abstractNumId w:val="33"/>
  </w:num>
  <w:num w:numId="22" w16cid:durableId="249243545">
    <w:abstractNumId w:val="28"/>
  </w:num>
  <w:num w:numId="23" w16cid:durableId="1104493878">
    <w:abstractNumId w:val="22"/>
  </w:num>
  <w:num w:numId="24" w16cid:durableId="874344165">
    <w:abstractNumId w:val="13"/>
  </w:num>
  <w:num w:numId="25" w16cid:durableId="2132162263">
    <w:abstractNumId w:val="36"/>
  </w:num>
  <w:num w:numId="26" w16cid:durableId="383413295">
    <w:abstractNumId w:val="29"/>
  </w:num>
  <w:num w:numId="27" w16cid:durableId="1171526587">
    <w:abstractNumId w:val="25"/>
  </w:num>
  <w:num w:numId="28" w16cid:durableId="6105439">
    <w:abstractNumId w:val="21"/>
  </w:num>
  <w:num w:numId="29" w16cid:durableId="707485266">
    <w:abstractNumId w:val="24"/>
  </w:num>
  <w:num w:numId="30" w16cid:durableId="1262957565">
    <w:abstractNumId w:val="15"/>
  </w:num>
  <w:num w:numId="31" w16cid:durableId="1435322803">
    <w:abstractNumId w:val="14"/>
  </w:num>
  <w:num w:numId="32" w16cid:durableId="247423501">
    <w:abstractNumId w:val="12"/>
  </w:num>
  <w:num w:numId="33" w16cid:durableId="1343968517">
    <w:abstractNumId w:val="32"/>
  </w:num>
  <w:num w:numId="34" w16cid:durableId="870337650">
    <w:abstractNumId w:val="35"/>
  </w:num>
  <w:num w:numId="35" w16cid:durableId="1398700902">
    <w:abstractNumId w:val="30"/>
  </w:num>
  <w:num w:numId="36" w16cid:durableId="595213426">
    <w:abstractNumId w:val="17"/>
  </w:num>
  <w:num w:numId="37" w16cid:durableId="1973092571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0B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463B"/>
    <w:rsid w:val="00005628"/>
    <w:rsid w:val="00005682"/>
    <w:rsid w:val="000058F6"/>
    <w:rsid w:val="00005B3B"/>
    <w:rsid w:val="000060B3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566"/>
    <w:rsid w:val="00010AA3"/>
    <w:rsid w:val="00010B2D"/>
    <w:rsid w:val="00010F2D"/>
    <w:rsid w:val="0001102B"/>
    <w:rsid w:val="00011114"/>
    <w:rsid w:val="0001135C"/>
    <w:rsid w:val="00011511"/>
    <w:rsid w:val="00011D89"/>
    <w:rsid w:val="0001215B"/>
    <w:rsid w:val="00012211"/>
    <w:rsid w:val="00012304"/>
    <w:rsid w:val="0001249B"/>
    <w:rsid w:val="000125D2"/>
    <w:rsid w:val="000127EE"/>
    <w:rsid w:val="0001280D"/>
    <w:rsid w:val="0001281E"/>
    <w:rsid w:val="000133BD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D63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EA1"/>
    <w:rsid w:val="00016EB8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9A7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2E7"/>
    <w:rsid w:val="00023338"/>
    <w:rsid w:val="00023527"/>
    <w:rsid w:val="00023970"/>
    <w:rsid w:val="000239D0"/>
    <w:rsid w:val="00024377"/>
    <w:rsid w:val="000246AF"/>
    <w:rsid w:val="00024741"/>
    <w:rsid w:val="00024797"/>
    <w:rsid w:val="00024976"/>
    <w:rsid w:val="00024A64"/>
    <w:rsid w:val="00024CEE"/>
    <w:rsid w:val="00024F50"/>
    <w:rsid w:val="00025352"/>
    <w:rsid w:val="0002543D"/>
    <w:rsid w:val="000254DB"/>
    <w:rsid w:val="000256A5"/>
    <w:rsid w:val="00025941"/>
    <w:rsid w:val="00025CF5"/>
    <w:rsid w:val="0002619F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572"/>
    <w:rsid w:val="000308E3"/>
    <w:rsid w:val="00030BBF"/>
    <w:rsid w:val="00030ED3"/>
    <w:rsid w:val="000310D3"/>
    <w:rsid w:val="0003114D"/>
    <w:rsid w:val="00031619"/>
    <w:rsid w:val="00031726"/>
    <w:rsid w:val="0003176E"/>
    <w:rsid w:val="0003185C"/>
    <w:rsid w:val="00031956"/>
    <w:rsid w:val="00031A08"/>
    <w:rsid w:val="00031C37"/>
    <w:rsid w:val="00031F8D"/>
    <w:rsid w:val="000320A2"/>
    <w:rsid w:val="000322D6"/>
    <w:rsid w:val="00032346"/>
    <w:rsid w:val="00032554"/>
    <w:rsid w:val="00032918"/>
    <w:rsid w:val="00032DD3"/>
    <w:rsid w:val="00032F61"/>
    <w:rsid w:val="000335A7"/>
    <w:rsid w:val="0003374D"/>
    <w:rsid w:val="000338B6"/>
    <w:rsid w:val="00033EEF"/>
    <w:rsid w:val="0003425D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302"/>
    <w:rsid w:val="0003554B"/>
    <w:rsid w:val="0003564F"/>
    <w:rsid w:val="000356BA"/>
    <w:rsid w:val="000359BE"/>
    <w:rsid w:val="000359C7"/>
    <w:rsid w:val="00035F3B"/>
    <w:rsid w:val="00035F6D"/>
    <w:rsid w:val="000361D7"/>
    <w:rsid w:val="000361D8"/>
    <w:rsid w:val="00036245"/>
    <w:rsid w:val="0003628C"/>
    <w:rsid w:val="000364B9"/>
    <w:rsid w:val="000364E2"/>
    <w:rsid w:val="000367A2"/>
    <w:rsid w:val="00036BEC"/>
    <w:rsid w:val="0003704C"/>
    <w:rsid w:val="000374FD"/>
    <w:rsid w:val="0003772C"/>
    <w:rsid w:val="00037BBB"/>
    <w:rsid w:val="00037C28"/>
    <w:rsid w:val="00037CDD"/>
    <w:rsid w:val="00037F1A"/>
    <w:rsid w:val="0004002E"/>
    <w:rsid w:val="00040A75"/>
    <w:rsid w:val="0004120F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3FE3"/>
    <w:rsid w:val="00044391"/>
    <w:rsid w:val="0004444F"/>
    <w:rsid w:val="00044584"/>
    <w:rsid w:val="000447C9"/>
    <w:rsid w:val="000449B1"/>
    <w:rsid w:val="00044EC2"/>
    <w:rsid w:val="000453BA"/>
    <w:rsid w:val="0004591E"/>
    <w:rsid w:val="00045D7E"/>
    <w:rsid w:val="00045ECF"/>
    <w:rsid w:val="00045F37"/>
    <w:rsid w:val="000465F4"/>
    <w:rsid w:val="00046696"/>
    <w:rsid w:val="00046F76"/>
    <w:rsid w:val="00047067"/>
    <w:rsid w:val="000470E9"/>
    <w:rsid w:val="00047125"/>
    <w:rsid w:val="00047389"/>
    <w:rsid w:val="000473F2"/>
    <w:rsid w:val="00047A7A"/>
    <w:rsid w:val="00047C73"/>
    <w:rsid w:val="00047D8B"/>
    <w:rsid w:val="00047FDA"/>
    <w:rsid w:val="00050828"/>
    <w:rsid w:val="00050C53"/>
    <w:rsid w:val="00051285"/>
    <w:rsid w:val="00051299"/>
    <w:rsid w:val="0005146F"/>
    <w:rsid w:val="0005184E"/>
    <w:rsid w:val="00051925"/>
    <w:rsid w:val="00051C4C"/>
    <w:rsid w:val="00051CFE"/>
    <w:rsid w:val="00051F3C"/>
    <w:rsid w:val="0005208D"/>
    <w:rsid w:val="00052332"/>
    <w:rsid w:val="00052333"/>
    <w:rsid w:val="00052738"/>
    <w:rsid w:val="000527EE"/>
    <w:rsid w:val="00052A8A"/>
    <w:rsid w:val="00052D02"/>
    <w:rsid w:val="00052F28"/>
    <w:rsid w:val="00053015"/>
    <w:rsid w:val="00053733"/>
    <w:rsid w:val="00053D6E"/>
    <w:rsid w:val="00053DDD"/>
    <w:rsid w:val="00053E50"/>
    <w:rsid w:val="00053EA2"/>
    <w:rsid w:val="00053F5D"/>
    <w:rsid w:val="00053FAE"/>
    <w:rsid w:val="0005416F"/>
    <w:rsid w:val="0005425D"/>
    <w:rsid w:val="00054312"/>
    <w:rsid w:val="000543A0"/>
    <w:rsid w:val="00054588"/>
    <w:rsid w:val="0005460B"/>
    <w:rsid w:val="0005482D"/>
    <w:rsid w:val="000548D8"/>
    <w:rsid w:val="00054D35"/>
    <w:rsid w:val="0005507A"/>
    <w:rsid w:val="000554B8"/>
    <w:rsid w:val="00056175"/>
    <w:rsid w:val="000561AA"/>
    <w:rsid w:val="00056690"/>
    <w:rsid w:val="00056CFE"/>
    <w:rsid w:val="00057122"/>
    <w:rsid w:val="00057A15"/>
    <w:rsid w:val="000602DB"/>
    <w:rsid w:val="0006051A"/>
    <w:rsid w:val="000608F1"/>
    <w:rsid w:val="00060918"/>
    <w:rsid w:val="00060DFF"/>
    <w:rsid w:val="000612BE"/>
    <w:rsid w:val="00061700"/>
    <w:rsid w:val="00061CA1"/>
    <w:rsid w:val="00061CE4"/>
    <w:rsid w:val="00061D5A"/>
    <w:rsid w:val="00061E48"/>
    <w:rsid w:val="00062182"/>
    <w:rsid w:val="000625CF"/>
    <w:rsid w:val="000625DB"/>
    <w:rsid w:val="00062600"/>
    <w:rsid w:val="0006264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2F3"/>
    <w:rsid w:val="000647B3"/>
    <w:rsid w:val="000647B4"/>
    <w:rsid w:val="000647F8"/>
    <w:rsid w:val="000648D5"/>
    <w:rsid w:val="00064996"/>
    <w:rsid w:val="00064D08"/>
    <w:rsid w:val="00064D98"/>
    <w:rsid w:val="000651A1"/>
    <w:rsid w:val="000654D3"/>
    <w:rsid w:val="000655F1"/>
    <w:rsid w:val="000657CA"/>
    <w:rsid w:val="00065A5B"/>
    <w:rsid w:val="00066212"/>
    <w:rsid w:val="000662C9"/>
    <w:rsid w:val="00066605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84C"/>
    <w:rsid w:val="0006791F"/>
    <w:rsid w:val="0006799D"/>
    <w:rsid w:val="00067C17"/>
    <w:rsid w:val="00067DBE"/>
    <w:rsid w:val="00070054"/>
    <w:rsid w:val="00070422"/>
    <w:rsid w:val="0007075F"/>
    <w:rsid w:val="000707D9"/>
    <w:rsid w:val="000709CB"/>
    <w:rsid w:val="00070BC6"/>
    <w:rsid w:val="00070CA0"/>
    <w:rsid w:val="00070D5A"/>
    <w:rsid w:val="000710F1"/>
    <w:rsid w:val="000711A0"/>
    <w:rsid w:val="000712AB"/>
    <w:rsid w:val="000718EB"/>
    <w:rsid w:val="00071ADA"/>
    <w:rsid w:val="00071C3F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0EA"/>
    <w:rsid w:val="0007524F"/>
    <w:rsid w:val="00075292"/>
    <w:rsid w:val="000752A6"/>
    <w:rsid w:val="00075B3B"/>
    <w:rsid w:val="00075C68"/>
    <w:rsid w:val="0007607D"/>
    <w:rsid w:val="00076476"/>
    <w:rsid w:val="000764B2"/>
    <w:rsid w:val="0007655A"/>
    <w:rsid w:val="000765A5"/>
    <w:rsid w:val="00076709"/>
    <w:rsid w:val="0007684C"/>
    <w:rsid w:val="000768CA"/>
    <w:rsid w:val="00076A05"/>
    <w:rsid w:val="00076B1B"/>
    <w:rsid w:val="00076DEC"/>
    <w:rsid w:val="00076E7D"/>
    <w:rsid w:val="00076EFB"/>
    <w:rsid w:val="000771EA"/>
    <w:rsid w:val="00077382"/>
    <w:rsid w:val="000777BB"/>
    <w:rsid w:val="00077C97"/>
    <w:rsid w:val="00077CAF"/>
    <w:rsid w:val="00077E06"/>
    <w:rsid w:val="00077F3F"/>
    <w:rsid w:val="00080546"/>
    <w:rsid w:val="00080553"/>
    <w:rsid w:val="00080688"/>
    <w:rsid w:val="00080900"/>
    <w:rsid w:val="00080D5A"/>
    <w:rsid w:val="00080F97"/>
    <w:rsid w:val="00081568"/>
    <w:rsid w:val="00081771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3F41"/>
    <w:rsid w:val="00084149"/>
    <w:rsid w:val="0008415F"/>
    <w:rsid w:val="000843FA"/>
    <w:rsid w:val="00084CAB"/>
    <w:rsid w:val="0008556F"/>
    <w:rsid w:val="00085638"/>
    <w:rsid w:val="00085CD9"/>
    <w:rsid w:val="00086043"/>
    <w:rsid w:val="0008635C"/>
    <w:rsid w:val="000867AA"/>
    <w:rsid w:val="00086D70"/>
    <w:rsid w:val="00086DC1"/>
    <w:rsid w:val="00086E2A"/>
    <w:rsid w:val="00086E56"/>
    <w:rsid w:val="000871FA"/>
    <w:rsid w:val="0008744B"/>
    <w:rsid w:val="00087836"/>
    <w:rsid w:val="00087963"/>
    <w:rsid w:val="000879E9"/>
    <w:rsid w:val="00087BF6"/>
    <w:rsid w:val="00090095"/>
    <w:rsid w:val="0009070B"/>
    <w:rsid w:val="0009077A"/>
    <w:rsid w:val="00090F6B"/>
    <w:rsid w:val="00091066"/>
    <w:rsid w:val="0009120C"/>
    <w:rsid w:val="0009154F"/>
    <w:rsid w:val="000917D6"/>
    <w:rsid w:val="00091F4C"/>
    <w:rsid w:val="000921A2"/>
    <w:rsid w:val="000928A3"/>
    <w:rsid w:val="00092944"/>
    <w:rsid w:val="00092BA7"/>
    <w:rsid w:val="000932ED"/>
    <w:rsid w:val="0009333E"/>
    <w:rsid w:val="00093389"/>
    <w:rsid w:val="00093736"/>
    <w:rsid w:val="00093F3C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96F"/>
    <w:rsid w:val="00097A35"/>
    <w:rsid w:val="00097DD1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13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373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2F94"/>
    <w:rsid w:val="000B31CD"/>
    <w:rsid w:val="000B35A7"/>
    <w:rsid w:val="000B3A25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143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65"/>
    <w:rsid w:val="000B7472"/>
    <w:rsid w:val="000C054A"/>
    <w:rsid w:val="000C05D8"/>
    <w:rsid w:val="000C0621"/>
    <w:rsid w:val="000C0647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2DC1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204"/>
    <w:rsid w:val="000C5367"/>
    <w:rsid w:val="000C59E1"/>
    <w:rsid w:val="000C6217"/>
    <w:rsid w:val="000C6391"/>
    <w:rsid w:val="000C662B"/>
    <w:rsid w:val="000C6B2E"/>
    <w:rsid w:val="000C7598"/>
    <w:rsid w:val="000C78F4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29F"/>
    <w:rsid w:val="000D23B0"/>
    <w:rsid w:val="000D24E6"/>
    <w:rsid w:val="000D29A6"/>
    <w:rsid w:val="000D2E95"/>
    <w:rsid w:val="000D2EC9"/>
    <w:rsid w:val="000D3062"/>
    <w:rsid w:val="000D3086"/>
    <w:rsid w:val="000D32BA"/>
    <w:rsid w:val="000D353E"/>
    <w:rsid w:val="000D38D0"/>
    <w:rsid w:val="000D3AE0"/>
    <w:rsid w:val="000D3F52"/>
    <w:rsid w:val="000D4054"/>
    <w:rsid w:val="000D415C"/>
    <w:rsid w:val="000D42CA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D2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1C30"/>
    <w:rsid w:val="000E22D4"/>
    <w:rsid w:val="000E24DC"/>
    <w:rsid w:val="000E2AA7"/>
    <w:rsid w:val="000E2D0A"/>
    <w:rsid w:val="000E2D1B"/>
    <w:rsid w:val="000E2DC2"/>
    <w:rsid w:val="000E2EE8"/>
    <w:rsid w:val="000E305F"/>
    <w:rsid w:val="000E3430"/>
    <w:rsid w:val="000E353F"/>
    <w:rsid w:val="000E363D"/>
    <w:rsid w:val="000E36D8"/>
    <w:rsid w:val="000E38AD"/>
    <w:rsid w:val="000E3937"/>
    <w:rsid w:val="000E39CD"/>
    <w:rsid w:val="000E3FC1"/>
    <w:rsid w:val="000E409A"/>
    <w:rsid w:val="000E44CA"/>
    <w:rsid w:val="000E4913"/>
    <w:rsid w:val="000E4B37"/>
    <w:rsid w:val="000E4B8A"/>
    <w:rsid w:val="000E4C8C"/>
    <w:rsid w:val="000E4C99"/>
    <w:rsid w:val="000E542C"/>
    <w:rsid w:val="000E5888"/>
    <w:rsid w:val="000E5939"/>
    <w:rsid w:val="000E598F"/>
    <w:rsid w:val="000E5B7B"/>
    <w:rsid w:val="000E5E41"/>
    <w:rsid w:val="000E64F9"/>
    <w:rsid w:val="000E6555"/>
    <w:rsid w:val="000E696D"/>
    <w:rsid w:val="000E6F00"/>
    <w:rsid w:val="000E6FCA"/>
    <w:rsid w:val="000E71ED"/>
    <w:rsid w:val="000E77E0"/>
    <w:rsid w:val="000E790F"/>
    <w:rsid w:val="000E79B9"/>
    <w:rsid w:val="000F02D9"/>
    <w:rsid w:val="000F0763"/>
    <w:rsid w:val="000F07DF"/>
    <w:rsid w:val="000F0AC3"/>
    <w:rsid w:val="000F0EC3"/>
    <w:rsid w:val="000F1056"/>
    <w:rsid w:val="000F17EB"/>
    <w:rsid w:val="000F18F0"/>
    <w:rsid w:val="000F1A6B"/>
    <w:rsid w:val="000F1B5F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54F"/>
    <w:rsid w:val="000F4962"/>
    <w:rsid w:val="000F4F1B"/>
    <w:rsid w:val="000F57F9"/>
    <w:rsid w:val="000F5801"/>
    <w:rsid w:val="000F58BC"/>
    <w:rsid w:val="000F58E7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C10"/>
    <w:rsid w:val="000F7F3F"/>
    <w:rsid w:val="0010002F"/>
    <w:rsid w:val="001001BD"/>
    <w:rsid w:val="00100ADB"/>
    <w:rsid w:val="00100CED"/>
    <w:rsid w:val="00101020"/>
    <w:rsid w:val="001012DE"/>
    <w:rsid w:val="00101BA7"/>
    <w:rsid w:val="00101FB2"/>
    <w:rsid w:val="001020A3"/>
    <w:rsid w:val="0010227C"/>
    <w:rsid w:val="0010262C"/>
    <w:rsid w:val="00102A7F"/>
    <w:rsid w:val="001032B4"/>
    <w:rsid w:val="00103353"/>
    <w:rsid w:val="00103828"/>
    <w:rsid w:val="0010391D"/>
    <w:rsid w:val="00103BFC"/>
    <w:rsid w:val="00103C8B"/>
    <w:rsid w:val="001041E3"/>
    <w:rsid w:val="00104961"/>
    <w:rsid w:val="00104A98"/>
    <w:rsid w:val="00104AD3"/>
    <w:rsid w:val="00104B7D"/>
    <w:rsid w:val="001051BB"/>
    <w:rsid w:val="0010537A"/>
    <w:rsid w:val="001053B9"/>
    <w:rsid w:val="00105557"/>
    <w:rsid w:val="00105B85"/>
    <w:rsid w:val="00105EB5"/>
    <w:rsid w:val="00106106"/>
    <w:rsid w:val="00106162"/>
    <w:rsid w:val="00106701"/>
    <w:rsid w:val="0010674E"/>
    <w:rsid w:val="001067B0"/>
    <w:rsid w:val="001068B6"/>
    <w:rsid w:val="00106901"/>
    <w:rsid w:val="00106B89"/>
    <w:rsid w:val="00107460"/>
    <w:rsid w:val="00107747"/>
    <w:rsid w:val="0010794C"/>
    <w:rsid w:val="00107C13"/>
    <w:rsid w:val="00110039"/>
    <w:rsid w:val="00110463"/>
    <w:rsid w:val="001104F2"/>
    <w:rsid w:val="00110E6E"/>
    <w:rsid w:val="00110E8A"/>
    <w:rsid w:val="001112F2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D64"/>
    <w:rsid w:val="00112F82"/>
    <w:rsid w:val="001134B2"/>
    <w:rsid w:val="0011361F"/>
    <w:rsid w:val="0011362C"/>
    <w:rsid w:val="00113654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56"/>
    <w:rsid w:val="00115470"/>
    <w:rsid w:val="001154BD"/>
    <w:rsid w:val="001155B1"/>
    <w:rsid w:val="0011566A"/>
    <w:rsid w:val="001157C0"/>
    <w:rsid w:val="0011604B"/>
    <w:rsid w:val="001165FA"/>
    <w:rsid w:val="00116710"/>
    <w:rsid w:val="001167B0"/>
    <w:rsid w:val="001169AC"/>
    <w:rsid w:val="00116D85"/>
    <w:rsid w:val="00116DA2"/>
    <w:rsid w:val="0011736C"/>
    <w:rsid w:val="00117A72"/>
    <w:rsid w:val="00117CD8"/>
    <w:rsid w:val="00117FE4"/>
    <w:rsid w:val="00120148"/>
    <w:rsid w:val="00120296"/>
    <w:rsid w:val="001205DF"/>
    <w:rsid w:val="001206FB"/>
    <w:rsid w:val="00120A96"/>
    <w:rsid w:val="00120A9F"/>
    <w:rsid w:val="00120AAC"/>
    <w:rsid w:val="00120CAA"/>
    <w:rsid w:val="00120E9F"/>
    <w:rsid w:val="0012106B"/>
    <w:rsid w:val="00121116"/>
    <w:rsid w:val="00121257"/>
    <w:rsid w:val="00121427"/>
    <w:rsid w:val="00121B28"/>
    <w:rsid w:val="00121B8F"/>
    <w:rsid w:val="00121EB6"/>
    <w:rsid w:val="0012209B"/>
    <w:rsid w:val="00122248"/>
    <w:rsid w:val="001225E0"/>
    <w:rsid w:val="00122610"/>
    <w:rsid w:val="00122B1A"/>
    <w:rsid w:val="00122E2F"/>
    <w:rsid w:val="00122F24"/>
    <w:rsid w:val="00122FFC"/>
    <w:rsid w:val="00123228"/>
    <w:rsid w:val="0012324A"/>
    <w:rsid w:val="001233E4"/>
    <w:rsid w:val="00123789"/>
    <w:rsid w:val="00123935"/>
    <w:rsid w:val="00123A1E"/>
    <w:rsid w:val="00123A2C"/>
    <w:rsid w:val="0012418B"/>
    <w:rsid w:val="0012432A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548"/>
    <w:rsid w:val="001256A9"/>
    <w:rsid w:val="00125715"/>
    <w:rsid w:val="0012602A"/>
    <w:rsid w:val="0012691E"/>
    <w:rsid w:val="00126B46"/>
    <w:rsid w:val="00126C9F"/>
    <w:rsid w:val="00126E57"/>
    <w:rsid w:val="00127396"/>
    <w:rsid w:val="001275C6"/>
    <w:rsid w:val="001279CB"/>
    <w:rsid w:val="00127B38"/>
    <w:rsid w:val="00127BD5"/>
    <w:rsid w:val="00130025"/>
    <w:rsid w:val="001300B6"/>
    <w:rsid w:val="001300DE"/>
    <w:rsid w:val="001303A8"/>
    <w:rsid w:val="00130416"/>
    <w:rsid w:val="0013043E"/>
    <w:rsid w:val="00130483"/>
    <w:rsid w:val="0013053D"/>
    <w:rsid w:val="0013062F"/>
    <w:rsid w:val="0013078D"/>
    <w:rsid w:val="001308BD"/>
    <w:rsid w:val="00130B4C"/>
    <w:rsid w:val="00130C1D"/>
    <w:rsid w:val="00130C49"/>
    <w:rsid w:val="00130C5B"/>
    <w:rsid w:val="00130D2B"/>
    <w:rsid w:val="00130D37"/>
    <w:rsid w:val="00130E71"/>
    <w:rsid w:val="001316DD"/>
    <w:rsid w:val="001316F3"/>
    <w:rsid w:val="00131876"/>
    <w:rsid w:val="00131B66"/>
    <w:rsid w:val="00131BEA"/>
    <w:rsid w:val="00131EC9"/>
    <w:rsid w:val="001320D5"/>
    <w:rsid w:val="00132257"/>
    <w:rsid w:val="00132269"/>
    <w:rsid w:val="001324E7"/>
    <w:rsid w:val="0013254E"/>
    <w:rsid w:val="00132874"/>
    <w:rsid w:val="001328DF"/>
    <w:rsid w:val="00132B64"/>
    <w:rsid w:val="00132F2E"/>
    <w:rsid w:val="001330B6"/>
    <w:rsid w:val="00133286"/>
    <w:rsid w:val="00133490"/>
    <w:rsid w:val="00133C4A"/>
    <w:rsid w:val="001341F5"/>
    <w:rsid w:val="001344AF"/>
    <w:rsid w:val="00134B29"/>
    <w:rsid w:val="00134F62"/>
    <w:rsid w:val="001353DF"/>
    <w:rsid w:val="00135570"/>
    <w:rsid w:val="001355AF"/>
    <w:rsid w:val="001356CD"/>
    <w:rsid w:val="00135903"/>
    <w:rsid w:val="00135F0C"/>
    <w:rsid w:val="00136098"/>
    <w:rsid w:val="001360FE"/>
    <w:rsid w:val="00136217"/>
    <w:rsid w:val="001366B4"/>
    <w:rsid w:val="001366EB"/>
    <w:rsid w:val="0013693B"/>
    <w:rsid w:val="00136941"/>
    <w:rsid w:val="001378C0"/>
    <w:rsid w:val="001379FE"/>
    <w:rsid w:val="00137C71"/>
    <w:rsid w:val="00140107"/>
    <w:rsid w:val="0014027D"/>
    <w:rsid w:val="0014078D"/>
    <w:rsid w:val="00140A87"/>
    <w:rsid w:val="00140D40"/>
    <w:rsid w:val="0014135C"/>
    <w:rsid w:val="001414F5"/>
    <w:rsid w:val="001419A3"/>
    <w:rsid w:val="00141A17"/>
    <w:rsid w:val="00141A6A"/>
    <w:rsid w:val="00141CE3"/>
    <w:rsid w:val="00141D2C"/>
    <w:rsid w:val="00141FBD"/>
    <w:rsid w:val="00142857"/>
    <w:rsid w:val="001428A7"/>
    <w:rsid w:val="00142A5B"/>
    <w:rsid w:val="00142AD6"/>
    <w:rsid w:val="00142F02"/>
    <w:rsid w:val="001430A7"/>
    <w:rsid w:val="0014311F"/>
    <w:rsid w:val="0014350C"/>
    <w:rsid w:val="001437BD"/>
    <w:rsid w:val="001437D9"/>
    <w:rsid w:val="00143987"/>
    <w:rsid w:val="00143B8E"/>
    <w:rsid w:val="00143CDA"/>
    <w:rsid w:val="00144386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47CD0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2C5"/>
    <w:rsid w:val="00153F35"/>
    <w:rsid w:val="00154163"/>
    <w:rsid w:val="0015446D"/>
    <w:rsid w:val="00154A5D"/>
    <w:rsid w:val="00154A65"/>
    <w:rsid w:val="00154B40"/>
    <w:rsid w:val="00154F70"/>
    <w:rsid w:val="00155269"/>
    <w:rsid w:val="00155360"/>
    <w:rsid w:val="001555BC"/>
    <w:rsid w:val="0015576A"/>
    <w:rsid w:val="0015580B"/>
    <w:rsid w:val="0015722F"/>
    <w:rsid w:val="001572E9"/>
    <w:rsid w:val="0015733E"/>
    <w:rsid w:val="0015763F"/>
    <w:rsid w:val="0015767F"/>
    <w:rsid w:val="001577E9"/>
    <w:rsid w:val="00160059"/>
    <w:rsid w:val="00160A35"/>
    <w:rsid w:val="00160AF2"/>
    <w:rsid w:val="00160D00"/>
    <w:rsid w:val="00160D26"/>
    <w:rsid w:val="00160E6C"/>
    <w:rsid w:val="001610DF"/>
    <w:rsid w:val="00161101"/>
    <w:rsid w:val="00161467"/>
    <w:rsid w:val="001614BC"/>
    <w:rsid w:val="00161791"/>
    <w:rsid w:val="001617DB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4D7"/>
    <w:rsid w:val="00163D8D"/>
    <w:rsid w:val="00164413"/>
    <w:rsid w:val="00164715"/>
    <w:rsid w:val="00164943"/>
    <w:rsid w:val="00164987"/>
    <w:rsid w:val="001649C5"/>
    <w:rsid w:val="00164B74"/>
    <w:rsid w:val="00164D08"/>
    <w:rsid w:val="00164D6A"/>
    <w:rsid w:val="00164F8E"/>
    <w:rsid w:val="0016517C"/>
    <w:rsid w:val="00165264"/>
    <w:rsid w:val="0016527A"/>
    <w:rsid w:val="001652DE"/>
    <w:rsid w:val="001656D2"/>
    <w:rsid w:val="00165703"/>
    <w:rsid w:val="0016586E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6FC"/>
    <w:rsid w:val="00167856"/>
    <w:rsid w:val="001679F1"/>
    <w:rsid w:val="00167BAE"/>
    <w:rsid w:val="00167BE5"/>
    <w:rsid w:val="00167C9A"/>
    <w:rsid w:val="00167F17"/>
    <w:rsid w:val="00167FB9"/>
    <w:rsid w:val="0017021E"/>
    <w:rsid w:val="001704AF"/>
    <w:rsid w:val="0017063F"/>
    <w:rsid w:val="0017118E"/>
    <w:rsid w:val="001715E5"/>
    <w:rsid w:val="001719CD"/>
    <w:rsid w:val="00171ED2"/>
    <w:rsid w:val="0017209C"/>
    <w:rsid w:val="001726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4A10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7F"/>
    <w:rsid w:val="00180B99"/>
    <w:rsid w:val="00180B9A"/>
    <w:rsid w:val="00180BCD"/>
    <w:rsid w:val="00180BF7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4DF4"/>
    <w:rsid w:val="00185A5E"/>
    <w:rsid w:val="00185E75"/>
    <w:rsid w:val="001861A3"/>
    <w:rsid w:val="00186B07"/>
    <w:rsid w:val="00186C3B"/>
    <w:rsid w:val="00186C55"/>
    <w:rsid w:val="00187954"/>
    <w:rsid w:val="00187982"/>
    <w:rsid w:val="00187F48"/>
    <w:rsid w:val="00190115"/>
    <w:rsid w:val="001905AF"/>
    <w:rsid w:val="0019095D"/>
    <w:rsid w:val="00190AEE"/>
    <w:rsid w:val="00190BE5"/>
    <w:rsid w:val="00190F28"/>
    <w:rsid w:val="001916A2"/>
    <w:rsid w:val="00191905"/>
    <w:rsid w:val="00191E06"/>
    <w:rsid w:val="001920F0"/>
    <w:rsid w:val="00192527"/>
    <w:rsid w:val="00192611"/>
    <w:rsid w:val="00192AC2"/>
    <w:rsid w:val="00192B9F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6DE"/>
    <w:rsid w:val="00195857"/>
    <w:rsid w:val="00195876"/>
    <w:rsid w:val="001958E5"/>
    <w:rsid w:val="00195BC3"/>
    <w:rsid w:val="00195C2B"/>
    <w:rsid w:val="00195D17"/>
    <w:rsid w:val="00195FD7"/>
    <w:rsid w:val="00196000"/>
    <w:rsid w:val="001962EA"/>
    <w:rsid w:val="001965A7"/>
    <w:rsid w:val="001968C9"/>
    <w:rsid w:val="00196939"/>
    <w:rsid w:val="00196974"/>
    <w:rsid w:val="001969F0"/>
    <w:rsid w:val="001969FD"/>
    <w:rsid w:val="00196C0A"/>
    <w:rsid w:val="00197151"/>
    <w:rsid w:val="001974C8"/>
    <w:rsid w:val="00197514"/>
    <w:rsid w:val="00197808"/>
    <w:rsid w:val="001979FC"/>
    <w:rsid w:val="00197B5D"/>
    <w:rsid w:val="00197D2B"/>
    <w:rsid w:val="00197D51"/>
    <w:rsid w:val="001A01B0"/>
    <w:rsid w:val="001A0338"/>
    <w:rsid w:val="001A0A9F"/>
    <w:rsid w:val="001A0D4C"/>
    <w:rsid w:val="001A110F"/>
    <w:rsid w:val="001A14FB"/>
    <w:rsid w:val="001A17B9"/>
    <w:rsid w:val="001A17CC"/>
    <w:rsid w:val="001A196C"/>
    <w:rsid w:val="001A196F"/>
    <w:rsid w:val="001A1ADF"/>
    <w:rsid w:val="001A1D26"/>
    <w:rsid w:val="001A1F80"/>
    <w:rsid w:val="001A2025"/>
    <w:rsid w:val="001A2106"/>
    <w:rsid w:val="001A2117"/>
    <w:rsid w:val="001A2206"/>
    <w:rsid w:val="001A2331"/>
    <w:rsid w:val="001A26E4"/>
    <w:rsid w:val="001A2C4A"/>
    <w:rsid w:val="001A33A6"/>
    <w:rsid w:val="001A3F0F"/>
    <w:rsid w:val="001A40E5"/>
    <w:rsid w:val="001A41DF"/>
    <w:rsid w:val="001A47A9"/>
    <w:rsid w:val="001A4817"/>
    <w:rsid w:val="001A4952"/>
    <w:rsid w:val="001A4BB9"/>
    <w:rsid w:val="001A5232"/>
    <w:rsid w:val="001A5811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395"/>
    <w:rsid w:val="001B04FF"/>
    <w:rsid w:val="001B055A"/>
    <w:rsid w:val="001B06A4"/>
    <w:rsid w:val="001B13B0"/>
    <w:rsid w:val="001B14DE"/>
    <w:rsid w:val="001B1500"/>
    <w:rsid w:val="001B1574"/>
    <w:rsid w:val="001B1585"/>
    <w:rsid w:val="001B185D"/>
    <w:rsid w:val="001B1947"/>
    <w:rsid w:val="001B1A4A"/>
    <w:rsid w:val="001B1B37"/>
    <w:rsid w:val="001B1C6E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565"/>
    <w:rsid w:val="001B35FB"/>
    <w:rsid w:val="001B3612"/>
    <w:rsid w:val="001B3746"/>
    <w:rsid w:val="001B3BB6"/>
    <w:rsid w:val="001B3DA7"/>
    <w:rsid w:val="001B3ECB"/>
    <w:rsid w:val="001B41C9"/>
    <w:rsid w:val="001B4279"/>
    <w:rsid w:val="001B4365"/>
    <w:rsid w:val="001B44E9"/>
    <w:rsid w:val="001B4529"/>
    <w:rsid w:val="001B48DC"/>
    <w:rsid w:val="001B4B11"/>
    <w:rsid w:val="001B4C14"/>
    <w:rsid w:val="001B4DA9"/>
    <w:rsid w:val="001B4F07"/>
    <w:rsid w:val="001B505C"/>
    <w:rsid w:val="001B516A"/>
    <w:rsid w:val="001B519F"/>
    <w:rsid w:val="001B532D"/>
    <w:rsid w:val="001B5ADD"/>
    <w:rsid w:val="001B5DD8"/>
    <w:rsid w:val="001B5E83"/>
    <w:rsid w:val="001B62D9"/>
    <w:rsid w:val="001B6B19"/>
    <w:rsid w:val="001B6E7B"/>
    <w:rsid w:val="001B71F7"/>
    <w:rsid w:val="001B727C"/>
    <w:rsid w:val="001B7360"/>
    <w:rsid w:val="001B7556"/>
    <w:rsid w:val="001B7BA0"/>
    <w:rsid w:val="001B7BC0"/>
    <w:rsid w:val="001B7CAB"/>
    <w:rsid w:val="001C044E"/>
    <w:rsid w:val="001C091A"/>
    <w:rsid w:val="001C0B96"/>
    <w:rsid w:val="001C1020"/>
    <w:rsid w:val="001C10B2"/>
    <w:rsid w:val="001C1288"/>
    <w:rsid w:val="001C12D0"/>
    <w:rsid w:val="001C13E7"/>
    <w:rsid w:val="001C143E"/>
    <w:rsid w:val="001C16AC"/>
    <w:rsid w:val="001C16F7"/>
    <w:rsid w:val="001C1C6E"/>
    <w:rsid w:val="001C2151"/>
    <w:rsid w:val="001C21FA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9DE"/>
    <w:rsid w:val="001C4F9D"/>
    <w:rsid w:val="001C52F5"/>
    <w:rsid w:val="001C595E"/>
    <w:rsid w:val="001C5A49"/>
    <w:rsid w:val="001C5E91"/>
    <w:rsid w:val="001C5F5B"/>
    <w:rsid w:val="001C642A"/>
    <w:rsid w:val="001C679B"/>
    <w:rsid w:val="001C69BD"/>
    <w:rsid w:val="001C69FA"/>
    <w:rsid w:val="001C6BD7"/>
    <w:rsid w:val="001C73EB"/>
    <w:rsid w:val="001C745C"/>
    <w:rsid w:val="001C74B5"/>
    <w:rsid w:val="001C7585"/>
    <w:rsid w:val="001C7840"/>
    <w:rsid w:val="001C784A"/>
    <w:rsid w:val="001C7B5F"/>
    <w:rsid w:val="001D0694"/>
    <w:rsid w:val="001D0970"/>
    <w:rsid w:val="001D0B72"/>
    <w:rsid w:val="001D13BD"/>
    <w:rsid w:val="001D143A"/>
    <w:rsid w:val="001D144F"/>
    <w:rsid w:val="001D1809"/>
    <w:rsid w:val="001D1C34"/>
    <w:rsid w:val="001D2209"/>
    <w:rsid w:val="001D233C"/>
    <w:rsid w:val="001D2367"/>
    <w:rsid w:val="001D24C9"/>
    <w:rsid w:val="001D2650"/>
    <w:rsid w:val="001D2763"/>
    <w:rsid w:val="001D2824"/>
    <w:rsid w:val="001D2CBF"/>
    <w:rsid w:val="001D3012"/>
    <w:rsid w:val="001D32DC"/>
    <w:rsid w:val="001D3474"/>
    <w:rsid w:val="001D362E"/>
    <w:rsid w:val="001D384F"/>
    <w:rsid w:val="001D3CD5"/>
    <w:rsid w:val="001D3FE3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6C2B"/>
    <w:rsid w:val="001D6D03"/>
    <w:rsid w:val="001D76DF"/>
    <w:rsid w:val="001D790D"/>
    <w:rsid w:val="001D7943"/>
    <w:rsid w:val="001D7F00"/>
    <w:rsid w:val="001E0473"/>
    <w:rsid w:val="001E066E"/>
    <w:rsid w:val="001E0B57"/>
    <w:rsid w:val="001E0DEC"/>
    <w:rsid w:val="001E1038"/>
    <w:rsid w:val="001E14A6"/>
    <w:rsid w:val="001E18DB"/>
    <w:rsid w:val="001E1B42"/>
    <w:rsid w:val="001E22D7"/>
    <w:rsid w:val="001E2483"/>
    <w:rsid w:val="001E24AC"/>
    <w:rsid w:val="001E26BA"/>
    <w:rsid w:val="001E26D0"/>
    <w:rsid w:val="001E2AAB"/>
    <w:rsid w:val="001E2F3C"/>
    <w:rsid w:val="001E2F41"/>
    <w:rsid w:val="001E33C5"/>
    <w:rsid w:val="001E3562"/>
    <w:rsid w:val="001E3809"/>
    <w:rsid w:val="001E3892"/>
    <w:rsid w:val="001E38B7"/>
    <w:rsid w:val="001E38B9"/>
    <w:rsid w:val="001E3B29"/>
    <w:rsid w:val="001E3C05"/>
    <w:rsid w:val="001E3DD7"/>
    <w:rsid w:val="001E443B"/>
    <w:rsid w:val="001E4B97"/>
    <w:rsid w:val="001E4DA8"/>
    <w:rsid w:val="001E4F5A"/>
    <w:rsid w:val="001E4F61"/>
    <w:rsid w:val="001E53F9"/>
    <w:rsid w:val="001E5B36"/>
    <w:rsid w:val="001E5EB4"/>
    <w:rsid w:val="001E67F9"/>
    <w:rsid w:val="001E6B37"/>
    <w:rsid w:val="001E6D27"/>
    <w:rsid w:val="001E6D4A"/>
    <w:rsid w:val="001E6F74"/>
    <w:rsid w:val="001E746B"/>
    <w:rsid w:val="001E7921"/>
    <w:rsid w:val="001E79F5"/>
    <w:rsid w:val="001E7D2C"/>
    <w:rsid w:val="001E7F85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5BF"/>
    <w:rsid w:val="001F177B"/>
    <w:rsid w:val="001F1885"/>
    <w:rsid w:val="001F19CC"/>
    <w:rsid w:val="001F19D6"/>
    <w:rsid w:val="001F1A4F"/>
    <w:rsid w:val="001F1BD2"/>
    <w:rsid w:val="001F1D81"/>
    <w:rsid w:val="001F2A00"/>
    <w:rsid w:val="001F2D2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9A2"/>
    <w:rsid w:val="001F7A42"/>
    <w:rsid w:val="001F7B29"/>
    <w:rsid w:val="001F7BF7"/>
    <w:rsid w:val="001F7CA3"/>
    <w:rsid w:val="001F7EE5"/>
    <w:rsid w:val="002000AC"/>
    <w:rsid w:val="002000F3"/>
    <w:rsid w:val="00200200"/>
    <w:rsid w:val="002008E0"/>
    <w:rsid w:val="00200D53"/>
    <w:rsid w:val="00200EB6"/>
    <w:rsid w:val="00201218"/>
    <w:rsid w:val="002012CE"/>
    <w:rsid w:val="002014AA"/>
    <w:rsid w:val="00201545"/>
    <w:rsid w:val="002015F1"/>
    <w:rsid w:val="00201AF9"/>
    <w:rsid w:val="00201BBF"/>
    <w:rsid w:val="00201DE9"/>
    <w:rsid w:val="00202067"/>
    <w:rsid w:val="002024EE"/>
    <w:rsid w:val="002027B5"/>
    <w:rsid w:val="00202A50"/>
    <w:rsid w:val="00202EA2"/>
    <w:rsid w:val="00203442"/>
    <w:rsid w:val="00203B32"/>
    <w:rsid w:val="00203CC7"/>
    <w:rsid w:val="00203DCF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5C6"/>
    <w:rsid w:val="00207764"/>
    <w:rsid w:val="0020788E"/>
    <w:rsid w:val="002079C0"/>
    <w:rsid w:val="00207A24"/>
    <w:rsid w:val="00207CB7"/>
    <w:rsid w:val="00207DA2"/>
    <w:rsid w:val="00207E0F"/>
    <w:rsid w:val="00207F20"/>
    <w:rsid w:val="002101A5"/>
    <w:rsid w:val="002104D1"/>
    <w:rsid w:val="00210A7F"/>
    <w:rsid w:val="00210CA8"/>
    <w:rsid w:val="002110EE"/>
    <w:rsid w:val="002111C7"/>
    <w:rsid w:val="00211507"/>
    <w:rsid w:val="00211685"/>
    <w:rsid w:val="0021174A"/>
    <w:rsid w:val="002119E7"/>
    <w:rsid w:val="00211D01"/>
    <w:rsid w:val="00211E62"/>
    <w:rsid w:val="002125C1"/>
    <w:rsid w:val="00212E89"/>
    <w:rsid w:val="00212EA0"/>
    <w:rsid w:val="00213170"/>
    <w:rsid w:val="00213323"/>
    <w:rsid w:val="0021354B"/>
    <w:rsid w:val="00213C2D"/>
    <w:rsid w:val="00213F7A"/>
    <w:rsid w:val="00214110"/>
    <w:rsid w:val="002147FE"/>
    <w:rsid w:val="00214A83"/>
    <w:rsid w:val="00214BA2"/>
    <w:rsid w:val="00214D1A"/>
    <w:rsid w:val="0021519D"/>
    <w:rsid w:val="002151F9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22E"/>
    <w:rsid w:val="0021744E"/>
    <w:rsid w:val="00217783"/>
    <w:rsid w:val="002178A7"/>
    <w:rsid w:val="00217B43"/>
    <w:rsid w:val="00217C02"/>
    <w:rsid w:val="00217CD6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1E"/>
    <w:rsid w:val="00224A21"/>
    <w:rsid w:val="00224A42"/>
    <w:rsid w:val="00224EC8"/>
    <w:rsid w:val="00224F71"/>
    <w:rsid w:val="00224FC6"/>
    <w:rsid w:val="0022506E"/>
    <w:rsid w:val="002250C5"/>
    <w:rsid w:val="0022563E"/>
    <w:rsid w:val="00225C74"/>
    <w:rsid w:val="00225CFB"/>
    <w:rsid w:val="00225D25"/>
    <w:rsid w:val="00225E44"/>
    <w:rsid w:val="00225F5E"/>
    <w:rsid w:val="002262FE"/>
    <w:rsid w:val="002263F4"/>
    <w:rsid w:val="002266BA"/>
    <w:rsid w:val="00226720"/>
    <w:rsid w:val="00226C58"/>
    <w:rsid w:val="00226CF1"/>
    <w:rsid w:val="002270BC"/>
    <w:rsid w:val="00227126"/>
    <w:rsid w:val="00227388"/>
    <w:rsid w:val="00227886"/>
    <w:rsid w:val="00227A59"/>
    <w:rsid w:val="00227ED8"/>
    <w:rsid w:val="002300C8"/>
    <w:rsid w:val="00230137"/>
    <w:rsid w:val="002301B3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B7"/>
    <w:rsid w:val="00232BE0"/>
    <w:rsid w:val="00232C9C"/>
    <w:rsid w:val="00232F3A"/>
    <w:rsid w:val="00233085"/>
    <w:rsid w:val="00233235"/>
    <w:rsid w:val="0023335A"/>
    <w:rsid w:val="002333AC"/>
    <w:rsid w:val="0023342D"/>
    <w:rsid w:val="0023355B"/>
    <w:rsid w:val="0023389E"/>
    <w:rsid w:val="00233CE2"/>
    <w:rsid w:val="00233F6D"/>
    <w:rsid w:val="0023431C"/>
    <w:rsid w:val="002344EE"/>
    <w:rsid w:val="00234D12"/>
    <w:rsid w:val="00234EAF"/>
    <w:rsid w:val="00234FBA"/>
    <w:rsid w:val="00235B5C"/>
    <w:rsid w:val="00235D78"/>
    <w:rsid w:val="0023632C"/>
    <w:rsid w:val="002365A5"/>
    <w:rsid w:val="00236874"/>
    <w:rsid w:val="0023690E"/>
    <w:rsid w:val="00236B36"/>
    <w:rsid w:val="00236C4E"/>
    <w:rsid w:val="00236F29"/>
    <w:rsid w:val="00236F60"/>
    <w:rsid w:val="00237019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3810"/>
    <w:rsid w:val="00244252"/>
    <w:rsid w:val="002443E1"/>
    <w:rsid w:val="002445C2"/>
    <w:rsid w:val="00244992"/>
    <w:rsid w:val="00244DFA"/>
    <w:rsid w:val="00244EF2"/>
    <w:rsid w:val="00244F60"/>
    <w:rsid w:val="00245499"/>
    <w:rsid w:val="0024551C"/>
    <w:rsid w:val="0024564B"/>
    <w:rsid w:val="00245A8E"/>
    <w:rsid w:val="00245D2E"/>
    <w:rsid w:val="00245D59"/>
    <w:rsid w:val="00245FDF"/>
    <w:rsid w:val="00246B7C"/>
    <w:rsid w:val="00246B9E"/>
    <w:rsid w:val="00247232"/>
    <w:rsid w:val="00247677"/>
    <w:rsid w:val="002476AB"/>
    <w:rsid w:val="002479DC"/>
    <w:rsid w:val="00247D9E"/>
    <w:rsid w:val="00247F10"/>
    <w:rsid w:val="0025014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0E"/>
    <w:rsid w:val="002528B9"/>
    <w:rsid w:val="00253AC4"/>
    <w:rsid w:val="00253AC7"/>
    <w:rsid w:val="00253D54"/>
    <w:rsid w:val="0025402C"/>
    <w:rsid w:val="002540BE"/>
    <w:rsid w:val="00254439"/>
    <w:rsid w:val="00254550"/>
    <w:rsid w:val="00254CB5"/>
    <w:rsid w:val="00254DBA"/>
    <w:rsid w:val="00255223"/>
    <w:rsid w:val="00255285"/>
    <w:rsid w:val="002553F6"/>
    <w:rsid w:val="00255781"/>
    <w:rsid w:val="00255AA5"/>
    <w:rsid w:val="00255E58"/>
    <w:rsid w:val="00256002"/>
    <w:rsid w:val="0025607F"/>
    <w:rsid w:val="00256309"/>
    <w:rsid w:val="002567FC"/>
    <w:rsid w:val="00256AAE"/>
    <w:rsid w:val="002576AC"/>
    <w:rsid w:val="002603DE"/>
    <w:rsid w:val="00260405"/>
    <w:rsid w:val="00260BC6"/>
    <w:rsid w:val="00260D12"/>
    <w:rsid w:val="00260EA2"/>
    <w:rsid w:val="0026101D"/>
    <w:rsid w:val="002611EA"/>
    <w:rsid w:val="002613E5"/>
    <w:rsid w:val="002614A4"/>
    <w:rsid w:val="002614A9"/>
    <w:rsid w:val="00261C0E"/>
    <w:rsid w:val="002625C8"/>
    <w:rsid w:val="002626FC"/>
    <w:rsid w:val="00262AD4"/>
    <w:rsid w:val="00262EE3"/>
    <w:rsid w:val="00262F4F"/>
    <w:rsid w:val="00263138"/>
    <w:rsid w:val="00263197"/>
    <w:rsid w:val="002636E1"/>
    <w:rsid w:val="00263BB0"/>
    <w:rsid w:val="00263D87"/>
    <w:rsid w:val="00263E46"/>
    <w:rsid w:val="002647D0"/>
    <w:rsid w:val="00264BEA"/>
    <w:rsid w:val="00264C5F"/>
    <w:rsid w:val="002652FB"/>
    <w:rsid w:val="00265354"/>
    <w:rsid w:val="002654E3"/>
    <w:rsid w:val="00265561"/>
    <w:rsid w:val="002655EB"/>
    <w:rsid w:val="00265663"/>
    <w:rsid w:val="002657D5"/>
    <w:rsid w:val="00265822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261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4DB5"/>
    <w:rsid w:val="00275092"/>
    <w:rsid w:val="002751C4"/>
    <w:rsid w:val="00275277"/>
    <w:rsid w:val="00276111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9E0"/>
    <w:rsid w:val="00280D38"/>
    <w:rsid w:val="0028124C"/>
    <w:rsid w:val="002812DB"/>
    <w:rsid w:val="002817FA"/>
    <w:rsid w:val="002818F9"/>
    <w:rsid w:val="00281926"/>
    <w:rsid w:val="00281DDA"/>
    <w:rsid w:val="00281FC1"/>
    <w:rsid w:val="002820D1"/>
    <w:rsid w:val="00282186"/>
    <w:rsid w:val="002823FB"/>
    <w:rsid w:val="002825BA"/>
    <w:rsid w:val="00282684"/>
    <w:rsid w:val="00282D70"/>
    <w:rsid w:val="00282E91"/>
    <w:rsid w:val="00282E99"/>
    <w:rsid w:val="002831DC"/>
    <w:rsid w:val="0028331B"/>
    <w:rsid w:val="00283441"/>
    <w:rsid w:val="00283602"/>
    <w:rsid w:val="0028375B"/>
    <w:rsid w:val="00283E27"/>
    <w:rsid w:val="00283EBB"/>
    <w:rsid w:val="0028406D"/>
    <w:rsid w:val="002840C1"/>
    <w:rsid w:val="00284462"/>
    <w:rsid w:val="00284710"/>
    <w:rsid w:val="00284F26"/>
    <w:rsid w:val="00284F9E"/>
    <w:rsid w:val="00285030"/>
    <w:rsid w:val="0028503B"/>
    <w:rsid w:val="00285142"/>
    <w:rsid w:val="002856A6"/>
    <w:rsid w:val="0028570F"/>
    <w:rsid w:val="00285B34"/>
    <w:rsid w:val="00286049"/>
    <w:rsid w:val="00286258"/>
    <w:rsid w:val="0028632E"/>
    <w:rsid w:val="00286580"/>
    <w:rsid w:val="002866FF"/>
    <w:rsid w:val="00286A52"/>
    <w:rsid w:val="00286A6D"/>
    <w:rsid w:val="00286C26"/>
    <w:rsid w:val="00286D13"/>
    <w:rsid w:val="002871F6"/>
    <w:rsid w:val="002872C0"/>
    <w:rsid w:val="00287447"/>
    <w:rsid w:val="002874DE"/>
    <w:rsid w:val="00287A70"/>
    <w:rsid w:val="00290012"/>
    <w:rsid w:val="0029028B"/>
    <w:rsid w:val="00290561"/>
    <w:rsid w:val="00290821"/>
    <w:rsid w:val="002908A2"/>
    <w:rsid w:val="00291022"/>
    <w:rsid w:val="0029148F"/>
    <w:rsid w:val="0029186B"/>
    <w:rsid w:val="00291A09"/>
    <w:rsid w:val="0029200C"/>
    <w:rsid w:val="002921D8"/>
    <w:rsid w:val="0029227C"/>
    <w:rsid w:val="0029232F"/>
    <w:rsid w:val="002924EE"/>
    <w:rsid w:val="00292C35"/>
    <w:rsid w:val="00292E01"/>
    <w:rsid w:val="002931F4"/>
    <w:rsid w:val="00293336"/>
    <w:rsid w:val="0029333F"/>
    <w:rsid w:val="00293574"/>
    <w:rsid w:val="00293AD8"/>
    <w:rsid w:val="00293B8B"/>
    <w:rsid w:val="00293BB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DB3"/>
    <w:rsid w:val="002A2FCA"/>
    <w:rsid w:val="002A31EE"/>
    <w:rsid w:val="002A33E4"/>
    <w:rsid w:val="002A33F5"/>
    <w:rsid w:val="002A36D3"/>
    <w:rsid w:val="002A3909"/>
    <w:rsid w:val="002A3AF5"/>
    <w:rsid w:val="002A41F1"/>
    <w:rsid w:val="002A464C"/>
    <w:rsid w:val="002A49F0"/>
    <w:rsid w:val="002A4A3B"/>
    <w:rsid w:val="002A4D6D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C70"/>
    <w:rsid w:val="002A6EE3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9F2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5AC"/>
    <w:rsid w:val="002B3C8A"/>
    <w:rsid w:val="002B3DC3"/>
    <w:rsid w:val="002B4594"/>
    <w:rsid w:val="002B479C"/>
    <w:rsid w:val="002B49AF"/>
    <w:rsid w:val="002B4C2A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9C7"/>
    <w:rsid w:val="002C0D3F"/>
    <w:rsid w:val="002C0DC7"/>
    <w:rsid w:val="002C0F5C"/>
    <w:rsid w:val="002C102B"/>
    <w:rsid w:val="002C19CA"/>
    <w:rsid w:val="002C1CC8"/>
    <w:rsid w:val="002C1D7C"/>
    <w:rsid w:val="002C1F22"/>
    <w:rsid w:val="002C26F7"/>
    <w:rsid w:val="002C29C0"/>
    <w:rsid w:val="002C2AC0"/>
    <w:rsid w:val="002C2B3C"/>
    <w:rsid w:val="002C2CD1"/>
    <w:rsid w:val="002C312C"/>
    <w:rsid w:val="002C324C"/>
    <w:rsid w:val="002C3343"/>
    <w:rsid w:val="002C36EB"/>
    <w:rsid w:val="002C3743"/>
    <w:rsid w:val="002C38DA"/>
    <w:rsid w:val="002C38FA"/>
    <w:rsid w:val="002C3900"/>
    <w:rsid w:val="002C396D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6B6"/>
    <w:rsid w:val="002C5A69"/>
    <w:rsid w:val="002C5CED"/>
    <w:rsid w:val="002C612C"/>
    <w:rsid w:val="002C62A7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6"/>
    <w:rsid w:val="002D09BB"/>
    <w:rsid w:val="002D0E57"/>
    <w:rsid w:val="002D11F9"/>
    <w:rsid w:val="002D1277"/>
    <w:rsid w:val="002D174B"/>
    <w:rsid w:val="002D1C5C"/>
    <w:rsid w:val="002D1CCA"/>
    <w:rsid w:val="002D1D72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94D"/>
    <w:rsid w:val="002D6B00"/>
    <w:rsid w:val="002D6C11"/>
    <w:rsid w:val="002D6CA8"/>
    <w:rsid w:val="002D6CC9"/>
    <w:rsid w:val="002D6DA9"/>
    <w:rsid w:val="002D6DC8"/>
    <w:rsid w:val="002D6F82"/>
    <w:rsid w:val="002D7083"/>
    <w:rsid w:val="002D72B8"/>
    <w:rsid w:val="002D7367"/>
    <w:rsid w:val="002D739D"/>
    <w:rsid w:val="002D73E6"/>
    <w:rsid w:val="002D7A3F"/>
    <w:rsid w:val="002E023F"/>
    <w:rsid w:val="002E038B"/>
    <w:rsid w:val="002E08F5"/>
    <w:rsid w:val="002E0EE8"/>
    <w:rsid w:val="002E0F15"/>
    <w:rsid w:val="002E13FE"/>
    <w:rsid w:val="002E17FC"/>
    <w:rsid w:val="002E1DC1"/>
    <w:rsid w:val="002E2484"/>
    <w:rsid w:val="002E2978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1B4"/>
    <w:rsid w:val="002E4281"/>
    <w:rsid w:val="002E479E"/>
    <w:rsid w:val="002E489B"/>
    <w:rsid w:val="002E4B37"/>
    <w:rsid w:val="002E4B57"/>
    <w:rsid w:val="002E4E98"/>
    <w:rsid w:val="002E5195"/>
    <w:rsid w:val="002E519B"/>
    <w:rsid w:val="002E5937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0BA"/>
    <w:rsid w:val="002F1466"/>
    <w:rsid w:val="002F16A7"/>
    <w:rsid w:val="002F177D"/>
    <w:rsid w:val="002F1988"/>
    <w:rsid w:val="002F1A24"/>
    <w:rsid w:val="002F1B4E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59"/>
    <w:rsid w:val="002F548D"/>
    <w:rsid w:val="002F5CE7"/>
    <w:rsid w:val="002F5DD0"/>
    <w:rsid w:val="002F6210"/>
    <w:rsid w:val="002F64A6"/>
    <w:rsid w:val="002F6A29"/>
    <w:rsid w:val="002F6AB5"/>
    <w:rsid w:val="002F6FB7"/>
    <w:rsid w:val="002F7024"/>
    <w:rsid w:val="002F7287"/>
    <w:rsid w:val="002F79A7"/>
    <w:rsid w:val="002F7B43"/>
    <w:rsid w:val="002F7CF5"/>
    <w:rsid w:val="002F7F2F"/>
    <w:rsid w:val="002F7F39"/>
    <w:rsid w:val="00300872"/>
    <w:rsid w:val="00300C16"/>
    <w:rsid w:val="00300D6F"/>
    <w:rsid w:val="00300E42"/>
    <w:rsid w:val="00301040"/>
    <w:rsid w:val="00301074"/>
    <w:rsid w:val="003012A5"/>
    <w:rsid w:val="003015BE"/>
    <w:rsid w:val="003017EA"/>
    <w:rsid w:val="0030180B"/>
    <w:rsid w:val="0030189F"/>
    <w:rsid w:val="00301B34"/>
    <w:rsid w:val="0030274D"/>
    <w:rsid w:val="003027D0"/>
    <w:rsid w:val="00302FBF"/>
    <w:rsid w:val="003030FB"/>
    <w:rsid w:val="0030334A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622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07B90"/>
    <w:rsid w:val="003102C5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9FB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4C1"/>
    <w:rsid w:val="003204F0"/>
    <w:rsid w:val="0032052A"/>
    <w:rsid w:val="0032068C"/>
    <w:rsid w:val="00320708"/>
    <w:rsid w:val="0032071B"/>
    <w:rsid w:val="003207A1"/>
    <w:rsid w:val="003207AA"/>
    <w:rsid w:val="0032095B"/>
    <w:rsid w:val="00320CF6"/>
    <w:rsid w:val="003213A9"/>
    <w:rsid w:val="003217EE"/>
    <w:rsid w:val="00321A46"/>
    <w:rsid w:val="00321DFD"/>
    <w:rsid w:val="00321F81"/>
    <w:rsid w:val="00321F9F"/>
    <w:rsid w:val="003220E1"/>
    <w:rsid w:val="003224A6"/>
    <w:rsid w:val="0032258C"/>
    <w:rsid w:val="003227B9"/>
    <w:rsid w:val="00322A4F"/>
    <w:rsid w:val="00322C22"/>
    <w:rsid w:val="00322E67"/>
    <w:rsid w:val="00323895"/>
    <w:rsid w:val="00323B11"/>
    <w:rsid w:val="00323BEF"/>
    <w:rsid w:val="003243F5"/>
    <w:rsid w:val="003244A3"/>
    <w:rsid w:val="003244E4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29"/>
    <w:rsid w:val="00325786"/>
    <w:rsid w:val="00325E67"/>
    <w:rsid w:val="003263BD"/>
    <w:rsid w:val="00326AD9"/>
    <w:rsid w:val="00326D68"/>
    <w:rsid w:val="0032705F"/>
    <w:rsid w:val="0032748C"/>
    <w:rsid w:val="00327789"/>
    <w:rsid w:val="00327BD5"/>
    <w:rsid w:val="00327C3C"/>
    <w:rsid w:val="00327E2B"/>
    <w:rsid w:val="00327F34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41A"/>
    <w:rsid w:val="0033272F"/>
    <w:rsid w:val="00332789"/>
    <w:rsid w:val="00332898"/>
    <w:rsid w:val="00332BF9"/>
    <w:rsid w:val="00332D7D"/>
    <w:rsid w:val="00332DDE"/>
    <w:rsid w:val="0033307E"/>
    <w:rsid w:val="003332C8"/>
    <w:rsid w:val="00333669"/>
    <w:rsid w:val="00333686"/>
    <w:rsid w:val="003336E5"/>
    <w:rsid w:val="00333AA7"/>
    <w:rsid w:val="00333C61"/>
    <w:rsid w:val="00333E3D"/>
    <w:rsid w:val="00333F89"/>
    <w:rsid w:val="003346AD"/>
    <w:rsid w:val="00334798"/>
    <w:rsid w:val="00334A7B"/>
    <w:rsid w:val="00334AE8"/>
    <w:rsid w:val="00334E54"/>
    <w:rsid w:val="0033502E"/>
    <w:rsid w:val="0033515B"/>
    <w:rsid w:val="0033566D"/>
    <w:rsid w:val="003357D0"/>
    <w:rsid w:val="00335861"/>
    <w:rsid w:val="00335B9F"/>
    <w:rsid w:val="00335DC5"/>
    <w:rsid w:val="00335F1F"/>
    <w:rsid w:val="0033623F"/>
    <w:rsid w:val="0033698F"/>
    <w:rsid w:val="00336BCD"/>
    <w:rsid w:val="00336C1B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87B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763"/>
    <w:rsid w:val="00343961"/>
    <w:rsid w:val="00343ED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80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7E6"/>
    <w:rsid w:val="00347AD7"/>
    <w:rsid w:val="00347BF8"/>
    <w:rsid w:val="003500A0"/>
    <w:rsid w:val="003500A1"/>
    <w:rsid w:val="0035036D"/>
    <w:rsid w:val="003503C7"/>
    <w:rsid w:val="0035054B"/>
    <w:rsid w:val="00350667"/>
    <w:rsid w:val="00350993"/>
    <w:rsid w:val="00350B1F"/>
    <w:rsid w:val="00350FE9"/>
    <w:rsid w:val="00351F25"/>
    <w:rsid w:val="00352486"/>
    <w:rsid w:val="00352647"/>
    <w:rsid w:val="0035271A"/>
    <w:rsid w:val="00352851"/>
    <w:rsid w:val="00352949"/>
    <w:rsid w:val="003529A3"/>
    <w:rsid w:val="00352EE5"/>
    <w:rsid w:val="00352F5E"/>
    <w:rsid w:val="0035309E"/>
    <w:rsid w:val="003533C1"/>
    <w:rsid w:val="00353442"/>
    <w:rsid w:val="00353528"/>
    <w:rsid w:val="003536CC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DBC"/>
    <w:rsid w:val="00355E4F"/>
    <w:rsid w:val="0035606A"/>
    <w:rsid w:val="0035645B"/>
    <w:rsid w:val="00357045"/>
    <w:rsid w:val="003570BA"/>
    <w:rsid w:val="003571A5"/>
    <w:rsid w:val="00357B9E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A94"/>
    <w:rsid w:val="00361B44"/>
    <w:rsid w:val="00361F6C"/>
    <w:rsid w:val="003620DD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740"/>
    <w:rsid w:val="0036387A"/>
    <w:rsid w:val="003639FB"/>
    <w:rsid w:val="003640A7"/>
    <w:rsid w:val="003645B3"/>
    <w:rsid w:val="00364645"/>
    <w:rsid w:val="003646BE"/>
    <w:rsid w:val="0036472D"/>
    <w:rsid w:val="003649F3"/>
    <w:rsid w:val="00364A00"/>
    <w:rsid w:val="00364BEC"/>
    <w:rsid w:val="00364D3C"/>
    <w:rsid w:val="00364F95"/>
    <w:rsid w:val="00365285"/>
    <w:rsid w:val="00365592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0EB5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10B"/>
    <w:rsid w:val="003732D3"/>
    <w:rsid w:val="00373609"/>
    <w:rsid w:val="00373A06"/>
    <w:rsid w:val="00373DDF"/>
    <w:rsid w:val="00374125"/>
    <w:rsid w:val="003741C0"/>
    <w:rsid w:val="0037440E"/>
    <w:rsid w:val="00374BB3"/>
    <w:rsid w:val="00374D05"/>
    <w:rsid w:val="003759EA"/>
    <w:rsid w:val="00375E6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C29"/>
    <w:rsid w:val="00377D18"/>
    <w:rsid w:val="00377D6C"/>
    <w:rsid w:val="00380501"/>
    <w:rsid w:val="0038068C"/>
    <w:rsid w:val="0038078D"/>
    <w:rsid w:val="00380B70"/>
    <w:rsid w:val="00380CF9"/>
    <w:rsid w:val="00380D5E"/>
    <w:rsid w:val="00381187"/>
    <w:rsid w:val="00381259"/>
    <w:rsid w:val="003813A5"/>
    <w:rsid w:val="00381587"/>
    <w:rsid w:val="00381623"/>
    <w:rsid w:val="00381790"/>
    <w:rsid w:val="003819C6"/>
    <w:rsid w:val="00381ED2"/>
    <w:rsid w:val="00382934"/>
    <w:rsid w:val="003829E2"/>
    <w:rsid w:val="00382B93"/>
    <w:rsid w:val="00382FE0"/>
    <w:rsid w:val="00382FF0"/>
    <w:rsid w:val="00383543"/>
    <w:rsid w:val="003838B3"/>
    <w:rsid w:val="00383F11"/>
    <w:rsid w:val="00383F81"/>
    <w:rsid w:val="00383F9B"/>
    <w:rsid w:val="003842B0"/>
    <w:rsid w:val="003846B7"/>
    <w:rsid w:val="003846C3"/>
    <w:rsid w:val="0038494E"/>
    <w:rsid w:val="00384C95"/>
    <w:rsid w:val="00384F3A"/>
    <w:rsid w:val="00384F78"/>
    <w:rsid w:val="00384FE7"/>
    <w:rsid w:val="00385367"/>
    <w:rsid w:val="003853FE"/>
    <w:rsid w:val="0038550F"/>
    <w:rsid w:val="00385603"/>
    <w:rsid w:val="00385B22"/>
    <w:rsid w:val="00386172"/>
    <w:rsid w:val="003863C0"/>
    <w:rsid w:val="003864F8"/>
    <w:rsid w:val="003867E2"/>
    <w:rsid w:val="003868A8"/>
    <w:rsid w:val="00386C98"/>
    <w:rsid w:val="00386F68"/>
    <w:rsid w:val="00387445"/>
    <w:rsid w:val="00390153"/>
    <w:rsid w:val="003902CE"/>
    <w:rsid w:val="0039053F"/>
    <w:rsid w:val="0039090C"/>
    <w:rsid w:val="00390BCD"/>
    <w:rsid w:val="00390D32"/>
    <w:rsid w:val="00390F23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D9E"/>
    <w:rsid w:val="00392EBA"/>
    <w:rsid w:val="00393611"/>
    <w:rsid w:val="00393749"/>
    <w:rsid w:val="00393866"/>
    <w:rsid w:val="00393AEF"/>
    <w:rsid w:val="00393D44"/>
    <w:rsid w:val="00393E83"/>
    <w:rsid w:val="00394546"/>
    <w:rsid w:val="0039472F"/>
    <w:rsid w:val="003947B5"/>
    <w:rsid w:val="00394CAD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85"/>
    <w:rsid w:val="003A0D99"/>
    <w:rsid w:val="003A102A"/>
    <w:rsid w:val="003A146A"/>
    <w:rsid w:val="003A157F"/>
    <w:rsid w:val="003A1891"/>
    <w:rsid w:val="003A194A"/>
    <w:rsid w:val="003A1C8A"/>
    <w:rsid w:val="003A1D02"/>
    <w:rsid w:val="003A2585"/>
    <w:rsid w:val="003A2670"/>
    <w:rsid w:val="003A2742"/>
    <w:rsid w:val="003A2F0E"/>
    <w:rsid w:val="003A2F25"/>
    <w:rsid w:val="003A3252"/>
    <w:rsid w:val="003A329F"/>
    <w:rsid w:val="003A36A3"/>
    <w:rsid w:val="003A3943"/>
    <w:rsid w:val="003A3D50"/>
    <w:rsid w:val="003A3F8A"/>
    <w:rsid w:val="003A432A"/>
    <w:rsid w:val="003A4762"/>
    <w:rsid w:val="003A4895"/>
    <w:rsid w:val="003A490C"/>
    <w:rsid w:val="003A495F"/>
    <w:rsid w:val="003A4B16"/>
    <w:rsid w:val="003A5158"/>
    <w:rsid w:val="003A520A"/>
    <w:rsid w:val="003A5570"/>
    <w:rsid w:val="003A5623"/>
    <w:rsid w:val="003A5CB0"/>
    <w:rsid w:val="003A6005"/>
    <w:rsid w:val="003A618C"/>
    <w:rsid w:val="003A63BD"/>
    <w:rsid w:val="003A6535"/>
    <w:rsid w:val="003A687D"/>
    <w:rsid w:val="003A6C09"/>
    <w:rsid w:val="003A6EC1"/>
    <w:rsid w:val="003A7206"/>
    <w:rsid w:val="003A7E29"/>
    <w:rsid w:val="003A7E5B"/>
    <w:rsid w:val="003A7F37"/>
    <w:rsid w:val="003B011E"/>
    <w:rsid w:val="003B038E"/>
    <w:rsid w:val="003B0593"/>
    <w:rsid w:val="003B07B9"/>
    <w:rsid w:val="003B101E"/>
    <w:rsid w:val="003B1148"/>
    <w:rsid w:val="003B12CC"/>
    <w:rsid w:val="003B149C"/>
    <w:rsid w:val="003B197A"/>
    <w:rsid w:val="003B1E4D"/>
    <w:rsid w:val="003B1E74"/>
    <w:rsid w:val="003B1EDF"/>
    <w:rsid w:val="003B2274"/>
    <w:rsid w:val="003B2584"/>
    <w:rsid w:val="003B264B"/>
    <w:rsid w:val="003B2D00"/>
    <w:rsid w:val="003B2D20"/>
    <w:rsid w:val="003B30E3"/>
    <w:rsid w:val="003B31CF"/>
    <w:rsid w:val="003B39CB"/>
    <w:rsid w:val="003B39E2"/>
    <w:rsid w:val="003B3DEE"/>
    <w:rsid w:val="003B3E87"/>
    <w:rsid w:val="003B3FA8"/>
    <w:rsid w:val="003B4116"/>
    <w:rsid w:val="003B428B"/>
    <w:rsid w:val="003B437D"/>
    <w:rsid w:val="003B44DB"/>
    <w:rsid w:val="003B4670"/>
    <w:rsid w:val="003B49BF"/>
    <w:rsid w:val="003B4D3D"/>
    <w:rsid w:val="003B4DBD"/>
    <w:rsid w:val="003B50E4"/>
    <w:rsid w:val="003B5518"/>
    <w:rsid w:val="003B5529"/>
    <w:rsid w:val="003B5C43"/>
    <w:rsid w:val="003B5CC2"/>
    <w:rsid w:val="003B5E27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46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B7F33"/>
    <w:rsid w:val="003C010A"/>
    <w:rsid w:val="003C0794"/>
    <w:rsid w:val="003C07F9"/>
    <w:rsid w:val="003C0824"/>
    <w:rsid w:val="003C0916"/>
    <w:rsid w:val="003C0AAC"/>
    <w:rsid w:val="003C0EF6"/>
    <w:rsid w:val="003C10F7"/>
    <w:rsid w:val="003C1495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2F2"/>
    <w:rsid w:val="003C3320"/>
    <w:rsid w:val="003C33D0"/>
    <w:rsid w:val="003C33D5"/>
    <w:rsid w:val="003C38A1"/>
    <w:rsid w:val="003C3CB0"/>
    <w:rsid w:val="003C41E8"/>
    <w:rsid w:val="003C440E"/>
    <w:rsid w:val="003C56D2"/>
    <w:rsid w:val="003C56FF"/>
    <w:rsid w:val="003C5D57"/>
    <w:rsid w:val="003C5F1D"/>
    <w:rsid w:val="003C6026"/>
    <w:rsid w:val="003C6435"/>
    <w:rsid w:val="003C65C4"/>
    <w:rsid w:val="003C65FF"/>
    <w:rsid w:val="003C66B9"/>
    <w:rsid w:val="003C6834"/>
    <w:rsid w:val="003C69D5"/>
    <w:rsid w:val="003C6DF9"/>
    <w:rsid w:val="003C7056"/>
    <w:rsid w:val="003C7196"/>
    <w:rsid w:val="003C7388"/>
    <w:rsid w:val="003C7C4A"/>
    <w:rsid w:val="003C7CFC"/>
    <w:rsid w:val="003C7EC1"/>
    <w:rsid w:val="003C7F05"/>
    <w:rsid w:val="003D0064"/>
    <w:rsid w:val="003D0387"/>
    <w:rsid w:val="003D060E"/>
    <w:rsid w:val="003D0847"/>
    <w:rsid w:val="003D08DF"/>
    <w:rsid w:val="003D0995"/>
    <w:rsid w:val="003D0BA0"/>
    <w:rsid w:val="003D107B"/>
    <w:rsid w:val="003D14CA"/>
    <w:rsid w:val="003D155C"/>
    <w:rsid w:val="003D1815"/>
    <w:rsid w:val="003D1970"/>
    <w:rsid w:val="003D1ADB"/>
    <w:rsid w:val="003D1D12"/>
    <w:rsid w:val="003D221F"/>
    <w:rsid w:val="003D233C"/>
    <w:rsid w:val="003D244A"/>
    <w:rsid w:val="003D245D"/>
    <w:rsid w:val="003D2772"/>
    <w:rsid w:val="003D27EF"/>
    <w:rsid w:val="003D2839"/>
    <w:rsid w:val="003D2BA9"/>
    <w:rsid w:val="003D2D84"/>
    <w:rsid w:val="003D2F84"/>
    <w:rsid w:val="003D3173"/>
    <w:rsid w:val="003D3423"/>
    <w:rsid w:val="003D3556"/>
    <w:rsid w:val="003D36EB"/>
    <w:rsid w:val="003D371A"/>
    <w:rsid w:val="003D3809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3F6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08CB"/>
    <w:rsid w:val="003E1077"/>
    <w:rsid w:val="003E11D2"/>
    <w:rsid w:val="003E13F9"/>
    <w:rsid w:val="003E18B9"/>
    <w:rsid w:val="003E2248"/>
    <w:rsid w:val="003E2306"/>
    <w:rsid w:val="003E25CA"/>
    <w:rsid w:val="003E2DE9"/>
    <w:rsid w:val="003E2E4D"/>
    <w:rsid w:val="003E3A5E"/>
    <w:rsid w:val="003E3D2C"/>
    <w:rsid w:val="003E3DEB"/>
    <w:rsid w:val="003E3E5A"/>
    <w:rsid w:val="003E3F74"/>
    <w:rsid w:val="003E4176"/>
    <w:rsid w:val="003E422D"/>
    <w:rsid w:val="003E44CD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EA7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D9C"/>
    <w:rsid w:val="003F60B4"/>
    <w:rsid w:val="003F61B9"/>
    <w:rsid w:val="003F64E0"/>
    <w:rsid w:val="003F6609"/>
    <w:rsid w:val="003F68BC"/>
    <w:rsid w:val="003F6B1F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69B"/>
    <w:rsid w:val="00402DB1"/>
    <w:rsid w:val="00402EBA"/>
    <w:rsid w:val="0040326B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DF3"/>
    <w:rsid w:val="00404E5E"/>
    <w:rsid w:val="00405130"/>
    <w:rsid w:val="004051D0"/>
    <w:rsid w:val="004051E6"/>
    <w:rsid w:val="004056A7"/>
    <w:rsid w:val="00405D9B"/>
    <w:rsid w:val="004060D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80"/>
    <w:rsid w:val="00410D1F"/>
    <w:rsid w:val="00410E40"/>
    <w:rsid w:val="00411143"/>
    <w:rsid w:val="004111D9"/>
    <w:rsid w:val="00411520"/>
    <w:rsid w:val="004115D3"/>
    <w:rsid w:val="00411742"/>
    <w:rsid w:val="00411A64"/>
    <w:rsid w:val="00411BB9"/>
    <w:rsid w:val="00411E7F"/>
    <w:rsid w:val="0041234C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C41"/>
    <w:rsid w:val="00416E96"/>
    <w:rsid w:val="004172B8"/>
    <w:rsid w:val="0041759F"/>
    <w:rsid w:val="00417BCA"/>
    <w:rsid w:val="00417C0A"/>
    <w:rsid w:val="00420057"/>
    <w:rsid w:val="00420120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13"/>
    <w:rsid w:val="00421D32"/>
    <w:rsid w:val="00421D3E"/>
    <w:rsid w:val="00422124"/>
    <w:rsid w:val="00422C92"/>
    <w:rsid w:val="00422CE5"/>
    <w:rsid w:val="00422DA0"/>
    <w:rsid w:val="00422E50"/>
    <w:rsid w:val="00423027"/>
    <w:rsid w:val="0042309C"/>
    <w:rsid w:val="004233A5"/>
    <w:rsid w:val="004238CE"/>
    <w:rsid w:val="00423B1D"/>
    <w:rsid w:val="00423E0D"/>
    <w:rsid w:val="004247FB"/>
    <w:rsid w:val="0042496B"/>
    <w:rsid w:val="00424FDC"/>
    <w:rsid w:val="004259D2"/>
    <w:rsid w:val="00425FD1"/>
    <w:rsid w:val="004268CC"/>
    <w:rsid w:val="00426CBB"/>
    <w:rsid w:val="00426DE1"/>
    <w:rsid w:val="00426E9B"/>
    <w:rsid w:val="0042701F"/>
    <w:rsid w:val="0042738E"/>
    <w:rsid w:val="0042791D"/>
    <w:rsid w:val="00427B3A"/>
    <w:rsid w:val="00427D16"/>
    <w:rsid w:val="00427FC8"/>
    <w:rsid w:val="00427FDB"/>
    <w:rsid w:val="004308C4"/>
    <w:rsid w:val="00430A18"/>
    <w:rsid w:val="00430C15"/>
    <w:rsid w:val="0043100C"/>
    <w:rsid w:val="004312BF"/>
    <w:rsid w:val="004313C7"/>
    <w:rsid w:val="00431592"/>
    <w:rsid w:val="0043165C"/>
    <w:rsid w:val="00431A79"/>
    <w:rsid w:val="00431B21"/>
    <w:rsid w:val="00431C2E"/>
    <w:rsid w:val="00431DD1"/>
    <w:rsid w:val="00431F90"/>
    <w:rsid w:val="00432038"/>
    <w:rsid w:val="0043216A"/>
    <w:rsid w:val="00432874"/>
    <w:rsid w:val="00432974"/>
    <w:rsid w:val="00432F7D"/>
    <w:rsid w:val="004330E9"/>
    <w:rsid w:val="00433279"/>
    <w:rsid w:val="004332F9"/>
    <w:rsid w:val="0043349D"/>
    <w:rsid w:val="00433CC6"/>
    <w:rsid w:val="00434523"/>
    <w:rsid w:val="00434E30"/>
    <w:rsid w:val="0043515D"/>
    <w:rsid w:val="00435419"/>
    <w:rsid w:val="0043578E"/>
    <w:rsid w:val="00435830"/>
    <w:rsid w:val="00435999"/>
    <w:rsid w:val="00435AEB"/>
    <w:rsid w:val="00435B9A"/>
    <w:rsid w:val="00435EB1"/>
    <w:rsid w:val="00436287"/>
    <w:rsid w:val="0043679B"/>
    <w:rsid w:val="0043696A"/>
    <w:rsid w:val="00436AC1"/>
    <w:rsid w:val="00437007"/>
    <w:rsid w:val="0043714B"/>
    <w:rsid w:val="0043753F"/>
    <w:rsid w:val="00437A1E"/>
    <w:rsid w:val="00440D5E"/>
    <w:rsid w:val="00441081"/>
    <w:rsid w:val="00441756"/>
    <w:rsid w:val="00441DAD"/>
    <w:rsid w:val="00441EF9"/>
    <w:rsid w:val="00442146"/>
    <w:rsid w:val="004425E0"/>
    <w:rsid w:val="00442676"/>
    <w:rsid w:val="004429E4"/>
    <w:rsid w:val="00442BE1"/>
    <w:rsid w:val="00442EA8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14B"/>
    <w:rsid w:val="00445334"/>
    <w:rsid w:val="0044546D"/>
    <w:rsid w:val="004456DC"/>
    <w:rsid w:val="0044622F"/>
    <w:rsid w:val="00446245"/>
    <w:rsid w:val="0044643E"/>
    <w:rsid w:val="00446453"/>
    <w:rsid w:val="0044692B"/>
    <w:rsid w:val="00446985"/>
    <w:rsid w:val="004469A5"/>
    <w:rsid w:val="00446B84"/>
    <w:rsid w:val="00446C61"/>
    <w:rsid w:val="00446CE8"/>
    <w:rsid w:val="00446ED0"/>
    <w:rsid w:val="004470C0"/>
    <w:rsid w:val="0044726B"/>
    <w:rsid w:val="004474EB"/>
    <w:rsid w:val="004475B9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ECF"/>
    <w:rsid w:val="00451FA5"/>
    <w:rsid w:val="0045214D"/>
    <w:rsid w:val="0045225D"/>
    <w:rsid w:val="004522AF"/>
    <w:rsid w:val="004522B8"/>
    <w:rsid w:val="00452718"/>
    <w:rsid w:val="004527FA"/>
    <w:rsid w:val="00452F2A"/>
    <w:rsid w:val="004532E2"/>
    <w:rsid w:val="00453410"/>
    <w:rsid w:val="0045343E"/>
    <w:rsid w:val="004535C7"/>
    <w:rsid w:val="004535D7"/>
    <w:rsid w:val="00453A5E"/>
    <w:rsid w:val="00453AF0"/>
    <w:rsid w:val="00453FF9"/>
    <w:rsid w:val="0045440E"/>
    <w:rsid w:val="00454A2B"/>
    <w:rsid w:val="00454A65"/>
    <w:rsid w:val="00454AA6"/>
    <w:rsid w:val="00455503"/>
    <w:rsid w:val="0045570E"/>
    <w:rsid w:val="00455A6A"/>
    <w:rsid w:val="00455B78"/>
    <w:rsid w:val="00455E77"/>
    <w:rsid w:val="00455E94"/>
    <w:rsid w:val="00456211"/>
    <w:rsid w:val="004562EC"/>
    <w:rsid w:val="004563C0"/>
    <w:rsid w:val="004566C7"/>
    <w:rsid w:val="00456DDD"/>
    <w:rsid w:val="00457263"/>
    <w:rsid w:val="00457CA8"/>
    <w:rsid w:val="00457EFE"/>
    <w:rsid w:val="004607A2"/>
    <w:rsid w:val="00460832"/>
    <w:rsid w:val="0046086D"/>
    <w:rsid w:val="00460A48"/>
    <w:rsid w:val="00460B30"/>
    <w:rsid w:val="00460BA8"/>
    <w:rsid w:val="00460F78"/>
    <w:rsid w:val="00461324"/>
    <w:rsid w:val="00461333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16"/>
    <w:rsid w:val="00463479"/>
    <w:rsid w:val="00463502"/>
    <w:rsid w:val="0046351A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84B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13F"/>
    <w:rsid w:val="00471390"/>
    <w:rsid w:val="004718F6"/>
    <w:rsid w:val="00471A08"/>
    <w:rsid w:val="00471AA7"/>
    <w:rsid w:val="00471D5A"/>
    <w:rsid w:val="00471ED2"/>
    <w:rsid w:val="00472251"/>
    <w:rsid w:val="00472424"/>
    <w:rsid w:val="00472762"/>
    <w:rsid w:val="00472786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8C"/>
    <w:rsid w:val="00474892"/>
    <w:rsid w:val="004748E0"/>
    <w:rsid w:val="00474AB7"/>
    <w:rsid w:val="00474C4A"/>
    <w:rsid w:val="00474D14"/>
    <w:rsid w:val="00474E05"/>
    <w:rsid w:val="00474E78"/>
    <w:rsid w:val="00474F2E"/>
    <w:rsid w:val="0047506E"/>
    <w:rsid w:val="00475367"/>
    <w:rsid w:val="004757E1"/>
    <w:rsid w:val="00475857"/>
    <w:rsid w:val="00475970"/>
    <w:rsid w:val="00475A5B"/>
    <w:rsid w:val="00475C83"/>
    <w:rsid w:val="00475DCF"/>
    <w:rsid w:val="00475E97"/>
    <w:rsid w:val="004762A9"/>
    <w:rsid w:val="00476B34"/>
    <w:rsid w:val="00476EB9"/>
    <w:rsid w:val="00477232"/>
    <w:rsid w:val="004773FF"/>
    <w:rsid w:val="004774CA"/>
    <w:rsid w:val="004775BC"/>
    <w:rsid w:val="0047771B"/>
    <w:rsid w:val="0047774C"/>
    <w:rsid w:val="00477788"/>
    <w:rsid w:val="00477A43"/>
    <w:rsid w:val="00477B5D"/>
    <w:rsid w:val="00480654"/>
    <w:rsid w:val="00480A78"/>
    <w:rsid w:val="00480C77"/>
    <w:rsid w:val="004812A1"/>
    <w:rsid w:val="0048179C"/>
    <w:rsid w:val="00482137"/>
    <w:rsid w:val="0048273C"/>
    <w:rsid w:val="0048278A"/>
    <w:rsid w:val="00482824"/>
    <w:rsid w:val="00482E4E"/>
    <w:rsid w:val="00482E86"/>
    <w:rsid w:val="00482F28"/>
    <w:rsid w:val="0048305B"/>
    <w:rsid w:val="00483128"/>
    <w:rsid w:val="0048316A"/>
    <w:rsid w:val="00483384"/>
    <w:rsid w:val="00483D7D"/>
    <w:rsid w:val="004840EC"/>
    <w:rsid w:val="00484155"/>
    <w:rsid w:val="004841F6"/>
    <w:rsid w:val="00484276"/>
    <w:rsid w:val="004842EB"/>
    <w:rsid w:val="00484CBE"/>
    <w:rsid w:val="00484EE8"/>
    <w:rsid w:val="00484FD5"/>
    <w:rsid w:val="00485066"/>
    <w:rsid w:val="0048509A"/>
    <w:rsid w:val="004857F9"/>
    <w:rsid w:val="00485AD5"/>
    <w:rsid w:val="00485AF4"/>
    <w:rsid w:val="00485BF3"/>
    <w:rsid w:val="00485D4E"/>
    <w:rsid w:val="00485E08"/>
    <w:rsid w:val="0048620D"/>
    <w:rsid w:val="0048632C"/>
    <w:rsid w:val="0048649D"/>
    <w:rsid w:val="004867CF"/>
    <w:rsid w:val="00486999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CD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559"/>
    <w:rsid w:val="00493C8F"/>
    <w:rsid w:val="00493EB5"/>
    <w:rsid w:val="00493EB6"/>
    <w:rsid w:val="00494039"/>
    <w:rsid w:val="00494306"/>
    <w:rsid w:val="004944FD"/>
    <w:rsid w:val="00494847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55"/>
    <w:rsid w:val="00495487"/>
    <w:rsid w:val="0049566A"/>
    <w:rsid w:val="00495721"/>
    <w:rsid w:val="00495DFC"/>
    <w:rsid w:val="00495F56"/>
    <w:rsid w:val="004960BC"/>
    <w:rsid w:val="00496466"/>
    <w:rsid w:val="0049674D"/>
    <w:rsid w:val="0049698A"/>
    <w:rsid w:val="00496AD3"/>
    <w:rsid w:val="00496B83"/>
    <w:rsid w:val="00496BC9"/>
    <w:rsid w:val="00496DC5"/>
    <w:rsid w:val="0049716D"/>
    <w:rsid w:val="004971C0"/>
    <w:rsid w:val="004978A2"/>
    <w:rsid w:val="00497BF2"/>
    <w:rsid w:val="00497D04"/>
    <w:rsid w:val="00497D4D"/>
    <w:rsid w:val="00497D57"/>
    <w:rsid w:val="00497D6D"/>
    <w:rsid w:val="004A002F"/>
    <w:rsid w:val="004A01BD"/>
    <w:rsid w:val="004A01D9"/>
    <w:rsid w:val="004A0210"/>
    <w:rsid w:val="004A028A"/>
    <w:rsid w:val="004A049F"/>
    <w:rsid w:val="004A08B7"/>
    <w:rsid w:val="004A0C34"/>
    <w:rsid w:val="004A0C61"/>
    <w:rsid w:val="004A0DD0"/>
    <w:rsid w:val="004A0FD4"/>
    <w:rsid w:val="004A0FE4"/>
    <w:rsid w:val="004A111C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1A"/>
    <w:rsid w:val="004A27BC"/>
    <w:rsid w:val="004A28C0"/>
    <w:rsid w:val="004A2906"/>
    <w:rsid w:val="004A3267"/>
    <w:rsid w:val="004A33E1"/>
    <w:rsid w:val="004A34A2"/>
    <w:rsid w:val="004A3B65"/>
    <w:rsid w:val="004A3F56"/>
    <w:rsid w:val="004A4F13"/>
    <w:rsid w:val="004A5925"/>
    <w:rsid w:val="004A5A1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A7E19"/>
    <w:rsid w:val="004B0039"/>
    <w:rsid w:val="004B01C2"/>
    <w:rsid w:val="004B0349"/>
    <w:rsid w:val="004B0D43"/>
    <w:rsid w:val="004B0DF2"/>
    <w:rsid w:val="004B0E57"/>
    <w:rsid w:val="004B175F"/>
    <w:rsid w:val="004B1CC3"/>
    <w:rsid w:val="004B252F"/>
    <w:rsid w:val="004B29CC"/>
    <w:rsid w:val="004B2B95"/>
    <w:rsid w:val="004B30D4"/>
    <w:rsid w:val="004B33C7"/>
    <w:rsid w:val="004B364C"/>
    <w:rsid w:val="004B3F7F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8D7"/>
    <w:rsid w:val="004B7A13"/>
    <w:rsid w:val="004B7C6D"/>
    <w:rsid w:val="004B7F96"/>
    <w:rsid w:val="004C013B"/>
    <w:rsid w:val="004C060D"/>
    <w:rsid w:val="004C0868"/>
    <w:rsid w:val="004C0955"/>
    <w:rsid w:val="004C0A7C"/>
    <w:rsid w:val="004C14C2"/>
    <w:rsid w:val="004C14C6"/>
    <w:rsid w:val="004C179C"/>
    <w:rsid w:val="004C19CB"/>
    <w:rsid w:val="004C1AB9"/>
    <w:rsid w:val="004C1B73"/>
    <w:rsid w:val="004C1F69"/>
    <w:rsid w:val="004C22A8"/>
    <w:rsid w:val="004C2651"/>
    <w:rsid w:val="004C2A3B"/>
    <w:rsid w:val="004C2B93"/>
    <w:rsid w:val="004C307C"/>
    <w:rsid w:val="004C3BD3"/>
    <w:rsid w:val="004C3E89"/>
    <w:rsid w:val="004C42AD"/>
    <w:rsid w:val="004C44B9"/>
    <w:rsid w:val="004C4808"/>
    <w:rsid w:val="004C48B9"/>
    <w:rsid w:val="004C4A43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7A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A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4EB4"/>
    <w:rsid w:val="004D5660"/>
    <w:rsid w:val="004D5788"/>
    <w:rsid w:val="004D5B99"/>
    <w:rsid w:val="004D6033"/>
    <w:rsid w:val="004D60CA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D7D20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2ECC"/>
    <w:rsid w:val="004E3176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3E4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0E13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2D2B"/>
    <w:rsid w:val="004F3213"/>
    <w:rsid w:val="004F33ED"/>
    <w:rsid w:val="004F357A"/>
    <w:rsid w:val="004F367B"/>
    <w:rsid w:val="004F3865"/>
    <w:rsid w:val="004F3BDF"/>
    <w:rsid w:val="004F4419"/>
    <w:rsid w:val="004F44E4"/>
    <w:rsid w:val="004F4721"/>
    <w:rsid w:val="004F4AC5"/>
    <w:rsid w:val="004F4E59"/>
    <w:rsid w:val="004F4E8C"/>
    <w:rsid w:val="004F4F2A"/>
    <w:rsid w:val="004F5098"/>
    <w:rsid w:val="004F52AA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C4E"/>
    <w:rsid w:val="004F7E17"/>
    <w:rsid w:val="004F7E81"/>
    <w:rsid w:val="0050009F"/>
    <w:rsid w:val="005000D0"/>
    <w:rsid w:val="005004C9"/>
    <w:rsid w:val="00500626"/>
    <w:rsid w:val="00500666"/>
    <w:rsid w:val="00500878"/>
    <w:rsid w:val="00500975"/>
    <w:rsid w:val="00500C68"/>
    <w:rsid w:val="0050121C"/>
    <w:rsid w:val="00501403"/>
    <w:rsid w:val="005014C6"/>
    <w:rsid w:val="005016E7"/>
    <w:rsid w:val="0050189B"/>
    <w:rsid w:val="00501AC1"/>
    <w:rsid w:val="00502329"/>
    <w:rsid w:val="00502448"/>
    <w:rsid w:val="0050273A"/>
    <w:rsid w:val="00503054"/>
    <w:rsid w:val="00503154"/>
    <w:rsid w:val="0050333C"/>
    <w:rsid w:val="0050389D"/>
    <w:rsid w:val="00503DB1"/>
    <w:rsid w:val="00504866"/>
    <w:rsid w:val="00504B2A"/>
    <w:rsid w:val="00504F10"/>
    <w:rsid w:val="00504F20"/>
    <w:rsid w:val="005050A4"/>
    <w:rsid w:val="00505245"/>
    <w:rsid w:val="00505905"/>
    <w:rsid w:val="00505B61"/>
    <w:rsid w:val="0050617C"/>
    <w:rsid w:val="0050626E"/>
    <w:rsid w:val="00506C5E"/>
    <w:rsid w:val="00506E67"/>
    <w:rsid w:val="0050729F"/>
    <w:rsid w:val="005072ED"/>
    <w:rsid w:val="00507903"/>
    <w:rsid w:val="00507DDD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66C"/>
    <w:rsid w:val="005118D8"/>
    <w:rsid w:val="00511A1C"/>
    <w:rsid w:val="00511CBC"/>
    <w:rsid w:val="00511F3A"/>
    <w:rsid w:val="00512100"/>
    <w:rsid w:val="00512300"/>
    <w:rsid w:val="00512385"/>
    <w:rsid w:val="005127C7"/>
    <w:rsid w:val="00512B00"/>
    <w:rsid w:val="00512BCB"/>
    <w:rsid w:val="00512D66"/>
    <w:rsid w:val="005134EF"/>
    <w:rsid w:val="00513BF8"/>
    <w:rsid w:val="00513CF3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774"/>
    <w:rsid w:val="0051591E"/>
    <w:rsid w:val="00515D2C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253"/>
    <w:rsid w:val="005173BA"/>
    <w:rsid w:val="0051766F"/>
    <w:rsid w:val="00517A1A"/>
    <w:rsid w:val="00517D6F"/>
    <w:rsid w:val="00520885"/>
    <w:rsid w:val="0052090A"/>
    <w:rsid w:val="00520B02"/>
    <w:rsid w:val="00520BFE"/>
    <w:rsid w:val="00521278"/>
    <w:rsid w:val="00521473"/>
    <w:rsid w:val="0052191C"/>
    <w:rsid w:val="00521D48"/>
    <w:rsid w:val="00521ED1"/>
    <w:rsid w:val="005222D6"/>
    <w:rsid w:val="005223C5"/>
    <w:rsid w:val="00522439"/>
    <w:rsid w:val="0052262C"/>
    <w:rsid w:val="00522784"/>
    <w:rsid w:val="005227FC"/>
    <w:rsid w:val="005229E9"/>
    <w:rsid w:val="00522A2C"/>
    <w:rsid w:val="00522DE1"/>
    <w:rsid w:val="00522FC6"/>
    <w:rsid w:val="005238D2"/>
    <w:rsid w:val="0052427A"/>
    <w:rsid w:val="0052434A"/>
    <w:rsid w:val="005246E1"/>
    <w:rsid w:val="0052474F"/>
    <w:rsid w:val="005249B6"/>
    <w:rsid w:val="00524B7F"/>
    <w:rsid w:val="00524D2A"/>
    <w:rsid w:val="00524DE2"/>
    <w:rsid w:val="00524E5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F0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55"/>
    <w:rsid w:val="00533E99"/>
    <w:rsid w:val="005349FA"/>
    <w:rsid w:val="00535011"/>
    <w:rsid w:val="005350C7"/>
    <w:rsid w:val="00535287"/>
    <w:rsid w:val="005355FF"/>
    <w:rsid w:val="00535617"/>
    <w:rsid w:val="0053567E"/>
    <w:rsid w:val="00535890"/>
    <w:rsid w:val="00535CFA"/>
    <w:rsid w:val="00535D33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0B"/>
    <w:rsid w:val="00537579"/>
    <w:rsid w:val="00537666"/>
    <w:rsid w:val="00537920"/>
    <w:rsid w:val="00537A73"/>
    <w:rsid w:val="00537B8F"/>
    <w:rsid w:val="00537C76"/>
    <w:rsid w:val="00537CB4"/>
    <w:rsid w:val="00537F52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5F"/>
    <w:rsid w:val="00541BA4"/>
    <w:rsid w:val="00541C2F"/>
    <w:rsid w:val="00541F73"/>
    <w:rsid w:val="00542579"/>
    <w:rsid w:val="005429C2"/>
    <w:rsid w:val="00542A12"/>
    <w:rsid w:val="00543230"/>
    <w:rsid w:val="005434E3"/>
    <w:rsid w:val="005436A1"/>
    <w:rsid w:val="00543A26"/>
    <w:rsid w:val="00543AE1"/>
    <w:rsid w:val="00543E73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02D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7D5"/>
    <w:rsid w:val="00547C96"/>
    <w:rsid w:val="00547CE7"/>
    <w:rsid w:val="00547CFF"/>
    <w:rsid w:val="00550217"/>
    <w:rsid w:val="00550612"/>
    <w:rsid w:val="00550C05"/>
    <w:rsid w:val="00550C1E"/>
    <w:rsid w:val="00551589"/>
    <w:rsid w:val="00551707"/>
    <w:rsid w:val="00551808"/>
    <w:rsid w:val="005518D2"/>
    <w:rsid w:val="00551FDB"/>
    <w:rsid w:val="005522EB"/>
    <w:rsid w:val="00552412"/>
    <w:rsid w:val="005528DE"/>
    <w:rsid w:val="00552F68"/>
    <w:rsid w:val="00553365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4E"/>
    <w:rsid w:val="00555672"/>
    <w:rsid w:val="00555703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2FE"/>
    <w:rsid w:val="0055731D"/>
    <w:rsid w:val="005574AA"/>
    <w:rsid w:val="00557547"/>
    <w:rsid w:val="00557894"/>
    <w:rsid w:val="00557D7A"/>
    <w:rsid w:val="00557DCF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2F15"/>
    <w:rsid w:val="00562FF3"/>
    <w:rsid w:val="0056328D"/>
    <w:rsid w:val="00563486"/>
    <w:rsid w:val="00563762"/>
    <w:rsid w:val="00563AAE"/>
    <w:rsid w:val="00563CB9"/>
    <w:rsid w:val="00563DEA"/>
    <w:rsid w:val="00563E58"/>
    <w:rsid w:val="00564278"/>
    <w:rsid w:val="00564C2B"/>
    <w:rsid w:val="00564D13"/>
    <w:rsid w:val="005652A5"/>
    <w:rsid w:val="00565350"/>
    <w:rsid w:val="005654BE"/>
    <w:rsid w:val="00565740"/>
    <w:rsid w:val="005658B2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DE9"/>
    <w:rsid w:val="00567E24"/>
    <w:rsid w:val="00567E4F"/>
    <w:rsid w:val="00570117"/>
    <w:rsid w:val="005704A3"/>
    <w:rsid w:val="005704B2"/>
    <w:rsid w:val="00570523"/>
    <w:rsid w:val="0057085D"/>
    <w:rsid w:val="00570A34"/>
    <w:rsid w:val="00570AAA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1C05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3B74"/>
    <w:rsid w:val="0057456C"/>
    <w:rsid w:val="00574575"/>
    <w:rsid w:val="00574613"/>
    <w:rsid w:val="00574797"/>
    <w:rsid w:val="00574E1E"/>
    <w:rsid w:val="00575448"/>
    <w:rsid w:val="005755A7"/>
    <w:rsid w:val="0057573D"/>
    <w:rsid w:val="00575797"/>
    <w:rsid w:val="00575A34"/>
    <w:rsid w:val="00575DA2"/>
    <w:rsid w:val="00576084"/>
    <w:rsid w:val="00576413"/>
    <w:rsid w:val="00576484"/>
    <w:rsid w:val="00576796"/>
    <w:rsid w:val="00576ADA"/>
    <w:rsid w:val="00576AF5"/>
    <w:rsid w:val="00576C62"/>
    <w:rsid w:val="00576D3A"/>
    <w:rsid w:val="00576ECF"/>
    <w:rsid w:val="0057738D"/>
    <w:rsid w:val="00577401"/>
    <w:rsid w:val="005779D2"/>
    <w:rsid w:val="00577C06"/>
    <w:rsid w:val="00577F79"/>
    <w:rsid w:val="0058024E"/>
    <w:rsid w:val="0058050F"/>
    <w:rsid w:val="0058084A"/>
    <w:rsid w:val="005808A6"/>
    <w:rsid w:val="00580C87"/>
    <w:rsid w:val="00580D24"/>
    <w:rsid w:val="00580ECF"/>
    <w:rsid w:val="00580F2F"/>
    <w:rsid w:val="00580F86"/>
    <w:rsid w:val="0058180B"/>
    <w:rsid w:val="005821FD"/>
    <w:rsid w:val="00582268"/>
    <w:rsid w:val="00582703"/>
    <w:rsid w:val="0058290E"/>
    <w:rsid w:val="00583260"/>
    <w:rsid w:val="00583715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24C"/>
    <w:rsid w:val="00587654"/>
    <w:rsid w:val="00587661"/>
    <w:rsid w:val="005876C7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19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146"/>
    <w:rsid w:val="00595D77"/>
    <w:rsid w:val="00595F49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3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3ECF"/>
    <w:rsid w:val="005A4130"/>
    <w:rsid w:val="005A44F1"/>
    <w:rsid w:val="005A47F0"/>
    <w:rsid w:val="005A48BF"/>
    <w:rsid w:val="005A49F2"/>
    <w:rsid w:val="005A4B5E"/>
    <w:rsid w:val="005A4DA4"/>
    <w:rsid w:val="005A5460"/>
    <w:rsid w:val="005A56A2"/>
    <w:rsid w:val="005A5BFE"/>
    <w:rsid w:val="005A5DA5"/>
    <w:rsid w:val="005A60B2"/>
    <w:rsid w:val="005A6102"/>
    <w:rsid w:val="005A6127"/>
    <w:rsid w:val="005A62F7"/>
    <w:rsid w:val="005A632E"/>
    <w:rsid w:val="005A6439"/>
    <w:rsid w:val="005A6704"/>
    <w:rsid w:val="005A695B"/>
    <w:rsid w:val="005A6A33"/>
    <w:rsid w:val="005A6DB6"/>
    <w:rsid w:val="005A6ED3"/>
    <w:rsid w:val="005A6FE7"/>
    <w:rsid w:val="005A7314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82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497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11D"/>
    <w:rsid w:val="005B7367"/>
    <w:rsid w:val="005B73A2"/>
    <w:rsid w:val="005B7C89"/>
    <w:rsid w:val="005B7F03"/>
    <w:rsid w:val="005C02CE"/>
    <w:rsid w:val="005C0453"/>
    <w:rsid w:val="005C0783"/>
    <w:rsid w:val="005C09C1"/>
    <w:rsid w:val="005C0CF0"/>
    <w:rsid w:val="005C0E01"/>
    <w:rsid w:val="005C1657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034"/>
    <w:rsid w:val="005C42FF"/>
    <w:rsid w:val="005C4550"/>
    <w:rsid w:val="005C4569"/>
    <w:rsid w:val="005C45C8"/>
    <w:rsid w:val="005C468A"/>
    <w:rsid w:val="005C4871"/>
    <w:rsid w:val="005C49C7"/>
    <w:rsid w:val="005C49F7"/>
    <w:rsid w:val="005C4BD0"/>
    <w:rsid w:val="005C4DDA"/>
    <w:rsid w:val="005C53D1"/>
    <w:rsid w:val="005C5751"/>
    <w:rsid w:val="005C579F"/>
    <w:rsid w:val="005C5AAC"/>
    <w:rsid w:val="005C5C90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1AB"/>
    <w:rsid w:val="005C7219"/>
    <w:rsid w:val="005C725C"/>
    <w:rsid w:val="005C74FF"/>
    <w:rsid w:val="005C75A7"/>
    <w:rsid w:val="005C7716"/>
    <w:rsid w:val="005C7FBB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9C4"/>
    <w:rsid w:val="005D1BEF"/>
    <w:rsid w:val="005D1D2A"/>
    <w:rsid w:val="005D1D37"/>
    <w:rsid w:val="005D1E03"/>
    <w:rsid w:val="005D1ECA"/>
    <w:rsid w:val="005D1FC5"/>
    <w:rsid w:val="005D20EA"/>
    <w:rsid w:val="005D22B7"/>
    <w:rsid w:val="005D231E"/>
    <w:rsid w:val="005D2480"/>
    <w:rsid w:val="005D2937"/>
    <w:rsid w:val="005D2D6F"/>
    <w:rsid w:val="005D2E2F"/>
    <w:rsid w:val="005D3245"/>
    <w:rsid w:val="005D348C"/>
    <w:rsid w:val="005D36AD"/>
    <w:rsid w:val="005D3A3D"/>
    <w:rsid w:val="005D4447"/>
    <w:rsid w:val="005D44F2"/>
    <w:rsid w:val="005D46BE"/>
    <w:rsid w:val="005D46C3"/>
    <w:rsid w:val="005D497D"/>
    <w:rsid w:val="005D4DF2"/>
    <w:rsid w:val="005D5023"/>
    <w:rsid w:val="005D5145"/>
    <w:rsid w:val="005D552A"/>
    <w:rsid w:val="005D5ED3"/>
    <w:rsid w:val="005D611B"/>
    <w:rsid w:val="005D61F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B99"/>
    <w:rsid w:val="005E3C14"/>
    <w:rsid w:val="005E3E0E"/>
    <w:rsid w:val="005E3E23"/>
    <w:rsid w:val="005E41FB"/>
    <w:rsid w:val="005E4503"/>
    <w:rsid w:val="005E4619"/>
    <w:rsid w:val="005E4640"/>
    <w:rsid w:val="005E4F08"/>
    <w:rsid w:val="005E5312"/>
    <w:rsid w:val="005E55E5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E7C9A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BE6"/>
    <w:rsid w:val="005F2406"/>
    <w:rsid w:val="005F2563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A2"/>
    <w:rsid w:val="005F43BE"/>
    <w:rsid w:val="005F43CF"/>
    <w:rsid w:val="005F4512"/>
    <w:rsid w:val="005F4784"/>
    <w:rsid w:val="005F4AFB"/>
    <w:rsid w:val="005F4CEE"/>
    <w:rsid w:val="005F4D66"/>
    <w:rsid w:val="005F52C2"/>
    <w:rsid w:val="005F52E0"/>
    <w:rsid w:val="005F533E"/>
    <w:rsid w:val="005F54E3"/>
    <w:rsid w:val="005F5FA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C4F"/>
    <w:rsid w:val="005F7ECF"/>
    <w:rsid w:val="006001C0"/>
    <w:rsid w:val="0060029A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69F"/>
    <w:rsid w:val="00603773"/>
    <w:rsid w:val="00603921"/>
    <w:rsid w:val="00603BC1"/>
    <w:rsid w:val="00603C09"/>
    <w:rsid w:val="00603D8E"/>
    <w:rsid w:val="00604001"/>
    <w:rsid w:val="006042F1"/>
    <w:rsid w:val="00604E0D"/>
    <w:rsid w:val="00604E44"/>
    <w:rsid w:val="00604ED4"/>
    <w:rsid w:val="0060523C"/>
    <w:rsid w:val="006056D8"/>
    <w:rsid w:val="0060624A"/>
    <w:rsid w:val="0060680C"/>
    <w:rsid w:val="00606868"/>
    <w:rsid w:val="00606B1E"/>
    <w:rsid w:val="006071D5"/>
    <w:rsid w:val="006073B3"/>
    <w:rsid w:val="006074F3"/>
    <w:rsid w:val="00607A77"/>
    <w:rsid w:val="00607DA6"/>
    <w:rsid w:val="00607ECB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483"/>
    <w:rsid w:val="00611AB0"/>
    <w:rsid w:val="00612353"/>
    <w:rsid w:val="006127F0"/>
    <w:rsid w:val="00612E5C"/>
    <w:rsid w:val="00612F78"/>
    <w:rsid w:val="00613038"/>
    <w:rsid w:val="00613232"/>
    <w:rsid w:val="00613304"/>
    <w:rsid w:val="00613542"/>
    <w:rsid w:val="00613922"/>
    <w:rsid w:val="00613F4F"/>
    <w:rsid w:val="00614789"/>
    <w:rsid w:val="006147F7"/>
    <w:rsid w:val="00614990"/>
    <w:rsid w:val="00614CCB"/>
    <w:rsid w:val="00614E0B"/>
    <w:rsid w:val="006157F8"/>
    <w:rsid w:val="00615801"/>
    <w:rsid w:val="0061597E"/>
    <w:rsid w:val="00615B86"/>
    <w:rsid w:val="00615C80"/>
    <w:rsid w:val="00615DBB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138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7B5"/>
    <w:rsid w:val="006239B6"/>
    <w:rsid w:val="00623AE1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6F00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55"/>
    <w:rsid w:val="006316F6"/>
    <w:rsid w:val="00631BD0"/>
    <w:rsid w:val="006322AD"/>
    <w:rsid w:val="0063231A"/>
    <w:rsid w:val="0063234A"/>
    <w:rsid w:val="00632710"/>
    <w:rsid w:val="00632A44"/>
    <w:rsid w:val="00632B52"/>
    <w:rsid w:val="006330A0"/>
    <w:rsid w:val="0063339C"/>
    <w:rsid w:val="00633592"/>
    <w:rsid w:val="006336DC"/>
    <w:rsid w:val="00633A02"/>
    <w:rsid w:val="00633B02"/>
    <w:rsid w:val="006341CE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260"/>
    <w:rsid w:val="0063651E"/>
    <w:rsid w:val="00636537"/>
    <w:rsid w:val="00636541"/>
    <w:rsid w:val="0063665A"/>
    <w:rsid w:val="006368AC"/>
    <w:rsid w:val="006368FC"/>
    <w:rsid w:val="006373E0"/>
    <w:rsid w:val="00637638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7DB"/>
    <w:rsid w:val="00641AE5"/>
    <w:rsid w:val="00641C76"/>
    <w:rsid w:val="00641EBD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A49"/>
    <w:rsid w:val="00643E65"/>
    <w:rsid w:val="00644127"/>
    <w:rsid w:val="00644749"/>
    <w:rsid w:val="006447D2"/>
    <w:rsid w:val="0064487E"/>
    <w:rsid w:val="006449C2"/>
    <w:rsid w:val="00644A9F"/>
    <w:rsid w:val="0064511E"/>
    <w:rsid w:val="00645348"/>
    <w:rsid w:val="0064534C"/>
    <w:rsid w:val="006453D7"/>
    <w:rsid w:val="00645427"/>
    <w:rsid w:val="0064554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8F"/>
    <w:rsid w:val="00646EF2"/>
    <w:rsid w:val="006470E8"/>
    <w:rsid w:val="00647504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44"/>
    <w:rsid w:val="006517FA"/>
    <w:rsid w:val="006518AE"/>
    <w:rsid w:val="00651E5E"/>
    <w:rsid w:val="006520CA"/>
    <w:rsid w:val="00652592"/>
    <w:rsid w:val="00652C29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7DF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4FA"/>
    <w:rsid w:val="006577D3"/>
    <w:rsid w:val="0065794A"/>
    <w:rsid w:val="00657AB4"/>
    <w:rsid w:val="006600B2"/>
    <w:rsid w:val="00660676"/>
    <w:rsid w:val="006606D2"/>
    <w:rsid w:val="00660786"/>
    <w:rsid w:val="00660B4B"/>
    <w:rsid w:val="006619F1"/>
    <w:rsid w:val="00661A5A"/>
    <w:rsid w:val="00661E55"/>
    <w:rsid w:val="0066211A"/>
    <w:rsid w:val="006629D3"/>
    <w:rsid w:val="00662AB3"/>
    <w:rsid w:val="00662AFA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428"/>
    <w:rsid w:val="006658AD"/>
    <w:rsid w:val="006658CD"/>
    <w:rsid w:val="00665A7D"/>
    <w:rsid w:val="00665F4D"/>
    <w:rsid w:val="00666079"/>
    <w:rsid w:val="00666363"/>
    <w:rsid w:val="00666626"/>
    <w:rsid w:val="00666765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5F7"/>
    <w:rsid w:val="00670797"/>
    <w:rsid w:val="00670B30"/>
    <w:rsid w:val="00670C03"/>
    <w:rsid w:val="00670DBA"/>
    <w:rsid w:val="00670F5F"/>
    <w:rsid w:val="00671987"/>
    <w:rsid w:val="00671AC7"/>
    <w:rsid w:val="00671DBC"/>
    <w:rsid w:val="00671DD3"/>
    <w:rsid w:val="00672094"/>
    <w:rsid w:val="006723B6"/>
    <w:rsid w:val="006725EE"/>
    <w:rsid w:val="006727D9"/>
    <w:rsid w:val="006728D2"/>
    <w:rsid w:val="00672A08"/>
    <w:rsid w:val="00672A2C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4C9F"/>
    <w:rsid w:val="0067500C"/>
    <w:rsid w:val="0067523E"/>
    <w:rsid w:val="00675637"/>
    <w:rsid w:val="006756FC"/>
    <w:rsid w:val="0067575D"/>
    <w:rsid w:val="00675992"/>
    <w:rsid w:val="00675A10"/>
    <w:rsid w:val="00675AC3"/>
    <w:rsid w:val="00675B3F"/>
    <w:rsid w:val="00675F4E"/>
    <w:rsid w:val="0067604D"/>
    <w:rsid w:val="0067615E"/>
    <w:rsid w:val="006767B5"/>
    <w:rsid w:val="006767F5"/>
    <w:rsid w:val="006768CB"/>
    <w:rsid w:val="00676AE9"/>
    <w:rsid w:val="00676B5C"/>
    <w:rsid w:val="00676B5F"/>
    <w:rsid w:val="00676E90"/>
    <w:rsid w:val="006770D6"/>
    <w:rsid w:val="00677701"/>
    <w:rsid w:val="00677967"/>
    <w:rsid w:val="00677A06"/>
    <w:rsid w:val="00677DD3"/>
    <w:rsid w:val="00677DE1"/>
    <w:rsid w:val="00677EC9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BD9"/>
    <w:rsid w:val="00681FB8"/>
    <w:rsid w:val="006820D6"/>
    <w:rsid w:val="00682126"/>
    <w:rsid w:val="00682321"/>
    <w:rsid w:val="0068253E"/>
    <w:rsid w:val="006827D1"/>
    <w:rsid w:val="006828E1"/>
    <w:rsid w:val="00682BBF"/>
    <w:rsid w:val="00682BD1"/>
    <w:rsid w:val="00682D5C"/>
    <w:rsid w:val="006832BA"/>
    <w:rsid w:val="006835BD"/>
    <w:rsid w:val="00683602"/>
    <w:rsid w:val="00683634"/>
    <w:rsid w:val="00683B4C"/>
    <w:rsid w:val="00683E7B"/>
    <w:rsid w:val="0068407A"/>
    <w:rsid w:val="006841ED"/>
    <w:rsid w:val="00684322"/>
    <w:rsid w:val="006844E6"/>
    <w:rsid w:val="006845E1"/>
    <w:rsid w:val="00684692"/>
    <w:rsid w:val="006849E1"/>
    <w:rsid w:val="00684CF2"/>
    <w:rsid w:val="00684EC9"/>
    <w:rsid w:val="00685383"/>
    <w:rsid w:val="006853A7"/>
    <w:rsid w:val="00685689"/>
    <w:rsid w:val="00685698"/>
    <w:rsid w:val="0068630F"/>
    <w:rsid w:val="00686337"/>
    <w:rsid w:val="00686B28"/>
    <w:rsid w:val="00686CDB"/>
    <w:rsid w:val="00686E28"/>
    <w:rsid w:val="0068704D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5F0"/>
    <w:rsid w:val="00691783"/>
    <w:rsid w:val="00691866"/>
    <w:rsid w:val="00691AF1"/>
    <w:rsid w:val="00691DF2"/>
    <w:rsid w:val="00691EB1"/>
    <w:rsid w:val="006925D9"/>
    <w:rsid w:val="0069284E"/>
    <w:rsid w:val="00692A71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DBF"/>
    <w:rsid w:val="00696E39"/>
    <w:rsid w:val="00696F58"/>
    <w:rsid w:val="00696FD6"/>
    <w:rsid w:val="0069703B"/>
    <w:rsid w:val="006971F0"/>
    <w:rsid w:val="006975D9"/>
    <w:rsid w:val="00697D5C"/>
    <w:rsid w:val="006A0721"/>
    <w:rsid w:val="006A072E"/>
    <w:rsid w:val="006A0B48"/>
    <w:rsid w:val="006A0E88"/>
    <w:rsid w:val="006A0EC1"/>
    <w:rsid w:val="006A1104"/>
    <w:rsid w:val="006A1224"/>
    <w:rsid w:val="006A14CA"/>
    <w:rsid w:val="006A16AE"/>
    <w:rsid w:val="006A1B16"/>
    <w:rsid w:val="006A2189"/>
    <w:rsid w:val="006A2706"/>
    <w:rsid w:val="006A284F"/>
    <w:rsid w:val="006A2987"/>
    <w:rsid w:val="006A2CD4"/>
    <w:rsid w:val="006A3231"/>
    <w:rsid w:val="006A3316"/>
    <w:rsid w:val="006A3432"/>
    <w:rsid w:val="006A3A3D"/>
    <w:rsid w:val="006A3AC5"/>
    <w:rsid w:val="006A3DFF"/>
    <w:rsid w:val="006A3F32"/>
    <w:rsid w:val="006A476F"/>
    <w:rsid w:val="006A4B7A"/>
    <w:rsid w:val="006A4D77"/>
    <w:rsid w:val="006A4F55"/>
    <w:rsid w:val="006A534A"/>
    <w:rsid w:val="006A5ACC"/>
    <w:rsid w:val="006A6451"/>
    <w:rsid w:val="006A64F9"/>
    <w:rsid w:val="006A676C"/>
    <w:rsid w:val="006A7135"/>
    <w:rsid w:val="006A7146"/>
    <w:rsid w:val="006A7201"/>
    <w:rsid w:val="006A74DC"/>
    <w:rsid w:val="006A76A3"/>
    <w:rsid w:val="006A78C2"/>
    <w:rsid w:val="006A7BCA"/>
    <w:rsid w:val="006B0158"/>
    <w:rsid w:val="006B05AC"/>
    <w:rsid w:val="006B0FA5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60"/>
    <w:rsid w:val="006B25B7"/>
    <w:rsid w:val="006B25CB"/>
    <w:rsid w:val="006B26B0"/>
    <w:rsid w:val="006B2751"/>
    <w:rsid w:val="006B27FC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F45"/>
    <w:rsid w:val="006B5166"/>
    <w:rsid w:val="006B5338"/>
    <w:rsid w:val="006B570F"/>
    <w:rsid w:val="006B5DA2"/>
    <w:rsid w:val="006B6018"/>
    <w:rsid w:val="006B607C"/>
    <w:rsid w:val="006B61F8"/>
    <w:rsid w:val="006B66F5"/>
    <w:rsid w:val="006B66FA"/>
    <w:rsid w:val="006B672A"/>
    <w:rsid w:val="006B68B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8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681"/>
    <w:rsid w:val="006C3A1A"/>
    <w:rsid w:val="006C3C69"/>
    <w:rsid w:val="006C4106"/>
    <w:rsid w:val="006C41D7"/>
    <w:rsid w:val="006C479B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B94"/>
    <w:rsid w:val="006D0DAB"/>
    <w:rsid w:val="006D0F49"/>
    <w:rsid w:val="006D1167"/>
    <w:rsid w:val="006D1401"/>
    <w:rsid w:val="006D1645"/>
    <w:rsid w:val="006D16DC"/>
    <w:rsid w:val="006D18CC"/>
    <w:rsid w:val="006D18EF"/>
    <w:rsid w:val="006D1B21"/>
    <w:rsid w:val="006D1BE3"/>
    <w:rsid w:val="006D1D14"/>
    <w:rsid w:val="006D1E4F"/>
    <w:rsid w:val="006D21AB"/>
    <w:rsid w:val="006D24AB"/>
    <w:rsid w:val="006D2519"/>
    <w:rsid w:val="006D258A"/>
    <w:rsid w:val="006D2BC4"/>
    <w:rsid w:val="006D2D7B"/>
    <w:rsid w:val="006D2D8F"/>
    <w:rsid w:val="006D353A"/>
    <w:rsid w:val="006D35CB"/>
    <w:rsid w:val="006D368F"/>
    <w:rsid w:val="006D391F"/>
    <w:rsid w:val="006D3ACC"/>
    <w:rsid w:val="006D3B71"/>
    <w:rsid w:val="006D4039"/>
    <w:rsid w:val="006D441D"/>
    <w:rsid w:val="006D4757"/>
    <w:rsid w:val="006D5010"/>
    <w:rsid w:val="006D55C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238"/>
    <w:rsid w:val="006D76A8"/>
    <w:rsid w:val="006D7D72"/>
    <w:rsid w:val="006D7FF3"/>
    <w:rsid w:val="006E0142"/>
    <w:rsid w:val="006E0302"/>
    <w:rsid w:val="006E047B"/>
    <w:rsid w:val="006E052E"/>
    <w:rsid w:val="006E0877"/>
    <w:rsid w:val="006E0AF7"/>
    <w:rsid w:val="006E0D05"/>
    <w:rsid w:val="006E0D71"/>
    <w:rsid w:val="006E0E43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D1C"/>
    <w:rsid w:val="006E2EF0"/>
    <w:rsid w:val="006E332F"/>
    <w:rsid w:val="006E392A"/>
    <w:rsid w:val="006E39B6"/>
    <w:rsid w:val="006E3AA6"/>
    <w:rsid w:val="006E3AE4"/>
    <w:rsid w:val="006E3E4B"/>
    <w:rsid w:val="006E3F2C"/>
    <w:rsid w:val="006E4408"/>
    <w:rsid w:val="006E4666"/>
    <w:rsid w:val="006E47EC"/>
    <w:rsid w:val="006E4A0B"/>
    <w:rsid w:val="006E4B5B"/>
    <w:rsid w:val="006E504D"/>
    <w:rsid w:val="006E5060"/>
    <w:rsid w:val="006E5375"/>
    <w:rsid w:val="006E53C7"/>
    <w:rsid w:val="006E56C7"/>
    <w:rsid w:val="006E589C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13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4DC7"/>
    <w:rsid w:val="006F55A7"/>
    <w:rsid w:val="006F5620"/>
    <w:rsid w:val="006F56F7"/>
    <w:rsid w:val="006F5A24"/>
    <w:rsid w:val="006F5CC8"/>
    <w:rsid w:val="006F5F4C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086"/>
    <w:rsid w:val="00700443"/>
    <w:rsid w:val="0070048B"/>
    <w:rsid w:val="00700D73"/>
    <w:rsid w:val="0070123B"/>
    <w:rsid w:val="00701A77"/>
    <w:rsid w:val="00701C6E"/>
    <w:rsid w:val="00701F6F"/>
    <w:rsid w:val="007023F2"/>
    <w:rsid w:val="007028E1"/>
    <w:rsid w:val="00702947"/>
    <w:rsid w:val="00702C93"/>
    <w:rsid w:val="00702CF2"/>
    <w:rsid w:val="00702F53"/>
    <w:rsid w:val="00702FB1"/>
    <w:rsid w:val="0070307A"/>
    <w:rsid w:val="0070309A"/>
    <w:rsid w:val="00703324"/>
    <w:rsid w:val="007036EB"/>
    <w:rsid w:val="00703744"/>
    <w:rsid w:val="00703C84"/>
    <w:rsid w:val="00703F43"/>
    <w:rsid w:val="00703F92"/>
    <w:rsid w:val="007041C3"/>
    <w:rsid w:val="0070434F"/>
    <w:rsid w:val="0070480E"/>
    <w:rsid w:val="00704999"/>
    <w:rsid w:val="00704B1E"/>
    <w:rsid w:val="00704D0B"/>
    <w:rsid w:val="0070530B"/>
    <w:rsid w:val="00705901"/>
    <w:rsid w:val="00705D39"/>
    <w:rsid w:val="00705EEC"/>
    <w:rsid w:val="007060C6"/>
    <w:rsid w:val="007065DF"/>
    <w:rsid w:val="007068E3"/>
    <w:rsid w:val="007069B8"/>
    <w:rsid w:val="007069D0"/>
    <w:rsid w:val="00706D13"/>
    <w:rsid w:val="00706D74"/>
    <w:rsid w:val="00707092"/>
    <w:rsid w:val="00707134"/>
    <w:rsid w:val="00707412"/>
    <w:rsid w:val="00707D64"/>
    <w:rsid w:val="0071008F"/>
    <w:rsid w:val="007102B0"/>
    <w:rsid w:val="007102E4"/>
    <w:rsid w:val="007108DE"/>
    <w:rsid w:val="00710962"/>
    <w:rsid w:val="00710A5F"/>
    <w:rsid w:val="00710ACC"/>
    <w:rsid w:val="00710C73"/>
    <w:rsid w:val="00710F4B"/>
    <w:rsid w:val="0071107C"/>
    <w:rsid w:val="00711279"/>
    <w:rsid w:val="0071127A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CBC"/>
    <w:rsid w:val="00714E99"/>
    <w:rsid w:val="00715000"/>
    <w:rsid w:val="007152F6"/>
    <w:rsid w:val="00715470"/>
    <w:rsid w:val="007154EE"/>
    <w:rsid w:val="00715526"/>
    <w:rsid w:val="00715551"/>
    <w:rsid w:val="007155BA"/>
    <w:rsid w:val="00715630"/>
    <w:rsid w:val="00715636"/>
    <w:rsid w:val="0071578D"/>
    <w:rsid w:val="00715892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0D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4F"/>
    <w:rsid w:val="007245C6"/>
    <w:rsid w:val="007245E0"/>
    <w:rsid w:val="00724626"/>
    <w:rsid w:val="00724764"/>
    <w:rsid w:val="007247AC"/>
    <w:rsid w:val="00724934"/>
    <w:rsid w:val="00724C90"/>
    <w:rsid w:val="00724DE3"/>
    <w:rsid w:val="00725139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04"/>
    <w:rsid w:val="007266C1"/>
    <w:rsid w:val="00726CA8"/>
    <w:rsid w:val="007272AF"/>
    <w:rsid w:val="007273DC"/>
    <w:rsid w:val="00727413"/>
    <w:rsid w:val="0072765D"/>
    <w:rsid w:val="00727C4A"/>
    <w:rsid w:val="00727FF6"/>
    <w:rsid w:val="007301BA"/>
    <w:rsid w:val="00730B2B"/>
    <w:rsid w:val="00730D10"/>
    <w:rsid w:val="00730EBA"/>
    <w:rsid w:val="00730EF4"/>
    <w:rsid w:val="007318D9"/>
    <w:rsid w:val="00731CD4"/>
    <w:rsid w:val="00731D72"/>
    <w:rsid w:val="00731D86"/>
    <w:rsid w:val="00731DFA"/>
    <w:rsid w:val="007320B1"/>
    <w:rsid w:val="0073219C"/>
    <w:rsid w:val="00732546"/>
    <w:rsid w:val="007328FD"/>
    <w:rsid w:val="00732ABB"/>
    <w:rsid w:val="00732C36"/>
    <w:rsid w:val="00732C8F"/>
    <w:rsid w:val="00732C94"/>
    <w:rsid w:val="00732C99"/>
    <w:rsid w:val="00732D79"/>
    <w:rsid w:val="00732ECA"/>
    <w:rsid w:val="007330CF"/>
    <w:rsid w:val="007331A4"/>
    <w:rsid w:val="00733497"/>
    <w:rsid w:val="007338A1"/>
    <w:rsid w:val="00733FD1"/>
    <w:rsid w:val="00734196"/>
    <w:rsid w:val="0073477F"/>
    <w:rsid w:val="00734A4C"/>
    <w:rsid w:val="00734B5F"/>
    <w:rsid w:val="00734C23"/>
    <w:rsid w:val="00734EB9"/>
    <w:rsid w:val="0073510D"/>
    <w:rsid w:val="007351E6"/>
    <w:rsid w:val="007352D5"/>
    <w:rsid w:val="0073564A"/>
    <w:rsid w:val="007358C4"/>
    <w:rsid w:val="007359A9"/>
    <w:rsid w:val="00735A0B"/>
    <w:rsid w:val="00735BC9"/>
    <w:rsid w:val="00735C92"/>
    <w:rsid w:val="00735D2D"/>
    <w:rsid w:val="00735D35"/>
    <w:rsid w:val="00735E7F"/>
    <w:rsid w:val="00735F56"/>
    <w:rsid w:val="0073617A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08C"/>
    <w:rsid w:val="007415F1"/>
    <w:rsid w:val="00741739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558"/>
    <w:rsid w:val="007437E0"/>
    <w:rsid w:val="00743B5B"/>
    <w:rsid w:val="00743C72"/>
    <w:rsid w:val="00743DDD"/>
    <w:rsid w:val="0074417F"/>
    <w:rsid w:val="007442F8"/>
    <w:rsid w:val="00744490"/>
    <w:rsid w:val="007444DB"/>
    <w:rsid w:val="00744554"/>
    <w:rsid w:val="007445D7"/>
    <w:rsid w:val="007446B7"/>
    <w:rsid w:val="0074491F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CA6"/>
    <w:rsid w:val="00746E5D"/>
    <w:rsid w:val="00746F1B"/>
    <w:rsid w:val="007470B3"/>
    <w:rsid w:val="007471CB"/>
    <w:rsid w:val="0074765B"/>
    <w:rsid w:val="0074785A"/>
    <w:rsid w:val="007479C7"/>
    <w:rsid w:val="00747EDE"/>
    <w:rsid w:val="007500EF"/>
    <w:rsid w:val="007505E6"/>
    <w:rsid w:val="0075099D"/>
    <w:rsid w:val="00750A40"/>
    <w:rsid w:val="00750CE5"/>
    <w:rsid w:val="00750DAD"/>
    <w:rsid w:val="00750F70"/>
    <w:rsid w:val="00750FBE"/>
    <w:rsid w:val="00751538"/>
    <w:rsid w:val="007519E0"/>
    <w:rsid w:val="00751D84"/>
    <w:rsid w:val="00751FFA"/>
    <w:rsid w:val="00752089"/>
    <w:rsid w:val="007520C7"/>
    <w:rsid w:val="00752173"/>
    <w:rsid w:val="00752461"/>
    <w:rsid w:val="0075260E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06A"/>
    <w:rsid w:val="007542EA"/>
    <w:rsid w:val="0075446B"/>
    <w:rsid w:val="007548A8"/>
    <w:rsid w:val="00754C2B"/>
    <w:rsid w:val="00754C8B"/>
    <w:rsid w:val="0075502E"/>
    <w:rsid w:val="00755243"/>
    <w:rsid w:val="007552EF"/>
    <w:rsid w:val="00755567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A60"/>
    <w:rsid w:val="00761F0C"/>
    <w:rsid w:val="0076200D"/>
    <w:rsid w:val="007624DB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3E"/>
    <w:rsid w:val="00765654"/>
    <w:rsid w:val="00765802"/>
    <w:rsid w:val="0076584B"/>
    <w:rsid w:val="00765A0C"/>
    <w:rsid w:val="00765EA5"/>
    <w:rsid w:val="00765F09"/>
    <w:rsid w:val="0076665B"/>
    <w:rsid w:val="007668CB"/>
    <w:rsid w:val="00766DBA"/>
    <w:rsid w:val="00766F1F"/>
    <w:rsid w:val="00766F45"/>
    <w:rsid w:val="007672E1"/>
    <w:rsid w:val="00767382"/>
    <w:rsid w:val="007675DB"/>
    <w:rsid w:val="007678DD"/>
    <w:rsid w:val="007679E1"/>
    <w:rsid w:val="00767A12"/>
    <w:rsid w:val="00767D42"/>
    <w:rsid w:val="00767D93"/>
    <w:rsid w:val="00767DD6"/>
    <w:rsid w:val="0077049D"/>
    <w:rsid w:val="00770912"/>
    <w:rsid w:val="00770DB5"/>
    <w:rsid w:val="00771483"/>
    <w:rsid w:val="00771A25"/>
    <w:rsid w:val="00771A47"/>
    <w:rsid w:val="00771B70"/>
    <w:rsid w:val="00771D9D"/>
    <w:rsid w:val="00771EEC"/>
    <w:rsid w:val="00771F90"/>
    <w:rsid w:val="00772107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C3D"/>
    <w:rsid w:val="00774D6B"/>
    <w:rsid w:val="007751D3"/>
    <w:rsid w:val="0077584C"/>
    <w:rsid w:val="007759FE"/>
    <w:rsid w:val="00776145"/>
    <w:rsid w:val="00776265"/>
    <w:rsid w:val="007764D8"/>
    <w:rsid w:val="00776709"/>
    <w:rsid w:val="007768AE"/>
    <w:rsid w:val="00776D65"/>
    <w:rsid w:val="00777063"/>
    <w:rsid w:val="0077709E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0FC1"/>
    <w:rsid w:val="00781978"/>
    <w:rsid w:val="00781B5C"/>
    <w:rsid w:val="00781BB0"/>
    <w:rsid w:val="007820F3"/>
    <w:rsid w:val="0078258B"/>
    <w:rsid w:val="007829A7"/>
    <w:rsid w:val="00782B90"/>
    <w:rsid w:val="00782EE2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1D"/>
    <w:rsid w:val="00784C98"/>
    <w:rsid w:val="00784E94"/>
    <w:rsid w:val="00784EA1"/>
    <w:rsid w:val="007857CA"/>
    <w:rsid w:val="00785B15"/>
    <w:rsid w:val="0078611D"/>
    <w:rsid w:val="007865B0"/>
    <w:rsid w:val="00786905"/>
    <w:rsid w:val="00787214"/>
    <w:rsid w:val="00787580"/>
    <w:rsid w:val="00787C7C"/>
    <w:rsid w:val="00787EC6"/>
    <w:rsid w:val="00790050"/>
    <w:rsid w:val="007907AC"/>
    <w:rsid w:val="00790D9F"/>
    <w:rsid w:val="00791084"/>
    <w:rsid w:val="007910CA"/>
    <w:rsid w:val="0079112F"/>
    <w:rsid w:val="007913B8"/>
    <w:rsid w:val="007917C3"/>
    <w:rsid w:val="00791DA0"/>
    <w:rsid w:val="00792145"/>
    <w:rsid w:val="00792387"/>
    <w:rsid w:val="00792509"/>
    <w:rsid w:val="007928DE"/>
    <w:rsid w:val="00792902"/>
    <w:rsid w:val="00792994"/>
    <w:rsid w:val="00792EA1"/>
    <w:rsid w:val="00793402"/>
    <w:rsid w:val="00793865"/>
    <w:rsid w:val="0079392A"/>
    <w:rsid w:val="00793984"/>
    <w:rsid w:val="00793F1D"/>
    <w:rsid w:val="00793FE8"/>
    <w:rsid w:val="007942A6"/>
    <w:rsid w:val="00794D1F"/>
    <w:rsid w:val="0079515F"/>
    <w:rsid w:val="007955B9"/>
    <w:rsid w:val="00795704"/>
    <w:rsid w:val="00795742"/>
    <w:rsid w:val="00795848"/>
    <w:rsid w:val="00795944"/>
    <w:rsid w:val="00796537"/>
    <w:rsid w:val="007967DD"/>
    <w:rsid w:val="007967E4"/>
    <w:rsid w:val="00796812"/>
    <w:rsid w:val="00796A0B"/>
    <w:rsid w:val="00796F05"/>
    <w:rsid w:val="00797042"/>
    <w:rsid w:val="00797183"/>
    <w:rsid w:val="00797619"/>
    <w:rsid w:val="007976CE"/>
    <w:rsid w:val="00797837"/>
    <w:rsid w:val="00797B53"/>
    <w:rsid w:val="007A06EC"/>
    <w:rsid w:val="007A07F7"/>
    <w:rsid w:val="007A0805"/>
    <w:rsid w:val="007A0B0E"/>
    <w:rsid w:val="007A1899"/>
    <w:rsid w:val="007A1AC3"/>
    <w:rsid w:val="007A2258"/>
    <w:rsid w:val="007A23D6"/>
    <w:rsid w:val="007A2412"/>
    <w:rsid w:val="007A2427"/>
    <w:rsid w:val="007A2E3A"/>
    <w:rsid w:val="007A2F40"/>
    <w:rsid w:val="007A315F"/>
    <w:rsid w:val="007A32A2"/>
    <w:rsid w:val="007A335E"/>
    <w:rsid w:val="007A3790"/>
    <w:rsid w:val="007A385E"/>
    <w:rsid w:val="007A3904"/>
    <w:rsid w:val="007A3A76"/>
    <w:rsid w:val="007A3D08"/>
    <w:rsid w:val="007A3F8C"/>
    <w:rsid w:val="007A400B"/>
    <w:rsid w:val="007A43E9"/>
    <w:rsid w:val="007A44A7"/>
    <w:rsid w:val="007A4640"/>
    <w:rsid w:val="007A4656"/>
    <w:rsid w:val="007A4D75"/>
    <w:rsid w:val="007A4D91"/>
    <w:rsid w:val="007A551C"/>
    <w:rsid w:val="007A58E7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82A"/>
    <w:rsid w:val="007A6B21"/>
    <w:rsid w:val="007A6F05"/>
    <w:rsid w:val="007A6F6F"/>
    <w:rsid w:val="007A6FB9"/>
    <w:rsid w:val="007A729F"/>
    <w:rsid w:val="007A73DA"/>
    <w:rsid w:val="007A7429"/>
    <w:rsid w:val="007A7568"/>
    <w:rsid w:val="007A757C"/>
    <w:rsid w:val="007A78F2"/>
    <w:rsid w:val="007A7F30"/>
    <w:rsid w:val="007B0C77"/>
    <w:rsid w:val="007B11DF"/>
    <w:rsid w:val="007B133A"/>
    <w:rsid w:val="007B17F2"/>
    <w:rsid w:val="007B19F7"/>
    <w:rsid w:val="007B1F96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2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0F"/>
    <w:rsid w:val="007B65E3"/>
    <w:rsid w:val="007B671E"/>
    <w:rsid w:val="007B6867"/>
    <w:rsid w:val="007B69AC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7D7"/>
    <w:rsid w:val="007B788E"/>
    <w:rsid w:val="007C01F8"/>
    <w:rsid w:val="007C07E6"/>
    <w:rsid w:val="007C08D2"/>
    <w:rsid w:val="007C0AD6"/>
    <w:rsid w:val="007C1241"/>
    <w:rsid w:val="007C1601"/>
    <w:rsid w:val="007C165B"/>
    <w:rsid w:val="007C18ED"/>
    <w:rsid w:val="007C1C2C"/>
    <w:rsid w:val="007C1F62"/>
    <w:rsid w:val="007C22AB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37D"/>
    <w:rsid w:val="007C560B"/>
    <w:rsid w:val="007C566D"/>
    <w:rsid w:val="007C56BB"/>
    <w:rsid w:val="007C5908"/>
    <w:rsid w:val="007C5BB4"/>
    <w:rsid w:val="007C5CAD"/>
    <w:rsid w:val="007C6027"/>
    <w:rsid w:val="007C617E"/>
    <w:rsid w:val="007C64B8"/>
    <w:rsid w:val="007C65D6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513"/>
    <w:rsid w:val="007D08A8"/>
    <w:rsid w:val="007D0B2F"/>
    <w:rsid w:val="007D1172"/>
    <w:rsid w:val="007D121D"/>
    <w:rsid w:val="007D16C8"/>
    <w:rsid w:val="007D192D"/>
    <w:rsid w:val="007D19AE"/>
    <w:rsid w:val="007D1C80"/>
    <w:rsid w:val="007D1E1C"/>
    <w:rsid w:val="007D1F20"/>
    <w:rsid w:val="007D21EA"/>
    <w:rsid w:val="007D2461"/>
    <w:rsid w:val="007D2482"/>
    <w:rsid w:val="007D24D1"/>
    <w:rsid w:val="007D2547"/>
    <w:rsid w:val="007D29EB"/>
    <w:rsid w:val="007D2C49"/>
    <w:rsid w:val="007D2D69"/>
    <w:rsid w:val="007D2D8E"/>
    <w:rsid w:val="007D2E41"/>
    <w:rsid w:val="007D3023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6CE"/>
    <w:rsid w:val="007D6915"/>
    <w:rsid w:val="007D697C"/>
    <w:rsid w:val="007D6EDB"/>
    <w:rsid w:val="007D78D2"/>
    <w:rsid w:val="007D7A43"/>
    <w:rsid w:val="007D7C37"/>
    <w:rsid w:val="007D7C56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875"/>
    <w:rsid w:val="007E1A36"/>
    <w:rsid w:val="007E2004"/>
    <w:rsid w:val="007E22A8"/>
    <w:rsid w:val="007E2330"/>
    <w:rsid w:val="007E23F8"/>
    <w:rsid w:val="007E297C"/>
    <w:rsid w:val="007E2984"/>
    <w:rsid w:val="007E2E91"/>
    <w:rsid w:val="007E312E"/>
    <w:rsid w:val="007E37F5"/>
    <w:rsid w:val="007E3850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9B2"/>
    <w:rsid w:val="007F0A25"/>
    <w:rsid w:val="007F0A42"/>
    <w:rsid w:val="007F0B97"/>
    <w:rsid w:val="007F0C6E"/>
    <w:rsid w:val="007F0E1B"/>
    <w:rsid w:val="007F0E2B"/>
    <w:rsid w:val="007F0F4A"/>
    <w:rsid w:val="007F138A"/>
    <w:rsid w:val="007F18FA"/>
    <w:rsid w:val="007F1B3F"/>
    <w:rsid w:val="007F1BE2"/>
    <w:rsid w:val="007F2290"/>
    <w:rsid w:val="007F274D"/>
    <w:rsid w:val="007F2ABB"/>
    <w:rsid w:val="007F2BDA"/>
    <w:rsid w:val="007F2C25"/>
    <w:rsid w:val="007F2ECF"/>
    <w:rsid w:val="007F2F8D"/>
    <w:rsid w:val="007F30B0"/>
    <w:rsid w:val="007F33A9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4D7"/>
    <w:rsid w:val="007F597D"/>
    <w:rsid w:val="007F60C2"/>
    <w:rsid w:val="007F6381"/>
    <w:rsid w:val="007F6A24"/>
    <w:rsid w:val="007F6CCA"/>
    <w:rsid w:val="007F6E61"/>
    <w:rsid w:val="007F6ED9"/>
    <w:rsid w:val="007F6FD1"/>
    <w:rsid w:val="007F6FF8"/>
    <w:rsid w:val="007F7034"/>
    <w:rsid w:val="007F74DB"/>
    <w:rsid w:val="007F7712"/>
    <w:rsid w:val="007F7969"/>
    <w:rsid w:val="007F7CD2"/>
    <w:rsid w:val="007F7E07"/>
    <w:rsid w:val="00800012"/>
    <w:rsid w:val="00800019"/>
    <w:rsid w:val="008003FF"/>
    <w:rsid w:val="00800410"/>
    <w:rsid w:val="00800491"/>
    <w:rsid w:val="008008A8"/>
    <w:rsid w:val="008011DE"/>
    <w:rsid w:val="0080128B"/>
    <w:rsid w:val="00801304"/>
    <w:rsid w:val="008013BD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082"/>
    <w:rsid w:val="00806526"/>
    <w:rsid w:val="00806598"/>
    <w:rsid w:val="00806B87"/>
    <w:rsid w:val="00806DF8"/>
    <w:rsid w:val="00807845"/>
    <w:rsid w:val="008079B5"/>
    <w:rsid w:val="0081066C"/>
    <w:rsid w:val="008106E0"/>
    <w:rsid w:val="008108DD"/>
    <w:rsid w:val="00810AED"/>
    <w:rsid w:val="00810CA5"/>
    <w:rsid w:val="00810D60"/>
    <w:rsid w:val="00810EA7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1F99"/>
    <w:rsid w:val="00812371"/>
    <w:rsid w:val="0081255A"/>
    <w:rsid w:val="0081285E"/>
    <w:rsid w:val="00812987"/>
    <w:rsid w:val="00812B08"/>
    <w:rsid w:val="00812B91"/>
    <w:rsid w:val="00813A22"/>
    <w:rsid w:val="00813ACB"/>
    <w:rsid w:val="00813C47"/>
    <w:rsid w:val="00814013"/>
    <w:rsid w:val="00814056"/>
    <w:rsid w:val="008144DA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2E5"/>
    <w:rsid w:val="00820438"/>
    <w:rsid w:val="008207B6"/>
    <w:rsid w:val="00820868"/>
    <w:rsid w:val="00820896"/>
    <w:rsid w:val="00820AFD"/>
    <w:rsid w:val="00820B98"/>
    <w:rsid w:val="00820C23"/>
    <w:rsid w:val="00821220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C57"/>
    <w:rsid w:val="00822E41"/>
    <w:rsid w:val="00822E8C"/>
    <w:rsid w:val="008233F0"/>
    <w:rsid w:val="008235AF"/>
    <w:rsid w:val="008236FD"/>
    <w:rsid w:val="00823754"/>
    <w:rsid w:val="00823802"/>
    <w:rsid w:val="00823BA3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BCD"/>
    <w:rsid w:val="00825F30"/>
    <w:rsid w:val="00826077"/>
    <w:rsid w:val="008269D9"/>
    <w:rsid w:val="00826D86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16"/>
    <w:rsid w:val="00832F6F"/>
    <w:rsid w:val="00832FD4"/>
    <w:rsid w:val="0083322F"/>
    <w:rsid w:val="0083368D"/>
    <w:rsid w:val="008336ED"/>
    <w:rsid w:val="0083374E"/>
    <w:rsid w:val="008339D3"/>
    <w:rsid w:val="008339D5"/>
    <w:rsid w:val="00833D8A"/>
    <w:rsid w:val="00833F67"/>
    <w:rsid w:val="00833F72"/>
    <w:rsid w:val="00834023"/>
    <w:rsid w:val="008340EA"/>
    <w:rsid w:val="00834191"/>
    <w:rsid w:val="00834366"/>
    <w:rsid w:val="0083478B"/>
    <w:rsid w:val="008347CA"/>
    <w:rsid w:val="008347D5"/>
    <w:rsid w:val="00834A0D"/>
    <w:rsid w:val="00834C44"/>
    <w:rsid w:val="008351F3"/>
    <w:rsid w:val="008353A2"/>
    <w:rsid w:val="00835550"/>
    <w:rsid w:val="00835E56"/>
    <w:rsid w:val="00836724"/>
    <w:rsid w:val="008370B0"/>
    <w:rsid w:val="0083732F"/>
    <w:rsid w:val="0083743F"/>
    <w:rsid w:val="00837764"/>
    <w:rsid w:val="008377C7"/>
    <w:rsid w:val="00837AA8"/>
    <w:rsid w:val="00837CFB"/>
    <w:rsid w:val="00837E29"/>
    <w:rsid w:val="008402F4"/>
    <w:rsid w:val="00840486"/>
    <w:rsid w:val="00840A6F"/>
    <w:rsid w:val="008416B6"/>
    <w:rsid w:val="008416CB"/>
    <w:rsid w:val="00841719"/>
    <w:rsid w:val="00841743"/>
    <w:rsid w:val="008418BF"/>
    <w:rsid w:val="00841BA9"/>
    <w:rsid w:val="00841BAD"/>
    <w:rsid w:val="00842758"/>
    <w:rsid w:val="00842A88"/>
    <w:rsid w:val="00842B0B"/>
    <w:rsid w:val="00842B0E"/>
    <w:rsid w:val="00842D38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9F9"/>
    <w:rsid w:val="00846A84"/>
    <w:rsid w:val="0084780F"/>
    <w:rsid w:val="00847935"/>
    <w:rsid w:val="0084797B"/>
    <w:rsid w:val="008479CA"/>
    <w:rsid w:val="00847E02"/>
    <w:rsid w:val="00847EB3"/>
    <w:rsid w:val="00847F0D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2CE"/>
    <w:rsid w:val="00851494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93E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02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8AC"/>
    <w:rsid w:val="00863AD0"/>
    <w:rsid w:val="00863C0E"/>
    <w:rsid w:val="00864171"/>
    <w:rsid w:val="00864197"/>
    <w:rsid w:val="008643A7"/>
    <w:rsid w:val="008644C4"/>
    <w:rsid w:val="008644DC"/>
    <w:rsid w:val="008644F8"/>
    <w:rsid w:val="0086483B"/>
    <w:rsid w:val="00864876"/>
    <w:rsid w:val="00864A55"/>
    <w:rsid w:val="00864BD3"/>
    <w:rsid w:val="00864D45"/>
    <w:rsid w:val="00864E79"/>
    <w:rsid w:val="0086559C"/>
    <w:rsid w:val="008655A4"/>
    <w:rsid w:val="008656DE"/>
    <w:rsid w:val="00865863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02"/>
    <w:rsid w:val="00867E95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B9E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2FDA"/>
    <w:rsid w:val="008734A4"/>
    <w:rsid w:val="008736D7"/>
    <w:rsid w:val="00873744"/>
    <w:rsid w:val="00873936"/>
    <w:rsid w:val="00873CDB"/>
    <w:rsid w:val="00874095"/>
    <w:rsid w:val="008740BE"/>
    <w:rsid w:val="008740F9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11A"/>
    <w:rsid w:val="008764B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20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CAC"/>
    <w:rsid w:val="00881D09"/>
    <w:rsid w:val="008822E5"/>
    <w:rsid w:val="008823B2"/>
    <w:rsid w:val="008824AD"/>
    <w:rsid w:val="00882527"/>
    <w:rsid w:val="00882CB5"/>
    <w:rsid w:val="00882CC9"/>
    <w:rsid w:val="0088336E"/>
    <w:rsid w:val="008834D2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61E"/>
    <w:rsid w:val="00884B8F"/>
    <w:rsid w:val="0088520A"/>
    <w:rsid w:val="0088523F"/>
    <w:rsid w:val="0088530F"/>
    <w:rsid w:val="00885504"/>
    <w:rsid w:val="0088553A"/>
    <w:rsid w:val="00885BC1"/>
    <w:rsid w:val="00885CF9"/>
    <w:rsid w:val="0088661E"/>
    <w:rsid w:val="008867FD"/>
    <w:rsid w:val="0088693E"/>
    <w:rsid w:val="008872FD"/>
    <w:rsid w:val="008876B9"/>
    <w:rsid w:val="0088780B"/>
    <w:rsid w:val="00887957"/>
    <w:rsid w:val="00887A69"/>
    <w:rsid w:val="00887C50"/>
    <w:rsid w:val="00890107"/>
    <w:rsid w:val="00890177"/>
    <w:rsid w:val="00890181"/>
    <w:rsid w:val="0089026B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9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947"/>
    <w:rsid w:val="00894DAA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A11"/>
    <w:rsid w:val="00897B46"/>
    <w:rsid w:val="00897C93"/>
    <w:rsid w:val="008A0019"/>
    <w:rsid w:val="008A003E"/>
    <w:rsid w:val="008A0063"/>
    <w:rsid w:val="008A00E5"/>
    <w:rsid w:val="008A0653"/>
    <w:rsid w:val="008A06E4"/>
    <w:rsid w:val="008A08A0"/>
    <w:rsid w:val="008A1000"/>
    <w:rsid w:val="008A101B"/>
    <w:rsid w:val="008A11D5"/>
    <w:rsid w:val="008A14D5"/>
    <w:rsid w:val="008A171C"/>
    <w:rsid w:val="008A1B81"/>
    <w:rsid w:val="008A1D54"/>
    <w:rsid w:val="008A1E10"/>
    <w:rsid w:val="008A1FC7"/>
    <w:rsid w:val="008A2028"/>
    <w:rsid w:val="008A217D"/>
    <w:rsid w:val="008A29A3"/>
    <w:rsid w:val="008A29C9"/>
    <w:rsid w:val="008A2F8F"/>
    <w:rsid w:val="008A32AA"/>
    <w:rsid w:val="008A35A4"/>
    <w:rsid w:val="008A38F6"/>
    <w:rsid w:val="008A395D"/>
    <w:rsid w:val="008A39A7"/>
    <w:rsid w:val="008A3B1B"/>
    <w:rsid w:val="008A40B0"/>
    <w:rsid w:val="008A41B5"/>
    <w:rsid w:val="008A41C0"/>
    <w:rsid w:val="008A42D9"/>
    <w:rsid w:val="008A4379"/>
    <w:rsid w:val="008A48E7"/>
    <w:rsid w:val="008A4B8A"/>
    <w:rsid w:val="008A4CBF"/>
    <w:rsid w:val="008A4D15"/>
    <w:rsid w:val="008A4F5E"/>
    <w:rsid w:val="008A54AD"/>
    <w:rsid w:val="008A5519"/>
    <w:rsid w:val="008A55A2"/>
    <w:rsid w:val="008A56F5"/>
    <w:rsid w:val="008A5ECE"/>
    <w:rsid w:val="008A5FE5"/>
    <w:rsid w:val="008A60C8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065"/>
    <w:rsid w:val="008B0320"/>
    <w:rsid w:val="008B0594"/>
    <w:rsid w:val="008B0623"/>
    <w:rsid w:val="008B077E"/>
    <w:rsid w:val="008B086C"/>
    <w:rsid w:val="008B08A4"/>
    <w:rsid w:val="008B0A02"/>
    <w:rsid w:val="008B0BBE"/>
    <w:rsid w:val="008B0C84"/>
    <w:rsid w:val="008B0ED0"/>
    <w:rsid w:val="008B103F"/>
    <w:rsid w:val="008B11AA"/>
    <w:rsid w:val="008B1451"/>
    <w:rsid w:val="008B176B"/>
    <w:rsid w:val="008B17BD"/>
    <w:rsid w:val="008B17DC"/>
    <w:rsid w:val="008B1F78"/>
    <w:rsid w:val="008B236A"/>
    <w:rsid w:val="008B286E"/>
    <w:rsid w:val="008B2BBD"/>
    <w:rsid w:val="008B2BD7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D0E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99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23E"/>
    <w:rsid w:val="008C1516"/>
    <w:rsid w:val="008C1797"/>
    <w:rsid w:val="008C1C0E"/>
    <w:rsid w:val="008C1DBC"/>
    <w:rsid w:val="008C1E6D"/>
    <w:rsid w:val="008C1F15"/>
    <w:rsid w:val="008C1F32"/>
    <w:rsid w:val="008C21BE"/>
    <w:rsid w:val="008C225C"/>
    <w:rsid w:val="008C2286"/>
    <w:rsid w:val="008C28E5"/>
    <w:rsid w:val="008C2A3F"/>
    <w:rsid w:val="008C317D"/>
    <w:rsid w:val="008C31BE"/>
    <w:rsid w:val="008C3D99"/>
    <w:rsid w:val="008C3E64"/>
    <w:rsid w:val="008C3ECB"/>
    <w:rsid w:val="008C3FB9"/>
    <w:rsid w:val="008C4300"/>
    <w:rsid w:val="008C44DB"/>
    <w:rsid w:val="008C46A5"/>
    <w:rsid w:val="008C46B4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20"/>
    <w:rsid w:val="008C65A7"/>
    <w:rsid w:val="008C668E"/>
    <w:rsid w:val="008C6893"/>
    <w:rsid w:val="008C764B"/>
    <w:rsid w:val="008C7786"/>
    <w:rsid w:val="008C77EC"/>
    <w:rsid w:val="008C7D00"/>
    <w:rsid w:val="008C7DE9"/>
    <w:rsid w:val="008C7F62"/>
    <w:rsid w:val="008D00BE"/>
    <w:rsid w:val="008D08C3"/>
    <w:rsid w:val="008D0BDF"/>
    <w:rsid w:val="008D1583"/>
    <w:rsid w:val="008D1B5F"/>
    <w:rsid w:val="008D1C53"/>
    <w:rsid w:val="008D1D7D"/>
    <w:rsid w:val="008D2015"/>
    <w:rsid w:val="008D203B"/>
    <w:rsid w:val="008D217A"/>
    <w:rsid w:val="008D2287"/>
    <w:rsid w:val="008D22B2"/>
    <w:rsid w:val="008D2324"/>
    <w:rsid w:val="008D23BA"/>
    <w:rsid w:val="008D2687"/>
    <w:rsid w:val="008D286E"/>
    <w:rsid w:val="008D2CEF"/>
    <w:rsid w:val="008D3080"/>
    <w:rsid w:val="008D30EA"/>
    <w:rsid w:val="008D31E7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AF0"/>
    <w:rsid w:val="008D5CE7"/>
    <w:rsid w:val="008D5E33"/>
    <w:rsid w:val="008D60B2"/>
    <w:rsid w:val="008D622F"/>
    <w:rsid w:val="008D634E"/>
    <w:rsid w:val="008D67D3"/>
    <w:rsid w:val="008D683F"/>
    <w:rsid w:val="008D6ADE"/>
    <w:rsid w:val="008D6B5A"/>
    <w:rsid w:val="008D6BCF"/>
    <w:rsid w:val="008D6D41"/>
    <w:rsid w:val="008D6EAB"/>
    <w:rsid w:val="008D6F4A"/>
    <w:rsid w:val="008D70CF"/>
    <w:rsid w:val="008D71CF"/>
    <w:rsid w:val="008D7270"/>
    <w:rsid w:val="008D774E"/>
    <w:rsid w:val="008D7775"/>
    <w:rsid w:val="008D7AF9"/>
    <w:rsid w:val="008D7B35"/>
    <w:rsid w:val="008D7C28"/>
    <w:rsid w:val="008D7CCE"/>
    <w:rsid w:val="008E029F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B2B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04B"/>
    <w:rsid w:val="008E348D"/>
    <w:rsid w:val="008E3BAC"/>
    <w:rsid w:val="008E3E8C"/>
    <w:rsid w:val="008E429F"/>
    <w:rsid w:val="008E435C"/>
    <w:rsid w:val="008E4B10"/>
    <w:rsid w:val="008E4CFE"/>
    <w:rsid w:val="008E4D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064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744"/>
    <w:rsid w:val="008F1A88"/>
    <w:rsid w:val="008F1B23"/>
    <w:rsid w:val="008F1C32"/>
    <w:rsid w:val="008F1C51"/>
    <w:rsid w:val="008F20C7"/>
    <w:rsid w:val="008F2943"/>
    <w:rsid w:val="008F2A5E"/>
    <w:rsid w:val="008F31B5"/>
    <w:rsid w:val="008F3292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5EB5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BAD"/>
    <w:rsid w:val="00900C8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73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6F9"/>
    <w:rsid w:val="00904846"/>
    <w:rsid w:val="009048D5"/>
    <w:rsid w:val="009049D0"/>
    <w:rsid w:val="00904A4C"/>
    <w:rsid w:val="00904B54"/>
    <w:rsid w:val="00904E95"/>
    <w:rsid w:val="00904F0A"/>
    <w:rsid w:val="00904FD2"/>
    <w:rsid w:val="00905102"/>
    <w:rsid w:val="009056DA"/>
    <w:rsid w:val="00905767"/>
    <w:rsid w:val="009057AE"/>
    <w:rsid w:val="00905D54"/>
    <w:rsid w:val="00905FA3"/>
    <w:rsid w:val="0090674D"/>
    <w:rsid w:val="00906819"/>
    <w:rsid w:val="00906829"/>
    <w:rsid w:val="0090687F"/>
    <w:rsid w:val="00906CB3"/>
    <w:rsid w:val="00906F9E"/>
    <w:rsid w:val="0090703B"/>
    <w:rsid w:val="009070A8"/>
    <w:rsid w:val="00907E2A"/>
    <w:rsid w:val="0091049D"/>
    <w:rsid w:val="00910702"/>
    <w:rsid w:val="00910B68"/>
    <w:rsid w:val="009110E9"/>
    <w:rsid w:val="009113B4"/>
    <w:rsid w:val="00911562"/>
    <w:rsid w:val="00911619"/>
    <w:rsid w:val="009117EE"/>
    <w:rsid w:val="00911A63"/>
    <w:rsid w:val="009121AA"/>
    <w:rsid w:val="009123C1"/>
    <w:rsid w:val="009126C1"/>
    <w:rsid w:val="0091272D"/>
    <w:rsid w:val="009129D0"/>
    <w:rsid w:val="00912A0C"/>
    <w:rsid w:val="00912A14"/>
    <w:rsid w:val="00912EB1"/>
    <w:rsid w:val="00912F11"/>
    <w:rsid w:val="00913748"/>
    <w:rsid w:val="00913894"/>
    <w:rsid w:val="0091396B"/>
    <w:rsid w:val="0091408C"/>
    <w:rsid w:val="009140C8"/>
    <w:rsid w:val="009147D3"/>
    <w:rsid w:val="00914BDF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5FC8"/>
    <w:rsid w:val="00916A82"/>
    <w:rsid w:val="00916B47"/>
    <w:rsid w:val="00916D7B"/>
    <w:rsid w:val="00916DEC"/>
    <w:rsid w:val="009176E3"/>
    <w:rsid w:val="009201B7"/>
    <w:rsid w:val="009201F6"/>
    <w:rsid w:val="009204C9"/>
    <w:rsid w:val="00920616"/>
    <w:rsid w:val="0092067F"/>
    <w:rsid w:val="00920840"/>
    <w:rsid w:val="009209E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211"/>
    <w:rsid w:val="00922771"/>
    <w:rsid w:val="0092297F"/>
    <w:rsid w:val="009229B1"/>
    <w:rsid w:val="00923176"/>
    <w:rsid w:val="00923183"/>
    <w:rsid w:val="009231B4"/>
    <w:rsid w:val="009234C3"/>
    <w:rsid w:val="00923E74"/>
    <w:rsid w:val="00923FBA"/>
    <w:rsid w:val="0092453F"/>
    <w:rsid w:val="00924A46"/>
    <w:rsid w:val="00924D7F"/>
    <w:rsid w:val="00925344"/>
    <w:rsid w:val="00925392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863"/>
    <w:rsid w:val="00930BE7"/>
    <w:rsid w:val="00930CA3"/>
    <w:rsid w:val="0093175A"/>
    <w:rsid w:val="00931CB1"/>
    <w:rsid w:val="00931E5C"/>
    <w:rsid w:val="00932134"/>
    <w:rsid w:val="009321CE"/>
    <w:rsid w:val="0093267A"/>
    <w:rsid w:val="0093282C"/>
    <w:rsid w:val="00932B2B"/>
    <w:rsid w:val="00932BFC"/>
    <w:rsid w:val="0093332F"/>
    <w:rsid w:val="00933864"/>
    <w:rsid w:val="00933B18"/>
    <w:rsid w:val="00933DA5"/>
    <w:rsid w:val="00933F3D"/>
    <w:rsid w:val="0093432D"/>
    <w:rsid w:val="0093435D"/>
    <w:rsid w:val="009343EB"/>
    <w:rsid w:val="0093445B"/>
    <w:rsid w:val="0093472C"/>
    <w:rsid w:val="00934973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6ECE"/>
    <w:rsid w:val="00937042"/>
    <w:rsid w:val="009373B5"/>
    <w:rsid w:val="009373F9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E3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022"/>
    <w:rsid w:val="00946422"/>
    <w:rsid w:val="009464F3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1C7"/>
    <w:rsid w:val="0095167E"/>
    <w:rsid w:val="009516C9"/>
    <w:rsid w:val="009516E9"/>
    <w:rsid w:val="009516F1"/>
    <w:rsid w:val="00951C30"/>
    <w:rsid w:val="009524BC"/>
    <w:rsid w:val="00952634"/>
    <w:rsid w:val="00952A27"/>
    <w:rsid w:val="00952A6A"/>
    <w:rsid w:val="00952BD3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DE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C3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30D"/>
    <w:rsid w:val="00961582"/>
    <w:rsid w:val="0096280C"/>
    <w:rsid w:val="009629BA"/>
    <w:rsid w:val="00962D55"/>
    <w:rsid w:val="0096346E"/>
    <w:rsid w:val="009634F7"/>
    <w:rsid w:val="00963B26"/>
    <w:rsid w:val="00963B5E"/>
    <w:rsid w:val="00964423"/>
    <w:rsid w:val="00964485"/>
    <w:rsid w:val="0096450A"/>
    <w:rsid w:val="00964A7D"/>
    <w:rsid w:val="00964C51"/>
    <w:rsid w:val="0096555E"/>
    <w:rsid w:val="009657B3"/>
    <w:rsid w:val="00965C59"/>
    <w:rsid w:val="009664F8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CF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9E9"/>
    <w:rsid w:val="00974CEE"/>
    <w:rsid w:val="00975218"/>
    <w:rsid w:val="00975246"/>
    <w:rsid w:val="00975252"/>
    <w:rsid w:val="009755E0"/>
    <w:rsid w:val="0097564E"/>
    <w:rsid w:val="00975A56"/>
    <w:rsid w:val="00975B0C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471"/>
    <w:rsid w:val="0098177E"/>
    <w:rsid w:val="00981A39"/>
    <w:rsid w:val="00981C9B"/>
    <w:rsid w:val="0098213F"/>
    <w:rsid w:val="0098290B"/>
    <w:rsid w:val="00982E1C"/>
    <w:rsid w:val="00982F56"/>
    <w:rsid w:val="00983354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4C4"/>
    <w:rsid w:val="009868AA"/>
    <w:rsid w:val="00986DAB"/>
    <w:rsid w:val="00987107"/>
    <w:rsid w:val="0098781A"/>
    <w:rsid w:val="00987A30"/>
    <w:rsid w:val="00987AE3"/>
    <w:rsid w:val="00987C46"/>
    <w:rsid w:val="00987F6C"/>
    <w:rsid w:val="00990751"/>
    <w:rsid w:val="0099098A"/>
    <w:rsid w:val="00990A15"/>
    <w:rsid w:val="009910C0"/>
    <w:rsid w:val="009912BB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7C"/>
    <w:rsid w:val="009926AB"/>
    <w:rsid w:val="00992870"/>
    <w:rsid w:val="00992A9E"/>
    <w:rsid w:val="00992E82"/>
    <w:rsid w:val="00992F6B"/>
    <w:rsid w:val="00993478"/>
    <w:rsid w:val="00993C50"/>
    <w:rsid w:val="00994292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DAC"/>
    <w:rsid w:val="00995E4E"/>
    <w:rsid w:val="00995FC1"/>
    <w:rsid w:val="00995FDF"/>
    <w:rsid w:val="009962E1"/>
    <w:rsid w:val="00996368"/>
    <w:rsid w:val="009963BD"/>
    <w:rsid w:val="0099647C"/>
    <w:rsid w:val="009964D7"/>
    <w:rsid w:val="00996542"/>
    <w:rsid w:val="00996A01"/>
    <w:rsid w:val="00996C94"/>
    <w:rsid w:val="00996FDF"/>
    <w:rsid w:val="009974D1"/>
    <w:rsid w:val="00997B13"/>
    <w:rsid w:val="00997F8A"/>
    <w:rsid w:val="009A01CF"/>
    <w:rsid w:val="009A07EA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777"/>
    <w:rsid w:val="009A2F56"/>
    <w:rsid w:val="009A3003"/>
    <w:rsid w:val="009A369D"/>
    <w:rsid w:val="009A377F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2B9"/>
    <w:rsid w:val="009A73C5"/>
    <w:rsid w:val="009A7839"/>
    <w:rsid w:val="009A793E"/>
    <w:rsid w:val="009A7973"/>
    <w:rsid w:val="009B006C"/>
    <w:rsid w:val="009B01E8"/>
    <w:rsid w:val="009B0293"/>
    <w:rsid w:val="009B0CE3"/>
    <w:rsid w:val="009B1072"/>
    <w:rsid w:val="009B1282"/>
    <w:rsid w:val="009B17E6"/>
    <w:rsid w:val="009B1C24"/>
    <w:rsid w:val="009B1DF2"/>
    <w:rsid w:val="009B1F9A"/>
    <w:rsid w:val="009B2B52"/>
    <w:rsid w:val="009B2FEB"/>
    <w:rsid w:val="009B30EF"/>
    <w:rsid w:val="009B376D"/>
    <w:rsid w:val="009B3947"/>
    <w:rsid w:val="009B3993"/>
    <w:rsid w:val="009B3D7B"/>
    <w:rsid w:val="009B4023"/>
    <w:rsid w:val="009B41B7"/>
    <w:rsid w:val="009B4788"/>
    <w:rsid w:val="009B4C04"/>
    <w:rsid w:val="009B4CB6"/>
    <w:rsid w:val="009B51E7"/>
    <w:rsid w:val="009B5204"/>
    <w:rsid w:val="009B5261"/>
    <w:rsid w:val="009B5295"/>
    <w:rsid w:val="009B5925"/>
    <w:rsid w:val="009B5B61"/>
    <w:rsid w:val="009B5C0E"/>
    <w:rsid w:val="009B5DB9"/>
    <w:rsid w:val="009B5EB9"/>
    <w:rsid w:val="009B61FC"/>
    <w:rsid w:val="009B70CA"/>
    <w:rsid w:val="009B75C3"/>
    <w:rsid w:val="009B7752"/>
    <w:rsid w:val="009B78E4"/>
    <w:rsid w:val="009B7A98"/>
    <w:rsid w:val="009B7E3E"/>
    <w:rsid w:val="009C0077"/>
    <w:rsid w:val="009C00E0"/>
    <w:rsid w:val="009C07A4"/>
    <w:rsid w:val="009C0906"/>
    <w:rsid w:val="009C0ABA"/>
    <w:rsid w:val="009C1422"/>
    <w:rsid w:val="009C1693"/>
    <w:rsid w:val="009C170A"/>
    <w:rsid w:val="009C1765"/>
    <w:rsid w:val="009C17DA"/>
    <w:rsid w:val="009C1E0E"/>
    <w:rsid w:val="009C2021"/>
    <w:rsid w:val="009C21BA"/>
    <w:rsid w:val="009C23EB"/>
    <w:rsid w:val="009C2470"/>
    <w:rsid w:val="009C2793"/>
    <w:rsid w:val="009C2A58"/>
    <w:rsid w:val="009C3353"/>
    <w:rsid w:val="009C33C1"/>
    <w:rsid w:val="009C344B"/>
    <w:rsid w:val="009C3600"/>
    <w:rsid w:val="009C3738"/>
    <w:rsid w:val="009C39F5"/>
    <w:rsid w:val="009C3AAB"/>
    <w:rsid w:val="009C3F37"/>
    <w:rsid w:val="009C41AB"/>
    <w:rsid w:val="009C429D"/>
    <w:rsid w:val="009C4BFC"/>
    <w:rsid w:val="009C4E8E"/>
    <w:rsid w:val="009C4F85"/>
    <w:rsid w:val="009C5425"/>
    <w:rsid w:val="009C545B"/>
    <w:rsid w:val="009C5478"/>
    <w:rsid w:val="009C55DC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CBC"/>
    <w:rsid w:val="009D0DD3"/>
    <w:rsid w:val="009D0F25"/>
    <w:rsid w:val="009D0F45"/>
    <w:rsid w:val="009D11DC"/>
    <w:rsid w:val="009D1505"/>
    <w:rsid w:val="009D18BA"/>
    <w:rsid w:val="009D1A5B"/>
    <w:rsid w:val="009D1C83"/>
    <w:rsid w:val="009D2152"/>
    <w:rsid w:val="009D218D"/>
    <w:rsid w:val="009D21AC"/>
    <w:rsid w:val="009D22B4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99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A9"/>
    <w:rsid w:val="009E0AE1"/>
    <w:rsid w:val="009E0B9F"/>
    <w:rsid w:val="009E0D56"/>
    <w:rsid w:val="009E0E5D"/>
    <w:rsid w:val="009E0F6A"/>
    <w:rsid w:val="009E10B8"/>
    <w:rsid w:val="009E1580"/>
    <w:rsid w:val="009E16DA"/>
    <w:rsid w:val="009E177A"/>
    <w:rsid w:val="009E1C7A"/>
    <w:rsid w:val="009E1CA5"/>
    <w:rsid w:val="009E1DEB"/>
    <w:rsid w:val="009E1E36"/>
    <w:rsid w:val="009E2405"/>
    <w:rsid w:val="009E2450"/>
    <w:rsid w:val="009E261D"/>
    <w:rsid w:val="009E26CD"/>
    <w:rsid w:val="009E29FF"/>
    <w:rsid w:val="009E312E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4F60"/>
    <w:rsid w:val="009E5343"/>
    <w:rsid w:val="009E5409"/>
    <w:rsid w:val="009E565E"/>
    <w:rsid w:val="009E5A9E"/>
    <w:rsid w:val="009E602D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9DE"/>
    <w:rsid w:val="009F0A82"/>
    <w:rsid w:val="009F0D6F"/>
    <w:rsid w:val="009F0D95"/>
    <w:rsid w:val="009F1144"/>
    <w:rsid w:val="009F12DF"/>
    <w:rsid w:val="009F1671"/>
    <w:rsid w:val="009F16BF"/>
    <w:rsid w:val="009F16EE"/>
    <w:rsid w:val="009F174E"/>
    <w:rsid w:val="009F19D4"/>
    <w:rsid w:val="009F1D39"/>
    <w:rsid w:val="009F1D7D"/>
    <w:rsid w:val="009F1F54"/>
    <w:rsid w:val="009F26F8"/>
    <w:rsid w:val="009F282C"/>
    <w:rsid w:val="009F29DC"/>
    <w:rsid w:val="009F3285"/>
    <w:rsid w:val="009F369A"/>
    <w:rsid w:val="009F36B4"/>
    <w:rsid w:val="009F3F70"/>
    <w:rsid w:val="009F3FF5"/>
    <w:rsid w:val="009F44E1"/>
    <w:rsid w:val="009F468B"/>
    <w:rsid w:val="009F4D8A"/>
    <w:rsid w:val="009F5235"/>
    <w:rsid w:val="009F5418"/>
    <w:rsid w:val="009F544C"/>
    <w:rsid w:val="009F5514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0DD1"/>
    <w:rsid w:val="00A00F04"/>
    <w:rsid w:val="00A011B2"/>
    <w:rsid w:val="00A012BC"/>
    <w:rsid w:val="00A013A9"/>
    <w:rsid w:val="00A01572"/>
    <w:rsid w:val="00A019B8"/>
    <w:rsid w:val="00A01D12"/>
    <w:rsid w:val="00A01D62"/>
    <w:rsid w:val="00A02114"/>
    <w:rsid w:val="00A02357"/>
    <w:rsid w:val="00A02914"/>
    <w:rsid w:val="00A02AFC"/>
    <w:rsid w:val="00A02B36"/>
    <w:rsid w:val="00A02FE0"/>
    <w:rsid w:val="00A0389F"/>
    <w:rsid w:val="00A03B3B"/>
    <w:rsid w:val="00A03D4E"/>
    <w:rsid w:val="00A040D4"/>
    <w:rsid w:val="00A04347"/>
    <w:rsid w:val="00A046D3"/>
    <w:rsid w:val="00A047E8"/>
    <w:rsid w:val="00A0480D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97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3F6"/>
    <w:rsid w:val="00A10451"/>
    <w:rsid w:val="00A104A8"/>
    <w:rsid w:val="00A105F0"/>
    <w:rsid w:val="00A108BB"/>
    <w:rsid w:val="00A10B9B"/>
    <w:rsid w:val="00A11051"/>
    <w:rsid w:val="00A112A6"/>
    <w:rsid w:val="00A1147F"/>
    <w:rsid w:val="00A115A6"/>
    <w:rsid w:val="00A11684"/>
    <w:rsid w:val="00A116CA"/>
    <w:rsid w:val="00A1192D"/>
    <w:rsid w:val="00A119A3"/>
    <w:rsid w:val="00A11B62"/>
    <w:rsid w:val="00A11C8D"/>
    <w:rsid w:val="00A11D3B"/>
    <w:rsid w:val="00A11DD6"/>
    <w:rsid w:val="00A11FE9"/>
    <w:rsid w:val="00A121E6"/>
    <w:rsid w:val="00A12C56"/>
    <w:rsid w:val="00A1326A"/>
    <w:rsid w:val="00A13292"/>
    <w:rsid w:val="00A1332A"/>
    <w:rsid w:val="00A133FD"/>
    <w:rsid w:val="00A139D4"/>
    <w:rsid w:val="00A13F2C"/>
    <w:rsid w:val="00A14098"/>
    <w:rsid w:val="00A14542"/>
    <w:rsid w:val="00A1476C"/>
    <w:rsid w:val="00A147D1"/>
    <w:rsid w:val="00A147E3"/>
    <w:rsid w:val="00A14827"/>
    <w:rsid w:val="00A14F3A"/>
    <w:rsid w:val="00A14FAE"/>
    <w:rsid w:val="00A14FEB"/>
    <w:rsid w:val="00A15013"/>
    <w:rsid w:val="00A1502C"/>
    <w:rsid w:val="00A15151"/>
    <w:rsid w:val="00A1560B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6FF"/>
    <w:rsid w:val="00A207A6"/>
    <w:rsid w:val="00A207B8"/>
    <w:rsid w:val="00A20C9E"/>
    <w:rsid w:val="00A20D20"/>
    <w:rsid w:val="00A20EDC"/>
    <w:rsid w:val="00A2163B"/>
    <w:rsid w:val="00A21696"/>
    <w:rsid w:val="00A218B9"/>
    <w:rsid w:val="00A2199B"/>
    <w:rsid w:val="00A21BB5"/>
    <w:rsid w:val="00A22041"/>
    <w:rsid w:val="00A22218"/>
    <w:rsid w:val="00A22341"/>
    <w:rsid w:val="00A226B2"/>
    <w:rsid w:val="00A226E7"/>
    <w:rsid w:val="00A22B63"/>
    <w:rsid w:val="00A22CE4"/>
    <w:rsid w:val="00A22EC6"/>
    <w:rsid w:val="00A2313F"/>
    <w:rsid w:val="00A2320F"/>
    <w:rsid w:val="00A232A2"/>
    <w:rsid w:val="00A2336F"/>
    <w:rsid w:val="00A235E0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50E"/>
    <w:rsid w:val="00A26647"/>
    <w:rsid w:val="00A267B5"/>
    <w:rsid w:val="00A26CF3"/>
    <w:rsid w:val="00A27039"/>
    <w:rsid w:val="00A27257"/>
    <w:rsid w:val="00A27852"/>
    <w:rsid w:val="00A279B0"/>
    <w:rsid w:val="00A279F7"/>
    <w:rsid w:val="00A27B8B"/>
    <w:rsid w:val="00A27FDC"/>
    <w:rsid w:val="00A302AE"/>
    <w:rsid w:val="00A3037C"/>
    <w:rsid w:val="00A3081F"/>
    <w:rsid w:val="00A308CE"/>
    <w:rsid w:val="00A30A54"/>
    <w:rsid w:val="00A30F81"/>
    <w:rsid w:val="00A311B4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8E"/>
    <w:rsid w:val="00A35BAF"/>
    <w:rsid w:val="00A35D0E"/>
    <w:rsid w:val="00A36642"/>
    <w:rsid w:val="00A367CB"/>
    <w:rsid w:val="00A36B38"/>
    <w:rsid w:val="00A3706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9B8"/>
    <w:rsid w:val="00A41CDC"/>
    <w:rsid w:val="00A41CFA"/>
    <w:rsid w:val="00A41F7D"/>
    <w:rsid w:val="00A420DA"/>
    <w:rsid w:val="00A42128"/>
    <w:rsid w:val="00A421FF"/>
    <w:rsid w:val="00A42296"/>
    <w:rsid w:val="00A4289D"/>
    <w:rsid w:val="00A428F9"/>
    <w:rsid w:val="00A4290F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645"/>
    <w:rsid w:val="00A51749"/>
    <w:rsid w:val="00A519B0"/>
    <w:rsid w:val="00A51A66"/>
    <w:rsid w:val="00A51D47"/>
    <w:rsid w:val="00A51DC8"/>
    <w:rsid w:val="00A51FA4"/>
    <w:rsid w:val="00A52396"/>
    <w:rsid w:val="00A5248F"/>
    <w:rsid w:val="00A5278A"/>
    <w:rsid w:val="00A5292B"/>
    <w:rsid w:val="00A529B7"/>
    <w:rsid w:val="00A52C5F"/>
    <w:rsid w:val="00A52CA3"/>
    <w:rsid w:val="00A52D07"/>
    <w:rsid w:val="00A52E61"/>
    <w:rsid w:val="00A52E6E"/>
    <w:rsid w:val="00A52F29"/>
    <w:rsid w:val="00A53144"/>
    <w:rsid w:val="00A53562"/>
    <w:rsid w:val="00A53620"/>
    <w:rsid w:val="00A5362B"/>
    <w:rsid w:val="00A53B7C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1D2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A88"/>
    <w:rsid w:val="00A60AE2"/>
    <w:rsid w:val="00A60D51"/>
    <w:rsid w:val="00A613BE"/>
    <w:rsid w:val="00A614DD"/>
    <w:rsid w:val="00A615BE"/>
    <w:rsid w:val="00A61B5C"/>
    <w:rsid w:val="00A61BC9"/>
    <w:rsid w:val="00A61C52"/>
    <w:rsid w:val="00A6226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74"/>
    <w:rsid w:val="00A64E95"/>
    <w:rsid w:val="00A65489"/>
    <w:rsid w:val="00A657AA"/>
    <w:rsid w:val="00A658AA"/>
    <w:rsid w:val="00A65977"/>
    <w:rsid w:val="00A65D8A"/>
    <w:rsid w:val="00A65F15"/>
    <w:rsid w:val="00A66065"/>
    <w:rsid w:val="00A6607B"/>
    <w:rsid w:val="00A66101"/>
    <w:rsid w:val="00A661A3"/>
    <w:rsid w:val="00A66276"/>
    <w:rsid w:val="00A663F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3CF"/>
    <w:rsid w:val="00A67610"/>
    <w:rsid w:val="00A6772C"/>
    <w:rsid w:val="00A678C7"/>
    <w:rsid w:val="00A67D48"/>
    <w:rsid w:val="00A704DA"/>
    <w:rsid w:val="00A70539"/>
    <w:rsid w:val="00A705B8"/>
    <w:rsid w:val="00A70799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2EE9"/>
    <w:rsid w:val="00A73972"/>
    <w:rsid w:val="00A73A03"/>
    <w:rsid w:val="00A73AEE"/>
    <w:rsid w:val="00A73E88"/>
    <w:rsid w:val="00A740CA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B73"/>
    <w:rsid w:val="00A75C78"/>
    <w:rsid w:val="00A75F40"/>
    <w:rsid w:val="00A7600A"/>
    <w:rsid w:val="00A76205"/>
    <w:rsid w:val="00A76289"/>
    <w:rsid w:val="00A76455"/>
    <w:rsid w:val="00A76583"/>
    <w:rsid w:val="00A76C70"/>
    <w:rsid w:val="00A773CD"/>
    <w:rsid w:val="00A77725"/>
    <w:rsid w:val="00A777E3"/>
    <w:rsid w:val="00A77A6F"/>
    <w:rsid w:val="00A77B66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27D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702"/>
    <w:rsid w:val="00A858E5"/>
    <w:rsid w:val="00A85968"/>
    <w:rsid w:val="00A85AF9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1BA"/>
    <w:rsid w:val="00A90392"/>
    <w:rsid w:val="00A906CC"/>
    <w:rsid w:val="00A908EB"/>
    <w:rsid w:val="00A9099A"/>
    <w:rsid w:val="00A90C61"/>
    <w:rsid w:val="00A90D1D"/>
    <w:rsid w:val="00A90FED"/>
    <w:rsid w:val="00A9111F"/>
    <w:rsid w:val="00A9157E"/>
    <w:rsid w:val="00A915C1"/>
    <w:rsid w:val="00A918D5"/>
    <w:rsid w:val="00A91A38"/>
    <w:rsid w:val="00A92693"/>
    <w:rsid w:val="00A9297E"/>
    <w:rsid w:val="00A929FE"/>
    <w:rsid w:val="00A92D25"/>
    <w:rsid w:val="00A92DB6"/>
    <w:rsid w:val="00A93214"/>
    <w:rsid w:val="00A93362"/>
    <w:rsid w:val="00A9336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3B5"/>
    <w:rsid w:val="00A95591"/>
    <w:rsid w:val="00A966EC"/>
    <w:rsid w:val="00A96763"/>
    <w:rsid w:val="00A967A4"/>
    <w:rsid w:val="00A967DE"/>
    <w:rsid w:val="00A96A78"/>
    <w:rsid w:val="00A96C64"/>
    <w:rsid w:val="00A96EBB"/>
    <w:rsid w:val="00A972A0"/>
    <w:rsid w:val="00A974B6"/>
    <w:rsid w:val="00A979EC"/>
    <w:rsid w:val="00A97AC9"/>
    <w:rsid w:val="00A97B5F"/>
    <w:rsid w:val="00A97EAD"/>
    <w:rsid w:val="00A97FCC"/>
    <w:rsid w:val="00AA00A8"/>
    <w:rsid w:val="00AA01B7"/>
    <w:rsid w:val="00AA0944"/>
    <w:rsid w:val="00AA09C2"/>
    <w:rsid w:val="00AA0C8D"/>
    <w:rsid w:val="00AA0CDA"/>
    <w:rsid w:val="00AA0E55"/>
    <w:rsid w:val="00AA14EB"/>
    <w:rsid w:val="00AA15FA"/>
    <w:rsid w:val="00AA171F"/>
    <w:rsid w:val="00AA18BF"/>
    <w:rsid w:val="00AA195C"/>
    <w:rsid w:val="00AA1B4A"/>
    <w:rsid w:val="00AA1DE1"/>
    <w:rsid w:val="00AA1EAA"/>
    <w:rsid w:val="00AA23EC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6F2"/>
    <w:rsid w:val="00AA574F"/>
    <w:rsid w:val="00AA5770"/>
    <w:rsid w:val="00AA58F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4C7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52"/>
    <w:rsid w:val="00AB2FDA"/>
    <w:rsid w:val="00AB34FC"/>
    <w:rsid w:val="00AB3790"/>
    <w:rsid w:val="00AB393A"/>
    <w:rsid w:val="00AB3A58"/>
    <w:rsid w:val="00AB3AFD"/>
    <w:rsid w:val="00AB3D49"/>
    <w:rsid w:val="00AB4124"/>
    <w:rsid w:val="00AB43D7"/>
    <w:rsid w:val="00AB45A3"/>
    <w:rsid w:val="00AB46F4"/>
    <w:rsid w:val="00AB5023"/>
    <w:rsid w:val="00AB519D"/>
    <w:rsid w:val="00AB52AB"/>
    <w:rsid w:val="00AB5517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1B9"/>
    <w:rsid w:val="00AB7881"/>
    <w:rsid w:val="00AB7D14"/>
    <w:rsid w:val="00AB7E5E"/>
    <w:rsid w:val="00AC01F2"/>
    <w:rsid w:val="00AC0398"/>
    <w:rsid w:val="00AC0831"/>
    <w:rsid w:val="00AC0AFF"/>
    <w:rsid w:val="00AC0B32"/>
    <w:rsid w:val="00AC0B85"/>
    <w:rsid w:val="00AC0DF9"/>
    <w:rsid w:val="00AC101F"/>
    <w:rsid w:val="00AC1151"/>
    <w:rsid w:val="00AC1347"/>
    <w:rsid w:val="00AC1617"/>
    <w:rsid w:val="00AC1892"/>
    <w:rsid w:val="00AC18C8"/>
    <w:rsid w:val="00AC18D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3B16"/>
    <w:rsid w:val="00AC4375"/>
    <w:rsid w:val="00AC439A"/>
    <w:rsid w:val="00AC482F"/>
    <w:rsid w:val="00AC48AB"/>
    <w:rsid w:val="00AC49CC"/>
    <w:rsid w:val="00AC5237"/>
    <w:rsid w:val="00AC53F5"/>
    <w:rsid w:val="00AC55C3"/>
    <w:rsid w:val="00AC5652"/>
    <w:rsid w:val="00AC5890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0DC"/>
    <w:rsid w:val="00AC72F6"/>
    <w:rsid w:val="00AC730A"/>
    <w:rsid w:val="00AC75CB"/>
    <w:rsid w:val="00AC7900"/>
    <w:rsid w:val="00AC7926"/>
    <w:rsid w:val="00AC7B7C"/>
    <w:rsid w:val="00AC7E0B"/>
    <w:rsid w:val="00AD0275"/>
    <w:rsid w:val="00AD09AB"/>
    <w:rsid w:val="00AD09C3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72"/>
    <w:rsid w:val="00AD44EC"/>
    <w:rsid w:val="00AD4CE5"/>
    <w:rsid w:val="00AD4D18"/>
    <w:rsid w:val="00AD504B"/>
    <w:rsid w:val="00AD5060"/>
    <w:rsid w:val="00AD563E"/>
    <w:rsid w:val="00AD5C3D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0B59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546"/>
    <w:rsid w:val="00AE6BA9"/>
    <w:rsid w:val="00AE7181"/>
    <w:rsid w:val="00AE7396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0D1C"/>
    <w:rsid w:val="00AF0F83"/>
    <w:rsid w:val="00AF11DC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02D"/>
    <w:rsid w:val="00AF230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A1"/>
    <w:rsid w:val="00AF68F0"/>
    <w:rsid w:val="00AF6E23"/>
    <w:rsid w:val="00AF6E41"/>
    <w:rsid w:val="00AF70E2"/>
    <w:rsid w:val="00AF74AE"/>
    <w:rsid w:val="00AF75BD"/>
    <w:rsid w:val="00AF78FF"/>
    <w:rsid w:val="00AF799A"/>
    <w:rsid w:val="00AF7AC2"/>
    <w:rsid w:val="00AF7CBA"/>
    <w:rsid w:val="00B00101"/>
    <w:rsid w:val="00B001BC"/>
    <w:rsid w:val="00B0039A"/>
    <w:rsid w:val="00B006C9"/>
    <w:rsid w:val="00B008D9"/>
    <w:rsid w:val="00B00B29"/>
    <w:rsid w:val="00B00B93"/>
    <w:rsid w:val="00B00BCE"/>
    <w:rsid w:val="00B00E93"/>
    <w:rsid w:val="00B0100F"/>
    <w:rsid w:val="00B0164C"/>
    <w:rsid w:val="00B01679"/>
    <w:rsid w:val="00B018FD"/>
    <w:rsid w:val="00B019A9"/>
    <w:rsid w:val="00B01A59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CA4"/>
    <w:rsid w:val="00B03EF7"/>
    <w:rsid w:val="00B03F12"/>
    <w:rsid w:val="00B041E6"/>
    <w:rsid w:val="00B04476"/>
    <w:rsid w:val="00B046B1"/>
    <w:rsid w:val="00B04998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35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815"/>
    <w:rsid w:val="00B14953"/>
    <w:rsid w:val="00B14DA3"/>
    <w:rsid w:val="00B14F89"/>
    <w:rsid w:val="00B15216"/>
    <w:rsid w:val="00B1571E"/>
    <w:rsid w:val="00B15724"/>
    <w:rsid w:val="00B16121"/>
    <w:rsid w:val="00B16358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179"/>
    <w:rsid w:val="00B212CA"/>
    <w:rsid w:val="00B214FB"/>
    <w:rsid w:val="00B21890"/>
    <w:rsid w:val="00B21983"/>
    <w:rsid w:val="00B219E2"/>
    <w:rsid w:val="00B21D52"/>
    <w:rsid w:val="00B22242"/>
    <w:rsid w:val="00B22286"/>
    <w:rsid w:val="00B22465"/>
    <w:rsid w:val="00B228DA"/>
    <w:rsid w:val="00B22E59"/>
    <w:rsid w:val="00B23089"/>
    <w:rsid w:val="00B2348B"/>
    <w:rsid w:val="00B234A6"/>
    <w:rsid w:val="00B23610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5E7B"/>
    <w:rsid w:val="00B2607B"/>
    <w:rsid w:val="00B27623"/>
    <w:rsid w:val="00B277A8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26C"/>
    <w:rsid w:val="00B3037A"/>
    <w:rsid w:val="00B30904"/>
    <w:rsid w:val="00B30A4A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635"/>
    <w:rsid w:val="00B3373E"/>
    <w:rsid w:val="00B33B4A"/>
    <w:rsid w:val="00B33C26"/>
    <w:rsid w:val="00B344A8"/>
    <w:rsid w:val="00B345E3"/>
    <w:rsid w:val="00B34A74"/>
    <w:rsid w:val="00B34E7B"/>
    <w:rsid w:val="00B35A5F"/>
    <w:rsid w:val="00B36AD6"/>
    <w:rsid w:val="00B36AFC"/>
    <w:rsid w:val="00B36BDA"/>
    <w:rsid w:val="00B36E40"/>
    <w:rsid w:val="00B37306"/>
    <w:rsid w:val="00B373A7"/>
    <w:rsid w:val="00B3753A"/>
    <w:rsid w:val="00B376D2"/>
    <w:rsid w:val="00B377E6"/>
    <w:rsid w:val="00B37826"/>
    <w:rsid w:val="00B37B5F"/>
    <w:rsid w:val="00B37C97"/>
    <w:rsid w:val="00B37DBE"/>
    <w:rsid w:val="00B37EA1"/>
    <w:rsid w:val="00B37F08"/>
    <w:rsid w:val="00B40280"/>
    <w:rsid w:val="00B4081E"/>
    <w:rsid w:val="00B40BE9"/>
    <w:rsid w:val="00B41462"/>
    <w:rsid w:val="00B41740"/>
    <w:rsid w:val="00B41B1B"/>
    <w:rsid w:val="00B41F57"/>
    <w:rsid w:val="00B4210E"/>
    <w:rsid w:val="00B42163"/>
    <w:rsid w:val="00B425DD"/>
    <w:rsid w:val="00B42AA8"/>
    <w:rsid w:val="00B42D43"/>
    <w:rsid w:val="00B4301D"/>
    <w:rsid w:val="00B43138"/>
    <w:rsid w:val="00B4316E"/>
    <w:rsid w:val="00B434F7"/>
    <w:rsid w:val="00B43598"/>
    <w:rsid w:val="00B43637"/>
    <w:rsid w:val="00B43666"/>
    <w:rsid w:val="00B43992"/>
    <w:rsid w:val="00B43A2E"/>
    <w:rsid w:val="00B43B77"/>
    <w:rsid w:val="00B43BE1"/>
    <w:rsid w:val="00B43DC1"/>
    <w:rsid w:val="00B43E24"/>
    <w:rsid w:val="00B43E8D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09"/>
    <w:rsid w:val="00B477D8"/>
    <w:rsid w:val="00B477E3"/>
    <w:rsid w:val="00B47AFF"/>
    <w:rsid w:val="00B47B77"/>
    <w:rsid w:val="00B47C33"/>
    <w:rsid w:val="00B50101"/>
    <w:rsid w:val="00B50621"/>
    <w:rsid w:val="00B509E0"/>
    <w:rsid w:val="00B5133D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71C"/>
    <w:rsid w:val="00B538C5"/>
    <w:rsid w:val="00B53D85"/>
    <w:rsid w:val="00B53DB4"/>
    <w:rsid w:val="00B5417F"/>
    <w:rsid w:val="00B54226"/>
    <w:rsid w:val="00B54496"/>
    <w:rsid w:val="00B5478F"/>
    <w:rsid w:val="00B549A0"/>
    <w:rsid w:val="00B54D01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6F55"/>
    <w:rsid w:val="00B5736F"/>
    <w:rsid w:val="00B57609"/>
    <w:rsid w:val="00B5788A"/>
    <w:rsid w:val="00B602C8"/>
    <w:rsid w:val="00B60541"/>
    <w:rsid w:val="00B61489"/>
    <w:rsid w:val="00B614FD"/>
    <w:rsid w:val="00B61544"/>
    <w:rsid w:val="00B617FB"/>
    <w:rsid w:val="00B61846"/>
    <w:rsid w:val="00B61AF6"/>
    <w:rsid w:val="00B61D7A"/>
    <w:rsid w:val="00B61F3B"/>
    <w:rsid w:val="00B620D2"/>
    <w:rsid w:val="00B621C4"/>
    <w:rsid w:val="00B621F1"/>
    <w:rsid w:val="00B623D7"/>
    <w:rsid w:val="00B623F9"/>
    <w:rsid w:val="00B62508"/>
    <w:rsid w:val="00B6278E"/>
    <w:rsid w:val="00B628A5"/>
    <w:rsid w:val="00B62BCC"/>
    <w:rsid w:val="00B6355D"/>
    <w:rsid w:val="00B63A72"/>
    <w:rsid w:val="00B63C62"/>
    <w:rsid w:val="00B63D4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140"/>
    <w:rsid w:val="00B66492"/>
    <w:rsid w:val="00B667F5"/>
    <w:rsid w:val="00B6694B"/>
    <w:rsid w:val="00B66A89"/>
    <w:rsid w:val="00B66C1C"/>
    <w:rsid w:val="00B67070"/>
    <w:rsid w:val="00B67DA1"/>
    <w:rsid w:val="00B704ED"/>
    <w:rsid w:val="00B7051D"/>
    <w:rsid w:val="00B705A1"/>
    <w:rsid w:val="00B7061D"/>
    <w:rsid w:val="00B70650"/>
    <w:rsid w:val="00B70F50"/>
    <w:rsid w:val="00B71257"/>
    <w:rsid w:val="00B71399"/>
    <w:rsid w:val="00B718D5"/>
    <w:rsid w:val="00B71D6C"/>
    <w:rsid w:val="00B7209C"/>
    <w:rsid w:val="00B72218"/>
    <w:rsid w:val="00B723A8"/>
    <w:rsid w:val="00B723F2"/>
    <w:rsid w:val="00B725CD"/>
    <w:rsid w:val="00B72680"/>
    <w:rsid w:val="00B72A3B"/>
    <w:rsid w:val="00B72EA5"/>
    <w:rsid w:val="00B73088"/>
    <w:rsid w:val="00B73631"/>
    <w:rsid w:val="00B73814"/>
    <w:rsid w:val="00B73B4E"/>
    <w:rsid w:val="00B73BB6"/>
    <w:rsid w:val="00B73BB7"/>
    <w:rsid w:val="00B73FFD"/>
    <w:rsid w:val="00B742B4"/>
    <w:rsid w:val="00B7431A"/>
    <w:rsid w:val="00B7475F"/>
    <w:rsid w:val="00B748D9"/>
    <w:rsid w:val="00B7493C"/>
    <w:rsid w:val="00B74CD9"/>
    <w:rsid w:val="00B752B3"/>
    <w:rsid w:val="00B75337"/>
    <w:rsid w:val="00B7534E"/>
    <w:rsid w:val="00B7541B"/>
    <w:rsid w:val="00B75624"/>
    <w:rsid w:val="00B75836"/>
    <w:rsid w:val="00B75A89"/>
    <w:rsid w:val="00B75C41"/>
    <w:rsid w:val="00B75D87"/>
    <w:rsid w:val="00B75F9E"/>
    <w:rsid w:val="00B760C1"/>
    <w:rsid w:val="00B7617D"/>
    <w:rsid w:val="00B76208"/>
    <w:rsid w:val="00B763B6"/>
    <w:rsid w:val="00B764DB"/>
    <w:rsid w:val="00B76678"/>
    <w:rsid w:val="00B7667C"/>
    <w:rsid w:val="00B76E0F"/>
    <w:rsid w:val="00B76F77"/>
    <w:rsid w:val="00B770AF"/>
    <w:rsid w:val="00B77416"/>
    <w:rsid w:val="00B775FB"/>
    <w:rsid w:val="00B7776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A00"/>
    <w:rsid w:val="00B81D57"/>
    <w:rsid w:val="00B81FDA"/>
    <w:rsid w:val="00B82600"/>
    <w:rsid w:val="00B829F1"/>
    <w:rsid w:val="00B82A34"/>
    <w:rsid w:val="00B82C76"/>
    <w:rsid w:val="00B82CA3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6F24"/>
    <w:rsid w:val="00B872A6"/>
    <w:rsid w:val="00B87AC9"/>
    <w:rsid w:val="00B87BD7"/>
    <w:rsid w:val="00B87F68"/>
    <w:rsid w:val="00B9012A"/>
    <w:rsid w:val="00B90277"/>
    <w:rsid w:val="00B904B8"/>
    <w:rsid w:val="00B907BB"/>
    <w:rsid w:val="00B90807"/>
    <w:rsid w:val="00B9085B"/>
    <w:rsid w:val="00B908BA"/>
    <w:rsid w:val="00B908C1"/>
    <w:rsid w:val="00B90A50"/>
    <w:rsid w:val="00B90B14"/>
    <w:rsid w:val="00B90BCD"/>
    <w:rsid w:val="00B90DCB"/>
    <w:rsid w:val="00B9102E"/>
    <w:rsid w:val="00B91165"/>
    <w:rsid w:val="00B9116C"/>
    <w:rsid w:val="00B91379"/>
    <w:rsid w:val="00B913FF"/>
    <w:rsid w:val="00B9153F"/>
    <w:rsid w:val="00B91B5B"/>
    <w:rsid w:val="00B91BAC"/>
    <w:rsid w:val="00B921DC"/>
    <w:rsid w:val="00B922F2"/>
    <w:rsid w:val="00B92422"/>
    <w:rsid w:val="00B92484"/>
    <w:rsid w:val="00B92860"/>
    <w:rsid w:val="00B928F6"/>
    <w:rsid w:val="00B92901"/>
    <w:rsid w:val="00B92A3C"/>
    <w:rsid w:val="00B92AB2"/>
    <w:rsid w:val="00B92B8B"/>
    <w:rsid w:val="00B92CE9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193"/>
    <w:rsid w:val="00B9455D"/>
    <w:rsid w:val="00B945DB"/>
    <w:rsid w:val="00B94BC3"/>
    <w:rsid w:val="00B94CD2"/>
    <w:rsid w:val="00B94F6B"/>
    <w:rsid w:val="00B95168"/>
    <w:rsid w:val="00B951AA"/>
    <w:rsid w:val="00B952BC"/>
    <w:rsid w:val="00B9548B"/>
    <w:rsid w:val="00B955ED"/>
    <w:rsid w:val="00B95B72"/>
    <w:rsid w:val="00B95BD0"/>
    <w:rsid w:val="00B95E15"/>
    <w:rsid w:val="00B95F32"/>
    <w:rsid w:val="00B9618B"/>
    <w:rsid w:val="00B963A4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2DF"/>
    <w:rsid w:val="00BA0389"/>
    <w:rsid w:val="00BA03CE"/>
    <w:rsid w:val="00BA096D"/>
    <w:rsid w:val="00BA0B82"/>
    <w:rsid w:val="00BA1009"/>
    <w:rsid w:val="00BA1232"/>
    <w:rsid w:val="00BA1788"/>
    <w:rsid w:val="00BA1C3E"/>
    <w:rsid w:val="00BA1C49"/>
    <w:rsid w:val="00BA1D6A"/>
    <w:rsid w:val="00BA1DB7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569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8E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23"/>
    <w:rsid w:val="00BB1D6C"/>
    <w:rsid w:val="00BB1E2B"/>
    <w:rsid w:val="00BB1F28"/>
    <w:rsid w:val="00BB239C"/>
    <w:rsid w:val="00BB2562"/>
    <w:rsid w:val="00BB2664"/>
    <w:rsid w:val="00BB26E7"/>
    <w:rsid w:val="00BB2A96"/>
    <w:rsid w:val="00BB2BB4"/>
    <w:rsid w:val="00BB2C98"/>
    <w:rsid w:val="00BB3000"/>
    <w:rsid w:val="00BB3189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87E"/>
    <w:rsid w:val="00BB492B"/>
    <w:rsid w:val="00BB4AE4"/>
    <w:rsid w:val="00BB4B13"/>
    <w:rsid w:val="00BB4D8B"/>
    <w:rsid w:val="00BB50AE"/>
    <w:rsid w:val="00BB5386"/>
    <w:rsid w:val="00BB5460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E12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1C5"/>
    <w:rsid w:val="00BC353C"/>
    <w:rsid w:val="00BC3604"/>
    <w:rsid w:val="00BC3836"/>
    <w:rsid w:val="00BC3D04"/>
    <w:rsid w:val="00BC3F79"/>
    <w:rsid w:val="00BC404F"/>
    <w:rsid w:val="00BC416F"/>
    <w:rsid w:val="00BC41D0"/>
    <w:rsid w:val="00BC454E"/>
    <w:rsid w:val="00BC4611"/>
    <w:rsid w:val="00BC465F"/>
    <w:rsid w:val="00BC4760"/>
    <w:rsid w:val="00BC4804"/>
    <w:rsid w:val="00BC4A10"/>
    <w:rsid w:val="00BC4C20"/>
    <w:rsid w:val="00BC4E3E"/>
    <w:rsid w:val="00BC4E95"/>
    <w:rsid w:val="00BC5000"/>
    <w:rsid w:val="00BC5055"/>
    <w:rsid w:val="00BC506D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C67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3AC"/>
    <w:rsid w:val="00BD53C7"/>
    <w:rsid w:val="00BD5401"/>
    <w:rsid w:val="00BD554B"/>
    <w:rsid w:val="00BD55CA"/>
    <w:rsid w:val="00BD5615"/>
    <w:rsid w:val="00BD5A12"/>
    <w:rsid w:val="00BD5A2F"/>
    <w:rsid w:val="00BD5B0B"/>
    <w:rsid w:val="00BD5D96"/>
    <w:rsid w:val="00BD5E6A"/>
    <w:rsid w:val="00BD5EF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93D"/>
    <w:rsid w:val="00BE1ADC"/>
    <w:rsid w:val="00BE1EF3"/>
    <w:rsid w:val="00BE1F63"/>
    <w:rsid w:val="00BE21BB"/>
    <w:rsid w:val="00BE257E"/>
    <w:rsid w:val="00BE259A"/>
    <w:rsid w:val="00BE2EB0"/>
    <w:rsid w:val="00BE300A"/>
    <w:rsid w:val="00BE310C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06A"/>
    <w:rsid w:val="00BE624F"/>
    <w:rsid w:val="00BE66DF"/>
    <w:rsid w:val="00BE66E9"/>
    <w:rsid w:val="00BE69FF"/>
    <w:rsid w:val="00BE6CB1"/>
    <w:rsid w:val="00BE6EBA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0E06"/>
    <w:rsid w:val="00BF0E0B"/>
    <w:rsid w:val="00BF1024"/>
    <w:rsid w:val="00BF1C4D"/>
    <w:rsid w:val="00BF1CC7"/>
    <w:rsid w:val="00BF1E2F"/>
    <w:rsid w:val="00BF1FB5"/>
    <w:rsid w:val="00BF21B9"/>
    <w:rsid w:val="00BF2333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3F86"/>
    <w:rsid w:val="00BF41C8"/>
    <w:rsid w:val="00BF4507"/>
    <w:rsid w:val="00BF478B"/>
    <w:rsid w:val="00BF4A70"/>
    <w:rsid w:val="00BF4C96"/>
    <w:rsid w:val="00BF4DAC"/>
    <w:rsid w:val="00BF4DB7"/>
    <w:rsid w:val="00BF53FD"/>
    <w:rsid w:val="00BF54CE"/>
    <w:rsid w:val="00BF568B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94B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35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4F"/>
    <w:rsid w:val="00C061FE"/>
    <w:rsid w:val="00C06494"/>
    <w:rsid w:val="00C06CBC"/>
    <w:rsid w:val="00C06E67"/>
    <w:rsid w:val="00C06F55"/>
    <w:rsid w:val="00C07223"/>
    <w:rsid w:val="00C0751B"/>
    <w:rsid w:val="00C075E6"/>
    <w:rsid w:val="00C07D63"/>
    <w:rsid w:val="00C103C0"/>
    <w:rsid w:val="00C10580"/>
    <w:rsid w:val="00C10674"/>
    <w:rsid w:val="00C106D0"/>
    <w:rsid w:val="00C1072F"/>
    <w:rsid w:val="00C1091A"/>
    <w:rsid w:val="00C10C6D"/>
    <w:rsid w:val="00C111FA"/>
    <w:rsid w:val="00C11FE3"/>
    <w:rsid w:val="00C120D0"/>
    <w:rsid w:val="00C120E9"/>
    <w:rsid w:val="00C126F7"/>
    <w:rsid w:val="00C12C70"/>
    <w:rsid w:val="00C13320"/>
    <w:rsid w:val="00C134A8"/>
    <w:rsid w:val="00C13607"/>
    <w:rsid w:val="00C13B71"/>
    <w:rsid w:val="00C13D1E"/>
    <w:rsid w:val="00C141C5"/>
    <w:rsid w:val="00C14790"/>
    <w:rsid w:val="00C14BBE"/>
    <w:rsid w:val="00C15059"/>
    <w:rsid w:val="00C150E7"/>
    <w:rsid w:val="00C15107"/>
    <w:rsid w:val="00C15259"/>
    <w:rsid w:val="00C15F2A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160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ECE"/>
    <w:rsid w:val="00C22F29"/>
    <w:rsid w:val="00C230D7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4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298"/>
    <w:rsid w:val="00C272F4"/>
    <w:rsid w:val="00C27432"/>
    <w:rsid w:val="00C274A8"/>
    <w:rsid w:val="00C27690"/>
    <w:rsid w:val="00C2787A"/>
    <w:rsid w:val="00C27998"/>
    <w:rsid w:val="00C27B6F"/>
    <w:rsid w:val="00C27DD7"/>
    <w:rsid w:val="00C27F4D"/>
    <w:rsid w:val="00C30005"/>
    <w:rsid w:val="00C3048D"/>
    <w:rsid w:val="00C305E9"/>
    <w:rsid w:val="00C30B3E"/>
    <w:rsid w:val="00C30C06"/>
    <w:rsid w:val="00C30CD3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1C6"/>
    <w:rsid w:val="00C3223B"/>
    <w:rsid w:val="00C32309"/>
    <w:rsid w:val="00C325BB"/>
    <w:rsid w:val="00C32AC7"/>
    <w:rsid w:val="00C33014"/>
    <w:rsid w:val="00C3308C"/>
    <w:rsid w:val="00C333F3"/>
    <w:rsid w:val="00C33A7F"/>
    <w:rsid w:val="00C33A88"/>
    <w:rsid w:val="00C33CE6"/>
    <w:rsid w:val="00C3409C"/>
    <w:rsid w:val="00C3429F"/>
    <w:rsid w:val="00C342CD"/>
    <w:rsid w:val="00C34382"/>
    <w:rsid w:val="00C3475F"/>
    <w:rsid w:val="00C349BA"/>
    <w:rsid w:val="00C350A6"/>
    <w:rsid w:val="00C350C4"/>
    <w:rsid w:val="00C352BA"/>
    <w:rsid w:val="00C35557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32D"/>
    <w:rsid w:val="00C3746A"/>
    <w:rsid w:val="00C3747A"/>
    <w:rsid w:val="00C37865"/>
    <w:rsid w:val="00C37888"/>
    <w:rsid w:val="00C37895"/>
    <w:rsid w:val="00C37BB3"/>
    <w:rsid w:val="00C37CAF"/>
    <w:rsid w:val="00C37F42"/>
    <w:rsid w:val="00C4000B"/>
    <w:rsid w:val="00C40105"/>
    <w:rsid w:val="00C40431"/>
    <w:rsid w:val="00C40467"/>
    <w:rsid w:val="00C40729"/>
    <w:rsid w:val="00C407FA"/>
    <w:rsid w:val="00C40946"/>
    <w:rsid w:val="00C40C02"/>
    <w:rsid w:val="00C40CAF"/>
    <w:rsid w:val="00C412F2"/>
    <w:rsid w:val="00C4175C"/>
    <w:rsid w:val="00C41859"/>
    <w:rsid w:val="00C418AA"/>
    <w:rsid w:val="00C41B1C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04A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9F6"/>
    <w:rsid w:val="00C47B32"/>
    <w:rsid w:val="00C47FEA"/>
    <w:rsid w:val="00C50042"/>
    <w:rsid w:val="00C50188"/>
    <w:rsid w:val="00C501B6"/>
    <w:rsid w:val="00C5037C"/>
    <w:rsid w:val="00C5056C"/>
    <w:rsid w:val="00C50934"/>
    <w:rsid w:val="00C50B58"/>
    <w:rsid w:val="00C50BEC"/>
    <w:rsid w:val="00C50FF9"/>
    <w:rsid w:val="00C51722"/>
    <w:rsid w:val="00C51A23"/>
    <w:rsid w:val="00C51AD3"/>
    <w:rsid w:val="00C51C9D"/>
    <w:rsid w:val="00C51E1C"/>
    <w:rsid w:val="00C51E69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52"/>
    <w:rsid w:val="00C53FFB"/>
    <w:rsid w:val="00C546A8"/>
    <w:rsid w:val="00C54BC8"/>
    <w:rsid w:val="00C54D2B"/>
    <w:rsid w:val="00C558EC"/>
    <w:rsid w:val="00C55E3C"/>
    <w:rsid w:val="00C56108"/>
    <w:rsid w:val="00C56216"/>
    <w:rsid w:val="00C5646D"/>
    <w:rsid w:val="00C56563"/>
    <w:rsid w:val="00C567C2"/>
    <w:rsid w:val="00C57148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637"/>
    <w:rsid w:val="00C646CA"/>
    <w:rsid w:val="00C64DF1"/>
    <w:rsid w:val="00C6513D"/>
    <w:rsid w:val="00C651EA"/>
    <w:rsid w:val="00C65605"/>
    <w:rsid w:val="00C65711"/>
    <w:rsid w:val="00C65851"/>
    <w:rsid w:val="00C65C2D"/>
    <w:rsid w:val="00C6615E"/>
    <w:rsid w:val="00C66242"/>
    <w:rsid w:val="00C6684F"/>
    <w:rsid w:val="00C66933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989"/>
    <w:rsid w:val="00C70ACE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408"/>
    <w:rsid w:val="00C7289E"/>
    <w:rsid w:val="00C72975"/>
    <w:rsid w:val="00C729F7"/>
    <w:rsid w:val="00C73471"/>
    <w:rsid w:val="00C73BCD"/>
    <w:rsid w:val="00C73C0C"/>
    <w:rsid w:val="00C73D89"/>
    <w:rsid w:val="00C74195"/>
    <w:rsid w:val="00C74437"/>
    <w:rsid w:val="00C745DF"/>
    <w:rsid w:val="00C746CE"/>
    <w:rsid w:val="00C74940"/>
    <w:rsid w:val="00C74A70"/>
    <w:rsid w:val="00C74C1C"/>
    <w:rsid w:val="00C74D3F"/>
    <w:rsid w:val="00C75800"/>
    <w:rsid w:val="00C7589A"/>
    <w:rsid w:val="00C75D7F"/>
    <w:rsid w:val="00C75FED"/>
    <w:rsid w:val="00C7609B"/>
    <w:rsid w:val="00C76629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2F8"/>
    <w:rsid w:val="00C8131B"/>
    <w:rsid w:val="00C8134B"/>
    <w:rsid w:val="00C81593"/>
    <w:rsid w:val="00C81617"/>
    <w:rsid w:val="00C818FF"/>
    <w:rsid w:val="00C8190B"/>
    <w:rsid w:val="00C81C90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2F36"/>
    <w:rsid w:val="00C83334"/>
    <w:rsid w:val="00C83798"/>
    <w:rsid w:val="00C83C59"/>
    <w:rsid w:val="00C83E4B"/>
    <w:rsid w:val="00C84F2A"/>
    <w:rsid w:val="00C85085"/>
    <w:rsid w:val="00C8522E"/>
    <w:rsid w:val="00C855E9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66"/>
    <w:rsid w:val="00C8717E"/>
    <w:rsid w:val="00C8728B"/>
    <w:rsid w:val="00C872FE"/>
    <w:rsid w:val="00C87381"/>
    <w:rsid w:val="00C873A9"/>
    <w:rsid w:val="00C87715"/>
    <w:rsid w:val="00C87C5D"/>
    <w:rsid w:val="00C87F9A"/>
    <w:rsid w:val="00C90147"/>
    <w:rsid w:val="00C903E6"/>
    <w:rsid w:val="00C90965"/>
    <w:rsid w:val="00C90A3D"/>
    <w:rsid w:val="00C90E4B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E3E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4EDD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0A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D43"/>
    <w:rsid w:val="00CA0EF0"/>
    <w:rsid w:val="00CA1826"/>
    <w:rsid w:val="00CA1BF9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DAD"/>
    <w:rsid w:val="00CA3EB9"/>
    <w:rsid w:val="00CA3F8B"/>
    <w:rsid w:val="00CA405D"/>
    <w:rsid w:val="00CA43D3"/>
    <w:rsid w:val="00CA4453"/>
    <w:rsid w:val="00CA4910"/>
    <w:rsid w:val="00CA4C91"/>
    <w:rsid w:val="00CA4E2C"/>
    <w:rsid w:val="00CA4E9B"/>
    <w:rsid w:val="00CA524D"/>
    <w:rsid w:val="00CA52EF"/>
    <w:rsid w:val="00CA56D8"/>
    <w:rsid w:val="00CA5808"/>
    <w:rsid w:val="00CA5C13"/>
    <w:rsid w:val="00CA5F3E"/>
    <w:rsid w:val="00CA604F"/>
    <w:rsid w:val="00CA61DB"/>
    <w:rsid w:val="00CA6A47"/>
    <w:rsid w:val="00CA6B52"/>
    <w:rsid w:val="00CA6B93"/>
    <w:rsid w:val="00CA6C3D"/>
    <w:rsid w:val="00CA6C4D"/>
    <w:rsid w:val="00CA6C7C"/>
    <w:rsid w:val="00CA6CA3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A1F"/>
    <w:rsid w:val="00CB3FD7"/>
    <w:rsid w:val="00CB4148"/>
    <w:rsid w:val="00CB41DB"/>
    <w:rsid w:val="00CB46C5"/>
    <w:rsid w:val="00CB48C9"/>
    <w:rsid w:val="00CB4A6B"/>
    <w:rsid w:val="00CB505F"/>
    <w:rsid w:val="00CB5133"/>
    <w:rsid w:val="00CB530C"/>
    <w:rsid w:val="00CB5323"/>
    <w:rsid w:val="00CB5335"/>
    <w:rsid w:val="00CB5429"/>
    <w:rsid w:val="00CB5C80"/>
    <w:rsid w:val="00CB5CAA"/>
    <w:rsid w:val="00CB5D28"/>
    <w:rsid w:val="00CB5F06"/>
    <w:rsid w:val="00CB5FF9"/>
    <w:rsid w:val="00CB61CD"/>
    <w:rsid w:val="00CB622D"/>
    <w:rsid w:val="00CB6332"/>
    <w:rsid w:val="00CB661E"/>
    <w:rsid w:val="00CB683E"/>
    <w:rsid w:val="00CB68F1"/>
    <w:rsid w:val="00CB6D9D"/>
    <w:rsid w:val="00CB7240"/>
    <w:rsid w:val="00CB75EB"/>
    <w:rsid w:val="00CB76A5"/>
    <w:rsid w:val="00CB76E6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3B"/>
    <w:rsid w:val="00CC2E87"/>
    <w:rsid w:val="00CC3046"/>
    <w:rsid w:val="00CC3194"/>
    <w:rsid w:val="00CC32CC"/>
    <w:rsid w:val="00CC3378"/>
    <w:rsid w:val="00CC33DC"/>
    <w:rsid w:val="00CC351E"/>
    <w:rsid w:val="00CC3607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BC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1C78"/>
    <w:rsid w:val="00CD242E"/>
    <w:rsid w:val="00CD246E"/>
    <w:rsid w:val="00CD2542"/>
    <w:rsid w:val="00CD2AD4"/>
    <w:rsid w:val="00CD2B46"/>
    <w:rsid w:val="00CD2EEC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2A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95E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34A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4AC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02E"/>
    <w:rsid w:val="00CE6730"/>
    <w:rsid w:val="00CE67D6"/>
    <w:rsid w:val="00CE6A48"/>
    <w:rsid w:val="00CE6D48"/>
    <w:rsid w:val="00CE6DC5"/>
    <w:rsid w:val="00CE6F52"/>
    <w:rsid w:val="00CE6FD5"/>
    <w:rsid w:val="00CE73B6"/>
    <w:rsid w:val="00CE73F7"/>
    <w:rsid w:val="00CE76FD"/>
    <w:rsid w:val="00CE78E9"/>
    <w:rsid w:val="00CE7C2D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7A1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5FA1"/>
    <w:rsid w:val="00CF6160"/>
    <w:rsid w:val="00CF62D4"/>
    <w:rsid w:val="00CF6499"/>
    <w:rsid w:val="00CF6638"/>
    <w:rsid w:val="00CF678F"/>
    <w:rsid w:val="00CF6D5D"/>
    <w:rsid w:val="00CF6FD5"/>
    <w:rsid w:val="00CF7104"/>
    <w:rsid w:val="00CF748E"/>
    <w:rsid w:val="00CF7DE8"/>
    <w:rsid w:val="00D0036B"/>
    <w:rsid w:val="00D006DE"/>
    <w:rsid w:val="00D0097B"/>
    <w:rsid w:val="00D00A8D"/>
    <w:rsid w:val="00D00CE2"/>
    <w:rsid w:val="00D011A1"/>
    <w:rsid w:val="00D011AF"/>
    <w:rsid w:val="00D01844"/>
    <w:rsid w:val="00D01921"/>
    <w:rsid w:val="00D01D21"/>
    <w:rsid w:val="00D01DB2"/>
    <w:rsid w:val="00D021FE"/>
    <w:rsid w:val="00D0225E"/>
    <w:rsid w:val="00D025F2"/>
    <w:rsid w:val="00D02872"/>
    <w:rsid w:val="00D02C34"/>
    <w:rsid w:val="00D0312B"/>
    <w:rsid w:val="00D03528"/>
    <w:rsid w:val="00D03D5B"/>
    <w:rsid w:val="00D041DC"/>
    <w:rsid w:val="00D0421D"/>
    <w:rsid w:val="00D04236"/>
    <w:rsid w:val="00D043A9"/>
    <w:rsid w:val="00D04651"/>
    <w:rsid w:val="00D04A21"/>
    <w:rsid w:val="00D04AD2"/>
    <w:rsid w:val="00D04C8B"/>
    <w:rsid w:val="00D0543D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07BE5"/>
    <w:rsid w:val="00D100AA"/>
    <w:rsid w:val="00D1031F"/>
    <w:rsid w:val="00D10677"/>
    <w:rsid w:val="00D1073A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B01"/>
    <w:rsid w:val="00D12BBD"/>
    <w:rsid w:val="00D12DC8"/>
    <w:rsid w:val="00D13208"/>
    <w:rsid w:val="00D1354D"/>
    <w:rsid w:val="00D1377B"/>
    <w:rsid w:val="00D13933"/>
    <w:rsid w:val="00D13A3E"/>
    <w:rsid w:val="00D13B7B"/>
    <w:rsid w:val="00D13E1E"/>
    <w:rsid w:val="00D13EDF"/>
    <w:rsid w:val="00D1403F"/>
    <w:rsid w:val="00D14368"/>
    <w:rsid w:val="00D1452C"/>
    <w:rsid w:val="00D14BD8"/>
    <w:rsid w:val="00D14BF2"/>
    <w:rsid w:val="00D14F8E"/>
    <w:rsid w:val="00D14FC0"/>
    <w:rsid w:val="00D15058"/>
    <w:rsid w:val="00D159B7"/>
    <w:rsid w:val="00D15A85"/>
    <w:rsid w:val="00D15D86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17F37"/>
    <w:rsid w:val="00D200E9"/>
    <w:rsid w:val="00D2048E"/>
    <w:rsid w:val="00D20981"/>
    <w:rsid w:val="00D209D0"/>
    <w:rsid w:val="00D20DEE"/>
    <w:rsid w:val="00D211FA"/>
    <w:rsid w:val="00D21590"/>
    <w:rsid w:val="00D2165B"/>
    <w:rsid w:val="00D216C5"/>
    <w:rsid w:val="00D21A71"/>
    <w:rsid w:val="00D224D9"/>
    <w:rsid w:val="00D22AFA"/>
    <w:rsid w:val="00D22BEA"/>
    <w:rsid w:val="00D22EA7"/>
    <w:rsid w:val="00D23230"/>
    <w:rsid w:val="00D23C14"/>
    <w:rsid w:val="00D23F01"/>
    <w:rsid w:val="00D24402"/>
    <w:rsid w:val="00D248A9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5F89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20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47E"/>
    <w:rsid w:val="00D327C8"/>
    <w:rsid w:val="00D32E79"/>
    <w:rsid w:val="00D3338F"/>
    <w:rsid w:val="00D33917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8C5"/>
    <w:rsid w:val="00D37961"/>
    <w:rsid w:val="00D37D6F"/>
    <w:rsid w:val="00D401DD"/>
    <w:rsid w:val="00D406D7"/>
    <w:rsid w:val="00D409D8"/>
    <w:rsid w:val="00D40DCE"/>
    <w:rsid w:val="00D411FA"/>
    <w:rsid w:val="00D4120B"/>
    <w:rsid w:val="00D41214"/>
    <w:rsid w:val="00D41629"/>
    <w:rsid w:val="00D41714"/>
    <w:rsid w:val="00D41A90"/>
    <w:rsid w:val="00D41AD2"/>
    <w:rsid w:val="00D41B98"/>
    <w:rsid w:val="00D41E36"/>
    <w:rsid w:val="00D42312"/>
    <w:rsid w:val="00D42611"/>
    <w:rsid w:val="00D4280B"/>
    <w:rsid w:val="00D42CEF"/>
    <w:rsid w:val="00D42D06"/>
    <w:rsid w:val="00D43224"/>
    <w:rsid w:val="00D435ED"/>
    <w:rsid w:val="00D439A9"/>
    <w:rsid w:val="00D439C3"/>
    <w:rsid w:val="00D43A3D"/>
    <w:rsid w:val="00D43B8C"/>
    <w:rsid w:val="00D4411D"/>
    <w:rsid w:val="00D4435C"/>
    <w:rsid w:val="00D44561"/>
    <w:rsid w:val="00D447F3"/>
    <w:rsid w:val="00D449B4"/>
    <w:rsid w:val="00D44BC9"/>
    <w:rsid w:val="00D44C5A"/>
    <w:rsid w:val="00D44C81"/>
    <w:rsid w:val="00D44EBB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BFA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1A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65B"/>
    <w:rsid w:val="00D5677E"/>
    <w:rsid w:val="00D567A0"/>
    <w:rsid w:val="00D567DF"/>
    <w:rsid w:val="00D56BAB"/>
    <w:rsid w:val="00D56C7A"/>
    <w:rsid w:val="00D56D3D"/>
    <w:rsid w:val="00D57268"/>
    <w:rsid w:val="00D57496"/>
    <w:rsid w:val="00D574D8"/>
    <w:rsid w:val="00D57953"/>
    <w:rsid w:val="00D57A69"/>
    <w:rsid w:val="00D57AE6"/>
    <w:rsid w:val="00D57C23"/>
    <w:rsid w:val="00D57DA2"/>
    <w:rsid w:val="00D57E00"/>
    <w:rsid w:val="00D57E7F"/>
    <w:rsid w:val="00D602A5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3BB"/>
    <w:rsid w:val="00D61491"/>
    <w:rsid w:val="00D61F0A"/>
    <w:rsid w:val="00D62150"/>
    <w:rsid w:val="00D62533"/>
    <w:rsid w:val="00D62612"/>
    <w:rsid w:val="00D627E6"/>
    <w:rsid w:val="00D6285E"/>
    <w:rsid w:val="00D629E6"/>
    <w:rsid w:val="00D62BCC"/>
    <w:rsid w:val="00D62D37"/>
    <w:rsid w:val="00D62DDE"/>
    <w:rsid w:val="00D62EB2"/>
    <w:rsid w:val="00D62FF8"/>
    <w:rsid w:val="00D63369"/>
    <w:rsid w:val="00D633E9"/>
    <w:rsid w:val="00D6346B"/>
    <w:rsid w:val="00D6355F"/>
    <w:rsid w:val="00D6361D"/>
    <w:rsid w:val="00D637E3"/>
    <w:rsid w:val="00D63D8B"/>
    <w:rsid w:val="00D63E89"/>
    <w:rsid w:val="00D641CD"/>
    <w:rsid w:val="00D64428"/>
    <w:rsid w:val="00D645FC"/>
    <w:rsid w:val="00D65046"/>
    <w:rsid w:val="00D654A0"/>
    <w:rsid w:val="00D6572A"/>
    <w:rsid w:val="00D659FF"/>
    <w:rsid w:val="00D6611B"/>
    <w:rsid w:val="00D661C3"/>
    <w:rsid w:val="00D6657D"/>
    <w:rsid w:val="00D665D6"/>
    <w:rsid w:val="00D66840"/>
    <w:rsid w:val="00D66B94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0B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93C"/>
    <w:rsid w:val="00D73A0D"/>
    <w:rsid w:val="00D73BE6"/>
    <w:rsid w:val="00D73CBC"/>
    <w:rsid w:val="00D7444F"/>
    <w:rsid w:val="00D747AB"/>
    <w:rsid w:val="00D74817"/>
    <w:rsid w:val="00D748F4"/>
    <w:rsid w:val="00D7505B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6F3F"/>
    <w:rsid w:val="00D7774F"/>
    <w:rsid w:val="00D777B4"/>
    <w:rsid w:val="00D77A14"/>
    <w:rsid w:val="00D77A44"/>
    <w:rsid w:val="00D77CF0"/>
    <w:rsid w:val="00D80504"/>
    <w:rsid w:val="00D80DF4"/>
    <w:rsid w:val="00D81134"/>
    <w:rsid w:val="00D81138"/>
    <w:rsid w:val="00D81892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74"/>
    <w:rsid w:val="00D838B5"/>
    <w:rsid w:val="00D838D3"/>
    <w:rsid w:val="00D83AA0"/>
    <w:rsid w:val="00D83AA6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0B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3"/>
    <w:rsid w:val="00D90F3C"/>
    <w:rsid w:val="00D9124C"/>
    <w:rsid w:val="00D91380"/>
    <w:rsid w:val="00D91451"/>
    <w:rsid w:val="00D915FA"/>
    <w:rsid w:val="00D91629"/>
    <w:rsid w:val="00D916D8"/>
    <w:rsid w:val="00D917F3"/>
    <w:rsid w:val="00D91A5F"/>
    <w:rsid w:val="00D9203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5EE9"/>
    <w:rsid w:val="00D95FA9"/>
    <w:rsid w:val="00D9614D"/>
    <w:rsid w:val="00D965AD"/>
    <w:rsid w:val="00D96649"/>
    <w:rsid w:val="00D967A8"/>
    <w:rsid w:val="00D96877"/>
    <w:rsid w:val="00D96F3C"/>
    <w:rsid w:val="00D96FCC"/>
    <w:rsid w:val="00D972D6"/>
    <w:rsid w:val="00D9744B"/>
    <w:rsid w:val="00D97888"/>
    <w:rsid w:val="00D97BD7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7A5"/>
    <w:rsid w:val="00DA1885"/>
    <w:rsid w:val="00DA1BAC"/>
    <w:rsid w:val="00DA1DDF"/>
    <w:rsid w:val="00DA1E8C"/>
    <w:rsid w:val="00DA213E"/>
    <w:rsid w:val="00DA234F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290"/>
    <w:rsid w:val="00DA43F2"/>
    <w:rsid w:val="00DA4640"/>
    <w:rsid w:val="00DA46AF"/>
    <w:rsid w:val="00DA487F"/>
    <w:rsid w:val="00DA48C3"/>
    <w:rsid w:val="00DA4B76"/>
    <w:rsid w:val="00DA4C76"/>
    <w:rsid w:val="00DA4E32"/>
    <w:rsid w:val="00DA4F72"/>
    <w:rsid w:val="00DA57EC"/>
    <w:rsid w:val="00DA586D"/>
    <w:rsid w:val="00DA5972"/>
    <w:rsid w:val="00DA5BD0"/>
    <w:rsid w:val="00DA5BF6"/>
    <w:rsid w:val="00DA5D9B"/>
    <w:rsid w:val="00DA603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21"/>
    <w:rsid w:val="00DB07E4"/>
    <w:rsid w:val="00DB07F5"/>
    <w:rsid w:val="00DB1AC0"/>
    <w:rsid w:val="00DB1C0B"/>
    <w:rsid w:val="00DB1C12"/>
    <w:rsid w:val="00DB1DFB"/>
    <w:rsid w:val="00DB2448"/>
    <w:rsid w:val="00DB257C"/>
    <w:rsid w:val="00DB25B4"/>
    <w:rsid w:val="00DB25CD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9E3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6C1F"/>
    <w:rsid w:val="00DB6F4F"/>
    <w:rsid w:val="00DB719E"/>
    <w:rsid w:val="00DB723F"/>
    <w:rsid w:val="00DB75D3"/>
    <w:rsid w:val="00DB7729"/>
    <w:rsid w:val="00DB7937"/>
    <w:rsid w:val="00DB79AE"/>
    <w:rsid w:val="00DB7BA0"/>
    <w:rsid w:val="00DB7BE3"/>
    <w:rsid w:val="00DB7C6A"/>
    <w:rsid w:val="00DC034E"/>
    <w:rsid w:val="00DC0C26"/>
    <w:rsid w:val="00DC0DF8"/>
    <w:rsid w:val="00DC117A"/>
    <w:rsid w:val="00DC1201"/>
    <w:rsid w:val="00DC1265"/>
    <w:rsid w:val="00DC1462"/>
    <w:rsid w:val="00DC1613"/>
    <w:rsid w:val="00DC19C9"/>
    <w:rsid w:val="00DC1AB3"/>
    <w:rsid w:val="00DC1B49"/>
    <w:rsid w:val="00DC1B95"/>
    <w:rsid w:val="00DC2068"/>
    <w:rsid w:val="00DC216B"/>
    <w:rsid w:val="00DC2370"/>
    <w:rsid w:val="00DC23E9"/>
    <w:rsid w:val="00DC2444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BD8"/>
    <w:rsid w:val="00DD0C1E"/>
    <w:rsid w:val="00DD1193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A22"/>
    <w:rsid w:val="00DD3DFE"/>
    <w:rsid w:val="00DD3F32"/>
    <w:rsid w:val="00DD410C"/>
    <w:rsid w:val="00DD4482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810"/>
    <w:rsid w:val="00DD79F0"/>
    <w:rsid w:val="00DD7C8B"/>
    <w:rsid w:val="00DE0A85"/>
    <w:rsid w:val="00DE0A89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6AC"/>
    <w:rsid w:val="00DE3768"/>
    <w:rsid w:val="00DE3869"/>
    <w:rsid w:val="00DE39FC"/>
    <w:rsid w:val="00DE3E6E"/>
    <w:rsid w:val="00DE3F3A"/>
    <w:rsid w:val="00DE4079"/>
    <w:rsid w:val="00DE428C"/>
    <w:rsid w:val="00DE4332"/>
    <w:rsid w:val="00DE49F8"/>
    <w:rsid w:val="00DE4CBE"/>
    <w:rsid w:val="00DE4E50"/>
    <w:rsid w:val="00DE51A2"/>
    <w:rsid w:val="00DE5332"/>
    <w:rsid w:val="00DE533B"/>
    <w:rsid w:val="00DE535A"/>
    <w:rsid w:val="00DE536A"/>
    <w:rsid w:val="00DE5C8C"/>
    <w:rsid w:val="00DE5DD1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79D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2AF3"/>
    <w:rsid w:val="00DF2C2F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393"/>
    <w:rsid w:val="00DF562C"/>
    <w:rsid w:val="00DF5754"/>
    <w:rsid w:val="00DF5F71"/>
    <w:rsid w:val="00DF60F7"/>
    <w:rsid w:val="00DF649A"/>
    <w:rsid w:val="00DF66EE"/>
    <w:rsid w:val="00DF69EE"/>
    <w:rsid w:val="00DF6A86"/>
    <w:rsid w:val="00DF6C93"/>
    <w:rsid w:val="00DF6CB3"/>
    <w:rsid w:val="00DF6D4D"/>
    <w:rsid w:val="00DF7133"/>
    <w:rsid w:val="00DF7362"/>
    <w:rsid w:val="00DF79E4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71"/>
    <w:rsid w:val="00E011F4"/>
    <w:rsid w:val="00E0124E"/>
    <w:rsid w:val="00E015C5"/>
    <w:rsid w:val="00E01DBA"/>
    <w:rsid w:val="00E01FC9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BC3"/>
    <w:rsid w:val="00E03CDB"/>
    <w:rsid w:val="00E04153"/>
    <w:rsid w:val="00E04335"/>
    <w:rsid w:val="00E043EC"/>
    <w:rsid w:val="00E044D5"/>
    <w:rsid w:val="00E04649"/>
    <w:rsid w:val="00E0464C"/>
    <w:rsid w:val="00E04AB4"/>
    <w:rsid w:val="00E04B87"/>
    <w:rsid w:val="00E04BCC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40"/>
    <w:rsid w:val="00E05EAD"/>
    <w:rsid w:val="00E0613A"/>
    <w:rsid w:val="00E0683C"/>
    <w:rsid w:val="00E068DF"/>
    <w:rsid w:val="00E0699A"/>
    <w:rsid w:val="00E06B48"/>
    <w:rsid w:val="00E07964"/>
    <w:rsid w:val="00E07C9E"/>
    <w:rsid w:val="00E07DBA"/>
    <w:rsid w:val="00E07E97"/>
    <w:rsid w:val="00E10240"/>
    <w:rsid w:val="00E106FC"/>
    <w:rsid w:val="00E10704"/>
    <w:rsid w:val="00E1094E"/>
    <w:rsid w:val="00E10C03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B68"/>
    <w:rsid w:val="00E12C54"/>
    <w:rsid w:val="00E12D5E"/>
    <w:rsid w:val="00E12DFF"/>
    <w:rsid w:val="00E1346F"/>
    <w:rsid w:val="00E1349D"/>
    <w:rsid w:val="00E13698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68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32A"/>
    <w:rsid w:val="00E2180A"/>
    <w:rsid w:val="00E21821"/>
    <w:rsid w:val="00E21881"/>
    <w:rsid w:val="00E21B45"/>
    <w:rsid w:val="00E21ECB"/>
    <w:rsid w:val="00E21F2D"/>
    <w:rsid w:val="00E22156"/>
    <w:rsid w:val="00E222F2"/>
    <w:rsid w:val="00E2249B"/>
    <w:rsid w:val="00E22DE9"/>
    <w:rsid w:val="00E23097"/>
    <w:rsid w:val="00E231E5"/>
    <w:rsid w:val="00E233E4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528"/>
    <w:rsid w:val="00E2596B"/>
    <w:rsid w:val="00E2600F"/>
    <w:rsid w:val="00E26409"/>
    <w:rsid w:val="00E26610"/>
    <w:rsid w:val="00E26900"/>
    <w:rsid w:val="00E26DE5"/>
    <w:rsid w:val="00E2700B"/>
    <w:rsid w:val="00E270E1"/>
    <w:rsid w:val="00E27415"/>
    <w:rsid w:val="00E27C84"/>
    <w:rsid w:val="00E27D69"/>
    <w:rsid w:val="00E27DEF"/>
    <w:rsid w:val="00E300D4"/>
    <w:rsid w:val="00E300E1"/>
    <w:rsid w:val="00E301E0"/>
    <w:rsid w:val="00E3031C"/>
    <w:rsid w:val="00E306FD"/>
    <w:rsid w:val="00E3073B"/>
    <w:rsid w:val="00E30FCC"/>
    <w:rsid w:val="00E31103"/>
    <w:rsid w:val="00E3157A"/>
    <w:rsid w:val="00E3173B"/>
    <w:rsid w:val="00E318AD"/>
    <w:rsid w:val="00E31B42"/>
    <w:rsid w:val="00E31B54"/>
    <w:rsid w:val="00E31C2D"/>
    <w:rsid w:val="00E31D0F"/>
    <w:rsid w:val="00E320E5"/>
    <w:rsid w:val="00E32909"/>
    <w:rsid w:val="00E32913"/>
    <w:rsid w:val="00E32CD0"/>
    <w:rsid w:val="00E32D2E"/>
    <w:rsid w:val="00E330C8"/>
    <w:rsid w:val="00E3311B"/>
    <w:rsid w:val="00E331F4"/>
    <w:rsid w:val="00E334DF"/>
    <w:rsid w:val="00E33655"/>
    <w:rsid w:val="00E33750"/>
    <w:rsid w:val="00E344DA"/>
    <w:rsid w:val="00E34729"/>
    <w:rsid w:val="00E34A02"/>
    <w:rsid w:val="00E34B7E"/>
    <w:rsid w:val="00E34D41"/>
    <w:rsid w:val="00E35013"/>
    <w:rsid w:val="00E356D8"/>
    <w:rsid w:val="00E35749"/>
    <w:rsid w:val="00E35F62"/>
    <w:rsid w:val="00E360F1"/>
    <w:rsid w:val="00E36485"/>
    <w:rsid w:val="00E36707"/>
    <w:rsid w:val="00E36757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1D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3A0E"/>
    <w:rsid w:val="00E440A8"/>
    <w:rsid w:val="00E4443F"/>
    <w:rsid w:val="00E4495B"/>
    <w:rsid w:val="00E44A92"/>
    <w:rsid w:val="00E44AE3"/>
    <w:rsid w:val="00E44BE3"/>
    <w:rsid w:val="00E44CE0"/>
    <w:rsid w:val="00E44CF5"/>
    <w:rsid w:val="00E44E93"/>
    <w:rsid w:val="00E45453"/>
    <w:rsid w:val="00E455B6"/>
    <w:rsid w:val="00E4580D"/>
    <w:rsid w:val="00E45BFE"/>
    <w:rsid w:val="00E45F8E"/>
    <w:rsid w:val="00E4602F"/>
    <w:rsid w:val="00E46542"/>
    <w:rsid w:val="00E468DD"/>
    <w:rsid w:val="00E46998"/>
    <w:rsid w:val="00E46AA1"/>
    <w:rsid w:val="00E46C0C"/>
    <w:rsid w:val="00E46DC9"/>
    <w:rsid w:val="00E47400"/>
    <w:rsid w:val="00E478C8"/>
    <w:rsid w:val="00E479D1"/>
    <w:rsid w:val="00E47BE8"/>
    <w:rsid w:val="00E47E89"/>
    <w:rsid w:val="00E47EFE"/>
    <w:rsid w:val="00E5009F"/>
    <w:rsid w:val="00E5018E"/>
    <w:rsid w:val="00E5027A"/>
    <w:rsid w:val="00E5035B"/>
    <w:rsid w:val="00E505CF"/>
    <w:rsid w:val="00E50736"/>
    <w:rsid w:val="00E509D7"/>
    <w:rsid w:val="00E50A0C"/>
    <w:rsid w:val="00E50A2A"/>
    <w:rsid w:val="00E50C14"/>
    <w:rsid w:val="00E50C47"/>
    <w:rsid w:val="00E50DE9"/>
    <w:rsid w:val="00E510A4"/>
    <w:rsid w:val="00E510FF"/>
    <w:rsid w:val="00E51292"/>
    <w:rsid w:val="00E513E9"/>
    <w:rsid w:val="00E51CBA"/>
    <w:rsid w:val="00E51D63"/>
    <w:rsid w:val="00E51E63"/>
    <w:rsid w:val="00E51F06"/>
    <w:rsid w:val="00E5220A"/>
    <w:rsid w:val="00E5228E"/>
    <w:rsid w:val="00E5254B"/>
    <w:rsid w:val="00E52573"/>
    <w:rsid w:val="00E52AAD"/>
    <w:rsid w:val="00E52F09"/>
    <w:rsid w:val="00E52F74"/>
    <w:rsid w:val="00E53197"/>
    <w:rsid w:val="00E532EE"/>
    <w:rsid w:val="00E53401"/>
    <w:rsid w:val="00E534A3"/>
    <w:rsid w:val="00E53AD5"/>
    <w:rsid w:val="00E53EFD"/>
    <w:rsid w:val="00E54604"/>
    <w:rsid w:val="00E549F7"/>
    <w:rsid w:val="00E54AD7"/>
    <w:rsid w:val="00E54D2D"/>
    <w:rsid w:val="00E54F22"/>
    <w:rsid w:val="00E55885"/>
    <w:rsid w:val="00E55996"/>
    <w:rsid w:val="00E55C00"/>
    <w:rsid w:val="00E55CC6"/>
    <w:rsid w:val="00E55D73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B4C"/>
    <w:rsid w:val="00E56F63"/>
    <w:rsid w:val="00E56FF0"/>
    <w:rsid w:val="00E57133"/>
    <w:rsid w:val="00E5725B"/>
    <w:rsid w:val="00E5733C"/>
    <w:rsid w:val="00E5748D"/>
    <w:rsid w:val="00E57A65"/>
    <w:rsid w:val="00E57F72"/>
    <w:rsid w:val="00E57FC4"/>
    <w:rsid w:val="00E60129"/>
    <w:rsid w:val="00E601C5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F0B"/>
    <w:rsid w:val="00E62188"/>
    <w:rsid w:val="00E6219B"/>
    <w:rsid w:val="00E6219E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3A5"/>
    <w:rsid w:val="00E64846"/>
    <w:rsid w:val="00E64949"/>
    <w:rsid w:val="00E64A37"/>
    <w:rsid w:val="00E64E71"/>
    <w:rsid w:val="00E6504C"/>
    <w:rsid w:val="00E652B9"/>
    <w:rsid w:val="00E652E3"/>
    <w:rsid w:val="00E65369"/>
    <w:rsid w:val="00E654FC"/>
    <w:rsid w:val="00E65CB2"/>
    <w:rsid w:val="00E65D5D"/>
    <w:rsid w:val="00E6623B"/>
    <w:rsid w:val="00E664E0"/>
    <w:rsid w:val="00E664E6"/>
    <w:rsid w:val="00E66574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48"/>
    <w:rsid w:val="00E710BE"/>
    <w:rsid w:val="00E71606"/>
    <w:rsid w:val="00E71863"/>
    <w:rsid w:val="00E71A98"/>
    <w:rsid w:val="00E71B33"/>
    <w:rsid w:val="00E71D2D"/>
    <w:rsid w:val="00E71E71"/>
    <w:rsid w:val="00E7205E"/>
    <w:rsid w:val="00E72510"/>
    <w:rsid w:val="00E725AC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35F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0ED"/>
    <w:rsid w:val="00E773E9"/>
    <w:rsid w:val="00E77471"/>
    <w:rsid w:val="00E774E1"/>
    <w:rsid w:val="00E77D15"/>
    <w:rsid w:val="00E80274"/>
    <w:rsid w:val="00E803E0"/>
    <w:rsid w:val="00E8051D"/>
    <w:rsid w:val="00E809AA"/>
    <w:rsid w:val="00E80EC2"/>
    <w:rsid w:val="00E815CA"/>
    <w:rsid w:val="00E81952"/>
    <w:rsid w:val="00E81C80"/>
    <w:rsid w:val="00E81FFC"/>
    <w:rsid w:val="00E826DA"/>
    <w:rsid w:val="00E82CB8"/>
    <w:rsid w:val="00E83017"/>
    <w:rsid w:val="00E83580"/>
    <w:rsid w:val="00E8364A"/>
    <w:rsid w:val="00E83A5B"/>
    <w:rsid w:val="00E83B14"/>
    <w:rsid w:val="00E83D2F"/>
    <w:rsid w:val="00E83F9F"/>
    <w:rsid w:val="00E843B4"/>
    <w:rsid w:val="00E844AE"/>
    <w:rsid w:val="00E84753"/>
    <w:rsid w:val="00E8475D"/>
    <w:rsid w:val="00E84B02"/>
    <w:rsid w:val="00E8540D"/>
    <w:rsid w:val="00E8563F"/>
    <w:rsid w:val="00E85CD0"/>
    <w:rsid w:val="00E85E28"/>
    <w:rsid w:val="00E8640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0C7"/>
    <w:rsid w:val="00E871D7"/>
    <w:rsid w:val="00E874F7"/>
    <w:rsid w:val="00E87802"/>
    <w:rsid w:val="00E87DF7"/>
    <w:rsid w:val="00E9006F"/>
    <w:rsid w:val="00E900C2"/>
    <w:rsid w:val="00E905BF"/>
    <w:rsid w:val="00E90741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351"/>
    <w:rsid w:val="00E9443A"/>
    <w:rsid w:val="00E9456B"/>
    <w:rsid w:val="00E94EB9"/>
    <w:rsid w:val="00E95072"/>
    <w:rsid w:val="00E951DE"/>
    <w:rsid w:val="00E9595D"/>
    <w:rsid w:val="00E959CB"/>
    <w:rsid w:val="00E95BD5"/>
    <w:rsid w:val="00E95CE8"/>
    <w:rsid w:val="00E96083"/>
    <w:rsid w:val="00E96568"/>
    <w:rsid w:val="00E9696F"/>
    <w:rsid w:val="00E9730F"/>
    <w:rsid w:val="00E97CCB"/>
    <w:rsid w:val="00E97D60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28D"/>
    <w:rsid w:val="00EA257B"/>
    <w:rsid w:val="00EA29B1"/>
    <w:rsid w:val="00EA3094"/>
    <w:rsid w:val="00EA30CB"/>
    <w:rsid w:val="00EA315D"/>
    <w:rsid w:val="00EA343C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507"/>
    <w:rsid w:val="00EA4812"/>
    <w:rsid w:val="00EA4860"/>
    <w:rsid w:val="00EA4B60"/>
    <w:rsid w:val="00EA4D2F"/>
    <w:rsid w:val="00EA5520"/>
    <w:rsid w:val="00EA5AE3"/>
    <w:rsid w:val="00EA5E11"/>
    <w:rsid w:val="00EA6098"/>
    <w:rsid w:val="00EA62B6"/>
    <w:rsid w:val="00EA633F"/>
    <w:rsid w:val="00EA6CF6"/>
    <w:rsid w:val="00EA6EA0"/>
    <w:rsid w:val="00EA7097"/>
    <w:rsid w:val="00EA7349"/>
    <w:rsid w:val="00EA750E"/>
    <w:rsid w:val="00EA779C"/>
    <w:rsid w:val="00EA782D"/>
    <w:rsid w:val="00EA7CDE"/>
    <w:rsid w:val="00EB0037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22"/>
    <w:rsid w:val="00EB25EF"/>
    <w:rsid w:val="00EB2745"/>
    <w:rsid w:val="00EB2834"/>
    <w:rsid w:val="00EB2860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2C"/>
    <w:rsid w:val="00EB3E36"/>
    <w:rsid w:val="00EB3E93"/>
    <w:rsid w:val="00EB47CC"/>
    <w:rsid w:val="00EB4D54"/>
    <w:rsid w:val="00EB4DFB"/>
    <w:rsid w:val="00EB55A0"/>
    <w:rsid w:val="00EB56A3"/>
    <w:rsid w:val="00EB5867"/>
    <w:rsid w:val="00EB5BF0"/>
    <w:rsid w:val="00EB5D38"/>
    <w:rsid w:val="00EB5E9B"/>
    <w:rsid w:val="00EB5F28"/>
    <w:rsid w:val="00EB616B"/>
    <w:rsid w:val="00EB654D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4BD4"/>
    <w:rsid w:val="00EC53FC"/>
    <w:rsid w:val="00EC572B"/>
    <w:rsid w:val="00EC57AA"/>
    <w:rsid w:val="00EC59D3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92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699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04D"/>
    <w:rsid w:val="00ED6122"/>
    <w:rsid w:val="00ED6389"/>
    <w:rsid w:val="00ED63AA"/>
    <w:rsid w:val="00ED643D"/>
    <w:rsid w:val="00ED667B"/>
    <w:rsid w:val="00ED6EA3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7C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8D5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85B"/>
    <w:rsid w:val="00EE3BF5"/>
    <w:rsid w:val="00EE3CBE"/>
    <w:rsid w:val="00EE3CFD"/>
    <w:rsid w:val="00EE3F04"/>
    <w:rsid w:val="00EE41C0"/>
    <w:rsid w:val="00EE45B5"/>
    <w:rsid w:val="00EE48B0"/>
    <w:rsid w:val="00EE4B33"/>
    <w:rsid w:val="00EE4E0B"/>
    <w:rsid w:val="00EE4EAE"/>
    <w:rsid w:val="00EE4FE6"/>
    <w:rsid w:val="00EE56BD"/>
    <w:rsid w:val="00EE59B7"/>
    <w:rsid w:val="00EE5B22"/>
    <w:rsid w:val="00EE6129"/>
    <w:rsid w:val="00EE625E"/>
    <w:rsid w:val="00EE6352"/>
    <w:rsid w:val="00EE6503"/>
    <w:rsid w:val="00EE65FC"/>
    <w:rsid w:val="00EE67DC"/>
    <w:rsid w:val="00EE6C6A"/>
    <w:rsid w:val="00EE72BD"/>
    <w:rsid w:val="00EE7A35"/>
    <w:rsid w:val="00EE7A92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0F01"/>
    <w:rsid w:val="00EF16B7"/>
    <w:rsid w:val="00EF198B"/>
    <w:rsid w:val="00EF1A5E"/>
    <w:rsid w:val="00EF1AAA"/>
    <w:rsid w:val="00EF1D64"/>
    <w:rsid w:val="00EF1F1C"/>
    <w:rsid w:val="00EF21D4"/>
    <w:rsid w:val="00EF2A1A"/>
    <w:rsid w:val="00EF31E6"/>
    <w:rsid w:val="00EF350C"/>
    <w:rsid w:val="00EF3538"/>
    <w:rsid w:val="00EF3669"/>
    <w:rsid w:val="00EF3BFC"/>
    <w:rsid w:val="00EF3DFD"/>
    <w:rsid w:val="00EF420C"/>
    <w:rsid w:val="00EF4459"/>
    <w:rsid w:val="00EF477C"/>
    <w:rsid w:val="00EF48FC"/>
    <w:rsid w:val="00EF504A"/>
    <w:rsid w:val="00EF55D7"/>
    <w:rsid w:val="00EF57A5"/>
    <w:rsid w:val="00EF57D9"/>
    <w:rsid w:val="00EF5BFC"/>
    <w:rsid w:val="00EF5D04"/>
    <w:rsid w:val="00EF5D0F"/>
    <w:rsid w:val="00EF66BB"/>
    <w:rsid w:val="00EF6895"/>
    <w:rsid w:val="00EF6915"/>
    <w:rsid w:val="00EF6B7E"/>
    <w:rsid w:val="00EF6BC3"/>
    <w:rsid w:val="00EF6C1B"/>
    <w:rsid w:val="00EF6ED1"/>
    <w:rsid w:val="00EF6EEC"/>
    <w:rsid w:val="00EF7291"/>
    <w:rsid w:val="00EF7398"/>
    <w:rsid w:val="00EF7471"/>
    <w:rsid w:val="00EF74CA"/>
    <w:rsid w:val="00EF74D5"/>
    <w:rsid w:val="00EF7608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2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9D4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40"/>
    <w:rsid w:val="00F06961"/>
    <w:rsid w:val="00F06B4D"/>
    <w:rsid w:val="00F075D4"/>
    <w:rsid w:val="00F07B52"/>
    <w:rsid w:val="00F07DBA"/>
    <w:rsid w:val="00F07E0B"/>
    <w:rsid w:val="00F07E6E"/>
    <w:rsid w:val="00F1024D"/>
    <w:rsid w:val="00F10586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3FD3"/>
    <w:rsid w:val="00F140C6"/>
    <w:rsid w:val="00F142F3"/>
    <w:rsid w:val="00F14331"/>
    <w:rsid w:val="00F14A4B"/>
    <w:rsid w:val="00F14E9A"/>
    <w:rsid w:val="00F14EE6"/>
    <w:rsid w:val="00F159A5"/>
    <w:rsid w:val="00F15B43"/>
    <w:rsid w:val="00F1664D"/>
    <w:rsid w:val="00F1669B"/>
    <w:rsid w:val="00F166F0"/>
    <w:rsid w:val="00F1671C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509"/>
    <w:rsid w:val="00F206F7"/>
    <w:rsid w:val="00F209B7"/>
    <w:rsid w:val="00F209D4"/>
    <w:rsid w:val="00F20C1A"/>
    <w:rsid w:val="00F20C26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70A"/>
    <w:rsid w:val="00F22CA5"/>
    <w:rsid w:val="00F22D6D"/>
    <w:rsid w:val="00F230B8"/>
    <w:rsid w:val="00F23591"/>
    <w:rsid w:val="00F23729"/>
    <w:rsid w:val="00F2386A"/>
    <w:rsid w:val="00F23BB3"/>
    <w:rsid w:val="00F24227"/>
    <w:rsid w:val="00F24244"/>
    <w:rsid w:val="00F242DE"/>
    <w:rsid w:val="00F243E7"/>
    <w:rsid w:val="00F247B1"/>
    <w:rsid w:val="00F24839"/>
    <w:rsid w:val="00F2488C"/>
    <w:rsid w:val="00F24924"/>
    <w:rsid w:val="00F24940"/>
    <w:rsid w:val="00F24D51"/>
    <w:rsid w:val="00F2506C"/>
    <w:rsid w:val="00F25236"/>
    <w:rsid w:val="00F254B0"/>
    <w:rsid w:val="00F25651"/>
    <w:rsid w:val="00F2585E"/>
    <w:rsid w:val="00F265CA"/>
    <w:rsid w:val="00F26DD6"/>
    <w:rsid w:val="00F27049"/>
    <w:rsid w:val="00F273C6"/>
    <w:rsid w:val="00F2740A"/>
    <w:rsid w:val="00F274EE"/>
    <w:rsid w:val="00F2755E"/>
    <w:rsid w:val="00F27667"/>
    <w:rsid w:val="00F27AB2"/>
    <w:rsid w:val="00F27BD5"/>
    <w:rsid w:val="00F30081"/>
    <w:rsid w:val="00F30732"/>
    <w:rsid w:val="00F30E73"/>
    <w:rsid w:val="00F31145"/>
    <w:rsid w:val="00F313FD"/>
    <w:rsid w:val="00F31A4E"/>
    <w:rsid w:val="00F31CAE"/>
    <w:rsid w:val="00F31DC7"/>
    <w:rsid w:val="00F31F33"/>
    <w:rsid w:val="00F31FD4"/>
    <w:rsid w:val="00F3252D"/>
    <w:rsid w:val="00F32542"/>
    <w:rsid w:val="00F327C0"/>
    <w:rsid w:val="00F32C49"/>
    <w:rsid w:val="00F32F37"/>
    <w:rsid w:val="00F338DC"/>
    <w:rsid w:val="00F33C94"/>
    <w:rsid w:val="00F33EAC"/>
    <w:rsid w:val="00F33F1C"/>
    <w:rsid w:val="00F33F5F"/>
    <w:rsid w:val="00F33F6F"/>
    <w:rsid w:val="00F341DB"/>
    <w:rsid w:val="00F344C3"/>
    <w:rsid w:val="00F34D1C"/>
    <w:rsid w:val="00F34DF5"/>
    <w:rsid w:val="00F35157"/>
    <w:rsid w:val="00F35411"/>
    <w:rsid w:val="00F354F8"/>
    <w:rsid w:val="00F355BD"/>
    <w:rsid w:val="00F35712"/>
    <w:rsid w:val="00F3596F"/>
    <w:rsid w:val="00F35A01"/>
    <w:rsid w:val="00F35F11"/>
    <w:rsid w:val="00F36142"/>
    <w:rsid w:val="00F36170"/>
    <w:rsid w:val="00F36CF4"/>
    <w:rsid w:val="00F36D3F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3EB7"/>
    <w:rsid w:val="00F441C3"/>
    <w:rsid w:val="00F44830"/>
    <w:rsid w:val="00F448A9"/>
    <w:rsid w:val="00F44992"/>
    <w:rsid w:val="00F44BEA"/>
    <w:rsid w:val="00F45122"/>
    <w:rsid w:val="00F45372"/>
    <w:rsid w:val="00F45557"/>
    <w:rsid w:val="00F45917"/>
    <w:rsid w:val="00F45A0A"/>
    <w:rsid w:val="00F45A10"/>
    <w:rsid w:val="00F45B0A"/>
    <w:rsid w:val="00F45F75"/>
    <w:rsid w:val="00F46353"/>
    <w:rsid w:val="00F4685B"/>
    <w:rsid w:val="00F46CB3"/>
    <w:rsid w:val="00F46DB0"/>
    <w:rsid w:val="00F471FC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22A"/>
    <w:rsid w:val="00F5249F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AC7"/>
    <w:rsid w:val="00F54BC7"/>
    <w:rsid w:val="00F54D3E"/>
    <w:rsid w:val="00F54E08"/>
    <w:rsid w:val="00F54E0A"/>
    <w:rsid w:val="00F54F8D"/>
    <w:rsid w:val="00F54FA9"/>
    <w:rsid w:val="00F550E5"/>
    <w:rsid w:val="00F5538F"/>
    <w:rsid w:val="00F553F1"/>
    <w:rsid w:val="00F55BF6"/>
    <w:rsid w:val="00F55C25"/>
    <w:rsid w:val="00F55CE1"/>
    <w:rsid w:val="00F56144"/>
    <w:rsid w:val="00F56269"/>
    <w:rsid w:val="00F5639F"/>
    <w:rsid w:val="00F563F2"/>
    <w:rsid w:val="00F56B71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B0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B80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63"/>
    <w:rsid w:val="00F70CCC"/>
    <w:rsid w:val="00F713DB"/>
    <w:rsid w:val="00F71564"/>
    <w:rsid w:val="00F71616"/>
    <w:rsid w:val="00F717C2"/>
    <w:rsid w:val="00F71896"/>
    <w:rsid w:val="00F719CC"/>
    <w:rsid w:val="00F71E1A"/>
    <w:rsid w:val="00F71F44"/>
    <w:rsid w:val="00F71FE7"/>
    <w:rsid w:val="00F7200A"/>
    <w:rsid w:val="00F7206B"/>
    <w:rsid w:val="00F720D3"/>
    <w:rsid w:val="00F7225A"/>
    <w:rsid w:val="00F72F7F"/>
    <w:rsid w:val="00F73049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E4B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9A"/>
    <w:rsid w:val="00F776DC"/>
    <w:rsid w:val="00F7772D"/>
    <w:rsid w:val="00F779F9"/>
    <w:rsid w:val="00F77A46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37"/>
    <w:rsid w:val="00F81AC4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3DBA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08"/>
    <w:rsid w:val="00F87CE9"/>
    <w:rsid w:val="00F87F9B"/>
    <w:rsid w:val="00F900F4"/>
    <w:rsid w:val="00F904C1"/>
    <w:rsid w:val="00F904C9"/>
    <w:rsid w:val="00F90AA8"/>
    <w:rsid w:val="00F90E09"/>
    <w:rsid w:val="00F90EDA"/>
    <w:rsid w:val="00F90F4C"/>
    <w:rsid w:val="00F91B84"/>
    <w:rsid w:val="00F91BE8"/>
    <w:rsid w:val="00F91E66"/>
    <w:rsid w:val="00F92116"/>
    <w:rsid w:val="00F92371"/>
    <w:rsid w:val="00F92709"/>
    <w:rsid w:val="00F92F8D"/>
    <w:rsid w:val="00F93043"/>
    <w:rsid w:val="00F930B0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68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5FBF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1FD"/>
    <w:rsid w:val="00FA165C"/>
    <w:rsid w:val="00FA1CF6"/>
    <w:rsid w:val="00FA1D4B"/>
    <w:rsid w:val="00FA2057"/>
    <w:rsid w:val="00FA21B8"/>
    <w:rsid w:val="00FA284C"/>
    <w:rsid w:val="00FA2C74"/>
    <w:rsid w:val="00FA2E13"/>
    <w:rsid w:val="00FA3590"/>
    <w:rsid w:val="00FA3758"/>
    <w:rsid w:val="00FA3821"/>
    <w:rsid w:val="00FA400B"/>
    <w:rsid w:val="00FA4136"/>
    <w:rsid w:val="00FA41FC"/>
    <w:rsid w:val="00FA45EB"/>
    <w:rsid w:val="00FA49CC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81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3B4"/>
    <w:rsid w:val="00FB180A"/>
    <w:rsid w:val="00FB1896"/>
    <w:rsid w:val="00FB18F4"/>
    <w:rsid w:val="00FB1947"/>
    <w:rsid w:val="00FB1C81"/>
    <w:rsid w:val="00FB1DB1"/>
    <w:rsid w:val="00FB1E9B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5A7"/>
    <w:rsid w:val="00FB4691"/>
    <w:rsid w:val="00FB473F"/>
    <w:rsid w:val="00FB48B7"/>
    <w:rsid w:val="00FB506C"/>
    <w:rsid w:val="00FB5247"/>
    <w:rsid w:val="00FB5883"/>
    <w:rsid w:val="00FB5CCA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66"/>
    <w:rsid w:val="00FB707A"/>
    <w:rsid w:val="00FB74E1"/>
    <w:rsid w:val="00FB7777"/>
    <w:rsid w:val="00FB78DD"/>
    <w:rsid w:val="00FB7A01"/>
    <w:rsid w:val="00FB7C8D"/>
    <w:rsid w:val="00FC0317"/>
    <w:rsid w:val="00FC041B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282"/>
    <w:rsid w:val="00FC52D0"/>
    <w:rsid w:val="00FC5896"/>
    <w:rsid w:val="00FC5AE0"/>
    <w:rsid w:val="00FC5F43"/>
    <w:rsid w:val="00FC60F5"/>
    <w:rsid w:val="00FC616F"/>
    <w:rsid w:val="00FC6176"/>
    <w:rsid w:val="00FC6302"/>
    <w:rsid w:val="00FC6554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AE2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81D"/>
    <w:rsid w:val="00FD49CB"/>
    <w:rsid w:val="00FD4CF8"/>
    <w:rsid w:val="00FD5321"/>
    <w:rsid w:val="00FD57C7"/>
    <w:rsid w:val="00FD5B0B"/>
    <w:rsid w:val="00FD5C71"/>
    <w:rsid w:val="00FD5D09"/>
    <w:rsid w:val="00FD5FF7"/>
    <w:rsid w:val="00FD6134"/>
    <w:rsid w:val="00FD6726"/>
    <w:rsid w:val="00FD6D6A"/>
    <w:rsid w:val="00FD70BB"/>
    <w:rsid w:val="00FD734B"/>
    <w:rsid w:val="00FD73D6"/>
    <w:rsid w:val="00FD7A8D"/>
    <w:rsid w:val="00FD7B7A"/>
    <w:rsid w:val="00FD7C85"/>
    <w:rsid w:val="00FD7F7D"/>
    <w:rsid w:val="00FE030D"/>
    <w:rsid w:val="00FE05D3"/>
    <w:rsid w:val="00FE0629"/>
    <w:rsid w:val="00FE0647"/>
    <w:rsid w:val="00FE095B"/>
    <w:rsid w:val="00FE0ADB"/>
    <w:rsid w:val="00FE1252"/>
    <w:rsid w:val="00FE14DD"/>
    <w:rsid w:val="00FE16E5"/>
    <w:rsid w:val="00FE200F"/>
    <w:rsid w:val="00FE2C1F"/>
    <w:rsid w:val="00FE2D79"/>
    <w:rsid w:val="00FE2E6E"/>
    <w:rsid w:val="00FE2EF2"/>
    <w:rsid w:val="00FE2F1D"/>
    <w:rsid w:val="00FE30FD"/>
    <w:rsid w:val="00FE3176"/>
    <w:rsid w:val="00FE3420"/>
    <w:rsid w:val="00FE356F"/>
    <w:rsid w:val="00FE360E"/>
    <w:rsid w:val="00FE3823"/>
    <w:rsid w:val="00FE3933"/>
    <w:rsid w:val="00FE3BE2"/>
    <w:rsid w:val="00FE45D7"/>
    <w:rsid w:val="00FE486E"/>
    <w:rsid w:val="00FE4B48"/>
    <w:rsid w:val="00FE4BE4"/>
    <w:rsid w:val="00FE4CE6"/>
    <w:rsid w:val="00FE4D57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B53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8C7"/>
    <w:rsid w:val="00FF1AA6"/>
    <w:rsid w:val="00FF1AA8"/>
    <w:rsid w:val="00FF2682"/>
    <w:rsid w:val="00FF26FC"/>
    <w:rsid w:val="00FF27D6"/>
    <w:rsid w:val="00FF292B"/>
    <w:rsid w:val="00FF2E33"/>
    <w:rsid w:val="00FF2EC0"/>
    <w:rsid w:val="00FF3046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17"/>
    <w:rsid w:val="00FF4CC5"/>
    <w:rsid w:val="00FF4CEE"/>
    <w:rsid w:val="00FF4E12"/>
    <w:rsid w:val="00FF4E2F"/>
    <w:rsid w:val="00FF4E91"/>
    <w:rsid w:val="00FF4FFB"/>
    <w:rsid w:val="00FF5291"/>
    <w:rsid w:val="00FF56CC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36D"/>
    <w:rsid w:val="00FF744B"/>
    <w:rsid w:val="00FF744C"/>
    <w:rsid w:val="00FF776E"/>
    <w:rsid w:val="00FF78EE"/>
    <w:rsid w:val="00FF7E07"/>
    <w:rsid w:val="0185F46C"/>
    <w:rsid w:val="018F3BAC"/>
    <w:rsid w:val="0323E703"/>
    <w:rsid w:val="032EE669"/>
    <w:rsid w:val="034467BF"/>
    <w:rsid w:val="037C5749"/>
    <w:rsid w:val="0496B4F4"/>
    <w:rsid w:val="087DF4DE"/>
    <w:rsid w:val="0B6ED849"/>
    <w:rsid w:val="0D0519FF"/>
    <w:rsid w:val="0D0CA8A1"/>
    <w:rsid w:val="0E354EE3"/>
    <w:rsid w:val="0EA87902"/>
    <w:rsid w:val="0F79F3A1"/>
    <w:rsid w:val="10B56CCD"/>
    <w:rsid w:val="14961817"/>
    <w:rsid w:val="162B5072"/>
    <w:rsid w:val="174AFCB8"/>
    <w:rsid w:val="174EC67C"/>
    <w:rsid w:val="178E2355"/>
    <w:rsid w:val="1AE64703"/>
    <w:rsid w:val="1DAA8D46"/>
    <w:rsid w:val="2042085B"/>
    <w:rsid w:val="226CC2D6"/>
    <w:rsid w:val="22FDE4D5"/>
    <w:rsid w:val="2392480F"/>
    <w:rsid w:val="251D5708"/>
    <w:rsid w:val="26FC99C2"/>
    <w:rsid w:val="27909090"/>
    <w:rsid w:val="28D29F69"/>
    <w:rsid w:val="2AF7C0B0"/>
    <w:rsid w:val="2B1DE8C0"/>
    <w:rsid w:val="2B30B44B"/>
    <w:rsid w:val="2BA863CE"/>
    <w:rsid w:val="2D47E193"/>
    <w:rsid w:val="2DA1C26D"/>
    <w:rsid w:val="2FB8D66C"/>
    <w:rsid w:val="2FD5EC2E"/>
    <w:rsid w:val="30136EC5"/>
    <w:rsid w:val="34348056"/>
    <w:rsid w:val="34420D1A"/>
    <w:rsid w:val="34617DD8"/>
    <w:rsid w:val="346A34AC"/>
    <w:rsid w:val="377A37F1"/>
    <w:rsid w:val="38A6A162"/>
    <w:rsid w:val="3AA5BB13"/>
    <w:rsid w:val="3B17AF84"/>
    <w:rsid w:val="3B9F39BD"/>
    <w:rsid w:val="3C9D2421"/>
    <w:rsid w:val="3CA2335C"/>
    <w:rsid w:val="3D14CFFC"/>
    <w:rsid w:val="4021A6B1"/>
    <w:rsid w:val="40A79AB2"/>
    <w:rsid w:val="43D91551"/>
    <w:rsid w:val="448FCDE0"/>
    <w:rsid w:val="454E4124"/>
    <w:rsid w:val="45C87DEE"/>
    <w:rsid w:val="46A6A85B"/>
    <w:rsid w:val="46CB27AC"/>
    <w:rsid w:val="47BF88D5"/>
    <w:rsid w:val="498752E0"/>
    <w:rsid w:val="4A9B2E9C"/>
    <w:rsid w:val="4AB19B30"/>
    <w:rsid w:val="4BA0B0D1"/>
    <w:rsid w:val="4EBDA8AC"/>
    <w:rsid w:val="51E76896"/>
    <w:rsid w:val="54A219F2"/>
    <w:rsid w:val="56579069"/>
    <w:rsid w:val="594190BA"/>
    <w:rsid w:val="5990E227"/>
    <w:rsid w:val="59ECC311"/>
    <w:rsid w:val="5AEDC552"/>
    <w:rsid w:val="5C38DEAA"/>
    <w:rsid w:val="61FAFF51"/>
    <w:rsid w:val="62E34EA5"/>
    <w:rsid w:val="63FBA9F2"/>
    <w:rsid w:val="658708CA"/>
    <w:rsid w:val="66CC96F6"/>
    <w:rsid w:val="6A217062"/>
    <w:rsid w:val="6AE51BD6"/>
    <w:rsid w:val="6C419A31"/>
    <w:rsid w:val="6C60C5AD"/>
    <w:rsid w:val="6CB0A86D"/>
    <w:rsid w:val="7015EB9B"/>
    <w:rsid w:val="70D015FA"/>
    <w:rsid w:val="71830FFB"/>
    <w:rsid w:val="74FC0F92"/>
    <w:rsid w:val="75A716A4"/>
    <w:rsid w:val="79FCFE52"/>
    <w:rsid w:val="7AE9C4B1"/>
    <w:rsid w:val="7C210D86"/>
    <w:rsid w:val="7DD3A864"/>
    <w:rsid w:val="7E36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docId w15:val="{7E219B85-DFE2-46E0-A183-3EF05D15E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72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15 pt,Left:  1 cm,Rig...,Normal + Angsana New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F4A897-EFA7-4D07-9CB4-42B8D4754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6C543E-FA91-46BD-A84A-EF75E20BB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44794B-42F8-4663-90B3-2189414FC39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25</TotalTime>
  <Pages>13</Pages>
  <Words>1775</Words>
  <Characters>10123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Sasiarun, Siriserussa</cp:lastModifiedBy>
  <cp:revision>10</cp:revision>
  <cp:lastPrinted>2025-11-05T07:15:00Z</cp:lastPrinted>
  <dcterms:created xsi:type="dcterms:W3CDTF">2025-11-03T04:11:00Z</dcterms:created>
  <dcterms:modified xsi:type="dcterms:W3CDTF">2025-11-07T03:47:00Z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</Properties>
</file>