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0494B" w14:textId="77777777" w:rsidR="00CA76C3" w:rsidRPr="00272DBB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0" w:name="SubTitle"/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bookmarkEnd w:id="0"/>
    <w:p w14:paraId="0AF89425" w14:textId="77777777" w:rsidR="00B63EA7" w:rsidRPr="00272DBB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2D2BB6" w14:textId="77777777" w:rsidR="00052D67" w:rsidRDefault="00052D67" w:rsidP="00052D6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B10E34A" w14:textId="31C3E2A4" w:rsidR="00B0181F" w:rsidRPr="007933F1" w:rsidRDefault="00B0181F" w:rsidP="00B0181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FD118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B311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FD118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793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7933F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D118F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7933F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311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7933F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7933F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F4929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039BEE71" w14:textId="260A9552" w:rsidR="00A15395" w:rsidRPr="00C0003D" w:rsidRDefault="00A15395" w:rsidP="00052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933F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01729EA" w14:textId="77777777" w:rsidR="00A15395" w:rsidRPr="00C0003D" w:rsidRDefault="00A15395" w:rsidP="00A1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07532E" w14:textId="77777777" w:rsidR="007C2D59" w:rsidRPr="00272DBB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90EE64C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BA5E299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5F3047D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7000174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E569A" w:rsidRPr="00272DBB" w:rsidSect="003D0432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644BB5F" w14:textId="77777777" w:rsidR="0009267B" w:rsidRPr="00272DBB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272DB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25D50BA6" w14:textId="77777777" w:rsidR="0009267B" w:rsidRPr="00272DBB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92C9480" w14:textId="77777777" w:rsidR="0009267B" w:rsidRPr="00272DBB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2DB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3E49F15B" w14:textId="77777777" w:rsidR="00BC7CF8" w:rsidRPr="00272DBB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AA5BD" w14:textId="1CF40434" w:rsidR="00052D67" w:rsidRPr="00EF4929" w:rsidRDefault="00B0181F" w:rsidP="00052D6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F4929">
        <w:rPr>
          <w:rFonts w:ascii="Angsana New" w:hAnsi="Angsana New"/>
          <w:spacing w:val="-2"/>
          <w:sz w:val="30"/>
          <w:szCs w:val="30"/>
          <w:cs/>
        </w:rPr>
        <w:t>ข้าพเจ้าได้สอบทาน</w:t>
      </w:r>
      <w:r w:rsidR="00680914" w:rsidRPr="00EF4929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EF4929">
        <w:rPr>
          <w:rFonts w:ascii="Angsana New" w:hAnsi="Angsana New" w:hint="cs"/>
          <w:spacing w:val="-2"/>
          <w:sz w:val="30"/>
          <w:szCs w:val="30"/>
          <w:cs/>
        </w:rPr>
        <w:t>รวมและ</w:t>
      </w:r>
      <w:r w:rsidR="00680914" w:rsidRPr="00EF4929">
        <w:rPr>
          <w:rFonts w:ascii="Angsana New" w:hAnsi="Angsana New" w:hint="cs"/>
          <w:spacing w:val="-2"/>
          <w:sz w:val="30"/>
          <w:szCs w:val="30"/>
          <w:cs/>
        </w:rPr>
        <w:t>งบฐานะการเงิน</w:t>
      </w:r>
      <w:r w:rsidRPr="00EF4929">
        <w:rPr>
          <w:rFonts w:ascii="Angsana New" w:hAnsi="Angsana New" w:hint="cs"/>
          <w:spacing w:val="-2"/>
          <w:sz w:val="30"/>
          <w:szCs w:val="30"/>
          <w:cs/>
        </w:rPr>
        <w:t xml:space="preserve">เฉพาะกิจการ </w:t>
      </w:r>
      <w:r w:rsidRPr="00EF4929">
        <w:rPr>
          <w:rFonts w:ascii="Angsana New" w:hAnsi="Angsana New"/>
          <w:spacing w:val="-2"/>
          <w:sz w:val="30"/>
          <w:szCs w:val="30"/>
          <w:cs/>
        </w:rPr>
        <w:t>ณ</w:t>
      </w:r>
      <w:r w:rsidRPr="00EF4929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Pr="00EF4929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EF4929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="002860A2" w:rsidRPr="00EF4929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FD118F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2860A2" w:rsidRPr="00EF492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311A7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EF4929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F4929" w:rsidRPr="00EF4929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D118F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B311A7"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="00FD118F">
        <w:rPr>
          <w:rFonts w:ascii="Angsana New" w:hAnsi="Angsana New" w:hint="cs"/>
          <w:spacing w:val="-2"/>
          <w:sz w:val="30"/>
          <w:szCs w:val="30"/>
          <w:cs/>
        </w:rPr>
        <w:t>สามเดือนและ</w:t>
      </w:r>
      <w:r w:rsidR="00B311A7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FD118F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FD118F">
        <w:rPr>
          <w:rFonts w:ascii="Angsana New" w:hAnsi="Angsana New"/>
          <w:spacing w:val="-2"/>
          <w:sz w:val="30"/>
          <w:szCs w:val="30"/>
        </w:rPr>
        <w:t xml:space="preserve">30 </w:t>
      </w:r>
      <w:r w:rsidR="00B311A7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FD118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D118F">
        <w:rPr>
          <w:rFonts w:ascii="Angsana New" w:hAnsi="Angsana New"/>
          <w:spacing w:val="-2"/>
          <w:sz w:val="30"/>
          <w:szCs w:val="30"/>
        </w:rPr>
        <w:t>2568</w:t>
      </w:r>
      <w:r w:rsidR="00EF4929" w:rsidRPr="00EF4929">
        <w:rPr>
          <w:rFonts w:ascii="Angsana New" w:hAnsi="Angsana New"/>
          <w:spacing w:val="-2"/>
          <w:sz w:val="30"/>
          <w:szCs w:val="30"/>
        </w:rPr>
        <w:t xml:space="preserve"> </w:t>
      </w:r>
      <w:r w:rsidR="00680914" w:rsidRPr="00EF4929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>รวมและ</w:t>
      </w:r>
      <w:r w:rsidR="00680914" w:rsidRPr="00EF4929">
        <w:rPr>
          <w:rFonts w:ascii="Angsana New" w:hAnsi="Angsana New" w:hint="cs"/>
          <w:spacing w:val="-2"/>
          <w:sz w:val="30"/>
          <w:szCs w:val="30"/>
          <w:cs/>
        </w:rPr>
        <w:t>งบการเปลี่ยนแปลง</w:t>
      </w:r>
      <w:r w:rsidR="00B311A7"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="00680914" w:rsidRPr="00EF4929">
        <w:rPr>
          <w:rFonts w:ascii="Angsana New" w:hAnsi="Angsana New" w:hint="cs"/>
          <w:spacing w:val="-2"/>
          <w:sz w:val="30"/>
          <w:szCs w:val="30"/>
          <w:cs/>
        </w:rPr>
        <w:t>ส่วนของผู้ถือหุ้น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>เฉพาะกิจการ</w:t>
      </w:r>
      <w:r w:rsidR="00F53B60" w:rsidRPr="00EF4929">
        <w:rPr>
          <w:rFonts w:ascii="Angsana New" w:hAnsi="Angsana New"/>
          <w:spacing w:val="-2"/>
          <w:sz w:val="30"/>
          <w:szCs w:val="30"/>
          <w:cs/>
        </w:rPr>
        <w:t>และงบกระแสเงินสด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 xml:space="preserve">รวมและงบกระแสเงินสดเฉพาะกิจการ </w:t>
      </w:r>
      <w:r w:rsidR="00F53B60" w:rsidRPr="00EF4929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B311A7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เดือนสิ้นสุดวันที่ </w:t>
      </w:r>
      <w:r w:rsidR="002860A2" w:rsidRPr="00EF4929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FD118F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2860A2" w:rsidRPr="00EF492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311A7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2860A2" w:rsidRPr="00EF4929">
        <w:rPr>
          <w:rFonts w:asciiTheme="majorBidi" w:hAnsiTheme="majorBidi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>256</w:t>
      </w:r>
      <w:r w:rsidR="00EF4929" w:rsidRPr="00EF4929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ล็อกซเล่ย์ จำกัด (มหาชน) และบริษัทย่อย</w:t>
      </w:r>
      <w:r w:rsidRPr="00EF4929">
        <w:rPr>
          <w:rFonts w:ascii="Angsana New" w:hAnsi="Angsana New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และของเฉพาะบริษัทล็อกซเล่ย์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>34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B89F101" w14:textId="77777777" w:rsidR="007F5B5B" w:rsidRPr="00272DBB" w:rsidRDefault="007F5B5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05F5C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7D70B36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FD5F8B2" w14:textId="70CE2197" w:rsidR="001E5D9B" w:rsidRPr="00272DBB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รหัส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2410</w:t>
      </w:r>
      <w:r w:rsidRPr="00272DBB">
        <w:rPr>
          <w:rFonts w:asciiTheme="majorBidi" w:hAnsiTheme="majorBidi" w:cstheme="majorBidi"/>
          <w:sz w:val="30"/>
          <w:szCs w:val="30"/>
        </w:rPr>
        <w:t xml:space="preserve"> “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2DBB">
        <w:rPr>
          <w:rFonts w:asciiTheme="majorBidi" w:hAnsiTheme="majorBidi" w:cstheme="majorBidi"/>
          <w:sz w:val="30"/>
          <w:szCs w:val="30"/>
        </w:rPr>
        <w:t>”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EB2C769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887F569" w14:textId="77777777" w:rsidR="00517596" w:rsidRPr="00272DBB" w:rsidRDefault="00517596" w:rsidP="00B46991">
      <w:pPr>
        <w:rPr>
          <w:rFonts w:asciiTheme="majorBidi" w:hAnsiTheme="majorBidi" w:cstheme="majorBidi"/>
          <w:i/>
          <w:iCs/>
          <w:sz w:val="30"/>
          <w:szCs w:val="30"/>
          <w:cs/>
        </w:rPr>
        <w:sectPr w:rsidR="00517596" w:rsidRPr="00272DBB" w:rsidSect="003D0432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2DE7498" w14:textId="36A0EB59" w:rsidR="001E5D9B" w:rsidRPr="002860A2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B2BAE95" w14:textId="77777777" w:rsidR="0071316E" w:rsidRPr="00272DBB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D548EC" w14:textId="20EA6DE3" w:rsidR="00302649" w:rsidRPr="00272DBB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72DBB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ไม่ได้จัดทำขึ้นตาม</w:t>
      </w:r>
      <w:r w:rsidR="004B6414" w:rsidRPr="00272DBB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2E1D54" w:rsidRPr="00272DBB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25B5875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18EA7" w14:textId="77777777" w:rsidR="003075C7" w:rsidRPr="00272DBB" w:rsidRDefault="003075C7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8FFC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27F00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0D0E0AF9" w14:textId="1F4B89C4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(</w:t>
      </w:r>
      <w:r w:rsidR="00EF4929">
        <w:rPr>
          <w:rFonts w:asciiTheme="majorBidi" w:hAnsiTheme="majorBidi" w:cstheme="majorBidi" w:hint="cs"/>
          <w:cs/>
          <w:lang w:val="en-US"/>
        </w:rPr>
        <w:t>ศศิธร พงศ์อดิศักดิ์</w:t>
      </w:r>
      <w:r w:rsidRPr="00272DBB">
        <w:rPr>
          <w:rFonts w:asciiTheme="majorBidi" w:hAnsiTheme="majorBidi" w:cstheme="majorBidi"/>
          <w:cs/>
          <w:lang w:val="en-US"/>
        </w:rPr>
        <w:t>)</w:t>
      </w:r>
    </w:p>
    <w:p w14:paraId="6EC7B67D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7EB0D6E9" w14:textId="65730EB6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cs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 xml:space="preserve">เลขทะเบียน </w:t>
      </w:r>
      <w:r w:rsidR="00EF4929">
        <w:rPr>
          <w:rFonts w:asciiTheme="majorBidi" w:hAnsiTheme="majorBidi" w:cstheme="majorBidi"/>
          <w:lang w:val="en-US"/>
        </w:rPr>
        <w:t>8802</w:t>
      </w:r>
    </w:p>
    <w:p w14:paraId="6131B270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A974E06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9AC4310" w14:textId="77777777" w:rsidR="00C80581" w:rsidRDefault="001E5D9B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1549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826764B" w14:textId="3589483B" w:rsidR="00710575" w:rsidRPr="00E408C7" w:rsidRDefault="00B311A7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D62D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62D37">
        <w:rPr>
          <w:rFonts w:asciiTheme="majorBidi" w:hAnsiTheme="majorBidi" w:cstheme="majorBidi"/>
          <w:sz w:val="30"/>
          <w:szCs w:val="30"/>
        </w:rPr>
        <w:t>256</w:t>
      </w:r>
      <w:r w:rsidR="00EF4929">
        <w:rPr>
          <w:rFonts w:asciiTheme="majorBidi" w:hAnsiTheme="majorBidi" w:cstheme="majorBidi"/>
          <w:sz w:val="30"/>
          <w:szCs w:val="30"/>
        </w:rPr>
        <w:t>8</w:t>
      </w:r>
    </w:p>
    <w:p w14:paraId="16CD1789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550CA993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712B74C7" w14:textId="77777777" w:rsidR="00B21460" w:rsidRPr="0067271A" w:rsidRDefault="00B21460" w:rsidP="003D0432"/>
    <w:sectPr w:rsidR="00B21460" w:rsidRPr="0067271A" w:rsidSect="002B21A9"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CB65F" w14:textId="77777777" w:rsidR="001F700D" w:rsidRDefault="001F700D" w:rsidP="00900EE2">
      <w:r>
        <w:separator/>
      </w:r>
    </w:p>
  </w:endnote>
  <w:endnote w:type="continuationSeparator" w:id="0">
    <w:p w14:paraId="25A76DA5" w14:textId="77777777" w:rsidR="001F700D" w:rsidRDefault="001F700D" w:rsidP="00900EE2">
      <w:r>
        <w:continuationSeparator/>
      </w:r>
    </w:p>
  </w:endnote>
  <w:endnote w:type="continuationNotice" w:id="1">
    <w:p w14:paraId="04F386FF" w14:textId="77777777" w:rsidR="001F700D" w:rsidRDefault="001F700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B9EFC" w14:textId="2E77D573" w:rsidR="005E4962" w:rsidRDefault="005E4962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272DBB">
      <w:rPr>
        <w:rStyle w:val="PageNumber"/>
        <w:noProof/>
      </w:rPr>
      <w:t>6</w:t>
    </w:r>
    <w:r>
      <w:rPr>
        <w:rStyle w:val="PageNumber"/>
      </w:rPr>
      <w:fldChar w:fldCharType="end"/>
    </w:r>
  </w:p>
  <w:p w14:paraId="44FED8C0" w14:textId="77777777" w:rsidR="005E4962" w:rsidRDefault="005E4962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F0D2" w14:textId="481AA484" w:rsidR="005E4962" w:rsidRPr="00EE2DC5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272DBB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3C8612A" w14:textId="77777777" w:rsidR="005E4962" w:rsidRDefault="005E4962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AB507" w14:textId="49023071" w:rsidR="005E4962" w:rsidRPr="00C562FA" w:rsidRDefault="005E4962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F92B0" w14:textId="129BC8B7" w:rsidR="005E4962" w:rsidRPr="007E2578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72DB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64B5B61" w14:textId="77777777" w:rsidR="005E4962" w:rsidRPr="00B411AC" w:rsidRDefault="005E4962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0734" w14:textId="77777777" w:rsidR="005E4962" w:rsidRPr="007C0E01" w:rsidRDefault="005E4962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4EA11" w14:textId="2804282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4DB9A" w14:textId="77777777" w:rsidR="001F700D" w:rsidRDefault="001F700D" w:rsidP="00900EE2">
      <w:r>
        <w:separator/>
      </w:r>
    </w:p>
  </w:footnote>
  <w:footnote w:type="continuationSeparator" w:id="0">
    <w:p w14:paraId="4EC4DBA9" w14:textId="77777777" w:rsidR="001F700D" w:rsidRDefault="001F700D" w:rsidP="00900EE2">
      <w:r>
        <w:continuationSeparator/>
      </w:r>
    </w:p>
  </w:footnote>
  <w:footnote w:type="continuationNotice" w:id="1">
    <w:p w14:paraId="33FB5153" w14:textId="77777777" w:rsidR="001F700D" w:rsidRDefault="001F700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E294" w14:textId="439009A6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7CEFACD" w14:textId="2A78479E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603444" w14:textId="7CC1F38F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9B381" w14:textId="04582DC4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5E059C5" w14:textId="4AE0C2CB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B9DB2A0" w14:textId="77777777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7AABA" w14:textId="41EFB28B" w:rsidR="005E4962" w:rsidRPr="00991809" w:rsidRDefault="005E4962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A163F3" w14:textId="018438DF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868373" w14:textId="6B6DB4B5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BA7891" w14:textId="77777777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3FAAE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84B65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854B665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4E62BE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D2F8713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5DC04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EA6AF4C" w14:textId="1D232FDA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9EF811B" w14:textId="77777777" w:rsidR="003F58CC" w:rsidRPr="00991809" w:rsidRDefault="003F58CC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47179779">
    <w:abstractNumId w:val="6"/>
  </w:num>
  <w:num w:numId="2" w16cid:durableId="253441955">
    <w:abstractNumId w:val="5"/>
  </w:num>
  <w:num w:numId="3" w16cid:durableId="841703336">
    <w:abstractNumId w:val="9"/>
  </w:num>
  <w:num w:numId="4" w16cid:durableId="1504972207">
    <w:abstractNumId w:val="7"/>
  </w:num>
  <w:num w:numId="5" w16cid:durableId="844828376">
    <w:abstractNumId w:val="8"/>
  </w:num>
  <w:num w:numId="6" w16cid:durableId="846099921">
    <w:abstractNumId w:val="3"/>
  </w:num>
  <w:num w:numId="7" w16cid:durableId="1468863565">
    <w:abstractNumId w:val="2"/>
  </w:num>
  <w:num w:numId="8" w16cid:durableId="1163007090">
    <w:abstractNumId w:val="0"/>
  </w:num>
  <w:num w:numId="9" w16cid:durableId="135149542">
    <w:abstractNumId w:val="1"/>
  </w:num>
  <w:num w:numId="10" w16cid:durableId="452484366">
    <w:abstractNumId w:val="4"/>
  </w:num>
  <w:num w:numId="11" w16cid:durableId="1689986581">
    <w:abstractNumId w:val="19"/>
  </w:num>
  <w:num w:numId="12" w16cid:durableId="1021052749">
    <w:abstractNumId w:val="15"/>
  </w:num>
  <w:num w:numId="13" w16cid:durableId="2119987467">
    <w:abstractNumId w:val="25"/>
  </w:num>
  <w:num w:numId="14" w16cid:durableId="187526037">
    <w:abstractNumId w:val="18"/>
  </w:num>
  <w:num w:numId="15" w16cid:durableId="1331563766">
    <w:abstractNumId w:val="20"/>
  </w:num>
  <w:num w:numId="16" w16cid:durableId="1672103027">
    <w:abstractNumId w:val="27"/>
  </w:num>
  <w:num w:numId="17" w16cid:durableId="263268427">
    <w:abstractNumId w:val="12"/>
  </w:num>
  <w:num w:numId="18" w16cid:durableId="1815756480">
    <w:abstractNumId w:val="28"/>
  </w:num>
  <w:num w:numId="19" w16cid:durableId="1002506937">
    <w:abstractNumId w:val="17"/>
  </w:num>
  <w:num w:numId="20" w16cid:durableId="2141530787">
    <w:abstractNumId w:val="22"/>
  </w:num>
  <w:num w:numId="21" w16cid:durableId="348531743">
    <w:abstractNumId w:val="29"/>
  </w:num>
  <w:num w:numId="22" w16cid:durableId="842089100">
    <w:abstractNumId w:val="16"/>
  </w:num>
  <w:num w:numId="23" w16cid:durableId="1880126352">
    <w:abstractNumId w:val="14"/>
  </w:num>
  <w:num w:numId="24" w16cid:durableId="139541052">
    <w:abstractNumId w:val="21"/>
  </w:num>
  <w:num w:numId="25" w16cid:durableId="823591209">
    <w:abstractNumId w:val="26"/>
  </w:num>
  <w:num w:numId="26" w16cid:durableId="1095975775">
    <w:abstractNumId w:val="24"/>
  </w:num>
  <w:num w:numId="27" w16cid:durableId="355810697">
    <w:abstractNumId w:val="13"/>
  </w:num>
  <w:num w:numId="28" w16cid:durableId="2057006397">
    <w:abstractNumId w:val="23"/>
  </w:num>
  <w:num w:numId="29" w16cid:durableId="128934564">
    <w:abstractNumId w:val="10"/>
  </w:num>
  <w:num w:numId="30" w16cid:durableId="517892768">
    <w:abstractNumId w:val="11"/>
  </w:num>
  <w:num w:numId="31" w16cid:durableId="1863929801">
    <w:abstractNumId w:val="18"/>
  </w:num>
  <w:num w:numId="32" w16cid:durableId="1241907826">
    <w:abstractNumId w:val="18"/>
  </w:num>
  <w:num w:numId="33" w16cid:durableId="665862770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FC3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09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D67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3FF4"/>
    <w:rsid w:val="000641C0"/>
    <w:rsid w:val="000642F0"/>
    <w:rsid w:val="0006435E"/>
    <w:rsid w:val="0006448C"/>
    <w:rsid w:val="00064632"/>
    <w:rsid w:val="00064A31"/>
    <w:rsid w:val="00064F19"/>
    <w:rsid w:val="0006525E"/>
    <w:rsid w:val="000652DA"/>
    <w:rsid w:val="00065502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4E0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3D5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49"/>
    <w:rsid w:val="00101951"/>
    <w:rsid w:val="00101B4E"/>
    <w:rsid w:val="00101DB0"/>
    <w:rsid w:val="00101DB2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490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6E3"/>
    <w:rsid w:val="001217BA"/>
    <w:rsid w:val="00121B07"/>
    <w:rsid w:val="00121D40"/>
    <w:rsid w:val="001220A8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3F0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C8D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088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00D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513"/>
    <w:rsid w:val="00207D75"/>
    <w:rsid w:val="00210211"/>
    <w:rsid w:val="00210396"/>
    <w:rsid w:val="00210496"/>
    <w:rsid w:val="002105D2"/>
    <w:rsid w:val="00210A96"/>
    <w:rsid w:val="00210B08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A88"/>
    <w:rsid w:val="00217C08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3A4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7F6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2DBB"/>
    <w:rsid w:val="00273251"/>
    <w:rsid w:val="00273691"/>
    <w:rsid w:val="002736DB"/>
    <w:rsid w:val="002738A9"/>
    <w:rsid w:val="00273D90"/>
    <w:rsid w:val="00273E52"/>
    <w:rsid w:val="00273EE9"/>
    <w:rsid w:val="00273F92"/>
    <w:rsid w:val="0027418C"/>
    <w:rsid w:val="0027483A"/>
    <w:rsid w:val="00274928"/>
    <w:rsid w:val="00274A55"/>
    <w:rsid w:val="00274CAD"/>
    <w:rsid w:val="00275258"/>
    <w:rsid w:val="00275527"/>
    <w:rsid w:val="0027562D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4099"/>
    <w:rsid w:val="00284A2C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A2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858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9FE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568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954"/>
    <w:rsid w:val="00333B1F"/>
    <w:rsid w:val="00333DF6"/>
    <w:rsid w:val="00334259"/>
    <w:rsid w:val="0033428A"/>
    <w:rsid w:val="00334307"/>
    <w:rsid w:val="0033436E"/>
    <w:rsid w:val="003344F1"/>
    <w:rsid w:val="003348C0"/>
    <w:rsid w:val="00334A27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18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5FF4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0C8B"/>
    <w:rsid w:val="003618D9"/>
    <w:rsid w:val="00361931"/>
    <w:rsid w:val="00361A20"/>
    <w:rsid w:val="00361DBC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88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557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C4"/>
    <w:rsid w:val="003B28DB"/>
    <w:rsid w:val="003B29BF"/>
    <w:rsid w:val="003B2E00"/>
    <w:rsid w:val="003B2E95"/>
    <w:rsid w:val="003B3124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432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029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047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8CC"/>
    <w:rsid w:val="003F5960"/>
    <w:rsid w:val="003F5C8E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1FD8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447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60F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2A"/>
    <w:rsid w:val="004A36D0"/>
    <w:rsid w:val="004A3895"/>
    <w:rsid w:val="004A3AEB"/>
    <w:rsid w:val="004A3AF3"/>
    <w:rsid w:val="004A4496"/>
    <w:rsid w:val="004A44D4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FED"/>
    <w:rsid w:val="004D68C3"/>
    <w:rsid w:val="004D6D00"/>
    <w:rsid w:val="004D721D"/>
    <w:rsid w:val="004D7A12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7E6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1D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DC4"/>
    <w:rsid w:val="00523E22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A1"/>
    <w:rsid w:val="0052667C"/>
    <w:rsid w:val="005269ED"/>
    <w:rsid w:val="00526DC1"/>
    <w:rsid w:val="005277E7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D84"/>
    <w:rsid w:val="00554668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0CE"/>
    <w:rsid w:val="00591207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A3C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2FB8"/>
    <w:rsid w:val="005D32BE"/>
    <w:rsid w:val="005D3462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1C5"/>
    <w:rsid w:val="005F3852"/>
    <w:rsid w:val="005F3BA7"/>
    <w:rsid w:val="005F3E2A"/>
    <w:rsid w:val="005F4000"/>
    <w:rsid w:val="005F44FD"/>
    <w:rsid w:val="005F46B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731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F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82F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2D1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D17"/>
    <w:rsid w:val="00677E00"/>
    <w:rsid w:val="00677FAA"/>
    <w:rsid w:val="006800C3"/>
    <w:rsid w:val="0068012D"/>
    <w:rsid w:val="00680292"/>
    <w:rsid w:val="006805AD"/>
    <w:rsid w:val="00680623"/>
    <w:rsid w:val="0068068C"/>
    <w:rsid w:val="00680914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B5C"/>
    <w:rsid w:val="006B2D43"/>
    <w:rsid w:val="006B3101"/>
    <w:rsid w:val="006B33E8"/>
    <w:rsid w:val="006B3756"/>
    <w:rsid w:val="006B3978"/>
    <w:rsid w:val="006B3AD9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463"/>
    <w:rsid w:val="006C358C"/>
    <w:rsid w:val="006C3859"/>
    <w:rsid w:val="006C3ACD"/>
    <w:rsid w:val="006C43F0"/>
    <w:rsid w:val="006C4A18"/>
    <w:rsid w:val="006C4CDC"/>
    <w:rsid w:val="006C4CF0"/>
    <w:rsid w:val="006C4EFB"/>
    <w:rsid w:val="006C4F2A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C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8D"/>
    <w:rsid w:val="007831A9"/>
    <w:rsid w:val="007832D7"/>
    <w:rsid w:val="007832DF"/>
    <w:rsid w:val="00783332"/>
    <w:rsid w:val="007834D0"/>
    <w:rsid w:val="007837A9"/>
    <w:rsid w:val="007838F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3F1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368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BF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713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9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B5B"/>
    <w:rsid w:val="007F5D2B"/>
    <w:rsid w:val="007F64CF"/>
    <w:rsid w:val="007F650D"/>
    <w:rsid w:val="007F6596"/>
    <w:rsid w:val="007F6751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10E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A1E"/>
    <w:rsid w:val="00842DBA"/>
    <w:rsid w:val="00843814"/>
    <w:rsid w:val="0084381E"/>
    <w:rsid w:val="00843904"/>
    <w:rsid w:val="008439B8"/>
    <w:rsid w:val="00843BB5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1FD3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5F0"/>
    <w:rsid w:val="008817E9"/>
    <w:rsid w:val="00881E2E"/>
    <w:rsid w:val="00881F37"/>
    <w:rsid w:val="00882010"/>
    <w:rsid w:val="008821A2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CFC"/>
    <w:rsid w:val="00896E18"/>
    <w:rsid w:val="0089739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BA1"/>
    <w:rsid w:val="008D501E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1B4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AFE"/>
    <w:rsid w:val="00982D44"/>
    <w:rsid w:val="00982FF7"/>
    <w:rsid w:val="00982FF8"/>
    <w:rsid w:val="009830B0"/>
    <w:rsid w:val="0098362C"/>
    <w:rsid w:val="00983643"/>
    <w:rsid w:val="0098367F"/>
    <w:rsid w:val="009837B6"/>
    <w:rsid w:val="00983AC8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0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280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990"/>
    <w:rsid w:val="00A13AE5"/>
    <w:rsid w:val="00A13D75"/>
    <w:rsid w:val="00A146A3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3C5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4B9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CF9"/>
    <w:rsid w:val="00A60544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342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35C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6A8"/>
    <w:rsid w:val="00AC1903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C7FFD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3F5C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B04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6CC"/>
    <w:rsid w:val="00AF5769"/>
    <w:rsid w:val="00AF5877"/>
    <w:rsid w:val="00AF5B7E"/>
    <w:rsid w:val="00AF6463"/>
    <w:rsid w:val="00AF6625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181F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3FDB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453"/>
    <w:rsid w:val="00B16E3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A7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7B5"/>
    <w:rsid w:val="00B9798E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29B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4EC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EFC"/>
    <w:rsid w:val="00C312A4"/>
    <w:rsid w:val="00C314CD"/>
    <w:rsid w:val="00C31D38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D85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46F"/>
    <w:rsid w:val="00C618AD"/>
    <w:rsid w:val="00C618DD"/>
    <w:rsid w:val="00C61DC2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6DA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496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581"/>
    <w:rsid w:val="00C806A1"/>
    <w:rsid w:val="00C80918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AB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3F1C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C26"/>
    <w:rsid w:val="00CB4D81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1C14"/>
    <w:rsid w:val="00CC2177"/>
    <w:rsid w:val="00CC2A28"/>
    <w:rsid w:val="00CC2C34"/>
    <w:rsid w:val="00CC2FE1"/>
    <w:rsid w:val="00CC3100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C26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8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2A8"/>
    <w:rsid w:val="00D2359B"/>
    <w:rsid w:val="00D23610"/>
    <w:rsid w:val="00D23834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42D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67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4C3"/>
    <w:rsid w:val="00D56584"/>
    <w:rsid w:val="00D56586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2D37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5B4"/>
    <w:rsid w:val="00D67736"/>
    <w:rsid w:val="00D67A14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440"/>
    <w:rsid w:val="00D8572C"/>
    <w:rsid w:val="00D857B3"/>
    <w:rsid w:val="00D85E17"/>
    <w:rsid w:val="00D861DB"/>
    <w:rsid w:val="00D86223"/>
    <w:rsid w:val="00D865E3"/>
    <w:rsid w:val="00D86730"/>
    <w:rsid w:val="00D867FA"/>
    <w:rsid w:val="00D86C06"/>
    <w:rsid w:val="00D86C2B"/>
    <w:rsid w:val="00D86D2E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2D48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28C"/>
    <w:rsid w:val="00E04432"/>
    <w:rsid w:val="00E04547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3F0F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17F06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E10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4ED"/>
    <w:rsid w:val="00E47542"/>
    <w:rsid w:val="00E47A36"/>
    <w:rsid w:val="00E504B3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3E29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54"/>
    <w:rsid w:val="00E62CDC"/>
    <w:rsid w:val="00E62DD9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45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42C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66D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0A"/>
    <w:rsid w:val="00EC0B1D"/>
    <w:rsid w:val="00EC0D1F"/>
    <w:rsid w:val="00EC10DE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0A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5EDF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C7FC4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4146"/>
    <w:rsid w:val="00ED42C2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929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6B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B60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A1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C2F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08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0F6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18F"/>
    <w:rsid w:val="00FD127B"/>
    <w:rsid w:val="00FD1A53"/>
    <w:rsid w:val="00FD1B26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5B166A-8A93-4596-9A7F-FAD1501D458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D235F808-A4A9-46EC-B7BE-C260CBA691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E610A5-1244-4063-B4BF-5A02E3564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3</Pages>
  <Words>414</Words>
  <Characters>1611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Supattra, Rittidat</cp:lastModifiedBy>
  <cp:revision>2</cp:revision>
  <cp:lastPrinted>2022-11-02T04:29:00Z</cp:lastPrinted>
  <dcterms:created xsi:type="dcterms:W3CDTF">2025-11-01T07:57:00Z</dcterms:created>
  <dcterms:modified xsi:type="dcterms:W3CDTF">2025-11-01T07:57:00Z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