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4C004F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4C004F" w:rsidRDefault="0009267B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4C004F" w:rsidRDefault="0009267B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4C004F" w:rsidRDefault="0009267B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4C004F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4C004F" w:rsidRDefault="0009267B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4C004F" w:rsidRDefault="0009267B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4C004F" w:rsidRDefault="0009267B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4C004F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2F701FE8" w:rsidR="00291DF4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4C004F" w:rsidRDefault="00291DF4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4C004F" w:rsidRDefault="00291DF4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4C004F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16B38F62" w:rsidR="00291DF4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4C004F" w:rsidRDefault="00291DF4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4C004F" w:rsidRDefault="00291DF4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4C004F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2F01B7D8" w:rsidR="007A2546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4C004F" w:rsidRDefault="007A2546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4C004F" w:rsidRDefault="007A2546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4C004F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3C044FEF" w:rsidR="00D11715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4C004F" w:rsidRDefault="00D1171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4C004F" w:rsidRDefault="00D1171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4C004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4C004F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4005DE34" w:rsidR="00D11715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4C004F" w:rsidRDefault="00D1171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F7A9" w14:textId="6C8D29C0" w:rsidR="00D11715" w:rsidRPr="004C004F" w:rsidRDefault="00D1171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2E4D96" w:rsidRPr="004C004F" w14:paraId="7F41E77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88E7CA" w14:textId="416A2340" w:rsidR="002E4D96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310847" w14:textId="77777777" w:rsidR="002E4D96" w:rsidRPr="004C004F" w:rsidRDefault="002E4D96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81741BF" w14:textId="1B41046C" w:rsidR="002E4D96" w:rsidRPr="004C004F" w:rsidRDefault="00E61651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70A73" w:rsidRPr="004C004F" w14:paraId="3EB29CB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987F0" w14:textId="400B7A5C" w:rsidR="00E70A73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90E1DF" w14:textId="77777777" w:rsidR="00E70A73" w:rsidRPr="004C004F" w:rsidRDefault="00E70A73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7C360033" w14:textId="6E1C0759" w:rsidR="00E70A73" w:rsidRPr="004C004F" w:rsidRDefault="00E61651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4C004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B67E15" w:rsidRPr="004C004F" w14:paraId="678903BA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85B511" w14:textId="502E6E2A" w:rsidR="00B67E15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7FFEC8" w14:textId="77777777" w:rsidR="00B67E15" w:rsidRPr="004C004F" w:rsidRDefault="00B67E1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35DFB93" w14:textId="64A8250C" w:rsidR="00B67E15" w:rsidRPr="004C004F" w:rsidRDefault="00E61651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70A73" w:rsidRPr="004C004F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0F3B6177" w:rsidR="00E70A73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5B7AE3" w14:textId="77777777" w:rsidR="00E70A73" w:rsidRPr="004C004F" w:rsidRDefault="00E70A73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78640B7" w14:textId="2EA5E806" w:rsidR="00E70A73" w:rsidRPr="004C004F" w:rsidRDefault="00E61651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70A73" w:rsidRPr="004C004F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4E65EA" w14:textId="3033D3AD" w:rsidR="00E70A73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8A88D4F" w14:textId="77777777" w:rsidR="00E70A73" w:rsidRPr="004C004F" w:rsidRDefault="00E70A73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541FE99" w14:textId="25DA885D" w:rsidR="00E70A73" w:rsidRPr="004C004F" w:rsidRDefault="00E61651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70A73" w:rsidRPr="004C004F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400781" w14:textId="126BB5DE" w:rsidR="00E70A73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26CA447" w14:textId="77777777" w:rsidR="00E70A73" w:rsidRPr="004C004F" w:rsidRDefault="00E70A73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CE6E50D" w14:textId="407F0CA2" w:rsidR="00E70A73" w:rsidRPr="004C004F" w:rsidRDefault="00E61651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</w:t>
            </w:r>
            <w:r w:rsidR="001E098A" w:rsidRPr="004C004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งินปันผล</w:t>
            </w:r>
          </w:p>
        </w:tc>
      </w:tr>
      <w:tr w:rsidR="001E098A" w:rsidRPr="004C004F" w14:paraId="752E178B" w14:textId="77777777" w:rsidTr="00B133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3C9686" w14:textId="1C456C48" w:rsidR="001E098A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06768ED" w14:textId="77777777" w:rsidR="001E098A" w:rsidRPr="004C004F" w:rsidRDefault="001E098A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6A310232" w14:textId="79B4C981" w:rsidR="001E098A" w:rsidRPr="004C004F" w:rsidRDefault="001E098A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098A" w:rsidRPr="004C004F" w14:paraId="36D0414D" w14:textId="77777777" w:rsidTr="00B133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890B72" w14:textId="62EE360A" w:rsidR="001E098A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788F0BA" w14:textId="77777777" w:rsidR="001E098A" w:rsidRPr="004C004F" w:rsidRDefault="001E098A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B87E104" w14:textId="42415EA6" w:rsidR="001E098A" w:rsidRPr="004C004F" w:rsidRDefault="001E098A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E098A" w:rsidRPr="004C004F" w14:paraId="41A598FC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7D46F5" w14:textId="70FF145F" w:rsidR="001E098A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3717FD1F" w14:textId="77777777" w:rsidR="001E098A" w:rsidRPr="004C004F" w:rsidRDefault="001E098A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E56591E" w14:textId="559369EB" w:rsidR="00081135" w:rsidRPr="004C004F" w:rsidRDefault="001E098A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70A73" w:rsidRPr="004C004F" w14:paraId="1F873A88" w14:textId="77777777" w:rsidTr="00170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6878B" w14:textId="3D67DAC5" w:rsidR="00E70A73" w:rsidRPr="004C004F" w:rsidRDefault="00FB056D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1AAA2A3" w14:textId="77777777" w:rsidR="00E70A73" w:rsidRPr="004C004F" w:rsidRDefault="00E70A73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A2DF11A" w14:textId="6AF83DCD" w:rsidR="00E70A73" w:rsidRPr="004C004F" w:rsidRDefault="0008113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C3745" w:rsidRPr="004C004F" w14:paraId="3B38E1B1" w14:textId="77777777" w:rsidTr="00CA6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66018F" w14:textId="7691C0D8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6BBF1" w14:textId="77777777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C74E318" w14:textId="4B0AC0C2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4C004F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371234" w14:textId="105C1AC1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212A2" w14:textId="77777777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F519E1A" w14:textId="387B10EA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4C004F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D1C137" w14:textId="52216857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EE36FF" w14:textId="77777777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4A38F578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4C004F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C06A7" w14:textId="3481FE7C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7EB71" w14:textId="77777777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4C004F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044B1" w14:textId="16388BB5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7E936" w14:textId="77777777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DC3745" w:rsidRPr="004C004F" w:rsidRDefault="00DC3745" w:rsidP="004C0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4C004F" w:rsidRDefault="001A021D" w:rsidP="004C004F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4C004F" w:rsidRDefault="00710575" w:rsidP="004C004F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4C004F" w:rsidRDefault="00710575" w:rsidP="004C004F">
      <w:pPr>
        <w:rPr>
          <w:rFonts w:asciiTheme="majorBidi" w:hAnsiTheme="majorBidi" w:cstheme="majorBidi"/>
        </w:rPr>
      </w:pPr>
    </w:p>
    <w:p w14:paraId="5D3A0DB7" w14:textId="77777777" w:rsidR="0009267B" w:rsidRPr="004C004F" w:rsidRDefault="0009267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</w:rPr>
        <w:br w:type="page"/>
      </w:r>
      <w:r w:rsidRPr="004C004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4C004F" w:rsidRDefault="0009267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5C8C9499" w:rsidR="0009267B" w:rsidRPr="004C004F" w:rsidRDefault="0009267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4C004F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4C004F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4C004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1805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1</w:t>
      </w:r>
      <w:r w:rsidR="005F7A0A" w:rsidRPr="004C004F">
        <w:rPr>
          <w:rFonts w:asciiTheme="majorBidi" w:hAnsiTheme="majorBidi" w:cstheme="majorBidi"/>
          <w:sz w:val="30"/>
          <w:szCs w:val="30"/>
        </w:rPr>
        <w:t>3</w:t>
      </w:r>
      <w:r w:rsidR="00796818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5F7A0A" w:rsidRPr="004C004F">
        <w:rPr>
          <w:rFonts w:asciiTheme="majorBidi" w:hAnsiTheme="majorBidi" w:hint="cs"/>
          <w:sz w:val="30"/>
          <w:szCs w:val="30"/>
          <w:cs/>
        </w:rPr>
        <w:t>พฤศจิกายน</w:t>
      </w:r>
      <w:r w:rsidR="2F3E409B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2568</w:t>
      </w:r>
    </w:p>
    <w:p w14:paraId="0055BCD2" w14:textId="77777777" w:rsidR="0009267B" w:rsidRPr="004C004F" w:rsidRDefault="0009267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4C004F" w:rsidRDefault="0009267B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4C004F" w:rsidRDefault="0009267B" w:rsidP="004C004F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4C004F" w:rsidRDefault="00703461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4C004F" w:rsidRDefault="009F0AB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4C004F" w:rsidRDefault="0009267B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4C004F" w:rsidRDefault="0009267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2FF99DCA" w:rsidR="0009267B" w:rsidRPr="004C004F" w:rsidRDefault="0009267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4C004F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4C004F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4C004F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4C004F">
        <w:rPr>
          <w:rFonts w:asciiTheme="majorBidi" w:hAnsiTheme="majorBidi" w:cstheme="majorBidi"/>
          <w:sz w:val="30"/>
          <w:szCs w:val="30"/>
        </w:rPr>
        <w:br/>
      </w:r>
      <w:r w:rsidR="00D81125" w:rsidRPr="004C004F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4C004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4C004F">
        <w:rPr>
          <w:rFonts w:asciiTheme="majorBidi" w:hAnsiTheme="majorBidi" w:cstheme="majorBidi"/>
          <w:sz w:val="30"/>
          <w:szCs w:val="30"/>
        </w:rPr>
        <w:t>“</w:t>
      </w:r>
      <w:r w:rsidR="00601744" w:rsidRPr="004C004F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4C004F">
        <w:rPr>
          <w:rFonts w:asciiTheme="majorBidi" w:hAnsiTheme="majorBidi" w:cstheme="majorBidi"/>
          <w:sz w:val="30"/>
          <w:szCs w:val="30"/>
        </w:rPr>
        <w:t>”</w:t>
      </w:r>
      <w:r w:rsidR="00601744" w:rsidRPr="004C004F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4C004F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4C004F">
        <w:rPr>
          <w:rFonts w:asciiTheme="majorBidi" w:hAnsiTheme="majorBidi" w:cstheme="majorBidi"/>
          <w:sz w:val="30"/>
          <w:szCs w:val="30"/>
          <w:cs/>
        </w:rPr>
        <w:t>่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34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4C004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4C004F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4C004F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4C004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4C004F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4C004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4C004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4C004F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4C004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pacing w:val="6"/>
          <w:sz w:val="30"/>
          <w:szCs w:val="30"/>
        </w:rPr>
        <w:t>2567</w:t>
      </w:r>
    </w:p>
    <w:p w14:paraId="2ABE7E87" w14:textId="77777777" w:rsidR="00A97F99" w:rsidRPr="004C004F" w:rsidRDefault="00A97F99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75227CB0" w:rsidR="001419CD" w:rsidRPr="004C004F" w:rsidRDefault="0002294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4C004F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4C004F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4C004F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4C004F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4C004F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4C004F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4C004F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4C004F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FB056D" w:rsidRPr="004C004F">
        <w:rPr>
          <w:rFonts w:asciiTheme="majorBidi" w:hAnsiTheme="majorBidi" w:cstheme="majorBidi"/>
          <w:sz w:val="30"/>
          <w:szCs w:val="30"/>
        </w:rPr>
        <w:t>31</w:t>
      </w:r>
      <w:r w:rsidR="00E70B40" w:rsidRPr="004C004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B056D" w:rsidRPr="004C004F">
        <w:rPr>
          <w:rFonts w:asciiTheme="majorBidi" w:hAnsiTheme="majorBidi" w:cstheme="majorBidi"/>
          <w:sz w:val="30"/>
          <w:szCs w:val="30"/>
        </w:rPr>
        <w:t>2567</w:t>
      </w:r>
    </w:p>
    <w:p w14:paraId="7369B47E" w14:textId="77777777" w:rsidR="007A2546" w:rsidRPr="004C004F" w:rsidRDefault="007A254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4C004F" w:rsidRDefault="007A254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4C004F" w:rsidRDefault="00F212CE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43AB4B47" w:rsidR="00A15395" w:rsidRPr="004C004F" w:rsidRDefault="00A1539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20"/>
          <w:szCs w:val="20"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DD6666" w:rsidRPr="004C004F" w14:paraId="01D8FA08" w14:textId="77777777" w:rsidTr="00736BBB">
        <w:trPr>
          <w:tblHeader/>
        </w:trPr>
        <w:tc>
          <w:tcPr>
            <w:tcW w:w="4140" w:type="dxa"/>
            <w:hideMark/>
          </w:tcPr>
          <w:p w14:paraId="25EFE155" w14:textId="77777777" w:rsidR="00DD6666" w:rsidRPr="004C004F" w:rsidRDefault="00DD6666" w:rsidP="004C00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7EA44075" w14:textId="77777777" w:rsidR="00DD6666" w:rsidRPr="004C004F" w:rsidRDefault="00DD6666" w:rsidP="004C004F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49CCC0" w14:textId="77777777" w:rsidR="00DD6666" w:rsidRPr="004C004F" w:rsidRDefault="00DD6666" w:rsidP="004C004F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040D284" w14:textId="77777777" w:rsidR="00DD6666" w:rsidRPr="004C004F" w:rsidRDefault="00DD6666" w:rsidP="004C004F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4C004F" w14:paraId="587BB65D" w14:textId="77777777" w:rsidTr="00736BBB">
        <w:trPr>
          <w:trHeight w:val="70"/>
          <w:tblHeader/>
        </w:trPr>
        <w:tc>
          <w:tcPr>
            <w:tcW w:w="4140" w:type="dxa"/>
            <w:hideMark/>
          </w:tcPr>
          <w:p w14:paraId="7BFCC3EB" w14:textId="30DFE3FD" w:rsidR="00DD6666" w:rsidRPr="004C004F" w:rsidRDefault="00DD6666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C6A55"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0427D1"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B056D"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427D1"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C6A55"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427D1"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  <w:hideMark/>
          </w:tcPr>
          <w:p w14:paraId="2AF5055C" w14:textId="121B7531" w:rsidR="00DD666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14DB7610" w14:textId="77777777" w:rsidR="00DD6666" w:rsidRPr="004C004F" w:rsidRDefault="00DD6666" w:rsidP="004C004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24CFCE8" w14:textId="434DA6AB" w:rsidR="00DD666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E8F39DC" w14:textId="77777777" w:rsidR="00DD6666" w:rsidRPr="004C004F" w:rsidRDefault="00DD6666" w:rsidP="004C004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7AB5DC6" w14:textId="36162D41" w:rsidR="00DD666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4395F42" w14:textId="77777777" w:rsidR="00DD6666" w:rsidRPr="004C004F" w:rsidRDefault="00DD6666" w:rsidP="004C004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0810DD" w14:textId="34115541" w:rsidR="00DD666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D6666" w:rsidRPr="004C004F" w14:paraId="29AAE42C" w14:textId="77777777" w:rsidTr="00736BBB">
        <w:trPr>
          <w:trHeight w:val="344"/>
          <w:tblHeader/>
        </w:trPr>
        <w:tc>
          <w:tcPr>
            <w:tcW w:w="4140" w:type="dxa"/>
          </w:tcPr>
          <w:p w14:paraId="1D1003F3" w14:textId="77777777" w:rsidR="00DD6666" w:rsidRPr="004C004F" w:rsidRDefault="00DD6666" w:rsidP="004C00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hideMark/>
          </w:tcPr>
          <w:p w14:paraId="0A7445EA" w14:textId="77777777" w:rsidR="00DD6666" w:rsidRPr="004C004F" w:rsidRDefault="00DD6666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D6666" w:rsidRPr="004C004F" w14:paraId="36FC170B" w14:textId="77777777" w:rsidTr="00736BBB">
        <w:tc>
          <w:tcPr>
            <w:tcW w:w="4140" w:type="dxa"/>
            <w:hideMark/>
          </w:tcPr>
          <w:p w14:paraId="1C002E60" w14:textId="77777777" w:rsidR="00DD6666" w:rsidRPr="004C004F" w:rsidRDefault="00DD6666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FFC9CD" w14:textId="77777777" w:rsidR="00DD6666" w:rsidRPr="004C004F" w:rsidRDefault="00DD6666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DAEC3" w14:textId="77777777" w:rsidR="00DD6666" w:rsidRPr="004C004F" w:rsidRDefault="00DD6666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566142" w14:textId="77777777" w:rsidR="00DD6666" w:rsidRPr="004C004F" w:rsidRDefault="00DD6666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DDE276" w14:textId="77777777" w:rsidR="00DD6666" w:rsidRPr="004C004F" w:rsidRDefault="00DD6666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45BFA2" w14:textId="77777777" w:rsidR="00DD6666" w:rsidRPr="004C004F" w:rsidRDefault="00DD6666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ED564F9" w14:textId="77777777" w:rsidR="00DD6666" w:rsidRPr="004C004F" w:rsidRDefault="00DD6666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B8F6400" w14:textId="77777777" w:rsidR="00DD6666" w:rsidRPr="004C004F" w:rsidRDefault="00DD6666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F582B" w:rsidRPr="004C004F" w14:paraId="4C37C065" w14:textId="77777777" w:rsidTr="003E0C18">
        <w:tc>
          <w:tcPr>
            <w:tcW w:w="4140" w:type="dxa"/>
            <w:hideMark/>
          </w:tcPr>
          <w:p w14:paraId="000CD226" w14:textId="77777777" w:rsidR="00AF582B" w:rsidRPr="004C004F" w:rsidRDefault="00AF582B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6E6A46B" w14:textId="14989EBA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3E6195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93267EA" w14:textId="77777777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C95B05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B58E95" w14:textId="18620DE5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702BB3B5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79A0ED4" w14:textId="7DCEE89F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</w:tr>
      <w:tr w:rsidR="00AF582B" w:rsidRPr="004C004F" w14:paraId="25DC16DD" w14:textId="77777777" w:rsidTr="003E0C18">
        <w:tc>
          <w:tcPr>
            <w:tcW w:w="4140" w:type="dxa"/>
            <w:hideMark/>
          </w:tcPr>
          <w:p w14:paraId="11DCB351" w14:textId="77777777" w:rsidR="00AF582B" w:rsidRPr="004C004F" w:rsidRDefault="00AF582B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AD7EEFC" w14:textId="3E0E0D34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8F81B1B" w14:textId="77777777" w:rsidR="00AF582B" w:rsidRPr="004C004F" w:rsidRDefault="00AF582B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134A151" w14:textId="77777777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1D7757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78396B" w14:textId="148235BE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733F9E9A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AB466E4" w14:textId="0F83E5C6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AF582B" w:rsidRPr="004C004F" w14:paraId="7C9D1EAF" w14:textId="77777777" w:rsidTr="003E0C18">
        <w:tc>
          <w:tcPr>
            <w:tcW w:w="4140" w:type="dxa"/>
            <w:hideMark/>
          </w:tcPr>
          <w:p w14:paraId="0765F48E" w14:textId="77777777" w:rsidR="00AF582B" w:rsidRPr="004C004F" w:rsidRDefault="00AF582B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639E03" w14:textId="3C1D503E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1B1BC4C" w14:textId="77777777" w:rsidR="00AF582B" w:rsidRPr="004C004F" w:rsidRDefault="00AF582B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A9175F8" w14:textId="77777777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77412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DCD399" w14:textId="1A9C94B3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270" w:type="dxa"/>
          </w:tcPr>
          <w:p w14:paraId="02AE4E35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3FAEE83" w14:textId="18FE6ADE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</w:tr>
      <w:tr w:rsidR="00AF582B" w:rsidRPr="004C004F" w14:paraId="43613764" w14:textId="77777777" w:rsidTr="003E0C18">
        <w:tc>
          <w:tcPr>
            <w:tcW w:w="4140" w:type="dxa"/>
            <w:vAlign w:val="bottom"/>
            <w:hideMark/>
          </w:tcPr>
          <w:p w14:paraId="32AF2386" w14:textId="77777777" w:rsidR="00AF582B" w:rsidRPr="004C004F" w:rsidRDefault="00AF582B" w:rsidP="004C004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3F2A094" w14:textId="4B9C37E2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E06F987" w14:textId="77777777" w:rsidR="00AF582B" w:rsidRPr="004C004F" w:rsidRDefault="00AF582B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C9F6684" w14:textId="77777777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2CB1D1" w14:textId="77777777" w:rsidR="00AF582B" w:rsidRPr="004C004F" w:rsidRDefault="00AF582B" w:rsidP="004C004F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FAE6CED" w14:textId="7C5E698E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51959D4F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C0B809" w14:textId="571F34BA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</w:tr>
      <w:tr w:rsidR="00AF582B" w:rsidRPr="004C004F" w14:paraId="377439E9" w14:textId="77777777" w:rsidTr="003E0C18">
        <w:tc>
          <w:tcPr>
            <w:tcW w:w="4140" w:type="dxa"/>
            <w:hideMark/>
          </w:tcPr>
          <w:p w14:paraId="0396D691" w14:textId="39CBB2D7" w:rsidR="00AF582B" w:rsidRPr="004C004F" w:rsidRDefault="00AF582B" w:rsidP="004C004F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4CB226FB" w14:textId="4318BF61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8E4EC3" w14:textId="77777777" w:rsidR="00AF582B" w:rsidRPr="004C004F" w:rsidRDefault="00AF582B" w:rsidP="004C004F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370780B" w14:textId="77777777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9F25F" w14:textId="77777777" w:rsidR="00AF582B" w:rsidRPr="004C004F" w:rsidRDefault="00AF582B" w:rsidP="004C004F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493FF13" w14:textId="3C4D2476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CAD7091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C43D66" w14:textId="6336B097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AF582B" w:rsidRPr="004C004F" w14:paraId="70A6A04C" w14:textId="77777777" w:rsidTr="003E0C18">
        <w:tc>
          <w:tcPr>
            <w:tcW w:w="4140" w:type="dxa"/>
            <w:hideMark/>
          </w:tcPr>
          <w:p w14:paraId="00DE80E8" w14:textId="77777777" w:rsidR="00AF582B" w:rsidRPr="004C004F" w:rsidRDefault="00AF582B" w:rsidP="004C004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303EEEA" w14:textId="2772C3C2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8F16E68" w14:textId="77777777" w:rsidR="00AF582B" w:rsidRPr="004C004F" w:rsidRDefault="00AF582B" w:rsidP="004C004F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1258AA2" w14:textId="77777777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44569E" w14:textId="77777777" w:rsidR="00AF582B" w:rsidRPr="004C004F" w:rsidRDefault="00AF582B" w:rsidP="004C004F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0BBEF92" w14:textId="46C1B5CA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</w:tcPr>
          <w:p w14:paraId="74E29DC3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CB2712" w14:textId="52AD8D53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AF582B" w:rsidRPr="004C004F" w14:paraId="1583FCB6" w14:textId="77777777" w:rsidTr="003E0C18">
        <w:tc>
          <w:tcPr>
            <w:tcW w:w="4140" w:type="dxa"/>
            <w:hideMark/>
          </w:tcPr>
          <w:p w14:paraId="43607DBE" w14:textId="77777777" w:rsidR="00AF582B" w:rsidRPr="004C004F" w:rsidRDefault="00AF582B" w:rsidP="004C004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7C4BEDC" w14:textId="78CCA2F2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1DAD9CA" w14:textId="77777777" w:rsidR="00AF582B" w:rsidRPr="004C004F" w:rsidRDefault="00AF582B" w:rsidP="004C004F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3E1C205" w14:textId="77777777" w:rsidR="00AF582B" w:rsidRPr="004C004F" w:rsidRDefault="00AF582B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DD1708" w14:textId="77777777" w:rsidR="00AF582B" w:rsidRPr="004C004F" w:rsidRDefault="00AF582B" w:rsidP="004C004F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AC956E3" w14:textId="7C0BFCA2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9171929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62CF370" w14:textId="67138A8F" w:rsidR="00AF582B" w:rsidRPr="004C004F" w:rsidRDefault="006204CE" w:rsidP="004C004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2A4737" w:rsidRPr="004C004F" w14:paraId="0C1D71BF" w14:textId="77777777" w:rsidTr="00796818">
        <w:trPr>
          <w:trHeight w:val="71"/>
        </w:trPr>
        <w:tc>
          <w:tcPr>
            <w:tcW w:w="4140" w:type="dxa"/>
          </w:tcPr>
          <w:p w14:paraId="6AFC32A5" w14:textId="77777777" w:rsidR="002A4737" w:rsidRPr="004C004F" w:rsidRDefault="002A4737" w:rsidP="004C004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82FD5AE" w14:textId="77777777" w:rsidR="002A4737" w:rsidRPr="004C004F" w:rsidRDefault="002A4737" w:rsidP="004C004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256A3A" w14:textId="77777777" w:rsidR="002A4737" w:rsidRPr="004C004F" w:rsidRDefault="002A4737" w:rsidP="004C004F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4C68E9C4" w14:textId="77777777" w:rsidR="002A4737" w:rsidRPr="004C004F" w:rsidRDefault="002A4737" w:rsidP="004C004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FDCF4F8" w14:textId="77777777" w:rsidR="002A4737" w:rsidRPr="004C004F" w:rsidRDefault="002A4737" w:rsidP="004C004F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0AAEB619" w14:textId="77777777" w:rsidR="002A4737" w:rsidRPr="004C004F" w:rsidRDefault="002A4737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B8C950D" w14:textId="77777777" w:rsidR="002A4737" w:rsidRPr="004C004F" w:rsidRDefault="002A4737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0B3F07DD" w14:textId="77777777" w:rsidR="002A4737" w:rsidRPr="004C004F" w:rsidRDefault="002A4737" w:rsidP="004C004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2A4737" w:rsidRPr="004C004F" w14:paraId="39910D02" w14:textId="77777777" w:rsidTr="00736BBB">
        <w:tc>
          <w:tcPr>
            <w:tcW w:w="4140" w:type="dxa"/>
            <w:hideMark/>
          </w:tcPr>
          <w:p w14:paraId="60A1524C" w14:textId="77777777" w:rsidR="002A4737" w:rsidRPr="004C004F" w:rsidRDefault="002A4737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27DF2A5E" w14:textId="77777777" w:rsidR="002A4737" w:rsidRPr="004C004F" w:rsidRDefault="002A4737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7691C2F" w14:textId="77777777" w:rsidR="002A4737" w:rsidRPr="004C004F" w:rsidRDefault="002A4737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66B0E37" w14:textId="77777777" w:rsidR="002A4737" w:rsidRPr="004C004F" w:rsidRDefault="002A4737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D3755" w14:textId="77777777" w:rsidR="002A4737" w:rsidRPr="004C004F" w:rsidRDefault="002A4737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10B289" w14:textId="77777777" w:rsidR="002A4737" w:rsidRPr="004C004F" w:rsidRDefault="002A4737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9E18E0" w14:textId="77777777" w:rsidR="002A4737" w:rsidRPr="004C004F" w:rsidRDefault="002A4737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2CFA74" w14:textId="77777777" w:rsidR="002A4737" w:rsidRPr="004C004F" w:rsidRDefault="002A4737" w:rsidP="004C004F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F582B" w:rsidRPr="004C004F" w14:paraId="146B1E43" w14:textId="77777777" w:rsidTr="003E0C18">
        <w:tc>
          <w:tcPr>
            <w:tcW w:w="4140" w:type="dxa"/>
            <w:hideMark/>
          </w:tcPr>
          <w:p w14:paraId="0CACC98A" w14:textId="5698BB02" w:rsidR="00AF582B" w:rsidRPr="004C004F" w:rsidRDefault="00AF582B" w:rsidP="004C004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BBC755E" w14:textId="09C050B2" w:rsidR="00AF582B" w:rsidRPr="004C004F" w:rsidRDefault="00FB056D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A5E69"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</w:tcPr>
          <w:p w14:paraId="67EF86DD" w14:textId="77777777" w:rsidR="00AF582B" w:rsidRPr="004C004F" w:rsidRDefault="00AF582B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6B15C5D1" w14:textId="603A0A5E" w:rsidR="00AF582B" w:rsidRPr="004C004F" w:rsidRDefault="006204CE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3D52D498" w14:textId="77777777" w:rsidR="00AF582B" w:rsidRPr="004C004F" w:rsidRDefault="00AF582B" w:rsidP="004C004F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DB293D3" w14:textId="3ADB1EBC" w:rsidR="00AF582B" w:rsidRPr="004C004F" w:rsidRDefault="00FB056D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6DDDFDE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E215CC" w14:textId="22E7A322" w:rsidR="00AF582B" w:rsidRPr="004C004F" w:rsidRDefault="006204CE" w:rsidP="004C004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</w:tr>
      <w:tr w:rsidR="00AF582B" w:rsidRPr="004C004F" w14:paraId="17FDBD0E" w14:textId="77777777" w:rsidTr="003E0C18">
        <w:tc>
          <w:tcPr>
            <w:tcW w:w="4140" w:type="dxa"/>
            <w:hideMark/>
          </w:tcPr>
          <w:p w14:paraId="6C749A39" w14:textId="77777777" w:rsidR="00AF582B" w:rsidRPr="004C004F" w:rsidRDefault="00AF582B" w:rsidP="004C004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4D6B27" w14:textId="798E07D6" w:rsidR="00AF582B" w:rsidRPr="004C004F" w:rsidRDefault="000A5E69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61" w:type="dxa"/>
          </w:tcPr>
          <w:p w14:paraId="4514871E" w14:textId="77777777" w:rsidR="00AF582B" w:rsidRPr="004C004F" w:rsidRDefault="00AF582B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F905C78" w14:textId="51B119D7" w:rsidR="00AF582B" w:rsidRPr="004C004F" w:rsidRDefault="006204CE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203847E1" w14:textId="77777777" w:rsidR="00AF582B" w:rsidRPr="004C004F" w:rsidRDefault="00AF582B" w:rsidP="004C004F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A2A45E0" w14:textId="3EBA7D71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32C772A0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8852C35" w14:textId="2B6A1616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AF582B" w:rsidRPr="004C004F" w14:paraId="014E83D9" w14:textId="77777777" w:rsidTr="003E0C18">
        <w:tc>
          <w:tcPr>
            <w:tcW w:w="4140" w:type="dxa"/>
            <w:hideMark/>
          </w:tcPr>
          <w:p w14:paraId="7C4A86B8" w14:textId="77777777" w:rsidR="00AF582B" w:rsidRPr="004C004F" w:rsidRDefault="00AF582B" w:rsidP="004C004F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21F295E" w14:textId="5F7A3478" w:rsidR="00AF582B" w:rsidRPr="004C004F" w:rsidRDefault="00AF582B" w:rsidP="004C004F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082E3FA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870A5B8" w14:textId="12391D0F" w:rsidR="00AF582B" w:rsidRPr="004C004F" w:rsidRDefault="006204CE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924AA6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B46B518" w14:textId="101EE64F" w:rsidR="00AF582B" w:rsidRPr="004C004F" w:rsidRDefault="00FB056D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29E3E0C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BF3484" w14:textId="1FDE0F74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F582B" w:rsidRPr="004C004F" w14:paraId="6F59870C" w14:textId="77777777" w:rsidTr="003E0C18">
        <w:trPr>
          <w:trHeight w:val="203"/>
        </w:trPr>
        <w:tc>
          <w:tcPr>
            <w:tcW w:w="4140" w:type="dxa"/>
            <w:hideMark/>
          </w:tcPr>
          <w:p w14:paraId="3C24D1C8" w14:textId="77777777" w:rsidR="00AF582B" w:rsidRPr="004C004F" w:rsidRDefault="00AF582B" w:rsidP="004C004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B90B71A" w14:textId="671B1CD4" w:rsidR="00AF582B" w:rsidRPr="004C004F" w:rsidRDefault="000A5E69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261" w:type="dxa"/>
          </w:tcPr>
          <w:p w14:paraId="29CD56C2" w14:textId="77777777" w:rsidR="00AF582B" w:rsidRPr="004C004F" w:rsidRDefault="00AF582B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4586231F" w14:textId="15D4B390" w:rsidR="00AF582B" w:rsidRPr="004C004F" w:rsidRDefault="006204CE" w:rsidP="004C004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</w:tcPr>
          <w:p w14:paraId="45FE4383" w14:textId="77777777" w:rsidR="00AF582B" w:rsidRPr="004C004F" w:rsidRDefault="00AF582B" w:rsidP="004C004F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670DDF8" w14:textId="09ACF828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270" w:type="dxa"/>
          </w:tcPr>
          <w:p w14:paraId="730043B7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C32AE67" w14:textId="04FC1F9D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</w:tr>
      <w:tr w:rsidR="002A4737" w:rsidRPr="004C004F" w14:paraId="406E4C11" w14:textId="77777777" w:rsidTr="005D721C">
        <w:trPr>
          <w:trHeight w:val="68"/>
        </w:trPr>
        <w:tc>
          <w:tcPr>
            <w:tcW w:w="4140" w:type="dxa"/>
          </w:tcPr>
          <w:p w14:paraId="589ECB46" w14:textId="77777777" w:rsidR="002A4737" w:rsidRPr="004C004F" w:rsidRDefault="002A4737" w:rsidP="004C004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EE91644" w14:textId="77777777" w:rsidR="002A4737" w:rsidRPr="004C004F" w:rsidRDefault="002A4737" w:rsidP="004C004F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F0826BD" w14:textId="77777777" w:rsidR="002A4737" w:rsidRPr="004C004F" w:rsidRDefault="002A4737" w:rsidP="004C004F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66C2FA0C" w14:textId="77777777" w:rsidR="002A4737" w:rsidRPr="004C004F" w:rsidRDefault="002A4737" w:rsidP="004C004F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0FF92F2" w14:textId="77777777" w:rsidR="002A4737" w:rsidRPr="004C004F" w:rsidRDefault="002A4737" w:rsidP="004C004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47B54008" w14:textId="77777777" w:rsidR="002A4737" w:rsidRPr="004C004F" w:rsidRDefault="002A4737" w:rsidP="004C004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0F663EE3" w14:textId="77777777" w:rsidR="002A4737" w:rsidRPr="004C004F" w:rsidRDefault="002A4737" w:rsidP="004C004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608744FB" w14:textId="77777777" w:rsidR="002A4737" w:rsidRPr="004C004F" w:rsidRDefault="002A4737" w:rsidP="004C004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2A4737" w:rsidRPr="004C004F" w14:paraId="0F40673F" w14:textId="77777777" w:rsidTr="00736BBB">
        <w:tc>
          <w:tcPr>
            <w:tcW w:w="4140" w:type="dxa"/>
            <w:hideMark/>
          </w:tcPr>
          <w:p w14:paraId="6268FDD1" w14:textId="77777777" w:rsidR="002A4737" w:rsidRPr="004C004F" w:rsidRDefault="002A4737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0DE2C5D" w14:textId="77777777" w:rsidR="002A4737" w:rsidRPr="004C004F" w:rsidRDefault="002A4737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658EC24" w14:textId="77777777" w:rsidR="002A4737" w:rsidRPr="004C004F" w:rsidRDefault="002A4737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C67DA65" w14:textId="77777777" w:rsidR="002A4737" w:rsidRPr="004C004F" w:rsidRDefault="002A4737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732532B" w14:textId="77777777" w:rsidR="002A4737" w:rsidRPr="004C004F" w:rsidRDefault="002A4737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AD89D7" w14:textId="77777777" w:rsidR="002A4737" w:rsidRPr="004C004F" w:rsidRDefault="002A4737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8DC230" w14:textId="77777777" w:rsidR="002A4737" w:rsidRPr="004C004F" w:rsidRDefault="002A4737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5F9769" w14:textId="77777777" w:rsidR="002A4737" w:rsidRPr="004C004F" w:rsidRDefault="002A4737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F582B" w:rsidRPr="004C004F" w14:paraId="61E149EB" w14:textId="77777777" w:rsidTr="006204CE">
        <w:tc>
          <w:tcPr>
            <w:tcW w:w="4140" w:type="dxa"/>
            <w:hideMark/>
          </w:tcPr>
          <w:p w14:paraId="34C59608" w14:textId="77777777" w:rsidR="00AF582B" w:rsidRPr="004C004F" w:rsidRDefault="00AF582B" w:rsidP="004C004F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1B1988F3" w14:textId="02D1509D" w:rsidR="00AF582B" w:rsidRPr="004C004F" w:rsidRDefault="000A5E69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61" w:type="dxa"/>
          </w:tcPr>
          <w:p w14:paraId="3DA7962A" w14:textId="77777777" w:rsidR="00AF582B" w:rsidRPr="004C004F" w:rsidRDefault="00AF582B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61389276" w14:textId="77DC69B9" w:rsidR="00AF582B" w:rsidRPr="004C004F" w:rsidRDefault="006204CE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</w:tcPr>
          <w:p w14:paraId="5257A477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74D3CC8" w14:textId="75B8BD27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39216613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155C131" w14:textId="6CD7870D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F582B" w:rsidRPr="004C004F" w14:paraId="4CC7C8CD" w14:textId="77777777" w:rsidTr="006204CE">
        <w:tc>
          <w:tcPr>
            <w:tcW w:w="4140" w:type="dxa"/>
            <w:hideMark/>
          </w:tcPr>
          <w:p w14:paraId="1ADDA366" w14:textId="77777777" w:rsidR="00AF582B" w:rsidRPr="004C004F" w:rsidRDefault="00AF582B" w:rsidP="004C004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3D25087" w14:textId="4542014B" w:rsidR="00AF582B" w:rsidRPr="004C004F" w:rsidRDefault="000A5E69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14:paraId="76682807" w14:textId="77777777" w:rsidR="00AF582B" w:rsidRPr="004C004F" w:rsidRDefault="00AF582B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14D47E58" w14:textId="5DD0E8AC" w:rsidR="00AF582B" w:rsidRPr="004C004F" w:rsidRDefault="006204CE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6FFBBBA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BD1AC89" w14:textId="0D8E19D2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5D4AEB5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B3F0C4D" w14:textId="2364F263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363E6" w:rsidRPr="004C004F" w14:paraId="477050F3" w14:textId="77777777" w:rsidTr="003E0C18">
        <w:tc>
          <w:tcPr>
            <w:tcW w:w="4140" w:type="dxa"/>
          </w:tcPr>
          <w:p w14:paraId="19276DF4" w14:textId="4AD12B76" w:rsidR="00F363E6" w:rsidRPr="004C004F" w:rsidRDefault="00F363E6" w:rsidP="004C004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8B1DA7F" w14:textId="18B1BAB4" w:rsidR="00F363E6" w:rsidRPr="004C004F" w:rsidRDefault="00FB056D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61" w:type="dxa"/>
          </w:tcPr>
          <w:p w14:paraId="7A17FE18" w14:textId="77777777" w:rsidR="00F363E6" w:rsidRPr="004C004F" w:rsidRDefault="00F363E6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57BD542" w14:textId="327B021A" w:rsidR="00F363E6" w:rsidRPr="004C004F" w:rsidRDefault="006204CE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AB1063C" w14:textId="77777777" w:rsidR="00F363E6" w:rsidRPr="004C004F" w:rsidRDefault="00F363E6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4493403" w14:textId="6FB2FDAD" w:rsidR="00F363E6" w:rsidRPr="004C004F" w:rsidRDefault="00FB056D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75D5FFC" w14:textId="77777777" w:rsidR="00F363E6" w:rsidRPr="004C004F" w:rsidRDefault="00F363E6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4381AFE" w14:textId="72B392C2" w:rsidR="00F363E6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F582B" w:rsidRPr="004C004F" w14:paraId="788578FE" w14:textId="77777777" w:rsidTr="003E0C18">
        <w:tc>
          <w:tcPr>
            <w:tcW w:w="4140" w:type="dxa"/>
            <w:vAlign w:val="center"/>
            <w:hideMark/>
          </w:tcPr>
          <w:p w14:paraId="69351FE2" w14:textId="77777777" w:rsidR="00AF582B" w:rsidRPr="004C004F" w:rsidRDefault="00AF582B" w:rsidP="004C004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6151A90" w14:textId="562A95D2" w:rsidR="00AF582B" w:rsidRPr="004C004F" w:rsidRDefault="000A5E69" w:rsidP="004C004F">
            <w:pPr>
              <w:pStyle w:val="a1"/>
              <w:tabs>
                <w:tab w:val="decimal" w:pos="91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1,342</w:t>
            </w:r>
            <w:r w:rsidR="00FB056D" w:rsidRPr="004C004F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62A8CAA5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00730EF6" w14:textId="31985D7C" w:rsidR="00AF582B" w:rsidRPr="004C004F" w:rsidRDefault="006204CE" w:rsidP="004C004F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  <w:r w:rsidR="00FB056D" w:rsidRPr="004C004F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59119FE0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42F2A2C" w14:textId="3BB59B5A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70719819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E4E72D" w14:textId="6E1211A9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F582B" w:rsidRPr="004C004F" w14:paraId="4926FD5A" w14:textId="77777777" w:rsidTr="00E27971">
        <w:tc>
          <w:tcPr>
            <w:tcW w:w="4140" w:type="dxa"/>
          </w:tcPr>
          <w:p w14:paraId="41A8A37F" w14:textId="7DF42F10" w:rsidR="00AF582B" w:rsidRPr="004C004F" w:rsidRDefault="00AF582B" w:rsidP="004C004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vAlign w:val="bottom"/>
          </w:tcPr>
          <w:p w14:paraId="7D950DCF" w14:textId="74BD31C2" w:rsidR="00AF582B" w:rsidRPr="004C004F" w:rsidRDefault="00FB056D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5A3FB3C3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8E01987" w14:textId="69456208" w:rsidR="00AF582B" w:rsidRPr="004C004F" w:rsidRDefault="006204CE" w:rsidP="004C004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8403A25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30358B6" w14:textId="2B3FE574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6F0B97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91C9904" w14:textId="463C83E5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582B" w:rsidRPr="004C004F" w14:paraId="6F47036C" w14:textId="77777777" w:rsidTr="00DE6572">
        <w:tc>
          <w:tcPr>
            <w:tcW w:w="4140" w:type="dxa"/>
            <w:hideMark/>
          </w:tcPr>
          <w:p w14:paraId="756C0010" w14:textId="77777777" w:rsidR="00AF582B" w:rsidRPr="004C004F" w:rsidRDefault="00AF582B" w:rsidP="004C004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B4B5F7F" w14:textId="50998CBB" w:rsidR="00AF582B" w:rsidRPr="004C004F" w:rsidRDefault="000A5E69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14:paraId="259B6461" w14:textId="77777777" w:rsidR="00AF582B" w:rsidRPr="004C004F" w:rsidRDefault="00AF582B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5669D87" w14:textId="25CEC9D1" w:rsidR="00AF582B" w:rsidRPr="004C004F" w:rsidRDefault="006204CE" w:rsidP="004C004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CB61809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C502DC" w14:textId="74B33F00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10B99D9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519F133" w14:textId="1A9CB9A4" w:rsidR="00AF582B" w:rsidRPr="004C004F" w:rsidRDefault="006204CE" w:rsidP="004C004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F582B" w:rsidRPr="004C004F" w14:paraId="51B6DEB3" w14:textId="77777777" w:rsidTr="00DE6572">
        <w:tc>
          <w:tcPr>
            <w:tcW w:w="4140" w:type="dxa"/>
            <w:hideMark/>
          </w:tcPr>
          <w:p w14:paraId="125B3488" w14:textId="77777777" w:rsidR="00AF582B" w:rsidRPr="004C004F" w:rsidRDefault="00AF582B" w:rsidP="004C004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FFB0744" w14:textId="21594001" w:rsidR="00AF582B" w:rsidRPr="004C004F" w:rsidRDefault="000A5E69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</w:tcPr>
          <w:p w14:paraId="6C52AEF1" w14:textId="77777777" w:rsidR="00AF582B" w:rsidRPr="004C004F" w:rsidRDefault="00AF582B" w:rsidP="004C004F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B0E3B54" w14:textId="09210E00" w:rsidR="00AF582B" w:rsidRPr="004C004F" w:rsidRDefault="006204CE" w:rsidP="004C004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C06CF06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C40D3ED" w14:textId="5471AF2F" w:rsidR="00AF582B" w:rsidRPr="004C004F" w:rsidRDefault="000A5E69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E0EEE28" w14:textId="77777777" w:rsidR="00AF582B" w:rsidRPr="004C004F" w:rsidRDefault="00AF582B" w:rsidP="004C004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D3642D" w14:textId="098A8D11" w:rsidR="00AF582B" w:rsidRPr="004C004F" w:rsidRDefault="006204CE" w:rsidP="004C004F">
            <w:pPr>
              <w:pStyle w:val="a1"/>
              <w:tabs>
                <w:tab w:val="decimal" w:pos="79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269FF" w:rsidRPr="004C004F" w14:paraId="29C3C98F" w14:textId="77777777" w:rsidTr="00736BBB">
        <w:tc>
          <w:tcPr>
            <w:tcW w:w="4140" w:type="dxa"/>
          </w:tcPr>
          <w:p w14:paraId="7EFFE1EC" w14:textId="77777777" w:rsidR="00A269FF" w:rsidRPr="004C004F" w:rsidRDefault="00A269FF" w:rsidP="004C004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98B286D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A9AA3A8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9853781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56AF10AD" w14:textId="77777777" w:rsidR="00A269FF" w:rsidRPr="004C004F" w:rsidRDefault="00A269FF" w:rsidP="004C004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151F9B43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789407B8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61F90864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A269FF" w:rsidRPr="004C004F" w14:paraId="2C42A757" w14:textId="77777777" w:rsidTr="00FC274C">
        <w:tc>
          <w:tcPr>
            <w:tcW w:w="4140" w:type="dxa"/>
          </w:tcPr>
          <w:p w14:paraId="34DFF574" w14:textId="52625427" w:rsidR="00A269FF" w:rsidRPr="004C004F" w:rsidRDefault="00A269FF" w:rsidP="004C004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ED83231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170A4D7B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4B2CB2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FE674E" w14:textId="77777777" w:rsidR="00A269FF" w:rsidRPr="004C004F" w:rsidRDefault="00A269FF" w:rsidP="004C004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9CDEF7C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692650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8EFA2BA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A269FF" w:rsidRPr="004C004F" w14:paraId="15C323C0" w14:textId="77777777" w:rsidTr="00FC274C">
        <w:tc>
          <w:tcPr>
            <w:tcW w:w="4140" w:type="dxa"/>
          </w:tcPr>
          <w:p w14:paraId="73CBE0D9" w14:textId="21432B5F" w:rsidR="00A269FF" w:rsidRPr="004C004F" w:rsidRDefault="00A269FF" w:rsidP="004C004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6F7DD3A6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492D7A05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0AEEF40" w14:textId="77777777" w:rsidR="00A269FF" w:rsidRPr="004C004F" w:rsidRDefault="00A269FF" w:rsidP="004C004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1D5780" w14:textId="77777777" w:rsidR="00A269FF" w:rsidRPr="004C004F" w:rsidRDefault="00A269FF" w:rsidP="004C004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B276AF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7FDF5B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A8975A" w14:textId="77777777" w:rsidR="00A269FF" w:rsidRPr="004C004F" w:rsidRDefault="00A269FF" w:rsidP="004C004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269FF" w:rsidRPr="004C004F" w14:paraId="4631B52C" w14:textId="77777777" w:rsidTr="00FC274C">
        <w:tc>
          <w:tcPr>
            <w:tcW w:w="4140" w:type="dxa"/>
          </w:tcPr>
          <w:p w14:paraId="7183396C" w14:textId="28E38EC4" w:rsidR="00A269FF" w:rsidRPr="004C004F" w:rsidRDefault="00A269FF" w:rsidP="004C004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523ECFD5" w14:textId="026686EA" w:rsidR="00A269FF" w:rsidRPr="004C004F" w:rsidRDefault="00D24D77" w:rsidP="004C004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261" w:type="dxa"/>
            <w:vAlign w:val="bottom"/>
          </w:tcPr>
          <w:p w14:paraId="4EB7F1EC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C8D8E2" w14:textId="1FD90461" w:rsidR="00A269FF" w:rsidRPr="004C004F" w:rsidRDefault="006204CE" w:rsidP="004C004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vAlign w:val="bottom"/>
          </w:tcPr>
          <w:p w14:paraId="11350A08" w14:textId="77777777" w:rsidR="00A269FF" w:rsidRPr="004C004F" w:rsidRDefault="00A269FF" w:rsidP="004C004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CE83AA" w14:textId="6F41A6F2" w:rsidR="00A269FF" w:rsidRPr="004C004F" w:rsidRDefault="00167DB2" w:rsidP="004C004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vAlign w:val="bottom"/>
          </w:tcPr>
          <w:p w14:paraId="1F9DE86D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7EA6502" w14:textId="46059F80" w:rsidR="00A269FF" w:rsidRPr="004C004F" w:rsidRDefault="006204CE" w:rsidP="004C004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</w:tr>
      <w:tr w:rsidR="00A269FF" w:rsidRPr="004C004F" w14:paraId="2327A231" w14:textId="77777777" w:rsidTr="00FC274C">
        <w:tc>
          <w:tcPr>
            <w:tcW w:w="4140" w:type="dxa"/>
          </w:tcPr>
          <w:p w14:paraId="4DD7C464" w14:textId="16F6BDF0" w:rsidR="00A269FF" w:rsidRPr="004C004F" w:rsidRDefault="00A269FF" w:rsidP="004C004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69961601" w14:textId="0E3E9905" w:rsidR="00A269FF" w:rsidRPr="004C004F" w:rsidRDefault="00D24D77" w:rsidP="004C004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1" w:type="dxa"/>
            <w:vAlign w:val="bottom"/>
          </w:tcPr>
          <w:p w14:paraId="3DD710DC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EAEA25B" w14:textId="6389C877" w:rsidR="00A269FF" w:rsidRPr="004C004F" w:rsidRDefault="006204CE" w:rsidP="004C004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C97867B" w14:textId="77777777" w:rsidR="00A269FF" w:rsidRPr="004C004F" w:rsidRDefault="00A269FF" w:rsidP="004C004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C0ED542" w14:textId="74BBA229" w:rsidR="00A269FF" w:rsidRPr="004C004F" w:rsidRDefault="00167DB2" w:rsidP="004C004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5017FDC6" w14:textId="77777777" w:rsidR="00A269FF" w:rsidRPr="004C004F" w:rsidRDefault="00A269FF" w:rsidP="004C004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6F62A1" w14:textId="60C4C5DE" w:rsidR="00A269FF" w:rsidRPr="004C004F" w:rsidRDefault="006204CE" w:rsidP="004C004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75281D46" w14:textId="57EF0C19" w:rsidR="005B2D20" w:rsidRPr="004C004F" w:rsidRDefault="00FB056D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4C004F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5B2D20" w:rsidRPr="004C004F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5B2D20" w:rsidRPr="004C004F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5B2D20" w:rsidRPr="004C004F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DE6572" w:rsidRPr="004C004F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7C6A55" w:rsidRPr="004C004F">
        <w:rPr>
          <w:rFonts w:ascii="Angsana New" w:hAnsi="Angsana New" w:hint="cs"/>
          <w:sz w:val="30"/>
          <w:szCs w:val="30"/>
          <w:cs/>
        </w:rPr>
        <w:t>เก้า</w:t>
      </w:r>
      <w:r w:rsidR="000427D1" w:rsidRPr="004C004F">
        <w:rPr>
          <w:rFonts w:ascii="Angsana New" w:hAnsi="Angsana New" w:hint="cs"/>
          <w:sz w:val="30"/>
          <w:szCs w:val="30"/>
          <w:cs/>
        </w:rPr>
        <w:t>เดือน</w:t>
      </w:r>
      <w:r w:rsidR="000427D1" w:rsidRPr="004C004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C004F">
        <w:rPr>
          <w:rFonts w:ascii="Angsana New" w:hAnsi="Angsana New"/>
          <w:sz w:val="30"/>
          <w:szCs w:val="30"/>
        </w:rPr>
        <w:t>30</w:t>
      </w:r>
      <w:r w:rsidR="000427D1" w:rsidRPr="004C004F">
        <w:rPr>
          <w:rFonts w:ascii="Angsana New" w:hAnsi="Angsana New"/>
          <w:sz w:val="30"/>
          <w:szCs w:val="30"/>
        </w:rPr>
        <w:t xml:space="preserve"> </w:t>
      </w:r>
      <w:r w:rsidR="007C6A55" w:rsidRPr="004C004F">
        <w:rPr>
          <w:rFonts w:ascii="Angsana New" w:hAnsi="Angsana New" w:hint="cs"/>
          <w:sz w:val="30"/>
          <w:szCs w:val="30"/>
          <w:cs/>
        </w:rPr>
        <w:t>กันย</w:t>
      </w:r>
      <w:r w:rsidR="000427D1" w:rsidRPr="004C004F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4C004F">
        <w:rPr>
          <w:rFonts w:ascii="Angsana New" w:hAnsi="Angsana New"/>
          <w:sz w:val="30"/>
          <w:szCs w:val="30"/>
        </w:rPr>
        <w:t>2568</w:t>
      </w:r>
      <w:r w:rsidR="005B2D20" w:rsidRPr="004C004F">
        <w:rPr>
          <w:rFonts w:ascii="Angsana New" w:hAnsi="Angsana New"/>
          <w:sz w:val="30"/>
          <w:szCs w:val="30"/>
        </w:rPr>
        <w:t xml:space="preserve"> </w:t>
      </w:r>
      <w:r w:rsidR="005B2D20" w:rsidRPr="004C004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C004F">
        <w:rPr>
          <w:rFonts w:ascii="Angsana New" w:hAnsi="Angsana New"/>
          <w:sz w:val="30"/>
          <w:szCs w:val="30"/>
        </w:rPr>
        <w:t>2567</w:t>
      </w:r>
      <w:r w:rsidR="005B2D20" w:rsidRPr="004C004F">
        <w:rPr>
          <w:rFonts w:ascii="Angsana New" w:hAnsi="Angsana New" w:hint="cs"/>
          <w:sz w:val="30"/>
          <w:szCs w:val="30"/>
          <w:cs/>
        </w:rPr>
        <w:t xml:space="preserve"> </w:t>
      </w:r>
      <w:r w:rsidR="005B2D20" w:rsidRPr="004C004F">
        <w:rPr>
          <w:rFonts w:ascii="Angsana New" w:hAnsi="Angsana New"/>
          <w:sz w:val="30"/>
          <w:szCs w:val="30"/>
          <w:cs/>
        </w:rPr>
        <w:t>จำนวน</w:t>
      </w:r>
      <w:r w:rsidR="009E362C" w:rsidRPr="004C004F">
        <w:rPr>
          <w:rFonts w:ascii="Angsana New" w:hAnsi="Angsana New"/>
          <w:sz w:val="30"/>
          <w:szCs w:val="30"/>
        </w:rPr>
        <w:t xml:space="preserve"> </w:t>
      </w:r>
      <w:r w:rsidR="00167DB2" w:rsidRPr="004C004F">
        <w:rPr>
          <w:rFonts w:ascii="Angsana New" w:hAnsi="Angsana New"/>
          <w:sz w:val="30"/>
          <w:szCs w:val="30"/>
        </w:rPr>
        <w:t>1,333</w:t>
      </w:r>
      <w:r w:rsidR="005E4467" w:rsidRPr="004C004F">
        <w:rPr>
          <w:rFonts w:ascii="Angsana New" w:hAnsi="Angsana New"/>
          <w:sz w:val="30"/>
          <w:szCs w:val="30"/>
        </w:rPr>
        <w:t xml:space="preserve"> </w:t>
      </w:r>
      <w:r w:rsidR="005B2D20" w:rsidRPr="004C004F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2D20" w:rsidRPr="004C004F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4A1565" w:rsidRPr="004C004F">
        <w:rPr>
          <w:rFonts w:ascii="Angsana New" w:hAnsi="Angsana New"/>
          <w:spacing w:val="-2"/>
          <w:sz w:val="30"/>
          <w:szCs w:val="30"/>
        </w:rPr>
        <w:br/>
      </w:r>
      <w:r w:rsidR="008F0254" w:rsidRPr="004C004F">
        <w:rPr>
          <w:rFonts w:ascii="Angsana New" w:hAnsi="Angsana New"/>
          <w:sz w:val="30"/>
          <w:szCs w:val="30"/>
        </w:rPr>
        <w:t>846</w:t>
      </w:r>
      <w:r w:rsidR="0037633F" w:rsidRPr="004C004F">
        <w:rPr>
          <w:rFonts w:ascii="Angsana New" w:hAnsi="Angsana New"/>
          <w:sz w:val="30"/>
          <w:szCs w:val="30"/>
        </w:rPr>
        <w:t xml:space="preserve"> </w:t>
      </w:r>
      <w:r w:rsidR="005B2D20" w:rsidRPr="004C004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5B2D20" w:rsidRPr="004C004F">
        <w:rPr>
          <w:rFonts w:ascii="Angsana New" w:hAnsi="Angsana New"/>
          <w:sz w:val="30"/>
          <w:szCs w:val="30"/>
          <w:cs/>
        </w:rPr>
        <w:t>ตามลำดับ</w:t>
      </w:r>
      <w:r w:rsidR="005B2D20" w:rsidRPr="004C004F">
        <w:rPr>
          <w:rFonts w:ascii="Angsana New" w:hAnsi="Angsana New"/>
          <w:sz w:val="30"/>
          <w:szCs w:val="30"/>
        </w:rPr>
        <w:t xml:space="preserve"> </w:t>
      </w:r>
    </w:p>
    <w:p w14:paraId="51909DFD" w14:textId="5B9D9CCF" w:rsidR="002C4259" w:rsidRPr="004C004F" w:rsidRDefault="002C4259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7533782A" w14:textId="07297C2C" w:rsidR="00CF40A9" w:rsidRPr="004C004F" w:rsidRDefault="00CF40A9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C004F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ณ วันที่</w:t>
      </w:r>
      <w:r w:rsidRPr="004C004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FB056D" w:rsidRPr="004C004F">
        <w:rPr>
          <w:rFonts w:ascii="Angsana New" w:hAnsi="Angsana New" w:hint="cs"/>
          <w:sz w:val="30"/>
          <w:szCs w:val="30"/>
        </w:rPr>
        <w:t>3</w:t>
      </w:r>
      <w:r w:rsidR="00FB056D" w:rsidRPr="004C004F">
        <w:rPr>
          <w:rFonts w:ascii="Angsana New" w:hAnsi="Angsana New"/>
          <w:sz w:val="30"/>
          <w:szCs w:val="30"/>
        </w:rPr>
        <w:t>0</w:t>
      </w:r>
      <w:r w:rsidR="00C55D3F" w:rsidRPr="004C004F">
        <w:rPr>
          <w:rFonts w:ascii="Angsana New" w:hAnsi="Angsana New" w:hint="cs"/>
          <w:sz w:val="30"/>
          <w:szCs w:val="30"/>
          <w:cs/>
        </w:rPr>
        <w:t xml:space="preserve"> </w:t>
      </w:r>
      <w:r w:rsidR="007C6A55" w:rsidRPr="004C004F">
        <w:rPr>
          <w:rFonts w:ascii="Angsana New" w:hAnsi="Angsana New" w:hint="cs"/>
          <w:sz w:val="30"/>
          <w:szCs w:val="30"/>
          <w:cs/>
        </w:rPr>
        <w:t>กันย</w:t>
      </w:r>
      <w:r w:rsidR="00ED4132" w:rsidRPr="004C004F">
        <w:rPr>
          <w:rFonts w:ascii="Angsana New" w:hAnsi="Angsana New" w:hint="cs"/>
          <w:sz w:val="30"/>
          <w:szCs w:val="30"/>
          <w:cs/>
        </w:rPr>
        <w:t>ายน</w:t>
      </w:r>
      <w:r w:rsidR="00500E50" w:rsidRPr="004C004F">
        <w:rPr>
          <w:rFonts w:ascii="Angsana New" w:hAnsi="Angsana New" w:hint="cs"/>
          <w:sz w:val="30"/>
          <w:szCs w:val="30"/>
          <w:cs/>
        </w:rPr>
        <w:t xml:space="preserve"> </w:t>
      </w:r>
      <w:r w:rsidR="00FB056D" w:rsidRPr="004C004F">
        <w:rPr>
          <w:rFonts w:ascii="Angsana New" w:hAnsi="Angsana New" w:hint="cs"/>
          <w:sz w:val="30"/>
          <w:szCs w:val="30"/>
        </w:rPr>
        <w:t>256</w:t>
      </w:r>
      <w:r w:rsidR="00FB056D" w:rsidRPr="004C004F">
        <w:rPr>
          <w:rFonts w:ascii="Angsana New" w:hAnsi="Angsana New"/>
          <w:sz w:val="30"/>
          <w:szCs w:val="30"/>
        </w:rPr>
        <w:t>8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และ </w:t>
      </w:r>
      <w:r w:rsidR="00FB056D" w:rsidRPr="004C004F">
        <w:rPr>
          <w:rFonts w:ascii="Angsana New" w:hAnsi="Angsana New" w:hint="cs"/>
          <w:sz w:val="30"/>
          <w:szCs w:val="30"/>
        </w:rPr>
        <w:t>31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B056D" w:rsidRPr="004C004F">
        <w:rPr>
          <w:rFonts w:ascii="Angsana New" w:hAnsi="Angsana New" w:hint="cs"/>
          <w:sz w:val="30"/>
          <w:szCs w:val="30"/>
        </w:rPr>
        <w:t>256</w:t>
      </w:r>
      <w:r w:rsidR="00FB056D" w:rsidRPr="004C004F">
        <w:rPr>
          <w:rFonts w:ascii="Angsana New" w:hAnsi="Angsana New"/>
          <w:sz w:val="30"/>
          <w:szCs w:val="30"/>
        </w:rPr>
        <w:t>7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4C004F" w:rsidRDefault="00A15395" w:rsidP="004C004F">
      <w:pPr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82"/>
        <w:gridCol w:w="1080"/>
        <w:gridCol w:w="236"/>
        <w:gridCol w:w="1120"/>
        <w:gridCol w:w="273"/>
        <w:gridCol w:w="1044"/>
        <w:gridCol w:w="272"/>
        <w:gridCol w:w="1105"/>
      </w:tblGrid>
      <w:tr w:rsidR="002C4259" w:rsidRPr="004C004F" w14:paraId="1178C65E" w14:textId="77777777" w:rsidTr="007B27C9">
        <w:trPr>
          <w:tblHeader/>
        </w:trPr>
        <w:tc>
          <w:tcPr>
            <w:tcW w:w="3330" w:type="dxa"/>
          </w:tcPr>
          <w:p w14:paraId="4EC1B6F8" w14:textId="77777777" w:rsidR="002C4259" w:rsidRPr="004C004F" w:rsidRDefault="002C425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2" w:type="dxa"/>
          </w:tcPr>
          <w:p w14:paraId="7895247A" w14:textId="77777777" w:rsidR="002C4259" w:rsidRPr="004C004F" w:rsidRDefault="002C425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0CA55B1A" w14:textId="77777777" w:rsidR="002C4259" w:rsidRPr="004C004F" w:rsidRDefault="002C4259" w:rsidP="004C004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EA4B4CF" w14:textId="77777777" w:rsidR="002C4259" w:rsidRPr="004C004F" w:rsidRDefault="002C4259" w:rsidP="004C004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4FB94429" w14:textId="77777777" w:rsidR="002C4259" w:rsidRPr="004C004F" w:rsidRDefault="002C4259" w:rsidP="004C004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4C004F" w14:paraId="03606877" w14:textId="77777777" w:rsidTr="007B27C9">
        <w:trPr>
          <w:tblHeader/>
        </w:trPr>
        <w:tc>
          <w:tcPr>
            <w:tcW w:w="3330" w:type="dxa"/>
          </w:tcPr>
          <w:p w14:paraId="615EC615" w14:textId="64B806EC" w:rsidR="00DD6666" w:rsidRPr="004C004F" w:rsidRDefault="00DD66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BE20DD7" w14:textId="77777777" w:rsidR="00DD6666" w:rsidRPr="004C004F" w:rsidRDefault="00DD66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3619DA6C" w:rsidR="00DD6666" w:rsidRPr="004C004F" w:rsidRDefault="00FB056D" w:rsidP="004C004F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E4FEF" w:rsidRPr="004C004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ED4132" w:rsidRPr="004C00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36" w:type="dxa"/>
          </w:tcPr>
          <w:p w14:paraId="11E448DD" w14:textId="77777777" w:rsidR="00DD6666" w:rsidRPr="004C004F" w:rsidRDefault="00DD6666" w:rsidP="004C004F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7DCBF69C" w14:textId="75AEF8C5" w:rsidR="00DD6666" w:rsidRPr="004C004F" w:rsidRDefault="00FB056D" w:rsidP="004C004F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4C004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4C00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</w:tcPr>
          <w:p w14:paraId="14C0C4F2" w14:textId="77777777" w:rsidR="00DD6666" w:rsidRPr="004C004F" w:rsidRDefault="00DD6666" w:rsidP="004C004F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4523D6CE" w:rsidR="00DD6666" w:rsidRPr="004C004F" w:rsidRDefault="00FB056D" w:rsidP="004C004F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E4FEF" w:rsidRPr="004C004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ED4132" w:rsidRPr="004C00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2" w:type="dxa"/>
          </w:tcPr>
          <w:p w14:paraId="1B7D4BE5" w14:textId="77777777" w:rsidR="00DD6666" w:rsidRPr="004C004F" w:rsidRDefault="00DD6666" w:rsidP="004C004F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30D55667" w14:textId="14BE4620" w:rsidR="00DD6666" w:rsidRPr="004C004F" w:rsidRDefault="00FB056D" w:rsidP="004C004F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4C004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4C00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D6666" w:rsidRPr="004C004F" w14:paraId="42B47A86" w14:textId="77777777" w:rsidTr="007B27C9">
        <w:trPr>
          <w:tblHeader/>
        </w:trPr>
        <w:tc>
          <w:tcPr>
            <w:tcW w:w="3330" w:type="dxa"/>
          </w:tcPr>
          <w:p w14:paraId="1798128A" w14:textId="24C056D2" w:rsidR="00DD6666" w:rsidRPr="004C004F" w:rsidRDefault="00DD66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400BEC22" w14:textId="6018D63D" w:rsidR="00DD6666" w:rsidRPr="004C004F" w:rsidRDefault="00DD66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2516BFF8" w:rsidR="00DD6666" w:rsidRPr="004C004F" w:rsidRDefault="00FB056D" w:rsidP="004C004F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45739B98" w14:textId="77777777" w:rsidR="00DD6666" w:rsidRPr="004C004F" w:rsidRDefault="00DD6666" w:rsidP="004C004F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7F24E710" w14:textId="7260499B" w:rsidR="00DD6666" w:rsidRPr="004C004F" w:rsidRDefault="00FB056D" w:rsidP="004C004F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3" w:type="dxa"/>
          </w:tcPr>
          <w:p w14:paraId="45C150A4" w14:textId="77777777" w:rsidR="00DD6666" w:rsidRPr="004C004F" w:rsidRDefault="00DD6666" w:rsidP="004C004F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4E8B0B99" w:rsidR="00DD6666" w:rsidRPr="004C004F" w:rsidRDefault="00FB056D" w:rsidP="004C004F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2" w:type="dxa"/>
          </w:tcPr>
          <w:p w14:paraId="320ECB4E" w14:textId="77777777" w:rsidR="00DD6666" w:rsidRPr="004C004F" w:rsidRDefault="00DD6666" w:rsidP="004C004F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7C9A3371" w14:textId="31B75E19" w:rsidR="00DD6666" w:rsidRPr="004C004F" w:rsidRDefault="00FB056D" w:rsidP="004C004F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DD6666" w:rsidRPr="004C004F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DD6666" w:rsidRPr="004C004F" w:rsidRDefault="00DD66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9AC78A1" w14:textId="77777777" w:rsidR="00DD6666" w:rsidRPr="004C004F" w:rsidRDefault="00DD6666" w:rsidP="004C004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</w:tbl>
    <w:p w14:paraId="6459A5FC" w14:textId="77777777" w:rsidR="00A67CBD" w:rsidRPr="004C004F" w:rsidRDefault="00A67CBD" w:rsidP="004C004F">
      <w:pPr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4C004F" w14:paraId="79860B14" w14:textId="77777777" w:rsidTr="00696DD7">
        <w:tc>
          <w:tcPr>
            <w:tcW w:w="4230" w:type="dxa"/>
          </w:tcPr>
          <w:p w14:paraId="11E5D786" w14:textId="039BACFC" w:rsidR="00696DD7" w:rsidRPr="004C004F" w:rsidRDefault="00696DD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4C004F" w:rsidRDefault="00696DD7" w:rsidP="004C004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46841" w:rsidRPr="004C004F" w14:paraId="20670098" w14:textId="77777777" w:rsidTr="00EA242C">
        <w:tc>
          <w:tcPr>
            <w:tcW w:w="4230" w:type="dxa"/>
          </w:tcPr>
          <w:p w14:paraId="070F4ED1" w14:textId="77777777" w:rsidR="00C46841" w:rsidRPr="004C004F" w:rsidRDefault="00C46841" w:rsidP="004C004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7D1DF45B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E54AEC" w14:textId="77777777" w:rsidR="00C46841" w:rsidRPr="004C004F" w:rsidRDefault="00C46841" w:rsidP="004C00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7E785" w14:textId="26F5E740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39F9C477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DF2D954" w14:textId="1CF8A77C" w:rsidR="00C46841" w:rsidRPr="004C004F" w:rsidRDefault="00E62A8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14:paraId="28884C06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D95A39" w14:textId="4E69A979" w:rsidR="00C4684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46841" w:rsidRPr="004C004F" w14:paraId="384A7E20" w14:textId="77777777" w:rsidTr="00EA242C">
        <w:tc>
          <w:tcPr>
            <w:tcW w:w="4230" w:type="dxa"/>
          </w:tcPr>
          <w:p w14:paraId="2A8E906D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097DB800" w:rsidR="00C4684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</w:t>
            </w:r>
            <w:r w:rsidR="00E62A8F" w:rsidRPr="004C004F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60DA40EC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0694EE8C" w:rsidR="00C4684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73" w:type="dxa"/>
          </w:tcPr>
          <w:p w14:paraId="13781108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2A1CDF8B" w:rsidR="00C46841" w:rsidRPr="004C004F" w:rsidRDefault="00E62A8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2" w:type="dxa"/>
          </w:tcPr>
          <w:p w14:paraId="1B69506C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</w:tcPr>
          <w:p w14:paraId="323F0FB6" w14:textId="1CE284A0" w:rsidR="00C4684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C46841" w:rsidRPr="004C004F" w14:paraId="16608225" w14:textId="77777777" w:rsidTr="00EA242C">
        <w:tc>
          <w:tcPr>
            <w:tcW w:w="4230" w:type="dxa"/>
          </w:tcPr>
          <w:p w14:paraId="1CD576A1" w14:textId="77777777" w:rsidR="00C46841" w:rsidRPr="004C004F" w:rsidRDefault="00C46841" w:rsidP="004C004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5CADC692" w:rsidR="00C46841" w:rsidRPr="004C004F" w:rsidRDefault="00E62A8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9816A04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3B26A43A" w:rsidR="00C4684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36CB45D5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34CEEC13" w:rsidR="00C46841" w:rsidRPr="004C004F" w:rsidRDefault="00E62A8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2FE20DE2" w14:textId="77777777" w:rsidR="00C46841" w:rsidRPr="004C004F" w:rsidRDefault="00C46841" w:rsidP="004C004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3B5CB7" w14:textId="2D9683CD" w:rsidR="00C4684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46841" w:rsidRPr="004C004F" w14:paraId="658FC3EE" w14:textId="77777777" w:rsidTr="00EA242C">
        <w:tc>
          <w:tcPr>
            <w:tcW w:w="4230" w:type="dxa"/>
          </w:tcPr>
          <w:p w14:paraId="0F6D789F" w14:textId="77777777" w:rsidR="00C46841" w:rsidRPr="004C004F" w:rsidRDefault="00C46841" w:rsidP="004C004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69905FB1" w:rsidR="00C4684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E62A8F" w:rsidRPr="004C004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4954D2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7AB6271B" w:rsidR="00C4684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73" w:type="dxa"/>
          </w:tcPr>
          <w:p w14:paraId="44BA15F3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46CE21A0" w:rsidR="00C46841" w:rsidRPr="004C004F" w:rsidRDefault="00E62A8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2" w:type="dxa"/>
          </w:tcPr>
          <w:p w14:paraId="4CD316C7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91DC15C" w14:textId="75E84DBA" w:rsidR="00C4684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</w:tr>
      <w:tr w:rsidR="00C46841" w:rsidRPr="004C004F" w14:paraId="5E61ECE6" w14:textId="77777777" w:rsidTr="00EA242C">
        <w:trPr>
          <w:trHeight w:val="209"/>
        </w:trPr>
        <w:tc>
          <w:tcPr>
            <w:tcW w:w="4230" w:type="dxa"/>
          </w:tcPr>
          <w:p w14:paraId="575C75AC" w14:textId="77777777" w:rsidR="00C46841" w:rsidRPr="004C004F" w:rsidRDefault="00C46841" w:rsidP="004C004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5864E0E2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056D" w:rsidRPr="004C004F">
              <w:rPr>
                <w:rFonts w:ascii="Angsana New" w:hAnsi="Angsana New" w:hint="cs"/>
                <w:sz w:val="30"/>
                <w:szCs w:val="30"/>
              </w:rPr>
              <w:t>167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04AED8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6CE9D312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056D" w:rsidRPr="004C004F">
              <w:rPr>
                <w:rFonts w:ascii="Angsana New" w:hAnsi="Angsana New" w:hint="cs"/>
                <w:sz w:val="30"/>
                <w:szCs w:val="30"/>
              </w:rPr>
              <w:t>167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00BEF574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4EEB1D2F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056D" w:rsidRPr="004C004F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58FB923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BE3E1F" w14:textId="1601DC21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056D" w:rsidRPr="004C004F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46841" w:rsidRPr="004C004F" w14:paraId="4CDD0807" w14:textId="77777777" w:rsidTr="00EA242C">
        <w:tc>
          <w:tcPr>
            <w:tcW w:w="4230" w:type="dxa"/>
          </w:tcPr>
          <w:p w14:paraId="6DCA11E3" w14:textId="77777777" w:rsidR="00C46841" w:rsidRPr="004C004F" w:rsidRDefault="00C46841" w:rsidP="004C004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2FDAF6F1" w:rsidR="00C46841" w:rsidRPr="004C004F" w:rsidRDefault="00E62A8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53873C5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49580801" w:rsidR="00C4684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4F0F0EF2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2CAFC07B" w:rsidR="00C46841" w:rsidRPr="004C004F" w:rsidRDefault="00E62A8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6A546F51" w14:textId="77777777" w:rsidR="00C46841" w:rsidRPr="004C004F" w:rsidRDefault="00C468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214E67DD" w:rsidR="00C4684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</w:tbl>
    <w:p w14:paraId="660A8135" w14:textId="364D42D4" w:rsidR="00796818" w:rsidRPr="004C004F" w:rsidRDefault="00796818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3F5E56" w:rsidRPr="004C004F" w14:paraId="529F4B3F" w14:textId="77777777" w:rsidTr="00A0288E">
        <w:tc>
          <w:tcPr>
            <w:tcW w:w="3960" w:type="dxa"/>
          </w:tcPr>
          <w:p w14:paraId="587DE648" w14:textId="0A22987A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270" w:type="dxa"/>
          </w:tcPr>
          <w:p w14:paraId="70F838BC" w14:textId="77777777" w:rsidR="003F5E56" w:rsidRPr="004C004F" w:rsidRDefault="003F5E56" w:rsidP="004C00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3F5E56" w:rsidRPr="004C004F" w:rsidRDefault="003F5E56" w:rsidP="004C00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64D3A" w:rsidRPr="004C004F" w14:paraId="5E6BA935" w14:textId="77777777" w:rsidTr="00A0288E">
        <w:tc>
          <w:tcPr>
            <w:tcW w:w="3960" w:type="dxa"/>
          </w:tcPr>
          <w:p w14:paraId="2423CE43" w14:textId="77777777" w:rsidR="00564D3A" w:rsidRPr="004C004F" w:rsidRDefault="00564D3A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0CACA414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25046DC8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4AB40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A62AE" w14:textId="670B5D89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8A267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B0031" w14:textId="7DEF8BF8" w:rsidR="00564D3A" w:rsidRPr="004C004F" w:rsidRDefault="00E62A8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CF3292C" w14:textId="77777777" w:rsidR="00564D3A" w:rsidRPr="004C004F" w:rsidRDefault="00564D3A" w:rsidP="004C0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F6C54" w14:textId="58138D26" w:rsidR="00564D3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564D3A" w:rsidRPr="004C004F" w14:paraId="1F2CB075" w14:textId="77777777" w:rsidTr="00A0288E">
        <w:tc>
          <w:tcPr>
            <w:tcW w:w="3960" w:type="dxa"/>
          </w:tcPr>
          <w:p w14:paraId="44FBF62E" w14:textId="37292432" w:rsidR="00564D3A" w:rsidRPr="004C004F" w:rsidRDefault="00564D3A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0" w:type="dxa"/>
          </w:tcPr>
          <w:p w14:paraId="11200985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5DA50FC8" w:rsidR="00564D3A" w:rsidRPr="004C004F" w:rsidRDefault="007354F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5005B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B5EDB" w14:textId="30723B71" w:rsidR="00564D3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392A917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8D4E" w14:textId="0817E482" w:rsidR="00564D3A" w:rsidRPr="004C004F" w:rsidRDefault="007354F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2BACA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47582" w14:textId="432F8BAD" w:rsidR="00564D3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64D3A" w:rsidRPr="004C004F" w14:paraId="093CB63C" w14:textId="77777777" w:rsidTr="00A0288E">
        <w:tc>
          <w:tcPr>
            <w:tcW w:w="3960" w:type="dxa"/>
          </w:tcPr>
          <w:p w14:paraId="107A33C4" w14:textId="77777777" w:rsidR="00564D3A" w:rsidRPr="004C004F" w:rsidRDefault="00564D3A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20A46F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7043A408" w:rsidR="00564D3A" w:rsidRPr="004C004F" w:rsidRDefault="007354F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D07C4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FB129" w14:textId="471E936C" w:rsidR="00564D3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08C4C42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65C11" w14:textId="7A5AE428" w:rsidR="00564D3A" w:rsidRPr="004C004F" w:rsidRDefault="00E62A8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916B4B7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FC7B2" w14:textId="7A9AC3C0" w:rsidR="00564D3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  <w:tr w:rsidR="00564D3A" w:rsidRPr="004C004F" w14:paraId="537E9165" w14:textId="77777777" w:rsidTr="008D6E21">
        <w:tc>
          <w:tcPr>
            <w:tcW w:w="4230" w:type="dxa"/>
            <w:gridSpan w:val="2"/>
          </w:tcPr>
          <w:p w14:paraId="10DB1164" w14:textId="59895FCB" w:rsidR="00564D3A" w:rsidRPr="004C004F" w:rsidRDefault="00564D3A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1ED61" w14:textId="65EE71D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C65D3" w14:textId="705BAEF1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7E30D" w14:textId="35EC286C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BC5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DE44F" w14:textId="589FA2A5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EC7853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3130D" w14:textId="5AEC53CF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4D3A" w:rsidRPr="004C004F" w14:paraId="1A18F5F9" w14:textId="77777777" w:rsidTr="00A0288E">
        <w:tc>
          <w:tcPr>
            <w:tcW w:w="3960" w:type="dxa"/>
          </w:tcPr>
          <w:p w14:paraId="399CA7F5" w14:textId="77777777" w:rsidR="00564D3A" w:rsidRPr="004C004F" w:rsidRDefault="00564D3A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9E43ACB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794C4DC0" w:rsidR="00564D3A" w:rsidRPr="004C004F" w:rsidRDefault="007354F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843700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59777ED8" w:rsidR="00564D3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1F14AE1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0951F52F" w:rsidR="00564D3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62A8F" w:rsidRPr="004C004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D1DE2D" w14:textId="77777777" w:rsidR="00564D3A" w:rsidRPr="004C004F" w:rsidRDefault="00564D3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0E053C2A" w:rsidR="00564D3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</w:tr>
    </w:tbl>
    <w:p w14:paraId="52EF5662" w14:textId="77777777" w:rsidR="00EC4F59" w:rsidRPr="004C004F" w:rsidRDefault="00EC4F59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3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4C004F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0"/>
        <w:gridCol w:w="270"/>
        <w:gridCol w:w="1082"/>
        <w:gridCol w:w="270"/>
        <w:gridCol w:w="1080"/>
        <w:gridCol w:w="270"/>
        <w:gridCol w:w="1080"/>
      </w:tblGrid>
      <w:tr w:rsidR="0052638B" w:rsidRPr="004C004F" w14:paraId="0A19F2EE" w14:textId="77777777" w:rsidTr="00317C86">
        <w:trPr>
          <w:cantSplit/>
        </w:trPr>
        <w:tc>
          <w:tcPr>
            <w:tcW w:w="4228" w:type="dxa"/>
          </w:tcPr>
          <w:p w14:paraId="546B26DD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32" w:type="dxa"/>
            <w:gridSpan w:val="7"/>
          </w:tcPr>
          <w:p w14:paraId="2DBEC1B4" w14:textId="77777777" w:rsidR="0052638B" w:rsidRPr="004C004F" w:rsidRDefault="0052638B" w:rsidP="004C00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638B" w:rsidRPr="004C004F" w14:paraId="301D6A9A" w14:textId="77777777" w:rsidTr="00317C86">
        <w:trPr>
          <w:cantSplit/>
        </w:trPr>
        <w:tc>
          <w:tcPr>
            <w:tcW w:w="4228" w:type="dxa"/>
          </w:tcPr>
          <w:p w14:paraId="20895474" w14:textId="77777777" w:rsidR="0052638B" w:rsidRPr="004C004F" w:rsidRDefault="0052638B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99E43" w14:textId="7D9C4147" w:rsidR="0052638B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94C0E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A77526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61842" w14:textId="77777777" w:rsidR="0052638B" w:rsidRPr="004C004F" w:rsidRDefault="0052638B" w:rsidP="004C0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1D7391" w14:textId="66714D6A" w:rsidR="0052638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DE7687A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9FF240" w14:textId="45F24770" w:rsidR="0052638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2638B" w:rsidRPr="004C004F" w14:paraId="7380CD50" w14:textId="77777777" w:rsidTr="00317C86">
        <w:trPr>
          <w:cantSplit/>
          <w:trHeight w:val="62"/>
        </w:trPr>
        <w:tc>
          <w:tcPr>
            <w:tcW w:w="4228" w:type="dxa"/>
          </w:tcPr>
          <w:p w14:paraId="738F5841" w14:textId="77777777" w:rsidR="0052638B" w:rsidRPr="004C004F" w:rsidRDefault="0052638B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39AC4C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893D507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A6012DC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C046EE" w14:textId="77777777" w:rsidR="0052638B" w:rsidRPr="004C004F" w:rsidRDefault="0052638B" w:rsidP="004C004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6DFD76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7A19260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79460B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638B" w:rsidRPr="004C004F" w14:paraId="155ADFD8" w14:textId="77777777" w:rsidTr="00317C86">
        <w:trPr>
          <w:cantSplit/>
        </w:trPr>
        <w:tc>
          <w:tcPr>
            <w:tcW w:w="4228" w:type="dxa"/>
          </w:tcPr>
          <w:p w14:paraId="2F51748B" w14:textId="77777777" w:rsidR="0052638B" w:rsidRPr="004C004F" w:rsidRDefault="0052638B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62F0C359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8318C7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5A7644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DEBA" w14:textId="77777777" w:rsidR="0052638B" w:rsidRPr="004C004F" w:rsidRDefault="0052638B" w:rsidP="004C0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85F1D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559156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553C1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38B" w:rsidRPr="004C004F" w14:paraId="2AFCF467" w14:textId="77777777" w:rsidTr="00317C86">
        <w:trPr>
          <w:cantSplit/>
        </w:trPr>
        <w:tc>
          <w:tcPr>
            <w:tcW w:w="4228" w:type="dxa"/>
          </w:tcPr>
          <w:p w14:paraId="5A4A14F1" w14:textId="77777777" w:rsidR="0052638B" w:rsidRPr="004C004F" w:rsidRDefault="0052638B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125995" w14:textId="6E812B6A" w:rsidR="0052638B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3A8E2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572B454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7CC644" w14:textId="77777777" w:rsidR="0052638B" w:rsidRPr="004C004F" w:rsidRDefault="0052638B" w:rsidP="004C004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CF110C" w14:textId="7EC012D0" w:rsidR="0052638B" w:rsidRPr="004C004F" w:rsidRDefault="00E62A8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67CDB407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8052FF" w14:textId="207AD347" w:rsidR="0052638B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6AD1F8E" w14:textId="777F3623" w:rsidR="0052638B" w:rsidRPr="004C004F" w:rsidRDefault="0052638B" w:rsidP="004C004F">
      <w:pPr>
        <w:rPr>
          <w:sz w:val="20"/>
          <w:szCs w:val="20"/>
        </w:rPr>
      </w:pPr>
    </w:p>
    <w:p w14:paraId="4B5595C2" w14:textId="77777777" w:rsidR="001B24FD" w:rsidRPr="004C004F" w:rsidRDefault="001B24FD" w:rsidP="004C004F">
      <w:pPr>
        <w:rPr>
          <w:sz w:val="20"/>
          <w:szCs w:val="20"/>
        </w:rPr>
      </w:pPr>
    </w:p>
    <w:p w14:paraId="324C9113" w14:textId="77777777" w:rsidR="001B24FD" w:rsidRPr="004C004F" w:rsidRDefault="001B24FD" w:rsidP="004C004F">
      <w:pPr>
        <w:rPr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7"/>
        <w:gridCol w:w="901"/>
        <w:gridCol w:w="1080"/>
        <w:gridCol w:w="270"/>
        <w:gridCol w:w="1082"/>
        <w:gridCol w:w="270"/>
        <w:gridCol w:w="1080"/>
        <w:gridCol w:w="270"/>
        <w:gridCol w:w="1080"/>
      </w:tblGrid>
      <w:tr w:rsidR="002C0115" w:rsidRPr="004C004F" w14:paraId="5BA31E7C" w14:textId="77777777" w:rsidTr="00312D6B">
        <w:tc>
          <w:tcPr>
            <w:tcW w:w="3327" w:type="dxa"/>
            <w:vAlign w:val="bottom"/>
          </w:tcPr>
          <w:p w14:paraId="09F13D9E" w14:textId="1383F718" w:rsidR="002C0115" w:rsidRPr="004C004F" w:rsidRDefault="002C011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04F">
              <w:lastRenderedPageBreak/>
              <w:br w:type="page"/>
            </w:r>
          </w:p>
        </w:tc>
        <w:tc>
          <w:tcPr>
            <w:tcW w:w="901" w:type="dxa"/>
          </w:tcPr>
          <w:p w14:paraId="06D57E7D" w14:textId="77777777" w:rsidR="002C0115" w:rsidRPr="004C004F" w:rsidRDefault="002C011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47623BB4" w14:textId="77777777" w:rsidR="002C0115" w:rsidRPr="004C004F" w:rsidRDefault="002C011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E994E5F" w14:textId="77777777" w:rsidR="002C0115" w:rsidRPr="004C004F" w:rsidRDefault="002C011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A604E27" w14:textId="77777777" w:rsidR="002C0115" w:rsidRPr="004C004F" w:rsidRDefault="002C011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1E21" w:rsidRPr="004C004F" w14:paraId="0BFCC992" w14:textId="77777777" w:rsidTr="00312D6B">
        <w:tc>
          <w:tcPr>
            <w:tcW w:w="3327" w:type="dxa"/>
            <w:vAlign w:val="bottom"/>
          </w:tcPr>
          <w:p w14:paraId="1DC75916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3B15FB6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17DDE" w14:textId="01AB2E06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9B799C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ED4132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223682B2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63291470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A31E21"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31E21" w:rsidRPr="004C004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A54BE03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A7C10" w14:textId="7953BDA7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9B799C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ED4132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3D465F22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C75B7" w14:textId="5E491404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1E21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1E21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1E21" w:rsidRPr="004C004F" w14:paraId="6ADAA218" w14:textId="77777777" w:rsidTr="00312D6B">
        <w:tc>
          <w:tcPr>
            <w:tcW w:w="3327" w:type="dxa"/>
            <w:vAlign w:val="bottom"/>
          </w:tcPr>
          <w:p w14:paraId="1BD55FAE" w14:textId="352CA84A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3C44783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85A5B" w14:textId="1ADB2525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1AF593C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24D9E35F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B01E1AF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BEFA8" w14:textId="21EF95D6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065EE41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1EE95" w14:textId="21724C49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31E21" w:rsidRPr="004C004F" w14:paraId="5E8ACD02" w14:textId="77777777" w:rsidTr="00312D6B">
        <w:tc>
          <w:tcPr>
            <w:tcW w:w="3327" w:type="dxa"/>
          </w:tcPr>
          <w:p w14:paraId="60896462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1DCF293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452A540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19A7CC3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B12FFD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E21" w:rsidRPr="004C004F" w14:paraId="05D11CF6" w14:textId="77777777" w:rsidTr="00312D6B">
        <w:tc>
          <w:tcPr>
            <w:tcW w:w="3327" w:type="dxa"/>
            <w:vAlign w:val="bottom"/>
          </w:tcPr>
          <w:p w14:paraId="5100CD19" w14:textId="088476BF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1" w:type="dxa"/>
          </w:tcPr>
          <w:p w14:paraId="26C90C27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9E4065E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50198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5AAD59A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1E21" w:rsidRPr="004C004F" w14:paraId="0FC0AFB3" w14:textId="77777777" w:rsidTr="00312D6B">
        <w:tc>
          <w:tcPr>
            <w:tcW w:w="3327" w:type="dxa"/>
          </w:tcPr>
          <w:p w14:paraId="0DE7A63D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</w:tcPr>
          <w:p w14:paraId="0AE123D7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8B2FD" w14:textId="1041458D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3</w:t>
            </w:r>
            <w:r w:rsidR="009B799C" w:rsidRPr="004C004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C004F">
              <w:rPr>
                <w:rFonts w:ascii="Angsana New" w:hAnsi="Angsana New"/>
                <w:sz w:val="30"/>
                <w:szCs w:val="30"/>
              </w:rPr>
              <w:t>0</w:t>
            </w:r>
            <w:r w:rsidR="009B799C"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799C" w:rsidRPr="004C004F">
              <w:rPr>
                <w:rFonts w:ascii="Angsana New" w:hAnsi="Angsana New" w:hint="cs"/>
                <w:sz w:val="30"/>
                <w:szCs w:val="30"/>
              </w:rPr>
              <w:t>-</w:t>
            </w:r>
            <w:r w:rsidR="009B799C"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004F">
              <w:rPr>
                <w:rFonts w:ascii="Angsana New" w:hAnsi="Angsana New"/>
                <w:sz w:val="30"/>
                <w:szCs w:val="30"/>
              </w:rPr>
              <w:t>5</w:t>
            </w:r>
            <w:r w:rsidR="009B799C" w:rsidRPr="004C004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EE1424" w:rsidRPr="004C004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667837B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557C4CEC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3</w:t>
            </w:r>
            <w:r w:rsidR="009B799C" w:rsidRPr="004C004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C004F">
              <w:rPr>
                <w:rFonts w:ascii="Angsana New" w:hAnsi="Angsana New"/>
                <w:sz w:val="30"/>
                <w:szCs w:val="30"/>
              </w:rPr>
              <w:t>0</w:t>
            </w:r>
            <w:r w:rsidR="009B799C"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799C" w:rsidRPr="004C004F">
              <w:rPr>
                <w:rFonts w:ascii="Angsana New" w:hAnsi="Angsana New" w:hint="cs"/>
                <w:sz w:val="30"/>
                <w:szCs w:val="30"/>
              </w:rPr>
              <w:t>-</w:t>
            </w:r>
            <w:r w:rsidR="009B799C"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004F">
              <w:rPr>
                <w:rFonts w:ascii="Angsana New" w:hAnsi="Angsana New"/>
                <w:sz w:val="30"/>
                <w:szCs w:val="30"/>
              </w:rPr>
              <w:t>5</w:t>
            </w:r>
            <w:r w:rsidR="009B799C" w:rsidRPr="004C004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C004F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47174CC9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9A50B" w14:textId="2BC8FFF3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156D71AA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E31FE" w14:textId="508CEDCE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4C004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36EA1" w:rsidRPr="004C004F" w14:paraId="5786D1CE" w14:textId="77777777" w:rsidTr="00BD4BC1">
        <w:tc>
          <w:tcPr>
            <w:tcW w:w="3327" w:type="dxa"/>
          </w:tcPr>
          <w:p w14:paraId="4A109D48" w14:textId="39889A0E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1" w:type="dxa"/>
          </w:tcPr>
          <w:p w14:paraId="7A6E9DB5" w14:textId="77777777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51EB2" w14:textId="627CF6DC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3.</w:t>
            </w:r>
            <w:r w:rsidRPr="004C004F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5997428B" w14:textId="77777777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AE0AAF6" w14:textId="1934065C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B63DA" w14:textId="77777777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027CC9" w14:textId="6270F001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79F5A7" w14:textId="77777777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D1B7D9" w14:textId="3098735B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6EA1" w:rsidRPr="004C004F" w14:paraId="0371EECC" w14:textId="77777777" w:rsidTr="00BD4BC1">
        <w:tc>
          <w:tcPr>
            <w:tcW w:w="3327" w:type="dxa"/>
          </w:tcPr>
          <w:p w14:paraId="6AA28548" w14:textId="61C729FA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</w:tcPr>
          <w:p w14:paraId="77E00D92" w14:textId="77777777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7581E3" w14:textId="77777777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4D860" w14:textId="77777777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0EDBED4" w14:textId="77777777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EB0B1" w14:textId="77777777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8D62CC" w14:textId="564CC547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14:paraId="1414068D" w14:textId="77777777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4C0BEA" w14:textId="0E70635A" w:rsidR="00836EA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195</w:t>
            </w:r>
          </w:p>
        </w:tc>
      </w:tr>
      <w:tr w:rsidR="00A31E21" w:rsidRPr="004C004F" w14:paraId="6389146F" w14:textId="77777777" w:rsidTr="00930549">
        <w:tc>
          <w:tcPr>
            <w:tcW w:w="4228" w:type="dxa"/>
            <w:gridSpan w:val="2"/>
          </w:tcPr>
          <w:p w14:paraId="3663733E" w14:textId="167D1A98" w:rsidR="00A31E21" w:rsidRPr="004C004F" w:rsidRDefault="00A31E21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</w:tcPr>
          <w:p w14:paraId="2048EE96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BAE6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2F522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1C42F4" w14:textId="14BE0299" w:rsidR="00A31E21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4144DD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DB296" w14:textId="52E019F8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1E21" w:rsidRPr="004C004F" w14:paraId="60DFDE5A" w14:textId="77777777" w:rsidTr="00312D6B">
        <w:tc>
          <w:tcPr>
            <w:tcW w:w="3327" w:type="dxa"/>
          </w:tcPr>
          <w:p w14:paraId="1CE1CE8D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1DBDC41A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8DADC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0F35B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7E1EC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630A02" w14:textId="40EA32CB" w:rsidR="00A31E21" w:rsidRPr="004C004F" w:rsidRDefault="00836EA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7D839829" w14:textId="77777777" w:rsidR="00A31E21" w:rsidRPr="004C004F" w:rsidRDefault="00A31E2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7147E5" w14:textId="1B7AF71B" w:rsidR="00A31E2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</w:tr>
    </w:tbl>
    <w:p w14:paraId="6453C3B9" w14:textId="77777777" w:rsidR="00B4263B" w:rsidRPr="004C004F" w:rsidRDefault="00B4263B" w:rsidP="004C004F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236"/>
        <w:gridCol w:w="1114"/>
        <w:gridCol w:w="240"/>
        <w:gridCol w:w="1112"/>
        <w:gridCol w:w="240"/>
        <w:gridCol w:w="1110"/>
        <w:gridCol w:w="236"/>
        <w:gridCol w:w="1114"/>
      </w:tblGrid>
      <w:tr w:rsidR="00613164" w:rsidRPr="004C004F" w14:paraId="24A34B40" w14:textId="77777777" w:rsidTr="007F686C">
        <w:tc>
          <w:tcPr>
            <w:tcW w:w="3958" w:type="dxa"/>
            <w:vAlign w:val="bottom"/>
          </w:tcPr>
          <w:p w14:paraId="3FCC1A40" w14:textId="6F858F29" w:rsidR="00613164" w:rsidRPr="004C004F" w:rsidRDefault="0061316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17E44A" w14:textId="77777777" w:rsidR="00613164" w:rsidRPr="004C004F" w:rsidRDefault="0061316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3"/>
            <w:vAlign w:val="bottom"/>
          </w:tcPr>
          <w:p w14:paraId="739DB8F5" w14:textId="77777777" w:rsidR="00613164" w:rsidRPr="004C004F" w:rsidRDefault="0061316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04CD7330" w14:textId="77777777" w:rsidR="00613164" w:rsidRPr="004C004F" w:rsidRDefault="0061316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58C8A65E" w14:textId="77777777" w:rsidR="00613164" w:rsidRPr="004C004F" w:rsidRDefault="0061316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4C004F" w14:paraId="54ACB58F" w14:textId="77777777" w:rsidTr="007F686C">
        <w:tc>
          <w:tcPr>
            <w:tcW w:w="3958" w:type="dxa"/>
            <w:vAlign w:val="bottom"/>
          </w:tcPr>
          <w:p w14:paraId="2E3A957D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85B98C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4" w:type="dxa"/>
          </w:tcPr>
          <w:p w14:paraId="5D2C013B" w14:textId="2BAB6FF7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675E0E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ED4132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40" w:type="dxa"/>
          </w:tcPr>
          <w:p w14:paraId="7C38184F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0993C6" w14:textId="420AB83A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4C004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7D76DD2E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4102E23" w14:textId="7564C91B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675E0E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ED4132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0BC6DB72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DD5903" w14:textId="05BECCE7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4C004F" w14:paraId="1B2768B2" w14:textId="77777777" w:rsidTr="007F686C">
        <w:tc>
          <w:tcPr>
            <w:tcW w:w="3958" w:type="dxa"/>
            <w:vAlign w:val="bottom"/>
          </w:tcPr>
          <w:p w14:paraId="278AADB1" w14:textId="1AF167FC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6382B" w14:textId="23FE6EB6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1158D6E" w14:textId="3BD1F113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42DF9D90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AC66AC" w14:textId="4E3C66A7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4BEB814B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4CBE58D" w14:textId="07548CFF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D321AC1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39315C" w14:textId="368EFAE2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F5E56" w:rsidRPr="004C004F" w14:paraId="05829F44" w14:textId="77777777" w:rsidTr="007F686C">
        <w:tc>
          <w:tcPr>
            <w:tcW w:w="3958" w:type="dxa"/>
          </w:tcPr>
          <w:p w14:paraId="51E83913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26185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</w:tcPr>
          <w:p w14:paraId="0BC4206F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7E1CF220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3781B17B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4C004F" w14:paraId="739F8AEF" w14:textId="77777777" w:rsidTr="007F686C">
        <w:tc>
          <w:tcPr>
            <w:tcW w:w="3958" w:type="dxa"/>
            <w:vAlign w:val="bottom"/>
          </w:tcPr>
          <w:p w14:paraId="73F9EDDB" w14:textId="78C3756D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36" w:type="dxa"/>
          </w:tcPr>
          <w:p w14:paraId="5626E464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</w:tcPr>
          <w:p w14:paraId="2D14B7A8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ED66E05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53475BF4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75E0E" w:rsidRPr="004C004F" w14:paraId="57D97056" w14:textId="77777777" w:rsidTr="007F686C">
        <w:tc>
          <w:tcPr>
            <w:tcW w:w="3958" w:type="dxa"/>
          </w:tcPr>
          <w:p w14:paraId="7F24B689" w14:textId="77777777" w:rsidR="00675E0E" w:rsidRPr="004C004F" w:rsidRDefault="00675E0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E7BA6DF" w14:textId="77777777" w:rsidR="00675E0E" w:rsidRPr="004C004F" w:rsidRDefault="00675E0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8BD91A7" w14:textId="0A728C60" w:rsidR="00675E0E" w:rsidRPr="004C004F" w:rsidRDefault="00675E0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B8988F1" w14:textId="77777777" w:rsidR="00675E0E" w:rsidRPr="004C004F" w:rsidRDefault="00675E0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572DCA" w14:textId="459BEC87" w:rsidR="00675E0E" w:rsidRPr="004C004F" w:rsidRDefault="00675E0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984669D" w14:textId="77777777" w:rsidR="00675E0E" w:rsidRPr="004C004F" w:rsidRDefault="00675E0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76172C4" w14:textId="303DEB99" w:rsidR="00675E0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07CD252" w14:textId="77777777" w:rsidR="00675E0E" w:rsidRPr="004C004F" w:rsidRDefault="00675E0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9D7D36" w14:textId="33B723EA" w:rsidR="00675E0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A1687" w:rsidRPr="004C004F" w14:paraId="2636590A" w14:textId="77777777" w:rsidTr="007F686C">
        <w:tc>
          <w:tcPr>
            <w:tcW w:w="4194" w:type="dxa"/>
            <w:gridSpan w:val="2"/>
          </w:tcPr>
          <w:p w14:paraId="014BD3E4" w14:textId="0DE9559F" w:rsidR="008A1687" w:rsidRPr="004C004F" w:rsidRDefault="008A1687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14" w:type="dxa"/>
          </w:tcPr>
          <w:p w14:paraId="550C7079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943B6F6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5CEDAFB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B379F8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E6BED40" w14:textId="0420FCF3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D797974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E4E2034" w14:textId="61470E09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1687" w:rsidRPr="004C004F" w14:paraId="0AF87F83" w14:textId="77777777" w:rsidTr="007F686C">
        <w:tc>
          <w:tcPr>
            <w:tcW w:w="3958" w:type="dxa"/>
          </w:tcPr>
          <w:p w14:paraId="0E028890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23DAB12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62D89233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6DBDC5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316185F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1B193E9" w14:textId="2F839829" w:rsidR="008A1687" w:rsidRPr="004C004F" w:rsidRDefault="00675E0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84093F" w14:textId="77777777" w:rsidR="008A1687" w:rsidRPr="004C004F" w:rsidRDefault="008A168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86377D2" w14:textId="723C4F20" w:rsidR="008A1687" w:rsidRPr="004C004F" w:rsidRDefault="00675E0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614C9F2" w14:textId="7643A2AF" w:rsidR="00AC6751" w:rsidRPr="004C004F" w:rsidRDefault="00AC6751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8098A5A" w14:textId="77777777" w:rsidR="008A654B" w:rsidRPr="004C004F" w:rsidRDefault="003C5518" w:rsidP="004C004F">
      <w:pPr>
        <w:ind w:left="540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01EE5CE0" w14:textId="77777777" w:rsidR="008A654B" w:rsidRPr="004C004F" w:rsidRDefault="008A654B" w:rsidP="004C004F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8A654B" w:rsidRPr="004C004F" w14:paraId="7782D988" w14:textId="77777777" w:rsidTr="005A2342">
        <w:trPr>
          <w:tblHeader/>
        </w:trPr>
        <w:tc>
          <w:tcPr>
            <w:tcW w:w="4230" w:type="dxa"/>
            <w:vAlign w:val="bottom"/>
          </w:tcPr>
          <w:p w14:paraId="610D771C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C9F53E6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7627984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47DCAA6C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654B" w:rsidRPr="004C004F" w14:paraId="350C13E1" w14:textId="77777777" w:rsidTr="005A2342">
        <w:trPr>
          <w:tblHeader/>
        </w:trPr>
        <w:tc>
          <w:tcPr>
            <w:tcW w:w="4230" w:type="dxa"/>
            <w:vAlign w:val="bottom"/>
          </w:tcPr>
          <w:p w14:paraId="71E0309D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B5DAC4" w14:textId="380E6B46" w:rsidR="008A654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8A654B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8A654B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40" w:type="dxa"/>
          </w:tcPr>
          <w:p w14:paraId="1B96620E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33C662F" w14:textId="144EFE72" w:rsidR="008A654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8A654B"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8A654B" w:rsidRPr="004C004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F2914A1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095290" w14:textId="77FEAEFC" w:rsidR="008A654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8A654B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8A654B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7EB10B57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D0F2D" w14:textId="2F44EFD8" w:rsidR="008A654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A654B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654B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A654B" w:rsidRPr="004C004F" w14:paraId="0A4CF244" w14:textId="77777777" w:rsidTr="005A2342">
        <w:trPr>
          <w:tblHeader/>
        </w:trPr>
        <w:tc>
          <w:tcPr>
            <w:tcW w:w="4230" w:type="dxa"/>
            <w:vAlign w:val="bottom"/>
          </w:tcPr>
          <w:p w14:paraId="2B63731C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43C0E1" w14:textId="2BF3279F" w:rsidR="008A654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3F4B4B0F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68B57B0" w14:textId="514AE0B6" w:rsidR="008A654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AAFE196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6E31D9" w14:textId="03F6CA5E" w:rsidR="008A654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67B436D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D66E29" w14:textId="28326F8F" w:rsidR="008A654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A654B" w:rsidRPr="004C004F" w14:paraId="28EDF724" w14:textId="77777777" w:rsidTr="005A2342">
        <w:tc>
          <w:tcPr>
            <w:tcW w:w="4230" w:type="dxa"/>
          </w:tcPr>
          <w:p w14:paraId="44F6C63D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A1FDA17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2FE8C95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3A63FD02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654B" w:rsidRPr="004C004F" w14:paraId="7AB4633B" w14:textId="77777777" w:rsidTr="005A2342">
        <w:tc>
          <w:tcPr>
            <w:tcW w:w="4230" w:type="dxa"/>
            <w:vAlign w:val="bottom"/>
          </w:tcPr>
          <w:p w14:paraId="4C2EE982" w14:textId="3592E4CB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080" w:type="dxa"/>
          </w:tcPr>
          <w:p w14:paraId="3EC0FA5E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C51AF55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4C018C9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83A6BE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A0AB0D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EFE5F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144AC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54B" w:rsidRPr="004C004F" w14:paraId="6A55F36C" w14:textId="77777777" w:rsidTr="005A2342">
        <w:tc>
          <w:tcPr>
            <w:tcW w:w="4230" w:type="dxa"/>
          </w:tcPr>
          <w:p w14:paraId="754FCC3C" w14:textId="342263FD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15B191A" w14:textId="4781F894" w:rsidR="008A654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EDEC54C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343E00E" w14:textId="66814264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F76536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6F28049" w14:textId="484A7DEF" w:rsidR="008A654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0306F27" w14:textId="77777777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24DD98" w14:textId="64805041" w:rsidR="008A654B" w:rsidRPr="004C004F" w:rsidRDefault="008A654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0FDF4EB" w14:textId="5B17B863" w:rsidR="003C5518" w:rsidRPr="004C004F" w:rsidRDefault="003C5518" w:rsidP="004C004F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A01FF30" w14:textId="252BBD4E" w:rsidR="003C5518" w:rsidRPr="004C004F" w:rsidRDefault="00020EC9" w:rsidP="004C004F">
      <w:pPr>
        <w:ind w:left="540"/>
        <w:rPr>
          <w:rFonts w:asciiTheme="majorBidi" w:hAnsiTheme="majorBidi" w:cstheme="majorBidi"/>
          <w:sz w:val="20"/>
          <w:szCs w:val="20"/>
        </w:rPr>
      </w:pPr>
      <w:bookmarkStart w:id="0" w:name="_Hlk205803827"/>
      <w:r w:rsidRPr="004C004F">
        <w:rPr>
          <w:rFonts w:asciiTheme="majorBidi" w:hAnsiTheme="majorBidi" w:cstheme="majorBidi"/>
          <w:sz w:val="30"/>
          <w:szCs w:val="30"/>
          <w:cs/>
        </w:rPr>
        <w:t>เงินให้กู้ยืมระยะ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ยาวแ</w:t>
      </w:r>
      <w:r w:rsidRPr="004C004F">
        <w:rPr>
          <w:rFonts w:asciiTheme="majorBidi" w:hAnsiTheme="majorBidi" w:cstheme="majorBidi"/>
          <w:sz w:val="30"/>
          <w:szCs w:val="30"/>
          <w:cs/>
        </w:rPr>
        <w:t>ก่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บริษัทร่วมดังกล่าว</w:t>
      </w:r>
      <w:r w:rsidRPr="004C004F">
        <w:rPr>
          <w:rFonts w:asciiTheme="majorBidi" w:hAnsiTheme="majorBidi" w:cstheme="majorBidi"/>
          <w:sz w:val="30"/>
          <w:szCs w:val="30"/>
          <w:cs/>
        </w:rPr>
        <w:t>มีกำหนดชำระคืน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ภายในปี </w:t>
      </w:r>
      <w:r w:rsidR="00FB056D" w:rsidRPr="004C004F">
        <w:rPr>
          <w:rFonts w:asciiTheme="majorBidi" w:hAnsiTheme="majorBidi" w:cstheme="majorBidi"/>
          <w:sz w:val="30"/>
          <w:szCs w:val="30"/>
        </w:rPr>
        <w:t>2573</w:t>
      </w:r>
      <w:bookmarkEnd w:id="0"/>
    </w:p>
    <w:p w14:paraId="4CE1BC51" w14:textId="77777777" w:rsidR="008A654B" w:rsidRPr="004C004F" w:rsidRDefault="008A654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AA0276" w:rsidRPr="004C004F" w14:paraId="740F540F" w14:textId="77777777" w:rsidTr="007F686C">
        <w:trPr>
          <w:tblHeader/>
        </w:trPr>
        <w:tc>
          <w:tcPr>
            <w:tcW w:w="4230" w:type="dxa"/>
            <w:vAlign w:val="bottom"/>
          </w:tcPr>
          <w:p w14:paraId="0694047C" w14:textId="77777777" w:rsidR="00AA0276" w:rsidRPr="004C004F" w:rsidRDefault="00AA027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vAlign w:val="bottom"/>
          </w:tcPr>
          <w:p w14:paraId="777CCC08" w14:textId="77777777" w:rsidR="00AA0276" w:rsidRPr="004C004F" w:rsidRDefault="00AA027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9AC3796" w14:textId="77777777" w:rsidR="00AA0276" w:rsidRPr="004C004F" w:rsidRDefault="00AA027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vAlign w:val="bottom"/>
          </w:tcPr>
          <w:p w14:paraId="2EDD1F87" w14:textId="77777777" w:rsidR="00AA0276" w:rsidRPr="004C004F" w:rsidRDefault="00AA027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4C004F" w14:paraId="5BA32691" w14:textId="77777777" w:rsidTr="007F686C">
        <w:trPr>
          <w:tblHeader/>
        </w:trPr>
        <w:tc>
          <w:tcPr>
            <w:tcW w:w="4230" w:type="dxa"/>
            <w:vAlign w:val="bottom"/>
          </w:tcPr>
          <w:p w14:paraId="7FE3CC3C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11F0F22" w14:textId="3A630EC6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196952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1D4DB6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9" w:type="dxa"/>
          </w:tcPr>
          <w:p w14:paraId="7F947692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D95BC77" w14:textId="6D311835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4C004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46C2421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B2EC6A" w14:textId="3727C760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196952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1D4DB6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32248409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DEA2BE8" w14:textId="2EFCF022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4C004F" w14:paraId="24E73614" w14:textId="77777777" w:rsidTr="007F686C">
        <w:trPr>
          <w:tblHeader/>
        </w:trPr>
        <w:tc>
          <w:tcPr>
            <w:tcW w:w="4230" w:type="dxa"/>
            <w:vAlign w:val="bottom"/>
          </w:tcPr>
          <w:p w14:paraId="0B18B15F" w14:textId="69AF9DC9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D594EF8" w14:textId="74826073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7637688A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B27E47" w14:textId="5E8A510A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8A34548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A5ACAE" w14:textId="49B22605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0DE5AAB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490239" w14:textId="5CD7293E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F5E56" w:rsidRPr="004C004F" w14:paraId="61BA836E" w14:textId="77777777" w:rsidTr="007F686C">
        <w:tc>
          <w:tcPr>
            <w:tcW w:w="4230" w:type="dxa"/>
          </w:tcPr>
          <w:p w14:paraId="55125589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3B68526B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C2EB10F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164B4C4A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4C004F" w14:paraId="725C0CFD" w14:textId="77777777" w:rsidTr="007F686C">
        <w:tc>
          <w:tcPr>
            <w:tcW w:w="4230" w:type="dxa"/>
            <w:vAlign w:val="bottom"/>
          </w:tcPr>
          <w:p w14:paraId="46BCB2AD" w14:textId="6540E661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28" w:type="dxa"/>
            <w:gridSpan w:val="3"/>
          </w:tcPr>
          <w:p w14:paraId="501F6A04" w14:textId="3B78DE4B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0330D1E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218B26CB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D076B" w:rsidRPr="004C004F" w14:paraId="12FED80F" w14:textId="77777777" w:rsidTr="001A78F8">
        <w:tc>
          <w:tcPr>
            <w:tcW w:w="4230" w:type="dxa"/>
          </w:tcPr>
          <w:p w14:paraId="4B50F6EA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7C1D54AF" w14:textId="00F0257F" w:rsidR="00DD076B" w:rsidRPr="004C004F" w:rsidRDefault="008821F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C46AA13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DF74EFB" w14:textId="14E72FC1" w:rsidR="00DD076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5</w:t>
            </w:r>
            <w:r w:rsidR="00196952" w:rsidRPr="004C004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C004F">
              <w:rPr>
                <w:rFonts w:ascii="Angsana New" w:hAnsi="Angsana New"/>
                <w:sz w:val="30"/>
                <w:szCs w:val="30"/>
              </w:rPr>
              <w:t>0</w:t>
            </w:r>
            <w:r w:rsidR="00196952"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96952" w:rsidRPr="004C004F">
              <w:rPr>
                <w:rFonts w:ascii="Angsana New" w:hAnsi="Angsana New" w:hint="cs"/>
                <w:sz w:val="30"/>
                <w:szCs w:val="30"/>
              </w:rPr>
              <w:t>-</w:t>
            </w:r>
            <w:r w:rsidR="00196952"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004F">
              <w:rPr>
                <w:rFonts w:ascii="Angsana New" w:hAnsi="Angsana New"/>
                <w:sz w:val="30"/>
                <w:szCs w:val="30"/>
              </w:rPr>
              <w:t>6</w:t>
            </w:r>
            <w:r w:rsidR="00196952" w:rsidRPr="004C004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C004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639DAFE0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3710329" w14:textId="1197FC1D" w:rsidR="00DD076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11930D1F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6B0DD7" w14:textId="503B2F35" w:rsidR="00DD076B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1A78F8" w:rsidRPr="004C004F" w14:paraId="0B1031E1" w14:textId="77777777" w:rsidTr="001A78F8">
        <w:tc>
          <w:tcPr>
            <w:tcW w:w="4230" w:type="dxa"/>
          </w:tcPr>
          <w:p w14:paraId="684272F9" w14:textId="14E4E30E" w:rsidR="001A78F8" w:rsidRPr="004C004F" w:rsidRDefault="001A78F8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78" w:type="dxa"/>
          </w:tcPr>
          <w:p w14:paraId="5841AB86" w14:textId="77777777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5E1130" w14:textId="77777777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5C652A7" w14:textId="77777777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D9FF2" w14:textId="77777777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</w:tcBorders>
          </w:tcPr>
          <w:p w14:paraId="66CDC122" w14:textId="487AF56F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77145B" w14:textId="77777777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954F38D" w14:textId="50A21A29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78F8" w:rsidRPr="004C004F" w14:paraId="4274A274" w14:textId="77777777" w:rsidTr="001A78F8">
        <w:tc>
          <w:tcPr>
            <w:tcW w:w="4230" w:type="dxa"/>
          </w:tcPr>
          <w:p w14:paraId="446BAA5F" w14:textId="6FD2524A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</w:tcPr>
          <w:p w14:paraId="7173EA08" w14:textId="77777777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6E627DA" w14:textId="77777777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937BE2" w14:textId="77777777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474F4" w14:textId="77777777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D078509" w14:textId="4887AEED" w:rsidR="001A78F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2487A6A7" w14:textId="77777777" w:rsidR="001A78F8" w:rsidRPr="004C004F" w:rsidRDefault="001A78F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3111C3B" w14:textId="336F2A89" w:rsidR="001A78F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  <w:tr w:rsidR="00DD076B" w:rsidRPr="004C004F" w14:paraId="00B737D7" w14:textId="77777777" w:rsidTr="00FC07E8">
        <w:tc>
          <w:tcPr>
            <w:tcW w:w="4230" w:type="dxa"/>
          </w:tcPr>
          <w:p w14:paraId="64BBE34B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170BACA9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5EB7EE6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6701D8A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2A04C2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056737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554933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E60769" w14:textId="77777777" w:rsidR="00DD076B" w:rsidRPr="004C004F" w:rsidRDefault="00DD076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EE50A98" w14:textId="77777777" w:rsidR="00D1511B" w:rsidRPr="004C004F" w:rsidRDefault="00D1511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1B24FD" w:rsidRPr="004C004F" w14:paraId="75C98D1A" w14:textId="77777777" w:rsidTr="005A74A9">
        <w:tc>
          <w:tcPr>
            <w:tcW w:w="4230" w:type="dxa"/>
          </w:tcPr>
          <w:p w14:paraId="3A1B6C76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8" w:type="dxa"/>
          </w:tcPr>
          <w:p w14:paraId="491CCD9F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093609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6AD8FB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12C343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D9D660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02166F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23A04D" w14:textId="2674FFE0" w:rsidR="001B24F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1B24FD" w:rsidRPr="004C004F" w14:paraId="224D960A" w14:textId="77777777" w:rsidTr="005A74A9">
        <w:tc>
          <w:tcPr>
            <w:tcW w:w="4230" w:type="dxa"/>
          </w:tcPr>
          <w:p w14:paraId="50370433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8" w:type="dxa"/>
          </w:tcPr>
          <w:p w14:paraId="69A8E5C7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F83E78D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256C10C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38C55F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DF8A973" w14:textId="1A06EA6E" w:rsidR="001B24F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578975BF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F76F97A" w14:textId="6C9EC7CD" w:rsidR="001B24F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1B24FD" w:rsidRPr="004C004F" w14:paraId="67D5F8DC" w14:textId="77777777" w:rsidTr="005A74A9">
        <w:tc>
          <w:tcPr>
            <w:tcW w:w="4230" w:type="dxa"/>
          </w:tcPr>
          <w:p w14:paraId="1581B382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</w:tcPr>
          <w:p w14:paraId="2BD04CB5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1B845B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7B197A3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13165E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4DD8F0" w14:textId="70A62456" w:rsidR="001B24F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5B8818EC" w14:textId="77777777" w:rsidR="001B24FD" w:rsidRPr="004C004F" w:rsidRDefault="001B24F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F310D40" w14:textId="358702C0" w:rsidR="001B24F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</w:tbl>
    <w:p w14:paraId="3E586D03" w14:textId="77777777" w:rsidR="001B24FD" w:rsidRPr="004C004F" w:rsidRDefault="001B24FD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24F0C0C3" w14:textId="15EE26B6" w:rsidR="00196952" w:rsidRPr="004C004F" w:rsidRDefault="00196952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E75E6B" w:rsidRPr="004C004F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12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ด</w:t>
      </w:r>
      <w:r w:rsidR="008821F6" w:rsidRPr="004C004F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2579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</w:t>
      </w:r>
      <w:r w:rsidR="00E75E6B" w:rsidRPr="004C004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C004F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8821F6" w:rsidRPr="004C004F">
        <w:rPr>
          <w:rFonts w:asciiTheme="majorBidi" w:hAnsiTheme="majorBidi" w:cstheme="majorBidi" w:hint="cs"/>
          <w:sz w:val="30"/>
          <w:szCs w:val="30"/>
          <w:cs/>
        </w:rPr>
        <w:t>ค้างรับ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เป็นรายปี</w:t>
      </w:r>
    </w:p>
    <w:p w14:paraId="0EA1543A" w14:textId="77777777" w:rsidR="00473F8B" w:rsidRPr="004C004F" w:rsidRDefault="00473F8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11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4C004F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4C004F" w:rsidRDefault="00AA0276" w:rsidP="004C004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4C004F" w:rsidRDefault="00AA0276" w:rsidP="004C00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4C004F" w:rsidRDefault="00AA0276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4C004F" w:rsidRDefault="00AA0276" w:rsidP="004C00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4C004F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3F5E56" w:rsidRPr="004C004F" w:rsidRDefault="003F5E56" w:rsidP="004C004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4ECC98E7" w:rsidR="003F5E5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D3A2D" w:rsidRPr="004C004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1D4DB6" w:rsidRPr="004C00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4905777C" w14:textId="77777777" w:rsidR="003F5E56" w:rsidRPr="004C004F" w:rsidRDefault="003F5E56" w:rsidP="004C004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5C537433" w:rsidR="003F5E5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3F5E56" w:rsidRPr="004C004F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3F5E56" w:rsidRPr="004C004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3F5E56" w:rsidRPr="004C004F" w:rsidRDefault="003F5E56" w:rsidP="004C004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27B44E93" w:rsidR="003F5E5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D3A2D" w:rsidRPr="004C004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1D4DB6" w:rsidRPr="004C00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43625E11" w14:textId="77777777" w:rsidR="003F5E56" w:rsidRPr="004C004F" w:rsidRDefault="003F5E56" w:rsidP="004C004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6ACDAFBF" w:rsidR="003F5E5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4C004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5E56" w:rsidRPr="004C004F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3F5E56" w:rsidRPr="004C004F" w:rsidRDefault="003F5E56" w:rsidP="004C004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558547FD" w:rsidR="003F5E5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123DD34" w14:textId="77777777" w:rsidR="003F5E56" w:rsidRPr="004C004F" w:rsidRDefault="003F5E56" w:rsidP="004C004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570DD49E" w:rsidR="003F5E5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D9B14F1" w14:textId="77777777" w:rsidR="003F5E56" w:rsidRPr="004C004F" w:rsidRDefault="003F5E56" w:rsidP="004C004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095450A9" w:rsidR="003F5E5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62ADEA1" w14:textId="77777777" w:rsidR="003F5E56" w:rsidRPr="004C004F" w:rsidRDefault="003F5E56" w:rsidP="004C004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1F4E6EA0" w:rsidR="003F5E56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3F5E56" w:rsidRPr="004C004F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3F5E56" w:rsidRPr="004C004F" w:rsidRDefault="003F5E56" w:rsidP="004C004F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4C004F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3F5E56" w:rsidRPr="004C004F" w:rsidRDefault="003F5E56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65A" w:rsidRPr="004C004F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0F665A" w:rsidRPr="004C004F" w:rsidRDefault="000F665A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7B1F072D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461CE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708E822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80E34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696A7D96" w:rsidR="000F665A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C316C7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6CCD0531" w:rsidR="000F66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0F665A" w:rsidRPr="004C004F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0F665A" w:rsidRPr="004C004F" w:rsidRDefault="000F665A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225982D8" w:rsidR="000F665A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1205F9D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110995DA" w:rsidR="000F66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7F81D2A2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0F9D1E6E" w:rsidR="000F665A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225DE05F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58AED208" w:rsidR="000F66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0F665A" w:rsidRPr="004C004F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0F665A" w:rsidRPr="004C004F" w:rsidRDefault="000F665A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3CD0E21C" w:rsidR="000F66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</w:t>
            </w:r>
            <w:r w:rsidR="00EE1424" w:rsidRPr="004C004F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70" w:type="dxa"/>
          </w:tcPr>
          <w:p w14:paraId="40F94B66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46B657A2" w:rsidR="000F66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28C4A663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7AD4B3A3" w:rsidR="000F66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28C505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2472B66C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665A" w:rsidRPr="004C004F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0F665A" w:rsidRPr="004C004F" w:rsidRDefault="000F665A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1DF68206" w:rsidR="000F665A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0B89639F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0EEEE3B2" w:rsidR="000F66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3BB14EF9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09614158" w:rsidR="000F665A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64B2FCC8" w14:textId="77777777" w:rsidR="000F665A" w:rsidRPr="004C004F" w:rsidRDefault="000F66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6A084211" w:rsidR="000F66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</w:tr>
      <w:tr w:rsidR="005F6005" w:rsidRPr="004C004F" w14:paraId="02604A93" w14:textId="77777777" w:rsidTr="00F42391">
        <w:trPr>
          <w:cantSplit/>
          <w:trHeight w:val="206"/>
        </w:trPr>
        <w:tc>
          <w:tcPr>
            <w:tcW w:w="4228" w:type="dxa"/>
          </w:tcPr>
          <w:p w14:paraId="351CB1A6" w14:textId="77777777" w:rsidR="005F6005" w:rsidRPr="004C004F" w:rsidRDefault="005F600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28D805B9" w14:textId="77777777" w:rsidR="005F6005" w:rsidRPr="004C004F" w:rsidRDefault="005F6005" w:rsidP="004C004F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4C004F" w14:paraId="2F3DEB03" w14:textId="77777777" w:rsidTr="002472BC">
        <w:trPr>
          <w:cantSplit/>
        </w:trPr>
        <w:tc>
          <w:tcPr>
            <w:tcW w:w="4228" w:type="dxa"/>
          </w:tcPr>
          <w:p w14:paraId="0C86FDE3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31C6B5EC" w14:textId="77777777" w:rsidR="003F5E56" w:rsidRPr="004C004F" w:rsidRDefault="003F5E56" w:rsidP="004C004F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019E9" w:rsidRPr="004C004F" w14:paraId="08216A68" w14:textId="77777777" w:rsidTr="00884B43">
        <w:trPr>
          <w:cantSplit/>
        </w:trPr>
        <w:tc>
          <w:tcPr>
            <w:tcW w:w="4228" w:type="dxa"/>
          </w:tcPr>
          <w:p w14:paraId="756DA87B" w14:textId="3D809704" w:rsidR="00E019E9" w:rsidRPr="004C004F" w:rsidRDefault="00E019E9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0AE56116" w14:textId="6604C9B8" w:rsidR="00E019E9" w:rsidRPr="004C004F" w:rsidRDefault="00E019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A39C6" w14:textId="77777777" w:rsidR="00E019E9" w:rsidRPr="004C004F" w:rsidRDefault="00E019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71DED" w14:textId="77777777" w:rsidR="00E019E9" w:rsidRPr="004C004F" w:rsidRDefault="00E019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3BB08" w14:textId="77777777" w:rsidR="00E019E9" w:rsidRPr="004C004F" w:rsidRDefault="00E019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AE2A4" w14:textId="7A29B978" w:rsidR="00E019E9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C25AB63" w14:textId="77777777" w:rsidR="00E019E9" w:rsidRPr="004C004F" w:rsidRDefault="00E019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CA777" w14:textId="2DBA3410" w:rsidR="00E019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019E9" w:rsidRPr="004C004F" w14:paraId="13FD57FB" w14:textId="77777777" w:rsidTr="00884B43">
        <w:trPr>
          <w:cantSplit/>
        </w:trPr>
        <w:tc>
          <w:tcPr>
            <w:tcW w:w="4228" w:type="dxa"/>
          </w:tcPr>
          <w:p w14:paraId="2B50054B" w14:textId="1A34CFC4" w:rsidR="00E019E9" w:rsidRPr="004C004F" w:rsidRDefault="00E019E9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7E7E277" w14:textId="605F8100" w:rsidR="00E019E9" w:rsidRPr="004C004F" w:rsidRDefault="00F5481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7CF5D" w14:textId="77777777" w:rsidR="00E019E9" w:rsidRPr="004C004F" w:rsidRDefault="00E019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AFE59" w14:textId="0B47876A" w:rsidR="00E019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CC74D2" w14:textId="77777777" w:rsidR="00E019E9" w:rsidRPr="004C004F" w:rsidRDefault="00E019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A89FC" w14:textId="4332AF6A" w:rsidR="00E019E9" w:rsidRPr="004C004F" w:rsidRDefault="00F5481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7C5F64" w14:textId="77777777" w:rsidR="00E019E9" w:rsidRPr="004C004F" w:rsidRDefault="00E019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6446D0" w14:textId="184135CC" w:rsidR="00E019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019E9" w:rsidRPr="004C004F" w14:paraId="291B1546" w14:textId="77777777" w:rsidTr="00884B43">
        <w:trPr>
          <w:cantSplit/>
        </w:trPr>
        <w:tc>
          <w:tcPr>
            <w:tcW w:w="4228" w:type="dxa"/>
          </w:tcPr>
          <w:p w14:paraId="7B9147A8" w14:textId="02D431A6" w:rsidR="00E019E9" w:rsidRPr="004C004F" w:rsidRDefault="00E019E9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F76ECC6" w14:textId="47D36A67" w:rsidR="00E019E9" w:rsidRPr="004C004F" w:rsidRDefault="00F5481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61B67" w14:textId="77777777" w:rsidR="00E019E9" w:rsidRPr="004C004F" w:rsidRDefault="00E019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363674" w14:textId="1FC361CC" w:rsidR="00E019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2D3D987" w14:textId="77777777" w:rsidR="00E019E9" w:rsidRPr="004C004F" w:rsidRDefault="00E019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4D04A1" w14:textId="4F75C34D" w:rsidR="00E019E9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B7869B" w14:textId="77777777" w:rsidR="00E019E9" w:rsidRPr="004C004F" w:rsidRDefault="00E019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3B45D" w14:textId="51AE77BA" w:rsidR="00E019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3F5E56" w:rsidRPr="004C004F" w14:paraId="53196B6C" w14:textId="77777777" w:rsidTr="00F42391">
        <w:trPr>
          <w:cantSplit/>
          <w:trHeight w:val="134"/>
        </w:trPr>
        <w:tc>
          <w:tcPr>
            <w:tcW w:w="4228" w:type="dxa"/>
          </w:tcPr>
          <w:p w14:paraId="53CC3ED2" w14:textId="1FFD1CD2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92E098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F0D0B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4596E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7A329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B1956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CFFD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2C4ED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F5E56" w:rsidRPr="004C004F" w14:paraId="51856D0E" w14:textId="77777777" w:rsidTr="007853DF">
        <w:trPr>
          <w:cantSplit/>
          <w:trHeight w:val="389"/>
        </w:trPr>
        <w:tc>
          <w:tcPr>
            <w:tcW w:w="4228" w:type="dxa"/>
          </w:tcPr>
          <w:p w14:paraId="336C165B" w14:textId="4C47640D" w:rsidR="003F5E56" w:rsidRPr="004C004F" w:rsidRDefault="003F5E56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082" w:type="dxa"/>
          </w:tcPr>
          <w:p w14:paraId="54A26E62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0D2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C5B7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70061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6FAB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B237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F9935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56" w:rsidRPr="004C004F" w14:paraId="1A40A182" w14:textId="77777777" w:rsidTr="007853DF">
        <w:trPr>
          <w:cantSplit/>
          <w:trHeight w:val="389"/>
        </w:trPr>
        <w:tc>
          <w:tcPr>
            <w:tcW w:w="4228" w:type="dxa"/>
          </w:tcPr>
          <w:p w14:paraId="113AF856" w14:textId="77777777" w:rsidR="003F5E56" w:rsidRPr="004C004F" w:rsidRDefault="003F5E56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E55B683" w14:textId="10B29C4C" w:rsidR="003F5E56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9478D11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B97F9" w14:textId="5CF4429C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5701FA48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B794C" w14:textId="55C51D21" w:rsidR="003F5E56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4199039E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2CA848" w14:textId="4ED93F29" w:rsidR="003F5E5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3F5E56" w:rsidRPr="004C004F" w14:paraId="706AC745" w14:textId="77777777" w:rsidTr="00F42391">
        <w:trPr>
          <w:cantSplit/>
          <w:trHeight w:val="80"/>
        </w:trPr>
        <w:tc>
          <w:tcPr>
            <w:tcW w:w="4228" w:type="dxa"/>
          </w:tcPr>
          <w:p w14:paraId="4A90B019" w14:textId="01B02489" w:rsidR="003F5E56" w:rsidRPr="004C004F" w:rsidRDefault="003F5E56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2BC09942" w14:textId="00878983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C43B37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02E0AE33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89469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1C0EE7D6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A50C8E" w14:textId="77777777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26B8D6A3" w:rsidR="003F5E56" w:rsidRPr="004C004F" w:rsidRDefault="003F5E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AAF" w:rsidRPr="004C004F" w14:paraId="24B0C82D" w14:textId="77777777" w:rsidTr="00324B4F">
        <w:trPr>
          <w:cantSplit/>
          <w:trHeight w:val="389"/>
        </w:trPr>
        <w:tc>
          <w:tcPr>
            <w:tcW w:w="4228" w:type="dxa"/>
          </w:tcPr>
          <w:p w14:paraId="7FFDB025" w14:textId="527E8E69" w:rsidR="00797AAF" w:rsidRPr="004C004F" w:rsidRDefault="00797AAF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25B8263" w14:textId="665D753C" w:rsidR="00797AAF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2</w:t>
            </w:r>
            <w:r w:rsidR="00EE1424" w:rsidRPr="004C00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A5EF0C" w14:textId="77777777" w:rsidR="00797AAF" w:rsidRPr="004C004F" w:rsidRDefault="00797AA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8C75" w14:textId="411B0EB8" w:rsidR="00797AAF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6A929F6" w14:textId="77777777" w:rsidR="00797AAF" w:rsidRPr="004C004F" w:rsidRDefault="00797AA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BAAD2" w14:textId="44E5ADD8" w:rsidR="00797AAF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6494F5B5" w14:textId="77777777" w:rsidR="00797AAF" w:rsidRPr="004C004F" w:rsidRDefault="00797AA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2FC2B" w14:textId="17544991" w:rsidR="00797AAF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797AAF" w:rsidRPr="004C004F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797AAF" w:rsidRPr="004C004F" w:rsidRDefault="00797AAF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5ED65C4D" w:rsidR="00797AAF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2</w:t>
            </w:r>
            <w:r w:rsidR="00EE1424" w:rsidRPr="004C00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90FF66" w14:textId="77777777" w:rsidR="00797AAF" w:rsidRPr="004C004F" w:rsidRDefault="00797AA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3C3A1D23" w:rsidR="00797AAF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10802901" w14:textId="77777777" w:rsidR="00797AAF" w:rsidRPr="004C004F" w:rsidRDefault="00797AA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0BAD8045" w:rsidR="00797AAF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BF521C" w14:textId="77777777" w:rsidR="00797AAF" w:rsidRPr="004C004F" w:rsidRDefault="00797AA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69A4A98C" w:rsidR="00797AAF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797AAF" w:rsidRPr="004C004F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797AAF" w:rsidRPr="004C004F" w:rsidRDefault="00797AAF" w:rsidP="004C004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51C1F706" w:rsidR="00797AAF" w:rsidRPr="004C004F" w:rsidRDefault="008F6E0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6995E18C" w14:textId="77777777" w:rsidR="00797AAF" w:rsidRPr="004C004F" w:rsidRDefault="00797AA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1B2FFD91" w:rsidR="00797AAF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C12AAE6" w14:textId="77777777" w:rsidR="00797AAF" w:rsidRPr="004C004F" w:rsidRDefault="00797AA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403AB7F7" w:rsidR="00797AAF" w:rsidRPr="004C004F" w:rsidRDefault="00EE142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7DDCE8FF" w14:textId="77777777" w:rsidR="00797AAF" w:rsidRPr="004C004F" w:rsidRDefault="00797AA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12A19AE6" w:rsidR="00797AAF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</w:tr>
    </w:tbl>
    <w:p w14:paraId="41DB0AE8" w14:textId="77777777" w:rsidR="00BC432B" w:rsidRPr="004C004F" w:rsidRDefault="00BC432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</w:rPr>
      </w:pPr>
    </w:p>
    <w:p w14:paraId="7446F4D1" w14:textId="593465F0" w:rsidR="007F24D9" w:rsidRPr="004C004F" w:rsidRDefault="007F24D9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4C004F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FB056D" w:rsidRPr="004C004F">
        <w:rPr>
          <w:rFonts w:asciiTheme="majorBidi" w:hAnsiTheme="majorBidi" w:cstheme="majorBidi"/>
          <w:sz w:val="30"/>
          <w:szCs w:val="30"/>
        </w:rPr>
        <w:t>1</w:t>
      </w:r>
      <w:r w:rsidR="00524479" w:rsidRPr="004C004F">
        <w:rPr>
          <w:rFonts w:asciiTheme="majorBidi" w:hAnsiTheme="majorBidi" w:cstheme="majorBidi"/>
          <w:sz w:val="30"/>
          <w:szCs w:val="30"/>
        </w:rPr>
        <w:t xml:space="preserve"> - </w:t>
      </w:r>
      <w:r w:rsidR="00FB056D" w:rsidRPr="004C004F">
        <w:rPr>
          <w:rFonts w:asciiTheme="majorBidi" w:hAnsiTheme="majorBidi" w:cstheme="majorBidi"/>
          <w:sz w:val="30"/>
          <w:szCs w:val="30"/>
        </w:rPr>
        <w:t>5</w:t>
      </w:r>
      <w:r w:rsidR="00524479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2568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-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2572</w:t>
      </w:r>
    </w:p>
    <w:p w14:paraId="612AF527" w14:textId="77777777" w:rsidR="007F24D9" w:rsidRPr="004C004F" w:rsidRDefault="007F24D9" w:rsidP="004C00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</w:rPr>
      </w:pPr>
    </w:p>
    <w:p w14:paraId="37A3DC42" w14:textId="44FBAB6B" w:rsidR="00DA58CF" w:rsidRPr="004C004F" w:rsidRDefault="007F24D9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</w:t>
      </w:r>
      <w:r w:rsidR="00A679C6" w:rsidRPr="004C004F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FB056D" w:rsidRPr="004C004F">
        <w:rPr>
          <w:rFonts w:asciiTheme="majorBidi" w:hAnsiTheme="majorBidi" w:cstheme="majorBidi"/>
          <w:sz w:val="30"/>
          <w:szCs w:val="30"/>
        </w:rPr>
        <w:t>3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FB056D" w:rsidRPr="004C004F">
        <w:rPr>
          <w:rFonts w:asciiTheme="majorBidi" w:hAnsiTheme="majorBidi" w:cstheme="majorBidi"/>
          <w:sz w:val="30"/>
          <w:szCs w:val="30"/>
        </w:rPr>
        <w:t>31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B056D" w:rsidRPr="004C004F">
        <w:rPr>
          <w:rFonts w:asciiTheme="majorBidi" w:hAnsiTheme="majorBidi" w:cstheme="majorBidi"/>
          <w:sz w:val="30"/>
          <w:szCs w:val="30"/>
        </w:rPr>
        <w:t>2570</w:t>
      </w:r>
    </w:p>
    <w:p w14:paraId="10D62CC2" w14:textId="77777777" w:rsidR="00F42391" w:rsidRPr="004C004F" w:rsidRDefault="00F42391" w:rsidP="004C004F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4C004F" w14:paraId="0D6A046E" w14:textId="77777777" w:rsidTr="00324B4F">
        <w:trPr>
          <w:tblHeader/>
        </w:trPr>
        <w:tc>
          <w:tcPr>
            <w:tcW w:w="4230" w:type="dxa"/>
            <w:vAlign w:val="bottom"/>
          </w:tcPr>
          <w:p w14:paraId="0F3807FD" w14:textId="43199E01" w:rsidR="00AA0276" w:rsidRPr="004C004F" w:rsidRDefault="00AA027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3972AEE" w14:textId="77777777" w:rsidR="00AA0276" w:rsidRPr="004C004F" w:rsidRDefault="00AA027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956EB3E" w14:textId="77777777" w:rsidR="00AA0276" w:rsidRPr="004C004F" w:rsidRDefault="00AA027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668B69E3" w14:textId="77777777" w:rsidR="00AA0276" w:rsidRPr="004C004F" w:rsidRDefault="00AA027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4C004F" w14:paraId="0D5DE77A" w14:textId="77777777" w:rsidTr="00324B4F">
        <w:trPr>
          <w:tblHeader/>
        </w:trPr>
        <w:tc>
          <w:tcPr>
            <w:tcW w:w="4230" w:type="dxa"/>
            <w:vAlign w:val="bottom"/>
          </w:tcPr>
          <w:p w14:paraId="4E1F0637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3E394F" w14:textId="65415A56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D64524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1D4DB6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40" w:type="dxa"/>
          </w:tcPr>
          <w:p w14:paraId="4929508F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1045504" w14:textId="2EA4E11B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E3E56D7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964E86" w14:textId="638CE218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D64524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1D4DB6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294F2B0B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31FF5" w14:textId="04EC8E52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4C004F" w14:paraId="4267A5B9" w14:textId="77777777" w:rsidTr="00324B4F">
        <w:trPr>
          <w:tblHeader/>
        </w:trPr>
        <w:tc>
          <w:tcPr>
            <w:tcW w:w="4230" w:type="dxa"/>
            <w:vAlign w:val="bottom"/>
          </w:tcPr>
          <w:p w14:paraId="3738B712" w14:textId="5C5F29E8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D3EF7B" w14:textId="52EAE585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7E96EF29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F6201E9" w14:textId="48DF823D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DF037F6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9FBCFF" w14:textId="33780D39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2225A62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2099D" w14:textId="6F20DF11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B27B7" w:rsidRPr="004C004F" w14:paraId="02947F92" w14:textId="77777777" w:rsidTr="00324B4F">
        <w:tc>
          <w:tcPr>
            <w:tcW w:w="4230" w:type="dxa"/>
          </w:tcPr>
          <w:p w14:paraId="1D4D944F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3F55F8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CD1D892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296E2BD6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4C004F" w14:paraId="16F68E28" w14:textId="77777777" w:rsidTr="00786E55">
        <w:tc>
          <w:tcPr>
            <w:tcW w:w="4230" w:type="dxa"/>
            <w:vAlign w:val="bottom"/>
          </w:tcPr>
          <w:p w14:paraId="61C2BAC4" w14:textId="7EFB8754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</w:tcPr>
          <w:p w14:paraId="0683E9D7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AEA185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7F771892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27B7" w:rsidRPr="004C004F" w14:paraId="29A3C33F" w14:textId="77777777" w:rsidTr="00324B4F">
        <w:tc>
          <w:tcPr>
            <w:tcW w:w="4230" w:type="dxa"/>
          </w:tcPr>
          <w:p w14:paraId="15EEBAD1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02818EF1" w14:textId="1238A734" w:rsidR="006B27B7" w:rsidRPr="004C004F" w:rsidRDefault="00F5481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F5561B5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9923266" w14:textId="1E305F08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8A45524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362F0A4" w14:textId="6AAF975C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B67DA6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FF1A60" w14:textId="78FAEEBD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E9ADB78" w14:textId="77777777" w:rsidR="00F42391" w:rsidRPr="004C004F" w:rsidRDefault="00F42391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1C322E8" w14:textId="631DF05C" w:rsidR="001B38C4" w:rsidRPr="004C004F" w:rsidRDefault="006076C7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 w:rsidRPr="004C004F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4C004F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598AE4EE" w14:textId="77777777" w:rsidR="00F42391" w:rsidRPr="004C004F" w:rsidRDefault="00F42391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4C004F" w14:paraId="65F0606E" w14:textId="77777777" w:rsidTr="005E4962">
        <w:trPr>
          <w:tblHeader/>
        </w:trPr>
        <w:tc>
          <w:tcPr>
            <w:tcW w:w="4230" w:type="dxa"/>
            <w:vAlign w:val="bottom"/>
          </w:tcPr>
          <w:p w14:paraId="018CCED8" w14:textId="77777777" w:rsidR="007F24D9" w:rsidRPr="004C004F" w:rsidRDefault="007F24D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1E7D690" w14:textId="77777777" w:rsidR="007F24D9" w:rsidRPr="004C004F" w:rsidRDefault="007F24D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61F1E98" w14:textId="77777777" w:rsidR="007F24D9" w:rsidRPr="004C004F" w:rsidRDefault="007F24D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72E568BF" w14:textId="77777777" w:rsidR="007F24D9" w:rsidRPr="004C004F" w:rsidRDefault="007F24D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4C004F" w14:paraId="29D57FD0" w14:textId="77777777" w:rsidTr="005E4962">
        <w:trPr>
          <w:tblHeader/>
        </w:trPr>
        <w:tc>
          <w:tcPr>
            <w:tcW w:w="4230" w:type="dxa"/>
            <w:vAlign w:val="bottom"/>
          </w:tcPr>
          <w:p w14:paraId="51B059EA" w14:textId="51602B9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764CCE" w14:textId="7078CB31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BE1E27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1D4DB6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40" w:type="dxa"/>
          </w:tcPr>
          <w:p w14:paraId="566D8321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24C726A" w14:textId="08941FE9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6B27B7"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B27B7" w:rsidRPr="004C004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9CE15CB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26B296" w14:textId="2D3F4817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</w:t>
            </w:r>
            <w:r w:rsidR="00BE1E27" w:rsidRPr="004C0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033D" w:rsidRPr="004C004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1D4DB6" w:rsidRPr="004C00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619DF3EA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34688" w14:textId="6700F254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4C004F" w14:paraId="0D151189" w14:textId="77777777" w:rsidTr="005E4962">
        <w:trPr>
          <w:tblHeader/>
        </w:trPr>
        <w:tc>
          <w:tcPr>
            <w:tcW w:w="4230" w:type="dxa"/>
            <w:vAlign w:val="bottom"/>
          </w:tcPr>
          <w:p w14:paraId="5701AB13" w14:textId="394CD53B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0CD230" w14:textId="5A94ECCF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64E876EB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526FC66" w14:textId="2044044E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3ADA588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B40908" w14:textId="241ECAD7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0CB3B58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064BA" w14:textId="1BBBA53A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B27B7" w:rsidRPr="004C004F" w14:paraId="235F6112" w14:textId="77777777" w:rsidTr="001B38C4">
        <w:tc>
          <w:tcPr>
            <w:tcW w:w="4230" w:type="dxa"/>
          </w:tcPr>
          <w:p w14:paraId="7E950F13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7034CE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6A681B3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CCA9914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4C004F" w14:paraId="50FEA647" w14:textId="77777777" w:rsidTr="001B38C4">
        <w:tc>
          <w:tcPr>
            <w:tcW w:w="4230" w:type="dxa"/>
            <w:vAlign w:val="bottom"/>
          </w:tcPr>
          <w:p w14:paraId="07E80C31" w14:textId="3F9F7C1A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C2871C4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A14E5B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547F776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ED541E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C0CC1A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2ED0C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C928B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7B7" w:rsidRPr="004C004F" w14:paraId="101B2524" w14:textId="77777777" w:rsidTr="001B38C4">
        <w:tc>
          <w:tcPr>
            <w:tcW w:w="4230" w:type="dxa"/>
          </w:tcPr>
          <w:p w14:paraId="1D1BA9FC" w14:textId="3FE0FCE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4954F619" w14:textId="683E596E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5B71F6D8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E17AD89" w14:textId="187BDC3D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D693E48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9871E02" w14:textId="738B1474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0F970201" w14:textId="77777777" w:rsidR="006B27B7" w:rsidRPr="004C004F" w:rsidRDefault="006B27B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349A95" w14:textId="462B37CE" w:rsidR="006B27B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C6C95D7" w14:textId="77777777" w:rsidR="007F24D9" w:rsidRPr="004C004F" w:rsidRDefault="007F24D9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F66A9D9" w14:textId="532BF64C" w:rsidR="00F42391" w:rsidRPr="004C004F" w:rsidRDefault="007F24D9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</w:t>
      </w:r>
      <w:r w:rsidR="00053DF8" w:rsidRPr="004C004F">
        <w:rPr>
          <w:rFonts w:asciiTheme="majorBidi" w:hAnsiTheme="majorBidi" w:hint="cs"/>
          <w:sz w:val="30"/>
          <w:szCs w:val="30"/>
          <w:cs/>
        </w:rPr>
        <w:t>ผู้ถือหุ้นรายใหญ่</w:t>
      </w:r>
      <w:r w:rsidRPr="004C004F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ดังกล่าวมีกำหนดชำระคืนใน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FB056D" w:rsidRPr="004C004F">
        <w:rPr>
          <w:rFonts w:asciiTheme="majorBidi" w:hAnsiTheme="majorBidi" w:cstheme="majorBidi"/>
          <w:sz w:val="30"/>
          <w:szCs w:val="30"/>
        </w:rPr>
        <w:t>2569</w:t>
      </w:r>
    </w:p>
    <w:p w14:paraId="1CDB5C08" w14:textId="3C88C64F" w:rsidR="00DF7265" w:rsidRPr="004C004F" w:rsidRDefault="00DF7265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4C004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4C004F" w:rsidRDefault="006C4CDC" w:rsidP="004C004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4C004F" w14:paraId="19330274" w14:textId="77777777" w:rsidTr="00F40FD0">
        <w:trPr>
          <w:trHeight w:val="20"/>
          <w:tblHeader/>
        </w:trPr>
        <w:tc>
          <w:tcPr>
            <w:tcW w:w="2790" w:type="dxa"/>
            <w:vAlign w:val="bottom"/>
          </w:tcPr>
          <w:p w14:paraId="48F62DCF" w14:textId="62142F06" w:rsidR="00BF745D" w:rsidRPr="004C004F" w:rsidRDefault="00BF745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" w:name="_Hlk204852888"/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4C004F" w14:paraId="107E8462" w14:textId="77777777" w:rsidTr="00F40FD0">
        <w:trPr>
          <w:trHeight w:val="20"/>
          <w:tblHeader/>
        </w:trPr>
        <w:tc>
          <w:tcPr>
            <w:tcW w:w="2790" w:type="dxa"/>
            <w:vAlign w:val="bottom"/>
          </w:tcPr>
          <w:p w14:paraId="2B555BC8" w14:textId="01457E8A" w:rsidR="00BF745D" w:rsidRPr="004C004F" w:rsidRDefault="006C4CD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  <w:p w14:paraId="30881FC2" w14:textId="77777777" w:rsidR="006C4CDC" w:rsidRPr="004C004F" w:rsidRDefault="006C4CD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4C004F" w:rsidRDefault="006C4CD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4C00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4C004F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4C004F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3DF58040" w:rsidR="00BF745D" w:rsidRPr="004C004F" w:rsidRDefault="008E015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B056D"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526E4"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55156C"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B056D"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66" w:type="dxa"/>
          </w:tcPr>
          <w:p w14:paraId="2573519F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4C004F" w:rsidRDefault="00BF745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8" w:rsidRPr="004C004F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74282A46" w:rsidR="00CA3828" w:rsidRPr="004C004F" w:rsidRDefault="00A36C8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236" w:type="dxa"/>
          </w:tcPr>
          <w:p w14:paraId="1983ADA1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5AA8872A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7</w:t>
            </w:r>
            <w:r w:rsidR="00A36C83" w:rsidRPr="004C004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</w:tcPr>
          <w:p w14:paraId="408796D6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131BD364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1</w:t>
            </w:r>
            <w:r w:rsidR="00CA3828" w:rsidRPr="004C004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sz w:val="28"/>
                <w:szCs w:val="28"/>
              </w:rPr>
              <w:t>1</w:t>
            </w:r>
            <w:r w:rsidR="00A36C83" w:rsidRPr="004C004F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50A96BE8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0C3C0EB1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2</w:t>
            </w:r>
            <w:r w:rsidR="00CA3828" w:rsidRPr="004C004F">
              <w:rPr>
                <w:rFonts w:ascii="Angsana New" w:hAnsi="Angsana New" w:hint="cs"/>
                <w:sz w:val="28"/>
                <w:szCs w:val="28"/>
              </w:rPr>
              <w:t>,</w:t>
            </w:r>
            <w:r w:rsidR="00A36C83" w:rsidRPr="004C004F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36" w:type="dxa"/>
          </w:tcPr>
          <w:p w14:paraId="4DA47F9A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68324C0B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3828" w:rsidRPr="004C004F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8" w:rsidRPr="004C004F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25349B7E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14CB687E" w:rsidR="00CA3828" w:rsidRPr="004C004F" w:rsidRDefault="00A36C8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236" w:type="dxa"/>
          </w:tcPr>
          <w:p w14:paraId="65610821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0A071F80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ADF268A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4E72E1AD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533201FF" w:rsidR="00CA3828" w:rsidRPr="004C004F" w:rsidRDefault="00A36C8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236" w:type="dxa"/>
          </w:tcPr>
          <w:p w14:paraId="611AC864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1937F031" w:rsidR="00CA3828" w:rsidRPr="004C004F" w:rsidRDefault="00A36C8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A3828" w:rsidRPr="004C004F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0CB5800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7ADB37F3" w:rsidR="00CA3828" w:rsidRPr="004C004F" w:rsidRDefault="00A36C8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2B64450C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757347CC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B10B02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03692C29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3063BD9F" w:rsidR="00CA3828" w:rsidRPr="004C004F" w:rsidRDefault="00A36C8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38EF300B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2CF9DAF6" w:rsidR="00CA3828" w:rsidRPr="004C004F" w:rsidRDefault="00AC110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3828" w:rsidRPr="004C004F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44DEF249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6742C7B6" w:rsidR="00CA3828" w:rsidRPr="004C004F" w:rsidRDefault="00A36C8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7A546E02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3C616500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661E3AA5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1DF203CE" w:rsidR="00CA3828" w:rsidRPr="004C004F" w:rsidRDefault="00A36C8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27C33FF6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2B5D7DF0" w:rsidR="00CA3828" w:rsidRPr="004C004F" w:rsidRDefault="00A36C8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3828" w:rsidRPr="004C004F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6E265FA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1D4ACA9C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4</w:t>
            </w:r>
            <w:r w:rsidR="00A36C83" w:rsidRPr="004C004F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0AC954E2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02D20360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0CB310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52B49E5C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4F0807BF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4</w:t>
            </w:r>
            <w:r w:rsidR="00A36C83" w:rsidRPr="004C004F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4D5CFC7E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0E85DB78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39</w:t>
            </w:r>
            <w:r w:rsidR="00A36C83" w:rsidRPr="004C004F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A3828" w:rsidRPr="004C004F" w14:paraId="4F6BCAEC" w14:textId="77777777" w:rsidTr="00DA58CF">
        <w:trPr>
          <w:trHeight w:val="20"/>
        </w:trPr>
        <w:tc>
          <w:tcPr>
            <w:tcW w:w="2790" w:type="dxa"/>
          </w:tcPr>
          <w:p w14:paraId="0F89F39F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04A69125" w:rsidR="00CA3828" w:rsidRPr="004C004F" w:rsidRDefault="00A36C8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A3828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884</w:t>
            </w:r>
          </w:p>
        </w:tc>
        <w:tc>
          <w:tcPr>
            <w:tcW w:w="236" w:type="dxa"/>
          </w:tcPr>
          <w:p w14:paraId="3C7207F4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1F4E74EA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36C83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9" w:type="dxa"/>
          </w:tcPr>
          <w:p w14:paraId="2E2850E0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7895D0B8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CA3828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36C83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0EDE466A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10C80107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CA3828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A36C83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236" w:type="dxa"/>
          </w:tcPr>
          <w:p w14:paraId="3563CF82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44C114A0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="00A36C83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09</w:t>
            </w:r>
          </w:p>
        </w:tc>
      </w:tr>
      <w:tr w:rsidR="00CA3828" w:rsidRPr="004C004F" w14:paraId="44780CE8" w14:textId="77777777" w:rsidTr="00DA58CF">
        <w:trPr>
          <w:trHeight w:val="20"/>
        </w:trPr>
        <w:tc>
          <w:tcPr>
            <w:tcW w:w="2790" w:type="dxa"/>
          </w:tcPr>
          <w:p w14:paraId="75549E84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DD956A4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76F513" w14:textId="7751CB9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 w:hint="cs"/>
                <w:sz w:val="28"/>
                <w:szCs w:val="28"/>
              </w:rPr>
              <w:t>4</w:t>
            </w:r>
            <w:r w:rsidR="00FB056D" w:rsidRPr="004C004F">
              <w:rPr>
                <w:rFonts w:ascii="Angsana New" w:hAnsi="Angsana New"/>
                <w:sz w:val="28"/>
                <w:szCs w:val="28"/>
              </w:rPr>
              <w:t>0</w:t>
            </w:r>
            <w:r w:rsidR="00A36C83" w:rsidRPr="004C004F">
              <w:rPr>
                <w:rFonts w:ascii="Angsana New" w:hAnsi="Angsana New"/>
                <w:sz w:val="28"/>
                <w:szCs w:val="28"/>
              </w:rPr>
              <w:t>2</w:t>
            </w:r>
            <w:r w:rsidRPr="004C00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A4C0DB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A62777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D875B10" w14:textId="4944E515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723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52ADA34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9601CD" w14:textId="51B58F18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4C00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CFB877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92311BF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12E48067" w14:textId="4FEA54BB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 w:hint="cs"/>
                <w:sz w:val="28"/>
                <w:szCs w:val="28"/>
              </w:rPr>
              <w:t>4</w:t>
            </w:r>
            <w:r w:rsidR="00A36C83" w:rsidRPr="004C004F">
              <w:rPr>
                <w:rFonts w:ascii="Angsana New" w:hAnsi="Angsana New"/>
                <w:sz w:val="28"/>
                <w:szCs w:val="28"/>
              </w:rPr>
              <w:t>09</w:t>
            </w:r>
            <w:r w:rsidRPr="004C00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1EBAB8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8" w:rsidRPr="004C004F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348C7F23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CA3828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A36C83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482</w:t>
            </w:r>
          </w:p>
        </w:tc>
        <w:tc>
          <w:tcPr>
            <w:tcW w:w="236" w:type="dxa"/>
          </w:tcPr>
          <w:p w14:paraId="6C060B41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2218E8D4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36C83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9" w:type="dxa"/>
          </w:tcPr>
          <w:p w14:paraId="4CB102D0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2EB280F8" w:rsidR="00CA382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CA3828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36C83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66B13F90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25326778" w:rsidR="00CA3828" w:rsidRPr="004C004F" w:rsidRDefault="00A36C8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A3828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236" w:type="dxa"/>
          </w:tcPr>
          <w:p w14:paraId="11E667B6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CA3828" w:rsidRPr="004C004F" w:rsidRDefault="00CA382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</w:tbl>
    <w:p w14:paraId="53F3E1AB" w14:textId="7F8CDBD7" w:rsidR="00DE0E82" w:rsidRPr="004C004F" w:rsidRDefault="00DE0E82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 w:firstLine="706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640A7306" w14:textId="77777777" w:rsidR="000477DE" w:rsidRPr="004C004F" w:rsidRDefault="000477DE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 w:firstLine="706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0477DE" w:rsidRPr="004C004F" w14:paraId="1A9E1025" w14:textId="77777777" w:rsidTr="005A2342">
        <w:trPr>
          <w:trHeight w:val="20"/>
        </w:trPr>
        <w:tc>
          <w:tcPr>
            <w:tcW w:w="2790" w:type="dxa"/>
          </w:tcPr>
          <w:p w14:paraId="7660093C" w14:textId="15E4E5A0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B056D"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C458F"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FB056D"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5D4F361C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DBBEFE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33AE28E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512119E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13A9E70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DCF675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17E7D7E9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2C8EE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6F330A5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7DE" w:rsidRPr="004C004F" w14:paraId="5E3B609B" w14:textId="77777777" w:rsidTr="005A2342">
        <w:trPr>
          <w:trHeight w:val="20"/>
        </w:trPr>
        <w:tc>
          <w:tcPr>
            <w:tcW w:w="2790" w:type="dxa"/>
          </w:tcPr>
          <w:p w14:paraId="3CDE2BFD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324A6CDE" w14:textId="34257387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</w:t>
            </w:r>
            <w:r w:rsidR="00BC458F" w:rsidRPr="004C004F">
              <w:rPr>
                <w:rFonts w:ascii="Angsana New" w:hAnsi="Angsana New"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236" w:type="dxa"/>
          </w:tcPr>
          <w:p w14:paraId="6C3F3FF6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85ACDD" w14:textId="59912222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39" w:type="dxa"/>
          </w:tcPr>
          <w:p w14:paraId="104574BA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539BC043" w14:textId="7372CFDF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1</w:t>
            </w:r>
            <w:r w:rsidR="000477DE" w:rsidRPr="004C004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236" w:type="dxa"/>
          </w:tcPr>
          <w:p w14:paraId="192BA920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B0401D9" w14:textId="43C9BB27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2</w:t>
            </w:r>
            <w:r w:rsidR="000477DE" w:rsidRPr="004C004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236" w:type="dxa"/>
          </w:tcPr>
          <w:p w14:paraId="23C7B7C7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FE20DE2" w14:textId="747CEE21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477DE" w:rsidRPr="004C004F" w14:paraId="3C2B804D" w14:textId="77777777" w:rsidTr="005A2342">
        <w:trPr>
          <w:trHeight w:val="20"/>
        </w:trPr>
        <w:tc>
          <w:tcPr>
            <w:tcW w:w="2790" w:type="dxa"/>
          </w:tcPr>
          <w:p w14:paraId="26F5FB6B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45BAFAEF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96C1B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2F51404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0D8684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EE3E1D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D1A5F2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FD7EC5D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936F25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81BC398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7DE" w:rsidRPr="004C004F" w14:paraId="79DB3581" w14:textId="77777777" w:rsidTr="005A2342">
        <w:trPr>
          <w:trHeight w:val="20"/>
        </w:trPr>
        <w:tc>
          <w:tcPr>
            <w:tcW w:w="2790" w:type="dxa"/>
          </w:tcPr>
          <w:p w14:paraId="6BE5DAE5" w14:textId="2C134ACA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6C0B639F" w14:textId="5B6C52EA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36" w:type="dxa"/>
          </w:tcPr>
          <w:p w14:paraId="0BF9C247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79EC67C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131285C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5E63CCC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B71CD2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7D9A5C4" w14:textId="06410202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36" w:type="dxa"/>
          </w:tcPr>
          <w:p w14:paraId="03B92540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0D6C1F1" w14:textId="6518342D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477DE" w:rsidRPr="004C004F" w14:paraId="4F9D9D8B" w14:textId="77777777" w:rsidTr="005A2342">
        <w:trPr>
          <w:trHeight w:val="20"/>
        </w:trPr>
        <w:tc>
          <w:tcPr>
            <w:tcW w:w="2790" w:type="dxa"/>
          </w:tcPr>
          <w:p w14:paraId="69A098E9" w14:textId="4A84AA30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51171702" w14:textId="2C1416F8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7DDA84EF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32AC387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A9BF1E0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B9B046E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05B292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76A0773C" w14:textId="2499A42A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050B1DBB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68035D3" w14:textId="1E4EF834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477DE" w:rsidRPr="004C004F" w14:paraId="0E3735B8" w14:textId="77777777" w:rsidTr="005A2342">
        <w:trPr>
          <w:trHeight w:val="20"/>
        </w:trPr>
        <w:tc>
          <w:tcPr>
            <w:tcW w:w="2790" w:type="dxa"/>
          </w:tcPr>
          <w:p w14:paraId="6CB1B8AE" w14:textId="374AB055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7906ED95" w14:textId="6926358F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19D56F6F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C20A402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B409A6B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870F5D3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93A2B4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AD5A164" w14:textId="5D5D72A3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509D568A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F0DC479" w14:textId="3F842B48" w:rsidR="000477DE" w:rsidRPr="004C004F" w:rsidRDefault="00BC458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77DE" w:rsidRPr="004C004F" w14:paraId="27A23ACF" w14:textId="77777777" w:rsidTr="005A2342">
        <w:trPr>
          <w:trHeight w:val="20"/>
        </w:trPr>
        <w:tc>
          <w:tcPr>
            <w:tcW w:w="2790" w:type="dxa"/>
          </w:tcPr>
          <w:p w14:paraId="77148C90" w14:textId="3F655441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A615D68" w14:textId="1E1C3D81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236" w:type="dxa"/>
          </w:tcPr>
          <w:p w14:paraId="34494A9B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ABFDE64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DC3AA79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66FBF72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1049F0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F147A4" w14:textId="4DD10033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4C004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4A56350C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683DD85C" w14:textId="43942014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C004F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0477DE" w:rsidRPr="004C004F" w14:paraId="35DD3467" w14:textId="77777777" w:rsidTr="005A2342">
        <w:trPr>
          <w:trHeight w:val="20"/>
        </w:trPr>
        <w:tc>
          <w:tcPr>
            <w:tcW w:w="2790" w:type="dxa"/>
          </w:tcPr>
          <w:p w14:paraId="15B6D492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2058F73" w14:textId="3813526C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C458F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236" w:type="dxa"/>
          </w:tcPr>
          <w:p w14:paraId="4A5D0146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D06B3BE" w14:textId="38A51FBF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39" w:type="dxa"/>
          </w:tcPr>
          <w:p w14:paraId="352A6DA5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7BD22E4" w14:textId="1FD65A96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0477DE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36" w:type="dxa"/>
          </w:tcPr>
          <w:p w14:paraId="6DF05766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855C457" w14:textId="43D9A770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0477DE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236" w:type="dxa"/>
          </w:tcPr>
          <w:p w14:paraId="4D5A00D1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10DE2925" w14:textId="17B903FF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</w:p>
        </w:tc>
      </w:tr>
      <w:tr w:rsidR="000477DE" w:rsidRPr="004C004F" w14:paraId="6BFD23B9" w14:textId="77777777" w:rsidTr="005A2342">
        <w:trPr>
          <w:trHeight w:val="20"/>
        </w:trPr>
        <w:tc>
          <w:tcPr>
            <w:tcW w:w="2790" w:type="dxa"/>
          </w:tcPr>
          <w:p w14:paraId="02302398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0BD23F56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BD473CE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6B5ABA" w14:textId="68541A68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 w:hint="cs"/>
                <w:sz w:val="28"/>
                <w:szCs w:val="28"/>
              </w:rPr>
              <w:t>484</w:t>
            </w:r>
            <w:r w:rsidRPr="004C00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184654D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F2F2751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F044171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723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14F5EFE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CFC3967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332D319" w14:textId="14B69554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4C00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D94625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D64A7AD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39814E19" w14:textId="041C154B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 w:hint="cs"/>
                <w:sz w:val="28"/>
                <w:szCs w:val="28"/>
              </w:rPr>
              <w:t>4</w:t>
            </w:r>
            <w:r w:rsidR="00FB056D" w:rsidRPr="004C004F">
              <w:rPr>
                <w:rFonts w:ascii="Angsana New" w:hAnsi="Angsana New"/>
                <w:sz w:val="28"/>
                <w:szCs w:val="28"/>
              </w:rPr>
              <w:t>91</w:t>
            </w:r>
            <w:r w:rsidRPr="004C00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09DDC0A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30F45FF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7DE" w:rsidRPr="004C004F" w14:paraId="612D4712" w14:textId="77777777" w:rsidTr="005A2342">
        <w:trPr>
          <w:trHeight w:val="20"/>
        </w:trPr>
        <w:tc>
          <w:tcPr>
            <w:tcW w:w="2790" w:type="dxa"/>
          </w:tcPr>
          <w:p w14:paraId="6950531C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9915062" w14:textId="1E4AD770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0477DE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965</w:t>
            </w:r>
          </w:p>
        </w:tc>
        <w:tc>
          <w:tcPr>
            <w:tcW w:w="236" w:type="dxa"/>
          </w:tcPr>
          <w:p w14:paraId="66C59910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58DF65F" w14:textId="48D42ABD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39" w:type="dxa"/>
          </w:tcPr>
          <w:p w14:paraId="72316224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6B8EF1CA" w14:textId="3F2F7B6E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0477DE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236" w:type="dxa"/>
          </w:tcPr>
          <w:p w14:paraId="65DED62E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0CB9008" w14:textId="3D61F41A" w:rsidR="000477D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0477DE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236" w:type="dxa"/>
          </w:tcPr>
          <w:p w14:paraId="0C615D46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E43FC28" w14:textId="77777777" w:rsidR="000477DE" w:rsidRPr="004C004F" w:rsidRDefault="000477D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70E907B" w14:textId="77777777" w:rsidR="000477DE" w:rsidRPr="004C004F" w:rsidRDefault="000477DE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F40FD0" w:rsidRPr="004C004F" w14:paraId="349629E3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65D32CBE" w14:textId="64A48D62" w:rsidR="00F40FD0" w:rsidRPr="004C004F" w:rsidRDefault="00F40FD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18CABBDF" w14:textId="595BE373" w:rsidR="00F40FD0" w:rsidRPr="004C004F" w:rsidRDefault="00F40FD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4C004F" w14:paraId="75A86708" w14:textId="77777777" w:rsidTr="0052638B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0D8D5E51" w14:textId="77777777" w:rsidR="009C5CD5" w:rsidRPr="004C004F" w:rsidRDefault="009C5CD5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681016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4A3DDA7B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3216C1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4C00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549FA2E8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B399259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20885F3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C07732C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4C004F" w14:paraId="34D31285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4D57D2F9" w14:textId="20592F90" w:rsidR="00F40FD0" w:rsidRPr="004C004F" w:rsidRDefault="00F40FD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4109ECED" w14:textId="328CB329" w:rsidR="00F40FD0" w:rsidRPr="004C004F" w:rsidRDefault="00F40FD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4C004F" w14:paraId="35A2D0D3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CA83AB" w14:textId="13C3C9A5" w:rsidR="00F40FD0" w:rsidRPr="004C004F" w:rsidRDefault="008E015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B056D"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628C4"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55156C"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4C00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B056D"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2"/>
          </w:tcPr>
          <w:p w14:paraId="6A2A172D" w14:textId="77777777" w:rsidR="00F40FD0" w:rsidRPr="004C004F" w:rsidRDefault="00F40FD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BC81474" w14:textId="77777777" w:rsidR="00F40FD0" w:rsidRPr="004C004F" w:rsidRDefault="00F40FD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0035563" w14:textId="77777777" w:rsidR="00F40FD0" w:rsidRPr="004C004F" w:rsidRDefault="00F40FD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EF645E" w14:textId="77777777" w:rsidR="00F40FD0" w:rsidRPr="004C004F" w:rsidRDefault="00F40FD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CEA6D32" w14:textId="77777777" w:rsidR="00F40FD0" w:rsidRPr="004C004F" w:rsidRDefault="00F40FD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6C0B87" w14:textId="77777777" w:rsidR="00F40FD0" w:rsidRPr="004C004F" w:rsidRDefault="00F40FD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4031753" w14:textId="77777777" w:rsidR="00F40FD0" w:rsidRPr="004C004F" w:rsidRDefault="00F40FD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5EA" w:rsidRPr="004C004F" w14:paraId="19D79BF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2320A4A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14C19858" w14:textId="6149DA30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236" w:type="dxa"/>
            <w:gridSpan w:val="2"/>
          </w:tcPr>
          <w:p w14:paraId="61FE2B2D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1249F7B" w14:textId="5381C565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236" w:type="dxa"/>
            <w:gridSpan w:val="2"/>
          </w:tcPr>
          <w:p w14:paraId="25072021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6861F0" w14:textId="0911DAFD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236" w:type="dxa"/>
            <w:gridSpan w:val="2"/>
          </w:tcPr>
          <w:p w14:paraId="488206C2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F4A20C3" w14:textId="547F2722" w:rsidR="002A05E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A05EA" w:rsidRPr="004C004F" w14:paraId="76C350B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F879611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0F94F8A0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12BBB5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8800CD8" w14:textId="263DBFF1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798AB7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8CB7CED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184600C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E657EEE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5EA" w:rsidRPr="004C004F" w14:paraId="7D8C48C3" w14:textId="77777777" w:rsidTr="0052638B">
        <w:trPr>
          <w:gridAfter w:val="1"/>
          <w:wAfter w:w="9" w:type="dxa"/>
          <w:trHeight w:val="281"/>
        </w:trPr>
        <w:tc>
          <w:tcPr>
            <w:tcW w:w="3861" w:type="dxa"/>
          </w:tcPr>
          <w:p w14:paraId="3DFD7286" w14:textId="4A2DE9C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3F1F4EEE" w14:textId="05E0B6E2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236" w:type="dxa"/>
            <w:gridSpan w:val="2"/>
          </w:tcPr>
          <w:p w14:paraId="2F23C88B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3D670C" w14:textId="29ECD109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EA7201D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C87A977" w14:textId="37795962" w:rsidR="002A05E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</w:t>
            </w:r>
            <w:r w:rsidR="0074693B" w:rsidRPr="004C004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36" w:type="dxa"/>
            <w:gridSpan w:val="2"/>
          </w:tcPr>
          <w:p w14:paraId="3B7D0529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63BC1F2" w14:textId="0C4746C2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2A05EA" w:rsidRPr="004C004F" w14:paraId="0356870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09D0579B" w14:textId="15095CDB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18BD850A" w14:textId="33C0A639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</w:tcPr>
          <w:p w14:paraId="39A59F29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4FC959" w14:textId="39175A38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2EC21C4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7D82C27" w14:textId="7ECF345C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</w:tcPr>
          <w:p w14:paraId="4B22A6BD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B6380F2" w14:textId="762B7F61" w:rsidR="002A05EA" w:rsidRPr="004C004F" w:rsidRDefault="00FC776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05EA" w:rsidRPr="004C004F" w14:paraId="2E18345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2987CDF9" w14:textId="4DA3578E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59F59189" w14:textId="77B71674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3CDD2AEF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32AD14A" w14:textId="4D5468F0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CAC018A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DC3D622" w14:textId="2988A53B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5CFACFBC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D004307" w14:textId="549C039F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05EA" w:rsidRPr="004C004F" w14:paraId="6100988B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19BD9EB" w14:textId="78C9B9A3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3040C0E" w14:textId="0929FEB0" w:rsidR="002A05E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17</w:t>
            </w:r>
            <w:r w:rsidR="0074693B" w:rsidRPr="004C004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4D4F15FB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09E4C6D" w14:textId="5D335850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3E6B52F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04C19FC6" w14:textId="43958663" w:rsidR="002A05E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17</w:t>
            </w:r>
            <w:r w:rsidR="0074693B" w:rsidRPr="004C004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131B1E4A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1265A892" w14:textId="3D1301FD" w:rsidR="002A05E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16</w:t>
            </w:r>
            <w:r w:rsidR="0074693B" w:rsidRPr="004C004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A05EA" w:rsidRPr="004C004F" w14:paraId="035F958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E8EC7A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C4F84E" w14:textId="6FD9AE00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640</w:t>
            </w:r>
          </w:p>
        </w:tc>
        <w:tc>
          <w:tcPr>
            <w:tcW w:w="236" w:type="dxa"/>
            <w:gridSpan w:val="2"/>
          </w:tcPr>
          <w:p w14:paraId="3776CF6F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179C32D8" w14:textId="77554382" w:rsidR="002A05EA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36" w:type="dxa"/>
            <w:gridSpan w:val="2"/>
          </w:tcPr>
          <w:p w14:paraId="5E574383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C5D786" w14:textId="4389F355" w:rsidR="002A05E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2A05EA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74693B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236" w:type="dxa"/>
            <w:gridSpan w:val="2"/>
          </w:tcPr>
          <w:p w14:paraId="44EA0ED7" w14:textId="77777777" w:rsidR="002A05EA" w:rsidRPr="004C004F" w:rsidRDefault="002A05E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481BCE" w14:textId="2C760454" w:rsidR="002A05E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74693B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321455" w:rsidRPr="004C004F" w14:paraId="267F0F6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EF6527A" w14:textId="35D114DD" w:rsidR="00321455" w:rsidRPr="004C004F" w:rsidRDefault="0032145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AC6FF7D" w14:textId="3C46FA02" w:rsidR="00321455" w:rsidRPr="004C004F" w:rsidRDefault="00C078F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693B" w:rsidRPr="004C004F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4C00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F445134" w14:textId="77777777" w:rsidR="00321455" w:rsidRPr="004C004F" w:rsidRDefault="0032145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578A85F" w14:textId="3978FE4D" w:rsidR="00321455" w:rsidRPr="004C004F" w:rsidRDefault="003B6A6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/>
                <w:sz w:val="28"/>
                <w:szCs w:val="28"/>
              </w:rPr>
              <w:t>7</w:t>
            </w:r>
            <w:r w:rsidRPr="004C00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0E020D2" w14:textId="77777777" w:rsidR="00321455" w:rsidRPr="004C004F" w:rsidRDefault="0032145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158101A" w14:textId="3B5C795C" w:rsidR="00321455" w:rsidRPr="004C004F" w:rsidRDefault="003B6A6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4693B" w:rsidRPr="004C00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00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A6E79ED" w14:textId="77777777" w:rsidR="00321455" w:rsidRPr="004C004F" w:rsidRDefault="0032145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B487A0C" w14:textId="77777777" w:rsidR="00321455" w:rsidRPr="004C004F" w:rsidRDefault="0032145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4C004F" w14:paraId="27970C8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37FA62E" w14:textId="77777777" w:rsidR="00321455" w:rsidRPr="004C004F" w:rsidRDefault="0032145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172DE6" w14:textId="3DB146A4" w:rsidR="00321455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236" w:type="dxa"/>
            <w:gridSpan w:val="2"/>
          </w:tcPr>
          <w:p w14:paraId="2B487559" w14:textId="77777777" w:rsidR="00321455" w:rsidRPr="004C004F" w:rsidRDefault="0032145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5B2051" w14:textId="14B4BD4C" w:rsidR="00321455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236" w:type="dxa"/>
            <w:gridSpan w:val="2"/>
          </w:tcPr>
          <w:p w14:paraId="13F36958" w14:textId="77777777" w:rsidR="00321455" w:rsidRPr="004C004F" w:rsidRDefault="0032145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D04FF" w14:textId="56C88A5B" w:rsidR="00321455" w:rsidRPr="004C004F" w:rsidRDefault="007469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852</w:t>
            </w:r>
          </w:p>
        </w:tc>
        <w:tc>
          <w:tcPr>
            <w:tcW w:w="236" w:type="dxa"/>
            <w:gridSpan w:val="2"/>
          </w:tcPr>
          <w:p w14:paraId="0055950A" w14:textId="77777777" w:rsidR="00321455" w:rsidRPr="004C004F" w:rsidRDefault="0032145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E435169" w14:textId="77777777" w:rsidR="00321455" w:rsidRPr="004C004F" w:rsidRDefault="0032145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638B" w:rsidRPr="004C004F" w14:paraId="3EAF41FD" w14:textId="77777777" w:rsidTr="0052638B">
        <w:trPr>
          <w:trHeight w:val="20"/>
        </w:trPr>
        <w:tc>
          <w:tcPr>
            <w:tcW w:w="3870" w:type="dxa"/>
            <w:gridSpan w:val="2"/>
          </w:tcPr>
          <w:p w14:paraId="2F67508A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</w:tcPr>
          <w:p w14:paraId="29899BB8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1F27B6AA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4" w:type="dxa"/>
            <w:gridSpan w:val="2"/>
          </w:tcPr>
          <w:p w14:paraId="519762E9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7BA659A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gridSpan w:val="2"/>
          </w:tcPr>
          <w:p w14:paraId="04D8A070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058F93DA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4" w:type="dxa"/>
            <w:gridSpan w:val="3"/>
          </w:tcPr>
          <w:p w14:paraId="7027B748" w14:textId="77777777" w:rsidR="0052638B" w:rsidRPr="004C004F" w:rsidRDefault="0052638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126AB" w:rsidRPr="004C004F" w14:paraId="68F38ACB" w14:textId="77777777" w:rsidTr="0052638B">
        <w:trPr>
          <w:trHeight w:val="20"/>
        </w:trPr>
        <w:tc>
          <w:tcPr>
            <w:tcW w:w="3870" w:type="dxa"/>
            <w:gridSpan w:val="2"/>
          </w:tcPr>
          <w:p w14:paraId="081AD8C7" w14:textId="77777777" w:rsidR="007126AB" w:rsidRPr="004C004F" w:rsidRDefault="007126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08FAFE86" w14:textId="77777777" w:rsidR="007126AB" w:rsidRPr="004C004F" w:rsidRDefault="007126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002FEF2" w14:textId="77777777" w:rsidR="007126AB" w:rsidRPr="004C004F" w:rsidRDefault="007126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DFB6075" w14:textId="77777777" w:rsidR="007126AB" w:rsidRPr="004C004F" w:rsidRDefault="007126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FB03A7A" w14:textId="77777777" w:rsidR="007126AB" w:rsidRPr="004C004F" w:rsidRDefault="007126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6C02938" w14:textId="77777777" w:rsidR="007126AB" w:rsidRPr="004C004F" w:rsidRDefault="007126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4FA2D72" w14:textId="77777777" w:rsidR="007126AB" w:rsidRPr="004C004F" w:rsidRDefault="007126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CAE6208" w14:textId="77777777" w:rsidR="007126AB" w:rsidRPr="004C004F" w:rsidRDefault="007126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CD5" w:rsidRPr="004C004F" w14:paraId="7FBC9AB3" w14:textId="77777777" w:rsidTr="0052638B">
        <w:trPr>
          <w:trHeight w:val="20"/>
        </w:trPr>
        <w:tc>
          <w:tcPr>
            <w:tcW w:w="3870" w:type="dxa"/>
            <w:gridSpan w:val="2"/>
          </w:tcPr>
          <w:p w14:paraId="53383FFC" w14:textId="41696BBE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B056D"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FB056D" w:rsidRPr="004C00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  <w:gridSpan w:val="2"/>
          </w:tcPr>
          <w:p w14:paraId="2FFB8C00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36B397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6925AB8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AF0728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0B259DB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2DF59B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F342D5A" w14:textId="77777777" w:rsidR="009C5CD5" w:rsidRPr="004C004F" w:rsidRDefault="009C5CD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AC5" w:rsidRPr="004C004F" w14:paraId="52D3582F" w14:textId="77777777" w:rsidTr="0052638B">
        <w:trPr>
          <w:trHeight w:val="20"/>
        </w:trPr>
        <w:tc>
          <w:tcPr>
            <w:tcW w:w="3870" w:type="dxa"/>
            <w:gridSpan w:val="2"/>
          </w:tcPr>
          <w:p w14:paraId="0187D066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525286D6" w14:textId="7A1A6402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236" w:type="dxa"/>
            <w:gridSpan w:val="2"/>
          </w:tcPr>
          <w:p w14:paraId="430B98E8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991AF6" w14:textId="5B10B977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36" w:type="dxa"/>
            <w:gridSpan w:val="2"/>
          </w:tcPr>
          <w:p w14:paraId="39AC010C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B0ED3F" w14:textId="1EE3EDC9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236" w:type="dxa"/>
            <w:gridSpan w:val="2"/>
          </w:tcPr>
          <w:p w14:paraId="1C8A5318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1A284F5" w14:textId="1E0FD4C1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17AC5" w:rsidRPr="004C004F" w14:paraId="0520F4BD" w14:textId="77777777" w:rsidTr="0052638B">
        <w:trPr>
          <w:trHeight w:val="20"/>
        </w:trPr>
        <w:tc>
          <w:tcPr>
            <w:tcW w:w="3870" w:type="dxa"/>
            <w:gridSpan w:val="2"/>
          </w:tcPr>
          <w:p w14:paraId="10EAF139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2034D719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2CA72F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C73DCBE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E821CA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652823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C193F7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7564EFC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AC5" w:rsidRPr="004C004F" w14:paraId="020F1867" w14:textId="77777777" w:rsidTr="0052638B">
        <w:trPr>
          <w:trHeight w:val="20"/>
        </w:trPr>
        <w:tc>
          <w:tcPr>
            <w:tcW w:w="3870" w:type="dxa"/>
            <w:gridSpan w:val="2"/>
          </w:tcPr>
          <w:p w14:paraId="5C59AC4F" w14:textId="7FB4D992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77342EA2" w14:textId="234F72EC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C004F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6" w:type="dxa"/>
            <w:gridSpan w:val="2"/>
          </w:tcPr>
          <w:p w14:paraId="27EDF82F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3C93A0" w14:textId="1F39B39E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AF83A5D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FE3E870" w14:textId="0C707A3B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C004F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6" w:type="dxa"/>
            <w:gridSpan w:val="2"/>
          </w:tcPr>
          <w:p w14:paraId="5558E4AE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E49D8CD" w14:textId="2EBF9933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17AC5" w:rsidRPr="004C004F" w14:paraId="6E848C7E" w14:textId="77777777" w:rsidTr="0052638B">
        <w:trPr>
          <w:trHeight w:val="20"/>
        </w:trPr>
        <w:tc>
          <w:tcPr>
            <w:tcW w:w="3870" w:type="dxa"/>
            <w:gridSpan w:val="2"/>
          </w:tcPr>
          <w:p w14:paraId="1827D86D" w14:textId="7205462A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BA67922" w14:textId="0D34791C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C004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4C81EC49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FD5559" w14:textId="08226DAA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BFF9CB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6DEBF01" w14:textId="54F1626C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C004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0A52768A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89A3233" w14:textId="7C53209C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17AC5" w:rsidRPr="004C004F" w14:paraId="427FDA91" w14:textId="77777777" w:rsidTr="0052638B">
        <w:trPr>
          <w:trHeight w:val="20"/>
        </w:trPr>
        <w:tc>
          <w:tcPr>
            <w:tcW w:w="3870" w:type="dxa"/>
            <w:gridSpan w:val="2"/>
          </w:tcPr>
          <w:p w14:paraId="6E0E9FED" w14:textId="6FCA7B94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21A4580" w14:textId="4CD6F346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04E929D4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D09EFB" w14:textId="41373395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C6FF4C7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0E37DC" w14:textId="3FB56B90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5281A3ED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27A8CFE" w14:textId="2D1E3C2F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7AC5" w:rsidRPr="004C004F" w14:paraId="1D4AB237" w14:textId="77777777" w:rsidTr="0052638B">
        <w:trPr>
          <w:trHeight w:val="20"/>
        </w:trPr>
        <w:tc>
          <w:tcPr>
            <w:tcW w:w="3870" w:type="dxa"/>
            <w:gridSpan w:val="2"/>
          </w:tcPr>
          <w:p w14:paraId="3DF0D4E7" w14:textId="328540E8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246ECB" w14:textId="62194164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4C00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1FBB4986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576DB52" w14:textId="33B3681A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BC8A8BC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BFE2D3B" w14:textId="434E818E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4C00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411A10DE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2005E5B9" w14:textId="258B92EA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C004F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917AC5" w:rsidRPr="004C004F" w14:paraId="4C369D77" w14:textId="77777777" w:rsidTr="0052638B">
        <w:trPr>
          <w:trHeight w:val="20"/>
        </w:trPr>
        <w:tc>
          <w:tcPr>
            <w:tcW w:w="3870" w:type="dxa"/>
            <w:gridSpan w:val="2"/>
          </w:tcPr>
          <w:p w14:paraId="55A3B0CF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3C2E452" w14:textId="626953D1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36" w:type="dxa"/>
            <w:gridSpan w:val="2"/>
          </w:tcPr>
          <w:p w14:paraId="66BDDF93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45B48A8" w14:textId="1529A32F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236" w:type="dxa"/>
            <w:gridSpan w:val="2"/>
          </w:tcPr>
          <w:p w14:paraId="7CFF32B0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488C16" w14:textId="7DB62DAE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917AC5"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236" w:type="dxa"/>
            <w:gridSpan w:val="2"/>
          </w:tcPr>
          <w:p w14:paraId="2B331577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CB382A" w14:textId="3671136D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</w:p>
        </w:tc>
      </w:tr>
      <w:tr w:rsidR="00917AC5" w:rsidRPr="004C004F" w14:paraId="7B86F2D9" w14:textId="77777777" w:rsidTr="0052638B">
        <w:trPr>
          <w:trHeight w:val="20"/>
        </w:trPr>
        <w:tc>
          <w:tcPr>
            <w:tcW w:w="3870" w:type="dxa"/>
            <w:gridSpan w:val="2"/>
          </w:tcPr>
          <w:p w14:paraId="5071EB45" w14:textId="0423BEFE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0EE83" w14:textId="47AE1C79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4C00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C3B08BA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30DF094" w14:textId="0B90EE30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="Angsana New" w:hAnsi="Angsana New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/>
                <w:sz w:val="28"/>
                <w:szCs w:val="28"/>
              </w:rPr>
              <w:t>7</w:t>
            </w:r>
            <w:r w:rsidRPr="004C00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8D3197B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CCB5C86" w14:textId="2FFF3E2E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Pr="004C00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0A9781D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071DF0F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7AC5" w:rsidRPr="004C004F" w14:paraId="19FD8BC7" w14:textId="77777777" w:rsidTr="0052638B">
        <w:trPr>
          <w:trHeight w:val="20"/>
        </w:trPr>
        <w:tc>
          <w:tcPr>
            <w:tcW w:w="3870" w:type="dxa"/>
            <w:gridSpan w:val="2"/>
          </w:tcPr>
          <w:p w14:paraId="031F7C13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7A783" w14:textId="613FAE5B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36" w:type="dxa"/>
            <w:gridSpan w:val="2"/>
          </w:tcPr>
          <w:p w14:paraId="771238C9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7699B" w14:textId="448774DC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</w:p>
        </w:tc>
        <w:tc>
          <w:tcPr>
            <w:tcW w:w="236" w:type="dxa"/>
            <w:gridSpan w:val="2"/>
          </w:tcPr>
          <w:p w14:paraId="215B0FF0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F3F9B" w14:textId="1723FFC2" w:rsidR="00917AC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236" w:type="dxa"/>
            <w:gridSpan w:val="2"/>
          </w:tcPr>
          <w:p w14:paraId="55B7F9D8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F8B9D3" w14:textId="77777777" w:rsidR="00917AC5" w:rsidRPr="004C004F" w:rsidRDefault="00917A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C5BC804" w14:textId="396716C1" w:rsidR="00CA7AC7" w:rsidRPr="004C004F" w:rsidRDefault="00CA7AC7" w:rsidP="004C004F"/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4C004F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65DAF7A8" w:rsidR="00670549" w:rsidRPr="004C004F" w:rsidRDefault="0067054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4C004F" w:rsidRDefault="0067054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4C004F" w:rsidRDefault="0067054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4C004F" w:rsidRDefault="0067054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B79" w:rsidRPr="004C004F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C01B79" w:rsidRPr="004C004F" w:rsidRDefault="00C01B7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44B9537C" w:rsidR="00C01B7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4C004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B592D"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628C4"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146606"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4" w:type="dxa"/>
          </w:tcPr>
          <w:p w14:paraId="1B469298" w14:textId="77777777" w:rsidR="00C01B79" w:rsidRPr="004C004F" w:rsidRDefault="00C01B7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697958FE" w:rsidR="00C01B7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C01B79" w:rsidRPr="004C004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C01B79" w:rsidRPr="004C004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C01B79" w:rsidRPr="004C004F" w:rsidRDefault="00C01B7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25070F4B" w:rsidR="00C01B7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C004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4C004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B592D"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628C4"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146606"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6" w:type="dxa"/>
          </w:tcPr>
          <w:p w14:paraId="60168B34" w14:textId="77777777" w:rsidR="00C01B79" w:rsidRPr="004C004F" w:rsidRDefault="00C01B7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2EF0F0DC" w:rsidR="00C01B7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C01B79" w:rsidRPr="004C004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C01B79" w:rsidRPr="004C004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C01B79" w:rsidRPr="004C004F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C01B79" w:rsidRPr="004C004F" w:rsidRDefault="00C01B7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65E3A476" w:rsidR="00C01B7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" w:type="dxa"/>
          </w:tcPr>
          <w:p w14:paraId="641DF7F1" w14:textId="77777777" w:rsidR="00C01B79" w:rsidRPr="004C004F" w:rsidRDefault="00C01B7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0E5A96CF" w:rsidR="00C01B7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8" w:type="dxa"/>
          </w:tcPr>
          <w:p w14:paraId="463D634F" w14:textId="77777777" w:rsidR="00C01B79" w:rsidRPr="004C004F" w:rsidRDefault="00C01B7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6DD3E8A9" w:rsidR="00C01B7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1186327" w14:textId="77777777" w:rsidR="00C01B79" w:rsidRPr="004C004F" w:rsidRDefault="00C01B7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08363103" w:rsidR="00C01B7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C49B2" w:rsidRPr="004C004F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8C49B2" w:rsidRPr="004C004F" w:rsidRDefault="008C49B2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8C49B2" w:rsidRPr="004C004F" w:rsidRDefault="008C49B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A25E9" w:rsidRPr="004C004F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FA25E9" w:rsidRPr="004C004F" w:rsidRDefault="00FA25E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170A1054" w:rsidR="00FA25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28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C004F">
              <w:rPr>
                <w:rFonts w:ascii="Angsana New" w:hAnsi="Angsana New"/>
                <w:sz w:val="28"/>
                <w:szCs w:val="28"/>
              </w:rPr>
              <w:t>8</w:t>
            </w:r>
            <w:r w:rsidR="0080321D" w:rsidRPr="004C004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4" w:type="dxa"/>
          </w:tcPr>
          <w:p w14:paraId="56FE3AA4" w14:textId="77777777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68BC5706" w:rsidR="00FA25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C004F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28" w:type="dxa"/>
          </w:tcPr>
          <w:p w14:paraId="4B1474C0" w14:textId="77777777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113A7EC7" w:rsidR="00FA25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1</w:t>
            </w:r>
            <w:r w:rsidR="0074693B" w:rsidRPr="004C004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40E54A62" w14:textId="77777777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070EC910" w:rsidR="00FA25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C004F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FA25E9" w:rsidRPr="004C004F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C00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32CA6029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/>
                <w:sz w:val="28"/>
                <w:szCs w:val="28"/>
              </w:rPr>
              <w:t>18</w:t>
            </w:r>
            <w:r w:rsidRPr="004C00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61A7BB3F" w14:textId="77777777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34EB94EE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 w:hint="cs"/>
                <w:sz w:val="28"/>
                <w:szCs w:val="28"/>
              </w:rPr>
              <w:t>22</w:t>
            </w:r>
            <w:r w:rsidRPr="004C00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28" w:type="dxa"/>
          </w:tcPr>
          <w:p w14:paraId="4A1DADCD" w14:textId="77777777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5AF0CBB3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/>
                <w:sz w:val="28"/>
                <w:szCs w:val="28"/>
              </w:rPr>
              <w:t>5</w:t>
            </w:r>
            <w:r w:rsidRPr="004C00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E72DB0" w14:textId="77777777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2D7B1ACB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4C004F">
              <w:rPr>
                <w:rFonts w:ascii="Angsana New" w:hAnsi="Angsana New"/>
                <w:sz w:val="28"/>
                <w:szCs w:val="28"/>
              </w:rPr>
              <w:t>9</w:t>
            </w:r>
            <w:r w:rsidRPr="004C004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A25E9" w:rsidRPr="004C004F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FA25E9" w:rsidRPr="004C004F" w:rsidRDefault="00FA25E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196D50C4" w:rsidR="00FA25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80321D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4" w:type="dxa"/>
          </w:tcPr>
          <w:p w14:paraId="203090F8" w14:textId="77777777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0177CE02" w:rsidR="00FA25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453</w:t>
            </w:r>
          </w:p>
        </w:tc>
        <w:tc>
          <w:tcPr>
            <w:tcW w:w="228" w:type="dxa"/>
          </w:tcPr>
          <w:p w14:paraId="75FD2EFF" w14:textId="77777777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69DC6B21" w:rsidR="00FA25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4693B" w:rsidRPr="004C004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CFFC6FD" w14:textId="77777777" w:rsidR="00FA25E9" w:rsidRPr="004C004F" w:rsidRDefault="00FA25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2ADD0494" w:rsidR="00FA25E9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04F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4C004F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</w:p>
        </w:tc>
      </w:tr>
    </w:tbl>
    <w:p w14:paraId="7D2CA1B2" w14:textId="77777777" w:rsidR="007126AB" w:rsidRPr="004C004F" w:rsidRDefault="007126AB" w:rsidP="004C004F">
      <w:pPr>
        <w:pStyle w:val="Heading1"/>
        <w:numPr>
          <w:ilvl w:val="0"/>
          <w:numId w:val="0"/>
        </w:numPr>
        <w:shd w:val="clear" w:color="auto" w:fill="auto"/>
        <w:ind w:left="540"/>
        <w:rPr>
          <w:rFonts w:asciiTheme="majorBidi" w:hAnsiTheme="majorBidi" w:cstheme="majorBidi"/>
          <w:sz w:val="30"/>
          <w:szCs w:val="30"/>
          <w:u w:val="none"/>
        </w:rPr>
      </w:pPr>
      <w:bookmarkStart w:id="2" w:name="_Hlk102232291"/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807"/>
        <w:gridCol w:w="1537"/>
        <w:gridCol w:w="1546"/>
        <w:gridCol w:w="261"/>
        <w:gridCol w:w="1432"/>
        <w:gridCol w:w="243"/>
        <w:gridCol w:w="1354"/>
      </w:tblGrid>
      <w:tr w:rsidR="007F2737" w:rsidRPr="004C004F" w14:paraId="1416002F" w14:textId="77777777" w:rsidTr="005A2342">
        <w:trPr>
          <w:trHeight w:val="365"/>
          <w:tblHeader/>
        </w:trPr>
        <w:tc>
          <w:tcPr>
            <w:tcW w:w="2823" w:type="dxa"/>
            <w:vAlign w:val="bottom"/>
          </w:tcPr>
          <w:p w14:paraId="299FFB62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797BA6E7" w14:textId="77777777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9" w:type="dxa"/>
            <w:gridSpan w:val="5"/>
            <w:vAlign w:val="bottom"/>
          </w:tcPr>
          <w:p w14:paraId="17BEF6FD" w14:textId="77777777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737" w:rsidRPr="004C004F" w14:paraId="722AAC87" w14:textId="77777777" w:rsidTr="005A2342">
        <w:trPr>
          <w:trHeight w:val="740"/>
          <w:tblHeader/>
        </w:trPr>
        <w:tc>
          <w:tcPr>
            <w:tcW w:w="2823" w:type="dxa"/>
            <w:vAlign w:val="bottom"/>
          </w:tcPr>
          <w:p w14:paraId="2B11CE5D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48" w:type="dxa"/>
            <w:vAlign w:val="bottom"/>
          </w:tcPr>
          <w:p w14:paraId="65267D9B" w14:textId="77777777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  <w:vAlign w:val="bottom"/>
          </w:tcPr>
          <w:p w14:paraId="10AD8984" w14:textId="6A8CB615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1" w:type="dxa"/>
            <w:vAlign w:val="bottom"/>
          </w:tcPr>
          <w:p w14:paraId="6C813723" w14:textId="77777777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42D1DAC" w14:textId="53B262A9" w:rsidR="007F2737" w:rsidRPr="004C004F" w:rsidRDefault="008522F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3" w:type="dxa"/>
          </w:tcPr>
          <w:p w14:paraId="41D80EF3" w14:textId="77777777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vAlign w:val="bottom"/>
          </w:tcPr>
          <w:p w14:paraId="18C25459" w14:textId="53007C1C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28C4"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ายน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F2737" w:rsidRPr="004C004F" w14:paraId="1B194AFC" w14:textId="77777777" w:rsidTr="005A2342">
        <w:trPr>
          <w:trHeight w:val="346"/>
          <w:tblHeader/>
        </w:trPr>
        <w:tc>
          <w:tcPr>
            <w:tcW w:w="2823" w:type="dxa"/>
          </w:tcPr>
          <w:p w14:paraId="6A299AD8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59264E92" w14:textId="77777777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9" w:type="dxa"/>
            <w:gridSpan w:val="5"/>
            <w:vAlign w:val="center"/>
          </w:tcPr>
          <w:p w14:paraId="2DA12BC7" w14:textId="77777777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2737" w:rsidRPr="004C004F" w14:paraId="5C6FE936" w14:textId="77777777" w:rsidTr="005A2342">
        <w:trPr>
          <w:trHeight w:val="365"/>
          <w:tblHeader/>
        </w:trPr>
        <w:tc>
          <w:tcPr>
            <w:tcW w:w="2823" w:type="dxa"/>
          </w:tcPr>
          <w:p w14:paraId="345E6948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</w:tcPr>
          <w:p w14:paraId="24F9D0CA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1ECBA2DC" w14:textId="27A02A86" w:rsidR="007F273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61" w:type="dxa"/>
            <w:vAlign w:val="center"/>
          </w:tcPr>
          <w:p w14:paraId="0533A4B9" w14:textId="77777777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942F5AC" w14:textId="7C0F73E1" w:rsidR="007F2737" w:rsidRPr="004C004F" w:rsidRDefault="00BE3246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28BB" w:rsidRPr="004C004F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08D77E43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E137B59" w14:textId="530EAC7E" w:rsidR="007F2737" w:rsidRPr="004C004F" w:rsidRDefault="00FB056D" w:rsidP="00F62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F828BB" w:rsidRPr="004C00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F2737" w:rsidRPr="004C004F" w14:paraId="1F9F8802" w14:textId="77777777" w:rsidTr="005A2342">
        <w:trPr>
          <w:trHeight w:val="356"/>
          <w:tblHeader/>
        </w:trPr>
        <w:tc>
          <w:tcPr>
            <w:tcW w:w="2823" w:type="dxa"/>
          </w:tcPr>
          <w:p w14:paraId="4C529B53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48" w:type="dxa"/>
          </w:tcPr>
          <w:p w14:paraId="181DAFC6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45ECF2A1" w14:textId="6F7FFC41" w:rsidR="007F273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61" w:type="dxa"/>
            <w:vAlign w:val="center"/>
          </w:tcPr>
          <w:p w14:paraId="2E24F111" w14:textId="77777777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5A40E633" w14:textId="44765184" w:rsidR="007F2737" w:rsidRPr="004C004F" w:rsidRDefault="00BE3246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06CC283E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13093B6" w14:textId="58787DCA" w:rsidR="007F273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7F2737" w:rsidRPr="004C004F" w14:paraId="670CEC9D" w14:textId="77777777" w:rsidTr="005A2342">
        <w:trPr>
          <w:trHeight w:val="365"/>
          <w:tblHeader/>
        </w:trPr>
        <w:tc>
          <w:tcPr>
            <w:tcW w:w="2823" w:type="dxa"/>
          </w:tcPr>
          <w:p w14:paraId="463174DD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48" w:type="dxa"/>
          </w:tcPr>
          <w:p w14:paraId="725D2EB4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BD5A939" w14:textId="51FF2AC1" w:rsidR="007F273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  <w:vAlign w:val="center"/>
          </w:tcPr>
          <w:p w14:paraId="4EC9D708" w14:textId="77777777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4B3A54" w14:textId="77777777" w:rsidR="007F2737" w:rsidRPr="004C004F" w:rsidRDefault="007F2737" w:rsidP="0099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1097BFC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3E659B8" w14:textId="4540D576" w:rsidR="007F273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F2737" w:rsidRPr="004C004F" w14:paraId="200E1B74" w14:textId="77777777" w:rsidTr="005A2342">
        <w:trPr>
          <w:trHeight w:val="356"/>
          <w:tblHeader/>
        </w:trPr>
        <w:tc>
          <w:tcPr>
            <w:tcW w:w="2823" w:type="dxa"/>
          </w:tcPr>
          <w:p w14:paraId="75DE3E24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8" w:type="dxa"/>
          </w:tcPr>
          <w:p w14:paraId="6A02D5A0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09CA405B" w14:textId="776D4A14" w:rsidR="007F273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261" w:type="dxa"/>
            <w:vAlign w:val="center"/>
          </w:tcPr>
          <w:p w14:paraId="2F13A5BF" w14:textId="77777777" w:rsidR="007F2737" w:rsidRPr="004C004F" w:rsidRDefault="007F27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A5D31" w14:textId="05D4C6E4" w:rsidR="007F2737" w:rsidRPr="004C004F" w:rsidRDefault="00BE3246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828BB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165DB3F" w14:textId="77777777" w:rsidR="007F2737" w:rsidRPr="004C004F" w:rsidRDefault="007F273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2B98CD70" w14:textId="7DEF1BB1" w:rsidR="007F273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828BB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</w:tr>
    </w:tbl>
    <w:p w14:paraId="210384C1" w14:textId="77777777" w:rsidR="007F2737" w:rsidRPr="004C004F" w:rsidRDefault="007F2737" w:rsidP="004C004F">
      <w:pPr>
        <w:ind w:firstLine="706"/>
      </w:pPr>
    </w:p>
    <w:tbl>
      <w:tblPr>
        <w:tblW w:w="9194" w:type="dxa"/>
        <w:tblInd w:w="450" w:type="dxa"/>
        <w:tblLook w:val="01E0" w:firstRow="1" w:lastRow="1" w:firstColumn="1" w:lastColumn="1" w:noHBand="0" w:noVBand="0"/>
      </w:tblPr>
      <w:tblGrid>
        <w:gridCol w:w="2776"/>
        <w:gridCol w:w="1516"/>
        <w:gridCol w:w="1532"/>
        <w:gridCol w:w="256"/>
        <w:gridCol w:w="1437"/>
        <w:gridCol w:w="239"/>
        <w:gridCol w:w="1438"/>
      </w:tblGrid>
      <w:tr w:rsidR="00EE508C" w:rsidRPr="004C004F" w14:paraId="32502C66" w14:textId="77777777" w:rsidTr="005A2342">
        <w:trPr>
          <w:trHeight w:val="225"/>
          <w:tblHeader/>
        </w:trPr>
        <w:tc>
          <w:tcPr>
            <w:tcW w:w="2776" w:type="dxa"/>
            <w:vAlign w:val="bottom"/>
          </w:tcPr>
          <w:p w14:paraId="6E53DBEB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86"/>
                <w:tab w:val="center" w:pos="4536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16" w:type="dxa"/>
          </w:tcPr>
          <w:p w14:paraId="2228A635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2" w:type="dxa"/>
            <w:gridSpan w:val="5"/>
            <w:vAlign w:val="bottom"/>
          </w:tcPr>
          <w:p w14:paraId="0C7CFF05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508C" w:rsidRPr="004C004F" w14:paraId="0D57DFF5" w14:textId="77777777" w:rsidTr="005A2342">
        <w:trPr>
          <w:trHeight w:val="458"/>
          <w:tblHeader/>
        </w:trPr>
        <w:tc>
          <w:tcPr>
            <w:tcW w:w="2776" w:type="dxa"/>
            <w:vAlign w:val="bottom"/>
          </w:tcPr>
          <w:p w14:paraId="48C406C4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16" w:type="dxa"/>
            <w:vAlign w:val="bottom"/>
          </w:tcPr>
          <w:p w14:paraId="23447282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2" w:type="dxa"/>
            <w:vAlign w:val="bottom"/>
          </w:tcPr>
          <w:p w14:paraId="13E9AEE2" w14:textId="24304698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6" w:type="dxa"/>
            <w:vAlign w:val="bottom"/>
          </w:tcPr>
          <w:p w14:paraId="06E6DCC9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61B0C5D6" w14:textId="25F3AC49" w:rsidR="00EE508C" w:rsidRPr="004C004F" w:rsidRDefault="001467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</w:tcPr>
          <w:p w14:paraId="55A29322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58F36ADF" w14:textId="4D31F953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28C4"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ายน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E508C" w:rsidRPr="004C004F" w14:paraId="3AB9314A" w14:textId="77777777" w:rsidTr="005A2342">
        <w:trPr>
          <w:trHeight w:val="213"/>
          <w:tblHeader/>
        </w:trPr>
        <w:tc>
          <w:tcPr>
            <w:tcW w:w="2776" w:type="dxa"/>
          </w:tcPr>
          <w:p w14:paraId="7F375F8A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0A59316A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2" w:type="dxa"/>
            <w:gridSpan w:val="5"/>
            <w:vAlign w:val="center"/>
          </w:tcPr>
          <w:p w14:paraId="1AC961CA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508C" w:rsidRPr="004C004F" w14:paraId="3150821E" w14:textId="77777777" w:rsidTr="005A2342">
        <w:trPr>
          <w:trHeight w:val="225"/>
          <w:tblHeader/>
        </w:trPr>
        <w:tc>
          <w:tcPr>
            <w:tcW w:w="2776" w:type="dxa"/>
          </w:tcPr>
          <w:p w14:paraId="6DA4B27B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6" w:type="dxa"/>
          </w:tcPr>
          <w:p w14:paraId="62600747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19040C88" w14:textId="1F36B0D8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56" w:type="dxa"/>
            <w:vAlign w:val="center"/>
          </w:tcPr>
          <w:p w14:paraId="4B6179CC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758A7061" w14:textId="14B3FD09" w:rsidR="00EE508C" w:rsidRPr="004C004F" w:rsidRDefault="001467E4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5B06414F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A044825" w14:textId="0100803A" w:rsidR="00EE508C" w:rsidRPr="004C004F" w:rsidRDefault="00FB056D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73C93" w:rsidRPr="004C004F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EE508C" w:rsidRPr="004C004F" w14:paraId="7F2508B7" w14:textId="77777777" w:rsidTr="005A2342">
        <w:trPr>
          <w:trHeight w:val="218"/>
          <w:tblHeader/>
        </w:trPr>
        <w:tc>
          <w:tcPr>
            <w:tcW w:w="2776" w:type="dxa"/>
          </w:tcPr>
          <w:p w14:paraId="789C8818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6" w:type="dxa"/>
          </w:tcPr>
          <w:p w14:paraId="281E00B3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220D8FCC" w14:textId="4412E303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56" w:type="dxa"/>
            <w:vAlign w:val="center"/>
          </w:tcPr>
          <w:p w14:paraId="7D52447F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581AAF9A" w14:textId="32DC3A9E" w:rsidR="00EE508C" w:rsidRPr="004C004F" w:rsidRDefault="002C7618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2CF7D57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D0836A4" w14:textId="555A7F36" w:rsidR="00EE508C" w:rsidRPr="004C004F" w:rsidRDefault="00FB056D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EE508C" w:rsidRPr="004C004F" w14:paraId="1C456A4F" w14:textId="77777777" w:rsidTr="005A2342">
        <w:trPr>
          <w:trHeight w:val="225"/>
          <w:tblHeader/>
        </w:trPr>
        <w:tc>
          <w:tcPr>
            <w:tcW w:w="2776" w:type="dxa"/>
          </w:tcPr>
          <w:p w14:paraId="4ACC5E33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16" w:type="dxa"/>
          </w:tcPr>
          <w:p w14:paraId="1D469EF9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94D8522" w14:textId="19917F8B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6" w:type="dxa"/>
            <w:vAlign w:val="center"/>
          </w:tcPr>
          <w:p w14:paraId="6DF9388C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0CFB52D7" w14:textId="6C34A5E6" w:rsidR="00EE508C" w:rsidRPr="004C004F" w:rsidRDefault="001467E4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20A5BEE0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19856C4" w14:textId="43E08059" w:rsidR="00EE508C" w:rsidRPr="004C004F" w:rsidRDefault="00473C93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E508C" w:rsidRPr="004C004F" w14:paraId="5C4E50B6" w14:textId="77777777" w:rsidTr="005A2342">
        <w:trPr>
          <w:trHeight w:val="218"/>
          <w:tblHeader/>
        </w:trPr>
        <w:tc>
          <w:tcPr>
            <w:tcW w:w="2776" w:type="dxa"/>
          </w:tcPr>
          <w:p w14:paraId="2E0C08A8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6" w:type="dxa"/>
          </w:tcPr>
          <w:p w14:paraId="1EB4D21A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CE459" w14:textId="20A84277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56" w:type="dxa"/>
            <w:vAlign w:val="center"/>
          </w:tcPr>
          <w:p w14:paraId="3000E6F3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8D018" w14:textId="7497B376" w:rsidR="00EE508C" w:rsidRPr="004C004F" w:rsidRDefault="001467E4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4043FE10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B768162" w14:textId="69565BB3" w:rsidR="00EE508C" w:rsidRPr="004C004F" w:rsidRDefault="00FB056D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73C93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</w:tbl>
    <w:p w14:paraId="7EF73FB4" w14:textId="77777777" w:rsidR="00EE508C" w:rsidRPr="004C004F" w:rsidRDefault="00EE508C" w:rsidP="004C004F">
      <w:pPr>
        <w:ind w:firstLine="706"/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780"/>
        <w:gridCol w:w="1525"/>
        <w:gridCol w:w="1535"/>
        <w:gridCol w:w="259"/>
        <w:gridCol w:w="1439"/>
        <w:gridCol w:w="242"/>
        <w:gridCol w:w="1424"/>
      </w:tblGrid>
      <w:tr w:rsidR="00EE508C" w:rsidRPr="004C004F" w14:paraId="44A39498" w14:textId="77777777" w:rsidTr="005A2342">
        <w:trPr>
          <w:trHeight w:val="409"/>
          <w:tblHeader/>
        </w:trPr>
        <w:tc>
          <w:tcPr>
            <w:tcW w:w="2780" w:type="dxa"/>
            <w:vAlign w:val="bottom"/>
          </w:tcPr>
          <w:p w14:paraId="7EEC99BB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5" w:type="dxa"/>
          </w:tcPr>
          <w:p w14:paraId="55D28E8C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9" w:type="dxa"/>
            <w:gridSpan w:val="5"/>
            <w:vAlign w:val="bottom"/>
          </w:tcPr>
          <w:p w14:paraId="09B37531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08C" w:rsidRPr="004C004F" w14:paraId="053888A4" w14:textId="77777777" w:rsidTr="005A2342">
        <w:trPr>
          <w:trHeight w:val="811"/>
          <w:tblHeader/>
        </w:trPr>
        <w:tc>
          <w:tcPr>
            <w:tcW w:w="2780" w:type="dxa"/>
            <w:vAlign w:val="bottom"/>
          </w:tcPr>
          <w:p w14:paraId="5288631C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25" w:type="dxa"/>
            <w:vAlign w:val="bottom"/>
          </w:tcPr>
          <w:p w14:paraId="554F057C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bottom"/>
          </w:tcPr>
          <w:p w14:paraId="5392377E" w14:textId="676DE73E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9" w:type="dxa"/>
            <w:vAlign w:val="bottom"/>
          </w:tcPr>
          <w:p w14:paraId="2B67C79F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761F95A" w14:textId="2AA093BF" w:rsidR="00EE508C" w:rsidRPr="004C004F" w:rsidRDefault="008522F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2" w:type="dxa"/>
          </w:tcPr>
          <w:p w14:paraId="14A7BC54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01F092B3" w14:textId="361CF9A8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00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628C4"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ายน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E508C" w:rsidRPr="004C004F" w14:paraId="06F4F485" w14:textId="77777777" w:rsidTr="005A2342">
        <w:trPr>
          <w:trHeight w:val="383"/>
          <w:tblHeader/>
        </w:trPr>
        <w:tc>
          <w:tcPr>
            <w:tcW w:w="2780" w:type="dxa"/>
          </w:tcPr>
          <w:p w14:paraId="64DEA41D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4C4AE7A2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9" w:type="dxa"/>
            <w:gridSpan w:val="5"/>
            <w:vAlign w:val="center"/>
          </w:tcPr>
          <w:p w14:paraId="70A50D1D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508C" w:rsidRPr="004C004F" w14:paraId="5060FC0F" w14:textId="77777777" w:rsidTr="005A2342">
        <w:trPr>
          <w:trHeight w:val="392"/>
          <w:tblHeader/>
        </w:trPr>
        <w:tc>
          <w:tcPr>
            <w:tcW w:w="2780" w:type="dxa"/>
          </w:tcPr>
          <w:p w14:paraId="7E5543D7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5" w:type="dxa"/>
          </w:tcPr>
          <w:p w14:paraId="281891C8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519D771A" w14:textId="22D3A902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59" w:type="dxa"/>
            <w:vAlign w:val="center"/>
          </w:tcPr>
          <w:p w14:paraId="20EF0B4C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0D9116D6" w14:textId="7CC84183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3A05" w:rsidRPr="004C004F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225DA60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5137450E" w14:textId="076BF5EB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3A05" w:rsidRPr="004C004F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EE508C" w:rsidRPr="004C004F" w14:paraId="68A8F3B3" w14:textId="77777777" w:rsidTr="005A2342">
        <w:trPr>
          <w:trHeight w:val="400"/>
          <w:tblHeader/>
        </w:trPr>
        <w:tc>
          <w:tcPr>
            <w:tcW w:w="2780" w:type="dxa"/>
          </w:tcPr>
          <w:p w14:paraId="33B29A5A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5" w:type="dxa"/>
          </w:tcPr>
          <w:p w14:paraId="65D82C6F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312D91F1" w14:textId="648280B2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9" w:type="dxa"/>
            <w:vAlign w:val="center"/>
          </w:tcPr>
          <w:p w14:paraId="3C448871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2C33323D" w14:textId="6BF1551C" w:rsidR="00EE508C" w:rsidRPr="004C004F" w:rsidRDefault="002C7618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31B2A2C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042DB5ED" w14:textId="5A2BF0A4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E508C" w:rsidRPr="004C004F" w14:paraId="5E02404F" w14:textId="77777777" w:rsidTr="005A2342">
        <w:trPr>
          <w:trHeight w:val="400"/>
          <w:tblHeader/>
        </w:trPr>
        <w:tc>
          <w:tcPr>
            <w:tcW w:w="2780" w:type="dxa"/>
          </w:tcPr>
          <w:p w14:paraId="349A197B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25" w:type="dxa"/>
          </w:tcPr>
          <w:p w14:paraId="16D05C67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275914A" w14:textId="4B128E36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9" w:type="dxa"/>
            <w:vAlign w:val="center"/>
          </w:tcPr>
          <w:p w14:paraId="0353B4BB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3D490C2D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664F491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5A071D77" w14:textId="22ED506E" w:rsidR="00EE508C" w:rsidRPr="004C004F" w:rsidRDefault="00FB056D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E508C" w:rsidRPr="004C004F" w14:paraId="10EBF582" w14:textId="77777777" w:rsidTr="005A2342">
        <w:trPr>
          <w:trHeight w:val="392"/>
          <w:tblHeader/>
        </w:trPr>
        <w:tc>
          <w:tcPr>
            <w:tcW w:w="2780" w:type="dxa"/>
          </w:tcPr>
          <w:p w14:paraId="176A0DFD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</w:tcPr>
          <w:p w14:paraId="5AA75CFA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61A6DA41" w14:textId="1C01073F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259" w:type="dxa"/>
            <w:vAlign w:val="center"/>
          </w:tcPr>
          <w:p w14:paraId="590FDDFB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50C3D560" w14:textId="38BFAF9D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B056D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16704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3DDB2FF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6B28A26C" w14:textId="4816A07B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53A05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</w:tr>
    </w:tbl>
    <w:p w14:paraId="0A65D016" w14:textId="77777777" w:rsidR="00EE508C" w:rsidRPr="004C004F" w:rsidRDefault="00EE508C" w:rsidP="004C004F">
      <w:pPr>
        <w:ind w:firstLine="706"/>
      </w:pPr>
    </w:p>
    <w:tbl>
      <w:tblPr>
        <w:tblW w:w="9214" w:type="dxa"/>
        <w:tblInd w:w="450" w:type="dxa"/>
        <w:tblLook w:val="01E0" w:firstRow="1" w:lastRow="1" w:firstColumn="1" w:lastColumn="1" w:noHBand="0" w:noVBand="0"/>
      </w:tblPr>
      <w:tblGrid>
        <w:gridCol w:w="2782"/>
        <w:gridCol w:w="1522"/>
        <w:gridCol w:w="1537"/>
        <w:gridCol w:w="259"/>
        <w:gridCol w:w="1440"/>
        <w:gridCol w:w="242"/>
        <w:gridCol w:w="1432"/>
      </w:tblGrid>
      <w:tr w:rsidR="00EE508C" w:rsidRPr="004C004F" w14:paraId="4784ACDA" w14:textId="77777777" w:rsidTr="005A2342">
        <w:trPr>
          <w:trHeight w:val="396"/>
          <w:tblHeader/>
        </w:trPr>
        <w:tc>
          <w:tcPr>
            <w:tcW w:w="2782" w:type="dxa"/>
            <w:vAlign w:val="bottom"/>
          </w:tcPr>
          <w:p w14:paraId="3ADE1E3E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2" w:type="dxa"/>
          </w:tcPr>
          <w:p w14:paraId="763B0244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0" w:type="dxa"/>
            <w:gridSpan w:val="5"/>
            <w:vAlign w:val="bottom"/>
          </w:tcPr>
          <w:p w14:paraId="50D2F16C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08C" w:rsidRPr="004C004F" w14:paraId="2EF910EA" w14:textId="77777777" w:rsidTr="005A2342">
        <w:trPr>
          <w:trHeight w:val="785"/>
          <w:tblHeader/>
        </w:trPr>
        <w:tc>
          <w:tcPr>
            <w:tcW w:w="2782" w:type="dxa"/>
            <w:vAlign w:val="bottom"/>
          </w:tcPr>
          <w:p w14:paraId="47E80142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22" w:type="dxa"/>
            <w:vAlign w:val="bottom"/>
          </w:tcPr>
          <w:p w14:paraId="2A85278E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7" w:type="dxa"/>
            <w:vAlign w:val="bottom"/>
          </w:tcPr>
          <w:p w14:paraId="514B3F9D" w14:textId="37068B76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9" w:type="dxa"/>
            <w:vAlign w:val="bottom"/>
          </w:tcPr>
          <w:p w14:paraId="4ED43962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AA4C27" w14:textId="3BCD1C08" w:rsidR="00EE508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</w:tcPr>
          <w:p w14:paraId="26384F0F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593DB296" w14:textId="6C31F391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00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628C4"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4C00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ายน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E508C" w:rsidRPr="004C004F" w14:paraId="00E0C89C" w14:textId="77777777" w:rsidTr="005A2342">
        <w:trPr>
          <w:trHeight w:val="371"/>
          <w:tblHeader/>
        </w:trPr>
        <w:tc>
          <w:tcPr>
            <w:tcW w:w="2782" w:type="dxa"/>
          </w:tcPr>
          <w:p w14:paraId="240AB47B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49BA937F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0" w:type="dxa"/>
            <w:gridSpan w:val="5"/>
            <w:vAlign w:val="center"/>
          </w:tcPr>
          <w:p w14:paraId="15B94D8D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508C" w:rsidRPr="004C004F" w14:paraId="25A71C6F" w14:textId="77777777" w:rsidTr="005A2342">
        <w:trPr>
          <w:trHeight w:val="380"/>
          <w:tblHeader/>
        </w:trPr>
        <w:tc>
          <w:tcPr>
            <w:tcW w:w="2782" w:type="dxa"/>
          </w:tcPr>
          <w:p w14:paraId="4A7CA67E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2" w:type="dxa"/>
          </w:tcPr>
          <w:p w14:paraId="2B0C14DB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988D5C7" w14:textId="48D1EDFD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59" w:type="dxa"/>
            <w:vAlign w:val="center"/>
          </w:tcPr>
          <w:p w14:paraId="617DD9F4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1F5B5B" w14:textId="75EBC514" w:rsidR="00EE508C" w:rsidRPr="004C004F" w:rsidRDefault="008522F6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200733F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565212C6" w14:textId="7EE01FDF" w:rsidR="00EE508C" w:rsidRPr="004C004F" w:rsidRDefault="00FB056D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  <w:tr w:rsidR="00EE508C" w:rsidRPr="004C004F" w14:paraId="7D405AE4" w14:textId="77777777" w:rsidTr="005A2342">
        <w:trPr>
          <w:trHeight w:val="388"/>
          <w:tblHeader/>
        </w:trPr>
        <w:tc>
          <w:tcPr>
            <w:tcW w:w="2782" w:type="dxa"/>
          </w:tcPr>
          <w:p w14:paraId="16FA9463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2" w:type="dxa"/>
          </w:tcPr>
          <w:p w14:paraId="261B4713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7" w:type="dxa"/>
          </w:tcPr>
          <w:p w14:paraId="7F8264B6" w14:textId="56E19260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9" w:type="dxa"/>
            <w:vAlign w:val="center"/>
          </w:tcPr>
          <w:p w14:paraId="485E9EE4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026592" w14:textId="7228F3D2" w:rsidR="00EE508C" w:rsidRPr="004C004F" w:rsidRDefault="008522F6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3FF7C97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7B5B6BB8" w14:textId="2E253D48" w:rsidR="00EE508C" w:rsidRPr="004C004F" w:rsidRDefault="00FB056D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508C" w:rsidRPr="004C004F" w14:paraId="644D072E" w14:textId="77777777" w:rsidTr="005A2342">
        <w:trPr>
          <w:trHeight w:val="388"/>
          <w:tblHeader/>
        </w:trPr>
        <w:tc>
          <w:tcPr>
            <w:tcW w:w="2782" w:type="dxa"/>
          </w:tcPr>
          <w:p w14:paraId="28EBD025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22" w:type="dxa"/>
          </w:tcPr>
          <w:p w14:paraId="799CE3E5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12DFBAD6" w14:textId="6027483D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  <w:vAlign w:val="center"/>
          </w:tcPr>
          <w:p w14:paraId="2C0F53EC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1356B4" w14:textId="0F4890E7" w:rsidR="00EE508C" w:rsidRPr="004C004F" w:rsidRDefault="00692523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2" w:type="dxa"/>
          </w:tcPr>
          <w:p w14:paraId="77F22CA6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0A7E6C6" w14:textId="2AC2DD55" w:rsidR="00EE508C" w:rsidRPr="004C004F" w:rsidRDefault="00692523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E508C" w:rsidRPr="004C004F" w14:paraId="7F654A14" w14:textId="77777777" w:rsidTr="005A2342">
        <w:trPr>
          <w:trHeight w:val="380"/>
          <w:tblHeader/>
        </w:trPr>
        <w:tc>
          <w:tcPr>
            <w:tcW w:w="2782" w:type="dxa"/>
          </w:tcPr>
          <w:p w14:paraId="7A1953F6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2" w:type="dxa"/>
          </w:tcPr>
          <w:p w14:paraId="38B705EB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606AE475" w14:textId="268D478A" w:rsidR="00EE508C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59" w:type="dxa"/>
            <w:vAlign w:val="center"/>
          </w:tcPr>
          <w:p w14:paraId="7FCB3F68" w14:textId="77777777" w:rsidR="00EE508C" w:rsidRPr="004C004F" w:rsidRDefault="00EE508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C6FFE" w14:textId="398F904A" w:rsidR="00EE508C" w:rsidRPr="004C004F" w:rsidRDefault="00692523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2" w:type="dxa"/>
          </w:tcPr>
          <w:p w14:paraId="16713CD1" w14:textId="77777777" w:rsidR="00EE508C" w:rsidRPr="004C004F" w:rsidRDefault="00EE508C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1136D3BA" w14:textId="05B21950" w:rsidR="00EE508C" w:rsidRPr="004C004F" w:rsidRDefault="00FB056D" w:rsidP="0067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692523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312B7AF6" w14:textId="77777777" w:rsidR="008522F6" w:rsidRPr="004C004F" w:rsidRDefault="008522F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4C004F">
        <w:br w:type="page"/>
      </w:r>
    </w:p>
    <w:p w14:paraId="00913D17" w14:textId="190202A8" w:rsidR="00BF7843" w:rsidRPr="004C004F" w:rsidRDefault="00BC06E7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ลูกหนี้ตามสัญญาปรับโครงสร้างหนี้</w:t>
      </w:r>
    </w:p>
    <w:p w14:paraId="5EE13E58" w14:textId="77777777" w:rsidR="00BC06E7" w:rsidRPr="004C004F" w:rsidRDefault="00BC06E7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221AF82" w14:textId="499DE3EF" w:rsidR="00BF7843" w:rsidRPr="004C004F" w:rsidRDefault="00BF7843" w:rsidP="004C004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FB056D" w:rsidRPr="004C004F">
        <w:rPr>
          <w:rFonts w:asciiTheme="majorBidi" w:hAnsiTheme="majorBidi" w:cstheme="majorBidi"/>
          <w:sz w:val="30"/>
          <w:szCs w:val="30"/>
        </w:rPr>
        <w:t>2560</w:t>
      </w:r>
      <w:r w:rsidR="00950E9E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4C004F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4C004F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4C004F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4C004F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4C004F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4C004F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4C004F">
        <w:rPr>
          <w:rFonts w:asciiTheme="majorBidi" w:hAnsiTheme="majorBidi" w:cstheme="majorBidi"/>
          <w:sz w:val="30"/>
          <w:szCs w:val="30"/>
        </w:rPr>
        <w:t>”)</w:t>
      </w:r>
      <w:r w:rsidR="00BD1298"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4C004F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4C004F">
        <w:rPr>
          <w:rFonts w:asciiTheme="majorBidi" w:hAnsiTheme="majorBidi" w:cstheme="majorBidi"/>
          <w:sz w:val="30"/>
          <w:szCs w:val="30"/>
        </w:rPr>
        <w:t>“</w:t>
      </w:r>
      <w:r w:rsidR="00B12C6E" w:rsidRPr="004C004F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4C004F">
        <w:rPr>
          <w:rFonts w:asciiTheme="majorBidi" w:hAnsiTheme="majorBidi" w:cstheme="majorBidi"/>
          <w:sz w:val="30"/>
          <w:szCs w:val="30"/>
        </w:rPr>
        <w:t>”</w:t>
      </w:r>
      <w:r w:rsidR="00B12C6E" w:rsidRPr="004C004F">
        <w:rPr>
          <w:rFonts w:asciiTheme="majorBidi" w:hAnsiTheme="majorBidi" w:cstheme="majorBidi"/>
          <w:sz w:val="30"/>
          <w:szCs w:val="30"/>
          <w:cs/>
        </w:rPr>
        <w:t>)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4C004F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FB056D" w:rsidRPr="004C004F">
        <w:rPr>
          <w:rFonts w:asciiTheme="majorBidi" w:hAnsiTheme="majorBidi" w:cstheme="majorBidi"/>
          <w:sz w:val="30"/>
          <w:szCs w:val="30"/>
        </w:rPr>
        <w:t>1</w:t>
      </w:r>
      <w:r w:rsidRPr="004C004F">
        <w:rPr>
          <w:rFonts w:asciiTheme="majorBidi" w:hAnsiTheme="majorBidi" w:cstheme="majorBidi"/>
          <w:sz w:val="30"/>
          <w:szCs w:val="30"/>
        </w:rPr>
        <w:t>,</w:t>
      </w:r>
      <w:r w:rsidR="00FB056D" w:rsidRPr="004C004F">
        <w:rPr>
          <w:rFonts w:asciiTheme="majorBidi" w:hAnsiTheme="majorBidi" w:cstheme="majorBidi"/>
          <w:sz w:val="30"/>
          <w:szCs w:val="30"/>
        </w:rPr>
        <w:t>294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1681DFB8" w:rsidR="00BF7843" w:rsidRPr="004C004F" w:rsidRDefault="00BF7843" w:rsidP="004C004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4C004F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4C004F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71F9ED45" w:rsidR="00BF7843" w:rsidRPr="004C004F" w:rsidRDefault="00BF7843" w:rsidP="004C004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11C0243E" w:rsidR="00BF7843" w:rsidRPr="004C004F" w:rsidRDefault="00BF7843" w:rsidP="004C004F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4C004F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Pr="004C004F" w:rsidRDefault="00BF7843" w:rsidP="004C004F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5E9E1F9B" w:rsidR="00BF7843" w:rsidRPr="004C004F" w:rsidRDefault="00BF7843" w:rsidP="004C004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7E149199" w:rsidR="00BF7843" w:rsidRPr="004C004F" w:rsidRDefault="00BF7843" w:rsidP="004C004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26F535A6" w:rsidR="00BF7843" w:rsidRPr="004C004F" w:rsidRDefault="00BF7843" w:rsidP="004C004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3A35D5AF" w:rsidR="00BF7843" w:rsidRPr="004C004F" w:rsidRDefault="00BF7843" w:rsidP="004C004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4C004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42954B2F" w:rsidR="00BF7843" w:rsidRPr="004C004F" w:rsidRDefault="00BF7843" w:rsidP="004C004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004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FB056D" w:rsidRPr="004C004F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4C004F" w:rsidRDefault="00734A93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F4F9743" w14:textId="7B4DD46C" w:rsidR="00BF46F7" w:rsidRPr="004C004F" w:rsidRDefault="00BF46F7" w:rsidP="004C004F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3" w:name="_Hlk78747847"/>
      <w:bookmarkStart w:id="4" w:name="_Hlk102232325"/>
      <w:bookmarkEnd w:id="2"/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FB056D" w:rsidRPr="004C004F">
        <w:rPr>
          <w:rFonts w:ascii="Angsana New" w:hAnsi="Angsana New" w:hint="cs"/>
          <w:sz w:val="30"/>
          <w:szCs w:val="30"/>
        </w:rPr>
        <w:t>3</w:t>
      </w:r>
      <w:r w:rsidR="00FB056D" w:rsidRPr="004C004F">
        <w:rPr>
          <w:rFonts w:ascii="Angsana New" w:hAnsi="Angsana New"/>
          <w:sz w:val="30"/>
          <w:szCs w:val="30"/>
        </w:rPr>
        <w:t>0</w:t>
      </w:r>
      <w:r w:rsidR="00F30237" w:rsidRPr="004C004F">
        <w:rPr>
          <w:rFonts w:ascii="Angsana New" w:hAnsi="Angsana New" w:hint="cs"/>
          <w:sz w:val="30"/>
          <w:szCs w:val="30"/>
        </w:rPr>
        <w:t xml:space="preserve"> </w:t>
      </w:r>
      <w:r w:rsidR="006628C4" w:rsidRPr="004C004F">
        <w:rPr>
          <w:rFonts w:ascii="Angsana New" w:hAnsi="Angsana New" w:hint="cs"/>
          <w:sz w:val="30"/>
          <w:szCs w:val="30"/>
          <w:cs/>
        </w:rPr>
        <w:t>กันย</w:t>
      </w:r>
      <w:r w:rsidR="00146606" w:rsidRPr="004C004F">
        <w:rPr>
          <w:rFonts w:ascii="Angsana New" w:hAnsi="Angsana New" w:hint="cs"/>
          <w:sz w:val="30"/>
          <w:szCs w:val="30"/>
          <w:cs/>
        </w:rPr>
        <w:t>ายน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56D" w:rsidRPr="004C004F">
        <w:rPr>
          <w:rFonts w:ascii="Angsana New" w:hAnsi="Angsana New" w:hint="cs"/>
          <w:color w:val="000000"/>
          <w:sz w:val="30"/>
          <w:szCs w:val="30"/>
        </w:rPr>
        <w:t>256</w:t>
      </w:r>
      <w:r w:rsidR="00FB056D" w:rsidRPr="004C004F">
        <w:rPr>
          <w:rFonts w:ascii="Angsana New" w:hAnsi="Angsana New"/>
          <w:color w:val="000000"/>
          <w:sz w:val="30"/>
          <w:szCs w:val="30"/>
        </w:rPr>
        <w:t>8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FB056D" w:rsidRPr="004C004F">
        <w:rPr>
          <w:rFonts w:ascii="Angsana New" w:hAnsi="Angsana New" w:hint="cs"/>
          <w:color w:val="000000"/>
          <w:sz w:val="30"/>
          <w:szCs w:val="30"/>
        </w:rPr>
        <w:t>2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>) ข้างต้นแล้วเป็นจำนวนเงิน</w:t>
      </w:r>
      <w:r w:rsidR="003F7939" w:rsidRPr="004C004F">
        <w:rPr>
          <w:rFonts w:ascii="Angsana New" w:hAnsi="Angsana New"/>
          <w:color w:val="000000"/>
          <w:sz w:val="30"/>
          <w:szCs w:val="30"/>
        </w:rPr>
        <w:t xml:space="preserve"> </w:t>
      </w:r>
      <w:r w:rsidR="00FB056D" w:rsidRPr="004C004F">
        <w:rPr>
          <w:rFonts w:ascii="Angsana New" w:hAnsi="Angsana New"/>
          <w:color w:val="000000"/>
          <w:sz w:val="30"/>
          <w:szCs w:val="30"/>
        </w:rPr>
        <w:t>765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Pr="004C004F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FB056D" w:rsidRPr="004C004F">
        <w:rPr>
          <w:rFonts w:ascii="Angsana New" w:hAnsi="Angsana New" w:hint="cs"/>
          <w:i/>
          <w:iCs/>
          <w:color w:val="000000"/>
          <w:sz w:val="30"/>
          <w:szCs w:val="30"/>
        </w:rPr>
        <w:t>31</w:t>
      </w:r>
      <w:r w:rsidRPr="004C004F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="00FB056D" w:rsidRPr="004C004F">
        <w:rPr>
          <w:rFonts w:ascii="Angsana New" w:hAnsi="Angsana New" w:hint="cs"/>
          <w:i/>
          <w:iCs/>
          <w:color w:val="000000"/>
          <w:sz w:val="30"/>
          <w:szCs w:val="30"/>
        </w:rPr>
        <w:t>256</w:t>
      </w:r>
      <w:r w:rsidR="00FB056D" w:rsidRPr="004C004F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Pr="004C004F">
        <w:rPr>
          <w:rFonts w:ascii="Angsana New" w:hAnsi="Angsana New" w:hint="cs"/>
          <w:i/>
          <w:iCs/>
          <w:color w:val="000000"/>
          <w:sz w:val="30"/>
          <w:szCs w:val="30"/>
        </w:rPr>
        <w:t>:</w:t>
      </w:r>
      <w:r w:rsidRPr="004C004F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FB056D" w:rsidRPr="004C004F">
        <w:rPr>
          <w:rFonts w:ascii="Angsana New" w:hAnsi="Angsana New"/>
          <w:i/>
          <w:iCs/>
          <w:color w:val="000000"/>
          <w:sz w:val="30"/>
          <w:szCs w:val="30"/>
        </w:rPr>
        <w:t>765</w:t>
      </w:r>
      <w:r w:rsidRPr="004C004F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ล้านบาท)</w:t>
      </w:r>
      <w:r w:rsidRPr="004C004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bookmarkEnd w:id="3"/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="00FB056D" w:rsidRPr="004C004F">
        <w:rPr>
          <w:rFonts w:ascii="Angsana New" w:hAnsi="Angsana New" w:hint="cs"/>
          <w:color w:val="000000"/>
          <w:sz w:val="30"/>
          <w:szCs w:val="30"/>
        </w:rPr>
        <w:t>2019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 สกสค. ได้มีการผิดนัดชำระเงินเพิ่มเติมตามข้อ </w:t>
      </w:r>
      <w:r w:rsidR="00FB056D" w:rsidRPr="004C004F">
        <w:rPr>
          <w:rFonts w:ascii="Angsana New" w:hAnsi="Angsana New" w:hint="cs"/>
          <w:color w:val="000000"/>
          <w:sz w:val="30"/>
          <w:szCs w:val="30"/>
        </w:rPr>
        <w:t>2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FB056D" w:rsidRPr="004C004F">
        <w:rPr>
          <w:rFonts w:ascii="Angsana New" w:hAnsi="Angsana New" w:hint="cs"/>
          <w:color w:val="000000"/>
          <w:sz w:val="30"/>
          <w:szCs w:val="30"/>
        </w:rPr>
        <w:t>2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) ของงวดเดือนพฤษภาคม </w:t>
      </w:r>
      <w:r w:rsidR="00FB056D" w:rsidRPr="004C004F">
        <w:rPr>
          <w:rFonts w:ascii="Angsana New" w:hAnsi="Angsana New" w:hint="cs"/>
          <w:color w:val="000000"/>
          <w:sz w:val="30"/>
          <w:szCs w:val="30"/>
        </w:rPr>
        <w:t>2565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FB056D" w:rsidRPr="004C004F">
        <w:rPr>
          <w:rFonts w:ascii="Angsana New" w:hAnsi="Angsana New" w:hint="cs"/>
          <w:color w:val="000000"/>
          <w:sz w:val="30"/>
          <w:szCs w:val="30"/>
        </w:rPr>
        <w:t>2566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="00FB056D" w:rsidRPr="004C004F">
        <w:rPr>
          <w:rFonts w:ascii="Angsana New" w:hAnsi="Angsana New" w:hint="cs"/>
          <w:color w:val="000000"/>
          <w:sz w:val="30"/>
          <w:szCs w:val="30"/>
        </w:rPr>
        <w:t>155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 </w:t>
      </w:r>
      <w:r w:rsidR="00FB056D" w:rsidRPr="004C004F">
        <w:rPr>
          <w:rFonts w:ascii="Angsana New" w:hAnsi="Angsana New" w:hint="cs"/>
          <w:color w:val="000000"/>
          <w:sz w:val="30"/>
          <w:szCs w:val="30"/>
        </w:rPr>
        <w:t>209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2C5EBC" w:rsidRPr="004C004F">
        <w:rPr>
          <w:rFonts w:ascii="Angsana New" w:hAnsi="Angsana New"/>
          <w:color w:val="000000"/>
          <w:sz w:val="30"/>
          <w:szCs w:val="30"/>
        </w:rPr>
        <w:t xml:space="preserve"> 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เป็นจำนวนเงินรวมทั้งหมด </w:t>
      </w:r>
      <w:r w:rsidR="00FB056D" w:rsidRPr="004C004F">
        <w:rPr>
          <w:rFonts w:ascii="Angsana New" w:hAnsi="Angsana New" w:hint="cs"/>
          <w:color w:val="000000"/>
          <w:sz w:val="30"/>
          <w:szCs w:val="30"/>
        </w:rPr>
        <w:t>364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4C004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>ซึ่งต่อมาลูกหนี้การค้า สกสค. 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Pr="004C004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4C004F">
        <w:rPr>
          <w:rFonts w:ascii="Angsana New" w:hAnsi="Angsana New" w:hint="cs"/>
          <w:color w:val="000000"/>
          <w:sz w:val="30"/>
          <w:szCs w:val="30"/>
          <w:cs/>
        </w:rPr>
        <w:t>แต่ล็อกซเล่ย์ ไวร์เลส ได้มีหนังสือตอบปฏิเสธและสงวนสิทธิ์ในการคิดดอกเบี้ยผิดนัดตามสัญญาประนีประนอมยอมความ</w:t>
      </w:r>
    </w:p>
    <w:p w14:paraId="4B6AA4F4" w14:textId="77777777" w:rsidR="00BF46F7" w:rsidRPr="004C004F" w:rsidRDefault="00BF46F7" w:rsidP="004C004F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54706A5" w14:textId="2B7AE527" w:rsidR="00BF46F7" w:rsidRPr="004C004F" w:rsidRDefault="00BF46F7" w:rsidP="004C004F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C004F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FB056D" w:rsidRPr="004C004F">
        <w:rPr>
          <w:rFonts w:ascii="Angsana New" w:hAnsi="Angsana New" w:hint="cs"/>
          <w:sz w:val="30"/>
          <w:szCs w:val="30"/>
        </w:rPr>
        <w:t>2566</w:t>
      </w:r>
      <w:r w:rsidRPr="004C004F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ได้ดำเนินการยื่นคำร้องขออายัดทรัพย์สินลูกหนี้ต่อกรมบังคับคดี ต่อมาในเดือนพฤษภาคม </w:t>
      </w:r>
      <w:r w:rsidR="00FB056D" w:rsidRPr="004C004F">
        <w:rPr>
          <w:rFonts w:ascii="Angsana New" w:hAnsi="Angsana New" w:hint="cs"/>
          <w:sz w:val="30"/>
          <w:szCs w:val="30"/>
        </w:rPr>
        <w:t>2566</w:t>
      </w:r>
      <w:r w:rsidRPr="004C004F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ได้ยื่นคำร้องขอให้ศาลแพ่งไต่สวนเกี่ยวกับกิจการและทรัพย์สินของลูกหนี้การค้า สกสค. และยื่นขอออกหมายเรียกลูกหนี้และพยานเอกสาร โดยลูกหนี้ได้ยื่นคัดค้าน ขอให้ศาลมีคำสั่งเพิกถอนคำสั่งของเจ้าพนักงานบังคับคดี</w:t>
      </w:r>
    </w:p>
    <w:p w14:paraId="20D6D843" w14:textId="77777777" w:rsidR="00BF46F7" w:rsidRPr="004C004F" w:rsidRDefault="00BF46F7" w:rsidP="004C004F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F5B709" w14:textId="6C21B4B3" w:rsidR="0027626C" w:rsidRPr="004C004F" w:rsidRDefault="0027626C" w:rsidP="004C004F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4C004F">
        <w:rPr>
          <w:rFonts w:ascii="Angsana New" w:hAnsi="Angsana New" w:hint="cs"/>
          <w:sz w:val="30"/>
          <w:szCs w:val="30"/>
          <w:cs/>
        </w:rPr>
        <w:lastRenderedPageBreak/>
        <w:t>ในเดือนพฤศจิกายน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="00FB056D" w:rsidRPr="004C004F">
        <w:rPr>
          <w:rFonts w:ascii="Angsana New" w:hAnsi="Angsana New" w:hint="cs"/>
          <w:sz w:val="30"/>
          <w:szCs w:val="30"/>
        </w:rPr>
        <w:t>2566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ศาลแพ่งมีคำสั่งให้เพิกถอนคำสั่งของเจ้าพนักงานบังคับคดี ลงวันที่ </w:t>
      </w:r>
      <w:r w:rsidR="00FB056D" w:rsidRPr="004C004F">
        <w:rPr>
          <w:rFonts w:ascii="Angsana New" w:hAnsi="Angsana New" w:hint="cs"/>
          <w:sz w:val="30"/>
          <w:szCs w:val="30"/>
        </w:rPr>
        <w:t>12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B056D" w:rsidRPr="004C004F">
        <w:rPr>
          <w:rFonts w:ascii="Angsana New" w:hAnsi="Angsana New" w:hint="cs"/>
          <w:sz w:val="30"/>
          <w:szCs w:val="30"/>
        </w:rPr>
        <w:t>2566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ให้ถอนการอายัดทรัพย์สินของจำเลย (สกสค.) ต่อมาวันที่ </w:t>
      </w:r>
      <w:r w:rsidR="00FB056D" w:rsidRPr="004C004F">
        <w:rPr>
          <w:rFonts w:ascii="Angsana New" w:hAnsi="Angsana New" w:hint="cs"/>
          <w:sz w:val="30"/>
          <w:szCs w:val="30"/>
        </w:rPr>
        <w:t>25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B056D" w:rsidRPr="004C004F">
        <w:rPr>
          <w:rFonts w:ascii="Angsana New" w:hAnsi="Angsana New" w:hint="cs"/>
          <w:sz w:val="30"/>
          <w:szCs w:val="30"/>
        </w:rPr>
        <w:t>2566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ล็อกซเล่ย์ ไวร์เลสได้ยื่นอุทธรณ์คำสั่งเพิกถอนข้างต้นต่อศาลอุทธรณ์ เพื่อพิจารณาและมีคำสั่งให้กลับคำสั่งของศาลชั้นต้น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ณ วันที่รายงาน คดีอยู่ระหว่างการพิจารณาของศาล นอกจากนี้ในระหว่างปี </w:t>
      </w:r>
      <w:r w:rsidR="00FB056D" w:rsidRPr="004C004F">
        <w:rPr>
          <w:rFonts w:ascii="Angsana New" w:hAnsi="Angsana New"/>
          <w:sz w:val="30"/>
          <w:szCs w:val="30"/>
        </w:rPr>
        <w:t>2567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ศาลแพ่งมีคำสั่งให้ล็อกซเล่ย์ ไวร์เลส ต้องรับผิดในค่าธรรมเนียมในการบังคับคดีแล้วไม่มีการจำหน่าย จำนวน </w:t>
      </w:r>
      <w:r w:rsidR="00FB056D" w:rsidRPr="004C004F">
        <w:rPr>
          <w:rFonts w:ascii="Angsana New" w:hAnsi="Angsana New"/>
          <w:sz w:val="30"/>
          <w:szCs w:val="30"/>
        </w:rPr>
        <w:t>3</w:t>
      </w:r>
      <w:r w:rsidRPr="004C004F">
        <w:rPr>
          <w:rFonts w:ascii="Angsana New" w:hAnsi="Angsana New"/>
          <w:sz w:val="30"/>
          <w:szCs w:val="30"/>
        </w:rPr>
        <w:t>.</w:t>
      </w:r>
      <w:r w:rsidR="00FB056D" w:rsidRPr="004C004F">
        <w:rPr>
          <w:rFonts w:ascii="Angsana New" w:hAnsi="Angsana New"/>
          <w:sz w:val="30"/>
          <w:szCs w:val="30"/>
        </w:rPr>
        <w:t>5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E3837" w:rsidRPr="004C004F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FB056D" w:rsidRPr="004C004F">
        <w:rPr>
          <w:rFonts w:ascii="Angsana New" w:hAnsi="Angsana New"/>
          <w:sz w:val="30"/>
          <w:szCs w:val="30"/>
        </w:rPr>
        <w:t>2568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="00EE3837" w:rsidRPr="004C004F">
        <w:rPr>
          <w:rFonts w:ascii="Angsana New" w:hAnsi="Angsana New" w:hint="cs"/>
          <w:sz w:val="30"/>
          <w:szCs w:val="30"/>
          <w:cs/>
        </w:rPr>
        <w:t>ล็อกซเล่ย์ ไวร์เลส ได้ยื่น</w:t>
      </w:r>
      <w:r w:rsidRPr="004C004F">
        <w:rPr>
          <w:rFonts w:ascii="Angsana New" w:hAnsi="Angsana New" w:hint="cs"/>
          <w:sz w:val="30"/>
          <w:szCs w:val="30"/>
          <w:cs/>
        </w:rPr>
        <w:t>อุทธรณ์</w:t>
      </w:r>
      <w:r w:rsidR="00EE3837" w:rsidRPr="004C004F">
        <w:rPr>
          <w:rFonts w:ascii="Angsana New" w:hAnsi="Angsana New" w:hint="cs"/>
          <w:sz w:val="30"/>
          <w:szCs w:val="30"/>
          <w:cs/>
        </w:rPr>
        <w:t>คัดค้าน</w:t>
      </w:r>
      <w:r w:rsidRPr="004C004F">
        <w:rPr>
          <w:rFonts w:ascii="Angsana New" w:hAnsi="Angsana New" w:hint="cs"/>
          <w:sz w:val="30"/>
          <w:szCs w:val="30"/>
          <w:cs/>
        </w:rPr>
        <w:t>คำสั่งของศาลชั้นต้น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ณ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วันที่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="00FB056D" w:rsidRPr="004C004F">
        <w:rPr>
          <w:rFonts w:ascii="Angsana New" w:hAnsi="Angsana New"/>
          <w:sz w:val="30"/>
          <w:szCs w:val="30"/>
        </w:rPr>
        <w:t>30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="006628C4" w:rsidRPr="004C004F">
        <w:rPr>
          <w:rFonts w:ascii="Angsana New" w:hAnsi="Angsana New" w:hint="cs"/>
          <w:sz w:val="30"/>
          <w:szCs w:val="30"/>
          <w:cs/>
        </w:rPr>
        <w:t>กันย</w:t>
      </w:r>
      <w:r w:rsidR="0026476C" w:rsidRPr="004C004F">
        <w:rPr>
          <w:rFonts w:ascii="Angsana New" w:hAnsi="Angsana New" w:hint="cs"/>
          <w:sz w:val="30"/>
          <w:szCs w:val="30"/>
          <w:cs/>
        </w:rPr>
        <w:t>ายน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="00FB056D" w:rsidRPr="004C004F">
        <w:rPr>
          <w:rFonts w:ascii="Angsana New" w:hAnsi="Angsana New"/>
          <w:sz w:val="30"/>
          <w:szCs w:val="30"/>
        </w:rPr>
        <w:t>2568</w:t>
      </w:r>
    </w:p>
    <w:p w14:paraId="7CD4107C" w14:textId="77777777" w:rsidR="00DD02AB" w:rsidRPr="004C004F" w:rsidRDefault="00DD02AB" w:rsidP="004C004F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3A5B5A94" w14:textId="066C5EB5" w:rsidR="00BF46F7" w:rsidRPr="004C004F" w:rsidRDefault="00A859BC" w:rsidP="004C004F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4C004F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FB056D" w:rsidRPr="004C004F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291DF4" w:rsidRPr="004C004F">
        <w:rPr>
          <w:rFonts w:asciiTheme="majorBidi" w:hAnsiTheme="majorBidi" w:cstheme="majorBidi"/>
          <w:sz w:val="30"/>
          <w:szCs w:val="30"/>
          <w:cs/>
        </w:rPr>
        <w:t>)</w:t>
      </w:r>
    </w:p>
    <w:p w14:paraId="4015C8A0" w14:textId="77777777" w:rsidR="008D631A" w:rsidRPr="004C004F" w:rsidRDefault="008D631A" w:rsidP="004C004F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1E0C52" w14:textId="003934FC" w:rsidR="00BF7843" w:rsidRPr="004C004F" w:rsidRDefault="00BF7843" w:rsidP="004C004F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FB056D" w:rsidRPr="004C004F">
        <w:rPr>
          <w:rFonts w:ascii="Angsana New" w:hAnsi="Angsana New"/>
          <w:sz w:val="30"/>
          <w:szCs w:val="30"/>
        </w:rPr>
        <w:t>30</w:t>
      </w:r>
      <w:r w:rsidR="00A81C44" w:rsidRPr="004C004F">
        <w:rPr>
          <w:rFonts w:ascii="Angsana New" w:hAnsi="Angsana New"/>
          <w:sz w:val="30"/>
          <w:szCs w:val="30"/>
        </w:rPr>
        <w:t xml:space="preserve"> </w:t>
      </w:r>
      <w:r w:rsidR="006628C4" w:rsidRPr="004C004F">
        <w:rPr>
          <w:rFonts w:ascii="Angsana New" w:hAnsi="Angsana New" w:hint="cs"/>
          <w:sz w:val="30"/>
          <w:szCs w:val="30"/>
          <w:cs/>
        </w:rPr>
        <w:t>กันย</w:t>
      </w:r>
      <w:r w:rsidR="0026476C" w:rsidRPr="004C004F">
        <w:rPr>
          <w:rFonts w:ascii="Angsana New" w:hAnsi="Angsana New" w:hint="cs"/>
          <w:sz w:val="30"/>
          <w:szCs w:val="30"/>
          <w:cs/>
        </w:rPr>
        <w:t>ายน</w:t>
      </w:r>
      <w:r w:rsidR="00A81C44" w:rsidRPr="004C004F">
        <w:rPr>
          <w:rFonts w:ascii="Angsana New" w:hAnsi="Angsana New" w:hint="cs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2568</w:t>
      </w:r>
      <w:r w:rsidR="00BC06E7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4C004F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31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2567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0F03845A" w14:textId="77777777" w:rsidR="00DC6F68" w:rsidRPr="004C004F" w:rsidRDefault="00DC6F68" w:rsidP="004C004F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4"/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DC6F68" w:rsidRPr="004C004F" w14:paraId="20AB7194" w14:textId="77777777" w:rsidTr="00852AF7">
        <w:trPr>
          <w:trHeight w:val="326"/>
        </w:trPr>
        <w:tc>
          <w:tcPr>
            <w:tcW w:w="5504" w:type="dxa"/>
          </w:tcPr>
          <w:p w14:paraId="56DAF5E5" w14:textId="77777777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291834B9" w14:textId="77777777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F68" w:rsidRPr="004C004F" w14:paraId="5884E6F1" w14:textId="77777777" w:rsidTr="00852AF7">
        <w:trPr>
          <w:trHeight w:val="326"/>
        </w:trPr>
        <w:tc>
          <w:tcPr>
            <w:tcW w:w="5504" w:type="dxa"/>
          </w:tcPr>
          <w:p w14:paraId="6C310278" w14:textId="77777777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</w:tcPr>
          <w:p w14:paraId="2F38AF47" w14:textId="09C70102" w:rsidR="00DC6F6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17DA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28C4" w:rsidRPr="004C004F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="0026476C" w:rsidRPr="004C004F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375" w:type="dxa"/>
          </w:tcPr>
          <w:p w14:paraId="2CA91009" w14:textId="77777777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CD8E98E" w14:textId="403C1608" w:rsidR="00DC6F6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DC6F68" w:rsidRPr="004C004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C6F68" w:rsidRPr="004C004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C6F68" w:rsidRPr="004C004F" w14:paraId="2116D8A0" w14:textId="77777777" w:rsidTr="00852AF7">
        <w:trPr>
          <w:trHeight w:val="326"/>
        </w:trPr>
        <w:tc>
          <w:tcPr>
            <w:tcW w:w="5504" w:type="dxa"/>
          </w:tcPr>
          <w:p w14:paraId="7D9C9D37" w14:textId="6CB33BD4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0" w:type="dxa"/>
          </w:tcPr>
          <w:p w14:paraId="7C4835DF" w14:textId="4B6889FD" w:rsidR="00DC6F6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375" w:type="dxa"/>
          </w:tcPr>
          <w:p w14:paraId="7947A59E" w14:textId="77777777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A9971C" w14:textId="3DE2FCE1" w:rsidR="00DC6F68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C6F68" w:rsidRPr="004C004F" w14:paraId="7256EFBA" w14:textId="77777777" w:rsidTr="00852AF7">
        <w:trPr>
          <w:trHeight w:val="336"/>
        </w:trPr>
        <w:tc>
          <w:tcPr>
            <w:tcW w:w="5504" w:type="dxa"/>
          </w:tcPr>
          <w:p w14:paraId="04814899" w14:textId="77777777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6ECABA38" w14:textId="77777777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68" w:rsidRPr="004C004F" w14:paraId="60244A97" w14:textId="77777777" w:rsidTr="00852AF7">
        <w:trPr>
          <w:trHeight w:val="63"/>
        </w:trPr>
        <w:tc>
          <w:tcPr>
            <w:tcW w:w="5504" w:type="dxa"/>
          </w:tcPr>
          <w:p w14:paraId="6B9F653A" w14:textId="2283C7C4" w:rsidR="00DC6F68" w:rsidRPr="004C004F" w:rsidRDefault="00DC6F68" w:rsidP="004C0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500" w:type="dxa"/>
          </w:tcPr>
          <w:p w14:paraId="5CFB65DE" w14:textId="2FAEE879" w:rsidR="00DC6F68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375" w:type="dxa"/>
          </w:tcPr>
          <w:p w14:paraId="337FE2F8" w14:textId="77777777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331E75" w14:textId="378463B5" w:rsidR="00DC6F68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</w:tr>
      <w:tr w:rsidR="00DC6F68" w:rsidRPr="004C004F" w14:paraId="0571C19D" w14:textId="77777777" w:rsidTr="00852AF7">
        <w:trPr>
          <w:trHeight w:val="63"/>
        </w:trPr>
        <w:tc>
          <w:tcPr>
            <w:tcW w:w="5504" w:type="dxa"/>
          </w:tcPr>
          <w:p w14:paraId="2F986DC1" w14:textId="0F682299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05B73FA3" w14:textId="15355099" w:rsidR="00DC6F68" w:rsidRPr="004C004F" w:rsidRDefault="00FF09EB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75" w:type="dxa"/>
          </w:tcPr>
          <w:p w14:paraId="6210FE5E" w14:textId="77777777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0FB5828" w14:textId="73A46030" w:rsidR="00DC6F68" w:rsidRPr="004C004F" w:rsidRDefault="00DC6F68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C6F68" w:rsidRPr="004C004F" w14:paraId="05A02464" w14:textId="77777777" w:rsidTr="00852AF7">
        <w:trPr>
          <w:trHeight w:val="336"/>
        </w:trPr>
        <w:tc>
          <w:tcPr>
            <w:tcW w:w="5504" w:type="dxa"/>
          </w:tcPr>
          <w:p w14:paraId="781D57A8" w14:textId="71F890D5" w:rsidR="00DC6F68" w:rsidRPr="004C004F" w:rsidRDefault="00DC6F68" w:rsidP="004C00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18B8CE01" w14:textId="1E800287" w:rsidR="00DC6F68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04C3CD84" w14:textId="77777777" w:rsidR="00DC6F68" w:rsidRPr="004C004F" w:rsidRDefault="00DC6F6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6AFE990" w14:textId="4EA8627C" w:rsidR="00DC6F68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</w:tr>
    </w:tbl>
    <w:p w14:paraId="1ACFCA84" w14:textId="77777777" w:rsidR="007E10EC" w:rsidRPr="004C004F" w:rsidRDefault="007E10EC" w:rsidP="004C004F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63167EC" w14:textId="13984B49" w:rsidR="00A8270F" w:rsidRPr="004C004F" w:rsidRDefault="00A8270F" w:rsidP="004C004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="00FB056D" w:rsidRPr="004C004F">
        <w:rPr>
          <w:rFonts w:asciiTheme="majorBidi" w:hAnsiTheme="majorBidi" w:cstheme="majorBidi"/>
          <w:sz w:val="30"/>
          <w:szCs w:val="30"/>
        </w:rPr>
        <w:t>46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FB056D" w:rsidRPr="004C004F">
        <w:rPr>
          <w:rFonts w:asciiTheme="majorBidi" w:hAnsiTheme="majorBidi" w:cstheme="majorBidi"/>
          <w:sz w:val="30"/>
          <w:szCs w:val="30"/>
        </w:rPr>
        <w:t>13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FB056D" w:rsidRPr="004C004F">
        <w:rPr>
          <w:rFonts w:asciiTheme="majorBidi" w:hAnsiTheme="majorBidi" w:cstheme="majorBidi"/>
          <w:sz w:val="30"/>
          <w:szCs w:val="30"/>
        </w:rPr>
        <w:t>7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="00FB056D" w:rsidRPr="004C004F">
        <w:rPr>
          <w:rFonts w:asciiTheme="majorBidi" w:hAnsiTheme="majorBidi" w:cstheme="majorBidi"/>
          <w:sz w:val="30"/>
          <w:szCs w:val="30"/>
        </w:rPr>
        <w:t>2564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106CAC78" w14:textId="3DF28B08" w:rsidR="00A8270F" w:rsidRPr="004C004F" w:rsidRDefault="00A8270F" w:rsidP="004C004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 xml:space="preserve">ชำระหนี้ร้อยละ </w:t>
      </w:r>
      <w:r w:rsidR="00FB056D" w:rsidRPr="004C004F">
        <w:rPr>
          <w:rFonts w:asciiTheme="majorBidi" w:hAnsiTheme="majorBidi" w:cstheme="majorBidi"/>
          <w:sz w:val="30"/>
          <w:szCs w:val="30"/>
        </w:rPr>
        <w:t>100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="00FB056D" w:rsidRPr="004C004F">
        <w:rPr>
          <w:rFonts w:asciiTheme="majorBidi" w:hAnsiTheme="majorBidi" w:cstheme="majorBidi"/>
          <w:sz w:val="30"/>
          <w:szCs w:val="30"/>
        </w:rPr>
        <w:t>7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เริ่มตั้งแต่ครึ่งปีหลังของปีที่ </w:t>
      </w:r>
      <w:r w:rsidR="00FB056D" w:rsidRPr="004C004F">
        <w:rPr>
          <w:rFonts w:asciiTheme="majorBidi" w:hAnsiTheme="majorBidi" w:cstheme="majorBidi"/>
          <w:sz w:val="30"/>
          <w:szCs w:val="30"/>
        </w:rPr>
        <w:t>3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FB056D" w:rsidRPr="004C004F">
        <w:rPr>
          <w:rFonts w:asciiTheme="majorBidi" w:hAnsiTheme="majorBidi" w:cstheme="majorBidi"/>
          <w:sz w:val="30"/>
          <w:szCs w:val="30"/>
        </w:rPr>
        <w:t>12</w:t>
      </w:r>
      <w:r w:rsidRPr="004C004F">
        <w:rPr>
          <w:rFonts w:asciiTheme="majorBidi" w:hAnsiTheme="majorBidi" w:cstheme="majorBidi"/>
          <w:sz w:val="30"/>
          <w:szCs w:val="30"/>
        </w:rPr>
        <w:t>.</w:t>
      </w:r>
      <w:r w:rsidR="00FB056D" w:rsidRPr="004C004F">
        <w:rPr>
          <w:rFonts w:asciiTheme="majorBidi" w:hAnsiTheme="majorBidi" w:cstheme="majorBidi"/>
          <w:sz w:val="30"/>
          <w:szCs w:val="30"/>
        </w:rPr>
        <w:t>5</w:t>
      </w:r>
    </w:p>
    <w:p w14:paraId="34212201" w14:textId="65128879" w:rsidR="00A8270F" w:rsidRPr="004C004F" w:rsidRDefault="00A8270F" w:rsidP="004C004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 xml:space="preserve">ภาระหนี้ส่วนที่เหลือจาก </w:t>
      </w:r>
      <w:r w:rsidR="00FB056D" w:rsidRPr="004C004F">
        <w:rPr>
          <w:rFonts w:asciiTheme="majorBidi" w:hAnsiTheme="majorBidi" w:cstheme="majorBidi"/>
          <w:sz w:val="30"/>
          <w:szCs w:val="30"/>
        </w:rPr>
        <w:t>1</w:t>
      </w:r>
      <w:r w:rsidRPr="004C004F">
        <w:rPr>
          <w:rFonts w:asciiTheme="majorBidi" w:hAnsiTheme="majorBidi" w:cstheme="majorBidi"/>
          <w:sz w:val="30"/>
          <w:szCs w:val="30"/>
        </w:rPr>
        <w:t xml:space="preserve">)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3FE6F64A" w14:textId="77777777" w:rsidR="00E37963" w:rsidRPr="004C004F" w:rsidRDefault="00E37963" w:rsidP="004C004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</w:rPr>
      </w:pPr>
    </w:p>
    <w:p w14:paraId="32ED33BB" w14:textId="3A2FA937" w:rsidR="00166717" w:rsidRPr="004C004F" w:rsidRDefault="00A8270F" w:rsidP="004C004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C004F">
        <w:rPr>
          <w:rFonts w:asciiTheme="majorBidi" w:hAnsiTheme="majorBidi" w:cstheme="majorBidi" w:hint="cs"/>
          <w:sz w:val="30"/>
          <w:szCs w:val="30"/>
          <w:cs/>
        </w:rPr>
        <w:lastRenderedPageBreak/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59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ล้านบาทและค่าเผื่อผลขาดทุนด้านเครดิตที่คาดว่าจะเกิดขึ้น</w:t>
      </w:r>
      <w:r w:rsidR="00405870" w:rsidRPr="004C004F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405870" w:rsidRPr="004C00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เป็นลูกหนี้ตามสัญญาปรับโครงสร้างหนี้ในปี </w:t>
      </w:r>
      <w:r w:rsidR="00FB056D" w:rsidRPr="004C004F">
        <w:rPr>
          <w:rFonts w:asciiTheme="majorBidi" w:hAnsiTheme="majorBidi" w:cstheme="majorBidi"/>
          <w:sz w:val="30"/>
          <w:szCs w:val="30"/>
        </w:rPr>
        <w:t>2564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26B9A30" w14:textId="77777777" w:rsidR="00A8270F" w:rsidRPr="004C004F" w:rsidRDefault="00A8270F" w:rsidP="004C004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7C0CD36" w14:textId="599C2380" w:rsidR="006F48DF" w:rsidRPr="004C004F" w:rsidRDefault="006F48DF" w:rsidP="004C004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30"/>
          <w:szCs w:val="30"/>
          <w:cs/>
        </w:rPr>
      </w:pPr>
      <w:r w:rsidRPr="004C004F">
        <w:rPr>
          <w:rFonts w:ascii="Angsana New" w:hAnsi="Angsana New" w:hint="cs"/>
          <w:sz w:val="30"/>
          <w:szCs w:val="30"/>
          <w:cs/>
        </w:rPr>
        <w:t xml:space="preserve">ปัจจุบัน ศาลล้มละลายกลางมีคำสั่งยกเลิกการฟื้นฟูกิจการของลูกหนี้ตามสัญญาปรับโครงสร้างหนี้ดังกล่าว ภายหลังประสบความสำเร็จในการดำเนินการตามเงื่อนไขของแผนฟื้นฟูกิจการครบถ้วนแล้ว ณ วันที่ </w:t>
      </w:r>
      <w:r w:rsidR="000326E9" w:rsidRPr="004C004F">
        <w:rPr>
          <w:rFonts w:ascii="Angsana New" w:hAnsi="Angsana New"/>
          <w:sz w:val="30"/>
          <w:szCs w:val="30"/>
        </w:rPr>
        <w:br/>
      </w:r>
      <w:r w:rsidR="00FB056D" w:rsidRPr="004C004F">
        <w:rPr>
          <w:rFonts w:ascii="Angsana New" w:hAnsi="Angsana New"/>
          <w:sz w:val="30"/>
          <w:szCs w:val="30"/>
        </w:rPr>
        <w:t>30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="006628C4" w:rsidRPr="004C004F">
        <w:rPr>
          <w:rFonts w:ascii="Angsana New" w:hAnsi="Angsana New" w:hint="cs"/>
          <w:sz w:val="30"/>
          <w:szCs w:val="30"/>
          <w:cs/>
        </w:rPr>
        <w:t>กันย</w:t>
      </w:r>
      <w:r w:rsidRPr="004C004F">
        <w:rPr>
          <w:rFonts w:ascii="Angsana New" w:hAnsi="Angsana New" w:hint="cs"/>
          <w:sz w:val="30"/>
          <w:szCs w:val="30"/>
          <w:cs/>
        </w:rPr>
        <w:t xml:space="preserve">ายน </w:t>
      </w:r>
      <w:r w:rsidR="00FB056D" w:rsidRPr="004C004F">
        <w:rPr>
          <w:rFonts w:ascii="Angsana New" w:hAnsi="Angsana New"/>
          <w:sz w:val="30"/>
          <w:szCs w:val="30"/>
        </w:rPr>
        <w:t>2568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กลุ่มบริษัทได้รับชำระเงินตามข้อ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="00FB056D" w:rsidRPr="004C004F">
        <w:rPr>
          <w:rFonts w:ascii="Angsana New" w:hAnsi="Angsana New"/>
          <w:sz w:val="30"/>
          <w:szCs w:val="30"/>
        </w:rPr>
        <w:t>1</w:t>
      </w:r>
      <w:r w:rsidRPr="004C004F">
        <w:rPr>
          <w:rFonts w:ascii="Angsana New" w:hAnsi="Angsana New" w:hint="cs"/>
          <w:sz w:val="30"/>
          <w:szCs w:val="30"/>
          <w:cs/>
        </w:rPr>
        <w:t>) ข้างต้น</w:t>
      </w:r>
      <w:r w:rsidR="00AB233D" w:rsidRPr="004C004F">
        <w:rPr>
          <w:rFonts w:ascii="Angsana New" w:hAnsi="Angsana New" w:hint="cs"/>
          <w:sz w:val="30"/>
          <w:szCs w:val="30"/>
          <w:cs/>
        </w:rPr>
        <w:t>แล้ว</w:t>
      </w:r>
      <w:r w:rsidRPr="004C004F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FB056D" w:rsidRPr="004C004F">
        <w:rPr>
          <w:rFonts w:ascii="Angsana New" w:hAnsi="Angsana New"/>
          <w:sz w:val="30"/>
          <w:szCs w:val="30"/>
        </w:rPr>
        <w:t>24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ล้านบาท ซึ่งบริษัทจะทยอยได้รับชำระเงินคงเหลือจำนวน </w:t>
      </w:r>
      <w:r w:rsidR="00FB056D" w:rsidRPr="004C004F">
        <w:rPr>
          <w:rFonts w:ascii="Angsana New" w:hAnsi="Angsana New"/>
          <w:sz w:val="30"/>
          <w:szCs w:val="30"/>
        </w:rPr>
        <w:t>35</w:t>
      </w:r>
      <w:r w:rsidRPr="004C004F">
        <w:rPr>
          <w:rFonts w:ascii="Angsana New" w:hAnsi="Angsana New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ล้านบาทตามแผนข้างต้น</w:t>
      </w:r>
    </w:p>
    <w:p w14:paraId="79E47D0F" w14:textId="77777777" w:rsidR="009D08A7" w:rsidRPr="004C004F" w:rsidRDefault="009D08A7" w:rsidP="004C004F"/>
    <w:p w14:paraId="555E33DA" w14:textId="50E65D1B" w:rsidR="00BB3DB7" w:rsidRPr="004C004F" w:rsidRDefault="00BB3DB7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23E4911A" w14:textId="72ECF53E" w:rsidR="00D108DA" w:rsidRPr="004C004F" w:rsidRDefault="00D108DA" w:rsidP="004C00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1080"/>
      </w:tblGrid>
      <w:tr w:rsidR="008A7E28" w:rsidRPr="004C004F" w14:paraId="0EFB31FB" w14:textId="77777777" w:rsidTr="002916B3">
        <w:trPr>
          <w:trHeight w:val="422"/>
          <w:tblHeader/>
        </w:trPr>
        <w:tc>
          <w:tcPr>
            <w:tcW w:w="4500" w:type="dxa"/>
          </w:tcPr>
          <w:p w14:paraId="48B93910" w14:textId="77777777" w:rsidR="008A7E28" w:rsidRPr="004C004F" w:rsidRDefault="008A7E28" w:rsidP="004C00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04CEFD33" w14:textId="77777777" w:rsidR="008A7E28" w:rsidRPr="004C004F" w:rsidRDefault="008A7E28" w:rsidP="004C00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D42D9A" w14:textId="77777777" w:rsidR="008A7E28" w:rsidRPr="004C004F" w:rsidRDefault="008A7E28" w:rsidP="004C00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4DE61688" w14:textId="77777777" w:rsidR="008A7E28" w:rsidRPr="004C004F" w:rsidRDefault="008A7E28" w:rsidP="004C00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E28" w:rsidRPr="004C004F" w14:paraId="7E733652" w14:textId="77777777" w:rsidTr="002916B3">
        <w:trPr>
          <w:trHeight w:val="409"/>
          <w:tblHeader/>
        </w:trPr>
        <w:tc>
          <w:tcPr>
            <w:tcW w:w="4500" w:type="dxa"/>
          </w:tcPr>
          <w:p w14:paraId="55B9241A" w14:textId="77777777" w:rsidR="008A7E28" w:rsidRPr="004C004F" w:rsidRDefault="008A7E28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AAAE2F2" w14:textId="17606F01" w:rsidR="008A7E28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8D12E29" w14:textId="77777777" w:rsidR="008A7E28" w:rsidRPr="004C004F" w:rsidRDefault="008A7E28" w:rsidP="004C004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1BE4C957" w14:textId="6C1A4714" w:rsidR="008A7E28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30CDE68" w14:textId="77777777" w:rsidR="008A7E28" w:rsidRPr="004C004F" w:rsidRDefault="008A7E28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FBD006B" w14:textId="36B1EF04" w:rsidR="008A7E28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0C5CB08" w14:textId="77777777" w:rsidR="008A7E28" w:rsidRPr="004C004F" w:rsidRDefault="008A7E28" w:rsidP="004C004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1F0ADAA9" w14:textId="0AB66A51" w:rsidR="008A7E28" w:rsidRPr="004C004F" w:rsidRDefault="00FB056D" w:rsidP="004C004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</w:tr>
      <w:tr w:rsidR="008A7E28" w:rsidRPr="004C004F" w14:paraId="3685E910" w14:textId="77777777" w:rsidTr="002916B3">
        <w:trPr>
          <w:trHeight w:val="422"/>
          <w:tblHeader/>
        </w:trPr>
        <w:tc>
          <w:tcPr>
            <w:tcW w:w="4500" w:type="dxa"/>
          </w:tcPr>
          <w:p w14:paraId="24F7D915" w14:textId="77777777" w:rsidR="008A7E28" w:rsidRPr="004C004F" w:rsidRDefault="008A7E28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hideMark/>
          </w:tcPr>
          <w:p w14:paraId="534FC6AE" w14:textId="77777777" w:rsidR="008A7E28" w:rsidRPr="004C004F" w:rsidRDefault="008A7E28" w:rsidP="004C004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A7E28" w:rsidRPr="004C004F" w14:paraId="14B3AF22" w14:textId="77777777" w:rsidTr="002916B3">
        <w:trPr>
          <w:trHeight w:val="409"/>
        </w:trPr>
        <w:tc>
          <w:tcPr>
            <w:tcW w:w="4500" w:type="dxa"/>
            <w:hideMark/>
          </w:tcPr>
          <w:p w14:paraId="4A4ADB36" w14:textId="77777777" w:rsidR="008A7E28" w:rsidRPr="004C004F" w:rsidRDefault="008A7E28" w:rsidP="004C004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4C87CA3" w14:textId="77777777" w:rsidR="008A7E28" w:rsidRPr="004C004F" w:rsidRDefault="008A7E28" w:rsidP="004C00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240C6" w14:textId="77777777" w:rsidR="008A7E28" w:rsidRPr="004C004F" w:rsidRDefault="008A7E28" w:rsidP="004C004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BB14F" w14:textId="77777777" w:rsidR="008A7E28" w:rsidRPr="004C004F" w:rsidRDefault="008A7E28" w:rsidP="004C00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E2B8C" w14:textId="77777777" w:rsidR="008A7E28" w:rsidRPr="004C004F" w:rsidRDefault="008A7E28" w:rsidP="004C004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95979" w14:textId="77777777" w:rsidR="008A7E28" w:rsidRPr="004C004F" w:rsidRDefault="008A7E28" w:rsidP="004C00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7A58F7" w14:textId="77777777" w:rsidR="008A7E28" w:rsidRPr="004C004F" w:rsidRDefault="008A7E28" w:rsidP="004C004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3C5B0" w14:textId="77777777" w:rsidR="008A7E28" w:rsidRPr="004C004F" w:rsidRDefault="008A7E28" w:rsidP="004C00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B6140" w:rsidRPr="004C004F" w14:paraId="7549C46A" w14:textId="77777777" w:rsidTr="002916B3">
        <w:trPr>
          <w:trHeight w:val="236"/>
        </w:trPr>
        <w:tc>
          <w:tcPr>
            <w:tcW w:w="4500" w:type="dxa"/>
            <w:hideMark/>
          </w:tcPr>
          <w:p w14:paraId="4C5255B0" w14:textId="14E8FC10" w:rsidR="007B6140" w:rsidRPr="004C004F" w:rsidRDefault="007B6140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B056D" w:rsidRPr="004C004F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 w:rsidRPr="004C004F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DAE0C78" w14:textId="4F577D5F" w:rsidR="007B6140" w:rsidRPr="004C004F" w:rsidRDefault="00FB056D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B6140"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</w:tcPr>
          <w:p w14:paraId="69210EAA" w14:textId="77777777" w:rsidR="007B6140" w:rsidRPr="004C004F" w:rsidRDefault="007B614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43C7D01" w14:textId="0EAD377D" w:rsidR="007B6140" w:rsidRPr="004C004F" w:rsidRDefault="00FB056D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B6140"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270" w:type="dxa"/>
          </w:tcPr>
          <w:p w14:paraId="0F9462C3" w14:textId="77777777" w:rsidR="007B6140" w:rsidRPr="004C004F" w:rsidRDefault="007B614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D8CAF" w14:textId="13465B96" w:rsidR="007B6140" w:rsidRPr="004C004F" w:rsidRDefault="00FB056D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192AF81C" w14:textId="77777777" w:rsidR="007B6140" w:rsidRPr="004C004F" w:rsidRDefault="007B614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7CF82E" w14:textId="26CC1683" w:rsidR="007B6140" w:rsidRPr="004C004F" w:rsidRDefault="00FB056D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822</w:t>
            </w:r>
          </w:p>
        </w:tc>
      </w:tr>
      <w:tr w:rsidR="007B6140" w:rsidRPr="004C004F" w14:paraId="38E6CE7E" w14:textId="77777777" w:rsidTr="002916B3">
        <w:trPr>
          <w:trHeight w:val="236"/>
        </w:trPr>
        <w:tc>
          <w:tcPr>
            <w:tcW w:w="4500" w:type="dxa"/>
          </w:tcPr>
          <w:p w14:paraId="3D8BCA8D" w14:textId="50F10B36" w:rsidR="007B6140" w:rsidRPr="004C004F" w:rsidRDefault="007B6140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6E6660E" w14:textId="2416F341" w:rsidR="007B6140" w:rsidRPr="004C004F" w:rsidRDefault="00206A97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3FE5F0F7" w14:textId="77777777" w:rsidR="007B6140" w:rsidRPr="004C004F" w:rsidRDefault="007B614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5A1150" w14:textId="5C9ACF65" w:rsidR="007B6140" w:rsidRPr="004C004F" w:rsidRDefault="007B6140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57253E" w14:textId="77777777" w:rsidR="007B6140" w:rsidRPr="004C004F" w:rsidRDefault="007B614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CAD0A" w14:textId="57819102" w:rsidR="007B6140" w:rsidRPr="004C004F" w:rsidRDefault="007B6140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1DC73998" w14:textId="77777777" w:rsidR="007B6140" w:rsidRPr="004C004F" w:rsidRDefault="007B614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93157" w14:textId="02817673" w:rsidR="007B6140" w:rsidRPr="004C004F" w:rsidRDefault="007B6140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F711CF" w:rsidRPr="004C004F" w14:paraId="6B978479" w14:textId="77777777" w:rsidTr="002916B3">
        <w:trPr>
          <w:trHeight w:val="317"/>
        </w:trPr>
        <w:tc>
          <w:tcPr>
            <w:tcW w:w="4500" w:type="dxa"/>
            <w:hideMark/>
          </w:tcPr>
          <w:p w14:paraId="2A011031" w14:textId="77777777" w:rsidR="00F711CF" w:rsidRPr="004C004F" w:rsidRDefault="00F711CF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5D7010B" w14:textId="55D16EA3" w:rsidR="00F711CF" w:rsidRPr="004C004F" w:rsidRDefault="00206A97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14:paraId="244FC349" w14:textId="77777777" w:rsidR="00F711CF" w:rsidRPr="004C004F" w:rsidRDefault="00F711C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3039B84" w14:textId="307529C9" w:rsidR="00F711CF" w:rsidRPr="004C004F" w:rsidRDefault="00E532D2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</w:p>
        </w:tc>
        <w:tc>
          <w:tcPr>
            <w:tcW w:w="270" w:type="dxa"/>
          </w:tcPr>
          <w:p w14:paraId="5C71E22E" w14:textId="77777777" w:rsidR="00F711CF" w:rsidRPr="004C004F" w:rsidRDefault="00F711C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FEE6A4" w14:textId="20A4D1A8" w:rsidR="00F711CF" w:rsidRPr="004C004F" w:rsidRDefault="00F711CF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28E2D295" w14:textId="77777777" w:rsidR="00F711CF" w:rsidRPr="004C004F" w:rsidRDefault="00F711C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B57007" w14:textId="7D285D4B" w:rsidR="00F711CF" w:rsidRPr="004C004F" w:rsidRDefault="00F711CF" w:rsidP="004C004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8C6B41" w:rsidRPr="004C004F" w14:paraId="15A57B52" w14:textId="77777777" w:rsidTr="002916B3">
        <w:trPr>
          <w:trHeight w:val="317"/>
        </w:trPr>
        <w:tc>
          <w:tcPr>
            <w:tcW w:w="4500" w:type="dxa"/>
          </w:tcPr>
          <w:p w14:paraId="2AB0947D" w14:textId="3F7CC9BA" w:rsidR="008C6B41" w:rsidRPr="004C004F" w:rsidRDefault="008C6B41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533D556D" w14:textId="1394FF12" w:rsidR="008C6B41" w:rsidRPr="004C004F" w:rsidRDefault="008C6B41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206A97"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3032484" w14:textId="77777777" w:rsidR="008C6B41" w:rsidRPr="004C004F" w:rsidRDefault="008C6B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9CC7B3" w14:textId="3B780928" w:rsidR="008C6B41" w:rsidRPr="004C004F" w:rsidRDefault="00DA3824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BA5FFA9" w14:textId="77777777" w:rsidR="008C6B41" w:rsidRPr="004C004F" w:rsidRDefault="008C6B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4DC3DF" w14:textId="758B8A81" w:rsidR="008C6B41" w:rsidRPr="004C004F" w:rsidRDefault="008C6B41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546014CE" w14:textId="77777777" w:rsidR="008C6B41" w:rsidRPr="004C004F" w:rsidRDefault="008C6B4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B1807" w14:textId="054D5A72" w:rsidR="008C6B41" w:rsidRPr="004C004F" w:rsidRDefault="008C6B41" w:rsidP="004C004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E12B3C" w:rsidRPr="004C004F" w14:paraId="19DC40DD" w14:textId="77777777" w:rsidTr="002916B3">
        <w:trPr>
          <w:trHeight w:val="317"/>
        </w:trPr>
        <w:tc>
          <w:tcPr>
            <w:tcW w:w="4500" w:type="dxa"/>
          </w:tcPr>
          <w:p w14:paraId="73D7EE16" w14:textId="43FF3F83" w:rsidR="00E12B3C" w:rsidRPr="004C004F" w:rsidRDefault="00E12B3C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990" w:type="dxa"/>
          </w:tcPr>
          <w:p w14:paraId="3DD5BE86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FAF053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E26B3A" w14:textId="77777777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38906D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095EEA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788B357C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FC744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</w:tr>
      <w:tr w:rsidR="00E12B3C" w:rsidRPr="004C004F" w14:paraId="487F5B2D" w14:textId="77777777" w:rsidTr="002916B3">
        <w:trPr>
          <w:trHeight w:val="317"/>
        </w:trPr>
        <w:tc>
          <w:tcPr>
            <w:tcW w:w="4500" w:type="dxa"/>
          </w:tcPr>
          <w:p w14:paraId="2036093E" w14:textId="32346AB8" w:rsidR="00E12B3C" w:rsidRPr="004C004F" w:rsidRDefault="00E12B3C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40D404D" w14:textId="36254033" w:rsidR="00E12B3C" w:rsidRPr="004C004F" w:rsidRDefault="009C0C08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68AD55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CE43D0" w14:textId="4B667772" w:rsidR="00E12B3C" w:rsidRPr="004C004F" w:rsidRDefault="00E532D2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270" w:type="dxa"/>
          </w:tcPr>
          <w:p w14:paraId="190C434E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7EB86B" w14:textId="60AE9164" w:rsidR="00E12B3C" w:rsidRPr="004C004F" w:rsidRDefault="00E532D2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4675935F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38DB0" w14:textId="1821ADD1" w:rsidR="00E12B3C" w:rsidRPr="004C004F" w:rsidRDefault="00E532D2" w:rsidP="004C004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(14)</w:t>
            </w:r>
          </w:p>
        </w:tc>
      </w:tr>
      <w:tr w:rsidR="00E12B3C" w:rsidRPr="004C004F" w14:paraId="6EED75EF" w14:textId="77777777" w:rsidTr="002916B3">
        <w:trPr>
          <w:trHeight w:val="317"/>
        </w:trPr>
        <w:tc>
          <w:tcPr>
            <w:tcW w:w="4500" w:type="dxa"/>
          </w:tcPr>
          <w:p w14:paraId="645445AA" w14:textId="1FEEDE6D" w:rsidR="00E12B3C" w:rsidRPr="004C004F" w:rsidRDefault="00E12B3C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14:paraId="10017EAD" w14:textId="4E1CC855" w:rsidR="00E12B3C" w:rsidRPr="004C004F" w:rsidRDefault="009C0C08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656640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106FF4" w14:textId="350131BF" w:rsidR="00E12B3C" w:rsidRPr="004C004F" w:rsidRDefault="00E532D2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EA3C127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35C304" w14:textId="240C8498" w:rsidR="00E12B3C" w:rsidRPr="004C004F" w:rsidRDefault="00E532D2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58876617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46116" w14:textId="67800A61" w:rsidR="00E12B3C" w:rsidRPr="004C004F" w:rsidRDefault="00E532D2" w:rsidP="004C004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14</w:t>
            </w:r>
          </w:p>
        </w:tc>
      </w:tr>
      <w:tr w:rsidR="00E12B3C" w:rsidRPr="004C004F" w14:paraId="584583C1" w14:textId="77777777" w:rsidTr="002916B3">
        <w:trPr>
          <w:trHeight w:val="317"/>
        </w:trPr>
        <w:tc>
          <w:tcPr>
            <w:tcW w:w="4500" w:type="dxa"/>
          </w:tcPr>
          <w:p w14:paraId="314C1310" w14:textId="77777777" w:rsidR="00E12B3C" w:rsidRPr="004C004F" w:rsidRDefault="00E12B3C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3334E885" w14:textId="74502C14" w:rsidR="00E12B3C" w:rsidRPr="004C004F" w:rsidRDefault="00E12B3C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การถือหุ้นในบริษัทร่วม</w:t>
            </w:r>
          </w:p>
        </w:tc>
        <w:tc>
          <w:tcPr>
            <w:tcW w:w="990" w:type="dxa"/>
          </w:tcPr>
          <w:p w14:paraId="19A2943C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C8F3D6" w14:textId="17AB602B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2B3F1117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A8675" w14:textId="77777777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7F699C" w14:textId="3DE50721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035FBD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5F6DC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  <w:p w14:paraId="787C95DF" w14:textId="3DFC0234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5E8E7F66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6977A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  <w:p w14:paraId="1BBA61C5" w14:textId="3E1E15E3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zh-CN" w:bidi="th-TH"/>
              </w:rPr>
              <w:t>-</w:t>
            </w:r>
          </w:p>
        </w:tc>
      </w:tr>
      <w:tr w:rsidR="00E12B3C" w:rsidRPr="004C004F" w14:paraId="25C8B9D7" w14:textId="77777777" w:rsidTr="00422550">
        <w:trPr>
          <w:trHeight w:val="409"/>
        </w:trPr>
        <w:tc>
          <w:tcPr>
            <w:tcW w:w="4500" w:type="dxa"/>
            <w:hideMark/>
          </w:tcPr>
          <w:p w14:paraId="1EEBE089" w14:textId="48BAA2B5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Pr="004C00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1B625" w14:textId="3F4C4094" w:rsidR="00E12B3C" w:rsidRPr="004C004F" w:rsidRDefault="00206A97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12B3C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270" w:type="dxa"/>
          </w:tcPr>
          <w:p w14:paraId="74858321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047316" w14:textId="44E2AD2E" w:rsidR="00E12B3C" w:rsidRPr="004C004F" w:rsidRDefault="00E532D2" w:rsidP="004C004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12B3C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270" w:type="dxa"/>
          </w:tcPr>
          <w:p w14:paraId="62BFF49F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86B99" w14:textId="50407554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38E4C5BE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82D8EC" w14:textId="1E8A7B02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822</w:t>
            </w:r>
          </w:p>
        </w:tc>
      </w:tr>
      <w:tr w:rsidR="00E12B3C" w:rsidRPr="004C004F" w14:paraId="508730F8" w14:textId="77777777" w:rsidTr="0003453B">
        <w:trPr>
          <w:trHeight w:val="187"/>
        </w:trPr>
        <w:tc>
          <w:tcPr>
            <w:tcW w:w="4500" w:type="dxa"/>
          </w:tcPr>
          <w:p w14:paraId="33FE4483" w14:textId="77777777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C9733C6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AA1923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B92FDE7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1234483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10814E7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0E16CE6B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BF992F3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zh-CN" w:bidi="th-TH"/>
              </w:rPr>
            </w:pPr>
          </w:p>
        </w:tc>
      </w:tr>
      <w:tr w:rsidR="00E12B3C" w:rsidRPr="004C004F" w14:paraId="79CE8F2B" w14:textId="77777777" w:rsidTr="009D08A7">
        <w:trPr>
          <w:trHeight w:val="409"/>
        </w:trPr>
        <w:tc>
          <w:tcPr>
            <w:tcW w:w="4500" w:type="dxa"/>
            <w:hideMark/>
          </w:tcPr>
          <w:p w14:paraId="295E78F9" w14:textId="77777777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853B137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DC24CC5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7E77A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47F8DA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22B29D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2B0EB3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F9E74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E12B3C" w:rsidRPr="004C004F" w14:paraId="4FCD65A5" w14:textId="77777777" w:rsidTr="002916B3">
        <w:trPr>
          <w:trHeight w:val="306"/>
        </w:trPr>
        <w:tc>
          <w:tcPr>
            <w:tcW w:w="4500" w:type="dxa"/>
            <w:hideMark/>
          </w:tcPr>
          <w:p w14:paraId="04576C52" w14:textId="34DA6A1B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 w:rsidRPr="004C004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8E33778" w14:textId="15DED48D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2FD3BA7B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A5C9E3" w14:textId="43F036CC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B3EF510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4C3A5B" w14:textId="6365F710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24</w:t>
            </w:r>
          </w:p>
        </w:tc>
        <w:tc>
          <w:tcPr>
            <w:tcW w:w="270" w:type="dxa"/>
          </w:tcPr>
          <w:p w14:paraId="7C67A333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EECDC55" w14:textId="0481A19A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107" w:rsidRPr="004C004F" w14:paraId="139600AE" w14:textId="77777777" w:rsidTr="002916B3">
        <w:trPr>
          <w:trHeight w:val="306"/>
        </w:trPr>
        <w:tc>
          <w:tcPr>
            <w:tcW w:w="4500" w:type="dxa"/>
          </w:tcPr>
          <w:p w14:paraId="09162885" w14:textId="5A876CB3" w:rsidR="00032107" w:rsidRPr="004C004F" w:rsidRDefault="009C0C08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21D35DB" w14:textId="073923F6" w:rsidR="00032107" w:rsidRPr="004C004F" w:rsidRDefault="009C0C08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A7ED99" w14:textId="77777777" w:rsidR="00032107" w:rsidRPr="004C004F" w:rsidRDefault="0003210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52D4A9" w14:textId="73B87A4F" w:rsidR="00032107" w:rsidRPr="004C004F" w:rsidRDefault="009C0C08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22B51536" w14:textId="77777777" w:rsidR="00032107" w:rsidRPr="004C004F" w:rsidRDefault="0003210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FB8CD7" w14:textId="1861F0A9" w:rsidR="00032107" w:rsidRPr="004C004F" w:rsidRDefault="009C0C08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2856CDE1" w14:textId="77777777" w:rsidR="00032107" w:rsidRPr="004C004F" w:rsidRDefault="0003210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4E5F0" w14:textId="23DD4DCF" w:rsidR="00032107" w:rsidRPr="004C004F" w:rsidRDefault="009C0C08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</w:tr>
      <w:tr w:rsidR="00E12B3C" w:rsidRPr="004C004F" w14:paraId="73952C24" w14:textId="77777777" w:rsidTr="002916B3">
        <w:trPr>
          <w:trHeight w:val="306"/>
        </w:trPr>
        <w:tc>
          <w:tcPr>
            <w:tcW w:w="4500" w:type="dxa"/>
            <w:hideMark/>
          </w:tcPr>
          <w:p w14:paraId="15C150B2" w14:textId="13C2DE07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ส่วนแบ่งกำไรของการร่วมค้า 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44189C4" w14:textId="66F7A323" w:rsidR="00E12B3C" w:rsidRPr="004C004F" w:rsidRDefault="00206A97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14EFA85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DEDA3BF" w14:textId="0BA86E24" w:rsidR="00E12B3C" w:rsidRPr="004C004F" w:rsidRDefault="009C0C08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0AFB1A7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3F1048" w14:textId="0885FCFB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61609856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1C0FC20" w14:textId="7293397D" w:rsidR="00E12B3C" w:rsidRPr="004C004F" w:rsidRDefault="00E12B3C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B3C" w:rsidRPr="004C004F" w14:paraId="23F694E4" w14:textId="77777777" w:rsidTr="002916B3">
        <w:trPr>
          <w:trHeight w:val="306"/>
        </w:trPr>
        <w:tc>
          <w:tcPr>
            <w:tcW w:w="4500" w:type="dxa"/>
          </w:tcPr>
          <w:p w14:paraId="73BEEECA" w14:textId="1C4C598B" w:rsidR="00E12B3C" w:rsidRPr="004C004F" w:rsidRDefault="00E12B3C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990" w:type="dxa"/>
          </w:tcPr>
          <w:p w14:paraId="7EDB9EF6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6E2CA4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B3715B" w14:textId="77777777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10B1D6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83294B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43D4182F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09951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B3C" w:rsidRPr="004C004F" w14:paraId="0E8357D6" w14:textId="77777777" w:rsidTr="002916B3">
        <w:trPr>
          <w:trHeight w:val="306"/>
        </w:trPr>
        <w:tc>
          <w:tcPr>
            <w:tcW w:w="4500" w:type="dxa"/>
          </w:tcPr>
          <w:p w14:paraId="4258867F" w14:textId="5D2761DD" w:rsidR="00E12B3C" w:rsidRPr="004C004F" w:rsidRDefault="00E12B3C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92C893B" w14:textId="306EAA52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998722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E1F001" w14:textId="0FA05A32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C1293C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57B896" w14:textId="4B2E63B9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(5)</w:t>
            </w:r>
          </w:p>
        </w:tc>
        <w:tc>
          <w:tcPr>
            <w:tcW w:w="270" w:type="dxa"/>
          </w:tcPr>
          <w:p w14:paraId="075151E0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EA9C2" w14:textId="3EC9345D" w:rsidR="00E12B3C" w:rsidRPr="004C004F" w:rsidRDefault="00E12B3C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B3C" w:rsidRPr="004C004F" w14:paraId="52EDCED3" w14:textId="77777777" w:rsidTr="002916B3">
        <w:trPr>
          <w:trHeight w:val="306"/>
        </w:trPr>
        <w:tc>
          <w:tcPr>
            <w:tcW w:w="4500" w:type="dxa"/>
          </w:tcPr>
          <w:p w14:paraId="4F8536D4" w14:textId="0BCB883F" w:rsidR="00E12B3C" w:rsidRPr="004C004F" w:rsidRDefault="00E12B3C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14:paraId="44954A57" w14:textId="2088CFFA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51D7F4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67825" w14:textId="15B0E837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CBE861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9E88E8" w14:textId="228B1B40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5</w:t>
            </w:r>
          </w:p>
        </w:tc>
        <w:tc>
          <w:tcPr>
            <w:tcW w:w="270" w:type="dxa"/>
          </w:tcPr>
          <w:p w14:paraId="53F72AE9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61C70" w14:textId="47EA97F8" w:rsidR="00E12B3C" w:rsidRPr="004C004F" w:rsidRDefault="00E12B3C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1C0F" w:rsidRPr="004C004F" w14:paraId="1EF5CED0" w14:textId="77777777" w:rsidTr="002916B3">
        <w:trPr>
          <w:trHeight w:val="306"/>
        </w:trPr>
        <w:tc>
          <w:tcPr>
            <w:tcW w:w="4500" w:type="dxa"/>
          </w:tcPr>
          <w:p w14:paraId="4D88EBB6" w14:textId="77777777" w:rsidR="00EC1C0F" w:rsidRPr="004C004F" w:rsidRDefault="00EC1C0F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778D1" w14:textId="77777777" w:rsidR="00EC1C0F" w:rsidRPr="004C004F" w:rsidRDefault="00EC1C0F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729948" w14:textId="77777777" w:rsidR="00EC1C0F" w:rsidRPr="004C004F" w:rsidRDefault="00EC1C0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6F3134" w14:textId="77777777" w:rsidR="00EC1C0F" w:rsidRPr="004C004F" w:rsidRDefault="00EC1C0F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BF6DC2" w14:textId="77777777" w:rsidR="00EC1C0F" w:rsidRPr="004C004F" w:rsidRDefault="00EC1C0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E28B76" w14:textId="77777777" w:rsidR="00EC1C0F" w:rsidRPr="004C004F" w:rsidRDefault="00EC1C0F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1E0CFB7F" w14:textId="77777777" w:rsidR="00EC1C0F" w:rsidRPr="004C004F" w:rsidRDefault="00EC1C0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18F181" w14:textId="77777777" w:rsidR="00EC1C0F" w:rsidRPr="004C004F" w:rsidRDefault="00EC1C0F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B3C" w:rsidRPr="004C004F" w14:paraId="06A89546" w14:textId="77777777" w:rsidTr="002916B3">
        <w:trPr>
          <w:trHeight w:val="306"/>
        </w:trPr>
        <w:tc>
          <w:tcPr>
            <w:tcW w:w="4500" w:type="dxa"/>
          </w:tcPr>
          <w:p w14:paraId="6E9E4393" w14:textId="70ABCDD4" w:rsidR="00E12B3C" w:rsidRPr="004C004F" w:rsidRDefault="00E12B3C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>รับคืนเงินลงทุน</w:t>
            </w:r>
          </w:p>
        </w:tc>
        <w:tc>
          <w:tcPr>
            <w:tcW w:w="990" w:type="dxa"/>
          </w:tcPr>
          <w:p w14:paraId="489350F8" w14:textId="52650C8E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</w:t>
            </w:r>
            <w:r w:rsidR="00206A97"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16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14:paraId="56960997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FADB58" w14:textId="5D61BFA8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6BD919E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881B4A" w14:textId="74880BCC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</w:t>
            </w:r>
            <w:r w:rsidR="00616704"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16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14:paraId="7D8BA4E5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1DC2D" w14:textId="1A4DFA0E" w:rsidR="00E12B3C" w:rsidRPr="004C004F" w:rsidRDefault="00E12B3C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12B3C" w:rsidRPr="004C004F" w14:paraId="42F5C919" w14:textId="77777777" w:rsidTr="002916B3">
        <w:trPr>
          <w:trHeight w:val="306"/>
        </w:trPr>
        <w:tc>
          <w:tcPr>
            <w:tcW w:w="4500" w:type="dxa"/>
            <w:hideMark/>
          </w:tcPr>
          <w:p w14:paraId="163152AF" w14:textId="540118CF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Pr="004C00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DAE5B" w14:textId="475667DD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06A97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4256CE66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38E3EB" w14:textId="28C9FC96" w:rsidR="00E12B3C" w:rsidRPr="004C004F" w:rsidRDefault="009C0C08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7C8C5F12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8384A" w14:textId="61227C29" w:rsidR="00E12B3C" w:rsidRPr="004C004F" w:rsidRDefault="00616704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2044760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32F535" w14:textId="679AA80A" w:rsidR="00E12B3C" w:rsidRPr="004C004F" w:rsidRDefault="009C0C08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E12B3C" w:rsidRPr="004C004F" w14:paraId="5F3D704F" w14:textId="77777777" w:rsidTr="00020EC9">
        <w:trPr>
          <w:trHeight w:val="181"/>
        </w:trPr>
        <w:tc>
          <w:tcPr>
            <w:tcW w:w="4500" w:type="dxa"/>
          </w:tcPr>
          <w:p w14:paraId="6A308B90" w14:textId="77777777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5" w:name="_Hlk181262480"/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366F817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0486FF6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5FBEF87" w14:textId="77777777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D2112F7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8E17ECC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5DCA359E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177E29D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5"/>
      <w:tr w:rsidR="00E12B3C" w:rsidRPr="004C004F" w14:paraId="05B96EA1" w14:textId="77777777" w:rsidTr="002916B3">
        <w:trPr>
          <w:trHeight w:val="306"/>
        </w:trPr>
        <w:tc>
          <w:tcPr>
            <w:tcW w:w="4500" w:type="dxa"/>
            <w:hideMark/>
          </w:tcPr>
          <w:p w14:paraId="56E02726" w14:textId="1CB2E3A4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04ACA33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3BE7DD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153ABAF7" w14:textId="77777777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23599F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31D9F9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0F83EDBF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53447E98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B3C" w:rsidRPr="004C004F" w14:paraId="44761AE3" w14:textId="77777777" w:rsidTr="002916B3">
        <w:trPr>
          <w:trHeight w:val="306"/>
        </w:trPr>
        <w:tc>
          <w:tcPr>
            <w:tcW w:w="4500" w:type="dxa"/>
            <w:hideMark/>
          </w:tcPr>
          <w:p w14:paraId="35D5CF0F" w14:textId="4B23813D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4C004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6675519B" w14:textId="59CA1E47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2,775</w:t>
            </w:r>
          </w:p>
        </w:tc>
        <w:tc>
          <w:tcPr>
            <w:tcW w:w="270" w:type="dxa"/>
          </w:tcPr>
          <w:p w14:paraId="3DC89B5F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3FD7336" w14:textId="63B1224C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2,819</w:t>
            </w:r>
          </w:p>
        </w:tc>
        <w:tc>
          <w:tcPr>
            <w:tcW w:w="270" w:type="dxa"/>
          </w:tcPr>
          <w:p w14:paraId="3D39C771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5184F" w14:textId="398DBEE8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846</w:t>
            </w:r>
          </w:p>
        </w:tc>
        <w:tc>
          <w:tcPr>
            <w:tcW w:w="270" w:type="dxa"/>
          </w:tcPr>
          <w:p w14:paraId="14A27BDF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876E684" w14:textId="2384B4E5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</w:tr>
      <w:tr w:rsidR="00E12B3C" w:rsidRPr="004C004F" w14:paraId="1BABDA8F" w14:textId="77777777" w:rsidTr="002916B3">
        <w:trPr>
          <w:trHeight w:val="306"/>
        </w:trPr>
        <w:tc>
          <w:tcPr>
            <w:tcW w:w="4500" w:type="dxa"/>
          </w:tcPr>
          <w:p w14:paraId="3AC84554" w14:textId="7FCE8B6B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018730B" w14:textId="71F73EAB" w:rsidR="00E12B3C" w:rsidRPr="004C004F" w:rsidRDefault="00206A97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35024A6F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EE4B35" w14:textId="39B16879" w:rsidR="00E12B3C" w:rsidRPr="004C004F" w:rsidRDefault="008B5163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57C803A6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40D784" w14:textId="05A5677F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65989F1E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1D3CA2" w14:textId="15D18F24" w:rsidR="00E12B3C" w:rsidRPr="004C004F" w:rsidRDefault="008B5163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  <w:tr w:rsidR="00E12B3C" w:rsidRPr="004C004F" w14:paraId="167B8CC3" w14:textId="77777777" w:rsidTr="002916B3">
        <w:trPr>
          <w:trHeight w:val="306"/>
        </w:trPr>
        <w:tc>
          <w:tcPr>
            <w:tcW w:w="4500" w:type="dxa"/>
            <w:hideMark/>
          </w:tcPr>
          <w:p w14:paraId="7EF1E4AC" w14:textId="0119CD8F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4C004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ของบริษัทร่วมและการร่วมค้า </w:t>
            </w:r>
            <w:r w:rsidRPr="004C00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4C004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990" w:type="dxa"/>
          </w:tcPr>
          <w:p w14:paraId="20DE8675" w14:textId="6E0B783E" w:rsidR="00E12B3C" w:rsidRPr="004C004F" w:rsidRDefault="00206A97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70" w:type="dxa"/>
          </w:tcPr>
          <w:p w14:paraId="13D9069B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7DF2275" w14:textId="41603B9B" w:rsidR="00E12B3C" w:rsidRPr="004C004F" w:rsidRDefault="008B5163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270" w:type="dxa"/>
          </w:tcPr>
          <w:p w14:paraId="1639942F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692F6" w14:textId="2EDCA65E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4370B092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hideMark/>
          </w:tcPr>
          <w:p w14:paraId="5532BCA3" w14:textId="739AEA4E" w:rsidR="00E12B3C" w:rsidRPr="004C004F" w:rsidRDefault="00E12B3C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B3C" w:rsidRPr="004C004F" w14:paraId="0CC779A6" w14:textId="77777777" w:rsidTr="002916B3">
        <w:trPr>
          <w:trHeight w:val="306"/>
        </w:trPr>
        <w:tc>
          <w:tcPr>
            <w:tcW w:w="4500" w:type="dxa"/>
          </w:tcPr>
          <w:p w14:paraId="1330EED9" w14:textId="233725F9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5747BA98" w14:textId="2336809A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</w:t>
            </w:r>
            <w:r w:rsidR="00206A97"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CE4929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991F9" w14:textId="1DAE8EF0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(114)</w:t>
            </w:r>
          </w:p>
        </w:tc>
        <w:tc>
          <w:tcPr>
            <w:tcW w:w="270" w:type="dxa"/>
          </w:tcPr>
          <w:p w14:paraId="06C1BC7A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83E94" w14:textId="1F261760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27359EB1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F15A77E" w14:textId="135B782C" w:rsidR="00E12B3C" w:rsidRPr="004C004F" w:rsidRDefault="00E12B3C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B3C" w:rsidRPr="004C004F" w14:paraId="023E3480" w14:textId="77777777" w:rsidTr="002916B3">
        <w:trPr>
          <w:trHeight w:val="306"/>
        </w:trPr>
        <w:tc>
          <w:tcPr>
            <w:tcW w:w="4500" w:type="dxa"/>
          </w:tcPr>
          <w:p w14:paraId="55AE8D36" w14:textId="575E09B4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990" w:type="dxa"/>
          </w:tcPr>
          <w:p w14:paraId="246C4043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EA168A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6FA1EC" w14:textId="77777777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A3A2E4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CDB98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61713D18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5041AAB1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B3C" w:rsidRPr="004C004F" w14:paraId="19EF0241" w14:textId="77777777" w:rsidTr="002916B3">
        <w:trPr>
          <w:trHeight w:val="306"/>
        </w:trPr>
        <w:tc>
          <w:tcPr>
            <w:tcW w:w="4500" w:type="dxa"/>
          </w:tcPr>
          <w:p w14:paraId="1AC9EA0B" w14:textId="2A192512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F2455B4" w14:textId="28CC12C4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F8AC96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1DA4C" w14:textId="090E64B6" w:rsidR="00E12B3C" w:rsidRPr="004C004F" w:rsidRDefault="008B5163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270" w:type="dxa"/>
          </w:tcPr>
          <w:p w14:paraId="5C206D59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FE412" w14:textId="3B9D328C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(5)</w:t>
            </w:r>
          </w:p>
        </w:tc>
        <w:tc>
          <w:tcPr>
            <w:tcW w:w="270" w:type="dxa"/>
          </w:tcPr>
          <w:p w14:paraId="73AD603A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5D517B2B" w14:textId="2D9ACC2D" w:rsidR="00E12B3C" w:rsidRPr="004C004F" w:rsidRDefault="008B5163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E12B3C" w:rsidRPr="004C004F" w14:paraId="0A7A5F75" w14:textId="77777777" w:rsidTr="002916B3">
        <w:trPr>
          <w:trHeight w:val="306"/>
        </w:trPr>
        <w:tc>
          <w:tcPr>
            <w:tcW w:w="4500" w:type="dxa"/>
          </w:tcPr>
          <w:p w14:paraId="2B551485" w14:textId="12B9C48A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14:paraId="7A00FFF1" w14:textId="37F8A991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67B84A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15AC8D" w14:textId="3F359819" w:rsidR="00E12B3C" w:rsidRPr="004C004F" w:rsidRDefault="008B5163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3896382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B343E" w14:textId="23856A21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5</w:t>
            </w:r>
          </w:p>
        </w:tc>
        <w:tc>
          <w:tcPr>
            <w:tcW w:w="270" w:type="dxa"/>
          </w:tcPr>
          <w:p w14:paraId="60CFE2F9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224349FE" w14:textId="39FB3A10" w:rsidR="00E12B3C" w:rsidRPr="004C004F" w:rsidRDefault="008B5163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12B3C" w:rsidRPr="004C004F" w14:paraId="36BD023B" w14:textId="77777777" w:rsidTr="002916B3">
        <w:trPr>
          <w:trHeight w:val="306"/>
        </w:trPr>
        <w:tc>
          <w:tcPr>
            <w:tcW w:w="4500" w:type="dxa"/>
          </w:tcPr>
          <w:p w14:paraId="705C6863" w14:textId="77777777" w:rsidR="00E12B3C" w:rsidRPr="004C004F" w:rsidRDefault="00E12B3C" w:rsidP="004C004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648DAD68" w14:textId="241DA2AA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การถือหุ้นในบริษัทร่วม</w:t>
            </w:r>
          </w:p>
        </w:tc>
        <w:tc>
          <w:tcPr>
            <w:tcW w:w="990" w:type="dxa"/>
          </w:tcPr>
          <w:p w14:paraId="433886AA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4268FE" w14:textId="39762C69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50C29590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15806" w14:textId="77777777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F0A57B" w14:textId="570AA43D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209364D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C17C91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  <w:p w14:paraId="467500EA" w14:textId="54D4B6B1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11B0DBCA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0742CF2" w14:textId="77777777" w:rsidR="00E12B3C" w:rsidRPr="004C004F" w:rsidRDefault="00E12B3C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8EC9280" w14:textId="43ED207F" w:rsidR="00E12B3C" w:rsidRPr="004C004F" w:rsidRDefault="00E12B3C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12B3C" w:rsidRPr="004C004F" w14:paraId="7DC05AA6" w14:textId="77777777" w:rsidTr="002916B3">
        <w:trPr>
          <w:trHeight w:val="306"/>
        </w:trPr>
        <w:tc>
          <w:tcPr>
            <w:tcW w:w="4500" w:type="dxa"/>
            <w:hideMark/>
          </w:tcPr>
          <w:p w14:paraId="1CD3DCA0" w14:textId="513021AF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990" w:type="dxa"/>
          </w:tcPr>
          <w:p w14:paraId="06C39A0E" w14:textId="0F07F2CE" w:rsidR="00E12B3C" w:rsidRPr="004C004F" w:rsidRDefault="00E12B3C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</w:t>
            </w:r>
            <w:r w:rsidR="00206A97"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16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14:paraId="18F9B9D8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F5B5422" w14:textId="08C79EF9" w:rsidR="00E12B3C" w:rsidRPr="004C004F" w:rsidRDefault="00E12B3C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B76CD3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6B7A3" w14:textId="65F11A2F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</w:t>
            </w:r>
            <w:r w:rsidR="00616704"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16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14:paraId="784FD203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hideMark/>
          </w:tcPr>
          <w:p w14:paraId="2938A937" w14:textId="578BBF38" w:rsidR="00E12B3C" w:rsidRPr="004C004F" w:rsidRDefault="00E12B3C" w:rsidP="004C00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B3C" w:rsidRPr="004C004F" w14:paraId="2A30C6E2" w14:textId="77777777" w:rsidTr="009C7ED7">
        <w:trPr>
          <w:trHeight w:val="306"/>
        </w:trPr>
        <w:tc>
          <w:tcPr>
            <w:tcW w:w="4500" w:type="dxa"/>
            <w:hideMark/>
          </w:tcPr>
          <w:p w14:paraId="0B906A78" w14:textId="4AABC00F" w:rsidR="00E12B3C" w:rsidRPr="004C004F" w:rsidRDefault="00E12B3C" w:rsidP="004C004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Pr="004C00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13411" w14:textId="6C66246C" w:rsidR="00E12B3C" w:rsidRPr="004C004F" w:rsidRDefault="00206A97" w:rsidP="004C00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12B3C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70" w:type="dxa"/>
          </w:tcPr>
          <w:p w14:paraId="4C474C0A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3CE9A2" w14:textId="6B7E4F52" w:rsidR="00E12B3C" w:rsidRPr="004C004F" w:rsidRDefault="008B5163" w:rsidP="004C004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12B3C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  <w:tc>
          <w:tcPr>
            <w:tcW w:w="270" w:type="dxa"/>
          </w:tcPr>
          <w:p w14:paraId="49DBC910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D4328" w14:textId="58DA20F9" w:rsidR="00E12B3C" w:rsidRPr="004C004F" w:rsidRDefault="00E12B3C" w:rsidP="004C004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 w:rsidR="00616704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AC60EED" w14:textId="77777777" w:rsidR="00E12B3C" w:rsidRPr="004C004F" w:rsidRDefault="00E12B3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37792E" w14:textId="2D657BF0" w:rsidR="00E12B3C" w:rsidRPr="004C004F" w:rsidRDefault="00E12B3C" w:rsidP="004C004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8B5163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</w:p>
        </w:tc>
      </w:tr>
    </w:tbl>
    <w:p w14:paraId="611EB652" w14:textId="1E52CF88" w:rsidR="009042B5" w:rsidRPr="004C004F" w:rsidRDefault="009042B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783BEF9" w14:textId="5610E499" w:rsidR="00617266" w:rsidRPr="004C004F" w:rsidRDefault="00617266" w:rsidP="004C004F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44216BF" w14:textId="77777777" w:rsidR="00617266" w:rsidRPr="004C004F" w:rsidRDefault="00617266" w:rsidP="004C004F">
      <w:pPr>
        <w:rPr>
          <w:sz w:val="24"/>
          <w:szCs w:val="24"/>
          <w:lang w:val="th-TH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365"/>
        <w:gridCol w:w="1150"/>
        <w:gridCol w:w="1190"/>
        <w:gridCol w:w="256"/>
        <w:gridCol w:w="1231"/>
      </w:tblGrid>
      <w:tr w:rsidR="00617266" w:rsidRPr="004C004F" w14:paraId="670D6FEA" w14:textId="77777777" w:rsidTr="006241C1">
        <w:tc>
          <w:tcPr>
            <w:tcW w:w="5365" w:type="dxa"/>
          </w:tcPr>
          <w:p w14:paraId="666F7161" w14:textId="77777777" w:rsidR="00617266" w:rsidRPr="004C004F" w:rsidRDefault="006172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C5D87D4" w14:textId="77777777" w:rsidR="00617266" w:rsidRPr="004C004F" w:rsidRDefault="006172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0B30B7F2" w14:textId="77777777" w:rsidR="00617266" w:rsidRPr="004C004F" w:rsidRDefault="006172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266" w:rsidRPr="004C004F" w14:paraId="695BAEE9" w14:textId="77777777" w:rsidTr="006241C1">
        <w:tc>
          <w:tcPr>
            <w:tcW w:w="5365" w:type="dxa"/>
          </w:tcPr>
          <w:p w14:paraId="098B5C45" w14:textId="77777777" w:rsidR="00617266" w:rsidRPr="004C004F" w:rsidRDefault="006172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425F8AFF" w14:textId="77777777" w:rsidR="00617266" w:rsidRPr="004C004F" w:rsidRDefault="006172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666440DC" w14:textId="29D27444" w:rsidR="0061726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56" w:type="dxa"/>
          </w:tcPr>
          <w:p w14:paraId="2F192B2A" w14:textId="77777777" w:rsidR="00617266" w:rsidRPr="004C004F" w:rsidRDefault="006172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7399ABAB" w14:textId="0D48FF08" w:rsidR="00617266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617266" w:rsidRPr="004C004F" w14:paraId="3E836864" w14:textId="77777777" w:rsidTr="006241C1">
        <w:tc>
          <w:tcPr>
            <w:tcW w:w="5365" w:type="dxa"/>
          </w:tcPr>
          <w:p w14:paraId="7D522125" w14:textId="77777777" w:rsidR="00617266" w:rsidRPr="004C004F" w:rsidRDefault="006172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0" w:type="dxa"/>
          </w:tcPr>
          <w:p w14:paraId="52CE75FC" w14:textId="77777777" w:rsidR="00617266" w:rsidRPr="004C004F" w:rsidRDefault="006172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559133F7" w14:textId="77777777" w:rsidR="00617266" w:rsidRPr="004C004F" w:rsidRDefault="006172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6C2BF5" w:rsidRPr="004C004F" w14:paraId="255AC262" w14:textId="77777777" w:rsidTr="006241C1">
        <w:trPr>
          <w:trHeight w:val="362"/>
        </w:trPr>
        <w:tc>
          <w:tcPr>
            <w:tcW w:w="5365" w:type="dxa"/>
          </w:tcPr>
          <w:p w14:paraId="5248A01D" w14:textId="6122B74C" w:rsidR="006C2BF5" w:rsidRPr="004C004F" w:rsidRDefault="006C2BF5" w:rsidP="004C004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0" w:type="dxa"/>
          </w:tcPr>
          <w:p w14:paraId="473365EE" w14:textId="77777777" w:rsidR="006C2BF5" w:rsidRPr="004C004F" w:rsidRDefault="006C2B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19DA3CCC" w14:textId="4187F176" w:rsidR="006C2BF5" w:rsidRPr="004C004F" w:rsidRDefault="00FB056D" w:rsidP="004C004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C2BF5"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56" w:type="dxa"/>
          </w:tcPr>
          <w:p w14:paraId="645B0FB6" w14:textId="77777777" w:rsidR="006C2BF5" w:rsidRPr="004C004F" w:rsidRDefault="006C2BF5" w:rsidP="004C004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14769C66" w14:textId="1AD875FB" w:rsidR="006C2BF5" w:rsidRPr="004C004F" w:rsidRDefault="00FB056D" w:rsidP="004C004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C2BF5"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283</w:t>
            </w:r>
          </w:p>
        </w:tc>
      </w:tr>
      <w:tr w:rsidR="006C2BF5" w:rsidRPr="004C004F" w14:paraId="5046FE0E" w14:textId="77777777" w:rsidTr="006241C1">
        <w:trPr>
          <w:trHeight w:val="362"/>
        </w:trPr>
        <w:tc>
          <w:tcPr>
            <w:tcW w:w="5365" w:type="dxa"/>
          </w:tcPr>
          <w:p w14:paraId="2BDA06D1" w14:textId="1D126AA7" w:rsidR="006C2BF5" w:rsidRPr="004C004F" w:rsidRDefault="006C2BF5" w:rsidP="004C004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0" w:type="dxa"/>
          </w:tcPr>
          <w:p w14:paraId="66445D49" w14:textId="77777777" w:rsidR="006C2BF5" w:rsidRPr="004C004F" w:rsidRDefault="006C2B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67BB9FCB" w14:textId="112D39CE" w:rsidR="006C2BF5" w:rsidRPr="004C004F" w:rsidRDefault="00FB056D" w:rsidP="004C004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56" w:type="dxa"/>
          </w:tcPr>
          <w:p w14:paraId="23EE2CA1" w14:textId="77777777" w:rsidR="006C2BF5" w:rsidRPr="004C004F" w:rsidRDefault="006C2BF5" w:rsidP="004C004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0332D5F6" w14:textId="21AAB1AE" w:rsidR="006C2BF5" w:rsidRPr="004C004F" w:rsidRDefault="00FB056D" w:rsidP="004C004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</w:tr>
      <w:tr w:rsidR="00617266" w:rsidRPr="004C004F" w14:paraId="71267496" w14:textId="77777777" w:rsidTr="006241C1">
        <w:tc>
          <w:tcPr>
            <w:tcW w:w="5365" w:type="dxa"/>
          </w:tcPr>
          <w:p w14:paraId="18820309" w14:textId="60DBFDDB" w:rsidR="00617266" w:rsidRPr="004C004F" w:rsidRDefault="00DC582A" w:rsidP="004C004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B056D"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FB056D" w:rsidRPr="004C00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628C4"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151613" w:rsidRPr="004C004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150" w:type="dxa"/>
          </w:tcPr>
          <w:p w14:paraId="4EBB3235" w14:textId="77777777" w:rsidR="00617266" w:rsidRPr="004C004F" w:rsidRDefault="006172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E81EF18" w14:textId="402A2C61" w:rsidR="00617266" w:rsidRPr="004C004F" w:rsidRDefault="00FB056D" w:rsidP="004C004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7596F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56" w:type="dxa"/>
          </w:tcPr>
          <w:p w14:paraId="59BE75BC" w14:textId="77777777" w:rsidR="00617266" w:rsidRPr="004C004F" w:rsidRDefault="0061726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7AB79D9C" w14:textId="1D12D2B0" w:rsidR="00617266" w:rsidRPr="004C004F" w:rsidRDefault="00FB056D" w:rsidP="004C004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6C2BF5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</w:tr>
    </w:tbl>
    <w:p w14:paraId="7C354B6E" w14:textId="77777777" w:rsidR="000A1426" w:rsidRPr="004C004F" w:rsidRDefault="000A142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EAFADB0" w14:textId="7AFBF758" w:rsidR="00B845D3" w:rsidRPr="004C004F" w:rsidRDefault="0061726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8A39AA" w:rsidRPr="004C004F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281387" w:rsidRPr="004C004F">
        <w:rPr>
          <w:rFonts w:asciiTheme="majorBidi" w:hAnsiTheme="majorBidi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2568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2F1085" w:rsidRPr="004C004F">
        <w:rPr>
          <w:rFonts w:asciiTheme="majorBidi" w:hAnsiTheme="majorBidi" w:hint="cs"/>
          <w:sz w:val="30"/>
          <w:szCs w:val="30"/>
          <w:cs/>
        </w:rPr>
        <w:t>ล็อกซเล่ย์</w:t>
      </w:r>
      <w:r w:rsidR="002F1085" w:rsidRPr="004C004F">
        <w:rPr>
          <w:rFonts w:asciiTheme="majorBidi" w:hAnsiTheme="majorBidi"/>
          <w:sz w:val="30"/>
          <w:szCs w:val="30"/>
          <w:cs/>
        </w:rPr>
        <w:t xml:space="preserve"> </w:t>
      </w:r>
      <w:r w:rsidR="00274D06" w:rsidRPr="004C004F">
        <w:rPr>
          <w:rFonts w:asciiTheme="majorBidi" w:hAnsiTheme="majorBidi" w:hint="cs"/>
          <w:sz w:val="30"/>
          <w:szCs w:val="30"/>
          <w:cs/>
        </w:rPr>
        <w:t>เอ็นจิเนียริ่ง</w:t>
      </w:r>
      <w:r w:rsidR="00274D06" w:rsidRPr="004C004F">
        <w:rPr>
          <w:rFonts w:asciiTheme="majorBidi" w:hAnsi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FB056D" w:rsidRPr="004C004F">
        <w:rPr>
          <w:rFonts w:asciiTheme="majorBidi" w:hAnsiTheme="majorBidi" w:cstheme="majorBidi"/>
          <w:sz w:val="30"/>
          <w:szCs w:val="30"/>
        </w:rPr>
        <w:t>10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FB056D" w:rsidRPr="004C004F">
        <w:rPr>
          <w:rFonts w:asciiTheme="majorBidi" w:hAnsiTheme="majorBidi" w:cstheme="majorBidi"/>
          <w:sz w:val="30"/>
          <w:szCs w:val="30"/>
        </w:rPr>
        <w:t>30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99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78CA45E" w14:textId="77777777" w:rsidR="004C5DCA" w:rsidRPr="004C004F" w:rsidRDefault="004C5DCA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0104F" w14:textId="3DF6C466" w:rsidR="004C5DCA" w:rsidRPr="004C004F" w:rsidRDefault="004C5DCA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ในเดือนพฤษภาคม </w:t>
      </w:r>
      <w:r w:rsidR="00FB056D" w:rsidRPr="004C004F">
        <w:rPr>
          <w:rFonts w:asciiTheme="majorBidi" w:hAnsiTheme="majorBidi" w:cstheme="majorBidi"/>
          <w:sz w:val="30"/>
          <w:szCs w:val="30"/>
        </w:rPr>
        <w:t>2568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แอลบี อีวี </w:t>
      </w:r>
      <w:r w:rsidRPr="004C004F">
        <w:rPr>
          <w:rFonts w:asciiTheme="majorBidi" w:hAnsiTheme="majorBidi" w:cstheme="majorBidi"/>
          <w:sz w:val="30"/>
          <w:szCs w:val="30"/>
          <w:cs/>
        </w:rPr>
        <w:t>จำกัด ซึ่งเป็นบริษัทย่อยของบริษัท ได้เรียกชำร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ค่าหุ้นเพิ่มร้อยละ </w:t>
      </w:r>
      <w:r w:rsidR="00FB056D" w:rsidRPr="004C004F">
        <w:rPr>
          <w:rFonts w:asciiTheme="majorBidi" w:hAnsiTheme="majorBidi" w:cstheme="majorBidi"/>
          <w:sz w:val="30"/>
          <w:szCs w:val="30"/>
        </w:rPr>
        <w:t>13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บริษัทได้จ่ายเงินค่าหุ้นดังกล่าวตามสัดส่วนการถือหุ้นร้อยละ </w:t>
      </w:r>
      <w:r w:rsidR="00FB056D" w:rsidRPr="004C004F">
        <w:rPr>
          <w:rFonts w:asciiTheme="majorBidi" w:hAnsiTheme="majorBidi" w:cstheme="majorBidi"/>
          <w:sz w:val="30"/>
          <w:szCs w:val="30"/>
        </w:rPr>
        <w:t>99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FB056D" w:rsidRPr="004C004F">
        <w:rPr>
          <w:rFonts w:asciiTheme="majorBidi" w:hAnsiTheme="majorBidi" w:cstheme="majorBidi"/>
          <w:sz w:val="30"/>
          <w:szCs w:val="30"/>
        </w:rPr>
        <w:t>5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460EF78" w14:textId="77777777" w:rsidR="00C96535" w:rsidRPr="004C004F" w:rsidRDefault="00C9653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AE336" w14:textId="69C6F8EE" w:rsidR="00C96535" w:rsidRPr="004C004F" w:rsidRDefault="00C9653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4C004F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C004F">
        <w:rPr>
          <w:rFonts w:asciiTheme="majorBidi" w:hAnsiTheme="majorBidi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2568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197E72" w:rsidRPr="004C004F">
        <w:rPr>
          <w:rFonts w:asciiTheme="majorBidi" w:hAnsiTheme="majorBidi" w:cstheme="majorBidi" w:hint="cs"/>
          <w:sz w:val="30"/>
          <w:szCs w:val="30"/>
          <w:cs/>
        </w:rPr>
        <w:t xml:space="preserve">ล็อกซเล่ย์ </w:t>
      </w:r>
      <w:r w:rsidR="00DE7050" w:rsidRPr="004C004F">
        <w:rPr>
          <w:rFonts w:asciiTheme="majorBidi" w:hAnsiTheme="majorBidi" w:cstheme="majorBidi" w:hint="cs"/>
          <w:sz w:val="30"/>
          <w:szCs w:val="30"/>
          <w:cs/>
        </w:rPr>
        <w:t>เพาเวอร์ ซิสเต็มส์</w:t>
      </w:r>
      <w:r w:rsidR="00DE7050" w:rsidRPr="004C004F">
        <w:rPr>
          <w:rFonts w:asciiTheme="majorBidi" w:hAnsiTheme="majorBidi" w:hint="cs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4C004F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ได้เพิ่มทุน</w:t>
      </w:r>
      <w:r w:rsidR="00D871CE" w:rsidRPr="004C004F">
        <w:rPr>
          <w:rFonts w:asciiTheme="majorBidi" w:hAnsiTheme="majorBidi" w:cstheme="majorBidi"/>
          <w:sz w:val="30"/>
          <w:szCs w:val="30"/>
        </w:rPr>
        <w:br/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จดทะเบียนจากจำนวน </w:t>
      </w:r>
      <w:r w:rsidR="00FB056D" w:rsidRPr="004C004F">
        <w:rPr>
          <w:rFonts w:asciiTheme="majorBidi" w:hAnsiTheme="majorBidi" w:cstheme="majorBidi"/>
          <w:sz w:val="30"/>
          <w:szCs w:val="30"/>
        </w:rPr>
        <w:t>100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FB056D" w:rsidRPr="004C004F">
        <w:rPr>
          <w:rFonts w:asciiTheme="majorBidi" w:hAnsiTheme="majorBidi" w:cstheme="majorBidi"/>
          <w:sz w:val="30"/>
          <w:szCs w:val="30"/>
        </w:rPr>
        <w:t>150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99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50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556175B" w14:textId="77777777" w:rsidR="00C96535" w:rsidRPr="004C004F" w:rsidRDefault="00C9653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BB35B" w14:textId="1DD8C60D" w:rsidR="00291DF4" w:rsidRPr="004C004F" w:rsidRDefault="00291DF4" w:rsidP="004C004F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420A31EC" w14:textId="77777777" w:rsidR="00253043" w:rsidRPr="004C004F" w:rsidRDefault="00253043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37D8C2C" w14:textId="5E26B095" w:rsidR="00DC4CD0" w:rsidRPr="004C004F" w:rsidRDefault="00291DF4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6" w:name="_Hlk102235943"/>
      <w:r w:rsidRPr="004C00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A4E192" w14:textId="57D4C8BB" w:rsidR="00581556" w:rsidRPr="004C004F" w:rsidRDefault="0058155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</w:p>
    <w:bookmarkEnd w:id="6"/>
    <w:p w14:paraId="17119B5A" w14:textId="017F6F80" w:rsidR="0084418A" w:rsidRPr="004C004F" w:rsidRDefault="0084418A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C004F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FB056D" w:rsidRPr="004C004F">
        <w:rPr>
          <w:rFonts w:ascii="Angsana New" w:hAnsi="Angsana New" w:hint="cs"/>
          <w:sz w:val="30"/>
          <w:szCs w:val="30"/>
        </w:rPr>
        <w:t>2560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="00FB056D" w:rsidRPr="004C004F">
        <w:rPr>
          <w:rFonts w:ascii="Angsana New" w:hAnsi="Angsana New" w:hint="cs"/>
          <w:sz w:val="30"/>
          <w:szCs w:val="30"/>
        </w:rPr>
        <w:t>1</w:t>
      </w:r>
      <w:r w:rsidRPr="004C004F">
        <w:rPr>
          <w:rFonts w:ascii="Angsana New" w:hAnsi="Angsana New" w:hint="cs"/>
          <w:sz w:val="30"/>
          <w:szCs w:val="30"/>
        </w:rPr>
        <w:t>,</w:t>
      </w:r>
      <w:r w:rsidR="00FB056D" w:rsidRPr="004C004F">
        <w:rPr>
          <w:rFonts w:ascii="Angsana New" w:hAnsi="Angsana New" w:hint="cs"/>
          <w:sz w:val="30"/>
          <w:szCs w:val="30"/>
        </w:rPr>
        <w:t>023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FB056D" w:rsidRPr="004C004F">
        <w:rPr>
          <w:rFonts w:ascii="Angsana New" w:hAnsi="Angsana New" w:hint="cs"/>
          <w:sz w:val="30"/>
          <w:szCs w:val="30"/>
        </w:rPr>
        <w:t>2560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 xml:space="preserve">เป็นภายในเดือนเมษายน </w:t>
      </w:r>
      <w:r w:rsidR="00FB056D" w:rsidRPr="004C004F">
        <w:rPr>
          <w:rFonts w:ascii="Angsana New" w:hAnsi="Angsana New" w:hint="cs"/>
          <w:sz w:val="30"/>
          <w:szCs w:val="30"/>
        </w:rPr>
        <w:t>2563</w:t>
      </w:r>
      <w:r w:rsidRPr="004C004F">
        <w:rPr>
          <w:rFonts w:ascii="Angsana New" w:hAnsi="Angsana New" w:hint="cs"/>
          <w:sz w:val="30"/>
          <w:szCs w:val="30"/>
          <w:cs/>
        </w:rPr>
        <w:t xml:space="preserve"> และในเดือนมิถุนายน </w:t>
      </w:r>
      <w:r w:rsidR="00FB056D" w:rsidRPr="004C004F">
        <w:rPr>
          <w:rFonts w:ascii="Angsana New" w:hAnsi="Angsana New" w:hint="cs"/>
          <w:sz w:val="30"/>
          <w:szCs w:val="30"/>
        </w:rPr>
        <w:t>2561</w:t>
      </w:r>
      <w:r w:rsidRPr="004C004F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FB056D" w:rsidRPr="004C004F">
        <w:rPr>
          <w:rFonts w:ascii="Angsana New" w:hAnsi="Angsana New" w:hint="cs"/>
          <w:sz w:val="30"/>
          <w:szCs w:val="30"/>
        </w:rPr>
        <w:t>2563</w:t>
      </w:r>
      <w:r w:rsidRPr="004C004F">
        <w:rPr>
          <w:rFonts w:ascii="Angsana New" w:hAnsi="Angsana New" w:hint="cs"/>
          <w:sz w:val="30"/>
          <w:szCs w:val="30"/>
          <w:cs/>
        </w:rPr>
        <w:t xml:space="preserve"> เป็นภายในเดือนธันวาคม </w:t>
      </w:r>
      <w:r w:rsidR="00FB056D" w:rsidRPr="004C004F">
        <w:rPr>
          <w:rFonts w:ascii="Angsana New" w:hAnsi="Angsana New" w:hint="cs"/>
          <w:sz w:val="30"/>
          <w:szCs w:val="30"/>
        </w:rPr>
        <w:t>2566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 ต่อมาลูกหนี้การค้า สกสค</w:t>
      </w:r>
      <w:r w:rsidRPr="004C004F">
        <w:rPr>
          <w:rFonts w:ascii="Angsana New" w:hAnsi="Angsana New" w:hint="cs"/>
          <w:sz w:val="30"/>
          <w:szCs w:val="30"/>
        </w:rPr>
        <w:t>.</w:t>
      </w:r>
      <w:r w:rsidRPr="004C004F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FB056D" w:rsidRPr="004C004F">
        <w:rPr>
          <w:rFonts w:ascii="Angsana New" w:hAnsi="Angsana New"/>
          <w:sz w:val="30"/>
          <w:szCs w:val="30"/>
        </w:rPr>
        <w:t>5</w:t>
      </w:r>
      <w:r w:rsidRPr="004C004F">
        <w:rPr>
          <w:rFonts w:ascii="Angsana New" w:hAnsi="Angsana New" w:hint="cs"/>
          <w:sz w:val="30"/>
          <w:szCs w:val="30"/>
        </w:rPr>
        <w:t xml:space="preserve">) </w:t>
      </w:r>
      <w:r w:rsidRPr="004C004F">
        <w:rPr>
          <w:rFonts w:ascii="Angsana New" w:hAnsi="Angsana New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="00FB056D" w:rsidRPr="004C004F">
        <w:rPr>
          <w:rFonts w:ascii="Angsana New" w:hAnsi="Angsana New" w:hint="cs"/>
          <w:sz w:val="30"/>
          <w:szCs w:val="30"/>
        </w:rPr>
        <w:t>2563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ทำให้</w:t>
      </w:r>
      <w:r w:rsidR="002716EC" w:rsidRPr="004C004F">
        <w:rPr>
          <w:rFonts w:ascii="Angsana New" w:hAnsi="Angsana New"/>
          <w:sz w:val="30"/>
          <w:szCs w:val="30"/>
        </w:rPr>
        <w:br/>
      </w:r>
      <w:r w:rsidRPr="004C004F">
        <w:rPr>
          <w:rFonts w:ascii="Angsana New" w:hAnsi="Angsana New" w:hint="cs"/>
          <w:sz w:val="30"/>
          <w:szCs w:val="30"/>
          <w:cs/>
        </w:rPr>
        <w:t>ล็อกซเล่ย์ ไวร์เลส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</w:t>
      </w:r>
      <w:r w:rsidR="001A2DE2" w:rsidRPr="004C004F">
        <w:rPr>
          <w:rFonts w:ascii="Angsana New" w:hAnsi="Angsana New" w:hint="cs"/>
          <w:sz w:val="30"/>
          <w:szCs w:val="30"/>
          <w:cs/>
        </w:rPr>
        <w:t>ได้ ต่อมา</w:t>
      </w:r>
      <w:r w:rsidRPr="004C004F">
        <w:rPr>
          <w:rFonts w:ascii="Angsana New" w:hAnsi="Angsana New" w:hint="cs"/>
          <w:sz w:val="30"/>
          <w:szCs w:val="30"/>
          <w:cs/>
        </w:rPr>
        <w:t>ในเดือน</w:t>
      </w:r>
      <w:r w:rsidR="00A04017" w:rsidRPr="004C004F">
        <w:rPr>
          <w:rFonts w:ascii="Angsana New" w:hAnsi="Angsana New" w:hint="cs"/>
          <w:sz w:val="30"/>
          <w:szCs w:val="30"/>
          <w:cs/>
        </w:rPr>
        <w:t>กรกฎาคม</w:t>
      </w:r>
      <w:r w:rsidR="00EB3D56" w:rsidRPr="004C004F">
        <w:rPr>
          <w:rFonts w:ascii="Angsana New" w:hAnsi="Angsana New" w:hint="cs"/>
          <w:sz w:val="30"/>
          <w:szCs w:val="30"/>
          <w:cs/>
        </w:rPr>
        <w:t xml:space="preserve"> </w:t>
      </w:r>
      <w:r w:rsidR="00FB056D" w:rsidRPr="004C004F">
        <w:rPr>
          <w:rFonts w:ascii="Angsana New" w:hAnsi="Angsana New" w:hint="cs"/>
          <w:sz w:val="30"/>
          <w:szCs w:val="30"/>
        </w:rPr>
        <w:t>256</w:t>
      </w:r>
      <w:r w:rsidR="00FB056D" w:rsidRPr="004C004F">
        <w:rPr>
          <w:rFonts w:ascii="Angsana New" w:hAnsi="Angsana New"/>
          <w:sz w:val="30"/>
          <w:szCs w:val="30"/>
        </w:rPr>
        <w:t>8</w:t>
      </w:r>
      <w:r w:rsidR="00EB3D56"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ไวร์เลสได้รับอนุมัติการขยายระยะเวลาการชำระหนี้ดังกล่าวเพิ่มเติมเป็นภายใน</w:t>
      </w:r>
      <w:r w:rsidR="001D39B7" w:rsidRPr="004C004F">
        <w:rPr>
          <w:rFonts w:ascii="Angsana New" w:hAnsi="Angsana New" w:hint="cs"/>
          <w:sz w:val="30"/>
          <w:szCs w:val="30"/>
          <w:cs/>
        </w:rPr>
        <w:t xml:space="preserve">เดือนมกราคม </w:t>
      </w:r>
      <w:r w:rsidR="00FB056D" w:rsidRPr="004C004F">
        <w:rPr>
          <w:rFonts w:ascii="Angsana New" w:hAnsi="Angsana New" w:hint="cs"/>
          <w:sz w:val="30"/>
          <w:szCs w:val="30"/>
        </w:rPr>
        <w:t>256</w:t>
      </w:r>
      <w:r w:rsidR="00FB056D" w:rsidRPr="004C004F">
        <w:rPr>
          <w:rFonts w:ascii="Angsana New" w:hAnsi="Angsana New"/>
          <w:sz w:val="30"/>
          <w:szCs w:val="30"/>
        </w:rPr>
        <w:t>9</w:t>
      </w:r>
      <w:r w:rsidR="00A6598A" w:rsidRPr="004C004F">
        <w:rPr>
          <w:rFonts w:ascii="Angsana New" w:hAnsi="Angsana New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โดย ณ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วันที่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="00FB056D" w:rsidRPr="004C004F">
        <w:rPr>
          <w:rFonts w:ascii="Angsana New" w:hAnsi="Angsana New"/>
          <w:sz w:val="30"/>
          <w:szCs w:val="30"/>
        </w:rPr>
        <w:t>30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="006628C4" w:rsidRPr="004C004F">
        <w:rPr>
          <w:rFonts w:ascii="Angsana New" w:hAnsi="Angsana New" w:hint="cs"/>
          <w:sz w:val="30"/>
          <w:szCs w:val="30"/>
          <w:cs/>
        </w:rPr>
        <w:t>กันย</w:t>
      </w:r>
      <w:r w:rsidR="009D3407" w:rsidRPr="004C004F">
        <w:rPr>
          <w:rFonts w:ascii="Angsana New" w:hAnsi="Angsana New" w:hint="cs"/>
          <w:sz w:val="30"/>
          <w:szCs w:val="30"/>
          <w:cs/>
        </w:rPr>
        <w:t>ายน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="00FB056D" w:rsidRPr="004C004F">
        <w:rPr>
          <w:rFonts w:ascii="Angsana New" w:hAnsi="Angsana New"/>
          <w:sz w:val="30"/>
          <w:szCs w:val="30"/>
        </w:rPr>
        <w:t>2568</w:t>
      </w:r>
      <w:r w:rsidRPr="004C004F">
        <w:rPr>
          <w:rFonts w:ascii="Angsana New" w:hAnsi="Angsana New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มีหนี้สินจากการปรับ</w:t>
      </w:r>
      <w:r w:rsidRPr="004C004F">
        <w:rPr>
          <w:rFonts w:ascii="Angsana New" w:hAnsi="Angsana New" w:hint="cs"/>
          <w:spacing w:val="-4"/>
          <w:sz w:val="30"/>
          <w:szCs w:val="30"/>
          <w:cs/>
        </w:rPr>
        <w:t>โครงสร้างหนี้และดอกเบี้ยค้างจ่ายคงเหลือจำนวน</w:t>
      </w:r>
      <w:r w:rsidR="00B1624E" w:rsidRPr="004C004F">
        <w:rPr>
          <w:rFonts w:ascii="Angsana New" w:hAnsi="Angsana New"/>
          <w:spacing w:val="-4"/>
          <w:sz w:val="30"/>
          <w:szCs w:val="30"/>
        </w:rPr>
        <w:t xml:space="preserve"> </w:t>
      </w:r>
      <w:r w:rsidR="00FB056D" w:rsidRPr="004C004F">
        <w:rPr>
          <w:rFonts w:ascii="Angsana New" w:hAnsi="Angsana New"/>
          <w:spacing w:val="-4"/>
          <w:sz w:val="30"/>
          <w:szCs w:val="30"/>
        </w:rPr>
        <w:t>40</w:t>
      </w:r>
      <w:r w:rsidR="00206A97" w:rsidRPr="004C004F">
        <w:rPr>
          <w:rFonts w:ascii="Angsana New" w:hAnsi="Angsana New"/>
          <w:spacing w:val="-4"/>
          <w:sz w:val="30"/>
          <w:szCs w:val="30"/>
        </w:rPr>
        <w:t>7</w:t>
      </w:r>
      <w:r w:rsidRPr="004C004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852FA6" w:rsidRPr="004C004F">
        <w:rPr>
          <w:rFonts w:ascii="Angsana New" w:hAnsi="Angsana New"/>
          <w:spacing w:val="-4"/>
          <w:sz w:val="30"/>
          <w:szCs w:val="30"/>
        </w:rPr>
        <w:t xml:space="preserve"> (</w:t>
      </w:r>
      <w:r w:rsidR="00852FA6" w:rsidRPr="004C004F">
        <w:rPr>
          <w:rFonts w:ascii="Angsana New" w:hAnsi="Angsana New" w:hint="cs"/>
          <w:spacing w:val="-4"/>
          <w:sz w:val="30"/>
          <w:szCs w:val="30"/>
          <w:cs/>
        </w:rPr>
        <w:t>เป็นดอกเบี้ยค้างจ่ายจำนวน</w:t>
      </w:r>
      <w:r w:rsidR="00B1624E" w:rsidRPr="004C004F">
        <w:rPr>
          <w:rFonts w:ascii="Angsana New" w:hAnsi="Angsana New"/>
          <w:spacing w:val="-4"/>
          <w:sz w:val="30"/>
          <w:szCs w:val="30"/>
        </w:rPr>
        <w:t xml:space="preserve"> </w:t>
      </w:r>
      <w:r w:rsidR="00FB056D" w:rsidRPr="004C004F">
        <w:rPr>
          <w:rFonts w:ascii="Angsana New" w:hAnsi="Angsana New"/>
          <w:spacing w:val="-4"/>
          <w:sz w:val="30"/>
          <w:szCs w:val="30"/>
        </w:rPr>
        <w:t>1</w:t>
      </w:r>
      <w:r w:rsidR="00206A97" w:rsidRPr="004C004F">
        <w:rPr>
          <w:rFonts w:ascii="Angsana New" w:hAnsi="Angsana New"/>
          <w:spacing w:val="-4"/>
          <w:sz w:val="30"/>
          <w:szCs w:val="30"/>
        </w:rPr>
        <w:t>21</w:t>
      </w:r>
      <w:r w:rsidR="00852FA6" w:rsidRPr="004C004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52FA6" w:rsidRPr="004C004F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852FA6" w:rsidRPr="004C004F">
        <w:rPr>
          <w:rFonts w:ascii="Angsana New" w:hAnsi="Angsana New"/>
          <w:spacing w:val="-4"/>
          <w:sz w:val="30"/>
          <w:szCs w:val="30"/>
          <w:cs/>
        </w:rPr>
        <w:t>)</w:t>
      </w:r>
      <w:r w:rsidR="002716EC" w:rsidRPr="004C004F">
        <w:rPr>
          <w:rFonts w:ascii="Angsana New" w:hAnsi="Angsana New"/>
          <w:spacing w:val="-4"/>
          <w:sz w:val="30"/>
          <w:szCs w:val="30"/>
        </w:rPr>
        <w:br/>
      </w:r>
      <w:r w:rsidR="00216032" w:rsidRPr="004C004F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FB056D" w:rsidRPr="004C004F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D72FE0" w:rsidRPr="004C004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D72FE0" w:rsidRPr="004C004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FB056D" w:rsidRPr="004C004F">
        <w:rPr>
          <w:rFonts w:ascii="Angsana New" w:hAnsi="Angsana New"/>
          <w:i/>
          <w:iCs/>
          <w:spacing w:val="-4"/>
          <w:sz w:val="30"/>
          <w:szCs w:val="30"/>
        </w:rPr>
        <w:t>2567</w:t>
      </w:r>
      <w:r w:rsidR="00852FA6" w:rsidRPr="004C004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216032" w:rsidRPr="004C004F">
        <w:rPr>
          <w:rFonts w:ascii="Angsana New" w:hAnsi="Angsana New" w:hint="cs"/>
          <w:i/>
          <w:iCs/>
          <w:spacing w:val="-4"/>
          <w:sz w:val="30"/>
          <w:szCs w:val="30"/>
          <w:cs/>
        </w:rPr>
        <w:t>หนี้สินจากการปรับโครงสร้างหนี้</w:t>
      </w:r>
      <w:r w:rsidR="00731740" w:rsidRPr="004C004F">
        <w:rPr>
          <w:rFonts w:ascii="Angsana New" w:hAnsi="Angsana New" w:hint="cs"/>
          <w:i/>
          <w:iCs/>
          <w:spacing w:val="-4"/>
          <w:sz w:val="30"/>
          <w:szCs w:val="30"/>
          <w:cs/>
        </w:rPr>
        <w:t>และดอกเบี้ยค้างจ่าย</w:t>
      </w:r>
      <w:r w:rsidR="00852FA6" w:rsidRPr="004C004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="00FB056D" w:rsidRPr="004C004F">
        <w:rPr>
          <w:rFonts w:ascii="Angsana New" w:hAnsi="Angsana New"/>
          <w:i/>
          <w:iCs/>
          <w:spacing w:val="-4"/>
          <w:sz w:val="30"/>
          <w:szCs w:val="30"/>
        </w:rPr>
        <w:t>401</w:t>
      </w:r>
      <w:r w:rsidR="00852FA6" w:rsidRPr="004C004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52FA6" w:rsidRPr="004C004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</w:t>
      </w:r>
      <w:r w:rsidRPr="004C004F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เป็นดอกเบี้ยค้างจ่ายจำนวน</w:t>
      </w:r>
      <w:r w:rsidRPr="004C004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FB056D" w:rsidRPr="004C004F">
        <w:rPr>
          <w:rFonts w:ascii="Angsana New" w:hAnsi="Angsana New"/>
          <w:i/>
          <w:iCs/>
          <w:spacing w:val="-4"/>
          <w:sz w:val="30"/>
          <w:szCs w:val="30"/>
        </w:rPr>
        <w:t>115</w:t>
      </w:r>
      <w:r w:rsidRPr="004C004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4C004F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4C004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</w:p>
    <w:p w14:paraId="774BC55A" w14:textId="77777777" w:rsidR="00942F46" w:rsidRPr="004C004F" w:rsidRDefault="00942F4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1774C24" w14:textId="77777777" w:rsidR="00942F46" w:rsidRPr="004C004F" w:rsidRDefault="00942F4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00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หุ้นกู้ระยะยาว</w:t>
      </w:r>
    </w:p>
    <w:p w14:paraId="7DCC5C64" w14:textId="77777777" w:rsidR="00942F46" w:rsidRPr="004C004F" w:rsidRDefault="00942F4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7FBC8C8F" w14:textId="7E2603B8" w:rsidR="00942F46" w:rsidRPr="004C004F" w:rsidRDefault="00942F4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Pr="004C004F">
        <w:rPr>
          <w:rFonts w:asciiTheme="majorBidi" w:hAnsiTheme="majorBidi" w:cstheme="majorBidi"/>
          <w:sz w:val="30"/>
          <w:szCs w:val="30"/>
        </w:rPr>
        <w:t xml:space="preserve">2568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บริษัทได้ออกจำหน่ายหุ้นกู้ระยะยาวจำนวนเงิน </w:t>
      </w:r>
      <w:r w:rsidRPr="004C004F">
        <w:rPr>
          <w:rFonts w:asciiTheme="majorBidi" w:hAnsiTheme="majorBidi" w:cstheme="majorBidi"/>
          <w:sz w:val="30"/>
          <w:szCs w:val="30"/>
        </w:rPr>
        <w:t xml:space="preserve">300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C004F">
        <w:rPr>
          <w:rFonts w:asciiTheme="majorBidi" w:hAnsiTheme="majorBidi" w:cstheme="majorBidi"/>
          <w:sz w:val="30"/>
          <w:szCs w:val="30"/>
        </w:rPr>
        <w:t>(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4C004F">
        <w:rPr>
          <w:rFonts w:asciiTheme="majorBidi" w:hAnsiTheme="majorBidi" w:cstheme="majorBidi"/>
          <w:sz w:val="30"/>
          <w:szCs w:val="30"/>
        </w:rPr>
        <w:t xml:space="preserve">300,000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หน่วย </w:t>
      </w:r>
      <w:r w:rsidR="00DD7093" w:rsidRPr="004C004F">
        <w:rPr>
          <w:rFonts w:asciiTheme="majorBidi" w:hAnsiTheme="majorBidi" w:cstheme="majorBidi"/>
          <w:sz w:val="30"/>
          <w:szCs w:val="30"/>
          <w:cs/>
        </w:rPr>
        <w:br/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มูลค่าที่ตราไว้หน่วยละ </w:t>
      </w:r>
      <w:r w:rsidRPr="004C004F">
        <w:rPr>
          <w:rFonts w:asciiTheme="majorBidi" w:hAnsiTheme="majorBidi" w:cstheme="majorBidi"/>
          <w:sz w:val="30"/>
          <w:szCs w:val="30"/>
        </w:rPr>
        <w:t xml:space="preserve">1,000 </w:t>
      </w:r>
      <w:r w:rsidRPr="004C004F">
        <w:rPr>
          <w:rFonts w:asciiTheme="majorBidi" w:hAnsiTheme="majorBidi" w:cstheme="majorBidi"/>
          <w:sz w:val="30"/>
          <w:szCs w:val="30"/>
          <w:cs/>
        </w:rPr>
        <w:t>บาท</w:t>
      </w:r>
      <w:r w:rsidRPr="004C004F">
        <w:rPr>
          <w:rFonts w:asciiTheme="majorBidi" w:hAnsiTheme="majorBidi" w:cstheme="majorBidi"/>
          <w:sz w:val="30"/>
          <w:szCs w:val="30"/>
        </w:rPr>
        <w:t>)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โดยมีวัตถุประสงค์เพื่อชำระคืน</w:t>
      </w:r>
      <w:r w:rsidR="00C97B15" w:rsidRPr="004C004F">
        <w:rPr>
          <w:rFonts w:asciiTheme="majorBidi" w:hAnsiTheme="majorBidi" w:cstheme="majorBidi" w:hint="cs"/>
          <w:sz w:val="30"/>
          <w:szCs w:val="30"/>
          <w:cs/>
        </w:rPr>
        <w:t>หุ้นกู้ระยะยาว</w:t>
      </w:r>
      <w:r w:rsidR="00DD7093" w:rsidRPr="004C004F">
        <w:rPr>
          <w:rFonts w:asciiTheme="majorBidi" w:hAnsiTheme="majorBidi" w:cstheme="majorBidi" w:hint="cs"/>
          <w:sz w:val="30"/>
          <w:szCs w:val="30"/>
          <w:cs/>
        </w:rPr>
        <w:t xml:space="preserve">ที่ออกจำหน่ายในปี </w:t>
      </w:r>
      <w:r w:rsidR="00DD7093" w:rsidRPr="004C004F">
        <w:rPr>
          <w:rFonts w:asciiTheme="majorBidi" w:hAnsiTheme="majorBidi" w:cstheme="majorBidi"/>
          <w:sz w:val="30"/>
          <w:szCs w:val="30"/>
        </w:rPr>
        <w:t>2565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หุ้นกู้มี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กำหนดชำระคืนในเดือนกันยายน </w:t>
      </w:r>
      <w:r w:rsidRPr="004C004F">
        <w:rPr>
          <w:rFonts w:asciiTheme="majorBidi" w:hAnsiTheme="majorBidi" w:cstheme="majorBidi"/>
          <w:sz w:val="30"/>
          <w:szCs w:val="30"/>
        </w:rPr>
        <w:t xml:space="preserve">2571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Pr="004C004F">
        <w:rPr>
          <w:rFonts w:asciiTheme="majorBidi" w:hAnsiTheme="majorBidi" w:cstheme="majorBidi"/>
          <w:sz w:val="30"/>
          <w:szCs w:val="30"/>
        </w:rPr>
        <w:t xml:space="preserve">5 </w:t>
      </w:r>
      <w:r w:rsidRPr="004C004F">
        <w:rPr>
          <w:rFonts w:asciiTheme="majorBidi" w:hAnsiTheme="majorBidi" w:cstheme="majorBidi"/>
          <w:sz w:val="30"/>
          <w:szCs w:val="30"/>
          <w:cs/>
        </w:rPr>
        <w:t>ต่อปี กำหนดชำระดอกเบี้ยทุกๆ หกเดือนในเดือนมีนาคมและเดือนกันยายนของทุกปี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</w:p>
    <w:p w14:paraId="7F69394A" w14:textId="77777777" w:rsidR="00942F46" w:rsidRPr="004C004F" w:rsidRDefault="00942F4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2C7C918" w14:textId="77777777" w:rsidR="00942F46" w:rsidRPr="004C004F" w:rsidRDefault="00942F4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ภายใต้ข้อกำหนดของหุ้นกู้ดังกล่าว บริษัทต้องปฏิบัติตามเงื่อนไขและข้อกำหนดต่าง ๆ ที่ระบุไว้ เช่น การรักษาอัตราส่วนทางการเงิน</w:t>
      </w:r>
      <w:r w:rsidRPr="004C004F">
        <w:rPr>
          <w:rFonts w:asciiTheme="majorBidi" w:hAnsiTheme="majorBidi" w:cstheme="majorBidi"/>
          <w:sz w:val="30"/>
          <w:szCs w:val="30"/>
        </w:rPr>
        <w:t xml:space="preserve">  </w:t>
      </w:r>
      <w:r w:rsidRPr="004C004F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0E0244F5" w14:textId="240160D1" w:rsidR="001D39B7" w:rsidRPr="004C004F" w:rsidRDefault="001D39B7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4"/>
        <w:gridCol w:w="1500"/>
        <w:gridCol w:w="375"/>
        <w:gridCol w:w="1388"/>
      </w:tblGrid>
      <w:tr w:rsidR="005F656E" w:rsidRPr="004C004F" w14:paraId="22271C61" w14:textId="77777777" w:rsidTr="005F656E">
        <w:trPr>
          <w:trHeight w:val="326"/>
        </w:trPr>
        <w:tc>
          <w:tcPr>
            <w:tcW w:w="5864" w:type="dxa"/>
          </w:tcPr>
          <w:p w14:paraId="6588EED3" w14:textId="41EA4B8B" w:rsidR="005F656E" w:rsidRPr="004C004F" w:rsidRDefault="005F656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513F033F" w14:textId="77777777" w:rsidR="005F656E" w:rsidRPr="004C004F" w:rsidRDefault="005F656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56E" w:rsidRPr="004C004F" w14:paraId="2C29B12B" w14:textId="77777777" w:rsidTr="005F656E">
        <w:trPr>
          <w:trHeight w:val="326"/>
        </w:trPr>
        <w:tc>
          <w:tcPr>
            <w:tcW w:w="5864" w:type="dxa"/>
          </w:tcPr>
          <w:p w14:paraId="6AE7F1D9" w14:textId="77777777" w:rsidR="005F656E" w:rsidRPr="004C004F" w:rsidRDefault="005F656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</w:tcPr>
          <w:p w14:paraId="5F360B5D" w14:textId="7DE798A8" w:rsidR="005F656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1387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28C4" w:rsidRPr="004C004F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="009D3407" w:rsidRPr="004C004F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375" w:type="dxa"/>
          </w:tcPr>
          <w:p w14:paraId="375EE09A" w14:textId="77777777" w:rsidR="005F656E" w:rsidRPr="004C004F" w:rsidRDefault="005F656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DDB4A69" w14:textId="38A08D7A" w:rsidR="005F656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5F656E" w:rsidRPr="004C004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F656E" w:rsidRPr="004C004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F656E" w:rsidRPr="004C004F" w14:paraId="05573EB0" w14:textId="77777777" w:rsidTr="005F656E">
        <w:trPr>
          <w:trHeight w:val="326"/>
        </w:trPr>
        <w:tc>
          <w:tcPr>
            <w:tcW w:w="5864" w:type="dxa"/>
          </w:tcPr>
          <w:p w14:paraId="51787E84" w14:textId="658FC4D7" w:rsidR="005F656E" w:rsidRPr="004C004F" w:rsidRDefault="005F656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500" w:type="dxa"/>
          </w:tcPr>
          <w:p w14:paraId="169A8085" w14:textId="61BF75DA" w:rsidR="005F656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375" w:type="dxa"/>
          </w:tcPr>
          <w:p w14:paraId="40413DBE" w14:textId="77777777" w:rsidR="005F656E" w:rsidRPr="004C004F" w:rsidRDefault="005F656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21EA6A2E" w14:textId="7905A5DB" w:rsidR="005F656E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F656E" w:rsidRPr="004C004F" w14:paraId="165F298B" w14:textId="77777777" w:rsidTr="00294DEC">
        <w:trPr>
          <w:trHeight w:val="336"/>
        </w:trPr>
        <w:tc>
          <w:tcPr>
            <w:tcW w:w="5864" w:type="dxa"/>
          </w:tcPr>
          <w:p w14:paraId="5C65517A" w14:textId="77777777" w:rsidR="005F656E" w:rsidRPr="004C004F" w:rsidRDefault="005F656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1D5237E6" w14:textId="6B2F83EE" w:rsidR="005F656E" w:rsidRPr="004C004F" w:rsidRDefault="005F656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4A42" w:rsidRPr="004C004F" w14:paraId="6153D250" w14:textId="77777777" w:rsidTr="005F656E">
        <w:trPr>
          <w:trHeight w:val="63"/>
        </w:trPr>
        <w:tc>
          <w:tcPr>
            <w:tcW w:w="5864" w:type="dxa"/>
          </w:tcPr>
          <w:p w14:paraId="55C68763" w14:textId="77777777" w:rsidR="002B4A42" w:rsidRPr="004C004F" w:rsidRDefault="002B4A42" w:rsidP="004C0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</w:tcPr>
          <w:p w14:paraId="3C44D22F" w14:textId="202BD764" w:rsidR="002B4A42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37401A29" w14:textId="77777777" w:rsidR="002B4A42" w:rsidRPr="004C004F" w:rsidRDefault="002B4A4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385C81" w14:textId="1D602436" w:rsidR="002B4A42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</w:tr>
      <w:tr w:rsidR="002B4A42" w:rsidRPr="004C004F" w14:paraId="09F4EC70" w14:textId="77777777" w:rsidTr="005F656E">
        <w:trPr>
          <w:trHeight w:val="63"/>
        </w:trPr>
        <w:tc>
          <w:tcPr>
            <w:tcW w:w="5864" w:type="dxa"/>
          </w:tcPr>
          <w:p w14:paraId="0D222C81" w14:textId="1FB5329E" w:rsidR="002B4A42" w:rsidRPr="004C004F" w:rsidRDefault="002B4A42" w:rsidP="004C0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>**</w:t>
            </w:r>
          </w:p>
        </w:tc>
        <w:tc>
          <w:tcPr>
            <w:tcW w:w="1500" w:type="dxa"/>
          </w:tcPr>
          <w:p w14:paraId="73120B74" w14:textId="71DE4A36" w:rsidR="002B4A42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375" w:type="dxa"/>
          </w:tcPr>
          <w:p w14:paraId="164E62FF" w14:textId="77777777" w:rsidR="002B4A42" w:rsidRPr="004C004F" w:rsidRDefault="002B4A4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8387BDF" w14:textId="11FDB136" w:rsidR="002B4A42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</w:tr>
      <w:tr w:rsidR="002B4A42" w:rsidRPr="004C004F" w14:paraId="00A05135" w14:textId="77777777" w:rsidTr="005F656E">
        <w:trPr>
          <w:trHeight w:val="63"/>
        </w:trPr>
        <w:tc>
          <w:tcPr>
            <w:tcW w:w="5864" w:type="dxa"/>
          </w:tcPr>
          <w:p w14:paraId="2CBC8D78" w14:textId="0F891DE5" w:rsidR="002B4A42" w:rsidRPr="004C004F" w:rsidRDefault="002B4A42" w:rsidP="004C0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500" w:type="dxa"/>
          </w:tcPr>
          <w:p w14:paraId="588C0EBB" w14:textId="7C8D36CC" w:rsidR="002B4A42" w:rsidRPr="004C004F" w:rsidRDefault="00E1331F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375" w:type="dxa"/>
          </w:tcPr>
          <w:p w14:paraId="101E097B" w14:textId="77777777" w:rsidR="002B4A42" w:rsidRPr="004C004F" w:rsidRDefault="002B4A4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B5E7C96" w14:textId="0FC93649" w:rsidR="002B4A42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</w:tr>
      <w:tr w:rsidR="002B4A42" w:rsidRPr="004C004F" w14:paraId="0DAC18C3" w14:textId="77777777" w:rsidTr="005F656E">
        <w:trPr>
          <w:trHeight w:val="63"/>
        </w:trPr>
        <w:tc>
          <w:tcPr>
            <w:tcW w:w="5864" w:type="dxa"/>
          </w:tcPr>
          <w:p w14:paraId="2158176D" w14:textId="036F7CBE" w:rsidR="002B4A42" w:rsidRPr="004C004F" w:rsidRDefault="002B4A42" w:rsidP="004C0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****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4B877AC7" w14:textId="104D5EF0" w:rsidR="002B4A42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75" w:type="dxa"/>
          </w:tcPr>
          <w:p w14:paraId="277E02E4" w14:textId="77777777" w:rsidR="002B4A42" w:rsidRPr="004C004F" w:rsidRDefault="002B4A4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841B7DA" w14:textId="45A69CE9" w:rsidR="002B4A42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2B4A42" w:rsidRPr="004C004F" w14:paraId="2A634A64" w14:textId="77777777" w:rsidTr="005F656E">
        <w:trPr>
          <w:trHeight w:val="336"/>
        </w:trPr>
        <w:tc>
          <w:tcPr>
            <w:tcW w:w="5864" w:type="dxa"/>
          </w:tcPr>
          <w:p w14:paraId="1E3EA90A" w14:textId="77777777" w:rsidR="002B4A42" w:rsidRPr="004C004F" w:rsidRDefault="002B4A42" w:rsidP="004C00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64E7A0F3" w14:textId="4A0AC685" w:rsidR="002B4A42" w:rsidRPr="004C004F" w:rsidRDefault="003021F2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375" w:type="dxa"/>
          </w:tcPr>
          <w:p w14:paraId="25166C96" w14:textId="77777777" w:rsidR="002B4A42" w:rsidRPr="004C004F" w:rsidRDefault="002B4A4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014CD187" w:rsidR="002B4A42" w:rsidRPr="004C004F" w:rsidRDefault="00FB056D" w:rsidP="004C004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467</w:t>
            </w:r>
          </w:p>
        </w:tc>
      </w:tr>
    </w:tbl>
    <w:p w14:paraId="16D1ED21" w14:textId="77777777" w:rsidR="00BB39E8" w:rsidRPr="004C004F" w:rsidRDefault="00BB39E8" w:rsidP="004C004F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E92490E" w14:textId="3DAAD28B" w:rsidR="00F6040A" w:rsidRPr="004C004F" w:rsidRDefault="001A3909" w:rsidP="004C004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C004F">
        <w:rPr>
          <w:rFonts w:ascii="Angsana New" w:hAnsi="Angsana New"/>
          <w:sz w:val="30"/>
          <w:szCs w:val="30"/>
        </w:rPr>
        <w:t xml:space="preserve">* </w:t>
      </w:r>
      <w:r w:rsidRPr="004C004F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4C004F">
        <w:rPr>
          <w:rFonts w:ascii="Angsana New" w:hAnsi="Angsana New"/>
          <w:sz w:val="30"/>
          <w:szCs w:val="30"/>
          <w:cs/>
        </w:rPr>
        <w:t>ได้</w:t>
      </w:r>
      <w:r w:rsidRPr="004C004F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600754F6" w14:textId="77777777" w:rsidR="00FA4984" w:rsidRPr="004C004F" w:rsidRDefault="00FA4984" w:rsidP="004C004F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2EC089A8" w14:textId="77777777" w:rsidR="001A3909" w:rsidRPr="004C004F" w:rsidRDefault="001A3909" w:rsidP="004C004F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29D1EE1F" w14:textId="59CD61F3" w:rsidR="001A3909" w:rsidRPr="004C004F" w:rsidRDefault="001A3909" w:rsidP="004C004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C004F">
        <w:rPr>
          <w:rFonts w:ascii="Angsana New" w:hAnsi="Angsana New"/>
          <w:spacing w:val="-4"/>
          <w:sz w:val="30"/>
          <w:szCs w:val="30"/>
        </w:rPr>
        <w:t>*</w:t>
      </w:r>
      <w:r w:rsidRPr="004C004F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4C004F">
        <w:rPr>
          <w:rFonts w:ascii="Angsana New" w:hAnsi="Angsana New"/>
          <w:spacing w:val="-4"/>
          <w:sz w:val="30"/>
          <w:szCs w:val="30"/>
        </w:rPr>
        <w:t xml:space="preserve"> </w:t>
      </w:r>
      <w:r w:rsidR="005D0AD1" w:rsidRPr="004C004F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ได้ใช้เป็นหลักประกันต่อสถาบันการเงินสำหรับการกู้ยืมเงินและการออกหนังสือค้ำประกันของบริษัทย่อย</w:t>
      </w:r>
    </w:p>
    <w:p w14:paraId="069F9C53" w14:textId="77777777" w:rsidR="00F6040A" w:rsidRPr="004C004F" w:rsidRDefault="00F6040A" w:rsidP="004C004F">
      <w:pPr>
        <w:spacing w:line="240" w:lineRule="auto"/>
        <w:ind w:left="547"/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2074BDE7" w14:textId="77777777" w:rsidR="00253043" w:rsidRPr="004C004F" w:rsidRDefault="00253043" w:rsidP="004C004F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  <w:cs/>
        </w:rPr>
      </w:pPr>
    </w:p>
    <w:p w14:paraId="0F4B1937" w14:textId="038C0C18" w:rsidR="00C03563" w:rsidRPr="004C004F" w:rsidRDefault="001A3909" w:rsidP="004C004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C004F">
        <w:rPr>
          <w:rFonts w:ascii="Angsana New" w:hAnsi="Angsana New"/>
          <w:sz w:val="30"/>
          <w:szCs w:val="30"/>
        </w:rPr>
        <w:t>***</w:t>
      </w:r>
      <w:r w:rsidRPr="004C004F">
        <w:rPr>
          <w:rFonts w:ascii="Angsana New" w:hAnsi="Angsana New" w:hint="cs"/>
          <w:sz w:val="30"/>
          <w:szCs w:val="30"/>
          <w:cs/>
        </w:rPr>
        <w:t xml:space="preserve"> </w:t>
      </w:r>
      <w:bookmarkStart w:id="7" w:name="_Hlk78730169"/>
      <w:bookmarkStart w:id="8" w:name="_Hlk118051004"/>
      <w:r w:rsidR="005D0AD1" w:rsidRPr="004C004F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1B0D4FA3" w14:textId="77777777" w:rsidR="00F6040A" w:rsidRPr="004C004F" w:rsidRDefault="00F6040A" w:rsidP="004C004F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0819A485" w14:textId="77777777" w:rsidR="005D0AD1" w:rsidRPr="004C004F" w:rsidRDefault="005D0AD1" w:rsidP="004C004F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004F">
        <w:rPr>
          <w:rFonts w:ascii="Angsana New" w:hAnsi="Angsana New" w:hint="cs"/>
          <w:sz w:val="30"/>
          <w:szCs w:val="30"/>
        </w:rPr>
        <w:t>***</w:t>
      </w:r>
      <w:r w:rsidRPr="004C004F">
        <w:rPr>
          <w:rFonts w:ascii="Angsana New" w:hAnsi="Angsana New"/>
          <w:sz w:val="30"/>
          <w:szCs w:val="30"/>
        </w:rPr>
        <w:t>*</w:t>
      </w:r>
      <w:r w:rsidRPr="004C004F">
        <w:rPr>
          <w:rFonts w:ascii="Angsana New" w:hAnsi="Angsana New" w:hint="cs"/>
          <w:sz w:val="30"/>
          <w:szCs w:val="30"/>
        </w:rPr>
        <w:t xml:space="preserve"> </w:t>
      </w:r>
      <w:r w:rsidRPr="004C004F">
        <w:rPr>
          <w:rFonts w:ascii="Angsana New" w:hAnsi="Angsana New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35C039EB" w14:textId="26E2E2EE" w:rsidR="00C3488F" w:rsidRPr="004C004F" w:rsidRDefault="00C3488F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30"/>
          <w:szCs w:val="30"/>
          <w:cs/>
        </w:rPr>
        <w:sectPr w:rsidR="00C3488F" w:rsidRPr="004C004F" w:rsidSect="00563F1D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  <w:bookmarkStart w:id="9" w:name="_Hlk149725883"/>
      <w:bookmarkEnd w:id="7"/>
      <w:bookmarkEnd w:id="8"/>
    </w:p>
    <w:bookmarkEnd w:id="9"/>
    <w:p w14:paraId="301F99EB" w14:textId="1DFD1B52" w:rsidR="00335A9A" w:rsidRPr="004C004F" w:rsidRDefault="001D4F25" w:rsidP="004C004F">
      <w:pPr>
        <w:pStyle w:val="Heading1"/>
        <w:shd w:val="clear" w:color="auto" w:fill="auto"/>
        <w:tabs>
          <w:tab w:val="clear" w:pos="4513"/>
          <w:tab w:val="left" w:pos="630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FC43BFA" w14:textId="4C168E4C" w:rsidR="00335A9A" w:rsidRPr="004C004F" w:rsidRDefault="00335A9A" w:rsidP="004C004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="00FB056D" w:rsidRPr="004C004F">
        <w:rPr>
          <w:rFonts w:asciiTheme="majorBidi" w:hAnsiTheme="majorBidi" w:cstheme="majorBidi"/>
          <w:sz w:val="30"/>
          <w:szCs w:val="30"/>
        </w:rPr>
        <w:t>2567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FB056D" w:rsidRPr="004C004F">
        <w:rPr>
          <w:rFonts w:asciiTheme="majorBidi" w:hAnsiTheme="majorBidi" w:cstheme="majorBidi"/>
          <w:sz w:val="30"/>
          <w:szCs w:val="30"/>
        </w:rPr>
        <w:t>2568</w:t>
      </w:r>
    </w:p>
    <w:p w14:paraId="75999AAE" w14:textId="55CA36C7" w:rsidR="00A26F72" w:rsidRPr="004C004F" w:rsidRDefault="00A26F72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6E54F5" w:rsidRPr="004C004F" w14:paraId="01EA5050" w14:textId="77777777" w:rsidTr="00A26F72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3F1ACAF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bookmarkStart w:id="10" w:name="_Hlk202165489"/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6E54F5" w:rsidRPr="004C004F" w14:paraId="45031448" w14:textId="77777777" w:rsidTr="00A26F72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1517BEF8" w14:textId="2144A53B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725376"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4B05E28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3BD00286" w14:textId="77777777" w:rsidR="006E54F5" w:rsidRPr="004C004F" w:rsidRDefault="006E54F5" w:rsidP="004C004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35FDB25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60AF570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41AB3DF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617578C2" w14:textId="77777777" w:rsidR="006E54F5" w:rsidRPr="004C004F" w:rsidRDefault="006E54F5" w:rsidP="004C004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72A69B9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7CACE0E0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0F3BE18C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07486831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7FD1D958" w14:textId="18AD739A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ธุรกิจโครงการพิเศษและอื่นๆ</w:t>
            </w:r>
          </w:p>
        </w:tc>
        <w:tc>
          <w:tcPr>
            <w:tcW w:w="236" w:type="dxa"/>
          </w:tcPr>
          <w:p w14:paraId="308BF1F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03CF5BD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6E54F5" w:rsidRPr="004C004F" w14:paraId="1256D68F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22DEB72" w14:textId="6EBC9318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FB056D" w:rsidRPr="004C004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1C73AD" w:rsidRPr="004C004F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</w:t>
            </w:r>
            <w:r w:rsidR="002354C1" w:rsidRPr="004C004F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ายน</w:t>
            </w:r>
          </w:p>
        </w:tc>
        <w:tc>
          <w:tcPr>
            <w:tcW w:w="704" w:type="dxa"/>
            <w:hideMark/>
          </w:tcPr>
          <w:p w14:paraId="56AE2D5C" w14:textId="61A57E89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hideMark/>
          </w:tcPr>
          <w:p w14:paraId="730EFE0E" w14:textId="77777777" w:rsidR="006E54F5" w:rsidRPr="004C004F" w:rsidRDefault="006E54F5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13564E9" w14:textId="18A8DB21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hideMark/>
          </w:tcPr>
          <w:p w14:paraId="186D0202" w14:textId="77777777" w:rsidR="006E54F5" w:rsidRPr="004C004F" w:rsidRDefault="006E54F5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28F2C585" w14:textId="47BCC508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04903B0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2C359932" w14:textId="7AF924F5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" w:type="dxa"/>
          </w:tcPr>
          <w:p w14:paraId="1F42CD3C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60C847DE" w14:textId="2F82C7C5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7E79FE04" w14:textId="77777777" w:rsidR="006E54F5" w:rsidRPr="004C004F" w:rsidRDefault="006E54F5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912CEA6" w14:textId="375CD7F8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518E7F0F" w14:textId="77777777" w:rsidR="006E54F5" w:rsidRPr="004C004F" w:rsidRDefault="006E54F5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2AD4A99" w14:textId="139C52D7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2D13BBDB" w14:textId="77777777" w:rsidR="006E54F5" w:rsidRPr="004C004F" w:rsidRDefault="006E54F5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91A8617" w14:textId="52CCBB3F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39970FC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344FC96" w14:textId="23B38EC0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389B08A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2EA7690D" w14:textId="724D00BC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6775D9A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2F2BFC3E" w14:textId="2AF8753A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457893D1" w14:textId="77777777" w:rsidR="006E54F5" w:rsidRPr="004C004F" w:rsidRDefault="006E54F5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DCB82BB" w14:textId="2C20871D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363168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4B64F82A" w14:textId="186A188C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7B912E08" w14:textId="77777777" w:rsidR="006E54F5" w:rsidRPr="004C004F" w:rsidRDefault="006E54F5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B9FF3C0" w14:textId="5B5832F5" w:rsidR="006E54F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6E54F5" w:rsidRPr="004C004F" w14:paraId="33198FD5" w14:textId="77777777" w:rsidTr="00A26F72">
        <w:trPr>
          <w:trHeight w:val="60"/>
        </w:trPr>
        <w:tc>
          <w:tcPr>
            <w:tcW w:w="14865" w:type="dxa"/>
            <w:gridSpan w:val="28"/>
            <w:noWrap/>
            <w:vAlign w:val="bottom"/>
            <w:hideMark/>
          </w:tcPr>
          <w:p w14:paraId="2871DC34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4C004F" w14:paraId="5BD5B64C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6AFA92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4BF94802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54C64E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C77BC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5E58D23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26468D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177E0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D4B0F5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3993270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730A963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0DF055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6DDCF2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60C324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92B09D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25DED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EE3A8FC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ED6D08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20B4E39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6C49F92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502A8D1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B737829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7D5775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3501229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1D5624C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228C850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1999993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CA5878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454DFC52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23EE7" w:rsidRPr="004C004F" w14:paraId="17C84284" w14:textId="77777777" w:rsidTr="00761D4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0BF59A7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37DF1F8E" w14:textId="5B101456" w:rsidR="00523EE7" w:rsidRPr="004C004F" w:rsidRDefault="00FD774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940</w:t>
            </w:r>
          </w:p>
        </w:tc>
        <w:tc>
          <w:tcPr>
            <w:tcW w:w="237" w:type="dxa"/>
            <w:noWrap/>
            <w:vAlign w:val="bottom"/>
            <w:hideMark/>
          </w:tcPr>
          <w:p w14:paraId="05CA53CB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DFD57FB" w14:textId="01CD5515" w:rsidR="00523EE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7" w:type="dxa"/>
            <w:noWrap/>
            <w:vAlign w:val="bottom"/>
          </w:tcPr>
          <w:p w14:paraId="3B250BBB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73FCCB8" w14:textId="32479BA9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FD774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36" w:type="dxa"/>
            <w:vAlign w:val="bottom"/>
          </w:tcPr>
          <w:p w14:paraId="059D62C6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01E2F4B0" w14:textId="3B5A39EF" w:rsidR="00523EE7" w:rsidRPr="004C004F" w:rsidRDefault="00755B9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440</w:t>
            </w:r>
          </w:p>
        </w:tc>
        <w:tc>
          <w:tcPr>
            <w:tcW w:w="239" w:type="dxa"/>
          </w:tcPr>
          <w:p w14:paraId="7AD1C499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5C70186B" w14:textId="374F4916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D774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  <w:noWrap/>
            <w:vAlign w:val="bottom"/>
          </w:tcPr>
          <w:p w14:paraId="5365B4EF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FDB1C85" w14:textId="31E6D465" w:rsidR="00523EE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213</w:t>
            </w:r>
          </w:p>
        </w:tc>
        <w:tc>
          <w:tcPr>
            <w:tcW w:w="236" w:type="dxa"/>
            <w:noWrap/>
            <w:vAlign w:val="bottom"/>
          </w:tcPr>
          <w:p w14:paraId="13E22982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65F1832" w14:textId="417E2A84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D774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  <w:vAlign w:val="bottom"/>
          </w:tcPr>
          <w:p w14:paraId="69302A4D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7D3BAA3" w14:textId="50CDFAEF" w:rsidR="00523EE7" w:rsidRPr="004C004F" w:rsidRDefault="00755B9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320</w:t>
            </w:r>
          </w:p>
        </w:tc>
        <w:tc>
          <w:tcPr>
            <w:tcW w:w="236" w:type="dxa"/>
            <w:vAlign w:val="bottom"/>
          </w:tcPr>
          <w:p w14:paraId="10AC0A49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3134ACB" w14:textId="0E0BDB6D" w:rsidR="00523EE7" w:rsidRPr="004C004F" w:rsidRDefault="00FD774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990</w:t>
            </w:r>
          </w:p>
        </w:tc>
        <w:tc>
          <w:tcPr>
            <w:tcW w:w="236" w:type="dxa"/>
            <w:vAlign w:val="bottom"/>
          </w:tcPr>
          <w:p w14:paraId="06291109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707F3E17" w14:textId="6E2C3D26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3F59F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236" w:type="dxa"/>
          </w:tcPr>
          <w:p w14:paraId="5C7DDE8E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3CFE47F" w14:textId="0698EA1C" w:rsidR="00523EE7" w:rsidRPr="004C004F" w:rsidRDefault="00FD774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236</w:t>
            </w:r>
          </w:p>
        </w:tc>
        <w:tc>
          <w:tcPr>
            <w:tcW w:w="236" w:type="dxa"/>
            <w:vAlign w:val="bottom"/>
          </w:tcPr>
          <w:p w14:paraId="397DC017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83F1809" w14:textId="29D9B767" w:rsidR="00523EE7" w:rsidRPr="004C004F" w:rsidRDefault="00755B9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322</w:t>
            </w:r>
          </w:p>
        </w:tc>
        <w:tc>
          <w:tcPr>
            <w:tcW w:w="236" w:type="dxa"/>
            <w:vAlign w:val="bottom"/>
          </w:tcPr>
          <w:p w14:paraId="1789D768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E1964DC" w14:textId="3A285D44" w:rsidR="00523EE7" w:rsidRPr="004C004F" w:rsidRDefault="00FD774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523EE7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015</w:t>
            </w:r>
          </w:p>
        </w:tc>
        <w:tc>
          <w:tcPr>
            <w:tcW w:w="236" w:type="dxa"/>
            <w:vAlign w:val="bottom"/>
          </w:tcPr>
          <w:p w14:paraId="4F3F089D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03A4DD2" w14:textId="1F9B4126" w:rsidR="00523EE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523EE7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008</w:t>
            </w:r>
          </w:p>
        </w:tc>
      </w:tr>
      <w:tr w:rsidR="00523EE7" w:rsidRPr="004C004F" w14:paraId="2607FE95" w14:textId="77777777" w:rsidTr="00761D4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8AC7188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8C555C" w14:textId="65A21434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noWrap/>
            <w:vAlign w:val="bottom"/>
            <w:hideMark/>
          </w:tcPr>
          <w:p w14:paraId="44B37414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78EBF2" w14:textId="388E1DA3" w:rsidR="00523EE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noWrap/>
            <w:vAlign w:val="bottom"/>
          </w:tcPr>
          <w:p w14:paraId="41008419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87D1C" w14:textId="00233B3A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vAlign w:val="bottom"/>
          </w:tcPr>
          <w:p w14:paraId="4B4486B2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F0273E" w14:textId="71499672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55B91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</w:tcPr>
          <w:p w14:paraId="7E1E416C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C0CC82" w14:textId="3F8E6301" w:rsidR="00523EE7" w:rsidRPr="004C004F" w:rsidRDefault="00FD774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472963B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AFA2AB3" w14:textId="0A6F2A4B" w:rsidR="00523EE7" w:rsidRPr="004C004F" w:rsidRDefault="0004663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A4509FD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9D1D81" w14:textId="73044BCB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noWrap/>
            <w:vAlign w:val="bottom"/>
          </w:tcPr>
          <w:p w14:paraId="0781BB9A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06BF57" w14:textId="04D34EDF" w:rsidR="00523EE7" w:rsidRPr="004C004F" w:rsidRDefault="00755B9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236" w:type="dxa"/>
            <w:vAlign w:val="bottom"/>
          </w:tcPr>
          <w:p w14:paraId="78E72F83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6BCA9" w14:textId="704EE9D0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D774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7B5073D6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78CDC7" w14:textId="61C9C756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F59F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2D7B4102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AAE9" w14:textId="1BB947AB" w:rsidR="00523EE7" w:rsidRPr="004C004F" w:rsidRDefault="00FD774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vAlign w:val="bottom"/>
          </w:tcPr>
          <w:p w14:paraId="129EADE6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8210C4" w14:textId="434582F1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755B91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54CA2297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F091" w14:textId="7CDF69A6" w:rsidR="00523EE7" w:rsidRPr="004C004F" w:rsidRDefault="00FD774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  <w:vAlign w:val="bottom"/>
          </w:tcPr>
          <w:p w14:paraId="6B22D239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E7D5F6" w14:textId="0A2EFEF9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F59F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</w:tr>
      <w:tr w:rsidR="00523EE7" w:rsidRPr="004C004F" w14:paraId="3820715F" w14:textId="77777777" w:rsidTr="00761D49">
        <w:trPr>
          <w:trHeight w:val="50"/>
        </w:trPr>
        <w:tc>
          <w:tcPr>
            <w:tcW w:w="2411" w:type="dxa"/>
            <w:vAlign w:val="bottom"/>
            <w:hideMark/>
          </w:tcPr>
          <w:p w14:paraId="1BBE6728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838E1" w14:textId="6EA63E1A" w:rsidR="00523EE7" w:rsidRPr="004C004F" w:rsidRDefault="00FD774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946</w:t>
            </w:r>
          </w:p>
        </w:tc>
        <w:tc>
          <w:tcPr>
            <w:tcW w:w="237" w:type="dxa"/>
            <w:vAlign w:val="bottom"/>
            <w:hideMark/>
          </w:tcPr>
          <w:p w14:paraId="6EFAF749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EDACEC" w14:textId="0EAC3A4A" w:rsidR="00523EE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833</w:t>
            </w:r>
          </w:p>
        </w:tc>
        <w:tc>
          <w:tcPr>
            <w:tcW w:w="237" w:type="dxa"/>
            <w:vAlign w:val="bottom"/>
          </w:tcPr>
          <w:p w14:paraId="350FA7E3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A87440" w14:textId="7B2FA74D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FD774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236" w:type="dxa"/>
            <w:vAlign w:val="bottom"/>
          </w:tcPr>
          <w:p w14:paraId="3D808B59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6EB5D8" w14:textId="4643727D" w:rsidR="00523EE7" w:rsidRPr="004C004F" w:rsidRDefault="00755B9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453</w:t>
            </w:r>
          </w:p>
        </w:tc>
        <w:tc>
          <w:tcPr>
            <w:tcW w:w="239" w:type="dxa"/>
          </w:tcPr>
          <w:p w14:paraId="3D42D126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E62B1" w14:textId="32DEE035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D774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  <w:vAlign w:val="bottom"/>
          </w:tcPr>
          <w:p w14:paraId="0AFCE982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96E576" w14:textId="1A561E7B" w:rsidR="00523EE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213</w:t>
            </w:r>
          </w:p>
        </w:tc>
        <w:tc>
          <w:tcPr>
            <w:tcW w:w="236" w:type="dxa"/>
            <w:vAlign w:val="bottom"/>
          </w:tcPr>
          <w:p w14:paraId="6EEDB369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8B14A" w14:textId="283D05C1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FD774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36" w:type="dxa"/>
            <w:vAlign w:val="bottom"/>
          </w:tcPr>
          <w:p w14:paraId="58863E52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11B2D8" w14:textId="0C3EBEB0" w:rsidR="00523EE7" w:rsidRPr="004C004F" w:rsidRDefault="00755B9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428</w:t>
            </w:r>
          </w:p>
        </w:tc>
        <w:tc>
          <w:tcPr>
            <w:tcW w:w="236" w:type="dxa"/>
            <w:vAlign w:val="bottom"/>
          </w:tcPr>
          <w:p w14:paraId="0F06E742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279D7" w14:textId="42DB0D74" w:rsidR="00523EE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9324D5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FD774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002</w:t>
            </w:r>
          </w:p>
        </w:tc>
        <w:tc>
          <w:tcPr>
            <w:tcW w:w="236" w:type="dxa"/>
            <w:vAlign w:val="bottom"/>
          </w:tcPr>
          <w:p w14:paraId="0968DCB0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E70C87" w14:textId="5544F60F" w:rsidR="00523EE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900</w:t>
            </w:r>
          </w:p>
        </w:tc>
        <w:tc>
          <w:tcPr>
            <w:tcW w:w="236" w:type="dxa"/>
          </w:tcPr>
          <w:p w14:paraId="38D8608C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CBBF7" w14:textId="200A910E" w:rsidR="00523EE7" w:rsidRPr="004C004F" w:rsidRDefault="00FD774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267</w:t>
            </w:r>
          </w:p>
        </w:tc>
        <w:tc>
          <w:tcPr>
            <w:tcW w:w="236" w:type="dxa"/>
            <w:vAlign w:val="bottom"/>
          </w:tcPr>
          <w:p w14:paraId="7DC3DC27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E1B3CF" w14:textId="401167E3" w:rsidR="00523EE7" w:rsidRPr="004C004F" w:rsidRDefault="00755B9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356</w:t>
            </w:r>
          </w:p>
        </w:tc>
        <w:tc>
          <w:tcPr>
            <w:tcW w:w="236" w:type="dxa"/>
            <w:vAlign w:val="bottom"/>
          </w:tcPr>
          <w:p w14:paraId="36BBFEEA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F345E" w14:textId="77F46625" w:rsidR="00523EE7" w:rsidRPr="004C004F" w:rsidRDefault="00FD774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523EE7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6" w:type="dxa"/>
            <w:vAlign w:val="bottom"/>
          </w:tcPr>
          <w:p w14:paraId="5EF8E06D" w14:textId="77777777" w:rsidR="00523EE7" w:rsidRPr="004C004F" w:rsidRDefault="00523EE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C68D1E" w14:textId="2FEDAB53" w:rsidR="00523EE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523EE7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183</w:t>
            </w:r>
          </w:p>
        </w:tc>
      </w:tr>
      <w:tr w:rsidR="006E54F5" w:rsidRPr="004C004F" w14:paraId="690BC1FE" w14:textId="77777777" w:rsidTr="00A26F72">
        <w:trPr>
          <w:trHeight w:val="29"/>
        </w:trPr>
        <w:tc>
          <w:tcPr>
            <w:tcW w:w="2411" w:type="dxa"/>
            <w:noWrap/>
            <w:vAlign w:val="bottom"/>
          </w:tcPr>
          <w:p w14:paraId="4FAA0933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2FD280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AAB64B2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42E59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1D6EC56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9790F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A1A620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F1BA1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0F83A8A9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EA2593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59B04B7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4D31D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3B7DAB6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25148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92AE1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2E1AD4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DC7E267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45436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2438039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EF6A2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2C895B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2459C2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1943DD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16580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73C9B80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2660E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A6165B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84D5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6E54F5" w:rsidRPr="004C004F" w14:paraId="4F5BAD82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31E20B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35DAC8F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55D0241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C2C4383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926F8D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7263549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D72D2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CEBFFE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4C5B08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F12739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1EAA4A2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1BA96B9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E34EFB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FDCBB9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15323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35830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F0DCB1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84F45C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4347DB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CC8C06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8B3712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3CC71C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368B29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885548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086E19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474919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70340C1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22D7E43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4C004F" w14:paraId="4E8CCC93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B1C3AA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5502FE1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EDBC2D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FCF0BF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50C1791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BF0FF19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77751B9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78718EC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4D3F31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221C600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4B59F27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6A77B01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226950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D30FCB3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B5B24DC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2A1F0D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9A1A860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9C521CC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AAE856C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244152C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912891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7232D6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91724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5DAE26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2CF2D3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C6C34D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E34BC34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48250064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B45EC7" w:rsidRPr="004C004F" w14:paraId="1ABE2B2E" w14:textId="77777777" w:rsidTr="00502E2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A9111DA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A6681A1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4987E87C" w14:textId="524372F1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DEEC592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C1E5ACA" w14:textId="7BE95841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438DCED3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2444D85" w14:textId="57778D3B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15EAB21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7D7D33A" w14:textId="74053043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DCF216E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E423145" w14:textId="2A924E0C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C68FE05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2E5CEC3" w14:textId="18AE311A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539CED4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5C0797F" w14:textId="6A84BB46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401FF36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BA8A10C" w14:textId="7F654765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F370886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4EDB3D" w14:textId="690C9C7A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987</w:t>
            </w:r>
          </w:p>
        </w:tc>
        <w:tc>
          <w:tcPr>
            <w:tcW w:w="236" w:type="dxa"/>
            <w:vAlign w:val="bottom"/>
          </w:tcPr>
          <w:p w14:paraId="353D95D7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6AA3B6A" w14:textId="5CCDD4B0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3F59F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36" w:type="dxa"/>
          </w:tcPr>
          <w:p w14:paraId="1BB610FA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2B5F487" w14:textId="6B18FD6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972B13E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5DF65F78" w14:textId="182C8F1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FB97355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88A5D92" w14:textId="31C626D9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987</w:t>
            </w:r>
          </w:p>
        </w:tc>
        <w:tc>
          <w:tcPr>
            <w:tcW w:w="236" w:type="dxa"/>
            <w:vAlign w:val="bottom"/>
          </w:tcPr>
          <w:p w14:paraId="0F346DC7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42282FCA" w14:textId="14F7981F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3F59F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</w:t>
            </w:r>
          </w:p>
        </w:tc>
      </w:tr>
      <w:tr w:rsidR="00B45EC7" w:rsidRPr="004C004F" w14:paraId="209B4B78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C8B528A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57EA2EE7" w14:textId="3915BE92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481</w:t>
            </w:r>
          </w:p>
        </w:tc>
        <w:tc>
          <w:tcPr>
            <w:tcW w:w="237" w:type="dxa"/>
            <w:noWrap/>
            <w:vAlign w:val="bottom"/>
          </w:tcPr>
          <w:p w14:paraId="4E164BA7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861298C" w14:textId="6699CAFD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237" w:type="dxa"/>
            <w:noWrap/>
            <w:vAlign w:val="bottom"/>
          </w:tcPr>
          <w:p w14:paraId="5283BE91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332B14C" w14:textId="4A124CCC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vAlign w:val="bottom"/>
          </w:tcPr>
          <w:p w14:paraId="6AC8644F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4BD1147" w14:textId="4DA344DE" w:rsidR="00B45EC7" w:rsidRPr="004C004F" w:rsidRDefault="0003120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" w:type="dxa"/>
          </w:tcPr>
          <w:p w14:paraId="044C9DE6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A523083" w14:textId="3DAF00D8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E1BCEA9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BD3DE4B" w14:textId="71E3D2F4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A03C639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DD876E3" w14:textId="22387C84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14:paraId="6455B7CE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77955C4" w14:textId="73421052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03120F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14DC2AAE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5E0CF5" w14:textId="53C03089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C23F23C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A10E2D5" w14:textId="1335120F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4DAC2BF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76DEA2A" w14:textId="30F9F61C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36" w:type="dxa"/>
            <w:vAlign w:val="bottom"/>
          </w:tcPr>
          <w:p w14:paraId="6EBCF963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2B84AA4" w14:textId="425E7109" w:rsidR="00B45EC7" w:rsidRPr="004C004F" w:rsidRDefault="0003120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157</w:t>
            </w:r>
          </w:p>
        </w:tc>
        <w:tc>
          <w:tcPr>
            <w:tcW w:w="236" w:type="dxa"/>
            <w:vAlign w:val="bottom"/>
          </w:tcPr>
          <w:p w14:paraId="53146333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02E6B66" w14:textId="6ADB9692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561</w:t>
            </w:r>
          </w:p>
        </w:tc>
        <w:tc>
          <w:tcPr>
            <w:tcW w:w="236" w:type="dxa"/>
            <w:vAlign w:val="bottom"/>
          </w:tcPr>
          <w:p w14:paraId="1FDB1A06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3821639" w14:textId="0ED53D0B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606</w:t>
            </w:r>
          </w:p>
        </w:tc>
      </w:tr>
      <w:tr w:rsidR="00B45EC7" w:rsidRPr="004C004F" w14:paraId="378DC9F8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0AB0E5E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3D52E279" w14:textId="31BA1013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7" w:type="dxa"/>
            <w:noWrap/>
            <w:vAlign w:val="bottom"/>
          </w:tcPr>
          <w:p w14:paraId="2FC709E3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1D304D0" w14:textId="7B284A48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37" w:type="dxa"/>
            <w:noWrap/>
            <w:vAlign w:val="bottom"/>
          </w:tcPr>
          <w:p w14:paraId="176C4DA5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0EB819F" w14:textId="3AF837D8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125</w:t>
            </w:r>
          </w:p>
        </w:tc>
        <w:tc>
          <w:tcPr>
            <w:tcW w:w="236" w:type="dxa"/>
            <w:vAlign w:val="bottom"/>
          </w:tcPr>
          <w:p w14:paraId="55D8709A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6B64947E" w14:textId="0D59FB5A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="0003120F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" w:type="dxa"/>
          </w:tcPr>
          <w:p w14:paraId="0CA189BB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C2D8A66" w14:textId="022813BC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01637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36" w:type="dxa"/>
            <w:noWrap/>
            <w:vAlign w:val="bottom"/>
          </w:tcPr>
          <w:p w14:paraId="6A233F1F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53980D2" w14:textId="3B30E1A9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213</w:t>
            </w:r>
          </w:p>
        </w:tc>
        <w:tc>
          <w:tcPr>
            <w:tcW w:w="236" w:type="dxa"/>
            <w:noWrap/>
            <w:vAlign w:val="bottom"/>
          </w:tcPr>
          <w:p w14:paraId="6A0FDC17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D7B5C75" w14:textId="083632A2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01637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noWrap/>
            <w:vAlign w:val="bottom"/>
          </w:tcPr>
          <w:p w14:paraId="0096E93F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87EC95D" w14:textId="3A64F2F0" w:rsidR="00B45EC7" w:rsidRPr="004C004F" w:rsidRDefault="0003120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212</w:t>
            </w:r>
          </w:p>
        </w:tc>
        <w:tc>
          <w:tcPr>
            <w:tcW w:w="236" w:type="dxa"/>
            <w:vAlign w:val="bottom"/>
          </w:tcPr>
          <w:p w14:paraId="72FFC675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96D5B5B" w14:textId="551563EF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3569EC7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3D1627A3" w14:textId="59AD3430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5FB6EE9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9DA9A30" w14:textId="5A08C1C7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  <w:vAlign w:val="bottom"/>
          </w:tcPr>
          <w:p w14:paraId="025A1076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54363D5B" w14:textId="664B7FC2" w:rsidR="00B45EC7" w:rsidRPr="004C004F" w:rsidRDefault="0003120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3FDCB8A2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1A3F0E7" w14:textId="17C5302B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536</w:t>
            </w:r>
          </w:p>
        </w:tc>
        <w:tc>
          <w:tcPr>
            <w:tcW w:w="236" w:type="dxa"/>
            <w:vAlign w:val="bottom"/>
          </w:tcPr>
          <w:p w14:paraId="595D7D6C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2A17837" w14:textId="0393A6A7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662</w:t>
            </w:r>
          </w:p>
        </w:tc>
      </w:tr>
      <w:tr w:rsidR="00B45EC7" w:rsidRPr="004C004F" w14:paraId="6646FE13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58A0FD3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2C8DFE99" w14:textId="78135642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6D1177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943F2ED" w14:textId="26AE9274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CB28C4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2E7C9A9" w14:textId="5FE1D634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304</w:t>
            </w:r>
          </w:p>
        </w:tc>
        <w:tc>
          <w:tcPr>
            <w:tcW w:w="236" w:type="dxa"/>
            <w:vAlign w:val="bottom"/>
          </w:tcPr>
          <w:p w14:paraId="013025CD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F26CEF0" w14:textId="166AFED1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03120F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239" w:type="dxa"/>
          </w:tcPr>
          <w:p w14:paraId="7EDDA021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755209E" w14:textId="5A9B7E91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7D10A9E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991123B" w14:textId="3CABD90E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D756288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1B51FA56" w14:textId="49A6E7A1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FD83B1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2B1FDF5" w14:textId="48E4797D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16885FB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1E8D030" w14:textId="72F9B950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B87B1C1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5FBB1DAA" w14:textId="03799965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86DF9D2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E15B8D2" w14:textId="798F8414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260075D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90741AA" w14:textId="6A65158F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66F1085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DD9783D" w14:textId="3CCFA608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304</w:t>
            </w:r>
          </w:p>
        </w:tc>
        <w:tc>
          <w:tcPr>
            <w:tcW w:w="236" w:type="dxa"/>
            <w:vAlign w:val="bottom"/>
          </w:tcPr>
          <w:p w14:paraId="6AE67F4B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7AE56DC" w14:textId="12FF13AA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3F59F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09</w:t>
            </w:r>
          </w:p>
        </w:tc>
      </w:tr>
      <w:tr w:rsidR="00B45EC7" w:rsidRPr="004C004F" w14:paraId="20EEEFB1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8E1C08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02D645C9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713FF28E" w14:textId="23100F23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001637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7" w:type="dxa"/>
            <w:noWrap/>
            <w:vAlign w:val="bottom"/>
          </w:tcPr>
          <w:p w14:paraId="3D4916D1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6325623" w14:textId="23B123B8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  <w:r w:rsidR="003F59F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noWrap/>
            <w:vAlign w:val="bottom"/>
          </w:tcPr>
          <w:p w14:paraId="541F37FB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E9962D9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B38C06" w14:textId="03031569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01637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1F0F94FA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89B541C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225DC14" w14:textId="6A09F805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3120F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" w:type="dxa"/>
          </w:tcPr>
          <w:p w14:paraId="4178BCA3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FE99D18" w14:textId="09B89DB9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503C806D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771C060B" w14:textId="1302BBBF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0920BA94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9BEFEBF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7A26681" w14:textId="0CF3B722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6337A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3C43392E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5208E06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CEA957" w14:textId="27B0793E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03120F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684351BC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9A37F0C" w14:textId="258BE649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04DE2D4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7038F0C" w14:textId="3CBB69CB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E938364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39D20E3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C2490D4" w14:textId="7D6C7283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138</w:t>
            </w:r>
          </w:p>
        </w:tc>
        <w:tc>
          <w:tcPr>
            <w:tcW w:w="236" w:type="dxa"/>
            <w:vAlign w:val="bottom"/>
          </w:tcPr>
          <w:p w14:paraId="21D51ED0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7A77E43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CC5FB8" w14:textId="042E4807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03120F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2980E98A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33AD801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18C28DA" w14:textId="713C8763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001637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6337A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0908053F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5FAF2F2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8E2694F" w14:textId="09EC5F1D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  <w:r w:rsidR="003F59F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B45EC7" w:rsidRPr="004C004F" w14:paraId="28C8BBB4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96E13AC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F57411" w14:textId="0B0080F8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01637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  <w:vAlign w:val="bottom"/>
          </w:tcPr>
          <w:p w14:paraId="09728E11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C0C625" w14:textId="5DCA9BCB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noWrap/>
            <w:vAlign w:val="bottom"/>
          </w:tcPr>
          <w:p w14:paraId="207E341D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1F8A1" w14:textId="7E77778F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74CC05E3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AC7A8" w14:textId="1DF3FAF3" w:rsidR="00B45EC7" w:rsidRPr="004C004F" w:rsidRDefault="0003120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" w:type="dxa"/>
          </w:tcPr>
          <w:p w14:paraId="029A4AFB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3B3594" w14:textId="004A9836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E836A07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87514E" w14:textId="6A65C6D5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236" w:type="dxa"/>
            <w:noWrap/>
            <w:vAlign w:val="bottom"/>
          </w:tcPr>
          <w:p w14:paraId="0C46F11C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89C757F" w14:textId="39FE24E0" w:rsidR="00B45EC7" w:rsidRPr="004C004F" w:rsidRDefault="006337A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45545710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F9CD70E" w14:textId="754237E0" w:rsidR="00B45EC7" w:rsidRPr="004C004F" w:rsidRDefault="0003120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4EF3108C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EAA3E" w14:textId="43023DC0" w:rsidR="00B45EC7" w:rsidRPr="004C004F" w:rsidRDefault="0000163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5C65EF21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93A053" w14:textId="4E7219C0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337A7A1A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B0B23" w14:textId="64B44E14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01637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48D739CC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D11929" w14:textId="35C8DE45" w:rsidR="00B45EC7" w:rsidRPr="004C004F" w:rsidRDefault="0003120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6" w:type="dxa"/>
            <w:vAlign w:val="bottom"/>
          </w:tcPr>
          <w:p w14:paraId="07BEE967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CCE0A" w14:textId="66FFA21F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6337A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00492343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A7BB6" w14:textId="09193AFA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</w:tr>
      <w:tr w:rsidR="00B45EC7" w:rsidRPr="004C004F" w14:paraId="40E3C602" w14:textId="77777777" w:rsidTr="00D54437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37D5AE48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8BCD8F" w14:textId="07D2483B" w:rsidR="00B45EC7" w:rsidRPr="004C004F" w:rsidRDefault="003821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940</w:t>
            </w:r>
          </w:p>
        </w:tc>
        <w:tc>
          <w:tcPr>
            <w:tcW w:w="237" w:type="dxa"/>
            <w:noWrap/>
            <w:vAlign w:val="bottom"/>
          </w:tcPr>
          <w:p w14:paraId="5D59B2C6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52C4F3D" w14:textId="04FA84FC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7" w:type="dxa"/>
            <w:noWrap/>
            <w:vAlign w:val="bottom"/>
          </w:tcPr>
          <w:p w14:paraId="1FE8B3EC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B39A1" w14:textId="217C99B6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3821F1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36" w:type="dxa"/>
            <w:vAlign w:val="bottom"/>
          </w:tcPr>
          <w:p w14:paraId="09EEA79D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A0E883" w14:textId="0BF43935" w:rsidR="00B45EC7" w:rsidRPr="004C004F" w:rsidRDefault="00D94F0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440</w:t>
            </w:r>
          </w:p>
        </w:tc>
        <w:tc>
          <w:tcPr>
            <w:tcW w:w="239" w:type="dxa"/>
          </w:tcPr>
          <w:p w14:paraId="6F049F16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58035C" w14:textId="540FE4BB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821F1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  <w:noWrap/>
            <w:vAlign w:val="bottom"/>
          </w:tcPr>
          <w:p w14:paraId="0E859759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60BEA47" w14:textId="1C9BBF53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213</w:t>
            </w:r>
          </w:p>
        </w:tc>
        <w:tc>
          <w:tcPr>
            <w:tcW w:w="236" w:type="dxa"/>
            <w:noWrap/>
            <w:vAlign w:val="bottom"/>
          </w:tcPr>
          <w:p w14:paraId="0227816F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09D386B" w14:textId="3CCC64E2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3821F1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  <w:vAlign w:val="bottom"/>
          </w:tcPr>
          <w:p w14:paraId="6A8A4A72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5656E5A2" w14:textId="02434F45" w:rsidR="00B45EC7" w:rsidRPr="004C004F" w:rsidRDefault="00D94F0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320</w:t>
            </w:r>
          </w:p>
        </w:tc>
        <w:tc>
          <w:tcPr>
            <w:tcW w:w="236" w:type="dxa"/>
            <w:vAlign w:val="bottom"/>
          </w:tcPr>
          <w:p w14:paraId="5EB4591B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582B" w14:textId="7A3EFF09" w:rsidR="00B45EC7" w:rsidRPr="004C004F" w:rsidRDefault="003821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990</w:t>
            </w:r>
          </w:p>
        </w:tc>
        <w:tc>
          <w:tcPr>
            <w:tcW w:w="236" w:type="dxa"/>
            <w:vAlign w:val="bottom"/>
          </w:tcPr>
          <w:p w14:paraId="5F025105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EB2021" w14:textId="09E5C930" w:rsidR="00B45EC7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3F59FE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236" w:type="dxa"/>
          </w:tcPr>
          <w:p w14:paraId="353C80BC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2371C1" w14:textId="10C70764" w:rsidR="00B45EC7" w:rsidRPr="004C004F" w:rsidRDefault="003821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236</w:t>
            </w:r>
          </w:p>
        </w:tc>
        <w:tc>
          <w:tcPr>
            <w:tcW w:w="236" w:type="dxa"/>
            <w:vAlign w:val="bottom"/>
          </w:tcPr>
          <w:p w14:paraId="03CFE191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0D333E" w14:textId="08CE297C" w:rsidR="00B45EC7" w:rsidRPr="004C004F" w:rsidRDefault="00D94F0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322</w:t>
            </w:r>
          </w:p>
        </w:tc>
        <w:tc>
          <w:tcPr>
            <w:tcW w:w="236" w:type="dxa"/>
            <w:vAlign w:val="bottom"/>
          </w:tcPr>
          <w:p w14:paraId="6A73BADF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4E5AF" w14:textId="1198A389" w:rsidR="00B45EC7" w:rsidRPr="004C004F" w:rsidRDefault="003821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B45EC7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015</w:t>
            </w:r>
          </w:p>
        </w:tc>
        <w:tc>
          <w:tcPr>
            <w:tcW w:w="236" w:type="dxa"/>
            <w:vAlign w:val="bottom"/>
          </w:tcPr>
          <w:p w14:paraId="267C6143" w14:textId="77777777" w:rsidR="00B45EC7" w:rsidRPr="004C004F" w:rsidRDefault="00B45EC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AC1665" w14:textId="5B7F3168" w:rsidR="00B45EC7" w:rsidRPr="004C004F" w:rsidRDefault="003F59F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B45EC7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008</w:t>
            </w:r>
          </w:p>
        </w:tc>
      </w:tr>
      <w:tr w:rsidR="006E54F5" w:rsidRPr="004C004F" w14:paraId="1E08B017" w14:textId="77777777" w:rsidTr="00A26F72">
        <w:trPr>
          <w:trHeight w:val="50"/>
        </w:trPr>
        <w:tc>
          <w:tcPr>
            <w:tcW w:w="2411" w:type="dxa"/>
            <w:noWrap/>
            <w:vAlign w:val="bottom"/>
          </w:tcPr>
          <w:p w14:paraId="7D2FFFB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72B44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C7BC21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2D2D211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CD18F7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3E7AD341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07468C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</w:tcPr>
          <w:p w14:paraId="772A2BD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7E0E62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E9E9D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DBCB320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309A2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297C27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30BE422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3BE032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6148A99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15DE6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0218E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82C0B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291CE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46A8B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52C2D29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16A6F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</w:tcPr>
          <w:p w14:paraId="5B10ABC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99A9470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2A3D476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BEA3063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</w:tcPr>
          <w:p w14:paraId="324F0F3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bookmarkEnd w:id="10"/>
      <w:tr w:rsidR="00AC285A" w:rsidRPr="004C004F" w14:paraId="19E6B041" w14:textId="77777777" w:rsidTr="009B0C92">
        <w:trPr>
          <w:trHeight w:val="60"/>
          <w:tblHeader/>
        </w:trPr>
        <w:tc>
          <w:tcPr>
            <w:tcW w:w="2411" w:type="dxa"/>
            <w:noWrap/>
            <w:vAlign w:val="bottom"/>
          </w:tcPr>
          <w:p w14:paraId="1390E833" w14:textId="412FFF3C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 xml:space="preserve">   </w:t>
            </w: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FB056D" w:rsidRPr="004C004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1C73AD" w:rsidRPr="004C004F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</w:t>
            </w:r>
            <w:r w:rsidR="0050684A" w:rsidRPr="004C004F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ายน</w:t>
            </w:r>
          </w:p>
        </w:tc>
        <w:tc>
          <w:tcPr>
            <w:tcW w:w="704" w:type="dxa"/>
            <w:noWrap/>
          </w:tcPr>
          <w:p w14:paraId="39289C8F" w14:textId="4B12F77B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</w:tcPr>
          <w:p w14:paraId="660ADDFB" w14:textId="77777777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9F2E3B0" w14:textId="566E6B9C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</w:tcPr>
          <w:p w14:paraId="0615BA4C" w14:textId="77777777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A98A38B" w14:textId="53CC301A" w:rsidR="00AC285A" w:rsidRPr="004C004F" w:rsidRDefault="00FB056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36" w:type="dxa"/>
          </w:tcPr>
          <w:p w14:paraId="1CC6CC3D" w14:textId="77777777" w:rsidR="00AC285A" w:rsidRPr="004C004F" w:rsidRDefault="00AC285A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1195F13E" w14:textId="12341E9F" w:rsidR="00AC285A" w:rsidRPr="004C004F" w:rsidRDefault="00FB056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9" w:type="dxa"/>
          </w:tcPr>
          <w:p w14:paraId="40548A07" w14:textId="77777777" w:rsidR="00AC285A" w:rsidRPr="004C004F" w:rsidRDefault="00AC285A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63FF25B" w14:textId="4A878FD1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5E414F4B" w14:textId="77777777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0A8BDFF8" w14:textId="0CC0F474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</w:tcPr>
          <w:p w14:paraId="331BD9E7" w14:textId="77777777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E833E38" w14:textId="5246BAA0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1BF6D93D" w14:textId="77777777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7F8CC67" w14:textId="7046AEE5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EC6840D" w14:textId="77777777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0C4D17F" w14:textId="0656DF8D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09A5C8C3" w14:textId="77777777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813893A" w14:textId="2780D3E0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60844C3C" w14:textId="77777777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E6D95A7" w14:textId="7B76AC0A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5D130B2C" w14:textId="77777777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EA07937" w14:textId="66D2B26D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2D5711D7" w14:textId="77777777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0543D4D" w14:textId="757FE8FD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3AC05E6F" w14:textId="77777777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00F3894B" w14:textId="616105A8" w:rsidR="00AC285A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AC285A" w:rsidRPr="004C004F" w14:paraId="75F6B5F7" w14:textId="77777777" w:rsidTr="00713C8A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</w:tcPr>
          <w:p w14:paraId="6814831C" w14:textId="41A469E2" w:rsidR="00AC285A" w:rsidRPr="004C004F" w:rsidRDefault="00AC285A" w:rsidP="004C004F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</w:pP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4C004F" w14:paraId="2744656E" w14:textId="77777777" w:rsidTr="00A26F72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287A8DD0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009F3B5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7B3EC64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C80A13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DB61ED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4EC9DFBE" w14:textId="77777777" w:rsidR="006E54F5" w:rsidRPr="004C004F" w:rsidRDefault="006E54F5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1995A5C" w14:textId="77777777" w:rsidR="006E54F5" w:rsidRPr="004C004F" w:rsidRDefault="006E54F5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632C4932" w14:textId="77777777" w:rsidR="006E54F5" w:rsidRPr="004C004F" w:rsidRDefault="006E54F5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00F1D6" w14:textId="77777777" w:rsidR="006E54F5" w:rsidRPr="004C004F" w:rsidRDefault="006E54F5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04A5D16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FE1CD43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48C6CF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A3E127C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A57DA1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756834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CF78D0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FEAACB2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8F0105D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B0A89C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04146EE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34B05A2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023E448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F95C1F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84FF36B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E3A27E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819FFE4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7ABD65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7C0B74A" w14:textId="77777777" w:rsidR="006E54F5" w:rsidRPr="004C004F" w:rsidRDefault="006E54F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217EE4" w:rsidRPr="004C004F" w14:paraId="61EC99B8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5F3F4BF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7B00F74F" w14:textId="73FBE243" w:rsidR="00217EE4" w:rsidRPr="004C004F" w:rsidRDefault="003E08E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489</w:t>
            </w:r>
          </w:p>
        </w:tc>
        <w:tc>
          <w:tcPr>
            <w:tcW w:w="237" w:type="dxa"/>
            <w:noWrap/>
          </w:tcPr>
          <w:p w14:paraId="6F1C8D2E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56104BD" w14:textId="4A5E4763" w:rsidR="00217EE4" w:rsidRPr="004C004F" w:rsidRDefault="00DD213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410</w:t>
            </w:r>
          </w:p>
        </w:tc>
        <w:tc>
          <w:tcPr>
            <w:tcW w:w="237" w:type="dxa"/>
            <w:noWrap/>
          </w:tcPr>
          <w:p w14:paraId="65FF9735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958B036" w14:textId="53FB6933" w:rsidR="00217EE4" w:rsidRPr="004C004F" w:rsidRDefault="003E08E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</w:tcPr>
          <w:p w14:paraId="7A6CC6EE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A1884F5" w14:textId="03470BBA" w:rsidR="00217EE4" w:rsidRPr="004C004F" w:rsidRDefault="00480C7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</w:tcPr>
          <w:p w14:paraId="59B18571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A59231C" w14:textId="17B57A28" w:rsidR="00217EE4" w:rsidRPr="004C004F" w:rsidRDefault="003E08E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18A4A198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ED81570" w14:textId="11D6A2D9" w:rsidR="00217EE4" w:rsidRPr="004C004F" w:rsidRDefault="00DD213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236" w:type="dxa"/>
            <w:noWrap/>
          </w:tcPr>
          <w:p w14:paraId="42BB65FE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A44A84D" w14:textId="1B2D23EC" w:rsidR="00217EE4" w:rsidRPr="004C004F" w:rsidRDefault="003E08E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noWrap/>
          </w:tcPr>
          <w:p w14:paraId="26F96273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8428C66" w14:textId="562C031A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480C7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</w:tcPr>
          <w:p w14:paraId="3C110EDB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7573AD50" w14:textId="74A835B3" w:rsidR="00217EE4" w:rsidRPr="004C004F" w:rsidRDefault="003E08E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  <w:tc>
          <w:tcPr>
            <w:tcW w:w="236" w:type="dxa"/>
          </w:tcPr>
          <w:p w14:paraId="71CCDA62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5AE2D969" w14:textId="08F181A1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DD2132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236" w:type="dxa"/>
          </w:tcPr>
          <w:p w14:paraId="4BBB7C11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29379BB" w14:textId="3CF42E92" w:rsidR="00217EE4" w:rsidRPr="004C004F" w:rsidRDefault="003E08E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36" w:type="dxa"/>
          </w:tcPr>
          <w:p w14:paraId="1EB1E7CF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A16A0D4" w14:textId="14887BF6" w:rsidR="00217EE4" w:rsidRPr="004C004F" w:rsidRDefault="00480C7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236" w:type="dxa"/>
          </w:tcPr>
          <w:p w14:paraId="4124BA6F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91110DD" w14:textId="7B177E38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17EE4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E08E3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592</w:t>
            </w:r>
          </w:p>
        </w:tc>
        <w:tc>
          <w:tcPr>
            <w:tcW w:w="236" w:type="dxa"/>
          </w:tcPr>
          <w:p w14:paraId="5EC0AE46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0EA91EB" w14:textId="50B5AA36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17EE4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DD2132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515</w:t>
            </w:r>
          </w:p>
        </w:tc>
      </w:tr>
      <w:tr w:rsidR="00217EE4" w:rsidRPr="004C004F" w14:paraId="35350203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D20E45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17A5285" w14:textId="15BD27CA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3E08E3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37" w:type="dxa"/>
            <w:noWrap/>
          </w:tcPr>
          <w:p w14:paraId="3CBC8FE8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E99E16" w14:textId="6BCFCF30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DD2132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7" w:type="dxa"/>
            <w:noWrap/>
          </w:tcPr>
          <w:p w14:paraId="25626D90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1F04C" w14:textId="07A63F5A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3E08E3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</w:tcPr>
          <w:p w14:paraId="673C7C48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8CCD8" w14:textId="41B6D359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480C7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9" w:type="dxa"/>
          </w:tcPr>
          <w:p w14:paraId="33574985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6AC3EFF" w14:textId="5CD07E75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E08E3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36" w:type="dxa"/>
            <w:noWrap/>
          </w:tcPr>
          <w:p w14:paraId="08F981A6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EF7BF1" w14:textId="4621FCFF" w:rsidR="00217EE4" w:rsidRPr="004C004F" w:rsidRDefault="00DD213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236" w:type="dxa"/>
            <w:noWrap/>
          </w:tcPr>
          <w:p w14:paraId="0C72C710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4B639E" w14:textId="7D9BAE96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3E08E3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236" w:type="dxa"/>
            <w:noWrap/>
          </w:tcPr>
          <w:p w14:paraId="29395DB8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8CD33F6" w14:textId="13F89B9F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480C7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236" w:type="dxa"/>
          </w:tcPr>
          <w:p w14:paraId="134F2F39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362CA" w14:textId="31B36865" w:rsidR="00217EE4" w:rsidRPr="004C004F" w:rsidRDefault="003E08E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4B81CB5B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33215" w14:textId="00AE5AAC" w:rsidR="00217EE4" w:rsidRPr="004C004F" w:rsidRDefault="00DD213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185292A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932C9" w14:textId="70FD21D6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E08E3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36" w:type="dxa"/>
          </w:tcPr>
          <w:p w14:paraId="566E0CAE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949E0" w14:textId="43EE0CCB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480C7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36" w:type="dxa"/>
          </w:tcPr>
          <w:p w14:paraId="4EC3E7F9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DE1" w14:textId="6B0B45BC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17EE4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E08E3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423</w:t>
            </w:r>
          </w:p>
        </w:tc>
        <w:tc>
          <w:tcPr>
            <w:tcW w:w="236" w:type="dxa"/>
          </w:tcPr>
          <w:p w14:paraId="3FCC4316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66E5F" w14:textId="1DE31E6E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17EE4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DD2132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493</w:t>
            </w:r>
          </w:p>
        </w:tc>
      </w:tr>
      <w:tr w:rsidR="00217EE4" w:rsidRPr="004C004F" w14:paraId="0A1CFD11" w14:textId="77777777" w:rsidTr="007C1D63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D9AFC37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CA9CA0" w14:textId="1A43309E" w:rsidR="00217EE4" w:rsidRPr="004C004F" w:rsidRDefault="00EB2E6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940</w:t>
            </w:r>
          </w:p>
        </w:tc>
        <w:tc>
          <w:tcPr>
            <w:tcW w:w="237" w:type="dxa"/>
            <w:noWrap/>
            <w:vAlign w:val="bottom"/>
          </w:tcPr>
          <w:p w14:paraId="70E78D60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E278140" w14:textId="7C4FB0DB" w:rsidR="00217EE4" w:rsidRPr="004C004F" w:rsidRDefault="00DD213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7" w:type="dxa"/>
            <w:noWrap/>
            <w:vAlign w:val="bottom"/>
          </w:tcPr>
          <w:p w14:paraId="4C966B50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FA7AA" w14:textId="00CE95B2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EB2E63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36" w:type="dxa"/>
            <w:vAlign w:val="bottom"/>
          </w:tcPr>
          <w:p w14:paraId="24F0092A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9C5305" w14:textId="5E925C2C" w:rsidR="00217EE4" w:rsidRPr="004C004F" w:rsidRDefault="00DB5BF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440</w:t>
            </w:r>
          </w:p>
        </w:tc>
        <w:tc>
          <w:tcPr>
            <w:tcW w:w="239" w:type="dxa"/>
          </w:tcPr>
          <w:p w14:paraId="3329BA96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E7E92D" w14:textId="0DAF4FA1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B2E63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  <w:noWrap/>
            <w:vAlign w:val="bottom"/>
          </w:tcPr>
          <w:p w14:paraId="75E957A2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3D3DE76" w14:textId="4776AF8C" w:rsidR="00217EE4" w:rsidRPr="004C004F" w:rsidRDefault="00DD213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213</w:t>
            </w:r>
          </w:p>
        </w:tc>
        <w:tc>
          <w:tcPr>
            <w:tcW w:w="236" w:type="dxa"/>
            <w:noWrap/>
            <w:vAlign w:val="bottom"/>
          </w:tcPr>
          <w:p w14:paraId="420A0B0A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65664FD" w14:textId="52F456E0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EB2E63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  <w:vAlign w:val="bottom"/>
          </w:tcPr>
          <w:p w14:paraId="0B6CF609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6E276C9E" w14:textId="2332FE53" w:rsidR="00217EE4" w:rsidRPr="004C004F" w:rsidRDefault="00DB5BF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320</w:t>
            </w:r>
          </w:p>
        </w:tc>
        <w:tc>
          <w:tcPr>
            <w:tcW w:w="236" w:type="dxa"/>
            <w:vAlign w:val="bottom"/>
          </w:tcPr>
          <w:p w14:paraId="797ECFD2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7B72F" w14:textId="6D7E9F34" w:rsidR="00217EE4" w:rsidRPr="004C004F" w:rsidRDefault="00EB2E6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990</w:t>
            </w:r>
          </w:p>
        </w:tc>
        <w:tc>
          <w:tcPr>
            <w:tcW w:w="236" w:type="dxa"/>
            <w:vAlign w:val="bottom"/>
          </w:tcPr>
          <w:p w14:paraId="0A3B3E59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D39F9F" w14:textId="6B44AB1E" w:rsidR="00217EE4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DD2132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236" w:type="dxa"/>
          </w:tcPr>
          <w:p w14:paraId="5A9F4E95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69055" w14:textId="54499992" w:rsidR="00217EE4" w:rsidRPr="004C004F" w:rsidRDefault="00EB2E6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236</w:t>
            </w:r>
          </w:p>
        </w:tc>
        <w:tc>
          <w:tcPr>
            <w:tcW w:w="236" w:type="dxa"/>
            <w:vAlign w:val="bottom"/>
          </w:tcPr>
          <w:p w14:paraId="272BDD6E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DA828D" w14:textId="199DF890" w:rsidR="00217EE4" w:rsidRPr="004C004F" w:rsidRDefault="00DB5BF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322</w:t>
            </w:r>
          </w:p>
        </w:tc>
        <w:tc>
          <w:tcPr>
            <w:tcW w:w="236" w:type="dxa"/>
            <w:vAlign w:val="bottom"/>
          </w:tcPr>
          <w:p w14:paraId="51CF40E6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9A40E" w14:textId="59AA088C" w:rsidR="00217EE4" w:rsidRPr="004C004F" w:rsidRDefault="00EB2E6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217EE4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015</w:t>
            </w:r>
          </w:p>
        </w:tc>
        <w:tc>
          <w:tcPr>
            <w:tcW w:w="236" w:type="dxa"/>
            <w:vAlign w:val="bottom"/>
          </w:tcPr>
          <w:p w14:paraId="0217612A" w14:textId="77777777" w:rsidR="00217EE4" w:rsidRPr="004C004F" w:rsidRDefault="00217EE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F744F3" w14:textId="0BA93414" w:rsidR="00217EE4" w:rsidRPr="004C004F" w:rsidRDefault="00DD213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217EE4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008</w:t>
            </w:r>
          </w:p>
        </w:tc>
      </w:tr>
      <w:tr w:rsidR="001423F1" w:rsidRPr="004C004F" w14:paraId="66DCB866" w14:textId="77777777" w:rsidTr="00F200D6">
        <w:trPr>
          <w:trHeight w:val="20"/>
        </w:trPr>
        <w:tc>
          <w:tcPr>
            <w:tcW w:w="2411" w:type="dxa"/>
            <w:noWrap/>
            <w:vAlign w:val="bottom"/>
          </w:tcPr>
          <w:p w14:paraId="1525370A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BD4782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B6D2E01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8AA5CC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00736E2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D169A6" w14:textId="77777777" w:rsidR="001423F1" w:rsidRPr="004C004F" w:rsidRDefault="001423F1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FCECE35" w14:textId="77777777" w:rsidR="001423F1" w:rsidRPr="004C004F" w:rsidRDefault="001423F1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C9BD57" w14:textId="77777777" w:rsidR="001423F1" w:rsidRPr="004C004F" w:rsidRDefault="001423F1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7196A3" w14:textId="77777777" w:rsidR="001423F1" w:rsidRPr="004C004F" w:rsidRDefault="001423F1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ACB192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9251D62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FE50F4B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889027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0F1531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0ACB75E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D035E54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5467371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C76F00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FFA0845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1C44E3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58BA230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D9F097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BEFB2F0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B0721C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D167C9A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B71762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508D2C3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8A333F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7CBD" w:rsidRPr="004C004F" w14:paraId="3D0D875E" w14:textId="77777777" w:rsidTr="00C2408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C9B09F4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22D9BADF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15E2BFB3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A2D4B6A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6B2E70B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6E102D4" w14:textId="0AAB3949" w:rsidR="008A7CBD" w:rsidRPr="004C004F" w:rsidRDefault="001163B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37" w:type="dxa"/>
            <w:noWrap/>
          </w:tcPr>
          <w:p w14:paraId="71365FD2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2B6D9613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6230EE0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4E5129B" w14:textId="48F941CF" w:rsidR="008A7CBD" w:rsidRPr="004C004F" w:rsidRDefault="00DD213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7" w:type="dxa"/>
            <w:noWrap/>
          </w:tcPr>
          <w:p w14:paraId="53079DD9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734B2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74D6BEE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3F69FE" w14:textId="0ACEFA12" w:rsidR="008A7CBD" w:rsidRPr="004C004F" w:rsidRDefault="001163B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</w:tcPr>
          <w:p w14:paraId="29D21F26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E20BF9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F22507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5C83AA2" w14:textId="33B34F15" w:rsidR="008A7CB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9" w:type="dxa"/>
          </w:tcPr>
          <w:p w14:paraId="7D7E3935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2D1A587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C81E02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6596B8" w14:textId="56084980" w:rsidR="008A7CBD" w:rsidRPr="004C004F" w:rsidRDefault="001163B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236" w:type="dxa"/>
            <w:noWrap/>
          </w:tcPr>
          <w:p w14:paraId="4A540369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4F3A1424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2388FE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A0C55D3" w14:textId="5F8278DC" w:rsidR="008A7CBD" w:rsidRPr="004C004F" w:rsidRDefault="00DD213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noWrap/>
          </w:tcPr>
          <w:p w14:paraId="3645408B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5FCD99F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0355ABE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C9D383" w14:textId="5C807B2B" w:rsidR="008A7CBD" w:rsidRPr="004C004F" w:rsidRDefault="00F3455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B056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1163BB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</w:tcPr>
          <w:p w14:paraId="6EC41936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47986CBC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D90541F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DEA2EC1" w14:textId="55D5D2BD" w:rsidR="008A7CBD" w:rsidRPr="004C004F" w:rsidRDefault="00F34553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D6AD0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</w:tcPr>
          <w:p w14:paraId="0C107BF5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0E0EF2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2604AD5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70114F" w14:textId="137E7E2A" w:rsidR="008A7CB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1163BB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</w:tcPr>
          <w:p w14:paraId="39550374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350E46A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1576C3C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5C44FC9" w14:textId="16B19050" w:rsidR="008A7CBD" w:rsidRPr="004C004F" w:rsidRDefault="00DD213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735B35B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03C3F8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D81B086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2E5BAA" w14:textId="371E354D" w:rsidR="008A7CBD" w:rsidRPr="004C004F" w:rsidRDefault="001163B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</w:tcPr>
          <w:p w14:paraId="477F45AD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904E781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C3209F8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B2E3AC5" w14:textId="64AB59BA" w:rsidR="008A7CBD" w:rsidRPr="004C004F" w:rsidRDefault="002D6AD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77915C59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FE918A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220B29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E90B8CC" w14:textId="1DF7D9C9" w:rsidR="008A7CBD" w:rsidRPr="004C004F" w:rsidRDefault="001163B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130</w:t>
            </w:r>
          </w:p>
        </w:tc>
        <w:tc>
          <w:tcPr>
            <w:tcW w:w="236" w:type="dxa"/>
            <w:vAlign w:val="bottom"/>
          </w:tcPr>
          <w:p w14:paraId="310E2454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B1EFB52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E9C4D15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0731C7" w14:textId="4E764AB1" w:rsidR="008A7CBD" w:rsidRPr="004C004F" w:rsidRDefault="00DD213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</w:t>
            </w:r>
            <w:r w:rsidR="008A7CB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A7CBD" w:rsidRPr="004C004F" w14:paraId="62E439EE" w14:textId="77777777" w:rsidTr="00F200D6">
        <w:trPr>
          <w:trHeight w:val="20"/>
        </w:trPr>
        <w:tc>
          <w:tcPr>
            <w:tcW w:w="2411" w:type="dxa"/>
            <w:noWrap/>
            <w:vAlign w:val="bottom"/>
          </w:tcPr>
          <w:p w14:paraId="4B0F0673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7759CC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BCAFCA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B0B991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ACBB9C7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74A2F9C8" w14:textId="77777777" w:rsidR="008A7CBD" w:rsidRPr="004C004F" w:rsidRDefault="008A7CB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B555C7A" w14:textId="77777777" w:rsidR="008A7CBD" w:rsidRPr="004C004F" w:rsidRDefault="008A7CB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C980AD" w14:textId="77777777" w:rsidR="008A7CBD" w:rsidRPr="004C004F" w:rsidRDefault="008A7CB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15A23D8" w14:textId="77777777" w:rsidR="008A7CBD" w:rsidRPr="004C004F" w:rsidRDefault="008A7CB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A1DFBBF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4FA5E8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9C6EC1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51A1CD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3B91E72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FD1E7AF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B21079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2EBB03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4FC93FC0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69F8489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AC692A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14B5197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85E5D2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8CE8C92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F38A5D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0FFD03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6A0CCB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779A422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9A84C5" w14:textId="77777777" w:rsidR="008A7CBD" w:rsidRPr="004C004F" w:rsidRDefault="008A7CB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1BAC8AD2" w14:textId="77777777" w:rsidR="006E54F5" w:rsidRPr="004C004F" w:rsidRDefault="006E54F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7E5580" w14:textId="77777777" w:rsidR="006E54F5" w:rsidRPr="004C004F" w:rsidRDefault="006E54F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250F51" w14:textId="77777777" w:rsidR="00403DAD" w:rsidRPr="004C004F" w:rsidRDefault="00403DAD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C465C2" w14:textId="77777777" w:rsidR="00403DAD" w:rsidRPr="004C004F" w:rsidRDefault="00403DAD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B882C1" w14:textId="77777777" w:rsidR="00403DAD" w:rsidRPr="004C004F" w:rsidRDefault="00403DAD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9F4EE2" w14:textId="77777777" w:rsidR="00403DAD" w:rsidRPr="004C004F" w:rsidRDefault="00403DAD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403DAD" w:rsidRPr="004C004F" w14:paraId="007FCA5F" w14:textId="77777777" w:rsidTr="00DD7CB4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27F516F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403DAD" w:rsidRPr="004C004F" w14:paraId="352AF4DC" w14:textId="77777777" w:rsidTr="00DD7CB4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4183458D" w14:textId="25012648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1C73AD"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เก้า</w:t>
            </w: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640FFE0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54921722" w14:textId="77777777" w:rsidR="00403DAD" w:rsidRPr="004C004F" w:rsidRDefault="00403DAD" w:rsidP="004C004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038E481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0470AB4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716734C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1F60B7C5" w14:textId="77777777" w:rsidR="00403DAD" w:rsidRPr="004C004F" w:rsidRDefault="00403DAD" w:rsidP="004C004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5C76D59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55EDA1B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1862578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0FC4B2A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08069DF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ธุรกิจโครงการพิเศษและอื่นๆ</w:t>
            </w:r>
          </w:p>
        </w:tc>
        <w:tc>
          <w:tcPr>
            <w:tcW w:w="236" w:type="dxa"/>
          </w:tcPr>
          <w:p w14:paraId="00E7CD4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57BAD28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403DAD" w:rsidRPr="004C004F" w14:paraId="64350D9C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00783C" w14:textId="1EE13B29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FB056D" w:rsidRPr="004C004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1C73AD" w:rsidRPr="004C004F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</w:t>
            </w:r>
            <w:r w:rsidR="002354C1" w:rsidRPr="004C004F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ายน</w:t>
            </w:r>
          </w:p>
        </w:tc>
        <w:tc>
          <w:tcPr>
            <w:tcW w:w="704" w:type="dxa"/>
            <w:hideMark/>
          </w:tcPr>
          <w:p w14:paraId="4911673E" w14:textId="0AF325F0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hideMark/>
          </w:tcPr>
          <w:p w14:paraId="3BB2A05F" w14:textId="77777777" w:rsidR="00403DAD" w:rsidRPr="004C004F" w:rsidRDefault="00403DAD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4EBF3719" w14:textId="2A3C589F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hideMark/>
          </w:tcPr>
          <w:p w14:paraId="18B1AB14" w14:textId="77777777" w:rsidR="00403DAD" w:rsidRPr="004C004F" w:rsidRDefault="00403DAD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72FCCE71" w14:textId="6D7F60F3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6788BD6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03D64E05" w14:textId="4662B35B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" w:type="dxa"/>
          </w:tcPr>
          <w:p w14:paraId="4F7BBB2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58C6CC5C" w14:textId="73B14E03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5D9ACA6C" w14:textId="77777777" w:rsidR="00403DAD" w:rsidRPr="004C004F" w:rsidRDefault="00403DAD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16548BBF" w14:textId="11407BB4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4481D130" w14:textId="77777777" w:rsidR="00403DAD" w:rsidRPr="004C004F" w:rsidRDefault="00403DAD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4342FE1F" w14:textId="5C57B9E3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7C1BC360" w14:textId="77777777" w:rsidR="00403DAD" w:rsidRPr="004C004F" w:rsidRDefault="00403DAD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50232B17" w14:textId="48DF7630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7038FCE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554A1050" w14:textId="3C9C5C98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1560BF7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3B9E932C" w14:textId="28FFFE88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D80CF6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61A0B89E" w14:textId="69B99F96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6DD77351" w14:textId="77777777" w:rsidR="00403DAD" w:rsidRPr="004C004F" w:rsidRDefault="00403DAD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D6FD62B" w14:textId="1532EDCA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678379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0CFA75F4" w14:textId="683F333B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7F8BC50A" w14:textId="77777777" w:rsidR="00403DAD" w:rsidRPr="004C004F" w:rsidRDefault="00403DAD" w:rsidP="004C004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01301B3" w14:textId="6A6F8386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403DAD" w:rsidRPr="004C004F" w14:paraId="6824E0B6" w14:textId="77777777" w:rsidTr="00DD7CB4">
        <w:trPr>
          <w:trHeight w:val="60"/>
        </w:trPr>
        <w:tc>
          <w:tcPr>
            <w:tcW w:w="14865" w:type="dxa"/>
            <w:gridSpan w:val="28"/>
            <w:noWrap/>
            <w:vAlign w:val="bottom"/>
            <w:hideMark/>
          </w:tcPr>
          <w:p w14:paraId="625814D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403DAD" w:rsidRPr="004C004F" w14:paraId="4ECBD6A8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9CD871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0CC3BF6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C9230D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F68E6A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66544C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60C2AE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D7E5D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0499733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DE53C4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E47287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AE85CE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F411DE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024F6D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51F753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2E0C5A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40A74A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028EE6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5D4DB7F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96C32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77C87CB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164528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0BE5F0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251726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99EBCD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9BFAC1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93A0EB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352822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0F586FF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4C004F" w14:paraId="3A8D4D31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CF6D4E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24529503" w14:textId="7323111C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EC5A54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162</w:t>
            </w:r>
          </w:p>
        </w:tc>
        <w:tc>
          <w:tcPr>
            <w:tcW w:w="237" w:type="dxa"/>
            <w:noWrap/>
            <w:vAlign w:val="bottom"/>
            <w:hideMark/>
          </w:tcPr>
          <w:p w14:paraId="0F2B479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A65575A" w14:textId="1D605C39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2C3C07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049</w:t>
            </w:r>
          </w:p>
        </w:tc>
        <w:tc>
          <w:tcPr>
            <w:tcW w:w="237" w:type="dxa"/>
            <w:noWrap/>
            <w:vAlign w:val="bottom"/>
          </w:tcPr>
          <w:p w14:paraId="6CD4CAB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A71E96F" w14:textId="7286766D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1,371</w:t>
            </w:r>
          </w:p>
        </w:tc>
        <w:tc>
          <w:tcPr>
            <w:tcW w:w="236" w:type="dxa"/>
            <w:vAlign w:val="bottom"/>
          </w:tcPr>
          <w:p w14:paraId="3F15131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689B23F" w14:textId="650A2303" w:rsidR="00403DAD" w:rsidRPr="004C004F" w:rsidRDefault="00F84B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1,426</w:t>
            </w:r>
          </w:p>
        </w:tc>
        <w:tc>
          <w:tcPr>
            <w:tcW w:w="239" w:type="dxa"/>
          </w:tcPr>
          <w:p w14:paraId="0B87D56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512CB4C" w14:textId="2EA7C84D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438</w:t>
            </w:r>
          </w:p>
        </w:tc>
        <w:tc>
          <w:tcPr>
            <w:tcW w:w="236" w:type="dxa"/>
            <w:noWrap/>
            <w:vAlign w:val="bottom"/>
          </w:tcPr>
          <w:p w14:paraId="6D0E1E9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1B95E8D" w14:textId="77F9BF66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492</w:t>
            </w:r>
          </w:p>
        </w:tc>
        <w:tc>
          <w:tcPr>
            <w:tcW w:w="236" w:type="dxa"/>
            <w:noWrap/>
            <w:vAlign w:val="bottom"/>
          </w:tcPr>
          <w:p w14:paraId="4F6D284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9AE2812" w14:textId="095F1352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749</w:t>
            </w:r>
          </w:p>
        </w:tc>
        <w:tc>
          <w:tcPr>
            <w:tcW w:w="236" w:type="dxa"/>
            <w:noWrap/>
            <w:vAlign w:val="bottom"/>
          </w:tcPr>
          <w:p w14:paraId="194407F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1F17460" w14:textId="65C3394A" w:rsidR="00403DAD" w:rsidRPr="004C004F" w:rsidRDefault="00F84B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36" w:type="dxa"/>
            <w:vAlign w:val="bottom"/>
          </w:tcPr>
          <w:p w14:paraId="070A803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8E467D6" w14:textId="30A1D620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EC5A54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2D7051A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48F8AC56" w14:textId="6AFFF662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2C3C07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574</w:t>
            </w:r>
          </w:p>
        </w:tc>
        <w:tc>
          <w:tcPr>
            <w:tcW w:w="236" w:type="dxa"/>
          </w:tcPr>
          <w:p w14:paraId="06F83C1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C25A720" w14:textId="4275C43D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8E3F2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4B896AF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1DA4931" w14:textId="5F6E1F1B" w:rsidR="00403DAD" w:rsidRPr="004C004F" w:rsidRDefault="00F84B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606</w:t>
            </w:r>
          </w:p>
        </w:tc>
        <w:tc>
          <w:tcPr>
            <w:tcW w:w="236" w:type="dxa"/>
            <w:vAlign w:val="bottom"/>
          </w:tcPr>
          <w:p w14:paraId="5E36E27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7A9B1797" w14:textId="3BE0F3EE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EC5A54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  <w:vAlign w:val="bottom"/>
          </w:tcPr>
          <w:p w14:paraId="2AE501A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E7E3393" w14:textId="38BFC001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="00403DA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992</w:t>
            </w:r>
          </w:p>
        </w:tc>
      </w:tr>
      <w:tr w:rsidR="00403DAD" w:rsidRPr="004C004F" w14:paraId="34405703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9D732E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FC7D907" w14:textId="7703F5CF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40CF2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  <w:vAlign w:val="bottom"/>
            <w:hideMark/>
          </w:tcPr>
          <w:p w14:paraId="20DD9B9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0A7A71B" w14:textId="74709DC4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F28A5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noWrap/>
            <w:vAlign w:val="bottom"/>
          </w:tcPr>
          <w:p w14:paraId="6AC2A52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9E9E" w14:textId="3DF27DE1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vAlign w:val="bottom"/>
          </w:tcPr>
          <w:p w14:paraId="7E9CE31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2004A" w14:textId="1A84D395" w:rsidR="00403DAD" w:rsidRPr="004C004F" w:rsidRDefault="00F84B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9" w:type="dxa"/>
          </w:tcPr>
          <w:p w14:paraId="2492039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A11A4B" w14:textId="3DDF356D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0F7A5F9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4B16A4F" w14:textId="309806F1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054845B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0A788B3" w14:textId="7A1C1EB7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</w:t>
            </w:r>
          </w:p>
        </w:tc>
        <w:tc>
          <w:tcPr>
            <w:tcW w:w="236" w:type="dxa"/>
            <w:noWrap/>
            <w:vAlign w:val="bottom"/>
          </w:tcPr>
          <w:p w14:paraId="7634013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4203C34" w14:textId="4D2F4BC7" w:rsidR="00403DAD" w:rsidRPr="004C004F" w:rsidRDefault="00F84B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  <w:vAlign w:val="bottom"/>
          </w:tcPr>
          <w:p w14:paraId="23B275D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EFED1" w14:textId="5758FFA7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36" w:type="dxa"/>
            <w:vAlign w:val="bottom"/>
          </w:tcPr>
          <w:p w14:paraId="27623F4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21D509" w14:textId="234984D2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</w:tcPr>
          <w:p w14:paraId="4FF6C97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B6BD7" w14:textId="58A490CB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110</w:t>
            </w:r>
          </w:p>
        </w:tc>
        <w:tc>
          <w:tcPr>
            <w:tcW w:w="236" w:type="dxa"/>
            <w:vAlign w:val="bottom"/>
          </w:tcPr>
          <w:p w14:paraId="6A84E4E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4D7A69" w14:textId="0F5614DC" w:rsidR="00403DAD" w:rsidRPr="004C004F" w:rsidRDefault="00F84B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236" w:type="dxa"/>
            <w:vAlign w:val="bottom"/>
          </w:tcPr>
          <w:p w14:paraId="425DCC7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A8FAF" w14:textId="3F2FD4D3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940CF2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  <w:vAlign w:val="bottom"/>
          </w:tcPr>
          <w:p w14:paraId="2FE6EFD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CA91B" w14:textId="1B6C94D5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363</w:t>
            </w:r>
          </w:p>
        </w:tc>
      </w:tr>
      <w:tr w:rsidR="00403DAD" w:rsidRPr="004C004F" w14:paraId="7C3D6051" w14:textId="77777777" w:rsidTr="00DD7CB4">
        <w:trPr>
          <w:trHeight w:val="50"/>
        </w:trPr>
        <w:tc>
          <w:tcPr>
            <w:tcW w:w="2411" w:type="dxa"/>
            <w:vAlign w:val="bottom"/>
            <w:hideMark/>
          </w:tcPr>
          <w:p w14:paraId="2356DEA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7F72B" w14:textId="5EDA3DFC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EC5A54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180</w:t>
            </w:r>
          </w:p>
        </w:tc>
        <w:tc>
          <w:tcPr>
            <w:tcW w:w="237" w:type="dxa"/>
            <w:vAlign w:val="bottom"/>
            <w:hideMark/>
          </w:tcPr>
          <w:p w14:paraId="04C2124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44DA1C" w14:textId="4093472E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2C3C07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065</w:t>
            </w:r>
          </w:p>
        </w:tc>
        <w:tc>
          <w:tcPr>
            <w:tcW w:w="237" w:type="dxa"/>
            <w:vAlign w:val="bottom"/>
          </w:tcPr>
          <w:p w14:paraId="0070184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F0BF1" w14:textId="04E8D722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1,402</w:t>
            </w:r>
          </w:p>
        </w:tc>
        <w:tc>
          <w:tcPr>
            <w:tcW w:w="236" w:type="dxa"/>
            <w:vAlign w:val="bottom"/>
          </w:tcPr>
          <w:p w14:paraId="4459FB5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0BEEEE" w14:textId="46507632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510180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F84B56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460</w:t>
            </w:r>
          </w:p>
        </w:tc>
        <w:tc>
          <w:tcPr>
            <w:tcW w:w="239" w:type="dxa"/>
          </w:tcPr>
          <w:p w14:paraId="23D9EE6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B2234" w14:textId="6328E846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439</w:t>
            </w:r>
          </w:p>
        </w:tc>
        <w:tc>
          <w:tcPr>
            <w:tcW w:w="236" w:type="dxa"/>
            <w:vAlign w:val="bottom"/>
          </w:tcPr>
          <w:p w14:paraId="2C7C27B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0C7704" w14:textId="463D950D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493</w:t>
            </w:r>
          </w:p>
        </w:tc>
        <w:tc>
          <w:tcPr>
            <w:tcW w:w="236" w:type="dxa"/>
            <w:vAlign w:val="bottom"/>
          </w:tcPr>
          <w:p w14:paraId="233E9EA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87FF3" w14:textId="0136255D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840</w:t>
            </w:r>
          </w:p>
        </w:tc>
        <w:tc>
          <w:tcPr>
            <w:tcW w:w="236" w:type="dxa"/>
            <w:vAlign w:val="bottom"/>
          </w:tcPr>
          <w:p w14:paraId="4231519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14C0AF" w14:textId="29760047" w:rsidR="00403DAD" w:rsidRPr="004C004F" w:rsidRDefault="00F84B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1,014</w:t>
            </w:r>
          </w:p>
        </w:tc>
        <w:tc>
          <w:tcPr>
            <w:tcW w:w="236" w:type="dxa"/>
            <w:vAlign w:val="bottom"/>
          </w:tcPr>
          <w:p w14:paraId="2C30F2C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FC524" w14:textId="3E4B1F93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C5A54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5F9ADD0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1E458F" w14:textId="212814F2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2C3C07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615</w:t>
            </w:r>
          </w:p>
        </w:tc>
        <w:tc>
          <w:tcPr>
            <w:tcW w:w="236" w:type="dxa"/>
          </w:tcPr>
          <w:p w14:paraId="4B5F6DF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B8A75" w14:textId="2F49B55A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661</w:t>
            </w:r>
          </w:p>
        </w:tc>
        <w:tc>
          <w:tcPr>
            <w:tcW w:w="236" w:type="dxa"/>
            <w:vAlign w:val="bottom"/>
          </w:tcPr>
          <w:p w14:paraId="00CB748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4270EE" w14:textId="4CCED89E" w:rsidR="00403DAD" w:rsidRPr="004C004F" w:rsidRDefault="00F84B5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708</w:t>
            </w:r>
          </w:p>
        </w:tc>
        <w:tc>
          <w:tcPr>
            <w:tcW w:w="236" w:type="dxa"/>
            <w:vAlign w:val="bottom"/>
          </w:tcPr>
          <w:p w14:paraId="47F3270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D8209" w14:textId="1CED321F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EC5A54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720</w:t>
            </w:r>
          </w:p>
        </w:tc>
        <w:tc>
          <w:tcPr>
            <w:tcW w:w="236" w:type="dxa"/>
            <w:vAlign w:val="bottom"/>
          </w:tcPr>
          <w:p w14:paraId="2AE27BD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B6E35E" w14:textId="1DA0BAAE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403DA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355</w:t>
            </w:r>
          </w:p>
        </w:tc>
      </w:tr>
      <w:tr w:rsidR="00403DAD" w:rsidRPr="004C004F" w14:paraId="29128980" w14:textId="77777777" w:rsidTr="00DD7CB4">
        <w:trPr>
          <w:trHeight w:val="29"/>
        </w:trPr>
        <w:tc>
          <w:tcPr>
            <w:tcW w:w="2411" w:type="dxa"/>
            <w:noWrap/>
            <w:vAlign w:val="bottom"/>
          </w:tcPr>
          <w:p w14:paraId="59A4F51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5B625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4D7E45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60B84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0E8B26C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5AB0B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13A97A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D8B17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271D0D3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91529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021A79F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C5F66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6189FEE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047A4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4D2A1A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9114B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BD439B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B6489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570C9EE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38E50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13B7009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9F039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559840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2C02F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5179F36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7B891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7446121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2FD53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403DAD" w:rsidRPr="004C004F" w14:paraId="711A37BB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731BF0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5A7A4CF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0E8001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F575F9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55FA443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D19076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3E683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2931DA6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8939C7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1E7852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9EB50D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388A8F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7CC5C37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9E7D87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67FE0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688761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C26D7E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9365FD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6076C3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5CE1FF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FAC245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9FBC60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AE89D8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58F0640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939BFB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77D06F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2819EC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71B6139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4C004F" w14:paraId="550CF4FA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5D903D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4174E8C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D140C4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5284A7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35BDEAC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1E3F66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170DD2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1E023A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EC5011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6C751A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27954BE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58D2ED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44AACB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FD1EF8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DF0D9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F1879B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902865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0E7E90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BE2B6D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038C0F2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F2EDB0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394B54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AFACDD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2B8812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3FCEB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9E9637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999E68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002CE2F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4C004F" w14:paraId="76E1FE10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D1EF85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5829B11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527C967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10A4AFB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8F5D59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2A0F36E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4BB09B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670E01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350A83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68514C9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1F4598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61B88F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962BF1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C4A31F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56AE12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04CD06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DE4495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9DEC92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2D8A820" w14:textId="34E79B23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9648D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vAlign w:val="bottom"/>
          </w:tcPr>
          <w:p w14:paraId="7CB6B94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8EFAB8C" w14:textId="208E6582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4F76DB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561</w:t>
            </w:r>
          </w:p>
        </w:tc>
        <w:tc>
          <w:tcPr>
            <w:tcW w:w="236" w:type="dxa"/>
          </w:tcPr>
          <w:p w14:paraId="6D94D4F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01BB60B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C7A744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50CA62F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F43728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98DFA5D" w14:textId="249BE87A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9648D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vAlign w:val="bottom"/>
          </w:tcPr>
          <w:p w14:paraId="36CAA0B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16849201" w14:textId="7F7E0211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4F76DB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561</w:t>
            </w:r>
          </w:p>
        </w:tc>
      </w:tr>
      <w:tr w:rsidR="00403DAD" w:rsidRPr="004C004F" w14:paraId="368171BF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6DC938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6713F16A" w14:textId="30AA50E8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778</w:t>
            </w:r>
          </w:p>
        </w:tc>
        <w:tc>
          <w:tcPr>
            <w:tcW w:w="237" w:type="dxa"/>
            <w:noWrap/>
            <w:vAlign w:val="bottom"/>
          </w:tcPr>
          <w:p w14:paraId="03214DC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FB14560" w14:textId="681072E9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830</w:t>
            </w:r>
          </w:p>
        </w:tc>
        <w:tc>
          <w:tcPr>
            <w:tcW w:w="237" w:type="dxa"/>
            <w:noWrap/>
            <w:vAlign w:val="bottom"/>
          </w:tcPr>
          <w:p w14:paraId="3EBF404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A12C54E" w14:textId="4A6D8DD0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36" w:type="dxa"/>
            <w:vAlign w:val="bottom"/>
          </w:tcPr>
          <w:p w14:paraId="4D281A6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168AA051" w14:textId="58213E6C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="00D53BC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" w:type="dxa"/>
          </w:tcPr>
          <w:p w14:paraId="5F34F94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E4CC97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D92FB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1098C9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663BE1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B8089DD" w14:textId="52CFDCA4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noWrap/>
            <w:vAlign w:val="bottom"/>
          </w:tcPr>
          <w:p w14:paraId="3D35D9E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5F514B6" w14:textId="346DD61B" w:rsidR="00403DAD" w:rsidRPr="004C004F" w:rsidRDefault="00D53BC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236" w:type="dxa"/>
            <w:vAlign w:val="bottom"/>
          </w:tcPr>
          <w:p w14:paraId="362860E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619A4F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0DAF3B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AC4BF1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8E2FE9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74DB3A8" w14:textId="63325B30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6" w:type="dxa"/>
            <w:vAlign w:val="bottom"/>
          </w:tcPr>
          <w:p w14:paraId="3AF214E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4192986" w14:textId="711E7B17" w:rsidR="00403DAD" w:rsidRPr="004C004F" w:rsidRDefault="00D53BC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194</w:t>
            </w:r>
          </w:p>
        </w:tc>
        <w:tc>
          <w:tcPr>
            <w:tcW w:w="236" w:type="dxa"/>
            <w:vAlign w:val="bottom"/>
          </w:tcPr>
          <w:p w14:paraId="045AF5B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0902C18" w14:textId="7C6428C1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914</w:t>
            </w:r>
          </w:p>
        </w:tc>
        <w:tc>
          <w:tcPr>
            <w:tcW w:w="236" w:type="dxa"/>
            <w:vAlign w:val="bottom"/>
          </w:tcPr>
          <w:p w14:paraId="25F84F5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2078B8D" w14:textId="32767341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1,198</w:t>
            </w:r>
          </w:p>
        </w:tc>
      </w:tr>
      <w:tr w:rsidR="00403DAD" w:rsidRPr="004C004F" w14:paraId="13E16A5F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EF577D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4A034993" w14:textId="3E4DA041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322</w:t>
            </w:r>
          </w:p>
        </w:tc>
        <w:tc>
          <w:tcPr>
            <w:tcW w:w="237" w:type="dxa"/>
            <w:noWrap/>
            <w:vAlign w:val="bottom"/>
          </w:tcPr>
          <w:p w14:paraId="7B2A576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26803CE" w14:textId="138D0A81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168</w:t>
            </w:r>
          </w:p>
        </w:tc>
        <w:tc>
          <w:tcPr>
            <w:tcW w:w="237" w:type="dxa"/>
            <w:noWrap/>
            <w:vAlign w:val="bottom"/>
          </w:tcPr>
          <w:p w14:paraId="0B66B33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DF5A2A9" w14:textId="576A2F28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6" w:type="dxa"/>
            <w:vAlign w:val="bottom"/>
          </w:tcPr>
          <w:p w14:paraId="536E264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43BE6501" w14:textId="0817743A" w:rsidR="00403DAD" w:rsidRPr="004C004F" w:rsidRDefault="00D53BC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314</w:t>
            </w:r>
          </w:p>
        </w:tc>
        <w:tc>
          <w:tcPr>
            <w:tcW w:w="239" w:type="dxa"/>
          </w:tcPr>
          <w:p w14:paraId="7A35A59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71E5D9B" w14:textId="70AD15AF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434</w:t>
            </w:r>
          </w:p>
        </w:tc>
        <w:tc>
          <w:tcPr>
            <w:tcW w:w="236" w:type="dxa"/>
            <w:noWrap/>
            <w:vAlign w:val="bottom"/>
          </w:tcPr>
          <w:p w14:paraId="62F9F5B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A54A222" w14:textId="24D57448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489</w:t>
            </w:r>
          </w:p>
        </w:tc>
        <w:tc>
          <w:tcPr>
            <w:tcW w:w="236" w:type="dxa"/>
            <w:noWrap/>
            <w:vAlign w:val="bottom"/>
          </w:tcPr>
          <w:p w14:paraId="0BDCC9B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303369BE" w14:textId="155DB9EE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456</w:t>
            </w:r>
          </w:p>
        </w:tc>
        <w:tc>
          <w:tcPr>
            <w:tcW w:w="236" w:type="dxa"/>
            <w:noWrap/>
            <w:vAlign w:val="bottom"/>
          </w:tcPr>
          <w:p w14:paraId="3F6C65F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C9029DE" w14:textId="06441424" w:rsidR="00403DAD" w:rsidRPr="004C004F" w:rsidRDefault="00D53BC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554</w:t>
            </w:r>
          </w:p>
        </w:tc>
        <w:tc>
          <w:tcPr>
            <w:tcW w:w="236" w:type="dxa"/>
            <w:vAlign w:val="bottom"/>
          </w:tcPr>
          <w:p w14:paraId="01A2F68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3D85A7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E1303E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3A8ACD6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9F7B41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EC60E30" w14:textId="3CB15CAB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112</w:t>
            </w:r>
          </w:p>
        </w:tc>
        <w:tc>
          <w:tcPr>
            <w:tcW w:w="236" w:type="dxa"/>
            <w:vAlign w:val="bottom"/>
          </w:tcPr>
          <w:p w14:paraId="7F1B03E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4A71A529" w14:textId="2682F618" w:rsidR="00403DAD" w:rsidRPr="004C004F" w:rsidRDefault="00D53BC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236" w:type="dxa"/>
            <w:vAlign w:val="bottom"/>
          </w:tcPr>
          <w:p w14:paraId="04D9F3A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8644A3F" w14:textId="36A8580D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648D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AF2D2A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647</w:t>
            </w:r>
          </w:p>
        </w:tc>
        <w:tc>
          <w:tcPr>
            <w:tcW w:w="236" w:type="dxa"/>
            <w:vAlign w:val="bottom"/>
          </w:tcPr>
          <w:p w14:paraId="7A8115C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52E14D1" w14:textId="12AEB9FA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4F76DB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CF28A5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668</w:t>
            </w:r>
          </w:p>
        </w:tc>
      </w:tr>
      <w:tr w:rsidR="00403DAD" w:rsidRPr="004C004F" w14:paraId="51D39A80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9BA8D3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14C739A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39FAFBD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C9BD72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31998C3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6AA4276A" w14:textId="1ABFD3EC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914</w:t>
            </w:r>
          </w:p>
        </w:tc>
        <w:tc>
          <w:tcPr>
            <w:tcW w:w="236" w:type="dxa"/>
            <w:vAlign w:val="bottom"/>
          </w:tcPr>
          <w:p w14:paraId="3688F1C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EAFA107" w14:textId="7565E08C" w:rsidR="00403DAD" w:rsidRPr="004C004F" w:rsidRDefault="00D53BC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963</w:t>
            </w:r>
          </w:p>
        </w:tc>
        <w:tc>
          <w:tcPr>
            <w:tcW w:w="239" w:type="dxa"/>
          </w:tcPr>
          <w:p w14:paraId="72C1658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061D48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422EDB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B06B24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AF1BDB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706BA6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82963A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6E1930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6D3443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1EC104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8392CA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74734A6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5FB1B2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0D4E76A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629937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540B370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D4B494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C482AE6" w14:textId="160BBCA4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914</w:t>
            </w:r>
          </w:p>
        </w:tc>
        <w:tc>
          <w:tcPr>
            <w:tcW w:w="236" w:type="dxa"/>
            <w:vAlign w:val="bottom"/>
          </w:tcPr>
          <w:p w14:paraId="57A2932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12F4BBC1" w14:textId="4B20CA2A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963</w:t>
            </w:r>
          </w:p>
        </w:tc>
      </w:tr>
      <w:tr w:rsidR="00403DAD" w:rsidRPr="004C004F" w14:paraId="4198304F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DDB13F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1899C10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5D8FCCCA" w14:textId="77FFF725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1,023</w:t>
            </w:r>
          </w:p>
        </w:tc>
        <w:tc>
          <w:tcPr>
            <w:tcW w:w="237" w:type="dxa"/>
            <w:noWrap/>
            <w:vAlign w:val="bottom"/>
          </w:tcPr>
          <w:p w14:paraId="70B03CA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41368EC" w14:textId="014F60C9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1,029</w:t>
            </w:r>
          </w:p>
        </w:tc>
        <w:tc>
          <w:tcPr>
            <w:tcW w:w="237" w:type="dxa"/>
            <w:noWrap/>
            <w:vAlign w:val="bottom"/>
          </w:tcPr>
          <w:p w14:paraId="67ACFDA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728ABF6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FDEFD22" w14:textId="6113795F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236" w:type="dxa"/>
            <w:vAlign w:val="bottom"/>
          </w:tcPr>
          <w:p w14:paraId="38A1EC4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6F21AF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102226C" w14:textId="1C9A8EFD" w:rsidR="00403DAD" w:rsidRPr="004C004F" w:rsidRDefault="00D53BC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239" w:type="dxa"/>
          </w:tcPr>
          <w:p w14:paraId="49EF39C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988C8D5" w14:textId="33921549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F8D7F8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2612F89" w14:textId="7FC1FB23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2569730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96EF90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15597A8" w14:textId="04E2FA97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  <w:r w:rsidR="006337A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14:paraId="1BA7CE6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FA59B5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F43FC64" w14:textId="47AC07E7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53BC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  <w:vAlign w:val="bottom"/>
          </w:tcPr>
          <w:p w14:paraId="4E36683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849B2D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E5DE0C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52851ED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7FDE5B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261963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4CD5AF5" w14:textId="384EBE57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333</w:t>
            </w:r>
          </w:p>
        </w:tc>
        <w:tc>
          <w:tcPr>
            <w:tcW w:w="236" w:type="dxa"/>
            <w:vAlign w:val="bottom"/>
          </w:tcPr>
          <w:p w14:paraId="452736B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0C6A7F1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C9A7E2E" w14:textId="58C91FE1" w:rsidR="00403DAD" w:rsidRPr="004C004F" w:rsidRDefault="00D53BC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229</w:t>
            </w:r>
          </w:p>
        </w:tc>
        <w:tc>
          <w:tcPr>
            <w:tcW w:w="236" w:type="dxa"/>
            <w:vAlign w:val="bottom"/>
          </w:tcPr>
          <w:p w14:paraId="7DE788F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67E7F6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DEADFF3" w14:textId="0472F373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648D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AF2D2A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</w:t>
            </w:r>
            <w:r w:rsidR="006337A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269E29F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1CBCEDE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6FEA1F7" w14:textId="216FC30C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1,514</w:t>
            </w:r>
          </w:p>
        </w:tc>
      </w:tr>
      <w:tr w:rsidR="00403DAD" w:rsidRPr="004C004F" w14:paraId="60AB48A1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6822DA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1E292C" w14:textId="7A1AFEEE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37" w:type="dxa"/>
            <w:noWrap/>
            <w:vAlign w:val="bottom"/>
          </w:tcPr>
          <w:p w14:paraId="5F1E5E1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0C81C8" w14:textId="71482734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7" w:type="dxa"/>
            <w:noWrap/>
            <w:vAlign w:val="bottom"/>
          </w:tcPr>
          <w:p w14:paraId="19DB9EF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D2964" w14:textId="5D3B1AAC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0BD9B0C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EA445" w14:textId="3DFDF765" w:rsidR="00403DAD" w:rsidRPr="004C004F" w:rsidRDefault="00D53BC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9" w:type="dxa"/>
          </w:tcPr>
          <w:p w14:paraId="7ED0C1D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A8EF42" w14:textId="7DB5FADD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50EF799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185BB1" w14:textId="710EDD33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578253D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DD838D3" w14:textId="234F26A4" w:rsidR="00403DAD" w:rsidRPr="004C004F" w:rsidRDefault="006337AE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14:paraId="2B08D3F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CB77D80" w14:textId="08515283" w:rsidR="00403DAD" w:rsidRPr="004C004F" w:rsidRDefault="00D53BC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76564CC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C2763" w14:textId="4D2A9D25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AF2D2A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1E0FEAB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B4717" w14:textId="4BE999DC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</w:tcPr>
          <w:p w14:paraId="3CD31F7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9DC9D" w14:textId="22FC38C4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  <w:vAlign w:val="bottom"/>
          </w:tcPr>
          <w:p w14:paraId="1A412D1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6C35E1" w14:textId="61EF9117" w:rsidR="00403DAD" w:rsidRPr="004C004F" w:rsidRDefault="00D53BC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  <w:vAlign w:val="bottom"/>
          </w:tcPr>
          <w:p w14:paraId="3F5BE71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DE601" w14:textId="0DE77AFF" w:rsidR="00403DAD" w:rsidRPr="004C004F" w:rsidRDefault="00AF2D2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="006337AE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672D7D1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5D00C" w14:textId="37679429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</w:t>
            </w:r>
          </w:p>
        </w:tc>
      </w:tr>
      <w:tr w:rsidR="00403DAD" w:rsidRPr="004C004F" w14:paraId="76FD3DC3" w14:textId="77777777" w:rsidTr="00DD7CB4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260E346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FC8306" w14:textId="1F7CA9EC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9648DE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162</w:t>
            </w:r>
          </w:p>
        </w:tc>
        <w:tc>
          <w:tcPr>
            <w:tcW w:w="237" w:type="dxa"/>
            <w:noWrap/>
            <w:vAlign w:val="bottom"/>
          </w:tcPr>
          <w:p w14:paraId="373B347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559081B" w14:textId="6EFA8B5A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4F76DB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049</w:t>
            </w:r>
          </w:p>
        </w:tc>
        <w:tc>
          <w:tcPr>
            <w:tcW w:w="237" w:type="dxa"/>
            <w:noWrap/>
            <w:vAlign w:val="bottom"/>
          </w:tcPr>
          <w:p w14:paraId="7398E13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46939" w14:textId="1958C272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1,371</w:t>
            </w:r>
          </w:p>
        </w:tc>
        <w:tc>
          <w:tcPr>
            <w:tcW w:w="236" w:type="dxa"/>
            <w:vAlign w:val="bottom"/>
          </w:tcPr>
          <w:p w14:paraId="034587C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7594A3" w14:textId="525EC541" w:rsidR="00403DAD" w:rsidRPr="004C004F" w:rsidRDefault="00952B1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1,426</w:t>
            </w:r>
          </w:p>
        </w:tc>
        <w:tc>
          <w:tcPr>
            <w:tcW w:w="239" w:type="dxa"/>
          </w:tcPr>
          <w:p w14:paraId="42D3FA6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3ADD78" w14:textId="3759DF08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438</w:t>
            </w:r>
          </w:p>
        </w:tc>
        <w:tc>
          <w:tcPr>
            <w:tcW w:w="236" w:type="dxa"/>
            <w:noWrap/>
            <w:vAlign w:val="bottom"/>
          </w:tcPr>
          <w:p w14:paraId="424F357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3C1D24A" w14:textId="338921EB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492</w:t>
            </w:r>
          </w:p>
        </w:tc>
        <w:tc>
          <w:tcPr>
            <w:tcW w:w="236" w:type="dxa"/>
            <w:noWrap/>
            <w:vAlign w:val="bottom"/>
          </w:tcPr>
          <w:p w14:paraId="6DAD617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F80BA05" w14:textId="05BF797F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749</w:t>
            </w:r>
          </w:p>
        </w:tc>
        <w:tc>
          <w:tcPr>
            <w:tcW w:w="236" w:type="dxa"/>
            <w:noWrap/>
            <w:vAlign w:val="bottom"/>
          </w:tcPr>
          <w:p w14:paraId="786D16A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C0BC1EB" w14:textId="1E55F6AA" w:rsidR="00403DAD" w:rsidRPr="004C004F" w:rsidRDefault="00952B1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36" w:type="dxa"/>
            <w:vAlign w:val="bottom"/>
          </w:tcPr>
          <w:p w14:paraId="3A1B0A8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05CD9" w14:textId="382107A4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9648DE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03A6CF5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6C3224" w14:textId="6DE9090D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4F76DB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574</w:t>
            </w:r>
          </w:p>
        </w:tc>
        <w:tc>
          <w:tcPr>
            <w:tcW w:w="236" w:type="dxa"/>
          </w:tcPr>
          <w:p w14:paraId="1ECC4F2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4FD89" w14:textId="1319ADF7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8E3F2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1D7F220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481A71" w14:textId="7D967895" w:rsidR="00403DAD" w:rsidRPr="004C004F" w:rsidRDefault="00952B1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606</w:t>
            </w:r>
          </w:p>
        </w:tc>
        <w:tc>
          <w:tcPr>
            <w:tcW w:w="236" w:type="dxa"/>
            <w:vAlign w:val="bottom"/>
          </w:tcPr>
          <w:p w14:paraId="362B1C9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F5C2C0" w14:textId="0516BE94" w:rsidR="00403DAD" w:rsidRPr="004C004F" w:rsidRDefault="00940CF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9648DE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  <w:vAlign w:val="bottom"/>
          </w:tcPr>
          <w:p w14:paraId="253D021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84F023" w14:textId="457E0DB1" w:rsidR="00403DAD" w:rsidRPr="004C004F" w:rsidRDefault="00CF28A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="00F10737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92</w:t>
            </w:r>
          </w:p>
        </w:tc>
      </w:tr>
      <w:tr w:rsidR="00403DAD" w:rsidRPr="004C004F" w14:paraId="229BD002" w14:textId="77777777" w:rsidTr="00517677">
        <w:trPr>
          <w:trHeight w:val="50"/>
        </w:trPr>
        <w:tc>
          <w:tcPr>
            <w:tcW w:w="2411" w:type="dxa"/>
            <w:noWrap/>
            <w:vAlign w:val="bottom"/>
          </w:tcPr>
          <w:p w14:paraId="6C3753E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99CA4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3F138F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8243B2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0FDD03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442A66E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9B9EB2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</w:tcPr>
          <w:p w14:paraId="5C801FF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A5677C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23D161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C84FDD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0B159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549398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5317FF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706BA8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82E0BA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98109B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5F60D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413E9E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0056A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708E61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0B6FB46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769C30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</w:tcPr>
          <w:p w14:paraId="0F6B4F3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2CBA86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7A078D8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ECDF47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</w:tcPr>
          <w:p w14:paraId="0E27A96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17677" w:rsidRPr="004C004F" w14:paraId="4376AB3E" w14:textId="77777777" w:rsidTr="00517677">
        <w:trPr>
          <w:trHeight w:val="50"/>
        </w:trPr>
        <w:tc>
          <w:tcPr>
            <w:tcW w:w="2411" w:type="dxa"/>
            <w:noWrap/>
            <w:vAlign w:val="bottom"/>
          </w:tcPr>
          <w:p w14:paraId="0CF0D5F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0E4D56DA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098ECF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31B87C15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D7D0627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1061B573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7AC7DC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7451F68B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76C387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5DBF24BD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8F15C00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E6330B6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E507F40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612E7884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ED2379E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71AC962A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09CD6F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641ADEAF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5DDC4B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57D0F5A6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66CD8AB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18C0D92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957C6D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77743B36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10724A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2EFD5B7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AAFB96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14:paraId="62828008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17677" w:rsidRPr="004C004F" w14:paraId="7B3E7CF6" w14:textId="77777777" w:rsidTr="00517677">
        <w:trPr>
          <w:trHeight w:val="50"/>
        </w:trPr>
        <w:tc>
          <w:tcPr>
            <w:tcW w:w="2411" w:type="dxa"/>
            <w:noWrap/>
            <w:vAlign w:val="bottom"/>
          </w:tcPr>
          <w:p w14:paraId="30A298B1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68C89058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1567C32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1DE79083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79FBF4A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267A6196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FFE79F4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209963E7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79A5BBA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7BDBAFF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4BBACF8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EE761E3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DA3195A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7510945E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818D1F6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0B3B8EEE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6E6FBA8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6651228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1A6DF0D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09C7C42D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FBDACA4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3A94F58E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F9D2A97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4B77D32C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EED239D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7A7C15B3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5961CD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14:paraId="5109ACFE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17677" w:rsidRPr="004C004F" w14:paraId="2DD94E4C" w14:textId="77777777" w:rsidTr="00517677">
        <w:trPr>
          <w:trHeight w:val="50"/>
        </w:trPr>
        <w:tc>
          <w:tcPr>
            <w:tcW w:w="2411" w:type="dxa"/>
            <w:noWrap/>
            <w:vAlign w:val="bottom"/>
          </w:tcPr>
          <w:p w14:paraId="4703179E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5CADD1D4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3578C28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20A8A1B7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050B264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32D84FB1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F75F6F8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5B905CC3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C43886B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55D55A12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4ED3F46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CA15F5C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5D41ADF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1517BDAC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AD42F1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491FB417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04CA04F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76AEDB40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1E1D50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775751A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E4CB2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4352CD05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A900CA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6342930C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C102388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622FC8A9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E31D455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14:paraId="38ABB205" w14:textId="77777777" w:rsidR="00517677" w:rsidRPr="004C004F" w:rsidRDefault="00517677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4C004F" w14:paraId="56F2418A" w14:textId="77777777" w:rsidTr="00DD7CB4">
        <w:trPr>
          <w:trHeight w:val="60"/>
          <w:tblHeader/>
        </w:trPr>
        <w:tc>
          <w:tcPr>
            <w:tcW w:w="2411" w:type="dxa"/>
            <w:noWrap/>
            <w:vAlign w:val="bottom"/>
          </w:tcPr>
          <w:p w14:paraId="4E87978B" w14:textId="3B8692CB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 xml:space="preserve">   </w:t>
            </w:r>
            <w:r w:rsidRPr="004C004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FB056D" w:rsidRPr="004C004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1C73AD" w:rsidRPr="004C004F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</w:t>
            </w:r>
            <w:r w:rsidR="0050684A" w:rsidRPr="004C004F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ายน</w:t>
            </w:r>
          </w:p>
        </w:tc>
        <w:tc>
          <w:tcPr>
            <w:tcW w:w="704" w:type="dxa"/>
            <w:noWrap/>
          </w:tcPr>
          <w:p w14:paraId="42CD9FE4" w14:textId="6F736A5E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</w:tcPr>
          <w:p w14:paraId="657BB2F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58E607C" w14:textId="3FD7F8AC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</w:tcPr>
          <w:p w14:paraId="5218675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D4041FB" w14:textId="424CD21A" w:rsidR="00403DAD" w:rsidRPr="004C004F" w:rsidRDefault="00FB056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36" w:type="dxa"/>
          </w:tcPr>
          <w:p w14:paraId="752FEC75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4A8F4023" w14:textId="4BCAD982" w:rsidR="00403DAD" w:rsidRPr="004C004F" w:rsidRDefault="00FB056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9" w:type="dxa"/>
          </w:tcPr>
          <w:p w14:paraId="749C4D76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2B54A466" w14:textId="5D4FC4CE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6933B2B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F5B481A" w14:textId="6FA8EB8A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</w:tcPr>
          <w:p w14:paraId="6BEA0DC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0D202ACC" w14:textId="5E0EB397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261685F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91D1A02" w14:textId="2CFE85EB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7C7BA60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2E9E2D12" w14:textId="7F9B5002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0533D83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0F9A2AC" w14:textId="12B43ED7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73E2764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1E05ACF" w14:textId="7354A7F2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270888F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D7A8C46" w14:textId="27E09B78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3164238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9B40AE5" w14:textId="718F068B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3B12E20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5E75595E" w14:textId="4B08DDED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403DAD" w:rsidRPr="004C004F" w14:paraId="1017798D" w14:textId="77777777" w:rsidTr="00DD7CB4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</w:tcPr>
          <w:p w14:paraId="26C9358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</w:pP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403DAD" w:rsidRPr="004C004F" w14:paraId="3014F90C" w14:textId="77777777" w:rsidTr="00DD7CB4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6F9ED33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3B19B94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4E5999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742ADB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40F409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482DA50A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A2155B7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0BE2023C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87C6679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774366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056FBF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40DB6B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D28090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3EE933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29206E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720DEE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31358B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283E814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0F247C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9B76B1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9513A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E1EA92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94B462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7D041D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B7A4A2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D7C198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CEC3BF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DC4559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4C004F" w14:paraId="2DC4CB3B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FA2FDC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1AED9807" w14:textId="187667D1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812</w:t>
            </w:r>
          </w:p>
        </w:tc>
        <w:tc>
          <w:tcPr>
            <w:tcW w:w="237" w:type="dxa"/>
            <w:noWrap/>
          </w:tcPr>
          <w:p w14:paraId="27EDFFE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07E7BE8" w14:textId="76BD0B4B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853</w:t>
            </w:r>
          </w:p>
        </w:tc>
        <w:tc>
          <w:tcPr>
            <w:tcW w:w="237" w:type="dxa"/>
            <w:noWrap/>
          </w:tcPr>
          <w:p w14:paraId="3F64685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A02E124" w14:textId="582A8893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236" w:type="dxa"/>
          </w:tcPr>
          <w:p w14:paraId="2B83E34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7DB28296" w14:textId="280FD81D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39" w:type="dxa"/>
          </w:tcPr>
          <w:p w14:paraId="4448C15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362EAC7B" w14:textId="63A029F8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</w:tcPr>
          <w:p w14:paraId="379BBE2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CDAC558" w14:textId="5A65B444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1FD19F6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7DC20FB" w14:textId="25553196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  <w:noWrap/>
          </w:tcPr>
          <w:p w14:paraId="62EA27B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C031603" w14:textId="5614B73C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236" w:type="dxa"/>
          </w:tcPr>
          <w:p w14:paraId="2D704C3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8283BEF" w14:textId="127F7C02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A32A43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36" w:type="dxa"/>
          </w:tcPr>
          <w:p w14:paraId="4A901FE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1623F5B3" w14:textId="071EB852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4B7F0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570</w:t>
            </w:r>
          </w:p>
        </w:tc>
        <w:tc>
          <w:tcPr>
            <w:tcW w:w="236" w:type="dxa"/>
          </w:tcPr>
          <w:p w14:paraId="7C958A4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0FE68CC1" w14:textId="1ADB7E79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103</w:t>
            </w:r>
          </w:p>
        </w:tc>
        <w:tc>
          <w:tcPr>
            <w:tcW w:w="236" w:type="dxa"/>
          </w:tcPr>
          <w:p w14:paraId="1AB27C3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4C53207E" w14:textId="458E405C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233</w:t>
            </w:r>
          </w:p>
        </w:tc>
        <w:tc>
          <w:tcPr>
            <w:tcW w:w="236" w:type="dxa"/>
          </w:tcPr>
          <w:p w14:paraId="2C12608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80F1F2C" w14:textId="151633F3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A32A43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177</w:t>
            </w:r>
          </w:p>
        </w:tc>
        <w:tc>
          <w:tcPr>
            <w:tcW w:w="236" w:type="dxa"/>
          </w:tcPr>
          <w:p w14:paraId="572BB0E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22F5B0D" w14:textId="0219B44B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403DA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835</w:t>
            </w:r>
          </w:p>
        </w:tc>
      </w:tr>
      <w:tr w:rsidR="00403DAD" w:rsidRPr="004C004F" w14:paraId="1DC5E58C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1B5512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3F814C5" w14:textId="6D953EB5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1,350</w:t>
            </w:r>
          </w:p>
        </w:tc>
        <w:tc>
          <w:tcPr>
            <w:tcW w:w="237" w:type="dxa"/>
            <w:noWrap/>
          </w:tcPr>
          <w:p w14:paraId="6F41B94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76DF8B1" w14:textId="5485389C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1,196</w:t>
            </w:r>
          </w:p>
        </w:tc>
        <w:tc>
          <w:tcPr>
            <w:tcW w:w="237" w:type="dxa"/>
            <w:noWrap/>
          </w:tcPr>
          <w:p w14:paraId="60EA69C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7E795" w14:textId="0870B62A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1,294</w:t>
            </w:r>
          </w:p>
        </w:tc>
        <w:tc>
          <w:tcPr>
            <w:tcW w:w="236" w:type="dxa"/>
          </w:tcPr>
          <w:p w14:paraId="2AAC0A2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D8D60" w14:textId="712298C9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1,344</w:t>
            </w:r>
          </w:p>
        </w:tc>
        <w:tc>
          <w:tcPr>
            <w:tcW w:w="239" w:type="dxa"/>
          </w:tcPr>
          <w:p w14:paraId="13F5593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66D704C" w14:textId="05D6D698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436</w:t>
            </w:r>
          </w:p>
        </w:tc>
        <w:tc>
          <w:tcPr>
            <w:tcW w:w="236" w:type="dxa"/>
            <w:noWrap/>
          </w:tcPr>
          <w:p w14:paraId="6F79E61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27D7320" w14:textId="77E8BFC6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492</w:t>
            </w:r>
          </w:p>
        </w:tc>
        <w:tc>
          <w:tcPr>
            <w:tcW w:w="236" w:type="dxa"/>
            <w:noWrap/>
          </w:tcPr>
          <w:p w14:paraId="11B659E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BA302FA" w14:textId="63F47316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723</w:t>
            </w:r>
          </w:p>
        </w:tc>
        <w:tc>
          <w:tcPr>
            <w:tcW w:w="236" w:type="dxa"/>
            <w:noWrap/>
          </w:tcPr>
          <w:p w14:paraId="57B5FC6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BA19FA3" w14:textId="4065D910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748</w:t>
            </w:r>
          </w:p>
        </w:tc>
        <w:tc>
          <w:tcPr>
            <w:tcW w:w="236" w:type="dxa"/>
          </w:tcPr>
          <w:p w14:paraId="0276195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6F274" w14:textId="05D6940A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</w:tcPr>
          <w:p w14:paraId="1080097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F6C820" w14:textId="439CC721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086831E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03F6F" w14:textId="4C078C21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236" w:type="dxa"/>
          </w:tcPr>
          <w:p w14:paraId="419E377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39468" w14:textId="0457BDBE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373</w:t>
            </w:r>
          </w:p>
        </w:tc>
        <w:tc>
          <w:tcPr>
            <w:tcW w:w="236" w:type="dxa"/>
          </w:tcPr>
          <w:p w14:paraId="032141C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573FE" w14:textId="37A4A52B" w:rsidR="00403DAD" w:rsidRPr="004C004F" w:rsidRDefault="00C6780A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A32A43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253</w:t>
            </w:r>
          </w:p>
        </w:tc>
        <w:tc>
          <w:tcPr>
            <w:tcW w:w="236" w:type="dxa"/>
          </w:tcPr>
          <w:p w14:paraId="569FA50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BC308" w14:textId="517472E7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403DA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157</w:t>
            </w:r>
          </w:p>
        </w:tc>
      </w:tr>
      <w:tr w:rsidR="00403DAD" w:rsidRPr="004C004F" w14:paraId="1110FF47" w14:textId="77777777" w:rsidTr="00DD7CB4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C03E4F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734E37" w14:textId="7EE0CA44" w:rsidR="00403DAD" w:rsidRPr="004C004F" w:rsidRDefault="00492D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A32A43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162</w:t>
            </w:r>
          </w:p>
        </w:tc>
        <w:tc>
          <w:tcPr>
            <w:tcW w:w="237" w:type="dxa"/>
            <w:noWrap/>
            <w:vAlign w:val="bottom"/>
          </w:tcPr>
          <w:p w14:paraId="7E8C6B3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BF9477C" w14:textId="7192D6BA" w:rsidR="00403DAD" w:rsidRPr="004C004F" w:rsidRDefault="00026F5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4B7F0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049</w:t>
            </w:r>
          </w:p>
        </w:tc>
        <w:tc>
          <w:tcPr>
            <w:tcW w:w="237" w:type="dxa"/>
            <w:noWrap/>
            <w:vAlign w:val="bottom"/>
          </w:tcPr>
          <w:p w14:paraId="553856A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61598C" w14:textId="27DC9020" w:rsidR="00403DAD" w:rsidRPr="004C004F" w:rsidRDefault="00492D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1,371</w:t>
            </w:r>
          </w:p>
        </w:tc>
        <w:tc>
          <w:tcPr>
            <w:tcW w:w="236" w:type="dxa"/>
            <w:vAlign w:val="bottom"/>
          </w:tcPr>
          <w:p w14:paraId="4AB54CF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576CF0" w14:textId="0D580ED2" w:rsidR="00403DAD" w:rsidRPr="004C004F" w:rsidRDefault="00026F5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1,426</w:t>
            </w:r>
          </w:p>
        </w:tc>
        <w:tc>
          <w:tcPr>
            <w:tcW w:w="239" w:type="dxa"/>
          </w:tcPr>
          <w:p w14:paraId="3CFB03A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C84762" w14:textId="4BB44FCD" w:rsidR="00403DAD" w:rsidRPr="004C004F" w:rsidRDefault="00492D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438</w:t>
            </w:r>
          </w:p>
        </w:tc>
        <w:tc>
          <w:tcPr>
            <w:tcW w:w="236" w:type="dxa"/>
            <w:noWrap/>
            <w:vAlign w:val="bottom"/>
          </w:tcPr>
          <w:p w14:paraId="12673E0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DC3CB65" w14:textId="01D8088C" w:rsidR="00403DAD" w:rsidRPr="004C004F" w:rsidRDefault="00026F5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492</w:t>
            </w:r>
          </w:p>
        </w:tc>
        <w:tc>
          <w:tcPr>
            <w:tcW w:w="236" w:type="dxa"/>
            <w:noWrap/>
            <w:vAlign w:val="bottom"/>
          </w:tcPr>
          <w:p w14:paraId="7B5E994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2B7D2D" w14:textId="675A10B7" w:rsidR="00403DAD" w:rsidRPr="004C004F" w:rsidRDefault="00492D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749</w:t>
            </w:r>
          </w:p>
        </w:tc>
        <w:tc>
          <w:tcPr>
            <w:tcW w:w="236" w:type="dxa"/>
            <w:noWrap/>
            <w:vAlign w:val="bottom"/>
          </w:tcPr>
          <w:p w14:paraId="5A6E2AB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4F68D88A" w14:textId="5F3ABC3E" w:rsidR="00403DAD" w:rsidRPr="004C004F" w:rsidRDefault="00026F5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36" w:type="dxa"/>
            <w:vAlign w:val="bottom"/>
          </w:tcPr>
          <w:p w14:paraId="0447F2D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3CBBC3" w14:textId="77F1C70B" w:rsidR="00403DAD" w:rsidRPr="004C004F" w:rsidRDefault="00492D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32A43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4FFBF98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9FEFFC" w14:textId="665E280A" w:rsidR="00403DAD" w:rsidRPr="004C004F" w:rsidRDefault="00026F5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4B7F0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574</w:t>
            </w:r>
          </w:p>
        </w:tc>
        <w:tc>
          <w:tcPr>
            <w:tcW w:w="236" w:type="dxa"/>
          </w:tcPr>
          <w:p w14:paraId="62C63E6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550DE5" w14:textId="7DE415E3" w:rsidR="00403DAD" w:rsidRPr="004C004F" w:rsidRDefault="00492D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551</w:t>
            </w:r>
          </w:p>
        </w:tc>
        <w:tc>
          <w:tcPr>
            <w:tcW w:w="236" w:type="dxa"/>
            <w:vAlign w:val="bottom"/>
          </w:tcPr>
          <w:p w14:paraId="5C02FC8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9ECE49" w14:textId="34F4CD62" w:rsidR="00403DAD" w:rsidRPr="004C004F" w:rsidRDefault="00026F5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606</w:t>
            </w:r>
          </w:p>
        </w:tc>
        <w:tc>
          <w:tcPr>
            <w:tcW w:w="236" w:type="dxa"/>
            <w:vAlign w:val="bottom"/>
          </w:tcPr>
          <w:p w14:paraId="5C5CC16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4620F" w14:textId="4A713674" w:rsidR="00403DAD" w:rsidRPr="004C004F" w:rsidRDefault="00492DC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A32A43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  <w:vAlign w:val="bottom"/>
          </w:tcPr>
          <w:p w14:paraId="24E2CAE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8E66F8" w14:textId="5E0F339E" w:rsidR="00403DAD" w:rsidRPr="004C004F" w:rsidRDefault="00026F5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="00403DA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FB056D"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4C00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92</w:t>
            </w:r>
          </w:p>
        </w:tc>
      </w:tr>
      <w:tr w:rsidR="00403DAD" w:rsidRPr="004C004F" w14:paraId="2DB46B1D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541E0FB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4D15C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484AC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869A0F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74FFF9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C1220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1203529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A43014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4D51C00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E9FF05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8D3DFE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341272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587467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A78B3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3948F1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542B54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B31670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49F8D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DB472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44E20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DA112D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5CC7B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66190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DC380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B5E4DB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D94CC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A62AD7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A61D0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4C004F" w14:paraId="21045151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D7DFBA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652BC70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5B801CF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5CE3B7A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70A251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B3CC003" w14:textId="6D8C32CB" w:rsidR="00403DAD" w:rsidRPr="004C004F" w:rsidRDefault="002C498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237" w:type="dxa"/>
            <w:noWrap/>
          </w:tcPr>
          <w:p w14:paraId="749F0DD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14E2569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A20609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725EE6C" w14:textId="22C9A9B1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7" w:type="dxa"/>
            <w:noWrap/>
          </w:tcPr>
          <w:p w14:paraId="65388B3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4178A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BBD5C1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A824FD2" w14:textId="67C791E0" w:rsidR="00403DAD" w:rsidRPr="004C004F" w:rsidRDefault="002C498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</w:tcPr>
          <w:p w14:paraId="643CFC2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A1A42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E244DE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1CD84EA" w14:textId="6DB19EC2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9" w:type="dxa"/>
          </w:tcPr>
          <w:p w14:paraId="3470D15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671C93C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E5E45E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1ADB958" w14:textId="657403E2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C4984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</w:tcPr>
          <w:p w14:paraId="50AC1E7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761894B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80EFFA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271D61F" w14:textId="37D280AE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36" w:type="dxa"/>
            <w:noWrap/>
          </w:tcPr>
          <w:p w14:paraId="44304F2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0C59A0F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58067F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A203DFA" w14:textId="49AA5761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2C4984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</w:tcPr>
          <w:p w14:paraId="11F666D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34D49A8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B39050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5820102" w14:textId="3ECDCA3A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313096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</w:t>
            </w: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</w:tcPr>
          <w:p w14:paraId="576D770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7D18F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332D2F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FD4C392" w14:textId="6ADFAC1D" w:rsidR="00403DAD" w:rsidRPr="004C004F" w:rsidRDefault="002C498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103</w:t>
            </w:r>
          </w:p>
        </w:tc>
        <w:tc>
          <w:tcPr>
            <w:tcW w:w="236" w:type="dxa"/>
          </w:tcPr>
          <w:p w14:paraId="105F907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D3598D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36579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BCBE924" w14:textId="5099032A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</w:tcPr>
          <w:p w14:paraId="38BBF26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4E471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F09D44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721BE54" w14:textId="27BD06F4" w:rsidR="00403DAD" w:rsidRPr="004C004F" w:rsidRDefault="002C498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236" w:type="dxa"/>
          </w:tcPr>
          <w:p w14:paraId="048F4CC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880FA8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717180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C00C2D8" w14:textId="14531766" w:rsidR="00403DAD" w:rsidRPr="004C004F" w:rsidRDefault="00313096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6" w:type="dxa"/>
          </w:tcPr>
          <w:p w14:paraId="343FA23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3E4E2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49F16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4BF138D" w14:textId="13C2365E" w:rsidR="00403DAD" w:rsidRPr="004C004F" w:rsidRDefault="002C4984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301</w:t>
            </w:r>
          </w:p>
        </w:tc>
        <w:tc>
          <w:tcPr>
            <w:tcW w:w="236" w:type="dxa"/>
            <w:vAlign w:val="bottom"/>
          </w:tcPr>
          <w:p w14:paraId="315DC9D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615DB4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F8940C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F85F492" w14:textId="0A9F2D69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13096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</w:t>
            </w:r>
            <w:r w:rsidR="00403DA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403DAD" w:rsidRPr="004C004F" w14:paraId="396BEBAD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3DB066D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3654A5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FE1294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FA059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1B5B93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03904044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FFE21C8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62CE85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099AE7D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2C7DA0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8036E7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B0DE9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5802C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7031E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438984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35EE5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204B18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191B7DE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EB9FC6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14F46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EF1E0D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4BCA3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6994A3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C1F11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4A943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23BBF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EE09D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FBFED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4C004F" w14:paraId="62E9EB8A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7C3D0B7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4CED8FD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0B54E5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68AD11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683703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1B759FB1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A7C0060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522729C2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379CADF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268AD3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4CA1FD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935A8B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976F3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E937EC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B738FA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B5AE11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8793C7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7E12763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54E81B6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4FD2F9A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C09A5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56EED70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3BCCB8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1CD9415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5ACF9D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7F9159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9BDA741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5BC6564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4C004F" w14:paraId="0038A3A2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42FDFAFA" w14:textId="0584C3E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 w:rsidR="00FB056D" w:rsidRPr="004C004F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="00FB056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4C004F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1C73AD" w:rsidRPr="004C004F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กันย</w:t>
            </w:r>
            <w:r w:rsidR="00517677" w:rsidRPr="004C004F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ายน</w:t>
            </w:r>
            <w:r w:rsidRPr="004C004F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FB056D"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FB056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24922D9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6EC2C3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7D67EC9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6ECAE8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10EF6DB2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C500F8B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36712515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DA86B73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12EE5EF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F37BC6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844305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B000B0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BB3913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2D7A38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5A87D9A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BE772D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492C3E5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15FC8C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12A7215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0B7ABC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1146A81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EAB8BA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7618F42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65AA93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F1AC6B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145967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75A96FF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4C004F" w14:paraId="31AE90FF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17EA3620" w14:textId="37E1440B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FB056D"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FB056D" w:rsidRPr="004C004F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FB056D" w:rsidRPr="004C00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2B2CEA" w14:textId="688DF399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403DA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54337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876</w:t>
            </w:r>
          </w:p>
        </w:tc>
        <w:tc>
          <w:tcPr>
            <w:tcW w:w="237" w:type="dxa"/>
            <w:noWrap/>
            <w:vAlign w:val="bottom"/>
          </w:tcPr>
          <w:p w14:paraId="0666D33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C10E6C" w14:textId="4C0ED10A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403DA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857</w:t>
            </w:r>
          </w:p>
        </w:tc>
        <w:tc>
          <w:tcPr>
            <w:tcW w:w="237" w:type="dxa"/>
            <w:noWrap/>
          </w:tcPr>
          <w:p w14:paraId="5653086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771CAE" w14:textId="6C8227E9" w:rsidR="00403DAD" w:rsidRPr="004C004F" w:rsidRDefault="00FB056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</w:t>
            </w:r>
            <w:r w:rsidR="0054337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236" w:type="dxa"/>
          </w:tcPr>
          <w:p w14:paraId="56942C4E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749829" w14:textId="1D5C734F" w:rsidR="00403DAD" w:rsidRPr="004C004F" w:rsidRDefault="00FB056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774</w:t>
            </w:r>
          </w:p>
        </w:tc>
        <w:tc>
          <w:tcPr>
            <w:tcW w:w="239" w:type="dxa"/>
          </w:tcPr>
          <w:p w14:paraId="4CFE1EFB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F764F7" w14:textId="2BA552F5" w:rsidR="00403DAD" w:rsidRPr="004C004F" w:rsidRDefault="0054337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512</w:t>
            </w:r>
          </w:p>
        </w:tc>
        <w:tc>
          <w:tcPr>
            <w:tcW w:w="236" w:type="dxa"/>
            <w:noWrap/>
          </w:tcPr>
          <w:p w14:paraId="6CE9332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5BDCFF" w14:textId="5AFC39F0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594</w:t>
            </w:r>
          </w:p>
        </w:tc>
        <w:tc>
          <w:tcPr>
            <w:tcW w:w="236" w:type="dxa"/>
            <w:noWrap/>
            <w:vAlign w:val="bottom"/>
          </w:tcPr>
          <w:p w14:paraId="6439F24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E10B795" w14:textId="210EC4BF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54337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6" w:type="dxa"/>
            <w:noWrap/>
            <w:vAlign w:val="bottom"/>
          </w:tcPr>
          <w:p w14:paraId="025F998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91DE69" w14:textId="4443A4BE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226</w:t>
            </w:r>
          </w:p>
        </w:tc>
        <w:tc>
          <w:tcPr>
            <w:tcW w:w="236" w:type="dxa"/>
          </w:tcPr>
          <w:p w14:paraId="7F0E1A1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0CD5AD" w14:textId="5BC2C635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54337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861</w:t>
            </w:r>
          </w:p>
        </w:tc>
        <w:tc>
          <w:tcPr>
            <w:tcW w:w="236" w:type="dxa"/>
          </w:tcPr>
          <w:p w14:paraId="166E338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BB882E" w14:textId="6B943F0A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859</w:t>
            </w:r>
          </w:p>
        </w:tc>
        <w:tc>
          <w:tcPr>
            <w:tcW w:w="236" w:type="dxa"/>
          </w:tcPr>
          <w:p w14:paraId="616400C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7F0213" w14:textId="1AE133A0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</w:t>
            </w:r>
            <w:r w:rsidR="0054337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</w:tcPr>
          <w:p w14:paraId="277F71B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393E28" w14:textId="5AAD184B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822</w:t>
            </w:r>
          </w:p>
        </w:tc>
        <w:tc>
          <w:tcPr>
            <w:tcW w:w="236" w:type="dxa"/>
          </w:tcPr>
          <w:p w14:paraId="321280D7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E578B2" w14:textId="72723C60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403DA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54337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978</w:t>
            </w:r>
          </w:p>
        </w:tc>
        <w:tc>
          <w:tcPr>
            <w:tcW w:w="236" w:type="dxa"/>
          </w:tcPr>
          <w:p w14:paraId="20540E2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B068BA" w14:textId="7D56A9F9" w:rsidR="00403DAD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403DAD"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4C00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132</w:t>
            </w:r>
          </w:p>
        </w:tc>
      </w:tr>
      <w:tr w:rsidR="00403DAD" w:rsidRPr="004C004F" w14:paraId="0CB1993D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10FD4FE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0EFB69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73BF4D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22C312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4673BC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376C1BA1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6CC907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6D68EDB4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D73FC43" w14:textId="77777777" w:rsidR="00403DAD" w:rsidRPr="004C004F" w:rsidRDefault="00403DAD" w:rsidP="004C004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5A1898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24FAB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2B445E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8EAAAE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AC112C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D1BC55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D6E53ED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C96834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35377FB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D2B03B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</w:tcPr>
          <w:p w14:paraId="663A6FD3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AE0E484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AB8740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F708049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F648C8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8531FCE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F82B7B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6A8DB15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E9A6D2" w14:textId="77777777" w:rsidR="00403DAD" w:rsidRPr="004C004F" w:rsidRDefault="00403DA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11ECE4F2" w14:textId="0A23C53B" w:rsidR="006E54F5" w:rsidRPr="004C004F" w:rsidRDefault="006E54F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6E54F5" w:rsidRPr="004C004F" w:rsidSect="00D524B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536480" w:rsidRPr="004C004F" w14:paraId="0C7A7421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194EF" w14:textId="77777777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484B514B" w14:textId="77777777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36480" w:rsidRPr="004C004F" w14:paraId="03A6BA74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5CD36" w14:textId="7C86A63C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E53EFD"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สาม</w:t>
            </w:r>
            <w:r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FB056D" w:rsidRPr="004C004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="002C4EC8" w:rsidRPr="004C004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1C73AD"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</w:t>
            </w:r>
            <w:r w:rsidR="002D3F63"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ายน</w:t>
            </w:r>
          </w:p>
        </w:tc>
        <w:tc>
          <w:tcPr>
            <w:tcW w:w="1323" w:type="dxa"/>
            <w:vAlign w:val="bottom"/>
          </w:tcPr>
          <w:p w14:paraId="4F5E656F" w14:textId="7A267601" w:rsidR="00536480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</w:tcPr>
          <w:p w14:paraId="736644D6" w14:textId="77777777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356BCD10" w14:textId="040B7F7E" w:rsidR="00536480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536480" w:rsidRPr="004C004F" w14:paraId="7D7DD3BA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BAD3D" w14:textId="77777777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2841C05F" w14:textId="77777777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36480" w:rsidRPr="004C004F" w14:paraId="09DAA423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070E4" w14:textId="77777777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vAlign w:val="bottom"/>
          </w:tcPr>
          <w:p w14:paraId="6067D170" w14:textId="77777777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4C004F" w14:paraId="18B5D869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77C27" w14:textId="77777777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vAlign w:val="bottom"/>
          </w:tcPr>
          <w:p w14:paraId="1CC2A8CE" w14:textId="77777777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72D2A8FF" w14:textId="77777777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16AA2764" w14:textId="77777777" w:rsidR="00536480" w:rsidRPr="004C004F" w:rsidRDefault="0053648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D03CC" w:rsidRPr="004C004F" w14:paraId="43A270C9" w14:textId="77777777" w:rsidTr="00C16B4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BE6A6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</w:tcPr>
          <w:p w14:paraId="7C0C321D" w14:textId="4314BD54" w:rsidR="000D03CC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A161E9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36</w:t>
            </w:r>
          </w:p>
        </w:tc>
        <w:tc>
          <w:tcPr>
            <w:tcW w:w="270" w:type="dxa"/>
          </w:tcPr>
          <w:p w14:paraId="7AEB6B22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3479E712" w14:textId="46C3868E" w:rsidR="000D03CC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C517B8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62</w:t>
            </w:r>
          </w:p>
        </w:tc>
      </w:tr>
      <w:tr w:rsidR="000D03CC" w:rsidRPr="004C004F" w14:paraId="2C36B60A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DA14A" w14:textId="494A823A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1323" w:type="dxa"/>
          </w:tcPr>
          <w:p w14:paraId="70B17EA7" w14:textId="755133A1" w:rsidR="000D03CC" w:rsidRPr="004C004F" w:rsidRDefault="00A161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48</w:t>
            </w:r>
          </w:p>
        </w:tc>
        <w:tc>
          <w:tcPr>
            <w:tcW w:w="270" w:type="dxa"/>
          </w:tcPr>
          <w:p w14:paraId="6454C6A6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2355C36B" w14:textId="42672F17" w:rsidR="000D03CC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42</w:t>
            </w:r>
          </w:p>
        </w:tc>
      </w:tr>
      <w:tr w:rsidR="000D03CC" w:rsidRPr="004C004F" w14:paraId="108B9C0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27320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</w:tcPr>
          <w:p w14:paraId="75377620" w14:textId="6344DD60" w:rsidR="000D03CC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A161E9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6337AE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</w:tcPr>
          <w:p w14:paraId="6BBBB238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1AB0ED48" w14:textId="69A41DD1" w:rsidR="000D03CC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312</w:t>
            </w:r>
          </w:p>
        </w:tc>
      </w:tr>
      <w:tr w:rsidR="000D03CC" w:rsidRPr="004C004F" w14:paraId="12143240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D8D36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</w:tcPr>
          <w:p w14:paraId="724F3432" w14:textId="668666B0" w:rsidR="000D03CC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A161E9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</w:t>
            </w:r>
          </w:p>
        </w:tc>
        <w:tc>
          <w:tcPr>
            <w:tcW w:w="270" w:type="dxa"/>
          </w:tcPr>
          <w:p w14:paraId="63924B5D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7E620985" w14:textId="1CE15352" w:rsidR="000D03CC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C517B8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06</w:t>
            </w:r>
          </w:p>
        </w:tc>
      </w:tr>
      <w:tr w:rsidR="000D03CC" w:rsidRPr="004C004F" w14:paraId="77C29075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86957" w14:textId="1379F8CD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84DE8E7" w14:textId="2C463719" w:rsidR="000D03CC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A161E9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6337AE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</w:tcPr>
          <w:p w14:paraId="4FECA588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497346A" w14:textId="41378009" w:rsidR="000D03CC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87</w:t>
            </w:r>
          </w:p>
        </w:tc>
      </w:tr>
      <w:tr w:rsidR="000D03CC" w:rsidRPr="004C004F" w14:paraId="3FF9658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CE36B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B1D7716" w14:textId="196A00EE" w:rsidR="000D03CC" w:rsidRPr="004C004F" w:rsidRDefault="00A161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780</w:t>
            </w:r>
          </w:p>
        </w:tc>
        <w:tc>
          <w:tcPr>
            <w:tcW w:w="270" w:type="dxa"/>
          </w:tcPr>
          <w:p w14:paraId="546E3A2B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3BA5FC9" w14:textId="6F57B918" w:rsidR="000D03CC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909</w:t>
            </w:r>
          </w:p>
        </w:tc>
      </w:tr>
      <w:tr w:rsidR="001423F1" w:rsidRPr="004C004F" w14:paraId="12C74D8F" w14:textId="77777777" w:rsidTr="004260E4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8DF22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1854F531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0E4F2A7A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0E1D3D5A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4C004F" w14:paraId="1AD5C88B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732B5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vAlign w:val="bottom"/>
          </w:tcPr>
          <w:p w14:paraId="6060EF5E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01CBCA0A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0212806F" w14:textId="77777777" w:rsidR="001423F1" w:rsidRPr="004C004F" w:rsidRDefault="001423F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D03CC" w:rsidRPr="004C004F" w14:paraId="17D11723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B3909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</w:tcPr>
          <w:p w14:paraId="1047D77A" w14:textId="6B554454" w:rsidR="000D03CC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A161E9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</w:t>
            </w:r>
          </w:p>
        </w:tc>
        <w:tc>
          <w:tcPr>
            <w:tcW w:w="270" w:type="dxa"/>
          </w:tcPr>
          <w:p w14:paraId="2F22288E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4C7AA321" w14:textId="37FF8CA6" w:rsidR="000D03CC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C517B8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21</w:t>
            </w:r>
          </w:p>
        </w:tc>
      </w:tr>
      <w:tr w:rsidR="000D03CC" w:rsidRPr="004C004F" w14:paraId="4C4816EA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14DA4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4BC61B2" w14:textId="2D0CCE09" w:rsidR="000D03CC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A161E9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52</w:t>
            </w:r>
          </w:p>
        </w:tc>
        <w:tc>
          <w:tcPr>
            <w:tcW w:w="270" w:type="dxa"/>
          </w:tcPr>
          <w:p w14:paraId="59FCD0B0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2DEE6C6" w14:textId="4AA9E448" w:rsidR="000D03CC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388</w:t>
            </w:r>
          </w:p>
        </w:tc>
      </w:tr>
      <w:tr w:rsidR="000D03CC" w:rsidRPr="004C004F" w14:paraId="4047E874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3F8CF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18CE2F6" w14:textId="4AA071A9" w:rsidR="000D03CC" w:rsidRPr="004C004F" w:rsidRDefault="00A161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780</w:t>
            </w:r>
          </w:p>
        </w:tc>
        <w:tc>
          <w:tcPr>
            <w:tcW w:w="270" w:type="dxa"/>
          </w:tcPr>
          <w:p w14:paraId="34EBAEF7" w14:textId="77777777" w:rsidR="000D03CC" w:rsidRPr="004C004F" w:rsidRDefault="000D03CC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0A40B07" w14:textId="7950DD41" w:rsidR="000D03CC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909</w:t>
            </w:r>
          </w:p>
        </w:tc>
      </w:tr>
    </w:tbl>
    <w:p w14:paraId="64095A15" w14:textId="77777777" w:rsidR="001423F1" w:rsidRPr="004C004F" w:rsidRDefault="001423F1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5057C1" w:rsidRPr="004C004F" w14:paraId="0A5442CC" w14:textId="77777777" w:rsidTr="005057C1">
        <w:trPr>
          <w:trHeight w:val="375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87777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607BD982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057C1" w:rsidRPr="004C004F" w14:paraId="7891619C" w14:textId="77777777" w:rsidTr="005057C1">
        <w:trPr>
          <w:trHeight w:val="375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3352B" w14:textId="4814FAB2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1C73AD"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เก้า</w:t>
            </w:r>
            <w:r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FB056D" w:rsidRPr="004C004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4C004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1C73AD"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</w:t>
            </w:r>
            <w:r w:rsidR="002D3F63"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ายน</w:t>
            </w:r>
          </w:p>
        </w:tc>
        <w:tc>
          <w:tcPr>
            <w:tcW w:w="1323" w:type="dxa"/>
            <w:vAlign w:val="bottom"/>
          </w:tcPr>
          <w:p w14:paraId="736BA123" w14:textId="3E7A1655" w:rsidR="005057C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</w:tcPr>
          <w:p w14:paraId="0311B8D9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59ED1D7E" w14:textId="2823C234" w:rsidR="005057C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5057C1" w:rsidRPr="004C004F" w14:paraId="52D375A5" w14:textId="77777777" w:rsidTr="005057C1">
        <w:trPr>
          <w:trHeight w:val="375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A91A8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3992E121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4C004F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057C1" w:rsidRPr="004C004F" w14:paraId="21A053D6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51FCC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vAlign w:val="bottom"/>
          </w:tcPr>
          <w:p w14:paraId="7DB19B50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4C004F" w14:paraId="6154E582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CF151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vAlign w:val="bottom"/>
          </w:tcPr>
          <w:p w14:paraId="51826938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130B7D69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3AD6E67C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4C004F" w14:paraId="2B693C59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58A7D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</w:tcPr>
          <w:p w14:paraId="36CEA438" w14:textId="54D14685" w:rsidR="005057C1" w:rsidRPr="004C004F" w:rsidRDefault="00A161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1,044</w:t>
            </w:r>
          </w:p>
        </w:tc>
        <w:tc>
          <w:tcPr>
            <w:tcW w:w="270" w:type="dxa"/>
          </w:tcPr>
          <w:p w14:paraId="307EC4C6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0A4F9DE6" w14:textId="49BA2A9A" w:rsidR="005057C1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1,008</w:t>
            </w:r>
          </w:p>
        </w:tc>
      </w:tr>
      <w:tr w:rsidR="005057C1" w:rsidRPr="004C004F" w14:paraId="19BE0307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CFA38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1323" w:type="dxa"/>
          </w:tcPr>
          <w:p w14:paraId="61583904" w14:textId="1AD9F332" w:rsidR="005057C1" w:rsidRPr="004C004F" w:rsidRDefault="00A161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86</w:t>
            </w:r>
          </w:p>
        </w:tc>
        <w:tc>
          <w:tcPr>
            <w:tcW w:w="270" w:type="dxa"/>
          </w:tcPr>
          <w:p w14:paraId="10904644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09E46331" w14:textId="4FC2AC26" w:rsidR="005057C1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88</w:t>
            </w:r>
          </w:p>
        </w:tc>
      </w:tr>
      <w:tr w:rsidR="005057C1" w:rsidRPr="004C004F" w14:paraId="2330D1CD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6EE2C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</w:tcPr>
          <w:p w14:paraId="386BE487" w14:textId="098F15E4" w:rsidR="005057C1" w:rsidRPr="004C004F" w:rsidRDefault="00A161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42</w:t>
            </w:r>
            <w:r w:rsidR="006337AE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</w:tcPr>
          <w:p w14:paraId="1E2AE104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6E07255A" w14:textId="1B04B615" w:rsidR="005057C1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623</w:t>
            </w:r>
          </w:p>
        </w:tc>
      </w:tr>
      <w:tr w:rsidR="005057C1" w:rsidRPr="004C004F" w14:paraId="6AE51904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D72BA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</w:tcPr>
          <w:p w14:paraId="0A570777" w14:textId="26A5D2F1" w:rsidR="005057C1" w:rsidRPr="004C004F" w:rsidRDefault="00A161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418</w:t>
            </w:r>
          </w:p>
        </w:tc>
        <w:tc>
          <w:tcPr>
            <w:tcW w:w="270" w:type="dxa"/>
          </w:tcPr>
          <w:p w14:paraId="47C6150E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1522961A" w14:textId="6B12C0F7" w:rsidR="005057C1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375</w:t>
            </w:r>
          </w:p>
        </w:tc>
      </w:tr>
      <w:tr w:rsidR="005057C1" w:rsidRPr="004C004F" w14:paraId="70BDD92A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DA9C8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B675D43" w14:textId="4221C005" w:rsidR="005057C1" w:rsidRPr="004C004F" w:rsidRDefault="00A161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30</w:t>
            </w:r>
            <w:r w:rsidR="006337AE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</w:tcPr>
          <w:p w14:paraId="377193B4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B3C3B5B" w14:textId="53CAD836" w:rsidR="005057C1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276</w:t>
            </w:r>
          </w:p>
        </w:tc>
      </w:tr>
      <w:tr w:rsidR="005057C1" w:rsidRPr="004C004F" w14:paraId="3EE2EA53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1088F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FF229CB" w14:textId="79C5F2EF" w:rsidR="005057C1" w:rsidRPr="004C004F" w:rsidRDefault="00A161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9B7445"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283</w:t>
            </w:r>
          </w:p>
        </w:tc>
        <w:tc>
          <w:tcPr>
            <w:tcW w:w="270" w:type="dxa"/>
          </w:tcPr>
          <w:p w14:paraId="683A3466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BF91D3A" w14:textId="435EEB96" w:rsidR="005057C1" w:rsidRPr="004C004F" w:rsidRDefault="00C517B8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2522FB"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370</w:t>
            </w:r>
          </w:p>
        </w:tc>
      </w:tr>
      <w:tr w:rsidR="005057C1" w:rsidRPr="004C004F" w14:paraId="13DF72A4" w14:textId="77777777" w:rsidTr="005057C1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44B18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3101A280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26C3C69E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3FA76521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4C004F" w14:paraId="2BA0903C" w14:textId="77777777" w:rsidTr="005057C1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DD788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3862611C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</w:tcPr>
          <w:p w14:paraId="31344DCF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3E99C17C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4C004F" w14:paraId="314397A3" w14:textId="77777777" w:rsidTr="005057C1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8323B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443BE28A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</w:tcPr>
          <w:p w14:paraId="486EB18F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599E843A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4C004F" w14:paraId="06F913E4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DB446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323" w:type="dxa"/>
            <w:vAlign w:val="bottom"/>
          </w:tcPr>
          <w:p w14:paraId="2039D233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6541B03D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2412F977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4C004F" w14:paraId="48731DE1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CB426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</w:tcPr>
          <w:p w14:paraId="7717D09F" w14:textId="5CEB8ACF" w:rsidR="005057C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9B7445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A161E9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591</w:t>
            </w:r>
          </w:p>
        </w:tc>
        <w:tc>
          <w:tcPr>
            <w:tcW w:w="270" w:type="dxa"/>
          </w:tcPr>
          <w:p w14:paraId="67AB5427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32C847B1" w14:textId="11CD10C8" w:rsidR="005057C1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FA3916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A54BEF"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523</w:t>
            </w:r>
          </w:p>
        </w:tc>
      </w:tr>
      <w:tr w:rsidR="005057C1" w:rsidRPr="004C004F" w14:paraId="6EDF8B30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E0CA5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447C97D" w14:textId="2DB22274" w:rsidR="005057C1" w:rsidRPr="004C004F" w:rsidRDefault="00A161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692</w:t>
            </w:r>
          </w:p>
        </w:tc>
        <w:tc>
          <w:tcPr>
            <w:tcW w:w="270" w:type="dxa"/>
          </w:tcPr>
          <w:p w14:paraId="3109BF6B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E0131C7" w14:textId="21AB6293" w:rsidR="005057C1" w:rsidRPr="004C004F" w:rsidRDefault="00A54BE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847</w:t>
            </w:r>
          </w:p>
        </w:tc>
      </w:tr>
      <w:tr w:rsidR="005057C1" w:rsidRPr="004C004F" w14:paraId="41E15E23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B9FDC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A60724B" w14:textId="615DA899" w:rsidR="005057C1" w:rsidRPr="004C004F" w:rsidRDefault="00A161E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9B7445"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283</w:t>
            </w:r>
          </w:p>
        </w:tc>
        <w:tc>
          <w:tcPr>
            <w:tcW w:w="270" w:type="dxa"/>
          </w:tcPr>
          <w:p w14:paraId="210D8A01" w14:textId="77777777" w:rsidR="005057C1" w:rsidRPr="004C004F" w:rsidRDefault="005057C1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F740B47" w14:textId="0B59C162" w:rsidR="005057C1" w:rsidRPr="004C004F" w:rsidRDefault="00A54BEF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FA3916"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4C004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370</w:t>
            </w:r>
          </w:p>
        </w:tc>
      </w:tr>
    </w:tbl>
    <w:p w14:paraId="2EC79193" w14:textId="77777777" w:rsidR="005057C1" w:rsidRPr="004C004F" w:rsidRDefault="005057C1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3BDA7E1" w14:textId="6FE93A9C" w:rsidR="00B74B40" w:rsidRPr="004C004F" w:rsidRDefault="00B74B40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4C004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4C004F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4C004F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20D00C68" w14:textId="77777777" w:rsidR="0016616A" w:rsidRPr="004C004F" w:rsidRDefault="0016616A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009"/>
        <w:gridCol w:w="250"/>
        <w:gridCol w:w="1009"/>
        <w:gridCol w:w="250"/>
        <w:gridCol w:w="1009"/>
        <w:gridCol w:w="255"/>
        <w:gridCol w:w="1009"/>
      </w:tblGrid>
      <w:tr w:rsidR="00FE00F7" w:rsidRPr="004C004F" w14:paraId="64B5220A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ADDDCBE" w14:textId="77777777" w:rsidR="00FE00F7" w:rsidRPr="004C004F" w:rsidRDefault="00FE00F7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11" w:name="_Hlk202167271"/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6A4A68" w14:textId="77777777" w:rsidR="00FE00F7" w:rsidRPr="004C004F" w:rsidRDefault="00FE00F7" w:rsidP="004C004F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00F7" w:rsidRPr="004C004F" w14:paraId="22FB9A29" w14:textId="77777777" w:rsidTr="005074CE">
        <w:trPr>
          <w:trHeight w:val="434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13E7C48F" w14:textId="77777777" w:rsidR="00FE00F7" w:rsidRPr="004C004F" w:rsidRDefault="00FE00F7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C5D25" w14:textId="77777777" w:rsidR="00FE00F7" w:rsidRPr="004C004F" w:rsidRDefault="00FE00F7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E1AF4" w14:textId="77777777" w:rsidR="00FE00F7" w:rsidRPr="004C004F" w:rsidRDefault="00FE00F7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69CB332" w14:textId="77777777" w:rsidR="00FE00F7" w:rsidRPr="004C004F" w:rsidRDefault="00FE00F7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3539E" w14:textId="77777777" w:rsidR="00FE00F7" w:rsidRPr="004C004F" w:rsidRDefault="00FE00F7" w:rsidP="004C004F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FE00F7" w:rsidRPr="004C004F" w14:paraId="67BB910D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2955CE7E" w14:textId="38597CDD" w:rsidR="00FE00F7" w:rsidRPr="004C004F" w:rsidRDefault="00FE00F7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53EFD" w:rsidRPr="004C004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4C004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4C004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FB056D" w:rsidRPr="004C004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="002C4EC8" w:rsidRPr="004C004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1C73AD"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</w:t>
            </w:r>
            <w:r w:rsidR="00987DCE"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ายน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DF8912" w14:textId="1FE5AA81" w:rsidR="00FE00F7" w:rsidRPr="004C004F" w:rsidRDefault="00FB056D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99A5474" w14:textId="77777777" w:rsidR="00FE00F7" w:rsidRPr="004C004F" w:rsidRDefault="00FE00F7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0A6A29C" w14:textId="31B332D2" w:rsidR="00FE00F7" w:rsidRPr="004C004F" w:rsidRDefault="00FB056D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C00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3B9048D" w14:textId="77777777" w:rsidR="00FE00F7" w:rsidRPr="004C004F" w:rsidRDefault="00FE00F7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F072CF" w14:textId="2A44F4CD" w:rsidR="00FE00F7" w:rsidRPr="004C004F" w:rsidRDefault="00FB056D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2714405" w14:textId="77777777" w:rsidR="00FE00F7" w:rsidRPr="004C004F" w:rsidRDefault="00FE00F7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E4B3EF8" w14:textId="2B812BDB" w:rsidR="00FE00F7" w:rsidRPr="004C004F" w:rsidRDefault="00FB056D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C004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00F7" w:rsidRPr="004C004F" w14:paraId="7DE86887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21B87B36" w14:textId="77777777" w:rsidR="00FE00F7" w:rsidRPr="004C004F" w:rsidRDefault="00FE00F7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5B9824" w14:textId="77777777" w:rsidR="00FE00F7" w:rsidRPr="004C004F" w:rsidRDefault="00FE00F7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7329" w:rsidRPr="004C004F" w14:paraId="174B290B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7FEFFDF" w14:textId="77777777" w:rsidR="00DA7329" w:rsidRPr="004C004F" w:rsidRDefault="00DA7329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CAAFF87" w14:textId="04D3D585" w:rsidR="00DA7329" w:rsidRPr="004C004F" w:rsidRDefault="00E6732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</w:t>
            </w:r>
            <w:r w:rsidR="00DA7329" w:rsidRPr="004C004F">
              <w:rPr>
                <w:rFonts w:ascii="Angsana New" w:hAnsi="Angsana New"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719BEFF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1C13EA3" w14:textId="0C10AA1C" w:rsidR="00DA7329" w:rsidRPr="004C004F" w:rsidRDefault="0074046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</w:t>
            </w:r>
            <w:r w:rsidR="00DA7329" w:rsidRPr="004C004F">
              <w:rPr>
                <w:rFonts w:ascii="Angsana New" w:hAnsi="Angsana New"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CD2BF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E7DD9ED" w14:textId="41CE6FC1" w:rsidR="00DA7329" w:rsidRPr="004C004F" w:rsidRDefault="00E6732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528F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51FC5C" w14:textId="056266DB" w:rsidR="00DA7329" w:rsidRPr="004C004F" w:rsidRDefault="0074046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DA7329" w:rsidRPr="004C004F" w14:paraId="3F283356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397259BF" w14:textId="77777777" w:rsidR="00DA7329" w:rsidRPr="004C004F" w:rsidRDefault="00DA7329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2E9CA8D" w14:textId="24341774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E6732E" w:rsidRPr="004C004F">
              <w:rPr>
                <w:rFonts w:ascii="Angsana New" w:hAnsi="Angsana New"/>
                <w:sz w:val="30"/>
                <w:szCs w:val="30"/>
              </w:rPr>
              <w:t>90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E0C7F15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07405D9" w14:textId="3BB17D88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4C004F">
              <w:rPr>
                <w:rFonts w:ascii="Angsana New" w:hAnsi="Angsana New"/>
                <w:sz w:val="30"/>
                <w:szCs w:val="30"/>
              </w:rPr>
              <w:t>1</w:t>
            </w:r>
            <w:r w:rsidR="00740467" w:rsidRPr="004C004F">
              <w:rPr>
                <w:rFonts w:ascii="Angsana New" w:hAnsi="Angsana New"/>
                <w:sz w:val="30"/>
                <w:szCs w:val="30"/>
              </w:rPr>
              <w:t>75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E1118AB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0EC32DD" w14:textId="115EF1E9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E6732E" w:rsidRPr="004C004F">
              <w:rPr>
                <w:rFonts w:ascii="Angsana New" w:hAnsi="Angsana New"/>
                <w:sz w:val="30"/>
                <w:szCs w:val="30"/>
              </w:rPr>
              <w:t>5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067FA7E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0015BB6" w14:textId="34CEBE7D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740467" w:rsidRPr="004C004F">
              <w:rPr>
                <w:rFonts w:ascii="Angsana New" w:hAnsi="Angsana New"/>
                <w:sz w:val="30"/>
                <w:szCs w:val="30"/>
              </w:rPr>
              <w:t>7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7329" w:rsidRPr="004C004F" w14:paraId="181E16F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044652FF" w14:textId="77777777" w:rsidR="00DA7329" w:rsidRPr="004C004F" w:rsidRDefault="00DA7329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8EAB191" w14:textId="77777777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EAAD29A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A5E505C" w14:textId="77777777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F3DC15A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2F4AC6" w14:textId="72F2FC62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5466CB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4F863EC" w14:textId="77777777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7329" w:rsidRPr="004C004F" w14:paraId="70A5224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520CAD2" w14:textId="3CE5DCC1" w:rsidR="00DA7329" w:rsidRPr="004C004F" w:rsidRDefault="00DA7329" w:rsidP="004C004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11B747" w14:textId="35854C50" w:rsidR="00DA7329" w:rsidRPr="004C004F" w:rsidRDefault="00E6732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0B0E23A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E3B730" w14:textId="1FAC8C65" w:rsidR="00DA7329" w:rsidRPr="004C004F" w:rsidRDefault="0074046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6F7B0C3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744FA4A" w14:textId="5B0B88E3" w:rsidR="00DA7329" w:rsidRPr="004C004F" w:rsidRDefault="00E6732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C42AD5F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501C9BD" w14:textId="2EB35D54" w:rsidR="00DA7329" w:rsidRPr="004C004F" w:rsidRDefault="0074046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A7329" w:rsidRPr="004C004F" w14:paraId="06E1A9F8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0B69771" w14:textId="1A4231DD" w:rsidR="00DA7329" w:rsidRPr="004C004F" w:rsidRDefault="00DA7329" w:rsidP="004C004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7DCC05D" w14:textId="26EC08A2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ACC825B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2B1BD58" w14:textId="64E7DBE4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7B99C1B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6A6880F" w14:textId="50DAF943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4C004F">
              <w:rPr>
                <w:rFonts w:ascii="Angsana New" w:hAnsi="Angsana New"/>
                <w:sz w:val="30"/>
                <w:szCs w:val="30"/>
              </w:rPr>
              <w:t>86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DBE6F87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DC98435" w14:textId="0361EA45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740467" w:rsidRPr="004C004F">
              <w:rPr>
                <w:rFonts w:ascii="Angsana New" w:hAnsi="Angsana New"/>
                <w:sz w:val="30"/>
                <w:szCs w:val="30"/>
              </w:rPr>
              <w:t>92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7329" w:rsidRPr="004C004F" w14:paraId="129B411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21522CF" w14:textId="53CB552B" w:rsidR="00DA7329" w:rsidRPr="004C004F" w:rsidRDefault="00DA7329" w:rsidP="004C004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CC0C9F" w14:textId="409EC281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B0D32F6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4FC4E" w14:textId="50B23A0D" w:rsidR="00DA7329" w:rsidRPr="004C004F" w:rsidRDefault="00DA7329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9B0156D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F480C4C" w14:textId="7CF8DCFB" w:rsidR="00DA7329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</w:t>
            </w:r>
            <w:r w:rsidR="00E6732E" w:rsidRPr="004C004F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A0CB073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0EB99" w14:textId="675F6DFE" w:rsidR="00DA7329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  <w:r w:rsidR="00740467" w:rsidRPr="004C004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A7329" w:rsidRPr="004C004F" w14:paraId="43FC90A8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91D20DD" w14:textId="77777777" w:rsidR="00DA7329" w:rsidRPr="004C004F" w:rsidRDefault="00DA7329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2B4C0" w14:textId="5480FD33" w:rsidR="00DA7329" w:rsidRPr="004C004F" w:rsidRDefault="00E6732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A7329" w:rsidRPr="004C00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A5CE3E5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FA03C" w14:textId="6110B7EE" w:rsidR="00DA7329" w:rsidRPr="004C004F" w:rsidRDefault="0074046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A7329" w:rsidRPr="004C00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ED2E1AF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8BFC8" w14:textId="1CA83087" w:rsidR="00DA7329" w:rsidRPr="004C004F" w:rsidRDefault="00E6732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55220E4" w14:textId="77777777" w:rsidR="00DA7329" w:rsidRPr="004C004F" w:rsidRDefault="00DA732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49E5F" w14:textId="7B6CE3B3" w:rsidR="00DA7329" w:rsidRPr="004C004F" w:rsidRDefault="0074046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</w:tr>
      <w:bookmarkEnd w:id="11"/>
    </w:tbl>
    <w:p w14:paraId="4387BF64" w14:textId="05CDC354" w:rsidR="00436DAB" w:rsidRPr="004C004F" w:rsidRDefault="00436DAB" w:rsidP="004C004F">
      <w:pPr>
        <w:rPr>
          <w:rFonts w:asciiTheme="majorBidi" w:hAnsiTheme="majorBidi" w:cstheme="majorBidi"/>
          <w:sz w:val="30"/>
          <w:szCs w:val="30"/>
          <w:cs/>
        </w:rPr>
      </w:pPr>
    </w:p>
    <w:p w14:paraId="41CB1228" w14:textId="77777777" w:rsidR="00436DAB" w:rsidRPr="004C004F" w:rsidRDefault="00436DA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009"/>
        <w:gridCol w:w="250"/>
        <w:gridCol w:w="1009"/>
        <w:gridCol w:w="250"/>
        <w:gridCol w:w="1009"/>
        <w:gridCol w:w="255"/>
        <w:gridCol w:w="1009"/>
      </w:tblGrid>
      <w:tr w:rsidR="00436DAB" w:rsidRPr="004C004F" w14:paraId="65DFE94C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32B36836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B1AA53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6DAB" w:rsidRPr="004C004F" w14:paraId="30E10C8A" w14:textId="77777777" w:rsidTr="00DD7CB4">
        <w:trPr>
          <w:trHeight w:val="434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A05FCD2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0F9ED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40D9AE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2EBC738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469578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436DAB" w:rsidRPr="004C004F" w14:paraId="11963120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44AACBD8" w14:textId="42F8EE1E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C73AD" w:rsidRPr="004C004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4C004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4C004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FB056D" w:rsidRPr="004C004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4C004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1C73AD"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</w:t>
            </w:r>
            <w:r w:rsidR="00987DCE" w:rsidRPr="004C004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ายน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75B02C5" w14:textId="5562B84D" w:rsidR="00436DAB" w:rsidRPr="004C004F" w:rsidRDefault="00FB056D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9862F96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BDC562D" w14:textId="02CA6642" w:rsidR="00436DAB" w:rsidRPr="004C004F" w:rsidRDefault="00FB056D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C00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EE2B72A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A99B6A7" w14:textId="4761DD3B" w:rsidR="00436DAB" w:rsidRPr="004C004F" w:rsidRDefault="00FB056D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600E9D4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C173698" w14:textId="07288B79" w:rsidR="00436DAB" w:rsidRPr="004C004F" w:rsidRDefault="00FB056D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C004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36DAB" w:rsidRPr="004C004F" w14:paraId="574AE92D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49E74C2D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96232FD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6DAB" w:rsidRPr="004C004F" w14:paraId="06BEB26E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FE0584F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CA8BD4C" w14:textId="75B90004" w:rsidR="00436DAB" w:rsidRPr="004C004F" w:rsidRDefault="00E6732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  <w:r w:rsidR="00436DAB" w:rsidRPr="004C004F">
              <w:rPr>
                <w:rFonts w:ascii="Angsana New" w:hAnsi="Angsana New"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072C3FB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DD556F1" w14:textId="1FFDC119" w:rsidR="00436DAB" w:rsidRPr="004C004F" w:rsidRDefault="00626B3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8</w:t>
            </w:r>
            <w:r w:rsidR="00436DAB" w:rsidRPr="004C004F">
              <w:rPr>
                <w:rFonts w:ascii="Angsana New" w:hAnsi="Angsana New"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51E76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41E7693" w14:textId="71897BEA" w:rsidR="00436DAB" w:rsidRPr="004C004F" w:rsidRDefault="00E6732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B9D8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6618882" w14:textId="3676433D" w:rsidR="00436DAB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</w:t>
            </w:r>
            <w:r w:rsidR="00626B30" w:rsidRPr="004C004F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436DAB" w:rsidRPr="004C004F" w14:paraId="0B125279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CCFD936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CCCCFC0" w14:textId="7082B84F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4C004F">
              <w:rPr>
                <w:rFonts w:ascii="Angsana New" w:hAnsi="Angsana New"/>
                <w:sz w:val="30"/>
                <w:szCs w:val="30"/>
              </w:rPr>
              <w:t>2</w:t>
            </w:r>
            <w:r w:rsidR="00E6732E" w:rsidRPr="004C004F">
              <w:rPr>
                <w:rFonts w:ascii="Angsana New" w:hAnsi="Angsana New"/>
                <w:sz w:val="30"/>
                <w:szCs w:val="30"/>
              </w:rPr>
              <w:t>90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84AB824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5870A2D" w14:textId="308C2573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626B30" w:rsidRPr="004C004F">
              <w:rPr>
                <w:rFonts w:ascii="Angsana New" w:hAnsi="Angsana New"/>
                <w:sz w:val="30"/>
                <w:szCs w:val="30"/>
              </w:rPr>
              <w:t>363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89E5D07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E63B8F9" w14:textId="2AAEEAC0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E6732E" w:rsidRPr="004C004F">
              <w:rPr>
                <w:rFonts w:ascii="Angsana New" w:hAnsi="Angsana New"/>
                <w:sz w:val="30"/>
                <w:szCs w:val="30"/>
              </w:rPr>
              <w:t>20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2BC03B8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1E78CD3" w14:textId="7A920F40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626B30" w:rsidRPr="004C004F">
              <w:rPr>
                <w:rFonts w:ascii="Angsana New" w:hAnsi="Angsana New"/>
                <w:sz w:val="30"/>
                <w:szCs w:val="30"/>
              </w:rPr>
              <w:t>20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6DAB" w:rsidRPr="004C004F" w14:paraId="065E1859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8F29AF0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E2EBEC1" w14:textId="77777777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258DC97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61344AD" w14:textId="77777777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C3E870C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5CFCE45" w14:textId="77777777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0291105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27ED27E" w14:textId="77777777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DAB" w:rsidRPr="004C004F" w14:paraId="22DDDEFD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2D8C973" w14:textId="77777777" w:rsidR="00436DAB" w:rsidRPr="004C004F" w:rsidRDefault="00436DAB" w:rsidP="004C004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1B526AE" w14:textId="40154C76" w:rsidR="00436DAB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4</w:t>
            </w:r>
            <w:r w:rsidR="00E6732E" w:rsidRPr="004C00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D99BC41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DD7B153" w14:textId="4AB5FED3" w:rsidR="00436DAB" w:rsidRPr="004C004F" w:rsidRDefault="00626B3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6BAA155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0CC0E19" w14:textId="5FE8F293" w:rsidR="00436DAB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4</w:t>
            </w:r>
            <w:r w:rsidR="00E6732E" w:rsidRPr="004C00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F45B538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045DA8B" w14:textId="30BCD61C" w:rsidR="00436DAB" w:rsidRPr="004C004F" w:rsidRDefault="00626B3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436DAB" w:rsidRPr="004C004F" w14:paraId="76658E1C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34C0573E" w14:textId="77777777" w:rsidR="00436DAB" w:rsidRPr="004C004F" w:rsidRDefault="00436DAB" w:rsidP="004C004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1DFBC5D" w14:textId="77777777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F4A29A2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B2BEA45" w14:textId="77777777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EC7184E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6FC4DDD" w14:textId="38F5D981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E6732E" w:rsidRPr="004C004F">
              <w:rPr>
                <w:rFonts w:ascii="Angsana New" w:hAnsi="Angsana New"/>
                <w:sz w:val="30"/>
                <w:szCs w:val="30"/>
              </w:rPr>
              <w:t>246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843F5D8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23B4226" w14:textId="241CD48F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(</w:t>
            </w:r>
            <w:r w:rsidR="00626B30" w:rsidRPr="004C004F">
              <w:rPr>
                <w:rFonts w:ascii="Angsana New" w:hAnsi="Angsana New"/>
                <w:sz w:val="30"/>
                <w:szCs w:val="30"/>
              </w:rPr>
              <w:t>258</w:t>
            </w:r>
            <w:r w:rsidRPr="004C00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6DAB" w:rsidRPr="004C004F" w14:paraId="1AFC3CA1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3109AE00" w14:textId="77777777" w:rsidR="00436DAB" w:rsidRPr="004C004F" w:rsidRDefault="00436DAB" w:rsidP="004C004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4C004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4C004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650A25" w14:textId="77777777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E43069B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147FD" w14:textId="77777777" w:rsidR="00436DAB" w:rsidRPr="004C004F" w:rsidRDefault="00436DAB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B13B364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DD5CE2E" w14:textId="536F8D6A" w:rsidR="00436DAB" w:rsidRPr="004C004F" w:rsidRDefault="00E6732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E53A629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A38A7" w14:textId="0A956C9A" w:rsidR="00436DAB" w:rsidRPr="004C004F" w:rsidRDefault="00626B3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436DAB" w:rsidRPr="004C004F" w14:paraId="12220A4E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9AEBDC9" w14:textId="77777777" w:rsidR="00436DAB" w:rsidRPr="004C004F" w:rsidRDefault="00436DAB" w:rsidP="004C004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3A4EF" w14:textId="39F6EA94" w:rsidR="00436DAB" w:rsidRPr="004C004F" w:rsidRDefault="00E6732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36DAB" w:rsidRPr="004C00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B056D" w:rsidRPr="004C004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9CB214B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90421" w14:textId="2C84439A" w:rsidR="00436DAB" w:rsidRPr="004C004F" w:rsidRDefault="00626B3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36DAB" w:rsidRPr="004C00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B056D" w:rsidRPr="004C004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AB01D37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D7570" w14:textId="05211458" w:rsidR="00436DAB" w:rsidRPr="004C004F" w:rsidRDefault="00E6732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96F14D8" w14:textId="77777777" w:rsidR="00436DAB" w:rsidRPr="004C004F" w:rsidRDefault="00436DAB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F5D10" w14:textId="1E4B3588" w:rsidR="00436DAB" w:rsidRPr="004C004F" w:rsidRDefault="00626B3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</w:p>
        </w:tc>
      </w:tr>
    </w:tbl>
    <w:p w14:paraId="54413BA8" w14:textId="77777777" w:rsidR="00436DAB" w:rsidRPr="004C004F" w:rsidRDefault="00436DAB" w:rsidP="004C004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9"/>
        <w:gridCol w:w="863"/>
        <w:gridCol w:w="1351"/>
        <w:gridCol w:w="290"/>
        <w:gridCol w:w="1286"/>
      </w:tblGrid>
      <w:tr w:rsidR="00E9360F" w:rsidRPr="004C004F" w14:paraId="176B244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6A3E990D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E828872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97FDD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360F" w:rsidRPr="004C004F" w14:paraId="033C8433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45B1C99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664CF88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65DA" w14:textId="307D0E93" w:rsidR="00E9360F" w:rsidRPr="004C004F" w:rsidRDefault="00FB056D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C4EC8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73AD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987DCE" w:rsidRPr="004C004F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2470A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B96" w14:textId="31034BD4" w:rsidR="00E9360F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9360F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360F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9360F" w:rsidRPr="004C004F" w14:paraId="51C00AAB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3A84FAD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B056DB4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524F" w14:textId="0241FA27" w:rsidR="00E9360F" w:rsidRPr="004C004F" w:rsidRDefault="00FB056D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51D9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F808" w14:textId="2B256CF2" w:rsidR="00E9360F" w:rsidRPr="004C004F" w:rsidRDefault="00FB056D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9360F" w:rsidRPr="004C004F" w14:paraId="09B66339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F663210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E9B77E4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324C4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60F" w:rsidRPr="004C004F" w14:paraId="57EEAC0A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5094A63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0779926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3B10D5" w14:textId="77777777" w:rsidR="00E9360F" w:rsidRPr="004C004F" w:rsidRDefault="00E9360F" w:rsidP="004C00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001A6E7" w14:textId="77777777" w:rsidR="00E9360F" w:rsidRPr="004C004F" w:rsidRDefault="00E9360F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1A6CB87F" w14:textId="77777777" w:rsidR="00E9360F" w:rsidRPr="004C004F" w:rsidRDefault="00E9360F" w:rsidP="004C00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159" w:rsidRPr="004C004F" w14:paraId="26590523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A4AD58B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EF3480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BDE7D8" w14:textId="723BD500" w:rsidR="00BF1159" w:rsidRPr="004C004F" w:rsidRDefault="00FB056D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F1159"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6732E"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741F09" w14:textId="77777777" w:rsidR="00BF1159" w:rsidRPr="004C004F" w:rsidRDefault="00BF115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4BD786BE" w14:textId="1A574892" w:rsidR="00BF1159" w:rsidRPr="004C004F" w:rsidRDefault="00FB056D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F1159"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</w:tr>
      <w:tr w:rsidR="00BF1159" w:rsidRPr="004C004F" w14:paraId="31A776B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026C896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AE9F72A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BBC379" w14:textId="41C0AAA8" w:rsidR="00BF1159" w:rsidRPr="004C004F" w:rsidRDefault="00E6732E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F1159"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A46E227" w14:textId="77777777" w:rsidR="00BF1159" w:rsidRPr="004C004F" w:rsidRDefault="00BF115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C5EF346" w14:textId="69749A31" w:rsidR="00BF1159" w:rsidRPr="004C004F" w:rsidRDefault="00FB056D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F1159"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</w:tr>
      <w:tr w:rsidR="00BF1159" w:rsidRPr="004C004F" w14:paraId="300EB99C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081D307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F895BC8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2CFE4" w14:textId="07270112" w:rsidR="00BF1159" w:rsidRPr="004C004F" w:rsidRDefault="00FB056D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F1159" w:rsidRPr="004C004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6732E" w:rsidRPr="004C004F">
              <w:rPr>
                <w:rFonts w:ascii="Angsana New" w:hAnsi="Angsana New"/>
                <w:sz w:val="30"/>
                <w:szCs w:val="30"/>
                <w:lang w:bidi="th-TH"/>
              </w:rPr>
              <w:t>149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3E20B3" w14:textId="77777777" w:rsidR="00BF1159" w:rsidRPr="004C004F" w:rsidRDefault="00BF115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646F" w14:textId="0D0C2817" w:rsidR="00BF1159" w:rsidRPr="004C004F" w:rsidRDefault="00FB056D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F1159" w:rsidRPr="004C004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C004F"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</w:tr>
      <w:tr w:rsidR="00BF1159" w:rsidRPr="004C004F" w14:paraId="3B1A0EC0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FF373DB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9B07EC2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BCF64" w14:textId="40CD699F" w:rsidR="00BF1159" w:rsidRPr="004C004F" w:rsidRDefault="00FB056D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BF1159" w:rsidRPr="004C00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6732E" w:rsidRPr="004C00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4FECFF" w14:textId="77777777" w:rsidR="00BF1159" w:rsidRPr="004C004F" w:rsidRDefault="00BF115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3B8EC" w14:textId="37B269D1" w:rsidR="00BF1159" w:rsidRPr="004C004F" w:rsidRDefault="00FB056D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BF1159" w:rsidRPr="004C00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</w:tr>
      <w:tr w:rsidR="00BF1159" w:rsidRPr="004C004F" w14:paraId="161F1C0D" w14:textId="77777777" w:rsidTr="005941A6">
        <w:trPr>
          <w:trHeight w:val="156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1B4AD7E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B70C17F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BBEF63" w14:textId="77777777" w:rsidR="00BF1159" w:rsidRPr="004C004F" w:rsidRDefault="00BF1159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DBA965" w14:textId="77777777" w:rsidR="00BF1159" w:rsidRPr="004C004F" w:rsidRDefault="00BF115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E480E" w14:textId="77777777" w:rsidR="00BF1159" w:rsidRPr="004C004F" w:rsidRDefault="00BF1159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F1159" w:rsidRPr="004C004F" w14:paraId="2A157BB5" w14:textId="77777777" w:rsidTr="005941A6">
        <w:trPr>
          <w:trHeight w:val="7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283E5D4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14DE51" w14:textId="77777777" w:rsidR="00BF1159" w:rsidRPr="004C004F" w:rsidRDefault="00BF1159" w:rsidP="004C00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A19D46" w14:textId="3A209A54" w:rsidR="00BF1159" w:rsidRPr="004C004F" w:rsidRDefault="00FB056D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F1159" w:rsidRPr="004C00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E6732E" w:rsidRPr="004C00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1B43B9" w14:textId="77777777" w:rsidR="00BF1159" w:rsidRPr="004C004F" w:rsidRDefault="00BF1159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1DA02" w14:textId="4B92993B" w:rsidR="00BF1159" w:rsidRPr="004C004F" w:rsidRDefault="00FB056D" w:rsidP="004C004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F1159" w:rsidRPr="004C00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</w:tr>
    </w:tbl>
    <w:p w14:paraId="76E38A7E" w14:textId="77777777" w:rsidR="00035C1F" w:rsidRPr="004C004F" w:rsidRDefault="00035C1F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4C79B8B0" w14:textId="56723837" w:rsidR="00035C1F" w:rsidRPr="004C004F" w:rsidRDefault="00035C1F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00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4C004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4AF0DCD" w14:textId="77777777" w:rsidR="00035C1F" w:rsidRPr="004C004F" w:rsidRDefault="00035C1F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CC"/>
          <w:sz w:val="14"/>
          <w:szCs w:val="14"/>
          <w:cs/>
        </w:rPr>
      </w:pPr>
    </w:p>
    <w:p w14:paraId="2A4E93F0" w14:textId="21BD5850" w:rsidR="004734B4" w:rsidRPr="004C004F" w:rsidRDefault="00035C1F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4C004F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Pr="004C004F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4C004F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Pr="004C004F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4C004F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C108E88" w14:textId="5E15D388" w:rsidR="00436DAB" w:rsidRPr="004C004F" w:rsidRDefault="00436DAB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4C004F">
        <w:rPr>
          <w:cs/>
        </w:rPr>
        <w:br w:type="page"/>
      </w:r>
    </w:p>
    <w:p w14:paraId="73C2F287" w14:textId="24722243" w:rsidR="00592ED8" w:rsidRPr="004C004F" w:rsidRDefault="00592ED8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18DF2433" w14:textId="0BC8B90D" w:rsidR="00592ED8" w:rsidRPr="004C004F" w:rsidRDefault="00592ED8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p w14:paraId="5DEA632A" w14:textId="6B09E6A9" w:rsidR="002B3BFA" w:rsidRPr="004C004F" w:rsidRDefault="002B3BFA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1C73AD" w:rsidRPr="004C004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B056D" w:rsidRPr="004C004F">
        <w:rPr>
          <w:rFonts w:asciiTheme="majorBidi" w:hAnsiTheme="majorBidi" w:cstheme="majorBidi"/>
          <w:sz w:val="30"/>
          <w:szCs w:val="30"/>
        </w:rPr>
        <w:t>30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1C73AD" w:rsidRPr="004C004F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F62709" w:rsidRPr="004C004F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2568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966D3C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C33B7E" w:rsidRPr="004C004F">
        <w:rPr>
          <w:rFonts w:asciiTheme="majorBidi" w:hAnsiTheme="majorBidi" w:cstheme="majorBidi"/>
          <w:sz w:val="30"/>
          <w:szCs w:val="30"/>
        </w:rPr>
        <w:t>19</w:t>
      </w:r>
      <w:r w:rsidR="00074F6C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77569F" w:rsidRPr="004C004F">
        <w:rPr>
          <w:rFonts w:asciiTheme="majorBidi" w:hAnsiTheme="majorBidi" w:cstheme="majorBidi" w:hint="cs"/>
          <w:sz w:val="30"/>
          <w:szCs w:val="30"/>
          <w:cs/>
        </w:rPr>
        <w:t>ะ</w:t>
      </w:r>
      <w:r w:rsidR="00966D3C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0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น้อยกว่า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03EB37D3" w14:textId="453CEAB9" w:rsidR="002B3BFA" w:rsidRPr="004C004F" w:rsidRDefault="002B3BFA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(ก)</w:t>
      </w:r>
      <w:r w:rsidRPr="004C004F">
        <w:rPr>
          <w:rFonts w:asciiTheme="majorBidi" w:hAnsiTheme="majorBidi" w:cstheme="majorBidi"/>
          <w:sz w:val="30"/>
          <w:szCs w:val="30"/>
          <w:cs/>
        </w:rPr>
        <w:tab/>
        <w:t>กลุ่มบริษัท/บริษัทมีขาดทุนทางภาษียกมาจากงวดก่อน และได้ถูกนำมาใช้เพื่อลดจำนวนกำไรเพื่อเสียภาษี</w:t>
      </w:r>
      <w:r w:rsidR="00DD7093" w:rsidRPr="004C004F">
        <w:rPr>
          <w:rFonts w:asciiTheme="majorBidi" w:hAnsiTheme="majorBidi" w:cstheme="majorBidi"/>
          <w:sz w:val="30"/>
          <w:szCs w:val="30"/>
        </w:rPr>
        <w:br/>
      </w:r>
      <w:r w:rsidRPr="004C004F">
        <w:rPr>
          <w:rFonts w:asciiTheme="majorBidi" w:hAnsiTheme="majorBidi" w:cstheme="majorBidi"/>
          <w:sz w:val="30"/>
          <w:szCs w:val="30"/>
          <w:cs/>
        </w:rPr>
        <w:t>ในงวดปัจจุบัน</w:t>
      </w:r>
    </w:p>
    <w:p w14:paraId="71C94CE7" w14:textId="4D05A6E1" w:rsidR="002B3BFA" w:rsidRPr="004C004F" w:rsidRDefault="002B3BFA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(ข)</w:t>
      </w:r>
      <w:r w:rsidRPr="004C004F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ค่าเผื่อผลขาดทุนด้านเครดิตที่คาดว่าจะเกิดขึ้นและสำรองต่าง</w:t>
      </w:r>
      <w:r w:rsidR="00DD7093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ๆ</w:t>
      </w:r>
    </w:p>
    <w:p w14:paraId="73108ED4" w14:textId="6CDFE040" w:rsidR="00120C41" w:rsidRPr="004C004F" w:rsidRDefault="002B3BFA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/>
          <w:sz w:val="30"/>
          <w:szCs w:val="30"/>
          <w:cs/>
        </w:rPr>
        <w:t>(ค)</w:t>
      </w:r>
      <w:r w:rsidRPr="004C004F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ขาดทุนของบริษัทย่อยของกลุ่มบริษัท/บริษัทซึ่งไม่สามารถจะนำมาสุทธิกับกำไรของบริษัทย่อยแห่งอื่น</w:t>
      </w:r>
      <w:r w:rsidR="00DD7093"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/>
          <w:sz w:val="30"/>
          <w:szCs w:val="30"/>
          <w:cs/>
        </w:rPr>
        <w:t>ๆ ของกลุ่มบริษัทในการคำนวณภาษีเงินได</w:t>
      </w:r>
      <w:r w:rsidR="001C009D" w:rsidRPr="004C004F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0DD55371" w14:textId="77777777" w:rsidR="0094138A" w:rsidRPr="004C004F" w:rsidRDefault="0094138A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6903B" w14:textId="77777777" w:rsidR="00C14F58" w:rsidRPr="004C004F" w:rsidRDefault="00C14F58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03470984" w14:textId="77777777" w:rsidR="00C14F58" w:rsidRPr="004C004F" w:rsidRDefault="00C14F58" w:rsidP="004C004F">
      <w:pPr>
        <w:rPr>
          <w:lang w:val="th-TH"/>
        </w:rPr>
      </w:pPr>
    </w:p>
    <w:p w14:paraId="39E4100E" w14:textId="7987A041" w:rsidR="00D33256" w:rsidRPr="004C004F" w:rsidRDefault="00F40044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47B91CB" w14:textId="77777777" w:rsidR="00D76285" w:rsidRPr="004C004F" w:rsidRDefault="00D7628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280"/>
        <w:gridCol w:w="1876"/>
        <w:gridCol w:w="406"/>
        <w:gridCol w:w="2027"/>
      </w:tblGrid>
      <w:tr w:rsidR="00D76285" w:rsidRPr="004C004F" w:rsidDel="00D43E7A" w14:paraId="5CA065F8" w14:textId="77777777" w:rsidTr="00D76285">
        <w:trPr>
          <w:tblHeader/>
        </w:trPr>
        <w:tc>
          <w:tcPr>
            <w:tcW w:w="2376" w:type="dxa"/>
            <w:vAlign w:val="bottom"/>
          </w:tcPr>
          <w:p w14:paraId="31B2C4A3" w14:textId="77777777" w:rsidR="00D76285" w:rsidRPr="004C004F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280" w:type="dxa"/>
            <w:vAlign w:val="bottom"/>
          </w:tcPr>
          <w:p w14:paraId="322E6374" w14:textId="3A88F820" w:rsidR="00D76285" w:rsidRPr="004C004F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="00381742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876" w:type="dxa"/>
            <w:vAlign w:val="bottom"/>
          </w:tcPr>
          <w:p w14:paraId="38AA227F" w14:textId="0FF1E424" w:rsidR="00D76285" w:rsidRPr="004C004F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CD0E3A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406" w:type="dxa"/>
          </w:tcPr>
          <w:p w14:paraId="71FA354E" w14:textId="77777777" w:rsidR="00D76285" w:rsidRPr="004C004F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7" w:type="dxa"/>
            <w:vAlign w:val="bottom"/>
          </w:tcPr>
          <w:p w14:paraId="26DBE301" w14:textId="77777777" w:rsidR="00D76285" w:rsidRPr="004C004F" w:rsidDel="00D43E7A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76285" w:rsidRPr="004C004F" w14:paraId="61B848CC" w14:textId="77777777" w:rsidTr="00D76285">
        <w:trPr>
          <w:tblHeader/>
        </w:trPr>
        <w:tc>
          <w:tcPr>
            <w:tcW w:w="2376" w:type="dxa"/>
          </w:tcPr>
          <w:p w14:paraId="1074B550" w14:textId="77777777" w:rsidR="00D76285" w:rsidRPr="004C004F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0" w:type="dxa"/>
          </w:tcPr>
          <w:p w14:paraId="685C65D9" w14:textId="77777777" w:rsidR="00D76285" w:rsidRPr="004C004F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6" w:type="dxa"/>
          </w:tcPr>
          <w:p w14:paraId="3BBC20FB" w14:textId="77777777" w:rsidR="00D76285" w:rsidRPr="004C004F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06" w:type="dxa"/>
          </w:tcPr>
          <w:p w14:paraId="3B4A0D48" w14:textId="77777777" w:rsidR="00D76285" w:rsidRPr="004C004F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7" w:type="dxa"/>
          </w:tcPr>
          <w:p w14:paraId="22EC63AA" w14:textId="77777777" w:rsidR="00D76285" w:rsidRPr="004C004F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6285" w:rsidRPr="004C004F" w14:paraId="4DA9F119" w14:textId="77777777" w:rsidTr="00D76285">
        <w:tc>
          <w:tcPr>
            <w:tcW w:w="2376" w:type="dxa"/>
          </w:tcPr>
          <w:p w14:paraId="0B087461" w14:textId="2090A337" w:rsidR="00D7628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13E82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E82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280" w:type="dxa"/>
          </w:tcPr>
          <w:p w14:paraId="5E6555C6" w14:textId="0926CB79" w:rsidR="00D76285" w:rsidRPr="004C004F" w:rsidRDefault="00613E8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76" w:type="dxa"/>
          </w:tcPr>
          <w:p w14:paraId="70987108" w14:textId="2B694BC5" w:rsidR="00D7628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13E82" w:rsidRPr="004C004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406" w:type="dxa"/>
          </w:tcPr>
          <w:p w14:paraId="23353386" w14:textId="77777777" w:rsidR="00D76285" w:rsidRPr="004C004F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7" w:type="dxa"/>
          </w:tcPr>
          <w:p w14:paraId="4B0659A5" w14:textId="546AF3A8" w:rsidR="00D7628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D76285" w:rsidRPr="004C004F" w14:paraId="7C7494EB" w14:textId="77777777" w:rsidTr="00D76285">
        <w:tc>
          <w:tcPr>
            <w:tcW w:w="2376" w:type="dxa"/>
          </w:tcPr>
          <w:p w14:paraId="0B9323FA" w14:textId="65169D07" w:rsidR="00D7628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13E82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E82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280" w:type="dxa"/>
          </w:tcPr>
          <w:p w14:paraId="26D7E3C5" w14:textId="34F5FD41" w:rsidR="00D76285" w:rsidRPr="004C004F" w:rsidRDefault="00613E82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76" w:type="dxa"/>
          </w:tcPr>
          <w:p w14:paraId="4349CE03" w14:textId="3FE63C9B" w:rsidR="00D7628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13E82" w:rsidRPr="004C004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406" w:type="dxa"/>
          </w:tcPr>
          <w:p w14:paraId="017133F1" w14:textId="77777777" w:rsidR="00D76285" w:rsidRPr="004C004F" w:rsidRDefault="00D76285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7" w:type="dxa"/>
          </w:tcPr>
          <w:p w14:paraId="6EE258C6" w14:textId="261FE2BF" w:rsidR="00D76285" w:rsidRPr="004C004F" w:rsidRDefault="00FB056D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</w:tbl>
    <w:p w14:paraId="58456B00" w14:textId="63AAE146" w:rsidR="009713CF" w:rsidRPr="004C004F" w:rsidRDefault="009713CF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094869" w14:textId="77777777" w:rsidR="00120C41" w:rsidRPr="004C004F" w:rsidRDefault="00120C41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63246E" w14:textId="77777777" w:rsidR="00120C41" w:rsidRPr="004C004F" w:rsidRDefault="00120C41" w:rsidP="004C004F">
      <w:pPr>
        <w:rPr>
          <w:lang w:val="th-TH"/>
        </w:rPr>
      </w:pPr>
    </w:p>
    <w:p w14:paraId="2E795DBD" w14:textId="77777777" w:rsidR="00120C41" w:rsidRPr="004C004F" w:rsidRDefault="00120C41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004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0DE3F8" w14:textId="77777777" w:rsidR="00120C41" w:rsidRPr="004C004F" w:rsidRDefault="00120C41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F42C2C" w14:textId="7423FC1C" w:rsidR="00120C41" w:rsidRPr="004C004F" w:rsidRDefault="00120C41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30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="001C73AD" w:rsidRPr="004C004F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166263" w:rsidRPr="004C004F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2568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31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4C00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4C004F">
        <w:rPr>
          <w:rFonts w:asciiTheme="majorBidi" w:hAnsiTheme="majorBidi" w:cstheme="majorBidi"/>
          <w:sz w:val="30"/>
          <w:szCs w:val="30"/>
        </w:rPr>
        <w:t>2567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43B33402" w14:textId="77777777" w:rsidR="000511C3" w:rsidRPr="004C004F" w:rsidRDefault="000511C3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28954" w14:textId="77D66DB6" w:rsidR="00FD2D96" w:rsidRPr="004C004F" w:rsidRDefault="000511C3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4C004F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รายการเคลื่อนไหวของตราสารทุน</w:t>
      </w:r>
      <w:r w:rsidR="00A14FFB" w:rsidRPr="004C004F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ที่มีสาระสำคัญ</w:t>
      </w:r>
    </w:p>
    <w:p w14:paraId="14E38B53" w14:textId="77777777" w:rsidR="000511C3" w:rsidRPr="004C004F" w:rsidRDefault="000511C3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9368BB" w14:textId="2D91152B" w:rsidR="00436DAB" w:rsidRPr="004C004F" w:rsidRDefault="00890FC6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ในเดือนมกราคม </w:t>
      </w:r>
      <w:r w:rsidR="00FB056D" w:rsidRPr="004C004F">
        <w:rPr>
          <w:rFonts w:asciiTheme="majorBidi" w:hAnsiTheme="majorBidi" w:cstheme="majorBidi"/>
          <w:sz w:val="30"/>
          <w:szCs w:val="30"/>
        </w:rPr>
        <w:t>2568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บริษัทได้ซื้อตราสารทุนที่อยู่ในความต้องการของตลาดวัดมูลค่ายุติธรรมผ่านกำไรขาดทุนเบ็ด</w:t>
      </w:r>
      <w:r w:rsidR="004D7F1F" w:rsidRPr="004C004F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 xml:space="preserve">สร็จอื่นเป็นจำนวน </w:t>
      </w:r>
      <w:r w:rsidR="00FB056D" w:rsidRPr="004C004F">
        <w:rPr>
          <w:rFonts w:asciiTheme="majorBidi" w:hAnsiTheme="majorBidi" w:cstheme="majorBidi"/>
          <w:sz w:val="30"/>
          <w:szCs w:val="30"/>
        </w:rPr>
        <w:t>30</w:t>
      </w:r>
      <w:r w:rsidRPr="004C004F">
        <w:rPr>
          <w:rFonts w:asciiTheme="majorBidi" w:hAnsiTheme="majorBidi" w:cstheme="majorBidi"/>
          <w:sz w:val="30"/>
          <w:szCs w:val="30"/>
        </w:rPr>
        <w:t xml:space="preserve"> </w:t>
      </w:r>
      <w:r w:rsidRPr="004C004F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3350403" w14:textId="3CCD4396" w:rsidR="007F4DEB" w:rsidRPr="004C004F" w:rsidRDefault="00913400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</w:t>
      </w:r>
      <w:r w:rsidR="00882FAF"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67209A01" w:rsidR="002A0E18" w:rsidRPr="004C004F" w:rsidRDefault="002A0E18" w:rsidP="004C00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4C004F" w14:paraId="59554E48" w14:textId="77777777" w:rsidTr="003F5C8E">
        <w:trPr>
          <w:tblHeader/>
        </w:trPr>
        <w:tc>
          <w:tcPr>
            <w:tcW w:w="1703" w:type="pct"/>
          </w:tcPr>
          <w:p w14:paraId="5F7A6FCE" w14:textId="77777777" w:rsidR="004D3410" w:rsidRPr="004C004F" w:rsidRDefault="004D341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77201D35" w14:textId="77777777" w:rsidR="004D3410" w:rsidRPr="004C004F" w:rsidRDefault="004D3410" w:rsidP="004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4C004F" w:rsidRDefault="004D341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4C004F" w:rsidRDefault="004D341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4C004F" w:rsidRDefault="004D341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6AE" w:rsidRPr="004C004F" w14:paraId="0F3FEEC0" w14:textId="77777777" w:rsidTr="003F5C8E">
        <w:trPr>
          <w:trHeight w:val="333"/>
          <w:tblHeader/>
        </w:trPr>
        <w:tc>
          <w:tcPr>
            <w:tcW w:w="1703" w:type="pct"/>
          </w:tcPr>
          <w:p w14:paraId="2E3C424B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58C81114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0E441129" w14:textId="069FBC7D" w:rsidR="003B26AE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426C9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73AD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7E2D02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</w:tcPr>
          <w:p w14:paraId="64530871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077B9E1" w14:textId="0B983BCA" w:rsidR="003B26AE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B26AE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8466C6" w14:textId="1E33FB1C" w:rsidR="003B26AE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C4EC8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73AD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7E2D02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5" w:type="pct"/>
          </w:tcPr>
          <w:p w14:paraId="42676876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1F48FE" w14:textId="31926F07" w:rsidR="003B26AE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B26AE"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B26AE" w:rsidRPr="004C004F" w14:paraId="1C61473C" w14:textId="77777777" w:rsidTr="003F5C8E">
        <w:trPr>
          <w:trHeight w:val="333"/>
          <w:tblHeader/>
        </w:trPr>
        <w:tc>
          <w:tcPr>
            <w:tcW w:w="1703" w:type="pct"/>
          </w:tcPr>
          <w:p w14:paraId="38A8F859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454C4027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1945FF7F" w14:textId="28C92878" w:rsidR="003B26AE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2D67711F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46B7EC3" w14:textId="2CC34AC2" w:rsidR="003B26AE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AEAEA23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1251EC1" w14:textId="6468168B" w:rsidR="003B26AE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8198405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EA663E" w14:textId="3A899427" w:rsidR="003B26AE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B26AE" w:rsidRPr="004C004F" w14:paraId="0D65FBCA" w14:textId="77777777" w:rsidTr="003F5C8E">
        <w:trPr>
          <w:tblHeader/>
        </w:trPr>
        <w:tc>
          <w:tcPr>
            <w:tcW w:w="1703" w:type="pct"/>
          </w:tcPr>
          <w:p w14:paraId="5AF67767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C4F8382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26AE" w:rsidRPr="004C004F" w14:paraId="53AB2DB7" w14:textId="77777777" w:rsidTr="003F5C8E">
        <w:tc>
          <w:tcPr>
            <w:tcW w:w="2385" w:type="pct"/>
            <w:gridSpan w:val="2"/>
          </w:tcPr>
          <w:p w14:paraId="1C793EDD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</w:tcPr>
          <w:p w14:paraId="6AF7410A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A871126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AA9A3AB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8F887D2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17F8609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0CD7" w:rsidRPr="004C004F" w14:paraId="37717423" w14:textId="77777777" w:rsidTr="003F5C8E">
        <w:tc>
          <w:tcPr>
            <w:tcW w:w="2385" w:type="pct"/>
            <w:gridSpan w:val="2"/>
          </w:tcPr>
          <w:p w14:paraId="6905AF34" w14:textId="0A918DB3" w:rsidR="00820CD7" w:rsidRPr="004C004F" w:rsidRDefault="00820CD7" w:rsidP="004C004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</w:tcPr>
          <w:p w14:paraId="1A1F430C" w14:textId="6D027973" w:rsidR="00820CD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</w:t>
            </w:r>
            <w:r w:rsidR="00D32AB9" w:rsidRPr="004C00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3C5BDF14" w14:textId="77777777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B89D331" w14:textId="39E75B23" w:rsidR="00820CD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8" w:type="pct"/>
          </w:tcPr>
          <w:p w14:paraId="6177B8DE" w14:textId="77777777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FC1415" w14:textId="48AA54D0" w:rsidR="00820CD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99B5800" w14:textId="77777777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695C3868" w:rsidR="00820CD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0CD7" w:rsidRPr="004C004F" w14:paraId="534B84A0" w14:textId="77777777" w:rsidTr="003F5C8E">
        <w:tc>
          <w:tcPr>
            <w:tcW w:w="2385" w:type="pct"/>
            <w:gridSpan w:val="2"/>
          </w:tcPr>
          <w:p w14:paraId="16812481" w14:textId="567544C0" w:rsidR="00820CD7" w:rsidRPr="004C004F" w:rsidRDefault="00820CD7" w:rsidP="004C00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แต่ไม่เกิน </w:t>
            </w:r>
            <w:r w:rsidR="00FB056D" w:rsidRPr="004C004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C00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534" w:type="pct"/>
          </w:tcPr>
          <w:p w14:paraId="73622EC5" w14:textId="7B1C9728" w:rsidR="00820CD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8A92777" w14:textId="77777777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C5BC949" w14:textId="31205935" w:rsidR="00820CD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845D32E" w14:textId="77777777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C36780" w14:textId="1E41BBC8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666089" w14:textId="77777777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6EC10497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0CD7" w:rsidRPr="004C004F" w14:paraId="0CEA2518" w14:textId="77777777" w:rsidTr="003F5C8E">
        <w:tc>
          <w:tcPr>
            <w:tcW w:w="2385" w:type="pct"/>
            <w:gridSpan w:val="2"/>
          </w:tcPr>
          <w:p w14:paraId="132BD18F" w14:textId="77777777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13130FDA" w14:textId="1E25792F" w:rsidR="00820CD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2AB9"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5D53DAD0" w14:textId="77777777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4FE3560" w14:textId="4F18F6DD" w:rsidR="00820CD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8" w:type="pct"/>
          </w:tcPr>
          <w:p w14:paraId="57529F95" w14:textId="77777777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7C0ECC6" w14:textId="31A807EC" w:rsidR="00820CD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F483302" w14:textId="77777777" w:rsidR="00820CD7" w:rsidRPr="004C004F" w:rsidRDefault="00820CD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79673D38" w:rsidR="00820CD7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3B26AE" w:rsidRPr="004C004F" w14:paraId="2891133B" w14:textId="77777777" w:rsidTr="003F5C8E">
        <w:tc>
          <w:tcPr>
            <w:tcW w:w="2385" w:type="pct"/>
            <w:gridSpan w:val="2"/>
          </w:tcPr>
          <w:p w14:paraId="0D9DB482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</w:tcPr>
          <w:p w14:paraId="762287D6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25C207D1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</w:tcPr>
          <w:p w14:paraId="1FB2A622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39C2B96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</w:tcPr>
          <w:p w14:paraId="3940ED0A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0AD2606B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43C99CCC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26AE" w:rsidRPr="004C004F" w14:paraId="68C8FC60" w14:textId="77777777" w:rsidTr="003F5C8E">
        <w:tc>
          <w:tcPr>
            <w:tcW w:w="2385" w:type="pct"/>
            <w:gridSpan w:val="2"/>
          </w:tcPr>
          <w:p w14:paraId="609B7F18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26AE" w:rsidRPr="004C004F" w14:paraId="11038A0B" w14:textId="77777777" w:rsidTr="003F5C8E">
        <w:tc>
          <w:tcPr>
            <w:tcW w:w="2385" w:type="pct"/>
            <w:gridSpan w:val="2"/>
          </w:tcPr>
          <w:p w14:paraId="0186DF1F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3B26AE" w:rsidRPr="004C004F" w:rsidRDefault="003B26A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B0" w:rsidRPr="004C004F" w14:paraId="252710CA" w14:textId="77777777" w:rsidTr="003F5C8E">
        <w:tc>
          <w:tcPr>
            <w:tcW w:w="2385" w:type="pct"/>
            <w:gridSpan w:val="2"/>
          </w:tcPr>
          <w:p w14:paraId="4FD38031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21222F1E" w:rsidR="00E058B0" w:rsidRPr="004C004F" w:rsidRDefault="00AF080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3" w:type="pct"/>
          </w:tcPr>
          <w:p w14:paraId="44A3E2FD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57BDFE0D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8" w:type="pct"/>
          </w:tcPr>
          <w:p w14:paraId="07DECBBC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65E4DB55" w:rsidR="00E058B0" w:rsidRPr="004C004F" w:rsidRDefault="00FE17A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27C4B0CB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2E01268B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058B0" w:rsidRPr="004C004F" w14:paraId="50A199ED" w14:textId="77777777" w:rsidTr="003F5C8E">
        <w:tc>
          <w:tcPr>
            <w:tcW w:w="2385" w:type="pct"/>
            <w:gridSpan w:val="2"/>
          </w:tcPr>
          <w:p w14:paraId="66BBC8B5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04B3D3CF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1</w:t>
            </w:r>
            <w:r w:rsidR="00E058B0" w:rsidRPr="004C004F">
              <w:rPr>
                <w:rFonts w:ascii="Angsana New" w:hAnsi="Angsana New" w:hint="cs"/>
                <w:sz w:val="30"/>
                <w:szCs w:val="30"/>
              </w:rPr>
              <w:t>,</w:t>
            </w:r>
            <w:r w:rsidR="00AF080E" w:rsidRPr="004C004F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43" w:type="pct"/>
          </w:tcPr>
          <w:p w14:paraId="6E26D9D3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46C5D06F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1</w:t>
            </w:r>
            <w:r w:rsidR="00E058B0" w:rsidRPr="004C004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8" w:type="pct"/>
          </w:tcPr>
          <w:p w14:paraId="29B21FB9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0B96A264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5</w:t>
            </w:r>
            <w:r w:rsidR="00FE17A7" w:rsidRPr="004C004F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5" w:type="pct"/>
          </w:tcPr>
          <w:p w14:paraId="580BB934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6DBE45D1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C004F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E058B0" w:rsidRPr="004C004F" w14:paraId="476D860D" w14:textId="77777777" w:rsidTr="003F5C8E">
        <w:tc>
          <w:tcPr>
            <w:tcW w:w="2385" w:type="pct"/>
            <w:gridSpan w:val="2"/>
          </w:tcPr>
          <w:p w14:paraId="629AF4F5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B0" w:rsidRPr="004C004F" w14:paraId="1B72E3AF" w14:textId="77777777" w:rsidTr="00905DB8">
        <w:tc>
          <w:tcPr>
            <w:tcW w:w="2385" w:type="pct"/>
            <w:gridSpan w:val="2"/>
          </w:tcPr>
          <w:p w14:paraId="33F82732" w14:textId="37402FD2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C00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34" w:type="pct"/>
          </w:tcPr>
          <w:p w14:paraId="520466C1" w14:textId="32293D72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2</w:t>
            </w:r>
            <w:r w:rsidR="00E058B0" w:rsidRPr="004C004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sz w:val="30"/>
                <w:szCs w:val="30"/>
              </w:rPr>
              <w:t>2</w:t>
            </w:r>
            <w:r w:rsidR="00AF080E" w:rsidRPr="004C004F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3" w:type="pct"/>
          </w:tcPr>
          <w:p w14:paraId="0DE6DFCB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2434E0" w14:textId="2C1461AA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 w:hint="cs"/>
                <w:sz w:val="30"/>
                <w:szCs w:val="30"/>
              </w:rPr>
              <w:t>2</w:t>
            </w:r>
            <w:r w:rsidR="00E058B0" w:rsidRPr="004C004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48" w:type="pct"/>
          </w:tcPr>
          <w:p w14:paraId="210D762E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C7B7F7B" w14:textId="21917EDF" w:rsidR="00E058B0" w:rsidRPr="004C004F" w:rsidRDefault="00FE17A7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145" w:type="pct"/>
          </w:tcPr>
          <w:p w14:paraId="48D65113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F11300" w14:textId="6C40253C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004F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E058B0" w:rsidRPr="004C004F" w14:paraId="6BC7D1A0" w14:textId="77777777" w:rsidTr="00905DB8">
        <w:tc>
          <w:tcPr>
            <w:tcW w:w="2385" w:type="pct"/>
            <w:gridSpan w:val="2"/>
          </w:tcPr>
          <w:p w14:paraId="21956DA5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5D990F92" w:rsidR="00E058B0" w:rsidRPr="004C004F" w:rsidRDefault="00AF080E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058B0" w:rsidRPr="004C00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143" w:type="pct"/>
          </w:tcPr>
          <w:p w14:paraId="08E5A617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D2171E1" w14:textId="2608373D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058B0" w:rsidRPr="004C00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48" w:type="pct"/>
          </w:tcPr>
          <w:p w14:paraId="371AC76A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960FEF5" w14:textId="32E02B15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058B0" w:rsidRPr="004C004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FE17A7" w:rsidRPr="004C004F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45" w:type="pct"/>
          </w:tcPr>
          <w:p w14:paraId="3921C17D" w14:textId="77777777" w:rsidR="00E058B0" w:rsidRPr="004C004F" w:rsidRDefault="00E058B0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08B2FF" w14:textId="67BC6180" w:rsidR="00E058B0" w:rsidRPr="004C004F" w:rsidRDefault="00FB056D" w:rsidP="004C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04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058B0" w:rsidRPr="004C004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4C004F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</w:tr>
    </w:tbl>
    <w:p w14:paraId="2EC9E861" w14:textId="79F22E69" w:rsidR="00122255" w:rsidRPr="004C004F" w:rsidRDefault="0012225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bookmarkStart w:id="12" w:name="_Hlk23297510"/>
    </w:p>
    <w:p w14:paraId="288D896D" w14:textId="47D0C2B1" w:rsidR="00B21460" w:rsidRPr="004C004F" w:rsidRDefault="002D52D5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C004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</w:p>
    <w:bookmarkEnd w:id="12"/>
    <w:p w14:paraId="7322E2C4" w14:textId="77777777" w:rsidR="0084418A" w:rsidRPr="004C004F" w:rsidRDefault="0084418A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C6280FA" w14:textId="13AFD7CB" w:rsidR="0084418A" w:rsidRPr="004C004F" w:rsidRDefault="0084418A" w:rsidP="004C004F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89</w:t>
      </w:r>
      <w:r w:rsidRPr="004C004F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2562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41</w:t>
      </w:r>
      <w:r w:rsidRPr="004C004F">
        <w:rPr>
          <w:rFonts w:ascii="Angsana New" w:eastAsia="SimSun" w:hAnsi="Angsana New" w:cs="Angsana New" w:hint="cs"/>
          <w:sz w:val="30"/>
          <w:szCs w:val="30"/>
        </w:rPr>
        <w:t>.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7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Pr="004C004F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และในระหว่างเดือนตุลาคม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2562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2560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9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ซึ่งกลุ่มบริษัทได้รับรู้ค่าปรับดังกล่าวในงบการเงินรวมแล้วทั้งจำนวน</w:t>
      </w:r>
    </w:p>
    <w:p w14:paraId="09FAAF65" w14:textId="77777777" w:rsidR="0084418A" w:rsidRPr="004C004F" w:rsidRDefault="0084418A" w:rsidP="004C004F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</w:rPr>
      </w:pPr>
    </w:p>
    <w:p w14:paraId="005B6B18" w14:textId="77777777" w:rsidR="008754E6" w:rsidRPr="004C004F" w:rsidRDefault="008754E6" w:rsidP="004C004F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</w:rPr>
      </w:pPr>
    </w:p>
    <w:p w14:paraId="71276E7C" w14:textId="63D781BA" w:rsidR="0084418A" w:rsidRPr="004C004F" w:rsidRDefault="0084418A" w:rsidP="004C004F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4C004F">
        <w:rPr>
          <w:rFonts w:ascii="Angsana New" w:eastAsia="SimSun" w:hAnsi="Angsana New" w:cs="Angsana New" w:hint="cs"/>
          <w:sz w:val="30"/>
          <w:szCs w:val="30"/>
          <w:cs/>
        </w:rPr>
        <w:lastRenderedPageBreak/>
        <w:t xml:space="preserve">เมื่อวันที่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30</w:t>
      </w:r>
      <w:r w:rsidRPr="004C004F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2565</w:t>
      </w:r>
      <w:r w:rsidRPr="004C004F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บริษัทย่อยได้ยื่นฟ้องหน่วยงานรัฐวิสาหกิจดังกล่าวต่อศาลแพ่ง เพื่อขอให้พิจารณาและพิพากษาให้หน่วยงานรัฐวิสาหกิจดังกล่าวคืนค่าปรับจำนวน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41</w:t>
      </w:r>
      <w:r w:rsidRPr="004C004F">
        <w:rPr>
          <w:rFonts w:ascii="Angsana New" w:eastAsia="SimSun" w:hAnsi="Angsana New" w:cs="Angsana New" w:hint="cs"/>
          <w:sz w:val="30"/>
          <w:szCs w:val="30"/>
        </w:rPr>
        <w:t>.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7</w:t>
      </w:r>
      <w:r w:rsidRPr="004C004F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พร้อมดอกเบี้ยในอัตราร้อยละ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3</w:t>
      </w:r>
      <w:r w:rsidRPr="004C004F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ต่อปี ของเงินต้นจำนวนดังกล่าวนับตั้งแต่วันที่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1</w:t>
      </w:r>
      <w:r w:rsidRPr="004C004F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2561</w:t>
      </w:r>
      <w:r w:rsidRPr="004C004F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เป็นต้นไปจนกว่าจะชำระเสร็จแก่บริษัทย่อย </w:t>
      </w:r>
      <w:r w:rsidR="000D67F9"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ต่อมาเมื่อวันที่ </w:t>
      </w:r>
      <w:r w:rsidR="00FB056D" w:rsidRPr="004C004F">
        <w:rPr>
          <w:rFonts w:ascii="Angsana New" w:eastAsia="SimSun" w:hAnsi="Angsana New" w:cs="Angsana New"/>
          <w:sz w:val="30"/>
          <w:szCs w:val="30"/>
        </w:rPr>
        <w:t>18</w:t>
      </w:r>
      <w:r w:rsidR="000D67F9" w:rsidRPr="004C004F">
        <w:rPr>
          <w:rFonts w:ascii="Angsana New" w:eastAsia="SimSun" w:hAnsi="Angsana New" w:cs="Angsana New"/>
          <w:sz w:val="30"/>
          <w:szCs w:val="30"/>
        </w:rPr>
        <w:t xml:space="preserve"> </w:t>
      </w:r>
      <w:r w:rsidR="000D67F9"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มีนาคม </w:t>
      </w:r>
      <w:r w:rsidR="00FB056D" w:rsidRPr="004C004F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 ศาลแพ่งพิพากษายกฟ้อง </w:t>
      </w:r>
      <w:r w:rsidR="007C67B3" w:rsidRPr="004C004F">
        <w:rPr>
          <w:rFonts w:ascii="Angsana New" w:eastAsia="SimSun" w:hAnsi="Angsana New" w:cs="Angsana New" w:hint="cs"/>
          <w:sz w:val="30"/>
          <w:szCs w:val="30"/>
          <w:cs/>
        </w:rPr>
        <w:t>ซึ่ง</w:t>
      </w:r>
      <w:r w:rsidR="000D67F9" w:rsidRPr="004C004F">
        <w:rPr>
          <w:rFonts w:ascii="Angsana New" w:eastAsia="SimSun" w:hAnsi="Angsana New" w:cs="Angsana New" w:hint="cs"/>
          <w:sz w:val="30"/>
          <w:szCs w:val="30"/>
          <w:cs/>
        </w:rPr>
        <w:t>บริษัทย่อย</w:t>
      </w:r>
      <w:r w:rsidR="007C67B3" w:rsidRPr="004C004F">
        <w:rPr>
          <w:rFonts w:ascii="Angsana New" w:eastAsia="SimSun" w:hAnsi="Angsana New" w:cs="Angsana New" w:hint="cs"/>
          <w:sz w:val="30"/>
          <w:szCs w:val="30"/>
          <w:cs/>
        </w:rPr>
        <w:t>ได้</w:t>
      </w:r>
      <w:r w:rsidR="000D67F9" w:rsidRPr="004C004F">
        <w:rPr>
          <w:rFonts w:ascii="Angsana New" w:eastAsia="SimSun" w:hAnsi="Angsana New" w:cs="Angsana New" w:hint="cs"/>
          <w:sz w:val="30"/>
          <w:szCs w:val="30"/>
          <w:cs/>
        </w:rPr>
        <w:t>ยื่นอุทธรณ์คัดค้านคำพิพากษาของศาลชั้นต้น</w:t>
      </w:r>
      <w:r w:rsidR="007C67B3" w:rsidRPr="004C004F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="00A72401"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วันที่ </w:t>
      </w:r>
      <w:r w:rsidR="00FB056D" w:rsidRPr="004C004F">
        <w:rPr>
          <w:rFonts w:ascii="Angsana New" w:eastAsia="SimSun" w:hAnsi="Angsana New" w:cs="Angsana New"/>
          <w:sz w:val="30"/>
          <w:szCs w:val="30"/>
        </w:rPr>
        <w:t>11</w:t>
      </w:r>
      <w:r w:rsidR="00A72401" w:rsidRPr="004C004F">
        <w:rPr>
          <w:rFonts w:ascii="Angsana New" w:eastAsia="SimSun" w:hAnsi="Angsana New" w:cs="Angsana New"/>
          <w:sz w:val="30"/>
          <w:szCs w:val="30"/>
        </w:rPr>
        <w:t xml:space="preserve"> </w:t>
      </w:r>
      <w:r w:rsidR="007C67B3"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กรกฎาคม </w:t>
      </w:r>
      <w:r w:rsidR="00FB056D" w:rsidRPr="004C004F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4D5E42" w:rsidRPr="004C004F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ผลของคดีความยังไม่อาจทราบได้ อย่างไรก็ตามผู้บริหารของกลุ่มบริษัทและบริษัทย่อยเชื่อว่าบริษัทย่อยไม่มีภาระที่จะต้องจ่าย</w:t>
      </w:r>
      <w:r w:rsidR="0046115C" w:rsidRPr="004C004F">
        <w:rPr>
          <w:rFonts w:ascii="Angsana New" w:eastAsia="SimSun" w:hAnsi="Angsana New" w:cs="Angsana New" w:hint="cs"/>
          <w:sz w:val="30"/>
          <w:szCs w:val="30"/>
          <w:cs/>
        </w:rPr>
        <w:t>ค่าปรับเกินกว่าจำนวนที่รับรู้ในงบการเงิน</w:t>
      </w:r>
    </w:p>
    <w:p w14:paraId="64939CE4" w14:textId="77777777" w:rsidR="0084418A" w:rsidRPr="004C004F" w:rsidRDefault="0084418A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F6C474" w14:textId="17A7ADF6" w:rsidR="0084418A" w:rsidRPr="004C004F" w:rsidRDefault="0084418A" w:rsidP="004C004F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ร่วมมือบริหารโครงการร้านหนังสือกับองค์การมหาชนแห่งหนึ่งสัญญาดังกล่าวมีอายุ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12</w:t>
      </w:r>
      <w:r w:rsidRPr="004C004F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ปี นับตั้งแต่ปี </w:t>
      </w:r>
      <w:r w:rsidR="00FB056D" w:rsidRPr="004C004F">
        <w:rPr>
          <w:rFonts w:ascii="Angsana New" w:eastAsia="SimSun" w:hAnsi="Angsana New" w:cs="Angsana New" w:hint="cs"/>
          <w:sz w:val="30"/>
          <w:szCs w:val="30"/>
        </w:rPr>
        <w:t>2557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</w:p>
    <w:p w14:paraId="4EDB3FA6" w14:textId="77777777" w:rsidR="0084418A" w:rsidRPr="004C004F" w:rsidRDefault="0084418A" w:rsidP="004C004F">
      <w:pPr>
        <w:pStyle w:val="ListParagraph"/>
        <w:rPr>
          <w:rFonts w:ascii="Angsana New" w:hAnsi="Angsana New"/>
          <w:sz w:val="24"/>
          <w:szCs w:val="24"/>
        </w:rPr>
      </w:pPr>
    </w:p>
    <w:p w14:paraId="1F2CD29E" w14:textId="612F91C2" w:rsidR="00815204" w:rsidRPr="004C004F" w:rsidRDefault="00815204" w:rsidP="004C004F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  <w:sz w:val="30"/>
          <w:szCs w:val="30"/>
        </w:rPr>
      </w:pPr>
      <w:r w:rsidRPr="004C004F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ต่อมาในเดือนตุลาคม</w:t>
      </w:r>
      <w:r w:rsidRPr="004C004F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FB056D" w:rsidRPr="004C004F">
        <w:rPr>
          <w:rFonts w:ascii="Angsana New" w:eastAsia="SimSun" w:hAnsi="Angsana New" w:hint="cs"/>
          <w:sz w:val="30"/>
          <w:szCs w:val="30"/>
        </w:rPr>
        <w:t>2566</w:t>
      </w:r>
      <w:r w:rsidRPr="004C004F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บริษัทย่อยได้ถูกองค์การมหาชนแห่งหนึ่งยื่นฟ้องต่อศาลแพ่งเรียกร้องค่าเสียหายจากการผิดสัญญาจำนวน</w:t>
      </w:r>
      <w:r w:rsidRPr="004C004F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FB056D" w:rsidRPr="004C004F">
        <w:rPr>
          <w:rFonts w:ascii="Angsana New" w:eastAsia="SimSun" w:hAnsi="Angsana New"/>
          <w:sz w:val="30"/>
          <w:szCs w:val="30"/>
        </w:rPr>
        <w:t>31</w:t>
      </w:r>
      <w:r w:rsidRPr="004C004F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4C004F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ทำคำคัดค้านต่อข้อกล่าวหาทั้งหมดและเรียกร้องค่าเสียหายจากการที่หน่วยงานดังกล่าวผิดสัญญาเป็นจำนวนเงิน</w:t>
      </w:r>
      <w:r w:rsidRPr="004C004F">
        <w:rPr>
          <w:rFonts w:ascii="Angsana New" w:eastAsia="SimSun" w:hAnsi="Angsana New"/>
          <w:sz w:val="30"/>
          <w:szCs w:val="30"/>
        </w:rPr>
        <w:t xml:space="preserve"> </w:t>
      </w:r>
      <w:r w:rsidR="00FB056D" w:rsidRPr="004C004F">
        <w:rPr>
          <w:rFonts w:ascii="Angsana New" w:eastAsia="SimSun" w:hAnsi="Angsana New" w:hint="cs"/>
          <w:sz w:val="30"/>
          <w:szCs w:val="30"/>
        </w:rPr>
        <w:t>77</w:t>
      </w:r>
      <w:r w:rsidRPr="004C004F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4C004F">
        <w:rPr>
          <w:rFonts w:ascii="Angsana New" w:eastAsia="SimSun" w:hAnsi="Angsana New" w:hint="cs"/>
          <w:sz w:val="30"/>
          <w:szCs w:val="30"/>
          <w:cs/>
        </w:rPr>
        <w:t xml:space="preserve"> </w:t>
      </w:r>
    </w:p>
    <w:p w14:paraId="1598B392" w14:textId="77777777" w:rsidR="00815204" w:rsidRPr="004C004F" w:rsidRDefault="00815204" w:rsidP="004C004F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</w:rPr>
      </w:pPr>
    </w:p>
    <w:p w14:paraId="2251223E" w14:textId="3DE32C0F" w:rsidR="00411635" w:rsidRPr="004C004F" w:rsidRDefault="00815204" w:rsidP="004C004F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bookmarkStart w:id="13" w:name="_Hlk197682458"/>
      <w:r w:rsidRPr="004C004F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ต่อมาในเดือนมกราคม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4C004F">
        <w:rPr>
          <w:rFonts w:ascii="Angsana New" w:eastAsia="SimSun" w:hAnsi="Angsana New" w:cs="Angsana New"/>
          <w:sz w:val="30"/>
          <w:szCs w:val="30"/>
        </w:rPr>
        <w:t>2568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bookmarkEnd w:id="13"/>
      <w:r w:rsidRPr="004C004F">
        <w:rPr>
          <w:rFonts w:ascii="Angsana New" w:eastAsia="SimSun" w:hAnsi="Angsana New" w:cs="Angsana New" w:hint="cs"/>
          <w:sz w:val="30"/>
          <w:szCs w:val="30"/>
          <w:cs/>
        </w:rPr>
        <w:t>ศาลชั้นต้นมีคำพิพากษาให้บริษัทย่อยต้องชำระเงินให้องค์การมหาชนดังกล่าว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4C004F">
        <w:rPr>
          <w:rFonts w:ascii="Angsana New" w:eastAsia="SimSun" w:hAnsi="Angsana New" w:cs="Angsana New"/>
          <w:sz w:val="30"/>
          <w:szCs w:val="30"/>
        </w:rPr>
        <w:t>10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แต่องค์การมหาชนต้องชำระเงินให้บริษัทย่อยจำนวน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4C004F">
        <w:rPr>
          <w:rFonts w:ascii="Angsana New" w:eastAsia="SimSun" w:hAnsi="Angsana New" w:cs="Angsana New"/>
          <w:sz w:val="30"/>
          <w:szCs w:val="30"/>
        </w:rPr>
        <w:t>20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โดยสามารถหักกลบลบหนี้ได้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พร้อมดอกเบี้ย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4362C2" w:rsidRPr="004C004F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ต่อมาในเดือนพฤษภาคม</w:t>
      </w:r>
      <w:r w:rsidR="004362C2"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4C004F">
        <w:rPr>
          <w:rFonts w:ascii="Angsana New" w:eastAsia="SimSun" w:hAnsi="Angsana New" w:cs="Angsana New"/>
          <w:sz w:val="30"/>
          <w:szCs w:val="30"/>
        </w:rPr>
        <w:t>2568</w:t>
      </w:r>
      <w:r w:rsidR="004362C2"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331ADE" w:rsidRPr="004C004F">
        <w:rPr>
          <w:rFonts w:ascii="Angsana New" w:eastAsia="SimSun" w:hAnsi="Angsana New" w:cs="Angsana New" w:hint="cs"/>
          <w:sz w:val="30"/>
          <w:szCs w:val="30"/>
          <w:cs/>
        </w:rPr>
        <w:t>องค์การมหาชน</w:t>
      </w:r>
      <w:r w:rsidR="000C4A82" w:rsidRPr="004C004F">
        <w:rPr>
          <w:rFonts w:ascii="Angsana New" w:eastAsia="SimSun" w:hAnsi="Angsana New" w:cs="Angsana New" w:hint="cs"/>
          <w:sz w:val="30"/>
          <w:szCs w:val="30"/>
          <w:cs/>
        </w:rPr>
        <w:t>ดังกล่าว</w:t>
      </w:r>
      <w:r w:rsidR="004362C2" w:rsidRPr="004C004F">
        <w:rPr>
          <w:rFonts w:ascii="Angsana New" w:eastAsia="SimSun" w:hAnsi="Angsana New" w:cs="Angsana New" w:hint="cs"/>
          <w:sz w:val="30"/>
          <w:szCs w:val="30"/>
          <w:cs/>
        </w:rPr>
        <w:t>ได้ยื่นอุทธรณ์คัดค้านคำสั่งของศาลชั้นต้น</w:t>
      </w:r>
      <w:r w:rsidR="004362C2"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4362C2" w:rsidRPr="004C004F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="007467A9"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ในเดือนกันยายน </w:t>
      </w:r>
      <w:r w:rsidR="007467A9" w:rsidRPr="004C004F">
        <w:rPr>
          <w:rFonts w:ascii="Angsana New" w:eastAsia="SimSun" w:hAnsi="Angsana New" w:cs="Angsana New"/>
          <w:sz w:val="30"/>
          <w:szCs w:val="30"/>
        </w:rPr>
        <w:t>2568</w:t>
      </w:r>
      <w:r w:rsidR="007467A9" w:rsidRPr="004C004F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4362C2" w:rsidRPr="004C004F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บริษัทย่อยได้ยื่นคำแก้อุทธรณ์</w:t>
      </w:r>
      <w:r w:rsidR="004362C2" w:rsidRPr="004C004F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ณ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4C004F">
        <w:rPr>
          <w:rFonts w:ascii="Angsana New" w:eastAsia="SimSun" w:hAnsi="Angsana New" w:cs="Angsana New" w:hint="cs"/>
          <w:sz w:val="30"/>
          <w:szCs w:val="30"/>
          <w:cs/>
        </w:rPr>
        <w:t>วันที่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4C004F">
        <w:rPr>
          <w:rFonts w:ascii="Angsana New" w:eastAsia="SimSun" w:hAnsi="Angsana New" w:cs="Angsana New"/>
          <w:sz w:val="30"/>
          <w:szCs w:val="30"/>
        </w:rPr>
        <w:t>30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1C73AD" w:rsidRPr="004C004F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="00F62CCE" w:rsidRPr="004C004F">
        <w:rPr>
          <w:rFonts w:ascii="Angsana New" w:eastAsia="SimSun" w:hAnsi="Angsana New" w:cs="Angsana New" w:hint="cs"/>
          <w:sz w:val="30"/>
          <w:szCs w:val="30"/>
          <w:cs/>
        </w:rPr>
        <w:t>ายน</w:t>
      </w:r>
      <w:r w:rsidRPr="004C004F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4C004F">
        <w:rPr>
          <w:rFonts w:ascii="Angsana New" w:eastAsia="SimSun" w:hAnsi="Angsana New" w:cs="Angsana New"/>
          <w:sz w:val="30"/>
          <w:szCs w:val="30"/>
        </w:rPr>
        <w:t>2568</w:t>
      </w:r>
    </w:p>
    <w:p w14:paraId="31266959" w14:textId="27CEA1A2" w:rsidR="00BB1377" w:rsidRPr="004C004F" w:rsidRDefault="00BB1377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8EB8D" w14:textId="77777777" w:rsidR="00081135" w:rsidRPr="004C004F" w:rsidRDefault="00081135" w:rsidP="004C004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C004F">
        <w:rPr>
          <w:rFonts w:asciiTheme="majorBidi" w:hAnsiTheme="majorBidi" w:cstheme="majorBidi" w:hint="cs"/>
          <w:sz w:val="30"/>
          <w:szCs w:val="30"/>
          <w:u w:val="none"/>
          <w:cs/>
        </w:rPr>
        <w:t>เหตุการณ์</w:t>
      </w:r>
      <w:r w:rsidRPr="004C004F">
        <w:rPr>
          <w:rFonts w:asciiTheme="majorBidi" w:hAnsiTheme="majorBidi" w:cs="Angsana New" w:hint="cs"/>
          <w:sz w:val="30"/>
          <w:szCs w:val="30"/>
          <w:u w:val="none"/>
          <w:cs/>
        </w:rPr>
        <w:t>ภายหลังรอบระยะเวลารายงาน</w:t>
      </w:r>
    </w:p>
    <w:p w14:paraId="73614C32" w14:textId="77777777" w:rsidR="00081135" w:rsidRPr="004C004F" w:rsidRDefault="00081135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Bidi" w:hAnsiTheme="minorBidi" w:cstheme="minorBidi"/>
          <w:b/>
          <w:bCs/>
          <w:sz w:val="20"/>
          <w:szCs w:val="20"/>
        </w:rPr>
      </w:pPr>
    </w:p>
    <w:p w14:paraId="65CAE868" w14:textId="7313E2E5" w:rsidR="00460673" w:rsidRPr="00411635" w:rsidRDefault="00460673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004F">
        <w:rPr>
          <w:rFonts w:ascii="Angsana New" w:hAnsi="Angsana New" w:hint="cs"/>
          <w:spacing w:val="-2"/>
          <w:sz w:val="30"/>
          <w:szCs w:val="30"/>
          <w:cs/>
        </w:rPr>
        <w:t>ในเดือนตุลาคม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/>
          <w:spacing w:val="-2"/>
          <w:sz w:val="30"/>
          <w:szCs w:val="30"/>
        </w:rPr>
        <w:t xml:space="preserve">2568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ล็อกซเล่ย์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อีโวลูชั่น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เทคโนโลยี</w:t>
      </w:r>
      <w:r w:rsidRPr="004C004F">
        <w:rPr>
          <w:rFonts w:ascii="Angsana New" w:hAnsi="Angsana New"/>
          <w:spacing w:val="-2"/>
          <w:sz w:val="30"/>
          <w:szCs w:val="30"/>
        </w:rPr>
        <w:t xml:space="preserve">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ซึ่งเป็นบริษัทย่อยของบริษัท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ได้เพิ่มทุนจดทะเบียนจากจำนวน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/>
          <w:spacing w:val="-2"/>
          <w:sz w:val="30"/>
          <w:szCs w:val="30"/>
        </w:rPr>
        <w:t xml:space="preserve">60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/>
          <w:spacing w:val="-2"/>
          <w:sz w:val="30"/>
          <w:szCs w:val="30"/>
        </w:rPr>
        <w:t xml:space="preserve">100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และเรียกชำระแล้วทั้งจำนวน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บริษัทซื้อหุ้นเพิ่มทุนดังกล่าวทั้งจำนวน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/>
          <w:spacing w:val="-2"/>
          <w:sz w:val="30"/>
          <w:szCs w:val="30"/>
        </w:rPr>
        <w:t xml:space="preserve">83 </w:t>
      </w:r>
      <w:r w:rsidRPr="004C004F">
        <w:rPr>
          <w:rFonts w:ascii="Angsana New" w:hAnsi="Angsana New" w:hint="cs"/>
          <w:spacing w:val="-2"/>
          <w:sz w:val="30"/>
          <w:szCs w:val="30"/>
          <w:cs/>
        </w:rPr>
        <w:t>เป็นร้อยละ</w:t>
      </w:r>
      <w:r w:rsidRPr="004C00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04F">
        <w:rPr>
          <w:rFonts w:ascii="Angsana New" w:hAnsi="Angsana New"/>
          <w:spacing w:val="-2"/>
          <w:sz w:val="30"/>
          <w:szCs w:val="30"/>
        </w:rPr>
        <w:t>90</w:t>
      </w:r>
    </w:p>
    <w:p w14:paraId="00F583B8" w14:textId="77777777" w:rsidR="00460673" w:rsidRPr="003B166E" w:rsidRDefault="00460673" w:rsidP="004C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Bidi" w:hAnsiTheme="minorBidi" w:cstheme="minorBidi"/>
          <w:b/>
          <w:bCs/>
          <w:sz w:val="20"/>
          <w:szCs w:val="20"/>
        </w:rPr>
      </w:pPr>
    </w:p>
    <w:sectPr w:rsidR="00460673" w:rsidRPr="003B166E" w:rsidSect="00D524B9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5E76A" w14:textId="77777777" w:rsidR="008F36C5" w:rsidRDefault="008F36C5" w:rsidP="00900EE2">
      <w:r>
        <w:separator/>
      </w:r>
    </w:p>
  </w:endnote>
  <w:endnote w:type="continuationSeparator" w:id="0">
    <w:p w14:paraId="1108A448" w14:textId="77777777" w:rsidR="008F36C5" w:rsidRDefault="008F36C5" w:rsidP="00900EE2">
      <w:r>
        <w:continuationSeparator/>
      </w:r>
    </w:p>
  </w:endnote>
  <w:endnote w:type="continuationNotice" w:id="1">
    <w:p w14:paraId="0B9CAB17" w14:textId="77777777" w:rsidR="008F36C5" w:rsidRDefault="008F36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FD70" w14:textId="26828E39" w:rsidR="00C3488F" w:rsidRPr="007E2578" w:rsidRDefault="00C3488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FB056D" w:rsidRPr="00FB056D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408A6A09" w14:textId="77777777" w:rsidR="00C3488F" w:rsidRPr="00B411AC" w:rsidRDefault="00C3488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EA11" w14:textId="2EAFFB26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FB056D" w:rsidRPr="00FB056D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A68FC" w14:textId="77777777" w:rsidR="008F36C5" w:rsidRDefault="008F36C5" w:rsidP="00900EE2">
      <w:r>
        <w:separator/>
      </w:r>
    </w:p>
  </w:footnote>
  <w:footnote w:type="continuationSeparator" w:id="0">
    <w:p w14:paraId="63B06D71" w14:textId="77777777" w:rsidR="008F36C5" w:rsidRDefault="008F36C5" w:rsidP="00900EE2">
      <w:r>
        <w:continuationSeparator/>
      </w:r>
    </w:p>
  </w:footnote>
  <w:footnote w:type="continuationNotice" w:id="1">
    <w:p w14:paraId="3A503242" w14:textId="77777777" w:rsidR="008F36C5" w:rsidRDefault="008F36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B9D9" w14:textId="20A3B761" w:rsidR="00C3488F" w:rsidRPr="005A1AF1" w:rsidRDefault="00C3488F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1388CA1" w14:textId="77777777" w:rsidR="00C3488F" w:rsidRDefault="00C3488F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77CB50" w14:textId="07A5F1FD" w:rsidR="00C3488F" w:rsidRDefault="00C3488F" w:rsidP="005C0EA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5535D7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5F7A0A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5535D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FB056D" w:rsidRPr="00FB056D">
      <w:rPr>
        <w:rFonts w:ascii="Angsana New" w:hAnsi="Angsana New" w:hint="cs"/>
        <w:sz w:val="32"/>
        <w:szCs w:val="32"/>
        <w:lang w:val="en-US" w:bidi="th-TH"/>
      </w:rPr>
      <w:t>3</w:t>
    </w:r>
    <w:r w:rsidR="00FB056D" w:rsidRPr="00FB056D">
      <w:rPr>
        <w:rFonts w:ascii="Angsana New" w:hAnsi="Angsana New"/>
        <w:sz w:val="32"/>
        <w:szCs w:val="32"/>
        <w:lang w:val="en-US" w:bidi="th-TH"/>
      </w:rPr>
      <w:t>0</w:t>
    </w:r>
    <w:r w:rsidR="005535D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F7A0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</w:t>
    </w:r>
    <w:r w:rsidR="005535D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FB056D" w:rsidRPr="00FB056D">
      <w:rPr>
        <w:rFonts w:ascii="Angsana New" w:hAnsi="Angsana New"/>
        <w:sz w:val="32"/>
        <w:szCs w:val="32"/>
        <w:lang w:val="en-US" w:bidi="th-TH"/>
      </w:rPr>
      <w:t>2568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BBF9932" w14:textId="77777777" w:rsidR="00C3488F" w:rsidRPr="00FC05CC" w:rsidRDefault="00C3488F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CD26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ED311FC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65A898" w14:textId="3AF222A7" w:rsidR="005D2B9A" w:rsidRPr="00680145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680145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="00E013FD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งวดสามเดือนและ</w:t>
    </w:r>
    <w:r w:rsidR="001C73AD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E013F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FB056D" w:rsidRPr="00FB056D">
      <w:rPr>
        <w:rFonts w:ascii="Angsana New" w:hAnsi="Angsana New" w:hint="cs"/>
        <w:sz w:val="32"/>
        <w:szCs w:val="32"/>
        <w:lang w:val="en-US" w:bidi="th-TH"/>
      </w:rPr>
      <w:t>3</w:t>
    </w:r>
    <w:r w:rsidR="00FB056D" w:rsidRPr="00FB056D">
      <w:rPr>
        <w:rFonts w:ascii="Angsana New" w:hAnsi="Angsana New"/>
        <w:sz w:val="32"/>
        <w:szCs w:val="32"/>
        <w:lang w:val="en-US" w:bidi="th-TH"/>
      </w:rPr>
      <w:t>0</w:t>
    </w:r>
    <w:r w:rsidR="00E013F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1C73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</w:t>
    </w:r>
    <w:r w:rsidR="00E013F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ายน</w:t>
    </w:r>
    <w:r w:rsidR="00E013F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FB056D" w:rsidRPr="00FB056D">
      <w:rPr>
        <w:rFonts w:ascii="Angsana New" w:hAnsi="Angsana New"/>
        <w:sz w:val="32"/>
        <w:szCs w:val="32"/>
        <w:lang w:val="en-US" w:bidi="th-TH"/>
      </w:rPr>
      <w:t>2568</w:t>
    </w:r>
    <w:r w:rsidR="00680145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680145"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5E4962" w:rsidRPr="00680145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D5F73"/>
    <w:multiLevelType w:val="hybridMultilevel"/>
    <w:tmpl w:val="47DAD3A4"/>
    <w:lvl w:ilvl="0" w:tplc="C3F2C442">
      <w:start w:val="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color w:val="FF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C6641D"/>
    <w:multiLevelType w:val="hybridMultilevel"/>
    <w:tmpl w:val="5D54BE26"/>
    <w:lvl w:ilvl="0" w:tplc="4BCC26D2">
      <w:start w:val="1"/>
      <w:numFmt w:val="thaiLetters"/>
      <w:lvlText w:val="%1.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44"/>
        </w:tabs>
        <w:ind w:left="104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1DCA328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FE76B6"/>
    <w:multiLevelType w:val="hybridMultilevel"/>
    <w:tmpl w:val="D77C2FA4"/>
    <w:lvl w:ilvl="0" w:tplc="F00EC7B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32237242">
    <w:abstractNumId w:val="6"/>
  </w:num>
  <w:num w:numId="2" w16cid:durableId="388115902">
    <w:abstractNumId w:val="5"/>
  </w:num>
  <w:num w:numId="3" w16cid:durableId="1469934109">
    <w:abstractNumId w:val="9"/>
  </w:num>
  <w:num w:numId="4" w16cid:durableId="414934941">
    <w:abstractNumId w:val="7"/>
  </w:num>
  <w:num w:numId="5" w16cid:durableId="242876884">
    <w:abstractNumId w:val="8"/>
  </w:num>
  <w:num w:numId="6" w16cid:durableId="1605727642">
    <w:abstractNumId w:val="3"/>
  </w:num>
  <w:num w:numId="7" w16cid:durableId="1024597911">
    <w:abstractNumId w:val="2"/>
  </w:num>
  <w:num w:numId="8" w16cid:durableId="472065552">
    <w:abstractNumId w:val="0"/>
  </w:num>
  <w:num w:numId="9" w16cid:durableId="941958887">
    <w:abstractNumId w:val="1"/>
  </w:num>
  <w:num w:numId="10" w16cid:durableId="1125923883">
    <w:abstractNumId w:val="4"/>
  </w:num>
  <w:num w:numId="11" w16cid:durableId="1257789834">
    <w:abstractNumId w:val="21"/>
  </w:num>
  <w:num w:numId="12" w16cid:durableId="250546240">
    <w:abstractNumId w:val="17"/>
  </w:num>
  <w:num w:numId="13" w16cid:durableId="1326126282">
    <w:abstractNumId w:val="27"/>
  </w:num>
  <w:num w:numId="14" w16cid:durableId="407730129">
    <w:abstractNumId w:val="20"/>
  </w:num>
  <w:num w:numId="15" w16cid:durableId="1943684433">
    <w:abstractNumId w:val="22"/>
  </w:num>
  <w:num w:numId="16" w16cid:durableId="757362919">
    <w:abstractNumId w:val="29"/>
  </w:num>
  <w:num w:numId="17" w16cid:durableId="340082730">
    <w:abstractNumId w:val="14"/>
  </w:num>
  <w:num w:numId="18" w16cid:durableId="1371149262">
    <w:abstractNumId w:val="30"/>
  </w:num>
  <w:num w:numId="19" w16cid:durableId="1906798914">
    <w:abstractNumId w:val="19"/>
  </w:num>
  <w:num w:numId="20" w16cid:durableId="613483605">
    <w:abstractNumId w:val="24"/>
  </w:num>
  <w:num w:numId="21" w16cid:durableId="387729672">
    <w:abstractNumId w:val="31"/>
  </w:num>
  <w:num w:numId="22" w16cid:durableId="1674338495">
    <w:abstractNumId w:val="18"/>
  </w:num>
  <w:num w:numId="23" w16cid:durableId="1574849519">
    <w:abstractNumId w:val="16"/>
  </w:num>
  <w:num w:numId="24" w16cid:durableId="6715645">
    <w:abstractNumId w:val="23"/>
  </w:num>
  <w:num w:numId="25" w16cid:durableId="838275019">
    <w:abstractNumId w:val="28"/>
  </w:num>
  <w:num w:numId="26" w16cid:durableId="947154953">
    <w:abstractNumId w:val="26"/>
  </w:num>
  <w:num w:numId="27" w16cid:durableId="771121470">
    <w:abstractNumId w:val="15"/>
  </w:num>
  <w:num w:numId="28" w16cid:durableId="1002858706">
    <w:abstractNumId w:val="25"/>
  </w:num>
  <w:num w:numId="29" w16cid:durableId="288053618">
    <w:abstractNumId w:val="12"/>
  </w:num>
  <w:num w:numId="30" w16cid:durableId="444540339">
    <w:abstractNumId w:val="13"/>
  </w:num>
  <w:num w:numId="31" w16cid:durableId="751698919">
    <w:abstractNumId w:val="20"/>
  </w:num>
  <w:num w:numId="32" w16cid:durableId="545994084">
    <w:abstractNumId w:val="20"/>
  </w:num>
  <w:num w:numId="33" w16cid:durableId="2111781040">
    <w:abstractNumId w:val="20"/>
  </w:num>
  <w:num w:numId="34" w16cid:durableId="1828205013">
    <w:abstractNumId w:val="10"/>
  </w:num>
  <w:num w:numId="35" w16cid:durableId="186409778">
    <w:abstractNumId w:val="20"/>
  </w:num>
  <w:num w:numId="36" w16cid:durableId="472330603">
    <w:abstractNumId w:val="20"/>
  </w:num>
  <w:num w:numId="37" w16cid:durableId="1755277439">
    <w:abstractNumId w:val="14"/>
  </w:num>
  <w:num w:numId="38" w16cid:durableId="1082725364">
    <w:abstractNumId w:val="20"/>
  </w:num>
  <w:num w:numId="39" w16cid:durableId="1579368688">
    <w:abstractNumId w:val="20"/>
  </w:num>
  <w:num w:numId="40" w16cid:durableId="1553270114">
    <w:abstractNumId w:val="20"/>
  </w:num>
  <w:num w:numId="41" w16cid:durableId="479423500">
    <w:abstractNumId w:val="20"/>
  </w:num>
  <w:num w:numId="42" w16cid:durableId="596136754">
    <w:abstractNumId w:val="20"/>
  </w:num>
  <w:num w:numId="43" w16cid:durableId="1956137915">
    <w:abstractNumId w:val="20"/>
  </w:num>
  <w:num w:numId="44" w16cid:durableId="804395523">
    <w:abstractNumId w:val="20"/>
  </w:num>
  <w:num w:numId="45" w16cid:durableId="62223091">
    <w:abstractNumId w:val="20"/>
  </w:num>
  <w:num w:numId="46" w16cid:durableId="282198941">
    <w:abstractNumId w:val="20"/>
  </w:num>
  <w:num w:numId="47" w16cid:durableId="1310984951">
    <w:abstractNumId w:val="20"/>
  </w:num>
  <w:num w:numId="48" w16cid:durableId="2121484178">
    <w:abstractNumId w:val="32"/>
  </w:num>
  <w:num w:numId="49" w16cid:durableId="153434808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637"/>
    <w:rsid w:val="000018B1"/>
    <w:rsid w:val="00001A22"/>
    <w:rsid w:val="00001B9F"/>
    <w:rsid w:val="00001E96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239"/>
    <w:rsid w:val="00003650"/>
    <w:rsid w:val="000036F9"/>
    <w:rsid w:val="00003975"/>
    <w:rsid w:val="00003A8F"/>
    <w:rsid w:val="00003D90"/>
    <w:rsid w:val="00003F05"/>
    <w:rsid w:val="00004681"/>
    <w:rsid w:val="00004C10"/>
    <w:rsid w:val="00004C71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103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3F7B"/>
    <w:rsid w:val="0001445F"/>
    <w:rsid w:val="000146CB"/>
    <w:rsid w:val="00014733"/>
    <w:rsid w:val="00014813"/>
    <w:rsid w:val="00014BB5"/>
    <w:rsid w:val="00015022"/>
    <w:rsid w:val="000151DD"/>
    <w:rsid w:val="000152F6"/>
    <w:rsid w:val="0001558F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0EC9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2CAD"/>
    <w:rsid w:val="00022F2D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E44"/>
    <w:rsid w:val="00024FC3"/>
    <w:rsid w:val="00025068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6F5F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140"/>
    <w:rsid w:val="0003120F"/>
    <w:rsid w:val="00031270"/>
    <w:rsid w:val="0003137A"/>
    <w:rsid w:val="000314FA"/>
    <w:rsid w:val="00031791"/>
    <w:rsid w:val="00031A0D"/>
    <w:rsid w:val="00031C46"/>
    <w:rsid w:val="00031CD2"/>
    <w:rsid w:val="00032107"/>
    <w:rsid w:val="0003241F"/>
    <w:rsid w:val="0003247B"/>
    <w:rsid w:val="000324CA"/>
    <w:rsid w:val="000324EF"/>
    <w:rsid w:val="000326E9"/>
    <w:rsid w:val="0003272D"/>
    <w:rsid w:val="00032785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53B"/>
    <w:rsid w:val="00034776"/>
    <w:rsid w:val="000348A4"/>
    <w:rsid w:val="00034C7C"/>
    <w:rsid w:val="00034DE2"/>
    <w:rsid w:val="00034F14"/>
    <w:rsid w:val="00035052"/>
    <w:rsid w:val="000351F3"/>
    <w:rsid w:val="0003535C"/>
    <w:rsid w:val="0003541D"/>
    <w:rsid w:val="000354ED"/>
    <w:rsid w:val="000357CA"/>
    <w:rsid w:val="000358B5"/>
    <w:rsid w:val="00035C1F"/>
    <w:rsid w:val="00035C7A"/>
    <w:rsid w:val="00036023"/>
    <w:rsid w:val="00036399"/>
    <w:rsid w:val="00036AD0"/>
    <w:rsid w:val="00036C09"/>
    <w:rsid w:val="00036CBF"/>
    <w:rsid w:val="00036F9B"/>
    <w:rsid w:val="000370DF"/>
    <w:rsid w:val="00037115"/>
    <w:rsid w:val="000371FD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0F6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7B9"/>
    <w:rsid w:val="000427D1"/>
    <w:rsid w:val="0004282A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63B"/>
    <w:rsid w:val="000467C8"/>
    <w:rsid w:val="00046BBB"/>
    <w:rsid w:val="00046D85"/>
    <w:rsid w:val="00046E6B"/>
    <w:rsid w:val="0004713D"/>
    <w:rsid w:val="00047150"/>
    <w:rsid w:val="000471B3"/>
    <w:rsid w:val="000476F2"/>
    <w:rsid w:val="000477DE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1C3"/>
    <w:rsid w:val="0005123E"/>
    <w:rsid w:val="000513EA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A7D"/>
    <w:rsid w:val="00052D67"/>
    <w:rsid w:val="00052E75"/>
    <w:rsid w:val="00053079"/>
    <w:rsid w:val="0005349C"/>
    <w:rsid w:val="000534BE"/>
    <w:rsid w:val="000537FD"/>
    <w:rsid w:val="00053938"/>
    <w:rsid w:val="00053D9E"/>
    <w:rsid w:val="00053DF8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069"/>
    <w:rsid w:val="000554B1"/>
    <w:rsid w:val="0005553D"/>
    <w:rsid w:val="00055887"/>
    <w:rsid w:val="00055A44"/>
    <w:rsid w:val="00055B58"/>
    <w:rsid w:val="00055EBA"/>
    <w:rsid w:val="00055FF2"/>
    <w:rsid w:val="0005604B"/>
    <w:rsid w:val="000560BA"/>
    <w:rsid w:val="0005610D"/>
    <w:rsid w:val="0005678B"/>
    <w:rsid w:val="00056831"/>
    <w:rsid w:val="00056BC3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0BBD"/>
    <w:rsid w:val="00061355"/>
    <w:rsid w:val="0006158D"/>
    <w:rsid w:val="00061717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886"/>
    <w:rsid w:val="00062ADC"/>
    <w:rsid w:val="00062B9A"/>
    <w:rsid w:val="00062F23"/>
    <w:rsid w:val="000630A9"/>
    <w:rsid w:val="0006335F"/>
    <w:rsid w:val="0006367C"/>
    <w:rsid w:val="000637A9"/>
    <w:rsid w:val="00063890"/>
    <w:rsid w:val="00063BD8"/>
    <w:rsid w:val="00063D23"/>
    <w:rsid w:val="00063F1D"/>
    <w:rsid w:val="00063FF4"/>
    <w:rsid w:val="000641C0"/>
    <w:rsid w:val="0006435B"/>
    <w:rsid w:val="0006435E"/>
    <w:rsid w:val="0006448C"/>
    <w:rsid w:val="00064632"/>
    <w:rsid w:val="00064A31"/>
    <w:rsid w:val="00064A79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859"/>
    <w:rsid w:val="00067942"/>
    <w:rsid w:val="0006796D"/>
    <w:rsid w:val="00067D8E"/>
    <w:rsid w:val="00067F1A"/>
    <w:rsid w:val="00067F25"/>
    <w:rsid w:val="000702C9"/>
    <w:rsid w:val="000703DB"/>
    <w:rsid w:val="000708C1"/>
    <w:rsid w:val="000708E3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842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3D"/>
    <w:rsid w:val="00074DC3"/>
    <w:rsid w:val="00074E97"/>
    <w:rsid w:val="00074F6C"/>
    <w:rsid w:val="00075034"/>
    <w:rsid w:val="00075A75"/>
    <w:rsid w:val="00075E75"/>
    <w:rsid w:val="000761A3"/>
    <w:rsid w:val="000769EC"/>
    <w:rsid w:val="00076A80"/>
    <w:rsid w:val="00076AE7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0CD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EF2"/>
    <w:rsid w:val="00080F30"/>
    <w:rsid w:val="00081135"/>
    <w:rsid w:val="00081212"/>
    <w:rsid w:val="00081213"/>
    <w:rsid w:val="00081263"/>
    <w:rsid w:val="000812C4"/>
    <w:rsid w:val="000817D7"/>
    <w:rsid w:val="00081898"/>
    <w:rsid w:val="000818FA"/>
    <w:rsid w:val="00081BBB"/>
    <w:rsid w:val="00081FF2"/>
    <w:rsid w:val="0008216C"/>
    <w:rsid w:val="00082217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85F"/>
    <w:rsid w:val="000839B3"/>
    <w:rsid w:val="00083B42"/>
    <w:rsid w:val="00083B65"/>
    <w:rsid w:val="0008412A"/>
    <w:rsid w:val="00084292"/>
    <w:rsid w:val="00084434"/>
    <w:rsid w:val="000844E0"/>
    <w:rsid w:val="0008485E"/>
    <w:rsid w:val="0008492A"/>
    <w:rsid w:val="00084938"/>
    <w:rsid w:val="00084A7D"/>
    <w:rsid w:val="00084D0B"/>
    <w:rsid w:val="00084ED8"/>
    <w:rsid w:val="0008533E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2C4"/>
    <w:rsid w:val="000904CB"/>
    <w:rsid w:val="000905E8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754"/>
    <w:rsid w:val="00091879"/>
    <w:rsid w:val="000919FC"/>
    <w:rsid w:val="00091CDC"/>
    <w:rsid w:val="00091E15"/>
    <w:rsid w:val="000920CA"/>
    <w:rsid w:val="0009260C"/>
    <w:rsid w:val="0009267B"/>
    <w:rsid w:val="00092B58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93E"/>
    <w:rsid w:val="00094A7B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39"/>
    <w:rsid w:val="000975C9"/>
    <w:rsid w:val="000976FF"/>
    <w:rsid w:val="00097723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426"/>
    <w:rsid w:val="000A15D0"/>
    <w:rsid w:val="000A15E9"/>
    <w:rsid w:val="000A18A1"/>
    <w:rsid w:val="000A19F3"/>
    <w:rsid w:val="000A1A7E"/>
    <w:rsid w:val="000A1BA6"/>
    <w:rsid w:val="000A1C49"/>
    <w:rsid w:val="000A1E68"/>
    <w:rsid w:val="000A2031"/>
    <w:rsid w:val="000A2141"/>
    <w:rsid w:val="000A2224"/>
    <w:rsid w:val="000A23D5"/>
    <w:rsid w:val="000A2516"/>
    <w:rsid w:val="000A258B"/>
    <w:rsid w:val="000A2637"/>
    <w:rsid w:val="000A2773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7CC"/>
    <w:rsid w:val="000A4A91"/>
    <w:rsid w:val="000A4C67"/>
    <w:rsid w:val="000A4EA1"/>
    <w:rsid w:val="000A527F"/>
    <w:rsid w:val="000A5409"/>
    <w:rsid w:val="000A548C"/>
    <w:rsid w:val="000A55BB"/>
    <w:rsid w:val="000A574D"/>
    <w:rsid w:val="000A599A"/>
    <w:rsid w:val="000A5A2B"/>
    <w:rsid w:val="000A5C7B"/>
    <w:rsid w:val="000A5D30"/>
    <w:rsid w:val="000A5E69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AE3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2F4"/>
    <w:rsid w:val="000B3641"/>
    <w:rsid w:val="000B3757"/>
    <w:rsid w:val="000B3770"/>
    <w:rsid w:val="000B37AB"/>
    <w:rsid w:val="000B393A"/>
    <w:rsid w:val="000B4141"/>
    <w:rsid w:val="000B467B"/>
    <w:rsid w:val="000B46F9"/>
    <w:rsid w:val="000B4821"/>
    <w:rsid w:val="000B49DA"/>
    <w:rsid w:val="000B4BA7"/>
    <w:rsid w:val="000B4F37"/>
    <w:rsid w:val="000B52F7"/>
    <w:rsid w:val="000B53DE"/>
    <w:rsid w:val="000B57F1"/>
    <w:rsid w:val="000B5955"/>
    <w:rsid w:val="000B5A72"/>
    <w:rsid w:val="000B5B72"/>
    <w:rsid w:val="000B5BEC"/>
    <w:rsid w:val="000B5D80"/>
    <w:rsid w:val="000B5D98"/>
    <w:rsid w:val="000B5F86"/>
    <w:rsid w:val="000B64BB"/>
    <w:rsid w:val="000B68B2"/>
    <w:rsid w:val="000B6B51"/>
    <w:rsid w:val="000B6E36"/>
    <w:rsid w:val="000B71BA"/>
    <w:rsid w:val="000B771B"/>
    <w:rsid w:val="000B789C"/>
    <w:rsid w:val="000B78AA"/>
    <w:rsid w:val="000C005E"/>
    <w:rsid w:val="000C024F"/>
    <w:rsid w:val="000C04C5"/>
    <w:rsid w:val="000C0534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7D"/>
    <w:rsid w:val="000C21C9"/>
    <w:rsid w:val="000C259D"/>
    <w:rsid w:val="000C2603"/>
    <w:rsid w:val="000C26CB"/>
    <w:rsid w:val="000C2A19"/>
    <w:rsid w:val="000C2C08"/>
    <w:rsid w:val="000C3494"/>
    <w:rsid w:val="000C39B3"/>
    <w:rsid w:val="000C3AD4"/>
    <w:rsid w:val="000C3BA8"/>
    <w:rsid w:val="000C3CEB"/>
    <w:rsid w:val="000C4240"/>
    <w:rsid w:val="000C4506"/>
    <w:rsid w:val="000C464C"/>
    <w:rsid w:val="000C46BB"/>
    <w:rsid w:val="000C4A82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01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C7D0D"/>
    <w:rsid w:val="000D0245"/>
    <w:rsid w:val="000D0312"/>
    <w:rsid w:val="000D03CC"/>
    <w:rsid w:val="000D0466"/>
    <w:rsid w:val="000D04C7"/>
    <w:rsid w:val="000D052A"/>
    <w:rsid w:val="000D075B"/>
    <w:rsid w:val="000D0A81"/>
    <w:rsid w:val="000D0B19"/>
    <w:rsid w:val="000D0B6F"/>
    <w:rsid w:val="000D0D19"/>
    <w:rsid w:val="000D0D43"/>
    <w:rsid w:val="000D0DA2"/>
    <w:rsid w:val="000D0F58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3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4BD"/>
    <w:rsid w:val="000D36FB"/>
    <w:rsid w:val="000D3919"/>
    <w:rsid w:val="000D3B86"/>
    <w:rsid w:val="000D3CE6"/>
    <w:rsid w:val="000D4019"/>
    <w:rsid w:val="000D4190"/>
    <w:rsid w:val="000D4320"/>
    <w:rsid w:val="000D43C2"/>
    <w:rsid w:val="000D446A"/>
    <w:rsid w:val="000D48A0"/>
    <w:rsid w:val="000D48D6"/>
    <w:rsid w:val="000D4EAE"/>
    <w:rsid w:val="000D51B1"/>
    <w:rsid w:val="000D5463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19F"/>
    <w:rsid w:val="000D62BC"/>
    <w:rsid w:val="000D62FF"/>
    <w:rsid w:val="000D6311"/>
    <w:rsid w:val="000D65F2"/>
    <w:rsid w:val="000D67F9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6B"/>
    <w:rsid w:val="000E00E0"/>
    <w:rsid w:val="000E03AA"/>
    <w:rsid w:val="000E03F3"/>
    <w:rsid w:val="000E0555"/>
    <w:rsid w:val="000E07D5"/>
    <w:rsid w:val="000E0807"/>
    <w:rsid w:val="000E122D"/>
    <w:rsid w:val="000E131E"/>
    <w:rsid w:val="000E1C70"/>
    <w:rsid w:val="000E1D30"/>
    <w:rsid w:val="000E1E18"/>
    <w:rsid w:val="000E22C9"/>
    <w:rsid w:val="000E26EE"/>
    <w:rsid w:val="000E2B23"/>
    <w:rsid w:val="000E2E17"/>
    <w:rsid w:val="000E30A7"/>
    <w:rsid w:val="000E36D4"/>
    <w:rsid w:val="000E3803"/>
    <w:rsid w:val="000E389D"/>
    <w:rsid w:val="000E3FCC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CC6"/>
    <w:rsid w:val="000E7D89"/>
    <w:rsid w:val="000E7F45"/>
    <w:rsid w:val="000F0021"/>
    <w:rsid w:val="000F053D"/>
    <w:rsid w:val="000F06C7"/>
    <w:rsid w:val="000F08C2"/>
    <w:rsid w:val="000F090A"/>
    <w:rsid w:val="000F0CA8"/>
    <w:rsid w:val="000F10C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4E4"/>
    <w:rsid w:val="000F35CB"/>
    <w:rsid w:val="000F35F1"/>
    <w:rsid w:val="000F361F"/>
    <w:rsid w:val="000F37CA"/>
    <w:rsid w:val="000F3838"/>
    <w:rsid w:val="000F3E09"/>
    <w:rsid w:val="000F4174"/>
    <w:rsid w:val="000F4638"/>
    <w:rsid w:val="000F4C3E"/>
    <w:rsid w:val="000F4ED4"/>
    <w:rsid w:val="000F503D"/>
    <w:rsid w:val="000F5155"/>
    <w:rsid w:val="000F522B"/>
    <w:rsid w:val="000F54DD"/>
    <w:rsid w:val="000F58C7"/>
    <w:rsid w:val="000F5D4C"/>
    <w:rsid w:val="000F5E2D"/>
    <w:rsid w:val="000F5FAE"/>
    <w:rsid w:val="000F6370"/>
    <w:rsid w:val="000F63E9"/>
    <w:rsid w:val="000F644E"/>
    <w:rsid w:val="000F6616"/>
    <w:rsid w:val="000F665A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776"/>
    <w:rsid w:val="00101949"/>
    <w:rsid w:val="00101951"/>
    <w:rsid w:val="00101B4E"/>
    <w:rsid w:val="00101DB0"/>
    <w:rsid w:val="00101DB2"/>
    <w:rsid w:val="00101F5C"/>
    <w:rsid w:val="0010204A"/>
    <w:rsid w:val="001020B5"/>
    <w:rsid w:val="001021DB"/>
    <w:rsid w:val="00102274"/>
    <w:rsid w:val="001022E0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54C"/>
    <w:rsid w:val="00104D62"/>
    <w:rsid w:val="00104E39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1C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B5"/>
    <w:rsid w:val="00114CF3"/>
    <w:rsid w:val="00115384"/>
    <w:rsid w:val="00115990"/>
    <w:rsid w:val="00115A91"/>
    <w:rsid w:val="00115D8E"/>
    <w:rsid w:val="001163BB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800"/>
    <w:rsid w:val="00120ABB"/>
    <w:rsid w:val="00120C41"/>
    <w:rsid w:val="00120CF4"/>
    <w:rsid w:val="00120E9A"/>
    <w:rsid w:val="00120FF3"/>
    <w:rsid w:val="0012107D"/>
    <w:rsid w:val="001215E4"/>
    <w:rsid w:val="001216E3"/>
    <w:rsid w:val="001217BA"/>
    <w:rsid w:val="001219EA"/>
    <w:rsid w:val="00121B07"/>
    <w:rsid w:val="00121D40"/>
    <w:rsid w:val="001220A8"/>
    <w:rsid w:val="001221E7"/>
    <w:rsid w:val="00122255"/>
    <w:rsid w:val="001229B2"/>
    <w:rsid w:val="00122C0A"/>
    <w:rsid w:val="0012312D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2B9"/>
    <w:rsid w:val="00125355"/>
    <w:rsid w:val="001254D9"/>
    <w:rsid w:val="001257AD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6EC7"/>
    <w:rsid w:val="0012716E"/>
    <w:rsid w:val="0012774C"/>
    <w:rsid w:val="00127B2C"/>
    <w:rsid w:val="00127CD2"/>
    <w:rsid w:val="0013000F"/>
    <w:rsid w:val="00130241"/>
    <w:rsid w:val="0013031B"/>
    <w:rsid w:val="0013034C"/>
    <w:rsid w:val="0013093D"/>
    <w:rsid w:val="00130975"/>
    <w:rsid w:val="001309B4"/>
    <w:rsid w:val="00130CDA"/>
    <w:rsid w:val="001312A4"/>
    <w:rsid w:val="001316C2"/>
    <w:rsid w:val="001316CD"/>
    <w:rsid w:val="0013175C"/>
    <w:rsid w:val="00131764"/>
    <w:rsid w:val="00132040"/>
    <w:rsid w:val="001322EF"/>
    <w:rsid w:val="0013231C"/>
    <w:rsid w:val="0013292F"/>
    <w:rsid w:val="0013293B"/>
    <w:rsid w:val="00132945"/>
    <w:rsid w:val="00132958"/>
    <w:rsid w:val="00132A52"/>
    <w:rsid w:val="00132CC4"/>
    <w:rsid w:val="00132E9B"/>
    <w:rsid w:val="00132EFD"/>
    <w:rsid w:val="00132F49"/>
    <w:rsid w:val="0013358D"/>
    <w:rsid w:val="00133A9C"/>
    <w:rsid w:val="00133BAC"/>
    <w:rsid w:val="00133C46"/>
    <w:rsid w:val="00133F39"/>
    <w:rsid w:val="001340C8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FEF"/>
    <w:rsid w:val="0013608B"/>
    <w:rsid w:val="001367F6"/>
    <w:rsid w:val="0013684C"/>
    <w:rsid w:val="00136D8B"/>
    <w:rsid w:val="00136DC2"/>
    <w:rsid w:val="00136F1D"/>
    <w:rsid w:val="00137605"/>
    <w:rsid w:val="001377C1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173"/>
    <w:rsid w:val="001423F1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2"/>
    <w:rsid w:val="001455A7"/>
    <w:rsid w:val="0014564F"/>
    <w:rsid w:val="00145B81"/>
    <w:rsid w:val="00145BB9"/>
    <w:rsid w:val="0014630F"/>
    <w:rsid w:val="00146444"/>
    <w:rsid w:val="00146606"/>
    <w:rsid w:val="001467E4"/>
    <w:rsid w:val="00146D3C"/>
    <w:rsid w:val="00146F4E"/>
    <w:rsid w:val="0014707D"/>
    <w:rsid w:val="00147103"/>
    <w:rsid w:val="0014744D"/>
    <w:rsid w:val="00147506"/>
    <w:rsid w:val="001476F4"/>
    <w:rsid w:val="001477AD"/>
    <w:rsid w:val="00147858"/>
    <w:rsid w:val="00147877"/>
    <w:rsid w:val="00147BC7"/>
    <w:rsid w:val="00147C86"/>
    <w:rsid w:val="001506B9"/>
    <w:rsid w:val="001509EE"/>
    <w:rsid w:val="00150CED"/>
    <w:rsid w:val="00150D32"/>
    <w:rsid w:val="00150D96"/>
    <w:rsid w:val="00150D9B"/>
    <w:rsid w:val="00151613"/>
    <w:rsid w:val="0015174A"/>
    <w:rsid w:val="001520F2"/>
    <w:rsid w:val="001521A1"/>
    <w:rsid w:val="001526E4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6B5"/>
    <w:rsid w:val="00156746"/>
    <w:rsid w:val="00156768"/>
    <w:rsid w:val="00156814"/>
    <w:rsid w:val="00156821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D96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16A"/>
    <w:rsid w:val="0016621D"/>
    <w:rsid w:val="00166263"/>
    <w:rsid w:val="00166559"/>
    <w:rsid w:val="00166567"/>
    <w:rsid w:val="0016656E"/>
    <w:rsid w:val="00166717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67DB2"/>
    <w:rsid w:val="001702F3"/>
    <w:rsid w:val="00170301"/>
    <w:rsid w:val="00170772"/>
    <w:rsid w:val="001709D7"/>
    <w:rsid w:val="00170C90"/>
    <w:rsid w:val="00170E05"/>
    <w:rsid w:val="00170EB7"/>
    <w:rsid w:val="00171218"/>
    <w:rsid w:val="001712F4"/>
    <w:rsid w:val="0017160C"/>
    <w:rsid w:val="00171765"/>
    <w:rsid w:val="001717C4"/>
    <w:rsid w:val="00171B74"/>
    <w:rsid w:val="00171C24"/>
    <w:rsid w:val="00171D9E"/>
    <w:rsid w:val="00171EC4"/>
    <w:rsid w:val="00171F8C"/>
    <w:rsid w:val="00172030"/>
    <w:rsid w:val="00172067"/>
    <w:rsid w:val="00172158"/>
    <w:rsid w:val="001724A4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15F"/>
    <w:rsid w:val="001753FE"/>
    <w:rsid w:val="00175464"/>
    <w:rsid w:val="0017580E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08"/>
    <w:rsid w:val="00177E1E"/>
    <w:rsid w:val="00180088"/>
    <w:rsid w:val="00180396"/>
    <w:rsid w:val="001803BC"/>
    <w:rsid w:val="00180641"/>
    <w:rsid w:val="00180B5B"/>
    <w:rsid w:val="00180DE3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409"/>
    <w:rsid w:val="001836B6"/>
    <w:rsid w:val="0018372C"/>
    <w:rsid w:val="00183AB4"/>
    <w:rsid w:val="00183DC0"/>
    <w:rsid w:val="00184086"/>
    <w:rsid w:val="001841EB"/>
    <w:rsid w:val="001849D2"/>
    <w:rsid w:val="00184F8D"/>
    <w:rsid w:val="00185397"/>
    <w:rsid w:val="001853D1"/>
    <w:rsid w:val="001854CE"/>
    <w:rsid w:val="001854DD"/>
    <w:rsid w:val="00185871"/>
    <w:rsid w:val="00185C38"/>
    <w:rsid w:val="00185DFD"/>
    <w:rsid w:val="00185E42"/>
    <w:rsid w:val="00186709"/>
    <w:rsid w:val="00186915"/>
    <w:rsid w:val="00186947"/>
    <w:rsid w:val="00186A0E"/>
    <w:rsid w:val="00186B8B"/>
    <w:rsid w:val="00186C88"/>
    <w:rsid w:val="00186EC7"/>
    <w:rsid w:val="00187056"/>
    <w:rsid w:val="001871CD"/>
    <w:rsid w:val="00187307"/>
    <w:rsid w:val="00187387"/>
    <w:rsid w:val="001873D4"/>
    <w:rsid w:val="001875A7"/>
    <w:rsid w:val="001876D1"/>
    <w:rsid w:val="00187773"/>
    <w:rsid w:val="0018795C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9F9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6A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100"/>
    <w:rsid w:val="00196578"/>
    <w:rsid w:val="00196878"/>
    <w:rsid w:val="00196952"/>
    <w:rsid w:val="001969D8"/>
    <w:rsid w:val="00196AC6"/>
    <w:rsid w:val="00196CF7"/>
    <w:rsid w:val="00196D22"/>
    <w:rsid w:val="00196DF5"/>
    <w:rsid w:val="00197A5C"/>
    <w:rsid w:val="00197C60"/>
    <w:rsid w:val="00197DFA"/>
    <w:rsid w:val="00197E72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2DE2"/>
    <w:rsid w:val="001A300D"/>
    <w:rsid w:val="001A3496"/>
    <w:rsid w:val="001A35A4"/>
    <w:rsid w:val="001A3909"/>
    <w:rsid w:val="001A3B5E"/>
    <w:rsid w:val="001A3BEE"/>
    <w:rsid w:val="001A3CB5"/>
    <w:rsid w:val="001A4036"/>
    <w:rsid w:val="001A40A0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4D0"/>
    <w:rsid w:val="001A7510"/>
    <w:rsid w:val="001A762B"/>
    <w:rsid w:val="001A7688"/>
    <w:rsid w:val="001A76CE"/>
    <w:rsid w:val="001A78F8"/>
    <w:rsid w:val="001A79E5"/>
    <w:rsid w:val="001A7B0B"/>
    <w:rsid w:val="001A7D31"/>
    <w:rsid w:val="001B037C"/>
    <w:rsid w:val="001B03ED"/>
    <w:rsid w:val="001B0491"/>
    <w:rsid w:val="001B0716"/>
    <w:rsid w:val="001B07BC"/>
    <w:rsid w:val="001B08FF"/>
    <w:rsid w:val="001B0974"/>
    <w:rsid w:val="001B097C"/>
    <w:rsid w:val="001B10A4"/>
    <w:rsid w:val="001B1180"/>
    <w:rsid w:val="001B155D"/>
    <w:rsid w:val="001B1899"/>
    <w:rsid w:val="001B1F6B"/>
    <w:rsid w:val="001B1FCF"/>
    <w:rsid w:val="001B1FF7"/>
    <w:rsid w:val="001B20F9"/>
    <w:rsid w:val="001B2316"/>
    <w:rsid w:val="001B24FD"/>
    <w:rsid w:val="001B27AD"/>
    <w:rsid w:val="001B2955"/>
    <w:rsid w:val="001B2C5B"/>
    <w:rsid w:val="001B2E69"/>
    <w:rsid w:val="001B308F"/>
    <w:rsid w:val="001B313F"/>
    <w:rsid w:val="001B38C4"/>
    <w:rsid w:val="001B3953"/>
    <w:rsid w:val="001B3B2F"/>
    <w:rsid w:val="001B4002"/>
    <w:rsid w:val="001B4277"/>
    <w:rsid w:val="001B451C"/>
    <w:rsid w:val="001B4994"/>
    <w:rsid w:val="001B4D8E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A6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9D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C09"/>
    <w:rsid w:val="001C1F52"/>
    <w:rsid w:val="001C2134"/>
    <w:rsid w:val="001C2294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A11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3AD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8BE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9B7"/>
    <w:rsid w:val="001D3A65"/>
    <w:rsid w:val="001D3E85"/>
    <w:rsid w:val="001D40A9"/>
    <w:rsid w:val="001D4581"/>
    <w:rsid w:val="001D4796"/>
    <w:rsid w:val="001D4BC1"/>
    <w:rsid w:val="001D4C8D"/>
    <w:rsid w:val="001D4DB6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CD8"/>
    <w:rsid w:val="001D6D6F"/>
    <w:rsid w:val="001D720D"/>
    <w:rsid w:val="001D721F"/>
    <w:rsid w:val="001D72DE"/>
    <w:rsid w:val="001D7354"/>
    <w:rsid w:val="001D7400"/>
    <w:rsid w:val="001D7454"/>
    <w:rsid w:val="001D75CA"/>
    <w:rsid w:val="001D78D8"/>
    <w:rsid w:val="001D7A49"/>
    <w:rsid w:val="001D7B14"/>
    <w:rsid w:val="001D7B88"/>
    <w:rsid w:val="001E0285"/>
    <w:rsid w:val="001E044D"/>
    <w:rsid w:val="001E0466"/>
    <w:rsid w:val="001E0744"/>
    <w:rsid w:val="001E098A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47F"/>
    <w:rsid w:val="001E261D"/>
    <w:rsid w:val="001E2675"/>
    <w:rsid w:val="001E269F"/>
    <w:rsid w:val="001E2867"/>
    <w:rsid w:val="001E2C76"/>
    <w:rsid w:val="001E33FE"/>
    <w:rsid w:val="001E35C9"/>
    <w:rsid w:val="001E3816"/>
    <w:rsid w:val="001E3842"/>
    <w:rsid w:val="001E3CCE"/>
    <w:rsid w:val="001E3EE6"/>
    <w:rsid w:val="001E417E"/>
    <w:rsid w:val="001E4B4F"/>
    <w:rsid w:val="001E4B62"/>
    <w:rsid w:val="001E4DAF"/>
    <w:rsid w:val="001E4EAF"/>
    <w:rsid w:val="001E4FE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B36"/>
    <w:rsid w:val="001E7E41"/>
    <w:rsid w:val="001E7E7E"/>
    <w:rsid w:val="001F0240"/>
    <w:rsid w:val="001F0307"/>
    <w:rsid w:val="001F06BF"/>
    <w:rsid w:val="001F0742"/>
    <w:rsid w:val="001F07D0"/>
    <w:rsid w:val="001F08CF"/>
    <w:rsid w:val="001F0AF2"/>
    <w:rsid w:val="001F0BB3"/>
    <w:rsid w:val="001F0BD7"/>
    <w:rsid w:val="001F0BEF"/>
    <w:rsid w:val="001F0EB6"/>
    <w:rsid w:val="001F1472"/>
    <w:rsid w:val="001F1932"/>
    <w:rsid w:val="001F1AD5"/>
    <w:rsid w:val="001F1C64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B87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472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517"/>
    <w:rsid w:val="00206750"/>
    <w:rsid w:val="0020696D"/>
    <w:rsid w:val="00206A08"/>
    <w:rsid w:val="00206A7F"/>
    <w:rsid w:val="00206A97"/>
    <w:rsid w:val="00206B4C"/>
    <w:rsid w:val="00206FB3"/>
    <w:rsid w:val="002070A4"/>
    <w:rsid w:val="002073BD"/>
    <w:rsid w:val="00207D75"/>
    <w:rsid w:val="00210211"/>
    <w:rsid w:val="00210396"/>
    <w:rsid w:val="00210496"/>
    <w:rsid w:val="002105B8"/>
    <w:rsid w:val="002105D2"/>
    <w:rsid w:val="00210A96"/>
    <w:rsid w:val="00210B08"/>
    <w:rsid w:val="00210C3C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2FB4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887"/>
    <w:rsid w:val="0021499E"/>
    <w:rsid w:val="002150FF"/>
    <w:rsid w:val="0021515B"/>
    <w:rsid w:val="00215567"/>
    <w:rsid w:val="002157EB"/>
    <w:rsid w:val="00215ADE"/>
    <w:rsid w:val="00215AEE"/>
    <w:rsid w:val="00215DF7"/>
    <w:rsid w:val="00216032"/>
    <w:rsid w:val="0021640F"/>
    <w:rsid w:val="00216598"/>
    <w:rsid w:val="0021661B"/>
    <w:rsid w:val="002166C0"/>
    <w:rsid w:val="00216773"/>
    <w:rsid w:val="00217034"/>
    <w:rsid w:val="0021708C"/>
    <w:rsid w:val="0021757C"/>
    <w:rsid w:val="0021763D"/>
    <w:rsid w:val="00217A88"/>
    <w:rsid w:val="00217C08"/>
    <w:rsid w:val="00217D90"/>
    <w:rsid w:val="00217EE4"/>
    <w:rsid w:val="00217F14"/>
    <w:rsid w:val="002204F2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638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0E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41F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E9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4A"/>
    <w:rsid w:val="002339EB"/>
    <w:rsid w:val="002339F3"/>
    <w:rsid w:val="00233A6A"/>
    <w:rsid w:val="00233F3B"/>
    <w:rsid w:val="0023489F"/>
    <w:rsid w:val="00234A7A"/>
    <w:rsid w:val="00234AF4"/>
    <w:rsid w:val="00234B52"/>
    <w:rsid w:val="00234B79"/>
    <w:rsid w:val="00234CB7"/>
    <w:rsid w:val="00234F47"/>
    <w:rsid w:val="00235151"/>
    <w:rsid w:val="002353EC"/>
    <w:rsid w:val="002354C1"/>
    <w:rsid w:val="00235C3E"/>
    <w:rsid w:val="00235C75"/>
    <w:rsid w:val="00235F36"/>
    <w:rsid w:val="00236079"/>
    <w:rsid w:val="0023610A"/>
    <w:rsid w:val="00236377"/>
    <w:rsid w:val="0023642C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D4F"/>
    <w:rsid w:val="00237E65"/>
    <w:rsid w:val="00240179"/>
    <w:rsid w:val="0024045F"/>
    <w:rsid w:val="002405B4"/>
    <w:rsid w:val="0024061F"/>
    <w:rsid w:val="0024064E"/>
    <w:rsid w:val="00240739"/>
    <w:rsid w:val="00240783"/>
    <w:rsid w:val="002407BF"/>
    <w:rsid w:val="00240C6A"/>
    <w:rsid w:val="00240D72"/>
    <w:rsid w:val="00240DB9"/>
    <w:rsid w:val="002410B0"/>
    <w:rsid w:val="002412CE"/>
    <w:rsid w:val="00241625"/>
    <w:rsid w:val="00241681"/>
    <w:rsid w:val="0024182B"/>
    <w:rsid w:val="00241862"/>
    <w:rsid w:val="00241A1E"/>
    <w:rsid w:val="00241D66"/>
    <w:rsid w:val="00242096"/>
    <w:rsid w:val="002420FF"/>
    <w:rsid w:val="0024221D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9A1"/>
    <w:rsid w:val="00244A4C"/>
    <w:rsid w:val="00244BED"/>
    <w:rsid w:val="00244D1B"/>
    <w:rsid w:val="00244EF0"/>
    <w:rsid w:val="00245743"/>
    <w:rsid w:val="00245878"/>
    <w:rsid w:val="0024594D"/>
    <w:rsid w:val="00245DC2"/>
    <w:rsid w:val="00246426"/>
    <w:rsid w:val="0024703C"/>
    <w:rsid w:val="002473C8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964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2FB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43"/>
    <w:rsid w:val="0025313C"/>
    <w:rsid w:val="00253238"/>
    <w:rsid w:val="002534AF"/>
    <w:rsid w:val="002534B4"/>
    <w:rsid w:val="00253677"/>
    <w:rsid w:val="00253711"/>
    <w:rsid w:val="00253761"/>
    <w:rsid w:val="00253B32"/>
    <w:rsid w:val="00253BA5"/>
    <w:rsid w:val="00253BF0"/>
    <w:rsid w:val="00254661"/>
    <w:rsid w:val="00254669"/>
    <w:rsid w:val="00254785"/>
    <w:rsid w:val="00255383"/>
    <w:rsid w:val="002556DE"/>
    <w:rsid w:val="0025598F"/>
    <w:rsid w:val="00255B60"/>
    <w:rsid w:val="00255F13"/>
    <w:rsid w:val="00255F69"/>
    <w:rsid w:val="00255FCB"/>
    <w:rsid w:val="00256019"/>
    <w:rsid w:val="0025614C"/>
    <w:rsid w:val="002561DC"/>
    <w:rsid w:val="0025625D"/>
    <w:rsid w:val="002562EB"/>
    <w:rsid w:val="002563F9"/>
    <w:rsid w:val="002565F8"/>
    <w:rsid w:val="00256646"/>
    <w:rsid w:val="00256760"/>
    <w:rsid w:val="002568BC"/>
    <w:rsid w:val="00256B02"/>
    <w:rsid w:val="00256DE1"/>
    <w:rsid w:val="0025706E"/>
    <w:rsid w:val="002570B4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1B0A"/>
    <w:rsid w:val="00262A58"/>
    <w:rsid w:val="00262FB1"/>
    <w:rsid w:val="002636E0"/>
    <w:rsid w:val="00263737"/>
    <w:rsid w:val="002637F6"/>
    <w:rsid w:val="00263C1E"/>
    <w:rsid w:val="00264297"/>
    <w:rsid w:val="002644B5"/>
    <w:rsid w:val="0026476C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59F"/>
    <w:rsid w:val="002667DE"/>
    <w:rsid w:val="00266A78"/>
    <w:rsid w:val="00266D72"/>
    <w:rsid w:val="00266DEB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BCE"/>
    <w:rsid w:val="00270CA7"/>
    <w:rsid w:val="00271006"/>
    <w:rsid w:val="002710F7"/>
    <w:rsid w:val="002716EC"/>
    <w:rsid w:val="00271948"/>
    <w:rsid w:val="002719AF"/>
    <w:rsid w:val="00271A16"/>
    <w:rsid w:val="00271DDA"/>
    <w:rsid w:val="0027221B"/>
    <w:rsid w:val="002724DF"/>
    <w:rsid w:val="002727B9"/>
    <w:rsid w:val="002728CE"/>
    <w:rsid w:val="00272A01"/>
    <w:rsid w:val="00272A86"/>
    <w:rsid w:val="00272BC8"/>
    <w:rsid w:val="00272DBB"/>
    <w:rsid w:val="00272DFE"/>
    <w:rsid w:val="00273251"/>
    <w:rsid w:val="00273691"/>
    <w:rsid w:val="002736C3"/>
    <w:rsid w:val="002736DB"/>
    <w:rsid w:val="002738A9"/>
    <w:rsid w:val="00273D90"/>
    <w:rsid w:val="00273E52"/>
    <w:rsid w:val="00273EE9"/>
    <w:rsid w:val="00273F92"/>
    <w:rsid w:val="0027418C"/>
    <w:rsid w:val="0027483A"/>
    <w:rsid w:val="0027489D"/>
    <w:rsid w:val="00274928"/>
    <w:rsid w:val="00274A55"/>
    <w:rsid w:val="00274CAD"/>
    <w:rsid w:val="00274D06"/>
    <w:rsid w:val="00275258"/>
    <w:rsid w:val="00275527"/>
    <w:rsid w:val="0027562D"/>
    <w:rsid w:val="0027580E"/>
    <w:rsid w:val="00276214"/>
    <w:rsid w:val="0027621D"/>
    <w:rsid w:val="0027626C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ACB"/>
    <w:rsid w:val="00280F69"/>
    <w:rsid w:val="00280FD1"/>
    <w:rsid w:val="002811F4"/>
    <w:rsid w:val="00281387"/>
    <w:rsid w:val="002817DA"/>
    <w:rsid w:val="0028185C"/>
    <w:rsid w:val="0028189E"/>
    <w:rsid w:val="002818A7"/>
    <w:rsid w:val="00281AF4"/>
    <w:rsid w:val="0028225E"/>
    <w:rsid w:val="002823E6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3EED"/>
    <w:rsid w:val="00284099"/>
    <w:rsid w:val="00284966"/>
    <w:rsid w:val="00284A2C"/>
    <w:rsid w:val="00284C05"/>
    <w:rsid w:val="002851E2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638C"/>
    <w:rsid w:val="00286568"/>
    <w:rsid w:val="002869C3"/>
    <w:rsid w:val="00286DA7"/>
    <w:rsid w:val="00287091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6B3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11"/>
    <w:rsid w:val="0029323A"/>
    <w:rsid w:val="002933B8"/>
    <w:rsid w:val="002934D1"/>
    <w:rsid w:val="002934E0"/>
    <w:rsid w:val="00293527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8AF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5EA"/>
    <w:rsid w:val="002A0754"/>
    <w:rsid w:val="002A0928"/>
    <w:rsid w:val="002A0ADF"/>
    <w:rsid w:val="002A0BB7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737"/>
    <w:rsid w:val="002A4B37"/>
    <w:rsid w:val="002A4D64"/>
    <w:rsid w:val="002A4ED6"/>
    <w:rsid w:val="002A4F9F"/>
    <w:rsid w:val="002A500B"/>
    <w:rsid w:val="002A5046"/>
    <w:rsid w:val="002A5145"/>
    <w:rsid w:val="002A519E"/>
    <w:rsid w:val="002A5365"/>
    <w:rsid w:val="002A5444"/>
    <w:rsid w:val="002A5493"/>
    <w:rsid w:val="002A5548"/>
    <w:rsid w:val="002A587F"/>
    <w:rsid w:val="002A58CA"/>
    <w:rsid w:val="002A5E5A"/>
    <w:rsid w:val="002A5F0B"/>
    <w:rsid w:val="002A6581"/>
    <w:rsid w:val="002A6865"/>
    <w:rsid w:val="002A69FC"/>
    <w:rsid w:val="002A6C19"/>
    <w:rsid w:val="002A6CBB"/>
    <w:rsid w:val="002A6D33"/>
    <w:rsid w:val="002A706C"/>
    <w:rsid w:val="002A709B"/>
    <w:rsid w:val="002A72F3"/>
    <w:rsid w:val="002A75BD"/>
    <w:rsid w:val="002A763C"/>
    <w:rsid w:val="002A772A"/>
    <w:rsid w:val="002A7863"/>
    <w:rsid w:val="002A7869"/>
    <w:rsid w:val="002A7AF6"/>
    <w:rsid w:val="002A7D48"/>
    <w:rsid w:val="002B006F"/>
    <w:rsid w:val="002B0403"/>
    <w:rsid w:val="002B040A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C1F"/>
    <w:rsid w:val="002B2E0E"/>
    <w:rsid w:val="002B30B9"/>
    <w:rsid w:val="002B3138"/>
    <w:rsid w:val="002B321B"/>
    <w:rsid w:val="002B3818"/>
    <w:rsid w:val="002B38BE"/>
    <w:rsid w:val="002B3BFA"/>
    <w:rsid w:val="002B3F23"/>
    <w:rsid w:val="002B3FF5"/>
    <w:rsid w:val="002B415F"/>
    <w:rsid w:val="002B4177"/>
    <w:rsid w:val="002B483B"/>
    <w:rsid w:val="002B4858"/>
    <w:rsid w:val="002B4941"/>
    <w:rsid w:val="002B4A42"/>
    <w:rsid w:val="002B4B55"/>
    <w:rsid w:val="002B4C7B"/>
    <w:rsid w:val="002B4D20"/>
    <w:rsid w:val="002B4DF6"/>
    <w:rsid w:val="002B5003"/>
    <w:rsid w:val="002B5186"/>
    <w:rsid w:val="002B526B"/>
    <w:rsid w:val="002B557C"/>
    <w:rsid w:val="002B55ED"/>
    <w:rsid w:val="002B569E"/>
    <w:rsid w:val="002B5E80"/>
    <w:rsid w:val="002B5F7C"/>
    <w:rsid w:val="002B62C3"/>
    <w:rsid w:val="002B6337"/>
    <w:rsid w:val="002B6450"/>
    <w:rsid w:val="002B6520"/>
    <w:rsid w:val="002B66CE"/>
    <w:rsid w:val="002B6ECE"/>
    <w:rsid w:val="002B6FAD"/>
    <w:rsid w:val="002B780A"/>
    <w:rsid w:val="002B7E72"/>
    <w:rsid w:val="002C0115"/>
    <w:rsid w:val="002C0243"/>
    <w:rsid w:val="002C035E"/>
    <w:rsid w:val="002C0520"/>
    <w:rsid w:val="002C0738"/>
    <w:rsid w:val="002C080B"/>
    <w:rsid w:val="002C0B87"/>
    <w:rsid w:val="002C0BC4"/>
    <w:rsid w:val="002C0FC0"/>
    <w:rsid w:val="002C1130"/>
    <w:rsid w:val="002C1635"/>
    <w:rsid w:val="002C1A74"/>
    <w:rsid w:val="002C21E0"/>
    <w:rsid w:val="002C233B"/>
    <w:rsid w:val="002C2587"/>
    <w:rsid w:val="002C299E"/>
    <w:rsid w:val="002C2C86"/>
    <w:rsid w:val="002C320F"/>
    <w:rsid w:val="002C340D"/>
    <w:rsid w:val="002C3A00"/>
    <w:rsid w:val="002C3C07"/>
    <w:rsid w:val="002C3CAC"/>
    <w:rsid w:val="002C3CDC"/>
    <w:rsid w:val="002C3F43"/>
    <w:rsid w:val="002C3F72"/>
    <w:rsid w:val="002C4252"/>
    <w:rsid w:val="002C4259"/>
    <w:rsid w:val="002C4446"/>
    <w:rsid w:val="002C4984"/>
    <w:rsid w:val="002C49AF"/>
    <w:rsid w:val="002C4AE7"/>
    <w:rsid w:val="002C4EC8"/>
    <w:rsid w:val="002C5166"/>
    <w:rsid w:val="002C51DF"/>
    <w:rsid w:val="002C54F6"/>
    <w:rsid w:val="002C56D7"/>
    <w:rsid w:val="002C58C2"/>
    <w:rsid w:val="002C59C4"/>
    <w:rsid w:val="002C59FE"/>
    <w:rsid w:val="002C5A60"/>
    <w:rsid w:val="002C5A97"/>
    <w:rsid w:val="002C5BC1"/>
    <w:rsid w:val="002C5EBC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D7B"/>
    <w:rsid w:val="002C6F33"/>
    <w:rsid w:val="002C71A2"/>
    <w:rsid w:val="002C7618"/>
    <w:rsid w:val="002C7B2D"/>
    <w:rsid w:val="002C7C9F"/>
    <w:rsid w:val="002C7CD8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10"/>
    <w:rsid w:val="002D349D"/>
    <w:rsid w:val="002D3633"/>
    <w:rsid w:val="002D3A4D"/>
    <w:rsid w:val="002D3F63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B72"/>
    <w:rsid w:val="002D5D0C"/>
    <w:rsid w:val="002D5D70"/>
    <w:rsid w:val="002D6487"/>
    <w:rsid w:val="002D6504"/>
    <w:rsid w:val="002D6847"/>
    <w:rsid w:val="002D6AD0"/>
    <w:rsid w:val="002D74D7"/>
    <w:rsid w:val="002D760E"/>
    <w:rsid w:val="002D775A"/>
    <w:rsid w:val="002D77ED"/>
    <w:rsid w:val="002D794B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5E93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0DE2"/>
    <w:rsid w:val="002F1085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7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BC7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CDC"/>
    <w:rsid w:val="002F6E41"/>
    <w:rsid w:val="002F6EBD"/>
    <w:rsid w:val="002F6FB0"/>
    <w:rsid w:val="002F72C0"/>
    <w:rsid w:val="002F747A"/>
    <w:rsid w:val="002F7978"/>
    <w:rsid w:val="002F7ABB"/>
    <w:rsid w:val="002F7B2B"/>
    <w:rsid w:val="00300183"/>
    <w:rsid w:val="00300362"/>
    <w:rsid w:val="00300630"/>
    <w:rsid w:val="003009DA"/>
    <w:rsid w:val="00300F20"/>
    <w:rsid w:val="003017D0"/>
    <w:rsid w:val="00301B58"/>
    <w:rsid w:val="00301D3D"/>
    <w:rsid w:val="00301FC9"/>
    <w:rsid w:val="003020A2"/>
    <w:rsid w:val="00302124"/>
    <w:rsid w:val="003021F2"/>
    <w:rsid w:val="0030254C"/>
    <w:rsid w:val="00302649"/>
    <w:rsid w:val="003026E3"/>
    <w:rsid w:val="00302A28"/>
    <w:rsid w:val="00302B69"/>
    <w:rsid w:val="00302BD1"/>
    <w:rsid w:val="00302C22"/>
    <w:rsid w:val="00302D67"/>
    <w:rsid w:val="00302D83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8AA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4E1"/>
    <w:rsid w:val="00306635"/>
    <w:rsid w:val="003069E9"/>
    <w:rsid w:val="00306BC5"/>
    <w:rsid w:val="00306CE8"/>
    <w:rsid w:val="00307350"/>
    <w:rsid w:val="003075C7"/>
    <w:rsid w:val="0030765C"/>
    <w:rsid w:val="00307DA4"/>
    <w:rsid w:val="00310031"/>
    <w:rsid w:val="00310313"/>
    <w:rsid w:val="003105E5"/>
    <w:rsid w:val="00310613"/>
    <w:rsid w:val="00310673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683"/>
    <w:rsid w:val="00312BC4"/>
    <w:rsid w:val="00312BE7"/>
    <w:rsid w:val="00312D6B"/>
    <w:rsid w:val="00313096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CE6"/>
    <w:rsid w:val="00314E0A"/>
    <w:rsid w:val="00314F52"/>
    <w:rsid w:val="00315341"/>
    <w:rsid w:val="00315607"/>
    <w:rsid w:val="00315C55"/>
    <w:rsid w:val="00315C62"/>
    <w:rsid w:val="00316121"/>
    <w:rsid w:val="00316126"/>
    <w:rsid w:val="00316272"/>
    <w:rsid w:val="00316369"/>
    <w:rsid w:val="00316396"/>
    <w:rsid w:val="003168A9"/>
    <w:rsid w:val="00316903"/>
    <w:rsid w:val="00316A42"/>
    <w:rsid w:val="00316BA1"/>
    <w:rsid w:val="00316FE3"/>
    <w:rsid w:val="00317110"/>
    <w:rsid w:val="003172A5"/>
    <w:rsid w:val="0031753B"/>
    <w:rsid w:val="00317568"/>
    <w:rsid w:val="003176BE"/>
    <w:rsid w:val="00317946"/>
    <w:rsid w:val="00317BED"/>
    <w:rsid w:val="00317C86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6F5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C14"/>
    <w:rsid w:val="00327DF3"/>
    <w:rsid w:val="00327FDE"/>
    <w:rsid w:val="00330407"/>
    <w:rsid w:val="00330479"/>
    <w:rsid w:val="003304E7"/>
    <w:rsid w:val="00330632"/>
    <w:rsid w:val="0033097F"/>
    <w:rsid w:val="00330CF2"/>
    <w:rsid w:val="00330E82"/>
    <w:rsid w:val="00331292"/>
    <w:rsid w:val="003315E9"/>
    <w:rsid w:val="0033168F"/>
    <w:rsid w:val="00331806"/>
    <w:rsid w:val="00331ADE"/>
    <w:rsid w:val="00331D51"/>
    <w:rsid w:val="00331E29"/>
    <w:rsid w:val="00331E4C"/>
    <w:rsid w:val="0033209A"/>
    <w:rsid w:val="003320FE"/>
    <w:rsid w:val="00332221"/>
    <w:rsid w:val="0033265B"/>
    <w:rsid w:val="0033282E"/>
    <w:rsid w:val="003328C0"/>
    <w:rsid w:val="00332DA0"/>
    <w:rsid w:val="00332EE3"/>
    <w:rsid w:val="00332F01"/>
    <w:rsid w:val="003332F7"/>
    <w:rsid w:val="003333C1"/>
    <w:rsid w:val="0033353A"/>
    <w:rsid w:val="00333601"/>
    <w:rsid w:val="00333607"/>
    <w:rsid w:val="00333954"/>
    <w:rsid w:val="00333B1F"/>
    <w:rsid w:val="00333BDB"/>
    <w:rsid w:val="00333DF6"/>
    <w:rsid w:val="00334259"/>
    <w:rsid w:val="0033428A"/>
    <w:rsid w:val="00334307"/>
    <w:rsid w:val="0033436E"/>
    <w:rsid w:val="003344F1"/>
    <w:rsid w:val="003348C0"/>
    <w:rsid w:val="00334A27"/>
    <w:rsid w:val="00334C91"/>
    <w:rsid w:val="00334D1C"/>
    <w:rsid w:val="00334D8D"/>
    <w:rsid w:val="00334EB2"/>
    <w:rsid w:val="00335005"/>
    <w:rsid w:val="00335314"/>
    <w:rsid w:val="003353DF"/>
    <w:rsid w:val="003358B4"/>
    <w:rsid w:val="00335A9A"/>
    <w:rsid w:val="00335CF7"/>
    <w:rsid w:val="00335EC9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87D"/>
    <w:rsid w:val="003409A1"/>
    <w:rsid w:val="00340C07"/>
    <w:rsid w:val="00340C8D"/>
    <w:rsid w:val="003410FB"/>
    <w:rsid w:val="00341190"/>
    <w:rsid w:val="003411C0"/>
    <w:rsid w:val="0034121A"/>
    <w:rsid w:val="003417EE"/>
    <w:rsid w:val="00341991"/>
    <w:rsid w:val="00341B1B"/>
    <w:rsid w:val="00342225"/>
    <w:rsid w:val="00342300"/>
    <w:rsid w:val="003425E0"/>
    <w:rsid w:val="00342627"/>
    <w:rsid w:val="0034268B"/>
    <w:rsid w:val="003427EC"/>
    <w:rsid w:val="00342B12"/>
    <w:rsid w:val="00342BCD"/>
    <w:rsid w:val="00342CCB"/>
    <w:rsid w:val="00343006"/>
    <w:rsid w:val="00343418"/>
    <w:rsid w:val="00343441"/>
    <w:rsid w:val="003434F9"/>
    <w:rsid w:val="003438BA"/>
    <w:rsid w:val="00343972"/>
    <w:rsid w:val="003439B3"/>
    <w:rsid w:val="00343D4F"/>
    <w:rsid w:val="00344205"/>
    <w:rsid w:val="00344217"/>
    <w:rsid w:val="003444FC"/>
    <w:rsid w:val="003445E9"/>
    <w:rsid w:val="00344689"/>
    <w:rsid w:val="00344C5B"/>
    <w:rsid w:val="00344DEE"/>
    <w:rsid w:val="00344E54"/>
    <w:rsid w:val="00345170"/>
    <w:rsid w:val="00345646"/>
    <w:rsid w:val="00345717"/>
    <w:rsid w:val="00345939"/>
    <w:rsid w:val="00345A12"/>
    <w:rsid w:val="00345A93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969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0A5"/>
    <w:rsid w:val="003541C0"/>
    <w:rsid w:val="0035433F"/>
    <w:rsid w:val="00354407"/>
    <w:rsid w:val="003544F1"/>
    <w:rsid w:val="00354579"/>
    <w:rsid w:val="00354B61"/>
    <w:rsid w:val="00354C5E"/>
    <w:rsid w:val="00354C8E"/>
    <w:rsid w:val="00354C9E"/>
    <w:rsid w:val="00354FAD"/>
    <w:rsid w:val="003551D0"/>
    <w:rsid w:val="00355771"/>
    <w:rsid w:val="0035593B"/>
    <w:rsid w:val="0035596A"/>
    <w:rsid w:val="00355A85"/>
    <w:rsid w:val="00355AD6"/>
    <w:rsid w:val="00355DF8"/>
    <w:rsid w:val="00355F56"/>
    <w:rsid w:val="00355FF4"/>
    <w:rsid w:val="003561F7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7A7"/>
    <w:rsid w:val="003608BA"/>
    <w:rsid w:val="00360AD5"/>
    <w:rsid w:val="00360BB2"/>
    <w:rsid w:val="00360C8B"/>
    <w:rsid w:val="00360D85"/>
    <w:rsid w:val="003618D9"/>
    <w:rsid w:val="00361931"/>
    <w:rsid w:val="00361A20"/>
    <w:rsid w:val="00361DCD"/>
    <w:rsid w:val="00361E60"/>
    <w:rsid w:val="00361FC8"/>
    <w:rsid w:val="0036228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BAC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CAD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14C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052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94"/>
    <w:rsid w:val="003752F5"/>
    <w:rsid w:val="00375414"/>
    <w:rsid w:val="0037564C"/>
    <w:rsid w:val="0037585C"/>
    <w:rsid w:val="00375A52"/>
    <w:rsid w:val="00376257"/>
    <w:rsid w:val="003762DC"/>
    <w:rsid w:val="0037633F"/>
    <w:rsid w:val="003763B6"/>
    <w:rsid w:val="00376502"/>
    <w:rsid w:val="003765E7"/>
    <w:rsid w:val="003767F1"/>
    <w:rsid w:val="003768F8"/>
    <w:rsid w:val="0037693D"/>
    <w:rsid w:val="00376A9B"/>
    <w:rsid w:val="00376DA0"/>
    <w:rsid w:val="00377144"/>
    <w:rsid w:val="00377153"/>
    <w:rsid w:val="00377A11"/>
    <w:rsid w:val="00377B15"/>
    <w:rsid w:val="00377CC7"/>
    <w:rsid w:val="00377E4B"/>
    <w:rsid w:val="00377F43"/>
    <w:rsid w:val="00377F75"/>
    <w:rsid w:val="00377F83"/>
    <w:rsid w:val="003801DA"/>
    <w:rsid w:val="00380242"/>
    <w:rsid w:val="00380339"/>
    <w:rsid w:val="0038040D"/>
    <w:rsid w:val="003804E8"/>
    <w:rsid w:val="00380944"/>
    <w:rsid w:val="00380F06"/>
    <w:rsid w:val="00381048"/>
    <w:rsid w:val="0038105E"/>
    <w:rsid w:val="003811D8"/>
    <w:rsid w:val="003812A0"/>
    <w:rsid w:val="0038141B"/>
    <w:rsid w:val="00381655"/>
    <w:rsid w:val="003816A6"/>
    <w:rsid w:val="00381742"/>
    <w:rsid w:val="00381805"/>
    <w:rsid w:val="00381C7F"/>
    <w:rsid w:val="00381DA4"/>
    <w:rsid w:val="00381FB1"/>
    <w:rsid w:val="00381FE9"/>
    <w:rsid w:val="0038201E"/>
    <w:rsid w:val="003821F1"/>
    <w:rsid w:val="003826B4"/>
    <w:rsid w:val="0038287A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35C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816"/>
    <w:rsid w:val="00386B84"/>
    <w:rsid w:val="00386DF6"/>
    <w:rsid w:val="003870CB"/>
    <w:rsid w:val="0038743D"/>
    <w:rsid w:val="00387855"/>
    <w:rsid w:val="00387885"/>
    <w:rsid w:val="0038797A"/>
    <w:rsid w:val="00387C2B"/>
    <w:rsid w:val="00387D7A"/>
    <w:rsid w:val="003903C4"/>
    <w:rsid w:val="00390474"/>
    <w:rsid w:val="003904C2"/>
    <w:rsid w:val="00390B16"/>
    <w:rsid w:val="00390D18"/>
    <w:rsid w:val="00390FDA"/>
    <w:rsid w:val="00391301"/>
    <w:rsid w:val="003913B1"/>
    <w:rsid w:val="00391515"/>
    <w:rsid w:val="0039194E"/>
    <w:rsid w:val="003919B8"/>
    <w:rsid w:val="00391AC4"/>
    <w:rsid w:val="00391EE1"/>
    <w:rsid w:val="0039215A"/>
    <w:rsid w:val="00392389"/>
    <w:rsid w:val="00392631"/>
    <w:rsid w:val="00392962"/>
    <w:rsid w:val="00392B37"/>
    <w:rsid w:val="00392D12"/>
    <w:rsid w:val="00392E89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4F00"/>
    <w:rsid w:val="0039501B"/>
    <w:rsid w:val="0039510E"/>
    <w:rsid w:val="00395AEF"/>
    <w:rsid w:val="00395CA9"/>
    <w:rsid w:val="00395CC9"/>
    <w:rsid w:val="0039613E"/>
    <w:rsid w:val="003964DF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092"/>
    <w:rsid w:val="003A0430"/>
    <w:rsid w:val="003A0450"/>
    <w:rsid w:val="003A0662"/>
    <w:rsid w:val="003A06E9"/>
    <w:rsid w:val="003A0B4A"/>
    <w:rsid w:val="003A0EF3"/>
    <w:rsid w:val="003A0FA5"/>
    <w:rsid w:val="003A11F7"/>
    <w:rsid w:val="003A12E3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935"/>
    <w:rsid w:val="003A3C37"/>
    <w:rsid w:val="003A3EE6"/>
    <w:rsid w:val="003A3F36"/>
    <w:rsid w:val="003A495C"/>
    <w:rsid w:val="003A49FC"/>
    <w:rsid w:val="003A4ECC"/>
    <w:rsid w:val="003A517B"/>
    <w:rsid w:val="003A51B8"/>
    <w:rsid w:val="003A52DF"/>
    <w:rsid w:val="003A5434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66E"/>
    <w:rsid w:val="003B192A"/>
    <w:rsid w:val="003B1A8B"/>
    <w:rsid w:val="003B1CFF"/>
    <w:rsid w:val="003B1E18"/>
    <w:rsid w:val="003B1E53"/>
    <w:rsid w:val="003B1FBE"/>
    <w:rsid w:val="003B2093"/>
    <w:rsid w:val="003B2106"/>
    <w:rsid w:val="003B21EA"/>
    <w:rsid w:val="003B22F2"/>
    <w:rsid w:val="003B23A9"/>
    <w:rsid w:val="003B2514"/>
    <w:rsid w:val="003B26AE"/>
    <w:rsid w:val="003B2790"/>
    <w:rsid w:val="003B27CE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497"/>
    <w:rsid w:val="003B66C4"/>
    <w:rsid w:val="003B67F7"/>
    <w:rsid w:val="003B6A69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0CF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766"/>
    <w:rsid w:val="003C29B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518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5A4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8E3"/>
    <w:rsid w:val="003E09A1"/>
    <w:rsid w:val="003E0C18"/>
    <w:rsid w:val="003E0C53"/>
    <w:rsid w:val="003E0E03"/>
    <w:rsid w:val="003E1060"/>
    <w:rsid w:val="003E128F"/>
    <w:rsid w:val="003E1490"/>
    <w:rsid w:val="003E14C2"/>
    <w:rsid w:val="003E15AB"/>
    <w:rsid w:val="003E17BD"/>
    <w:rsid w:val="003E1A0B"/>
    <w:rsid w:val="003E1EF8"/>
    <w:rsid w:val="003E2153"/>
    <w:rsid w:val="003E2178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4F83"/>
    <w:rsid w:val="003E4FAE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E7FC6"/>
    <w:rsid w:val="003F0016"/>
    <w:rsid w:val="003F0047"/>
    <w:rsid w:val="003F01C7"/>
    <w:rsid w:val="003F0288"/>
    <w:rsid w:val="003F04A9"/>
    <w:rsid w:val="003F055C"/>
    <w:rsid w:val="003F07DA"/>
    <w:rsid w:val="003F09EA"/>
    <w:rsid w:val="003F0A0E"/>
    <w:rsid w:val="003F0C01"/>
    <w:rsid w:val="003F0DBE"/>
    <w:rsid w:val="003F0ED6"/>
    <w:rsid w:val="003F119C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9FE"/>
    <w:rsid w:val="003F5C8E"/>
    <w:rsid w:val="003F5E56"/>
    <w:rsid w:val="003F6283"/>
    <w:rsid w:val="003F6372"/>
    <w:rsid w:val="003F65E8"/>
    <w:rsid w:val="003F6955"/>
    <w:rsid w:val="003F6B4C"/>
    <w:rsid w:val="003F6F81"/>
    <w:rsid w:val="003F6FBA"/>
    <w:rsid w:val="003F71EE"/>
    <w:rsid w:val="003F77FE"/>
    <w:rsid w:val="003F7939"/>
    <w:rsid w:val="003F7A19"/>
    <w:rsid w:val="003F7D2D"/>
    <w:rsid w:val="003F7F4B"/>
    <w:rsid w:val="004001E4"/>
    <w:rsid w:val="004008E7"/>
    <w:rsid w:val="00400AFE"/>
    <w:rsid w:val="004010B7"/>
    <w:rsid w:val="00401753"/>
    <w:rsid w:val="00401E6D"/>
    <w:rsid w:val="00401FD8"/>
    <w:rsid w:val="00402299"/>
    <w:rsid w:val="004029BE"/>
    <w:rsid w:val="00402D07"/>
    <w:rsid w:val="00402EEA"/>
    <w:rsid w:val="00403158"/>
    <w:rsid w:val="00403465"/>
    <w:rsid w:val="004037C3"/>
    <w:rsid w:val="00403839"/>
    <w:rsid w:val="0040397B"/>
    <w:rsid w:val="00403DAD"/>
    <w:rsid w:val="00403F83"/>
    <w:rsid w:val="00404018"/>
    <w:rsid w:val="004040B9"/>
    <w:rsid w:val="004040C9"/>
    <w:rsid w:val="00404167"/>
    <w:rsid w:val="00404177"/>
    <w:rsid w:val="0040469E"/>
    <w:rsid w:val="0040470A"/>
    <w:rsid w:val="00404752"/>
    <w:rsid w:val="0040486E"/>
    <w:rsid w:val="00404C43"/>
    <w:rsid w:val="00404D72"/>
    <w:rsid w:val="00404E4D"/>
    <w:rsid w:val="00404ED0"/>
    <w:rsid w:val="0040512E"/>
    <w:rsid w:val="004051BE"/>
    <w:rsid w:val="004053FC"/>
    <w:rsid w:val="00405447"/>
    <w:rsid w:val="00405513"/>
    <w:rsid w:val="0040560F"/>
    <w:rsid w:val="00405724"/>
    <w:rsid w:val="00405864"/>
    <w:rsid w:val="00405870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07F6A"/>
    <w:rsid w:val="004100B4"/>
    <w:rsid w:val="004103A0"/>
    <w:rsid w:val="0041102D"/>
    <w:rsid w:val="00411432"/>
    <w:rsid w:val="00411635"/>
    <w:rsid w:val="00411661"/>
    <w:rsid w:val="00411ABA"/>
    <w:rsid w:val="00411AC1"/>
    <w:rsid w:val="00411B1D"/>
    <w:rsid w:val="00411C41"/>
    <w:rsid w:val="00411ED5"/>
    <w:rsid w:val="00412274"/>
    <w:rsid w:val="00412289"/>
    <w:rsid w:val="004124D5"/>
    <w:rsid w:val="00412B18"/>
    <w:rsid w:val="00412D73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CD2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0E79"/>
    <w:rsid w:val="0042124F"/>
    <w:rsid w:val="00421720"/>
    <w:rsid w:val="00421C12"/>
    <w:rsid w:val="00421C1F"/>
    <w:rsid w:val="00421DB5"/>
    <w:rsid w:val="00421DEC"/>
    <w:rsid w:val="00421E2B"/>
    <w:rsid w:val="004224F6"/>
    <w:rsid w:val="00422550"/>
    <w:rsid w:val="004226D9"/>
    <w:rsid w:val="004227A6"/>
    <w:rsid w:val="004228B0"/>
    <w:rsid w:val="00422C18"/>
    <w:rsid w:val="00422CB0"/>
    <w:rsid w:val="00422F03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29A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228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70A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266"/>
    <w:rsid w:val="004362C2"/>
    <w:rsid w:val="00436DAB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AD8"/>
    <w:rsid w:val="00441BDF"/>
    <w:rsid w:val="00441D83"/>
    <w:rsid w:val="0044201E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6F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474D4"/>
    <w:rsid w:val="00450261"/>
    <w:rsid w:val="0045042D"/>
    <w:rsid w:val="00450ED6"/>
    <w:rsid w:val="00451089"/>
    <w:rsid w:val="004510F6"/>
    <w:rsid w:val="0045114A"/>
    <w:rsid w:val="004512CC"/>
    <w:rsid w:val="004512CF"/>
    <w:rsid w:val="00451582"/>
    <w:rsid w:val="004515CB"/>
    <w:rsid w:val="00451CEC"/>
    <w:rsid w:val="00451E8F"/>
    <w:rsid w:val="00451ED9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E95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3C7"/>
    <w:rsid w:val="004604EC"/>
    <w:rsid w:val="0046054B"/>
    <w:rsid w:val="00460673"/>
    <w:rsid w:val="00460841"/>
    <w:rsid w:val="004610A8"/>
    <w:rsid w:val="0046115C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5F7"/>
    <w:rsid w:val="00463773"/>
    <w:rsid w:val="00463984"/>
    <w:rsid w:val="00463AC7"/>
    <w:rsid w:val="00463B22"/>
    <w:rsid w:val="00463DC0"/>
    <w:rsid w:val="00464B35"/>
    <w:rsid w:val="00464BF6"/>
    <w:rsid w:val="00464C36"/>
    <w:rsid w:val="00464D89"/>
    <w:rsid w:val="00464EB4"/>
    <w:rsid w:val="00464EC6"/>
    <w:rsid w:val="00464F65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867"/>
    <w:rsid w:val="00471A80"/>
    <w:rsid w:val="00471F6E"/>
    <w:rsid w:val="0047234C"/>
    <w:rsid w:val="004725B0"/>
    <w:rsid w:val="004727C6"/>
    <w:rsid w:val="00472808"/>
    <w:rsid w:val="0047309D"/>
    <w:rsid w:val="004730D4"/>
    <w:rsid w:val="004731DF"/>
    <w:rsid w:val="004734B4"/>
    <w:rsid w:val="0047355D"/>
    <w:rsid w:val="004739FA"/>
    <w:rsid w:val="00473A44"/>
    <w:rsid w:val="00473C93"/>
    <w:rsid w:val="00473F8B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EF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B70"/>
    <w:rsid w:val="00477C6E"/>
    <w:rsid w:val="00480250"/>
    <w:rsid w:val="0048047E"/>
    <w:rsid w:val="004804E5"/>
    <w:rsid w:val="00480890"/>
    <w:rsid w:val="00480906"/>
    <w:rsid w:val="00480AE1"/>
    <w:rsid w:val="00480C7D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DE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6FF4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988"/>
    <w:rsid w:val="00492C06"/>
    <w:rsid w:val="00492CDE"/>
    <w:rsid w:val="00492DC5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99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6FAD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4EB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565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12"/>
    <w:rsid w:val="004A352A"/>
    <w:rsid w:val="004A3595"/>
    <w:rsid w:val="004A36D0"/>
    <w:rsid w:val="004A3895"/>
    <w:rsid w:val="004A3AEB"/>
    <w:rsid w:val="004A3AF3"/>
    <w:rsid w:val="004A407A"/>
    <w:rsid w:val="004A4496"/>
    <w:rsid w:val="004A44D4"/>
    <w:rsid w:val="004A454F"/>
    <w:rsid w:val="004A45EA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4FD"/>
    <w:rsid w:val="004A6A14"/>
    <w:rsid w:val="004A6AA1"/>
    <w:rsid w:val="004A7160"/>
    <w:rsid w:val="004A73D4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BCD"/>
    <w:rsid w:val="004B1F2E"/>
    <w:rsid w:val="004B1F45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7A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437"/>
    <w:rsid w:val="004B753A"/>
    <w:rsid w:val="004B7752"/>
    <w:rsid w:val="004B77C3"/>
    <w:rsid w:val="004B7A60"/>
    <w:rsid w:val="004B7B18"/>
    <w:rsid w:val="004B7B65"/>
    <w:rsid w:val="004B7BDE"/>
    <w:rsid w:val="004B7CD0"/>
    <w:rsid w:val="004B7CE1"/>
    <w:rsid w:val="004B7D85"/>
    <w:rsid w:val="004B7E9F"/>
    <w:rsid w:val="004B7F0D"/>
    <w:rsid w:val="004C004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692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1C8"/>
    <w:rsid w:val="004C4ADA"/>
    <w:rsid w:val="004C4B1E"/>
    <w:rsid w:val="004C4B45"/>
    <w:rsid w:val="004C4E09"/>
    <w:rsid w:val="004C51C8"/>
    <w:rsid w:val="004C5853"/>
    <w:rsid w:val="004C5DCA"/>
    <w:rsid w:val="004C660F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694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1D79"/>
    <w:rsid w:val="004D2087"/>
    <w:rsid w:val="004D20AB"/>
    <w:rsid w:val="004D213F"/>
    <w:rsid w:val="004D22C8"/>
    <w:rsid w:val="004D23DE"/>
    <w:rsid w:val="004D23E7"/>
    <w:rsid w:val="004D2582"/>
    <w:rsid w:val="004D28C9"/>
    <w:rsid w:val="004D2A6C"/>
    <w:rsid w:val="004D2A7D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137"/>
    <w:rsid w:val="004D423D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E42"/>
    <w:rsid w:val="004D5FED"/>
    <w:rsid w:val="004D68C3"/>
    <w:rsid w:val="004D6D00"/>
    <w:rsid w:val="004D721D"/>
    <w:rsid w:val="004D78D7"/>
    <w:rsid w:val="004D7A12"/>
    <w:rsid w:val="004D7A53"/>
    <w:rsid w:val="004D7A75"/>
    <w:rsid w:val="004D7AAE"/>
    <w:rsid w:val="004D7EBF"/>
    <w:rsid w:val="004D7F1F"/>
    <w:rsid w:val="004E0315"/>
    <w:rsid w:val="004E04B5"/>
    <w:rsid w:val="004E0A43"/>
    <w:rsid w:val="004E0B00"/>
    <w:rsid w:val="004E0FF8"/>
    <w:rsid w:val="004E14A3"/>
    <w:rsid w:val="004E163A"/>
    <w:rsid w:val="004E1725"/>
    <w:rsid w:val="004E18FE"/>
    <w:rsid w:val="004E19E3"/>
    <w:rsid w:val="004E1A3B"/>
    <w:rsid w:val="004E1C01"/>
    <w:rsid w:val="004E1F6F"/>
    <w:rsid w:val="004E20D0"/>
    <w:rsid w:val="004E2513"/>
    <w:rsid w:val="004E2558"/>
    <w:rsid w:val="004E2590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B98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7A2"/>
    <w:rsid w:val="004E6877"/>
    <w:rsid w:val="004E722A"/>
    <w:rsid w:val="004E72D8"/>
    <w:rsid w:val="004E7505"/>
    <w:rsid w:val="004E761A"/>
    <w:rsid w:val="004E7810"/>
    <w:rsid w:val="004E7BF4"/>
    <w:rsid w:val="004E7C31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2CCB"/>
    <w:rsid w:val="004F2F3A"/>
    <w:rsid w:val="004F3101"/>
    <w:rsid w:val="004F39A9"/>
    <w:rsid w:val="004F3A2A"/>
    <w:rsid w:val="004F3A54"/>
    <w:rsid w:val="004F44DC"/>
    <w:rsid w:val="004F45C6"/>
    <w:rsid w:val="004F4913"/>
    <w:rsid w:val="004F4A16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6DB"/>
    <w:rsid w:val="004F7928"/>
    <w:rsid w:val="004F79BA"/>
    <w:rsid w:val="004F7B5C"/>
    <w:rsid w:val="004F7C94"/>
    <w:rsid w:val="00500247"/>
    <w:rsid w:val="005003D7"/>
    <w:rsid w:val="0050045D"/>
    <w:rsid w:val="0050065A"/>
    <w:rsid w:val="005007E6"/>
    <w:rsid w:val="00500E50"/>
    <w:rsid w:val="005011E3"/>
    <w:rsid w:val="005018F6"/>
    <w:rsid w:val="00501B99"/>
    <w:rsid w:val="00501D3A"/>
    <w:rsid w:val="00501E23"/>
    <w:rsid w:val="00501ED5"/>
    <w:rsid w:val="00501F8B"/>
    <w:rsid w:val="005024A5"/>
    <w:rsid w:val="00502BAC"/>
    <w:rsid w:val="00502CA0"/>
    <w:rsid w:val="0050367E"/>
    <w:rsid w:val="00503D30"/>
    <w:rsid w:val="00503F22"/>
    <w:rsid w:val="00504167"/>
    <w:rsid w:val="0050422F"/>
    <w:rsid w:val="0050439F"/>
    <w:rsid w:val="00504517"/>
    <w:rsid w:val="00504642"/>
    <w:rsid w:val="0050473D"/>
    <w:rsid w:val="0050475B"/>
    <w:rsid w:val="0050490A"/>
    <w:rsid w:val="00504DF5"/>
    <w:rsid w:val="0050500C"/>
    <w:rsid w:val="005051DC"/>
    <w:rsid w:val="00505266"/>
    <w:rsid w:val="0050537B"/>
    <w:rsid w:val="0050538D"/>
    <w:rsid w:val="005057C1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84A"/>
    <w:rsid w:val="00506BB4"/>
    <w:rsid w:val="00506D48"/>
    <w:rsid w:val="00506DE7"/>
    <w:rsid w:val="005071E6"/>
    <w:rsid w:val="00507385"/>
    <w:rsid w:val="005073E7"/>
    <w:rsid w:val="005074CE"/>
    <w:rsid w:val="0050754D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180"/>
    <w:rsid w:val="005102A9"/>
    <w:rsid w:val="005104B3"/>
    <w:rsid w:val="0051072B"/>
    <w:rsid w:val="00510A72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150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67B"/>
    <w:rsid w:val="00515963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677"/>
    <w:rsid w:val="00517EE8"/>
    <w:rsid w:val="0052086C"/>
    <w:rsid w:val="005208F2"/>
    <w:rsid w:val="005209DC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621"/>
    <w:rsid w:val="005238AF"/>
    <w:rsid w:val="00523B2A"/>
    <w:rsid w:val="00523DA6"/>
    <w:rsid w:val="00523DC4"/>
    <w:rsid w:val="00523E22"/>
    <w:rsid w:val="00523EE7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8B"/>
    <w:rsid w:val="005263A1"/>
    <w:rsid w:val="005263AA"/>
    <w:rsid w:val="0052667C"/>
    <w:rsid w:val="005269ED"/>
    <w:rsid w:val="00526AD8"/>
    <w:rsid w:val="00526DC1"/>
    <w:rsid w:val="00527D55"/>
    <w:rsid w:val="005300D2"/>
    <w:rsid w:val="00530717"/>
    <w:rsid w:val="00530E23"/>
    <w:rsid w:val="00531478"/>
    <w:rsid w:val="00531671"/>
    <w:rsid w:val="00531B44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4EF3"/>
    <w:rsid w:val="0053567E"/>
    <w:rsid w:val="00535722"/>
    <w:rsid w:val="00535C03"/>
    <w:rsid w:val="00535C08"/>
    <w:rsid w:val="00535D94"/>
    <w:rsid w:val="00535FA7"/>
    <w:rsid w:val="00535FB1"/>
    <w:rsid w:val="0053612E"/>
    <w:rsid w:val="00536480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743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87B"/>
    <w:rsid w:val="00541BB3"/>
    <w:rsid w:val="00541BE8"/>
    <w:rsid w:val="00541BF5"/>
    <w:rsid w:val="00541F96"/>
    <w:rsid w:val="00542221"/>
    <w:rsid w:val="00542FF0"/>
    <w:rsid w:val="0054337D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38A"/>
    <w:rsid w:val="00545548"/>
    <w:rsid w:val="00545617"/>
    <w:rsid w:val="00545926"/>
    <w:rsid w:val="00545E59"/>
    <w:rsid w:val="00545E8F"/>
    <w:rsid w:val="005460D9"/>
    <w:rsid w:val="00546342"/>
    <w:rsid w:val="00546468"/>
    <w:rsid w:val="0054677A"/>
    <w:rsid w:val="00546A7A"/>
    <w:rsid w:val="00546B01"/>
    <w:rsid w:val="00546E10"/>
    <w:rsid w:val="00546EF2"/>
    <w:rsid w:val="00546FA6"/>
    <w:rsid w:val="0054744A"/>
    <w:rsid w:val="005474BE"/>
    <w:rsid w:val="005477A0"/>
    <w:rsid w:val="00547972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1F1"/>
    <w:rsid w:val="00551380"/>
    <w:rsid w:val="0055156C"/>
    <w:rsid w:val="00551725"/>
    <w:rsid w:val="00551A6F"/>
    <w:rsid w:val="00551DA8"/>
    <w:rsid w:val="00551E38"/>
    <w:rsid w:val="00551F1E"/>
    <w:rsid w:val="00551F35"/>
    <w:rsid w:val="0055227B"/>
    <w:rsid w:val="0055231F"/>
    <w:rsid w:val="0055286B"/>
    <w:rsid w:val="00552944"/>
    <w:rsid w:val="00552C5E"/>
    <w:rsid w:val="0055300C"/>
    <w:rsid w:val="00553019"/>
    <w:rsid w:val="005530BD"/>
    <w:rsid w:val="005530DF"/>
    <w:rsid w:val="005534F3"/>
    <w:rsid w:val="005535D7"/>
    <w:rsid w:val="005536D5"/>
    <w:rsid w:val="00553765"/>
    <w:rsid w:val="00553D84"/>
    <w:rsid w:val="00554668"/>
    <w:rsid w:val="00554B23"/>
    <w:rsid w:val="00554D65"/>
    <w:rsid w:val="00554E30"/>
    <w:rsid w:val="00554EA8"/>
    <w:rsid w:val="00555357"/>
    <w:rsid w:val="00555372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8F5"/>
    <w:rsid w:val="00561928"/>
    <w:rsid w:val="00561B01"/>
    <w:rsid w:val="00561B99"/>
    <w:rsid w:val="00561C3A"/>
    <w:rsid w:val="00561F36"/>
    <w:rsid w:val="005622F2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3C6A"/>
    <w:rsid w:val="00563F1D"/>
    <w:rsid w:val="0056427C"/>
    <w:rsid w:val="00564343"/>
    <w:rsid w:val="00564738"/>
    <w:rsid w:val="00564845"/>
    <w:rsid w:val="00564940"/>
    <w:rsid w:val="00564D20"/>
    <w:rsid w:val="00564D34"/>
    <w:rsid w:val="00564D3A"/>
    <w:rsid w:val="00564D5E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BCB"/>
    <w:rsid w:val="00567F0D"/>
    <w:rsid w:val="00567F3C"/>
    <w:rsid w:val="005700CD"/>
    <w:rsid w:val="0057022E"/>
    <w:rsid w:val="005703A0"/>
    <w:rsid w:val="005707C5"/>
    <w:rsid w:val="005708F5"/>
    <w:rsid w:val="00570BF0"/>
    <w:rsid w:val="0057116E"/>
    <w:rsid w:val="00571192"/>
    <w:rsid w:val="005714B6"/>
    <w:rsid w:val="005715FD"/>
    <w:rsid w:val="005716D0"/>
    <w:rsid w:val="00571B50"/>
    <w:rsid w:val="00571C7E"/>
    <w:rsid w:val="00571C95"/>
    <w:rsid w:val="005721DA"/>
    <w:rsid w:val="00572439"/>
    <w:rsid w:val="0057259C"/>
    <w:rsid w:val="005726E1"/>
    <w:rsid w:val="00572998"/>
    <w:rsid w:val="005729C2"/>
    <w:rsid w:val="00572C14"/>
    <w:rsid w:val="00572D6F"/>
    <w:rsid w:val="00572FCA"/>
    <w:rsid w:val="005730A6"/>
    <w:rsid w:val="0057322B"/>
    <w:rsid w:val="005732E6"/>
    <w:rsid w:val="0057340C"/>
    <w:rsid w:val="00573708"/>
    <w:rsid w:val="00573AAE"/>
    <w:rsid w:val="00573B28"/>
    <w:rsid w:val="00573BF3"/>
    <w:rsid w:val="00573C97"/>
    <w:rsid w:val="00573D92"/>
    <w:rsid w:val="00574087"/>
    <w:rsid w:val="0057421A"/>
    <w:rsid w:val="00574282"/>
    <w:rsid w:val="00574307"/>
    <w:rsid w:val="00574309"/>
    <w:rsid w:val="0057463F"/>
    <w:rsid w:val="00574E04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9FA"/>
    <w:rsid w:val="00577A05"/>
    <w:rsid w:val="00577D0A"/>
    <w:rsid w:val="00577D54"/>
    <w:rsid w:val="00577FCD"/>
    <w:rsid w:val="005806F8"/>
    <w:rsid w:val="00580AE7"/>
    <w:rsid w:val="005810D1"/>
    <w:rsid w:val="0058110F"/>
    <w:rsid w:val="005812AB"/>
    <w:rsid w:val="00581336"/>
    <w:rsid w:val="0058138A"/>
    <w:rsid w:val="00581556"/>
    <w:rsid w:val="00581564"/>
    <w:rsid w:val="0058156E"/>
    <w:rsid w:val="00581705"/>
    <w:rsid w:val="005817C6"/>
    <w:rsid w:val="00581CC5"/>
    <w:rsid w:val="00581F88"/>
    <w:rsid w:val="0058220C"/>
    <w:rsid w:val="00582581"/>
    <w:rsid w:val="0058262E"/>
    <w:rsid w:val="00582749"/>
    <w:rsid w:val="00582E56"/>
    <w:rsid w:val="0058301D"/>
    <w:rsid w:val="005830D8"/>
    <w:rsid w:val="005830DE"/>
    <w:rsid w:val="00583181"/>
    <w:rsid w:val="00583663"/>
    <w:rsid w:val="005836A7"/>
    <w:rsid w:val="005837AF"/>
    <w:rsid w:val="0058382E"/>
    <w:rsid w:val="00583869"/>
    <w:rsid w:val="00583D11"/>
    <w:rsid w:val="00583EA9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229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00C"/>
    <w:rsid w:val="005903FE"/>
    <w:rsid w:val="0059049C"/>
    <w:rsid w:val="00590A2B"/>
    <w:rsid w:val="00590CA1"/>
    <w:rsid w:val="005910CE"/>
    <w:rsid w:val="00591207"/>
    <w:rsid w:val="00591292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526"/>
    <w:rsid w:val="00592B37"/>
    <w:rsid w:val="00592B63"/>
    <w:rsid w:val="00592E0A"/>
    <w:rsid w:val="00592ED8"/>
    <w:rsid w:val="00592EEB"/>
    <w:rsid w:val="005934B4"/>
    <w:rsid w:val="0059370F"/>
    <w:rsid w:val="00593A1A"/>
    <w:rsid w:val="00593A29"/>
    <w:rsid w:val="00593CF2"/>
    <w:rsid w:val="00593F42"/>
    <w:rsid w:val="00593FC5"/>
    <w:rsid w:val="00594125"/>
    <w:rsid w:val="00594180"/>
    <w:rsid w:val="005941A6"/>
    <w:rsid w:val="005942B9"/>
    <w:rsid w:val="005948BE"/>
    <w:rsid w:val="00594917"/>
    <w:rsid w:val="0059496C"/>
    <w:rsid w:val="00594C3E"/>
    <w:rsid w:val="00594CC6"/>
    <w:rsid w:val="0059514E"/>
    <w:rsid w:val="005952B7"/>
    <w:rsid w:val="00595313"/>
    <w:rsid w:val="0059559C"/>
    <w:rsid w:val="005955A8"/>
    <w:rsid w:val="00595703"/>
    <w:rsid w:val="00595851"/>
    <w:rsid w:val="00595CF7"/>
    <w:rsid w:val="00595D3E"/>
    <w:rsid w:val="00595EC1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616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3B3C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0D75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D20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607"/>
    <w:rsid w:val="005B5C48"/>
    <w:rsid w:val="005B5CD5"/>
    <w:rsid w:val="005B5D65"/>
    <w:rsid w:val="005B5EC8"/>
    <w:rsid w:val="005B6007"/>
    <w:rsid w:val="005B63DC"/>
    <w:rsid w:val="005B64CD"/>
    <w:rsid w:val="005B651C"/>
    <w:rsid w:val="005B661C"/>
    <w:rsid w:val="005B6879"/>
    <w:rsid w:val="005B6AAB"/>
    <w:rsid w:val="005B722E"/>
    <w:rsid w:val="005B7239"/>
    <w:rsid w:val="005B7337"/>
    <w:rsid w:val="005B73F5"/>
    <w:rsid w:val="005B756E"/>
    <w:rsid w:val="005B768F"/>
    <w:rsid w:val="005B7AA0"/>
    <w:rsid w:val="005B7CD6"/>
    <w:rsid w:val="005C012E"/>
    <w:rsid w:val="005C047C"/>
    <w:rsid w:val="005C04B8"/>
    <w:rsid w:val="005C0699"/>
    <w:rsid w:val="005C0A50"/>
    <w:rsid w:val="005C0A99"/>
    <w:rsid w:val="005C0B5D"/>
    <w:rsid w:val="005C0C03"/>
    <w:rsid w:val="005C0EA9"/>
    <w:rsid w:val="005C12AE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39C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0C"/>
    <w:rsid w:val="005C4CCC"/>
    <w:rsid w:val="005C4D93"/>
    <w:rsid w:val="005C4DC5"/>
    <w:rsid w:val="005C4E72"/>
    <w:rsid w:val="005C4F4E"/>
    <w:rsid w:val="005C529C"/>
    <w:rsid w:val="005C52C0"/>
    <w:rsid w:val="005C54A1"/>
    <w:rsid w:val="005C5A63"/>
    <w:rsid w:val="005C5D78"/>
    <w:rsid w:val="005C5DF6"/>
    <w:rsid w:val="005C5E6B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AD1"/>
    <w:rsid w:val="005D0B36"/>
    <w:rsid w:val="005D0F9A"/>
    <w:rsid w:val="005D1305"/>
    <w:rsid w:val="005D1391"/>
    <w:rsid w:val="005D1AB0"/>
    <w:rsid w:val="005D1DC6"/>
    <w:rsid w:val="005D1EA0"/>
    <w:rsid w:val="005D218D"/>
    <w:rsid w:val="005D224A"/>
    <w:rsid w:val="005D2645"/>
    <w:rsid w:val="005D2806"/>
    <w:rsid w:val="005D2969"/>
    <w:rsid w:val="005D2B43"/>
    <w:rsid w:val="005D2B9A"/>
    <w:rsid w:val="005D2CBC"/>
    <w:rsid w:val="005D2D75"/>
    <w:rsid w:val="005D2F2A"/>
    <w:rsid w:val="005D2FB8"/>
    <w:rsid w:val="005D32BE"/>
    <w:rsid w:val="005D3462"/>
    <w:rsid w:val="005D35C3"/>
    <w:rsid w:val="005D35E9"/>
    <w:rsid w:val="005D3606"/>
    <w:rsid w:val="005D3889"/>
    <w:rsid w:val="005D3B48"/>
    <w:rsid w:val="005D414A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772"/>
    <w:rsid w:val="005D684E"/>
    <w:rsid w:val="005D6AA9"/>
    <w:rsid w:val="005D6B1C"/>
    <w:rsid w:val="005D721C"/>
    <w:rsid w:val="005D73FE"/>
    <w:rsid w:val="005D7912"/>
    <w:rsid w:val="005D7CD3"/>
    <w:rsid w:val="005E0080"/>
    <w:rsid w:val="005E0223"/>
    <w:rsid w:val="005E02AC"/>
    <w:rsid w:val="005E02C8"/>
    <w:rsid w:val="005E04C4"/>
    <w:rsid w:val="005E08CE"/>
    <w:rsid w:val="005E09B1"/>
    <w:rsid w:val="005E09C8"/>
    <w:rsid w:val="005E09F6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67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60"/>
    <w:rsid w:val="005E6A76"/>
    <w:rsid w:val="005E6BC2"/>
    <w:rsid w:val="005E6EF6"/>
    <w:rsid w:val="005E7265"/>
    <w:rsid w:val="005E736A"/>
    <w:rsid w:val="005E73C7"/>
    <w:rsid w:val="005E744D"/>
    <w:rsid w:val="005E747D"/>
    <w:rsid w:val="005E74E5"/>
    <w:rsid w:val="005E778C"/>
    <w:rsid w:val="005E7856"/>
    <w:rsid w:val="005E78C2"/>
    <w:rsid w:val="005E79A3"/>
    <w:rsid w:val="005E7B14"/>
    <w:rsid w:val="005E7CA3"/>
    <w:rsid w:val="005E7F6A"/>
    <w:rsid w:val="005F0895"/>
    <w:rsid w:val="005F0A60"/>
    <w:rsid w:val="005F0C22"/>
    <w:rsid w:val="005F0D48"/>
    <w:rsid w:val="005F0E51"/>
    <w:rsid w:val="005F0E92"/>
    <w:rsid w:val="005F0F84"/>
    <w:rsid w:val="005F1118"/>
    <w:rsid w:val="005F128E"/>
    <w:rsid w:val="005F1855"/>
    <w:rsid w:val="005F1896"/>
    <w:rsid w:val="005F18A9"/>
    <w:rsid w:val="005F1FB6"/>
    <w:rsid w:val="005F2426"/>
    <w:rsid w:val="005F29D1"/>
    <w:rsid w:val="005F29EE"/>
    <w:rsid w:val="005F2EEF"/>
    <w:rsid w:val="005F30F9"/>
    <w:rsid w:val="005F31C5"/>
    <w:rsid w:val="005F331B"/>
    <w:rsid w:val="005F3852"/>
    <w:rsid w:val="005F38D7"/>
    <w:rsid w:val="005F3BA7"/>
    <w:rsid w:val="005F3E2A"/>
    <w:rsid w:val="005F3FF2"/>
    <w:rsid w:val="005F4000"/>
    <w:rsid w:val="005F44FD"/>
    <w:rsid w:val="005F46AE"/>
    <w:rsid w:val="005F471D"/>
    <w:rsid w:val="005F4736"/>
    <w:rsid w:val="005F497A"/>
    <w:rsid w:val="005F4D03"/>
    <w:rsid w:val="005F52B8"/>
    <w:rsid w:val="005F5419"/>
    <w:rsid w:val="005F54DA"/>
    <w:rsid w:val="005F58FE"/>
    <w:rsid w:val="005F5911"/>
    <w:rsid w:val="005F6005"/>
    <w:rsid w:val="005F628D"/>
    <w:rsid w:val="005F642C"/>
    <w:rsid w:val="005F64F6"/>
    <w:rsid w:val="005F656E"/>
    <w:rsid w:val="005F6911"/>
    <w:rsid w:val="005F694C"/>
    <w:rsid w:val="005F6B47"/>
    <w:rsid w:val="005F6C92"/>
    <w:rsid w:val="005F6D3D"/>
    <w:rsid w:val="005F6F7E"/>
    <w:rsid w:val="005F71D6"/>
    <w:rsid w:val="005F7248"/>
    <w:rsid w:val="005F79DA"/>
    <w:rsid w:val="005F7A0A"/>
    <w:rsid w:val="005F7D11"/>
    <w:rsid w:val="005F7EFF"/>
    <w:rsid w:val="00600267"/>
    <w:rsid w:val="00600279"/>
    <w:rsid w:val="0060037D"/>
    <w:rsid w:val="0060040D"/>
    <w:rsid w:val="006005EB"/>
    <w:rsid w:val="00600CA1"/>
    <w:rsid w:val="00600E2C"/>
    <w:rsid w:val="00601086"/>
    <w:rsid w:val="006010B9"/>
    <w:rsid w:val="006013A4"/>
    <w:rsid w:val="006013DD"/>
    <w:rsid w:val="00601422"/>
    <w:rsid w:val="0060171F"/>
    <w:rsid w:val="00601744"/>
    <w:rsid w:val="00601982"/>
    <w:rsid w:val="006019D1"/>
    <w:rsid w:val="00601B6F"/>
    <w:rsid w:val="00601D45"/>
    <w:rsid w:val="00601E2A"/>
    <w:rsid w:val="00601ED1"/>
    <w:rsid w:val="006021BE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D66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6BF"/>
    <w:rsid w:val="00613731"/>
    <w:rsid w:val="00613738"/>
    <w:rsid w:val="0061374E"/>
    <w:rsid w:val="00613826"/>
    <w:rsid w:val="006138F7"/>
    <w:rsid w:val="0061394D"/>
    <w:rsid w:val="00613AE2"/>
    <w:rsid w:val="00613AFD"/>
    <w:rsid w:val="00613C63"/>
    <w:rsid w:val="00613C7F"/>
    <w:rsid w:val="00613E82"/>
    <w:rsid w:val="00613FFA"/>
    <w:rsid w:val="00614080"/>
    <w:rsid w:val="006140E8"/>
    <w:rsid w:val="006140FB"/>
    <w:rsid w:val="006143B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704"/>
    <w:rsid w:val="006168C6"/>
    <w:rsid w:val="00616ADB"/>
    <w:rsid w:val="00617130"/>
    <w:rsid w:val="00617266"/>
    <w:rsid w:val="006172F0"/>
    <w:rsid w:val="006179D4"/>
    <w:rsid w:val="00620138"/>
    <w:rsid w:val="00620249"/>
    <w:rsid w:val="00620463"/>
    <w:rsid w:val="00620480"/>
    <w:rsid w:val="006204CE"/>
    <w:rsid w:val="00620A04"/>
    <w:rsid w:val="00620DE5"/>
    <w:rsid w:val="00621038"/>
    <w:rsid w:val="0062124E"/>
    <w:rsid w:val="00621397"/>
    <w:rsid w:val="00621446"/>
    <w:rsid w:val="00621AC3"/>
    <w:rsid w:val="00622061"/>
    <w:rsid w:val="00622225"/>
    <w:rsid w:val="006222A0"/>
    <w:rsid w:val="00622339"/>
    <w:rsid w:val="0062236F"/>
    <w:rsid w:val="0062239D"/>
    <w:rsid w:val="0062292D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80"/>
    <w:rsid w:val="00625F95"/>
    <w:rsid w:val="00626088"/>
    <w:rsid w:val="00626164"/>
    <w:rsid w:val="00626950"/>
    <w:rsid w:val="00626B30"/>
    <w:rsid w:val="00626B35"/>
    <w:rsid w:val="00626E37"/>
    <w:rsid w:val="00627019"/>
    <w:rsid w:val="0062701C"/>
    <w:rsid w:val="00627184"/>
    <w:rsid w:val="006276B0"/>
    <w:rsid w:val="0062782F"/>
    <w:rsid w:val="00627977"/>
    <w:rsid w:val="00627D64"/>
    <w:rsid w:val="00627D89"/>
    <w:rsid w:val="00627E16"/>
    <w:rsid w:val="00627FF7"/>
    <w:rsid w:val="00630010"/>
    <w:rsid w:val="006301EE"/>
    <w:rsid w:val="006304D5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81F"/>
    <w:rsid w:val="00632943"/>
    <w:rsid w:val="00632B4A"/>
    <w:rsid w:val="00632D78"/>
    <w:rsid w:val="006330EA"/>
    <w:rsid w:val="006331E9"/>
    <w:rsid w:val="0063334F"/>
    <w:rsid w:val="006334E1"/>
    <w:rsid w:val="00633744"/>
    <w:rsid w:val="006337AE"/>
    <w:rsid w:val="00633A46"/>
    <w:rsid w:val="00633A5F"/>
    <w:rsid w:val="00633DD3"/>
    <w:rsid w:val="00633E30"/>
    <w:rsid w:val="006341C2"/>
    <w:rsid w:val="006342D1"/>
    <w:rsid w:val="006343B8"/>
    <w:rsid w:val="006345C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5D99"/>
    <w:rsid w:val="0063621E"/>
    <w:rsid w:val="00636472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2DE"/>
    <w:rsid w:val="00637382"/>
    <w:rsid w:val="006374E8"/>
    <w:rsid w:val="00637780"/>
    <w:rsid w:val="0063789F"/>
    <w:rsid w:val="00637D19"/>
    <w:rsid w:val="00637FAD"/>
    <w:rsid w:val="00637FB0"/>
    <w:rsid w:val="006402CC"/>
    <w:rsid w:val="00640465"/>
    <w:rsid w:val="00640569"/>
    <w:rsid w:val="006407AC"/>
    <w:rsid w:val="00640A4A"/>
    <w:rsid w:val="00640BFF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95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58A"/>
    <w:rsid w:val="0064584E"/>
    <w:rsid w:val="0064596B"/>
    <w:rsid w:val="006459D9"/>
    <w:rsid w:val="00645AA9"/>
    <w:rsid w:val="00645B28"/>
    <w:rsid w:val="006460AA"/>
    <w:rsid w:val="006467EA"/>
    <w:rsid w:val="00646BB2"/>
    <w:rsid w:val="00646C36"/>
    <w:rsid w:val="00646CD0"/>
    <w:rsid w:val="00646EBA"/>
    <w:rsid w:val="00647B83"/>
    <w:rsid w:val="00647D84"/>
    <w:rsid w:val="00647FA7"/>
    <w:rsid w:val="0065027C"/>
    <w:rsid w:val="0065058D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672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31F"/>
    <w:rsid w:val="0065394C"/>
    <w:rsid w:val="00653F5F"/>
    <w:rsid w:val="00654359"/>
    <w:rsid w:val="006544FD"/>
    <w:rsid w:val="006547F5"/>
    <w:rsid w:val="006552DD"/>
    <w:rsid w:val="00655331"/>
    <w:rsid w:val="0065556B"/>
    <w:rsid w:val="0065597F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33D"/>
    <w:rsid w:val="00660472"/>
    <w:rsid w:val="00660499"/>
    <w:rsid w:val="00660684"/>
    <w:rsid w:val="0066069C"/>
    <w:rsid w:val="00660CC0"/>
    <w:rsid w:val="00660CCB"/>
    <w:rsid w:val="006610D5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82C"/>
    <w:rsid w:val="006628C4"/>
    <w:rsid w:val="00662C7C"/>
    <w:rsid w:val="00662E9C"/>
    <w:rsid w:val="006631CF"/>
    <w:rsid w:val="006633F2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1FFD"/>
    <w:rsid w:val="00672420"/>
    <w:rsid w:val="0067251A"/>
    <w:rsid w:val="006726E2"/>
    <w:rsid w:val="0067271A"/>
    <w:rsid w:val="00672D3E"/>
    <w:rsid w:val="00672E86"/>
    <w:rsid w:val="006730F9"/>
    <w:rsid w:val="00673141"/>
    <w:rsid w:val="00673ADE"/>
    <w:rsid w:val="00673C50"/>
    <w:rsid w:val="00673F36"/>
    <w:rsid w:val="0067436E"/>
    <w:rsid w:val="00674872"/>
    <w:rsid w:val="00674A8D"/>
    <w:rsid w:val="00674C7F"/>
    <w:rsid w:val="00674D5B"/>
    <w:rsid w:val="00674DAC"/>
    <w:rsid w:val="00674DC2"/>
    <w:rsid w:val="00674E1B"/>
    <w:rsid w:val="00675135"/>
    <w:rsid w:val="0067532C"/>
    <w:rsid w:val="006758B0"/>
    <w:rsid w:val="00675AFA"/>
    <w:rsid w:val="00675E0E"/>
    <w:rsid w:val="00675E64"/>
    <w:rsid w:val="00675E8E"/>
    <w:rsid w:val="006761F9"/>
    <w:rsid w:val="00676263"/>
    <w:rsid w:val="00676459"/>
    <w:rsid w:val="006766F1"/>
    <w:rsid w:val="006766F6"/>
    <w:rsid w:val="00676815"/>
    <w:rsid w:val="006768D8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145"/>
    <w:rsid w:val="0068026E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BFB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9EB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0CE1"/>
    <w:rsid w:val="006915F7"/>
    <w:rsid w:val="0069163F"/>
    <w:rsid w:val="006916E9"/>
    <w:rsid w:val="00691A6B"/>
    <w:rsid w:val="00691ABD"/>
    <w:rsid w:val="00691C40"/>
    <w:rsid w:val="006920EE"/>
    <w:rsid w:val="00692523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00A"/>
    <w:rsid w:val="00694626"/>
    <w:rsid w:val="00694D40"/>
    <w:rsid w:val="00694D48"/>
    <w:rsid w:val="00695832"/>
    <w:rsid w:val="00695835"/>
    <w:rsid w:val="00696124"/>
    <w:rsid w:val="006961CA"/>
    <w:rsid w:val="0069627A"/>
    <w:rsid w:val="0069629C"/>
    <w:rsid w:val="00696463"/>
    <w:rsid w:val="00696662"/>
    <w:rsid w:val="00696CBD"/>
    <w:rsid w:val="00696D1E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0C10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1FB7"/>
    <w:rsid w:val="006A2141"/>
    <w:rsid w:val="006A2559"/>
    <w:rsid w:val="006A27D7"/>
    <w:rsid w:val="006A2BC6"/>
    <w:rsid w:val="006A2CEE"/>
    <w:rsid w:val="006A30A4"/>
    <w:rsid w:val="006A30F6"/>
    <w:rsid w:val="006A33AD"/>
    <w:rsid w:val="006A39FD"/>
    <w:rsid w:val="006A3D59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97"/>
    <w:rsid w:val="006A53A5"/>
    <w:rsid w:val="006A53D8"/>
    <w:rsid w:val="006A53DB"/>
    <w:rsid w:val="006A55C9"/>
    <w:rsid w:val="006A5667"/>
    <w:rsid w:val="006A5690"/>
    <w:rsid w:val="006A581E"/>
    <w:rsid w:val="006A58D5"/>
    <w:rsid w:val="006A5A8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B34"/>
    <w:rsid w:val="006B0E00"/>
    <w:rsid w:val="006B11BF"/>
    <w:rsid w:val="006B1263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7B7"/>
    <w:rsid w:val="006B290E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65F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3B4"/>
    <w:rsid w:val="006C2823"/>
    <w:rsid w:val="006C28D9"/>
    <w:rsid w:val="006C2923"/>
    <w:rsid w:val="006C2AA4"/>
    <w:rsid w:val="006C2BF5"/>
    <w:rsid w:val="006C327B"/>
    <w:rsid w:val="006C33A9"/>
    <w:rsid w:val="006C3463"/>
    <w:rsid w:val="006C358C"/>
    <w:rsid w:val="006C3859"/>
    <w:rsid w:val="006C3A72"/>
    <w:rsid w:val="006C3ACD"/>
    <w:rsid w:val="006C43F0"/>
    <w:rsid w:val="006C443F"/>
    <w:rsid w:val="006C4A18"/>
    <w:rsid w:val="006C4CDC"/>
    <w:rsid w:val="006C4CF0"/>
    <w:rsid w:val="006C4EFB"/>
    <w:rsid w:val="006C4F2A"/>
    <w:rsid w:val="006C4F52"/>
    <w:rsid w:val="006C52B1"/>
    <w:rsid w:val="006C56A3"/>
    <w:rsid w:val="006C57DD"/>
    <w:rsid w:val="006C5C5E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37F"/>
    <w:rsid w:val="006D06CB"/>
    <w:rsid w:val="006D07BD"/>
    <w:rsid w:val="006D0A1B"/>
    <w:rsid w:val="006D0AD3"/>
    <w:rsid w:val="006D0BB3"/>
    <w:rsid w:val="006D0EE7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377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D3A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0D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12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4DAA"/>
    <w:rsid w:val="006E50FE"/>
    <w:rsid w:val="006E54F5"/>
    <w:rsid w:val="006E5528"/>
    <w:rsid w:val="006E567B"/>
    <w:rsid w:val="006E5B30"/>
    <w:rsid w:val="006E5F3A"/>
    <w:rsid w:val="006E6159"/>
    <w:rsid w:val="006E6469"/>
    <w:rsid w:val="006E6522"/>
    <w:rsid w:val="006E6732"/>
    <w:rsid w:val="006E69EF"/>
    <w:rsid w:val="006E6AA7"/>
    <w:rsid w:val="006E6AC5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92E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A85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AF2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8DF"/>
    <w:rsid w:val="006F4BBB"/>
    <w:rsid w:val="006F4C12"/>
    <w:rsid w:val="006F4FEE"/>
    <w:rsid w:val="006F5040"/>
    <w:rsid w:val="006F5103"/>
    <w:rsid w:val="006F51B6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D1"/>
    <w:rsid w:val="006F72F6"/>
    <w:rsid w:val="006F730C"/>
    <w:rsid w:val="006F74A0"/>
    <w:rsid w:val="006F7996"/>
    <w:rsid w:val="006F7A0C"/>
    <w:rsid w:val="006F7A8C"/>
    <w:rsid w:val="006F7BC8"/>
    <w:rsid w:val="006F7C13"/>
    <w:rsid w:val="007001B3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5E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669"/>
    <w:rsid w:val="00705875"/>
    <w:rsid w:val="00705AAC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C31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6AB"/>
    <w:rsid w:val="00712769"/>
    <w:rsid w:val="00712898"/>
    <w:rsid w:val="00712A0D"/>
    <w:rsid w:val="00712AF4"/>
    <w:rsid w:val="00712E09"/>
    <w:rsid w:val="00712EF0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4FDE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454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3ED"/>
    <w:rsid w:val="007225C5"/>
    <w:rsid w:val="00722667"/>
    <w:rsid w:val="007226DF"/>
    <w:rsid w:val="007227A0"/>
    <w:rsid w:val="00722814"/>
    <w:rsid w:val="0072294F"/>
    <w:rsid w:val="00722A60"/>
    <w:rsid w:val="00722F20"/>
    <w:rsid w:val="007230C8"/>
    <w:rsid w:val="007233EA"/>
    <w:rsid w:val="00723453"/>
    <w:rsid w:val="0072347C"/>
    <w:rsid w:val="00723709"/>
    <w:rsid w:val="00723829"/>
    <w:rsid w:val="007239ED"/>
    <w:rsid w:val="00723BA7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376"/>
    <w:rsid w:val="00725613"/>
    <w:rsid w:val="00725770"/>
    <w:rsid w:val="0072599E"/>
    <w:rsid w:val="00725A58"/>
    <w:rsid w:val="00725ACE"/>
    <w:rsid w:val="00725D7A"/>
    <w:rsid w:val="0072617E"/>
    <w:rsid w:val="00726222"/>
    <w:rsid w:val="00726580"/>
    <w:rsid w:val="0072665C"/>
    <w:rsid w:val="007267B3"/>
    <w:rsid w:val="0072683D"/>
    <w:rsid w:val="00726EE5"/>
    <w:rsid w:val="007273B1"/>
    <w:rsid w:val="007279CD"/>
    <w:rsid w:val="00727D1E"/>
    <w:rsid w:val="00727D97"/>
    <w:rsid w:val="00727FAE"/>
    <w:rsid w:val="00727FC7"/>
    <w:rsid w:val="00730306"/>
    <w:rsid w:val="00730649"/>
    <w:rsid w:val="007306A2"/>
    <w:rsid w:val="00730B06"/>
    <w:rsid w:val="00730FE2"/>
    <w:rsid w:val="00730FEB"/>
    <w:rsid w:val="0073111E"/>
    <w:rsid w:val="00731241"/>
    <w:rsid w:val="0073127E"/>
    <w:rsid w:val="00731740"/>
    <w:rsid w:val="0073188A"/>
    <w:rsid w:val="00731984"/>
    <w:rsid w:val="007319D7"/>
    <w:rsid w:val="00731BEB"/>
    <w:rsid w:val="00731C79"/>
    <w:rsid w:val="00731D61"/>
    <w:rsid w:val="007321BC"/>
    <w:rsid w:val="00732343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4FB"/>
    <w:rsid w:val="00735732"/>
    <w:rsid w:val="00735C28"/>
    <w:rsid w:val="00735FAF"/>
    <w:rsid w:val="00736188"/>
    <w:rsid w:val="0073619F"/>
    <w:rsid w:val="00736256"/>
    <w:rsid w:val="00736908"/>
    <w:rsid w:val="00736B7A"/>
    <w:rsid w:val="00736EF4"/>
    <w:rsid w:val="00736FFD"/>
    <w:rsid w:val="00737252"/>
    <w:rsid w:val="00737255"/>
    <w:rsid w:val="00737257"/>
    <w:rsid w:val="007373BC"/>
    <w:rsid w:val="007373D1"/>
    <w:rsid w:val="00737473"/>
    <w:rsid w:val="00737708"/>
    <w:rsid w:val="0073792F"/>
    <w:rsid w:val="00737978"/>
    <w:rsid w:val="00737CBF"/>
    <w:rsid w:val="00737EAF"/>
    <w:rsid w:val="00740169"/>
    <w:rsid w:val="00740467"/>
    <w:rsid w:val="00740538"/>
    <w:rsid w:val="00740541"/>
    <w:rsid w:val="007405B7"/>
    <w:rsid w:val="0074078E"/>
    <w:rsid w:val="007407F0"/>
    <w:rsid w:val="007409E7"/>
    <w:rsid w:val="00740A27"/>
    <w:rsid w:val="00740B76"/>
    <w:rsid w:val="00740EB0"/>
    <w:rsid w:val="0074103D"/>
    <w:rsid w:val="00741526"/>
    <w:rsid w:val="00741763"/>
    <w:rsid w:val="00741D89"/>
    <w:rsid w:val="00741FFA"/>
    <w:rsid w:val="0074201C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86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7A9"/>
    <w:rsid w:val="0074693B"/>
    <w:rsid w:val="00746A6B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47EE2"/>
    <w:rsid w:val="00750598"/>
    <w:rsid w:val="00750818"/>
    <w:rsid w:val="00750F2C"/>
    <w:rsid w:val="00751066"/>
    <w:rsid w:val="00751169"/>
    <w:rsid w:val="00751330"/>
    <w:rsid w:val="007513D9"/>
    <w:rsid w:val="007516D9"/>
    <w:rsid w:val="00751A8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9A2"/>
    <w:rsid w:val="00754E04"/>
    <w:rsid w:val="00754EBA"/>
    <w:rsid w:val="00755271"/>
    <w:rsid w:val="007552D3"/>
    <w:rsid w:val="00755577"/>
    <w:rsid w:val="00755742"/>
    <w:rsid w:val="00755B91"/>
    <w:rsid w:val="00755C03"/>
    <w:rsid w:val="00755E61"/>
    <w:rsid w:val="007560C8"/>
    <w:rsid w:val="0075622F"/>
    <w:rsid w:val="007562C5"/>
    <w:rsid w:val="00756561"/>
    <w:rsid w:val="0075687F"/>
    <w:rsid w:val="0075693C"/>
    <w:rsid w:val="00756A23"/>
    <w:rsid w:val="00756AB2"/>
    <w:rsid w:val="007571BF"/>
    <w:rsid w:val="007571C2"/>
    <w:rsid w:val="0075752B"/>
    <w:rsid w:val="007575BD"/>
    <w:rsid w:val="00757F5E"/>
    <w:rsid w:val="007602E8"/>
    <w:rsid w:val="0076053F"/>
    <w:rsid w:val="007605FF"/>
    <w:rsid w:val="007608D8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2E94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80A"/>
    <w:rsid w:val="00764A26"/>
    <w:rsid w:val="00764C5E"/>
    <w:rsid w:val="00764D07"/>
    <w:rsid w:val="00764E20"/>
    <w:rsid w:val="007651AA"/>
    <w:rsid w:val="007652E6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627"/>
    <w:rsid w:val="00774B0E"/>
    <w:rsid w:val="00774C0D"/>
    <w:rsid w:val="00774E07"/>
    <w:rsid w:val="00775066"/>
    <w:rsid w:val="00775278"/>
    <w:rsid w:val="007755BF"/>
    <w:rsid w:val="0077560E"/>
    <w:rsid w:val="0077569F"/>
    <w:rsid w:val="007759D5"/>
    <w:rsid w:val="00775A40"/>
    <w:rsid w:val="00775B5E"/>
    <w:rsid w:val="00775E5D"/>
    <w:rsid w:val="007760DA"/>
    <w:rsid w:val="00776118"/>
    <w:rsid w:val="00776142"/>
    <w:rsid w:val="007761FC"/>
    <w:rsid w:val="0077621C"/>
    <w:rsid w:val="00776333"/>
    <w:rsid w:val="00776341"/>
    <w:rsid w:val="0077645D"/>
    <w:rsid w:val="007766D7"/>
    <w:rsid w:val="0077692E"/>
    <w:rsid w:val="00776ABB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1ECF"/>
    <w:rsid w:val="007820D4"/>
    <w:rsid w:val="007823DF"/>
    <w:rsid w:val="007825E0"/>
    <w:rsid w:val="007827C1"/>
    <w:rsid w:val="0078318D"/>
    <w:rsid w:val="007831A9"/>
    <w:rsid w:val="007832D7"/>
    <w:rsid w:val="007832DF"/>
    <w:rsid w:val="00783332"/>
    <w:rsid w:val="007834D0"/>
    <w:rsid w:val="007837A9"/>
    <w:rsid w:val="00783869"/>
    <w:rsid w:val="007838F9"/>
    <w:rsid w:val="0078397B"/>
    <w:rsid w:val="00783CD8"/>
    <w:rsid w:val="00783D25"/>
    <w:rsid w:val="00783D73"/>
    <w:rsid w:val="00783E76"/>
    <w:rsid w:val="00783E7A"/>
    <w:rsid w:val="00783F72"/>
    <w:rsid w:val="00783FCD"/>
    <w:rsid w:val="00784019"/>
    <w:rsid w:val="00784479"/>
    <w:rsid w:val="0078448F"/>
    <w:rsid w:val="00784850"/>
    <w:rsid w:val="00784851"/>
    <w:rsid w:val="0078487E"/>
    <w:rsid w:val="00784981"/>
    <w:rsid w:val="00784AFD"/>
    <w:rsid w:val="00784D24"/>
    <w:rsid w:val="00784D3B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455"/>
    <w:rsid w:val="00786896"/>
    <w:rsid w:val="0078696A"/>
    <w:rsid w:val="00786BFE"/>
    <w:rsid w:val="00786CD6"/>
    <w:rsid w:val="00787085"/>
    <w:rsid w:val="00787173"/>
    <w:rsid w:val="0078719A"/>
    <w:rsid w:val="0078729F"/>
    <w:rsid w:val="007873D9"/>
    <w:rsid w:val="00787580"/>
    <w:rsid w:val="007875A1"/>
    <w:rsid w:val="00787693"/>
    <w:rsid w:val="007876CC"/>
    <w:rsid w:val="007878BA"/>
    <w:rsid w:val="0078790A"/>
    <w:rsid w:val="00787C18"/>
    <w:rsid w:val="00787F67"/>
    <w:rsid w:val="00787FC6"/>
    <w:rsid w:val="00790060"/>
    <w:rsid w:val="007905E7"/>
    <w:rsid w:val="00791634"/>
    <w:rsid w:val="00792185"/>
    <w:rsid w:val="007921C1"/>
    <w:rsid w:val="00792C45"/>
    <w:rsid w:val="00792D57"/>
    <w:rsid w:val="00792DCB"/>
    <w:rsid w:val="00792ECF"/>
    <w:rsid w:val="00792F41"/>
    <w:rsid w:val="007932C2"/>
    <w:rsid w:val="0079365A"/>
    <w:rsid w:val="007937AF"/>
    <w:rsid w:val="00793B39"/>
    <w:rsid w:val="00793E74"/>
    <w:rsid w:val="00793FA5"/>
    <w:rsid w:val="007940A6"/>
    <w:rsid w:val="0079417F"/>
    <w:rsid w:val="007947C6"/>
    <w:rsid w:val="00794D33"/>
    <w:rsid w:val="00794E75"/>
    <w:rsid w:val="00795987"/>
    <w:rsid w:val="00795C4F"/>
    <w:rsid w:val="00795D3D"/>
    <w:rsid w:val="00795D4E"/>
    <w:rsid w:val="00795F80"/>
    <w:rsid w:val="0079601B"/>
    <w:rsid w:val="0079612A"/>
    <w:rsid w:val="00796818"/>
    <w:rsid w:val="00796997"/>
    <w:rsid w:val="007969AD"/>
    <w:rsid w:val="00796AC2"/>
    <w:rsid w:val="00796CB0"/>
    <w:rsid w:val="00796CEF"/>
    <w:rsid w:val="00797001"/>
    <w:rsid w:val="0079711A"/>
    <w:rsid w:val="00797179"/>
    <w:rsid w:val="0079722F"/>
    <w:rsid w:val="007972C2"/>
    <w:rsid w:val="007974D1"/>
    <w:rsid w:val="00797AAF"/>
    <w:rsid w:val="00797BFD"/>
    <w:rsid w:val="00797EA5"/>
    <w:rsid w:val="00797F4B"/>
    <w:rsid w:val="007A0144"/>
    <w:rsid w:val="007A0884"/>
    <w:rsid w:val="007A0F21"/>
    <w:rsid w:val="007A10D7"/>
    <w:rsid w:val="007A1269"/>
    <w:rsid w:val="007A1313"/>
    <w:rsid w:val="007A169D"/>
    <w:rsid w:val="007A1BF8"/>
    <w:rsid w:val="007A1E46"/>
    <w:rsid w:val="007A1FFA"/>
    <w:rsid w:val="007A2053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CE4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E48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B44"/>
    <w:rsid w:val="007B0B63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7C9"/>
    <w:rsid w:val="007B2894"/>
    <w:rsid w:val="007B28EE"/>
    <w:rsid w:val="007B2B5D"/>
    <w:rsid w:val="007B2B6F"/>
    <w:rsid w:val="007B2E5B"/>
    <w:rsid w:val="007B2F28"/>
    <w:rsid w:val="007B2F45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976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140"/>
    <w:rsid w:val="007B6334"/>
    <w:rsid w:val="007B6478"/>
    <w:rsid w:val="007B67F1"/>
    <w:rsid w:val="007B6C96"/>
    <w:rsid w:val="007B6E5C"/>
    <w:rsid w:val="007B6EFB"/>
    <w:rsid w:val="007B7078"/>
    <w:rsid w:val="007B70D5"/>
    <w:rsid w:val="007B7192"/>
    <w:rsid w:val="007B754A"/>
    <w:rsid w:val="007B772A"/>
    <w:rsid w:val="007B7896"/>
    <w:rsid w:val="007B7BCA"/>
    <w:rsid w:val="007C0347"/>
    <w:rsid w:val="007C08D6"/>
    <w:rsid w:val="007C0952"/>
    <w:rsid w:val="007C0BB6"/>
    <w:rsid w:val="007C0BE9"/>
    <w:rsid w:val="007C0D9C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1F56"/>
    <w:rsid w:val="007C207D"/>
    <w:rsid w:val="007C20A5"/>
    <w:rsid w:val="007C2147"/>
    <w:rsid w:val="007C227F"/>
    <w:rsid w:val="007C29EA"/>
    <w:rsid w:val="007C2D59"/>
    <w:rsid w:val="007C2D78"/>
    <w:rsid w:val="007C2FA8"/>
    <w:rsid w:val="007C3152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7B3"/>
    <w:rsid w:val="007C6A55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530"/>
    <w:rsid w:val="007D2AB8"/>
    <w:rsid w:val="007D2D92"/>
    <w:rsid w:val="007D31D2"/>
    <w:rsid w:val="007D3214"/>
    <w:rsid w:val="007D3313"/>
    <w:rsid w:val="007D34AA"/>
    <w:rsid w:val="007D356D"/>
    <w:rsid w:val="007D35A6"/>
    <w:rsid w:val="007D35F4"/>
    <w:rsid w:val="007D3ADB"/>
    <w:rsid w:val="007D3BA1"/>
    <w:rsid w:val="007D3C4E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7A7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0CE"/>
    <w:rsid w:val="007E10EC"/>
    <w:rsid w:val="007E1660"/>
    <w:rsid w:val="007E2092"/>
    <w:rsid w:val="007E2578"/>
    <w:rsid w:val="007E25CD"/>
    <w:rsid w:val="007E29E1"/>
    <w:rsid w:val="007E2B1F"/>
    <w:rsid w:val="007E2CB6"/>
    <w:rsid w:val="007E2CFD"/>
    <w:rsid w:val="007E2D02"/>
    <w:rsid w:val="007E2FB0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243"/>
    <w:rsid w:val="007E5A5D"/>
    <w:rsid w:val="007E5AE9"/>
    <w:rsid w:val="007E5B38"/>
    <w:rsid w:val="007E5C3C"/>
    <w:rsid w:val="007E5EDA"/>
    <w:rsid w:val="007E5F14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E7FD9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08D"/>
    <w:rsid w:val="007F211A"/>
    <w:rsid w:val="007F2293"/>
    <w:rsid w:val="007F2470"/>
    <w:rsid w:val="007F24D9"/>
    <w:rsid w:val="007F2737"/>
    <w:rsid w:val="007F2927"/>
    <w:rsid w:val="007F2B90"/>
    <w:rsid w:val="007F2EEA"/>
    <w:rsid w:val="007F37C2"/>
    <w:rsid w:val="007F3C4A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2A"/>
    <w:rsid w:val="007F5271"/>
    <w:rsid w:val="007F55F0"/>
    <w:rsid w:val="007F5A97"/>
    <w:rsid w:val="007F5AC6"/>
    <w:rsid w:val="007F5D2B"/>
    <w:rsid w:val="007F6486"/>
    <w:rsid w:val="007F64CF"/>
    <w:rsid w:val="007F650D"/>
    <w:rsid w:val="007F6596"/>
    <w:rsid w:val="007F6751"/>
    <w:rsid w:val="007F686C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70C"/>
    <w:rsid w:val="0080286F"/>
    <w:rsid w:val="00802910"/>
    <w:rsid w:val="00802D1A"/>
    <w:rsid w:val="0080321D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3A1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5E"/>
    <w:rsid w:val="008069D5"/>
    <w:rsid w:val="008069DF"/>
    <w:rsid w:val="00806BCF"/>
    <w:rsid w:val="00806D43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84C"/>
    <w:rsid w:val="00812866"/>
    <w:rsid w:val="00812A32"/>
    <w:rsid w:val="0081310E"/>
    <w:rsid w:val="008131DD"/>
    <w:rsid w:val="008133AF"/>
    <w:rsid w:val="008133B1"/>
    <w:rsid w:val="008133D7"/>
    <w:rsid w:val="00813CDA"/>
    <w:rsid w:val="00813CF0"/>
    <w:rsid w:val="00813F8B"/>
    <w:rsid w:val="008140A5"/>
    <w:rsid w:val="00814470"/>
    <w:rsid w:val="00814879"/>
    <w:rsid w:val="008149BD"/>
    <w:rsid w:val="00814C9C"/>
    <w:rsid w:val="00814CFB"/>
    <w:rsid w:val="00814DB3"/>
    <w:rsid w:val="00814E3F"/>
    <w:rsid w:val="00814E4A"/>
    <w:rsid w:val="00814EA5"/>
    <w:rsid w:val="00815150"/>
    <w:rsid w:val="00815204"/>
    <w:rsid w:val="00815478"/>
    <w:rsid w:val="0081557F"/>
    <w:rsid w:val="00815938"/>
    <w:rsid w:val="0081599B"/>
    <w:rsid w:val="008159CB"/>
    <w:rsid w:val="008159F2"/>
    <w:rsid w:val="00815A03"/>
    <w:rsid w:val="00815BCC"/>
    <w:rsid w:val="00815CC4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0CD7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9F4"/>
    <w:rsid w:val="00823C84"/>
    <w:rsid w:val="00823CF6"/>
    <w:rsid w:val="00823FB6"/>
    <w:rsid w:val="00824184"/>
    <w:rsid w:val="00824390"/>
    <w:rsid w:val="008244B2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5DBB"/>
    <w:rsid w:val="00826038"/>
    <w:rsid w:val="008260E7"/>
    <w:rsid w:val="0082620B"/>
    <w:rsid w:val="0082665E"/>
    <w:rsid w:val="00826A7E"/>
    <w:rsid w:val="00826A99"/>
    <w:rsid w:val="00826ACB"/>
    <w:rsid w:val="00826C1C"/>
    <w:rsid w:val="00826F4F"/>
    <w:rsid w:val="00827266"/>
    <w:rsid w:val="0082744C"/>
    <w:rsid w:val="008277FD"/>
    <w:rsid w:val="00827CFD"/>
    <w:rsid w:val="00827E1B"/>
    <w:rsid w:val="0083012B"/>
    <w:rsid w:val="0083039F"/>
    <w:rsid w:val="00830649"/>
    <w:rsid w:val="008306FF"/>
    <w:rsid w:val="00830765"/>
    <w:rsid w:val="00830A76"/>
    <w:rsid w:val="00830AD7"/>
    <w:rsid w:val="00830B75"/>
    <w:rsid w:val="00830BC6"/>
    <w:rsid w:val="00830CAE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B97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4F54"/>
    <w:rsid w:val="00835203"/>
    <w:rsid w:val="00835298"/>
    <w:rsid w:val="008352BD"/>
    <w:rsid w:val="008355F0"/>
    <w:rsid w:val="008357A5"/>
    <w:rsid w:val="00835970"/>
    <w:rsid w:val="00835978"/>
    <w:rsid w:val="00835D45"/>
    <w:rsid w:val="00835EC1"/>
    <w:rsid w:val="00836A66"/>
    <w:rsid w:val="00836AD4"/>
    <w:rsid w:val="00836EA1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A43"/>
    <w:rsid w:val="00840DBE"/>
    <w:rsid w:val="0084125B"/>
    <w:rsid w:val="0084170C"/>
    <w:rsid w:val="00841B39"/>
    <w:rsid w:val="00841B6E"/>
    <w:rsid w:val="00841BA7"/>
    <w:rsid w:val="00841D5D"/>
    <w:rsid w:val="008420F3"/>
    <w:rsid w:val="008421D1"/>
    <w:rsid w:val="00842684"/>
    <w:rsid w:val="008427D5"/>
    <w:rsid w:val="0084282C"/>
    <w:rsid w:val="00842A1E"/>
    <w:rsid w:val="00842BF9"/>
    <w:rsid w:val="00842DBA"/>
    <w:rsid w:val="00843814"/>
    <w:rsid w:val="0084381E"/>
    <w:rsid w:val="00843904"/>
    <w:rsid w:val="008439B8"/>
    <w:rsid w:val="00843BB5"/>
    <w:rsid w:val="00843F3F"/>
    <w:rsid w:val="0084418A"/>
    <w:rsid w:val="00844194"/>
    <w:rsid w:val="008444E9"/>
    <w:rsid w:val="008446B3"/>
    <w:rsid w:val="00844ABE"/>
    <w:rsid w:val="00844B45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8F6"/>
    <w:rsid w:val="00847F16"/>
    <w:rsid w:val="00847FF8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2F6"/>
    <w:rsid w:val="00852393"/>
    <w:rsid w:val="00852415"/>
    <w:rsid w:val="008524E2"/>
    <w:rsid w:val="00852597"/>
    <w:rsid w:val="008527E8"/>
    <w:rsid w:val="00852A21"/>
    <w:rsid w:val="00852AF7"/>
    <w:rsid w:val="00852B37"/>
    <w:rsid w:val="00852C05"/>
    <w:rsid w:val="00852C2F"/>
    <w:rsid w:val="00852E2A"/>
    <w:rsid w:val="00852FA6"/>
    <w:rsid w:val="00852FB3"/>
    <w:rsid w:val="0085324F"/>
    <w:rsid w:val="008533C4"/>
    <w:rsid w:val="00853404"/>
    <w:rsid w:val="00853499"/>
    <w:rsid w:val="0085354A"/>
    <w:rsid w:val="0085355C"/>
    <w:rsid w:val="0085380D"/>
    <w:rsid w:val="00853A05"/>
    <w:rsid w:val="00853D24"/>
    <w:rsid w:val="00853D56"/>
    <w:rsid w:val="00853E60"/>
    <w:rsid w:val="00853FD9"/>
    <w:rsid w:val="008542F1"/>
    <w:rsid w:val="00854454"/>
    <w:rsid w:val="008547D2"/>
    <w:rsid w:val="00854895"/>
    <w:rsid w:val="00854919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5E9"/>
    <w:rsid w:val="00856BAD"/>
    <w:rsid w:val="00856D6F"/>
    <w:rsid w:val="00856DCF"/>
    <w:rsid w:val="00856F02"/>
    <w:rsid w:val="00856FB8"/>
    <w:rsid w:val="0085756A"/>
    <w:rsid w:val="0085790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CA7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1F5B"/>
    <w:rsid w:val="008621E2"/>
    <w:rsid w:val="00862233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8B"/>
    <w:rsid w:val="00865DA3"/>
    <w:rsid w:val="008660A9"/>
    <w:rsid w:val="00866122"/>
    <w:rsid w:val="00866819"/>
    <w:rsid w:val="008668E7"/>
    <w:rsid w:val="008669BD"/>
    <w:rsid w:val="00866B5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249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E95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E5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4EF0"/>
    <w:rsid w:val="008751BB"/>
    <w:rsid w:val="0087527F"/>
    <w:rsid w:val="008754E6"/>
    <w:rsid w:val="0087565E"/>
    <w:rsid w:val="00875863"/>
    <w:rsid w:val="008758B9"/>
    <w:rsid w:val="00875959"/>
    <w:rsid w:val="00875A0C"/>
    <w:rsid w:val="00875D38"/>
    <w:rsid w:val="00875DDB"/>
    <w:rsid w:val="00876147"/>
    <w:rsid w:val="00876486"/>
    <w:rsid w:val="00876634"/>
    <w:rsid w:val="008766C5"/>
    <w:rsid w:val="00876714"/>
    <w:rsid w:val="00876748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357"/>
    <w:rsid w:val="008815F0"/>
    <w:rsid w:val="008817E9"/>
    <w:rsid w:val="00881DDF"/>
    <w:rsid w:val="00881E2E"/>
    <w:rsid w:val="00881F37"/>
    <w:rsid w:val="00882010"/>
    <w:rsid w:val="008821A2"/>
    <w:rsid w:val="008821F6"/>
    <w:rsid w:val="00882265"/>
    <w:rsid w:val="00882B4A"/>
    <w:rsid w:val="00882B85"/>
    <w:rsid w:val="00882E2B"/>
    <w:rsid w:val="00882FAF"/>
    <w:rsid w:val="00883190"/>
    <w:rsid w:val="00883221"/>
    <w:rsid w:val="00883506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B43"/>
    <w:rsid w:val="00884DE3"/>
    <w:rsid w:val="0088533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0A"/>
    <w:rsid w:val="00890723"/>
    <w:rsid w:val="008908E2"/>
    <w:rsid w:val="00890FBD"/>
    <w:rsid w:val="00890FC6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C2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9C0"/>
    <w:rsid w:val="00896CFC"/>
    <w:rsid w:val="00896E18"/>
    <w:rsid w:val="00896F51"/>
    <w:rsid w:val="00897398"/>
    <w:rsid w:val="00897972"/>
    <w:rsid w:val="00897EA3"/>
    <w:rsid w:val="00897ECF"/>
    <w:rsid w:val="008A09B7"/>
    <w:rsid w:val="008A0A00"/>
    <w:rsid w:val="008A0D81"/>
    <w:rsid w:val="008A104D"/>
    <w:rsid w:val="008A11B4"/>
    <w:rsid w:val="008A11C2"/>
    <w:rsid w:val="008A14AC"/>
    <w:rsid w:val="008A1687"/>
    <w:rsid w:val="008A17F6"/>
    <w:rsid w:val="008A1F62"/>
    <w:rsid w:val="008A1F66"/>
    <w:rsid w:val="008A2515"/>
    <w:rsid w:val="008A2674"/>
    <w:rsid w:val="008A2735"/>
    <w:rsid w:val="008A27A7"/>
    <w:rsid w:val="008A2878"/>
    <w:rsid w:val="008A28A6"/>
    <w:rsid w:val="008A2971"/>
    <w:rsid w:val="008A2974"/>
    <w:rsid w:val="008A2BBF"/>
    <w:rsid w:val="008A2C9F"/>
    <w:rsid w:val="008A2DE6"/>
    <w:rsid w:val="008A327B"/>
    <w:rsid w:val="008A36A7"/>
    <w:rsid w:val="008A3926"/>
    <w:rsid w:val="008A39AA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CD3"/>
    <w:rsid w:val="008A4D15"/>
    <w:rsid w:val="008A4D84"/>
    <w:rsid w:val="008A4E36"/>
    <w:rsid w:val="008A4E46"/>
    <w:rsid w:val="008A4FCA"/>
    <w:rsid w:val="008A5A37"/>
    <w:rsid w:val="008A5E0E"/>
    <w:rsid w:val="008A6012"/>
    <w:rsid w:val="008A6264"/>
    <w:rsid w:val="008A654B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CBD"/>
    <w:rsid w:val="008A7E28"/>
    <w:rsid w:val="008A7E94"/>
    <w:rsid w:val="008B0342"/>
    <w:rsid w:val="008B0458"/>
    <w:rsid w:val="008B048D"/>
    <w:rsid w:val="008B07C1"/>
    <w:rsid w:val="008B0A0A"/>
    <w:rsid w:val="008B0BD8"/>
    <w:rsid w:val="008B0C50"/>
    <w:rsid w:val="008B0D5B"/>
    <w:rsid w:val="008B1428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63"/>
    <w:rsid w:val="008B51A5"/>
    <w:rsid w:val="008B51D6"/>
    <w:rsid w:val="008B53B4"/>
    <w:rsid w:val="008B563A"/>
    <w:rsid w:val="008B59A7"/>
    <w:rsid w:val="008B5D5F"/>
    <w:rsid w:val="008B5EA1"/>
    <w:rsid w:val="008B5FC7"/>
    <w:rsid w:val="008B6249"/>
    <w:rsid w:val="008B628A"/>
    <w:rsid w:val="008B62AE"/>
    <w:rsid w:val="008B639A"/>
    <w:rsid w:val="008B6585"/>
    <w:rsid w:val="008B693A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33"/>
    <w:rsid w:val="008C0357"/>
    <w:rsid w:val="008C05D7"/>
    <w:rsid w:val="008C0A3B"/>
    <w:rsid w:val="008C0CB9"/>
    <w:rsid w:val="008C0F9C"/>
    <w:rsid w:val="008C1484"/>
    <w:rsid w:val="008C191D"/>
    <w:rsid w:val="008C1A74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9B2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0A4"/>
    <w:rsid w:val="008C616C"/>
    <w:rsid w:val="008C6B41"/>
    <w:rsid w:val="008C6B44"/>
    <w:rsid w:val="008C6E87"/>
    <w:rsid w:val="008C7022"/>
    <w:rsid w:val="008C730D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7E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866"/>
    <w:rsid w:val="008D4BA1"/>
    <w:rsid w:val="008D501E"/>
    <w:rsid w:val="008D503B"/>
    <w:rsid w:val="008D52A3"/>
    <w:rsid w:val="008D532A"/>
    <w:rsid w:val="008D5684"/>
    <w:rsid w:val="008D5956"/>
    <w:rsid w:val="008D5A88"/>
    <w:rsid w:val="008D5B92"/>
    <w:rsid w:val="008D5BB8"/>
    <w:rsid w:val="008D5C3A"/>
    <w:rsid w:val="008D6176"/>
    <w:rsid w:val="008D624B"/>
    <w:rsid w:val="008D631A"/>
    <w:rsid w:val="008D6672"/>
    <w:rsid w:val="008D677B"/>
    <w:rsid w:val="008D67AC"/>
    <w:rsid w:val="008D6923"/>
    <w:rsid w:val="008D69DB"/>
    <w:rsid w:val="008D6C22"/>
    <w:rsid w:val="008D6D28"/>
    <w:rsid w:val="008D6D83"/>
    <w:rsid w:val="008D74A3"/>
    <w:rsid w:val="008D75FC"/>
    <w:rsid w:val="008D77EC"/>
    <w:rsid w:val="008D78FE"/>
    <w:rsid w:val="008D7C5E"/>
    <w:rsid w:val="008D7E52"/>
    <w:rsid w:val="008E0014"/>
    <w:rsid w:val="008E015B"/>
    <w:rsid w:val="008E03A4"/>
    <w:rsid w:val="008E047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3F2D"/>
    <w:rsid w:val="008E40A3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5E65"/>
    <w:rsid w:val="008E62F9"/>
    <w:rsid w:val="008E64D7"/>
    <w:rsid w:val="008E6942"/>
    <w:rsid w:val="008E6A99"/>
    <w:rsid w:val="008E6AAA"/>
    <w:rsid w:val="008E6C5E"/>
    <w:rsid w:val="008E741F"/>
    <w:rsid w:val="008E7644"/>
    <w:rsid w:val="008E766D"/>
    <w:rsid w:val="008E7EE3"/>
    <w:rsid w:val="008E7F56"/>
    <w:rsid w:val="008E7FED"/>
    <w:rsid w:val="008F00E5"/>
    <w:rsid w:val="008F0254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8A"/>
    <w:rsid w:val="008F16B4"/>
    <w:rsid w:val="008F1B71"/>
    <w:rsid w:val="008F1B9F"/>
    <w:rsid w:val="008F1E14"/>
    <w:rsid w:val="008F1E68"/>
    <w:rsid w:val="008F23A1"/>
    <w:rsid w:val="008F23AF"/>
    <w:rsid w:val="008F23C7"/>
    <w:rsid w:val="008F282B"/>
    <w:rsid w:val="008F2BF5"/>
    <w:rsid w:val="008F2D6C"/>
    <w:rsid w:val="008F36C5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3BE"/>
    <w:rsid w:val="008F641D"/>
    <w:rsid w:val="008F661E"/>
    <w:rsid w:val="008F6758"/>
    <w:rsid w:val="008F6778"/>
    <w:rsid w:val="008F6E0E"/>
    <w:rsid w:val="008F745C"/>
    <w:rsid w:val="008F7971"/>
    <w:rsid w:val="008F79CE"/>
    <w:rsid w:val="008F7A7A"/>
    <w:rsid w:val="008F7CB5"/>
    <w:rsid w:val="008F7D4E"/>
    <w:rsid w:val="008F7D57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71E"/>
    <w:rsid w:val="00901F4C"/>
    <w:rsid w:val="00902594"/>
    <w:rsid w:val="009026C3"/>
    <w:rsid w:val="009029DC"/>
    <w:rsid w:val="00902A6D"/>
    <w:rsid w:val="00902B21"/>
    <w:rsid w:val="00902BD7"/>
    <w:rsid w:val="00902D9C"/>
    <w:rsid w:val="00902F7A"/>
    <w:rsid w:val="00902FDF"/>
    <w:rsid w:val="0090341F"/>
    <w:rsid w:val="0090360E"/>
    <w:rsid w:val="00903A30"/>
    <w:rsid w:val="00903B3C"/>
    <w:rsid w:val="00903FDE"/>
    <w:rsid w:val="009042B5"/>
    <w:rsid w:val="009042C4"/>
    <w:rsid w:val="00904374"/>
    <w:rsid w:val="009044FE"/>
    <w:rsid w:val="0090472E"/>
    <w:rsid w:val="0090490C"/>
    <w:rsid w:val="00904D40"/>
    <w:rsid w:val="00905727"/>
    <w:rsid w:val="0090574E"/>
    <w:rsid w:val="009057D6"/>
    <w:rsid w:val="0090583E"/>
    <w:rsid w:val="009058EC"/>
    <w:rsid w:val="00905DB8"/>
    <w:rsid w:val="00906133"/>
    <w:rsid w:val="00906242"/>
    <w:rsid w:val="009064BE"/>
    <w:rsid w:val="00906690"/>
    <w:rsid w:val="00906BFA"/>
    <w:rsid w:val="0090712A"/>
    <w:rsid w:val="00907488"/>
    <w:rsid w:val="009074A2"/>
    <w:rsid w:val="009074CA"/>
    <w:rsid w:val="0090774B"/>
    <w:rsid w:val="00907895"/>
    <w:rsid w:val="009078C1"/>
    <w:rsid w:val="00907D67"/>
    <w:rsid w:val="00910433"/>
    <w:rsid w:val="00910453"/>
    <w:rsid w:val="0091056C"/>
    <w:rsid w:val="00910616"/>
    <w:rsid w:val="009109EA"/>
    <w:rsid w:val="00910CD7"/>
    <w:rsid w:val="00910E0F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C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5C"/>
    <w:rsid w:val="00914787"/>
    <w:rsid w:val="0091478A"/>
    <w:rsid w:val="00914C14"/>
    <w:rsid w:val="00914D99"/>
    <w:rsid w:val="009153BF"/>
    <w:rsid w:val="009157DF"/>
    <w:rsid w:val="0091585E"/>
    <w:rsid w:val="00915DF4"/>
    <w:rsid w:val="00915E28"/>
    <w:rsid w:val="00915E57"/>
    <w:rsid w:val="0091601C"/>
    <w:rsid w:val="00916215"/>
    <w:rsid w:val="0091687D"/>
    <w:rsid w:val="009171D8"/>
    <w:rsid w:val="00917431"/>
    <w:rsid w:val="0091769A"/>
    <w:rsid w:val="00917AC5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363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8B2"/>
    <w:rsid w:val="00923AF5"/>
    <w:rsid w:val="00923BF4"/>
    <w:rsid w:val="009240ED"/>
    <w:rsid w:val="00924383"/>
    <w:rsid w:val="009243D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467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4D5"/>
    <w:rsid w:val="009326A2"/>
    <w:rsid w:val="009329DF"/>
    <w:rsid w:val="00932AC4"/>
    <w:rsid w:val="00932CF3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40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CF2"/>
    <w:rsid w:val="00940DDE"/>
    <w:rsid w:val="00940FFC"/>
    <w:rsid w:val="0094106D"/>
    <w:rsid w:val="00941092"/>
    <w:rsid w:val="009410B5"/>
    <w:rsid w:val="0094110A"/>
    <w:rsid w:val="00941293"/>
    <w:rsid w:val="0094138A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6C9"/>
    <w:rsid w:val="00942826"/>
    <w:rsid w:val="00942868"/>
    <w:rsid w:val="00942AF8"/>
    <w:rsid w:val="00942D1E"/>
    <w:rsid w:val="00942E1E"/>
    <w:rsid w:val="00942F36"/>
    <w:rsid w:val="00942F46"/>
    <w:rsid w:val="00942FF5"/>
    <w:rsid w:val="00943065"/>
    <w:rsid w:val="00943089"/>
    <w:rsid w:val="009431B4"/>
    <w:rsid w:val="00943B5E"/>
    <w:rsid w:val="00943CE0"/>
    <w:rsid w:val="00943DBE"/>
    <w:rsid w:val="00943E21"/>
    <w:rsid w:val="00943EC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14"/>
    <w:rsid w:val="009472A8"/>
    <w:rsid w:val="009472F3"/>
    <w:rsid w:val="0094732C"/>
    <w:rsid w:val="009473C2"/>
    <w:rsid w:val="00947AC1"/>
    <w:rsid w:val="00947C67"/>
    <w:rsid w:val="00947D1F"/>
    <w:rsid w:val="009502FC"/>
    <w:rsid w:val="009505B3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5C2"/>
    <w:rsid w:val="00952674"/>
    <w:rsid w:val="009527E2"/>
    <w:rsid w:val="009527FB"/>
    <w:rsid w:val="00952B1C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178"/>
    <w:rsid w:val="0096031C"/>
    <w:rsid w:val="0096062A"/>
    <w:rsid w:val="00960685"/>
    <w:rsid w:val="00960810"/>
    <w:rsid w:val="00960826"/>
    <w:rsid w:val="00960D3B"/>
    <w:rsid w:val="00960F0C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2C36"/>
    <w:rsid w:val="009630A8"/>
    <w:rsid w:val="00963111"/>
    <w:rsid w:val="00963258"/>
    <w:rsid w:val="0096331A"/>
    <w:rsid w:val="009637D6"/>
    <w:rsid w:val="00963853"/>
    <w:rsid w:val="00963975"/>
    <w:rsid w:val="00963A38"/>
    <w:rsid w:val="00963C1E"/>
    <w:rsid w:val="00963F31"/>
    <w:rsid w:val="00964042"/>
    <w:rsid w:val="00964201"/>
    <w:rsid w:val="00964487"/>
    <w:rsid w:val="0096478A"/>
    <w:rsid w:val="009648DE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B8C"/>
    <w:rsid w:val="00965D05"/>
    <w:rsid w:val="00965D88"/>
    <w:rsid w:val="00965E5B"/>
    <w:rsid w:val="00966010"/>
    <w:rsid w:val="0096626A"/>
    <w:rsid w:val="009668A9"/>
    <w:rsid w:val="00966994"/>
    <w:rsid w:val="00966A46"/>
    <w:rsid w:val="00966D3C"/>
    <w:rsid w:val="00966E07"/>
    <w:rsid w:val="00966E45"/>
    <w:rsid w:val="00966F5B"/>
    <w:rsid w:val="0096701C"/>
    <w:rsid w:val="00967174"/>
    <w:rsid w:val="009671DA"/>
    <w:rsid w:val="009675C2"/>
    <w:rsid w:val="009675E0"/>
    <w:rsid w:val="0096788C"/>
    <w:rsid w:val="0096799B"/>
    <w:rsid w:val="00967C1D"/>
    <w:rsid w:val="00967E50"/>
    <w:rsid w:val="0097006C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3B6"/>
    <w:rsid w:val="009713CF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14E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57"/>
    <w:rsid w:val="00975660"/>
    <w:rsid w:val="009757D0"/>
    <w:rsid w:val="00975B23"/>
    <w:rsid w:val="00975F0E"/>
    <w:rsid w:val="00975F21"/>
    <w:rsid w:val="00975F5A"/>
    <w:rsid w:val="00976020"/>
    <w:rsid w:val="009762DE"/>
    <w:rsid w:val="009764B1"/>
    <w:rsid w:val="0097654A"/>
    <w:rsid w:val="00976B96"/>
    <w:rsid w:val="00976F3D"/>
    <w:rsid w:val="00977020"/>
    <w:rsid w:val="009771F3"/>
    <w:rsid w:val="00977276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10C"/>
    <w:rsid w:val="0098130D"/>
    <w:rsid w:val="009814AF"/>
    <w:rsid w:val="0098153B"/>
    <w:rsid w:val="00981841"/>
    <w:rsid w:val="009819CC"/>
    <w:rsid w:val="00981A45"/>
    <w:rsid w:val="00981B08"/>
    <w:rsid w:val="00981CEF"/>
    <w:rsid w:val="00981D2B"/>
    <w:rsid w:val="00981E48"/>
    <w:rsid w:val="00981E58"/>
    <w:rsid w:val="009822A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3F50"/>
    <w:rsid w:val="00984025"/>
    <w:rsid w:val="009846F4"/>
    <w:rsid w:val="00984841"/>
    <w:rsid w:val="00984978"/>
    <w:rsid w:val="00984B6E"/>
    <w:rsid w:val="00984B7C"/>
    <w:rsid w:val="00984CBC"/>
    <w:rsid w:val="00984E81"/>
    <w:rsid w:val="009850F2"/>
    <w:rsid w:val="00985389"/>
    <w:rsid w:val="0098556E"/>
    <w:rsid w:val="009855AF"/>
    <w:rsid w:val="00985608"/>
    <w:rsid w:val="00985999"/>
    <w:rsid w:val="00985AF3"/>
    <w:rsid w:val="00985BDF"/>
    <w:rsid w:val="009860FA"/>
    <w:rsid w:val="009863E1"/>
    <w:rsid w:val="009863EF"/>
    <w:rsid w:val="00986490"/>
    <w:rsid w:val="00986BD8"/>
    <w:rsid w:val="00986CC0"/>
    <w:rsid w:val="00986D83"/>
    <w:rsid w:val="00986DCA"/>
    <w:rsid w:val="00987002"/>
    <w:rsid w:val="009878C5"/>
    <w:rsid w:val="00987DCE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783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4BD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14D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D98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333"/>
    <w:rsid w:val="009A162E"/>
    <w:rsid w:val="009A16E9"/>
    <w:rsid w:val="009A1AF0"/>
    <w:rsid w:val="009A1DC7"/>
    <w:rsid w:val="009A1DD7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1A8"/>
    <w:rsid w:val="009A4E43"/>
    <w:rsid w:val="009A5047"/>
    <w:rsid w:val="009A544F"/>
    <w:rsid w:val="009A56CB"/>
    <w:rsid w:val="009A5A20"/>
    <w:rsid w:val="009A5D00"/>
    <w:rsid w:val="009A5F02"/>
    <w:rsid w:val="009A5F91"/>
    <w:rsid w:val="009A619E"/>
    <w:rsid w:val="009A63DA"/>
    <w:rsid w:val="009A68F0"/>
    <w:rsid w:val="009A6C95"/>
    <w:rsid w:val="009A7355"/>
    <w:rsid w:val="009A7471"/>
    <w:rsid w:val="009A75F0"/>
    <w:rsid w:val="009A76EC"/>
    <w:rsid w:val="009A7833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1D86"/>
    <w:rsid w:val="009B27DD"/>
    <w:rsid w:val="009B2839"/>
    <w:rsid w:val="009B2876"/>
    <w:rsid w:val="009B2962"/>
    <w:rsid w:val="009B29D2"/>
    <w:rsid w:val="009B2CAA"/>
    <w:rsid w:val="009B2CFB"/>
    <w:rsid w:val="009B2E9C"/>
    <w:rsid w:val="009B2ECA"/>
    <w:rsid w:val="009B30C1"/>
    <w:rsid w:val="009B33C3"/>
    <w:rsid w:val="009B33CF"/>
    <w:rsid w:val="009B341B"/>
    <w:rsid w:val="009B3591"/>
    <w:rsid w:val="009B3611"/>
    <w:rsid w:val="009B36BF"/>
    <w:rsid w:val="009B3791"/>
    <w:rsid w:val="009B3C52"/>
    <w:rsid w:val="009B3CCB"/>
    <w:rsid w:val="009B3EBA"/>
    <w:rsid w:val="009B401A"/>
    <w:rsid w:val="009B412D"/>
    <w:rsid w:val="009B4219"/>
    <w:rsid w:val="009B4593"/>
    <w:rsid w:val="009B46DE"/>
    <w:rsid w:val="009B46DF"/>
    <w:rsid w:val="009B46F0"/>
    <w:rsid w:val="009B4D9C"/>
    <w:rsid w:val="009B4DC7"/>
    <w:rsid w:val="009B4EA6"/>
    <w:rsid w:val="009B4FFB"/>
    <w:rsid w:val="009B508E"/>
    <w:rsid w:val="009B5166"/>
    <w:rsid w:val="009B5955"/>
    <w:rsid w:val="009B5ACE"/>
    <w:rsid w:val="009B5AE6"/>
    <w:rsid w:val="009B5CFD"/>
    <w:rsid w:val="009B63E6"/>
    <w:rsid w:val="009B6494"/>
    <w:rsid w:val="009B6676"/>
    <w:rsid w:val="009B6890"/>
    <w:rsid w:val="009B6F36"/>
    <w:rsid w:val="009B71EE"/>
    <w:rsid w:val="009B7353"/>
    <w:rsid w:val="009B736C"/>
    <w:rsid w:val="009B7445"/>
    <w:rsid w:val="009B7454"/>
    <w:rsid w:val="009B7625"/>
    <w:rsid w:val="009B797F"/>
    <w:rsid w:val="009B799C"/>
    <w:rsid w:val="009B7CDA"/>
    <w:rsid w:val="009B7E9C"/>
    <w:rsid w:val="009C0236"/>
    <w:rsid w:val="009C02F3"/>
    <w:rsid w:val="009C03A2"/>
    <w:rsid w:val="009C0508"/>
    <w:rsid w:val="009C05F6"/>
    <w:rsid w:val="009C064B"/>
    <w:rsid w:val="009C0798"/>
    <w:rsid w:val="009C081A"/>
    <w:rsid w:val="009C08F9"/>
    <w:rsid w:val="009C0A63"/>
    <w:rsid w:val="009C0C08"/>
    <w:rsid w:val="009C0F19"/>
    <w:rsid w:val="009C121D"/>
    <w:rsid w:val="009C1350"/>
    <w:rsid w:val="009C155D"/>
    <w:rsid w:val="009C1721"/>
    <w:rsid w:val="009C17FB"/>
    <w:rsid w:val="009C1862"/>
    <w:rsid w:val="009C1A88"/>
    <w:rsid w:val="009C1D24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60E"/>
    <w:rsid w:val="009C4AE8"/>
    <w:rsid w:val="009C4BF9"/>
    <w:rsid w:val="009C4CF7"/>
    <w:rsid w:val="009C4D44"/>
    <w:rsid w:val="009C4E51"/>
    <w:rsid w:val="009C50DE"/>
    <w:rsid w:val="009C5211"/>
    <w:rsid w:val="009C5934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8A7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CFE"/>
    <w:rsid w:val="009D2E30"/>
    <w:rsid w:val="009D2EE8"/>
    <w:rsid w:val="009D33A0"/>
    <w:rsid w:val="009D3407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39B"/>
    <w:rsid w:val="009D4A63"/>
    <w:rsid w:val="009D4C9E"/>
    <w:rsid w:val="009D4D09"/>
    <w:rsid w:val="009D5280"/>
    <w:rsid w:val="009D55A3"/>
    <w:rsid w:val="009D5730"/>
    <w:rsid w:val="009D5738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E33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62C"/>
    <w:rsid w:val="009E381B"/>
    <w:rsid w:val="009E394B"/>
    <w:rsid w:val="009E399C"/>
    <w:rsid w:val="009E3AB3"/>
    <w:rsid w:val="009E3B7D"/>
    <w:rsid w:val="009E3B83"/>
    <w:rsid w:val="009E3C40"/>
    <w:rsid w:val="009E3DA7"/>
    <w:rsid w:val="009E3FCE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A14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E7D0F"/>
    <w:rsid w:val="009F00FD"/>
    <w:rsid w:val="009F01D2"/>
    <w:rsid w:val="009F03D8"/>
    <w:rsid w:val="009F0A48"/>
    <w:rsid w:val="009F0AB5"/>
    <w:rsid w:val="009F1363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3F20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4F3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74A"/>
    <w:rsid w:val="00A00B17"/>
    <w:rsid w:val="00A00BA8"/>
    <w:rsid w:val="00A0109C"/>
    <w:rsid w:val="00A01103"/>
    <w:rsid w:val="00A01229"/>
    <w:rsid w:val="00A01699"/>
    <w:rsid w:val="00A0201E"/>
    <w:rsid w:val="00A02059"/>
    <w:rsid w:val="00A0219D"/>
    <w:rsid w:val="00A0224F"/>
    <w:rsid w:val="00A022D1"/>
    <w:rsid w:val="00A025B7"/>
    <w:rsid w:val="00A02766"/>
    <w:rsid w:val="00A027A7"/>
    <w:rsid w:val="00A0288E"/>
    <w:rsid w:val="00A03377"/>
    <w:rsid w:val="00A03534"/>
    <w:rsid w:val="00A038AB"/>
    <w:rsid w:val="00A03C53"/>
    <w:rsid w:val="00A03D75"/>
    <w:rsid w:val="00A03EF7"/>
    <w:rsid w:val="00A04017"/>
    <w:rsid w:val="00A049BB"/>
    <w:rsid w:val="00A04D05"/>
    <w:rsid w:val="00A0535C"/>
    <w:rsid w:val="00A054AD"/>
    <w:rsid w:val="00A0564C"/>
    <w:rsid w:val="00A05721"/>
    <w:rsid w:val="00A05871"/>
    <w:rsid w:val="00A05A96"/>
    <w:rsid w:val="00A05CF1"/>
    <w:rsid w:val="00A05D92"/>
    <w:rsid w:val="00A05F45"/>
    <w:rsid w:val="00A06276"/>
    <w:rsid w:val="00A06581"/>
    <w:rsid w:val="00A06B98"/>
    <w:rsid w:val="00A06BF8"/>
    <w:rsid w:val="00A06C5A"/>
    <w:rsid w:val="00A070B5"/>
    <w:rsid w:val="00A07350"/>
    <w:rsid w:val="00A073CD"/>
    <w:rsid w:val="00A07494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8A6"/>
    <w:rsid w:val="00A119EB"/>
    <w:rsid w:val="00A11A56"/>
    <w:rsid w:val="00A11B0A"/>
    <w:rsid w:val="00A11C0D"/>
    <w:rsid w:val="00A11F04"/>
    <w:rsid w:val="00A12374"/>
    <w:rsid w:val="00A1257B"/>
    <w:rsid w:val="00A12BFD"/>
    <w:rsid w:val="00A12D56"/>
    <w:rsid w:val="00A1341E"/>
    <w:rsid w:val="00A1352A"/>
    <w:rsid w:val="00A13737"/>
    <w:rsid w:val="00A13990"/>
    <w:rsid w:val="00A13AE5"/>
    <w:rsid w:val="00A13D75"/>
    <w:rsid w:val="00A14314"/>
    <w:rsid w:val="00A146A3"/>
    <w:rsid w:val="00A146D0"/>
    <w:rsid w:val="00A14FFB"/>
    <w:rsid w:val="00A15321"/>
    <w:rsid w:val="00A15395"/>
    <w:rsid w:val="00A154DD"/>
    <w:rsid w:val="00A155DE"/>
    <w:rsid w:val="00A156DA"/>
    <w:rsid w:val="00A15A7F"/>
    <w:rsid w:val="00A15E57"/>
    <w:rsid w:val="00A15F00"/>
    <w:rsid w:val="00A161E9"/>
    <w:rsid w:val="00A16285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17D69"/>
    <w:rsid w:val="00A20020"/>
    <w:rsid w:val="00A2029D"/>
    <w:rsid w:val="00A20564"/>
    <w:rsid w:val="00A205A6"/>
    <w:rsid w:val="00A205E3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31B"/>
    <w:rsid w:val="00A22546"/>
    <w:rsid w:val="00A22678"/>
    <w:rsid w:val="00A2272D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5C17"/>
    <w:rsid w:val="00A260F8"/>
    <w:rsid w:val="00A26248"/>
    <w:rsid w:val="00A26918"/>
    <w:rsid w:val="00A269FF"/>
    <w:rsid w:val="00A26E37"/>
    <w:rsid w:val="00A26F72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34"/>
    <w:rsid w:val="00A30A57"/>
    <w:rsid w:val="00A30A89"/>
    <w:rsid w:val="00A30CDE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21"/>
    <w:rsid w:val="00A31EDE"/>
    <w:rsid w:val="00A3205F"/>
    <w:rsid w:val="00A32916"/>
    <w:rsid w:val="00A32A43"/>
    <w:rsid w:val="00A32A5B"/>
    <w:rsid w:val="00A32F32"/>
    <w:rsid w:val="00A32F4C"/>
    <w:rsid w:val="00A32FF5"/>
    <w:rsid w:val="00A33171"/>
    <w:rsid w:val="00A3345A"/>
    <w:rsid w:val="00A336DF"/>
    <w:rsid w:val="00A336F9"/>
    <w:rsid w:val="00A3371B"/>
    <w:rsid w:val="00A33A0B"/>
    <w:rsid w:val="00A33A20"/>
    <w:rsid w:val="00A33E81"/>
    <w:rsid w:val="00A33EDA"/>
    <w:rsid w:val="00A341F3"/>
    <w:rsid w:val="00A34481"/>
    <w:rsid w:val="00A3452E"/>
    <w:rsid w:val="00A3482A"/>
    <w:rsid w:val="00A34864"/>
    <w:rsid w:val="00A349A4"/>
    <w:rsid w:val="00A34A16"/>
    <w:rsid w:val="00A34A48"/>
    <w:rsid w:val="00A34C8E"/>
    <w:rsid w:val="00A34CE0"/>
    <w:rsid w:val="00A352DB"/>
    <w:rsid w:val="00A35305"/>
    <w:rsid w:val="00A3537D"/>
    <w:rsid w:val="00A35EA4"/>
    <w:rsid w:val="00A35F12"/>
    <w:rsid w:val="00A3625A"/>
    <w:rsid w:val="00A364EB"/>
    <w:rsid w:val="00A36888"/>
    <w:rsid w:val="00A368DF"/>
    <w:rsid w:val="00A36B58"/>
    <w:rsid w:val="00A36C83"/>
    <w:rsid w:val="00A36ED6"/>
    <w:rsid w:val="00A371E4"/>
    <w:rsid w:val="00A3725C"/>
    <w:rsid w:val="00A374B9"/>
    <w:rsid w:val="00A37859"/>
    <w:rsid w:val="00A378C9"/>
    <w:rsid w:val="00A379AA"/>
    <w:rsid w:val="00A37C22"/>
    <w:rsid w:val="00A37D84"/>
    <w:rsid w:val="00A403CB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368"/>
    <w:rsid w:val="00A42429"/>
    <w:rsid w:val="00A424CA"/>
    <w:rsid w:val="00A424E0"/>
    <w:rsid w:val="00A42545"/>
    <w:rsid w:val="00A42676"/>
    <w:rsid w:val="00A4282A"/>
    <w:rsid w:val="00A429A1"/>
    <w:rsid w:val="00A42AD0"/>
    <w:rsid w:val="00A42B38"/>
    <w:rsid w:val="00A42BC9"/>
    <w:rsid w:val="00A42F7F"/>
    <w:rsid w:val="00A430A1"/>
    <w:rsid w:val="00A433C6"/>
    <w:rsid w:val="00A43731"/>
    <w:rsid w:val="00A4387E"/>
    <w:rsid w:val="00A438C7"/>
    <w:rsid w:val="00A44062"/>
    <w:rsid w:val="00A44105"/>
    <w:rsid w:val="00A444AD"/>
    <w:rsid w:val="00A446C0"/>
    <w:rsid w:val="00A4485F"/>
    <w:rsid w:val="00A44A7A"/>
    <w:rsid w:val="00A44C1C"/>
    <w:rsid w:val="00A44C55"/>
    <w:rsid w:val="00A450DC"/>
    <w:rsid w:val="00A450E7"/>
    <w:rsid w:val="00A45197"/>
    <w:rsid w:val="00A45AED"/>
    <w:rsid w:val="00A45B63"/>
    <w:rsid w:val="00A45DD6"/>
    <w:rsid w:val="00A45ECC"/>
    <w:rsid w:val="00A4606B"/>
    <w:rsid w:val="00A4610A"/>
    <w:rsid w:val="00A4628A"/>
    <w:rsid w:val="00A464D0"/>
    <w:rsid w:val="00A46572"/>
    <w:rsid w:val="00A469C8"/>
    <w:rsid w:val="00A46E7D"/>
    <w:rsid w:val="00A473B5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0E2"/>
    <w:rsid w:val="00A53158"/>
    <w:rsid w:val="00A53451"/>
    <w:rsid w:val="00A53FF0"/>
    <w:rsid w:val="00A5441C"/>
    <w:rsid w:val="00A5472A"/>
    <w:rsid w:val="00A54768"/>
    <w:rsid w:val="00A549A9"/>
    <w:rsid w:val="00A54BEF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B32"/>
    <w:rsid w:val="00A57C2D"/>
    <w:rsid w:val="00A57CF9"/>
    <w:rsid w:val="00A600DD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0F3"/>
    <w:rsid w:val="00A6312E"/>
    <w:rsid w:val="00A6374E"/>
    <w:rsid w:val="00A6386A"/>
    <w:rsid w:val="00A63C01"/>
    <w:rsid w:val="00A63CF0"/>
    <w:rsid w:val="00A63DF6"/>
    <w:rsid w:val="00A63E3F"/>
    <w:rsid w:val="00A63F01"/>
    <w:rsid w:val="00A64A7F"/>
    <w:rsid w:val="00A65015"/>
    <w:rsid w:val="00A65116"/>
    <w:rsid w:val="00A65167"/>
    <w:rsid w:val="00A65381"/>
    <w:rsid w:val="00A65385"/>
    <w:rsid w:val="00A653FF"/>
    <w:rsid w:val="00A65502"/>
    <w:rsid w:val="00A6583A"/>
    <w:rsid w:val="00A65857"/>
    <w:rsid w:val="00A6598A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9C6"/>
    <w:rsid w:val="00A67B1C"/>
    <w:rsid w:val="00A67CBD"/>
    <w:rsid w:val="00A67D0D"/>
    <w:rsid w:val="00A67D52"/>
    <w:rsid w:val="00A704ED"/>
    <w:rsid w:val="00A70582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3D9"/>
    <w:rsid w:val="00A71671"/>
    <w:rsid w:val="00A716D9"/>
    <w:rsid w:val="00A718D5"/>
    <w:rsid w:val="00A71AF4"/>
    <w:rsid w:val="00A71B35"/>
    <w:rsid w:val="00A71D82"/>
    <w:rsid w:val="00A72138"/>
    <w:rsid w:val="00A72401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735"/>
    <w:rsid w:val="00A77A28"/>
    <w:rsid w:val="00A77FA3"/>
    <w:rsid w:val="00A807BC"/>
    <w:rsid w:val="00A808EB"/>
    <w:rsid w:val="00A81510"/>
    <w:rsid w:val="00A8164F"/>
    <w:rsid w:val="00A818A4"/>
    <w:rsid w:val="00A8196A"/>
    <w:rsid w:val="00A81C44"/>
    <w:rsid w:val="00A81CB8"/>
    <w:rsid w:val="00A82594"/>
    <w:rsid w:val="00A8270F"/>
    <w:rsid w:val="00A82B93"/>
    <w:rsid w:val="00A82CB5"/>
    <w:rsid w:val="00A82D30"/>
    <w:rsid w:val="00A830B7"/>
    <w:rsid w:val="00A8323A"/>
    <w:rsid w:val="00A83291"/>
    <w:rsid w:val="00A83342"/>
    <w:rsid w:val="00A83556"/>
    <w:rsid w:val="00A83829"/>
    <w:rsid w:val="00A838E7"/>
    <w:rsid w:val="00A8399E"/>
    <w:rsid w:val="00A83B18"/>
    <w:rsid w:val="00A83B53"/>
    <w:rsid w:val="00A83D39"/>
    <w:rsid w:val="00A83D5A"/>
    <w:rsid w:val="00A83DC7"/>
    <w:rsid w:val="00A83E80"/>
    <w:rsid w:val="00A842F7"/>
    <w:rsid w:val="00A84340"/>
    <w:rsid w:val="00A84626"/>
    <w:rsid w:val="00A8475A"/>
    <w:rsid w:val="00A84872"/>
    <w:rsid w:val="00A84888"/>
    <w:rsid w:val="00A84A03"/>
    <w:rsid w:val="00A84BB3"/>
    <w:rsid w:val="00A84C20"/>
    <w:rsid w:val="00A84E13"/>
    <w:rsid w:val="00A84E57"/>
    <w:rsid w:val="00A84FCF"/>
    <w:rsid w:val="00A853D9"/>
    <w:rsid w:val="00A859BC"/>
    <w:rsid w:val="00A85B29"/>
    <w:rsid w:val="00A85DF0"/>
    <w:rsid w:val="00A85E64"/>
    <w:rsid w:val="00A85F73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855"/>
    <w:rsid w:val="00A90AE7"/>
    <w:rsid w:val="00A90AFC"/>
    <w:rsid w:val="00A90CD8"/>
    <w:rsid w:val="00A90DD6"/>
    <w:rsid w:val="00A90DE5"/>
    <w:rsid w:val="00A90F5B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A8A"/>
    <w:rsid w:val="00A92C8F"/>
    <w:rsid w:val="00A92D97"/>
    <w:rsid w:val="00A92F40"/>
    <w:rsid w:val="00A931E6"/>
    <w:rsid w:val="00A935D9"/>
    <w:rsid w:val="00A935EE"/>
    <w:rsid w:val="00A9381A"/>
    <w:rsid w:val="00A938C7"/>
    <w:rsid w:val="00A93BCB"/>
    <w:rsid w:val="00A93C0C"/>
    <w:rsid w:val="00A93DEB"/>
    <w:rsid w:val="00A93E73"/>
    <w:rsid w:val="00A93EE1"/>
    <w:rsid w:val="00A93F30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049"/>
    <w:rsid w:val="00A9621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BE5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9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D69"/>
    <w:rsid w:val="00AA4E31"/>
    <w:rsid w:val="00AA4F93"/>
    <w:rsid w:val="00AA51E0"/>
    <w:rsid w:val="00AA5257"/>
    <w:rsid w:val="00AA5278"/>
    <w:rsid w:val="00AA5693"/>
    <w:rsid w:val="00AA58DE"/>
    <w:rsid w:val="00AA5B67"/>
    <w:rsid w:val="00AA5CEB"/>
    <w:rsid w:val="00AA5D86"/>
    <w:rsid w:val="00AA5EB8"/>
    <w:rsid w:val="00AA5FC7"/>
    <w:rsid w:val="00AA608B"/>
    <w:rsid w:val="00AA6324"/>
    <w:rsid w:val="00AA653D"/>
    <w:rsid w:val="00AA65A3"/>
    <w:rsid w:val="00AA65D5"/>
    <w:rsid w:val="00AA678B"/>
    <w:rsid w:val="00AA6855"/>
    <w:rsid w:val="00AA6AF1"/>
    <w:rsid w:val="00AA7047"/>
    <w:rsid w:val="00AA7048"/>
    <w:rsid w:val="00AA722E"/>
    <w:rsid w:val="00AA735A"/>
    <w:rsid w:val="00AA740D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C10"/>
    <w:rsid w:val="00AB1D0C"/>
    <w:rsid w:val="00AB1D3A"/>
    <w:rsid w:val="00AB21FF"/>
    <w:rsid w:val="00AB233D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243"/>
    <w:rsid w:val="00AB535C"/>
    <w:rsid w:val="00AB5409"/>
    <w:rsid w:val="00AB567E"/>
    <w:rsid w:val="00AB58B7"/>
    <w:rsid w:val="00AB592D"/>
    <w:rsid w:val="00AB5B66"/>
    <w:rsid w:val="00AB60FF"/>
    <w:rsid w:val="00AB62F6"/>
    <w:rsid w:val="00AB650E"/>
    <w:rsid w:val="00AB6562"/>
    <w:rsid w:val="00AB6713"/>
    <w:rsid w:val="00AB6782"/>
    <w:rsid w:val="00AB6DE4"/>
    <w:rsid w:val="00AB6E25"/>
    <w:rsid w:val="00AB6F58"/>
    <w:rsid w:val="00AB7064"/>
    <w:rsid w:val="00AB71AA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DB5"/>
    <w:rsid w:val="00AC0F54"/>
    <w:rsid w:val="00AC1103"/>
    <w:rsid w:val="00AC1108"/>
    <w:rsid w:val="00AC123D"/>
    <w:rsid w:val="00AC124B"/>
    <w:rsid w:val="00AC16A8"/>
    <w:rsid w:val="00AC202E"/>
    <w:rsid w:val="00AC215E"/>
    <w:rsid w:val="00AC2532"/>
    <w:rsid w:val="00AC285A"/>
    <w:rsid w:val="00AC2933"/>
    <w:rsid w:val="00AC2CF4"/>
    <w:rsid w:val="00AC2D28"/>
    <w:rsid w:val="00AC2ECB"/>
    <w:rsid w:val="00AC2F90"/>
    <w:rsid w:val="00AC300D"/>
    <w:rsid w:val="00AC31C1"/>
    <w:rsid w:val="00AC3369"/>
    <w:rsid w:val="00AC3383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66"/>
    <w:rsid w:val="00AC5F8D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3CD"/>
    <w:rsid w:val="00AD05D9"/>
    <w:rsid w:val="00AD0703"/>
    <w:rsid w:val="00AD07C2"/>
    <w:rsid w:val="00AD0C96"/>
    <w:rsid w:val="00AD10E0"/>
    <w:rsid w:val="00AD1294"/>
    <w:rsid w:val="00AD12AF"/>
    <w:rsid w:val="00AD1479"/>
    <w:rsid w:val="00AD1A49"/>
    <w:rsid w:val="00AD1FAC"/>
    <w:rsid w:val="00AD235D"/>
    <w:rsid w:val="00AD283E"/>
    <w:rsid w:val="00AD286B"/>
    <w:rsid w:val="00AD296F"/>
    <w:rsid w:val="00AD2BDB"/>
    <w:rsid w:val="00AD2DCF"/>
    <w:rsid w:val="00AD321F"/>
    <w:rsid w:val="00AD34AD"/>
    <w:rsid w:val="00AD37A9"/>
    <w:rsid w:val="00AD39F3"/>
    <w:rsid w:val="00AD3A2D"/>
    <w:rsid w:val="00AD3A8C"/>
    <w:rsid w:val="00AD3AA6"/>
    <w:rsid w:val="00AD3BF6"/>
    <w:rsid w:val="00AD41FD"/>
    <w:rsid w:val="00AD47EA"/>
    <w:rsid w:val="00AD4AB4"/>
    <w:rsid w:val="00AD4DD3"/>
    <w:rsid w:val="00AD4E96"/>
    <w:rsid w:val="00AD4FA5"/>
    <w:rsid w:val="00AD5447"/>
    <w:rsid w:val="00AD54C9"/>
    <w:rsid w:val="00AD5693"/>
    <w:rsid w:val="00AD5965"/>
    <w:rsid w:val="00AD5A57"/>
    <w:rsid w:val="00AD5B84"/>
    <w:rsid w:val="00AD5C68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D7FBF"/>
    <w:rsid w:val="00AE0083"/>
    <w:rsid w:val="00AE028E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C19"/>
    <w:rsid w:val="00AE0D60"/>
    <w:rsid w:val="00AE11FE"/>
    <w:rsid w:val="00AE1310"/>
    <w:rsid w:val="00AE139C"/>
    <w:rsid w:val="00AE1641"/>
    <w:rsid w:val="00AE1729"/>
    <w:rsid w:val="00AE18CA"/>
    <w:rsid w:val="00AE1C68"/>
    <w:rsid w:val="00AE2188"/>
    <w:rsid w:val="00AE245E"/>
    <w:rsid w:val="00AE246A"/>
    <w:rsid w:val="00AE24B6"/>
    <w:rsid w:val="00AE2533"/>
    <w:rsid w:val="00AE25AD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266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978"/>
    <w:rsid w:val="00AE6FA4"/>
    <w:rsid w:val="00AE737F"/>
    <w:rsid w:val="00AE781B"/>
    <w:rsid w:val="00AE7A5B"/>
    <w:rsid w:val="00AE7F1C"/>
    <w:rsid w:val="00AF06B7"/>
    <w:rsid w:val="00AF06EB"/>
    <w:rsid w:val="00AF0787"/>
    <w:rsid w:val="00AF080E"/>
    <w:rsid w:val="00AF0C39"/>
    <w:rsid w:val="00AF1073"/>
    <w:rsid w:val="00AF108F"/>
    <w:rsid w:val="00AF11F7"/>
    <w:rsid w:val="00AF1709"/>
    <w:rsid w:val="00AF2553"/>
    <w:rsid w:val="00AF2718"/>
    <w:rsid w:val="00AF2B47"/>
    <w:rsid w:val="00AF2D2A"/>
    <w:rsid w:val="00AF3009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191"/>
    <w:rsid w:val="00AF5395"/>
    <w:rsid w:val="00AF53C5"/>
    <w:rsid w:val="00AF55E7"/>
    <w:rsid w:val="00AF56CC"/>
    <w:rsid w:val="00AF5769"/>
    <w:rsid w:val="00AF582B"/>
    <w:rsid w:val="00AF5877"/>
    <w:rsid w:val="00AF5B7E"/>
    <w:rsid w:val="00AF6463"/>
    <w:rsid w:val="00AF6625"/>
    <w:rsid w:val="00AF67B7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5B9"/>
    <w:rsid w:val="00B00763"/>
    <w:rsid w:val="00B00A34"/>
    <w:rsid w:val="00B00BC1"/>
    <w:rsid w:val="00B00DBD"/>
    <w:rsid w:val="00B00F22"/>
    <w:rsid w:val="00B00FAD"/>
    <w:rsid w:val="00B0107C"/>
    <w:rsid w:val="00B0122F"/>
    <w:rsid w:val="00B01389"/>
    <w:rsid w:val="00B01590"/>
    <w:rsid w:val="00B01620"/>
    <w:rsid w:val="00B01EB6"/>
    <w:rsid w:val="00B0212D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5A7"/>
    <w:rsid w:val="00B03614"/>
    <w:rsid w:val="00B0386A"/>
    <w:rsid w:val="00B03997"/>
    <w:rsid w:val="00B039D2"/>
    <w:rsid w:val="00B03C62"/>
    <w:rsid w:val="00B03C81"/>
    <w:rsid w:val="00B040A7"/>
    <w:rsid w:val="00B0410A"/>
    <w:rsid w:val="00B048C0"/>
    <w:rsid w:val="00B04F4F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07FE2"/>
    <w:rsid w:val="00B10096"/>
    <w:rsid w:val="00B10129"/>
    <w:rsid w:val="00B10174"/>
    <w:rsid w:val="00B10333"/>
    <w:rsid w:val="00B103CB"/>
    <w:rsid w:val="00B104F0"/>
    <w:rsid w:val="00B1056A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8AE"/>
    <w:rsid w:val="00B12C6E"/>
    <w:rsid w:val="00B131C0"/>
    <w:rsid w:val="00B133AD"/>
    <w:rsid w:val="00B13C28"/>
    <w:rsid w:val="00B13D04"/>
    <w:rsid w:val="00B14161"/>
    <w:rsid w:val="00B14420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24E"/>
    <w:rsid w:val="00B16453"/>
    <w:rsid w:val="00B164AB"/>
    <w:rsid w:val="00B16E33"/>
    <w:rsid w:val="00B16E51"/>
    <w:rsid w:val="00B16EB0"/>
    <w:rsid w:val="00B16FA7"/>
    <w:rsid w:val="00B16FDB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3C1"/>
    <w:rsid w:val="00B20514"/>
    <w:rsid w:val="00B20829"/>
    <w:rsid w:val="00B2098B"/>
    <w:rsid w:val="00B2099B"/>
    <w:rsid w:val="00B20B21"/>
    <w:rsid w:val="00B20BFC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284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BD"/>
    <w:rsid w:val="00B27DF1"/>
    <w:rsid w:val="00B27F63"/>
    <w:rsid w:val="00B27FE5"/>
    <w:rsid w:val="00B301FC"/>
    <w:rsid w:val="00B304A6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A0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2B4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C68"/>
    <w:rsid w:val="00B40D9A"/>
    <w:rsid w:val="00B40F2E"/>
    <w:rsid w:val="00B411AC"/>
    <w:rsid w:val="00B4149F"/>
    <w:rsid w:val="00B414DB"/>
    <w:rsid w:val="00B4164E"/>
    <w:rsid w:val="00B41915"/>
    <w:rsid w:val="00B41A7C"/>
    <w:rsid w:val="00B41B83"/>
    <w:rsid w:val="00B41B9E"/>
    <w:rsid w:val="00B41F0F"/>
    <w:rsid w:val="00B41F92"/>
    <w:rsid w:val="00B42265"/>
    <w:rsid w:val="00B4263B"/>
    <w:rsid w:val="00B429F8"/>
    <w:rsid w:val="00B42A85"/>
    <w:rsid w:val="00B42C3C"/>
    <w:rsid w:val="00B42C74"/>
    <w:rsid w:val="00B430F6"/>
    <w:rsid w:val="00B433C9"/>
    <w:rsid w:val="00B4354E"/>
    <w:rsid w:val="00B43BFF"/>
    <w:rsid w:val="00B43CB5"/>
    <w:rsid w:val="00B43CDF"/>
    <w:rsid w:val="00B43F27"/>
    <w:rsid w:val="00B441C7"/>
    <w:rsid w:val="00B44401"/>
    <w:rsid w:val="00B444B0"/>
    <w:rsid w:val="00B448A4"/>
    <w:rsid w:val="00B44988"/>
    <w:rsid w:val="00B44CD2"/>
    <w:rsid w:val="00B44E86"/>
    <w:rsid w:val="00B4535A"/>
    <w:rsid w:val="00B4537C"/>
    <w:rsid w:val="00B454C6"/>
    <w:rsid w:val="00B454EC"/>
    <w:rsid w:val="00B455E1"/>
    <w:rsid w:val="00B456C6"/>
    <w:rsid w:val="00B45ADB"/>
    <w:rsid w:val="00B45C8F"/>
    <w:rsid w:val="00B45EC7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58"/>
    <w:rsid w:val="00B51084"/>
    <w:rsid w:val="00B510D3"/>
    <w:rsid w:val="00B51190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1C1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1D"/>
    <w:rsid w:val="00B55B67"/>
    <w:rsid w:val="00B55BA4"/>
    <w:rsid w:val="00B55F01"/>
    <w:rsid w:val="00B55F80"/>
    <w:rsid w:val="00B55F82"/>
    <w:rsid w:val="00B561ED"/>
    <w:rsid w:val="00B562E8"/>
    <w:rsid w:val="00B5664A"/>
    <w:rsid w:val="00B566DF"/>
    <w:rsid w:val="00B566FC"/>
    <w:rsid w:val="00B567A9"/>
    <w:rsid w:val="00B5699A"/>
    <w:rsid w:val="00B56A13"/>
    <w:rsid w:val="00B56E0D"/>
    <w:rsid w:val="00B56F7D"/>
    <w:rsid w:val="00B5719F"/>
    <w:rsid w:val="00B571AC"/>
    <w:rsid w:val="00B5791F"/>
    <w:rsid w:val="00B57968"/>
    <w:rsid w:val="00B57B4C"/>
    <w:rsid w:val="00B57D41"/>
    <w:rsid w:val="00B600E1"/>
    <w:rsid w:val="00B6028E"/>
    <w:rsid w:val="00B6058E"/>
    <w:rsid w:val="00B605EA"/>
    <w:rsid w:val="00B60737"/>
    <w:rsid w:val="00B60BF8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55D"/>
    <w:rsid w:val="00B63837"/>
    <w:rsid w:val="00B63971"/>
    <w:rsid w:val="00B639F7"/>
    <w:rsid w:val="00B63C5C"/>
    <w:rsid w:val="00B63EA7"/>
    <w:rsid w:val="00B63EC0"/>
    <w:rsid w:val="00B64238"/>
    <w:rsid w:val="00B64420"/>
    <w:rsid w:val="00B64751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CB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67E15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8A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6F2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40"/>
    <w:rsid w:val="00B74B7A"/>
    <w:rsid w:val="00B74EB2"/>
    <w:rsid w:val="00B75693"/>
    <w:rsid w:val="00B758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36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3E61"/>
    <w:rsid w:val="00B84059"/>
    <w:rsid w:val="00B84094"/>
    <w:rsid w:val="00B84381"/>
    <w:rsid w:val="00B845D3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D6A"/>
    <w:rsid w:val="00B87E4C"/>
    <w:rsid w:val="00B87F24"/>
    <w:rsid w:val="00B87FA2"/>
    <w:rsid w:val="00B904E8"/>
    <w:rsid w:val="00B9050B"/>
    <w:rsid w:val="00B90570"/>
    <w:rsid w:val="00B906A4"/>
    <w:rsid w:val="00B90756"/>
    <w:rsid w:val="00B907B5"/>
    <w:rsid w:val="00B9080A"/>
    <w:rsid w:val="00B90D4D"/>
    <w:rsid w:val="00B90F30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846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32F"/>
    <w:rsid w:val="00B96494"/>
    <w:rsid w:val="00B9672E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420"/>
    <w:rsid w:val="00BA080E"/>
    <w:rsid w:val="00BA0A17"/>
    <w:rsid w:val="00BA0EFA"/>
    <w:rsid w:val="00BA0FB0"/>
    <w:rsid w:val="00BA132A"/>
    <w:rsid w:val="00BA13E8"/>
    <w:rsid w:val="00BA14A0"/>
    <w:rsid w:val="00BA1516"/>
    <w:rsid w:val="00BA1571"/>
    <w:rsid w:val="00BA1854"/>
    <w:rsid w:val="00BA1886"/>
    <w:rsid w:val="00BA189C"/>
    <w:rsid w:val="00BA1A89"/>
    <w:rsid w:val="00BA1C7D"/>
    <w:rsid w:val="00BA1D0B"/>
    <w:rsid w:val="00BA1E67"/>
    <w:rsid w:val="00BA1EE4"/>
    <w:rsid w:val="00BA2161"/>
    <w:rsid w:val="00BA22AC"/>
    <w:rsid w:val="00BA2832"/>
    <w:rsid w:val="00BA28DD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3F0C"/>
    <w:rsid w:val="00BA4226"/>
    <w:rsid w:val="00BA42E8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A7D3B"/>
    <w:rsid w:val="00BB053C"/>
    <w:rsid w:val="00BB0699"/>
    <w:rsid w:val="00BB0E69"/>
    <w:rsid w:val="00BB1154"/>
    <w:rsid w:val="00BB11BB"/>
    <w:rsid w:val="00BB12D0"/>
    <w:rsid w:val="00BB1377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4C68"/>
    <w:rsid w:val="00BB51E1"/>
    <w:rsid w:val="00BB52F0"/>
    <w:rsid w:val="00BB533B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24A"/>
    <w:rsid w:val="00BC0596"/>
    <w:rsid w:val="00BC05AE"/>
    <w:rsid w:val="00BC06E7"/>
    <w:rsid w:val="00BC0CD3"/>
    <w:rsid w:val="00BC0D00"/>
    <w:rsid w:val="00BC1029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2"/>
    <w:rsid w:val="00BC355B"/>
    <w:rsid w:val="00BC3710"/>
    <w:rsid w:val="00BC3AD5"/>
    <w:rsid w:val="00BC3FA5"/>
    <w:rsid w:val="00BC408E"/>
    <w:rsid w:val="00BC40DF"/>
    <w:rsid w:val="00BC41FD"/>
    <w:rsid w:val="00BC432B"/>
    <w:rsid w:val="00BC4462"/>
    <w:rsid w:val="00BC458F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5DD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6F75"/>
    <w:rsid w:val="00BC709B"/>
    <w:rsid w:val="00BC7220"/>
    <w:rsid w:val="00BC7490"/>
    <w:rsid w:val="00BC75DA"/>
    <w:rsid w:val="00BC765A"/>
    <w:rsid w:val="00BC765B"/>
    <w:rsid w:val="00BC7707"/>
    <w:rsid w:val="00BC7962"/>
    <w:rsid w:val="00BC79CB"/>
    <w:rsid w:val="00BC7BA2"/>
    <w:rsid w:val="00BC7BCC"/>
    <w:rsid w:val="00BC7C48"/>
    <w:rsid w:val="00BC7C85"/>
    <w:rsid w:val="00BC7CF8"/>
    <w:rsid w:val="00BD04A9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2B"/>
    <w:rsid w:val="00BD2B43"/>
    <w:rsid w:val="00BD2B7A"/>
    <w:rsid w:val="00BD2C42"/>
    <w:rsid w:val="00BD31D4"/>
    <w:rsid w:val="00BD354D"/>
    <w:rsid w:val="00BD3771"/>
    <w:rsid w:val="00BD3C60"/>
    <w:rsid w:val="00BD3E62"/>
    <w:rsid w:val="00BD3E84"/>
    <w:rsid w:val="00BD3F2F"/>
    <w:rsid w:val="00BD424C"/>
    <w:rsid w:val="00BD42F0"/>
    <w:rsid w:val="00BD48D2"/>
    <w:rsid w:val="00BD4905"/>
    <w:rsid w:val="00BD4B2D"/>
    <w:rsid w:val="00BD4BC1"/>
    <w:rsid w:val="00BD4E82"/>
    <w:rsid w:val="00BD5130"/>
    <w:rsid w:val="00BD5498"/>
    <w:rsid w:val="00BD5501"/>
    <w:rsid w:val="00BD599D"/>
    <w:rsid w:val="00BD5B4A"/>
    <w:rsid w:val="00BD6051"/>
    <w:rsid w:val="00BD61C1"/>
    <w:rsid w:val="00BD65BA"/>
    <w:rsid w:val="00BD674D"/>
    <w:rsid w:val="00BD6BA0"/>
    <w:rsid w:val="00BD6F6B"/>
    <w:rsid w:val="00BD7336"/>
    <w:rsid w:val="00BD7346"/>
    <w:rsid w:val="00BD7C1E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0F4B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1E27"/>
    <w:rsid w:val="00BE2075"/>
    <w:rsid w:val="00BE23A3"/>
    <w:rsid w:val="00BE2579"/>
    <w:rsid w:val="00BE27FA"/>
    <w:rsid w:val="00BE27FC"/>
    <w:rsid w:val="00BE2C94"/>
    <w:rsid w:val="00BE2E43"/>
    <w:rsid w:val="00BE2FAF"/>
    <w:rsid w:val="00BE313F"/>
    <w:rsid w:val="00BE3246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5C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097"/>
    <w:rsid w:val="00BE76B2"/>
    <w:rsid w:val="00BE77E6"/>
    <w:rsid w:val="00BE7812"/>
    <w:rsid w:val="00BE78DB"/>
    <w:rsid w:val="00BE7900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0D26"/>
    <w:rsid w:val="00BF1027"/>
    <w:rsid w:val="00BF1126"/>
    <w:rsid w:val="00BF1159"/>
    <w:rsid w:val="00BF1247"/>
    <w:rsid w:val="00BF14CE"/>
    <w:rsid w:val="00BF14FE"/>
    <w:rsid w:val="00BF1562"/>
    <w:rsid w:val="00BF15C6"/>
    <w:rsid w:val="00BF1838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0D1"/>
    <w:rsid w:val="00BF31A7"/>
    <w:rsid w:val="00BF350C"/>
    <w:rsid w:val="00BF3A54"/>
    <w:rsid w:val="00BF3AD1"/>
    <w:rsid w:val="00BF3E03"/>
    <w:rsid w:val="00BF408E"/>
    <w:rsid w:val="00BF40B6"/>
    <w:rsid w:val="00BF41B4"/>
    <w:rsid w:val="00BF429E"/>
    <w:rsid w:val="00BF45D3"/>
    <w:rsid w:val="00BF46F7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7D2"/>
    <w:rsid w:val="00BF6843"/>
    <w:rsid w:val="00BF7022"/>
    <w:rsid w:val="00BF745D"/>
    <w:rsid w:val="00BF7843"/>
    <w:rsid w:val="00BF7945"/>
    <w:rsid w:val="00BF79CB"/>
    <w:rsid w:val="00BF7A67"/>
    <w:rsid w:val="00BF7C5C"/>
    <w:rsid w:val="00BF7D0F"/>
    <w:rsid w:val="00BF7F6D"/>
    <w:rsid w:val="00BF7FD9"/>
    <w:rsid w:val="00C0003D"/>
    <w:rsid w:val="00C00390"/>
    <w:rsid w:val="00C00425"/>
    <w:rsid w:val="00C005F8"/>
    <w:rsid w:val="00C00B59"/>
    <w:rsid w:val="00C00DAC"/>
    <w:rsid w:val="00C00DD3"/>
    <w:rsid w:val="00C00F5A"/>
    <w:rsid w:val="00C01212"/>
    <w:rsid w:val="00C0146C"/>
    <w:rsid w:val="00C017D8"/>
    <w:rsid w:val="00C017EF"/>
    <w:rsid w:val="00C01945"/>
    <w:rsid w:val="00C01B79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62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E72"/>
    <w:rsid w:val="00C04F22"/>
    <w:rsid w:val="00C04F5D"/>
    <w:rsid w:val="00C0550D"/>
    <w:rsid w:val="00C05763"/>
    <w:rsid w:val="00C05930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8FC"/>
    <w:rsid w:val="00C07FBD"/>
    <w:rsid w:val="00C07FFE"/>
    <w:rsid w:val="00C102C5"/>
    <w:rsid w:val="00C10349"/>
    <w:rsid w:val="00C10977"/>
    <w:rsid w:val="00C10B4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4C"/>
    <w:rsid w:val="00C11FED"/>
    <w:rsid w:val="00C1208C"/>
    <w:rsid w:val="00C121D7"/>
    <w:rsid w:val="00C12409"/>
    <w:rsid w:val="00C12871"/>
    <w:rsid w:val="00C12945"/>
    <w:rsid w:val="00C1298C"/>
    <w:rsid w:val="00C129E4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58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9AB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DC2"/>
    <w:rsid w:val="00C24F40"/>
    <w:rsid w:val="00C25102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329"/>
    <w:rsid w:val="00C2660B"/>
    <w:rsid w:val="00C26BF6"/>
    <w:rsid w:val="00C26C78"/>
    <w:rsid w:val="00C26CD6"/>
    <w:rsid w:val="00C26D7C"/>
    <w:rsid w:val="00C26FF2"/>
    <w:rsid w:val="00C2730E"/>
    <w:rsid w:val="00C2749E"/>
    <w:rsid w:val="00C2798B"/>
    <w:rsid w:val="00C3059D"/>
    <w:rsid w:val="00C3080D"/>
    <w:rsid w:val="00C30B87"/>
    <w:rsid w:val="00C30C5E"/>
    <w:rsid w:val="00C30EFC"/>
    <w:rsid w:val="00C312A4"/>
    <w:rsid w:val="00C314CD"/>
    <w:rsid w:val="00C31EC7"/>
    <w:rsid w:val="00C32517"/>
    <w:rsid w:val="00C32786"/>
    <w:rsid w:val="00C3299A"/>
    <w:rsid w:val="00C329B1"/>
    <w:rsid w:val="00C32F54"/>
    <w:rsid w:val="00C32F6F"/>
    <w:rsid w:val="00C33168"/>
    <w:rsid w:val="00C3338B"/>
    <w:rsid w:val="00C334E8"/>
    <w:rsid w:val="00C3350A"/>
    <w:rsid w:val="00C33B7E"/>
    <w:rsid w:val="00C33BB2"/>
    <w:rsid w:val="00C33CED"/>
    <w:rsid w:val="00C33D59"/>
    <w:rsid w:val="00C33FB9"/>
    <w:rsid w:val="00C340A2"/>
    <w:rsid w:val="00C34654"/>
    <w:rsid w:val="00C34742"/>
    <w:rsid w:val="00C3488F"/>
    <w:rsid w:val="00C34964"/>
    <w:rsid w:val="00C34C85"/>
    <w:rsid w:val="00C34D13"/>
    <w:rsid w:val="00C34D94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590"/>
    <w:rsid w:val="00C3669E"/>
    <w:rsid w:val="00C366BD"/>
    <w:rsid w:val="00C367CD"/>
    <w:rsid w:val="00C36861"/>
    <w:rsid w:val="00C36EA7"/>
    <w:rsid w:val="00C36ED9"/>
    <w:rsid w:val="00C370A4"/>
    <w:rsid w:val="00C37235"/>
    <w:rsid w:val="00C37582"/>
    <w:rsid w:val="00C375CA"/>
    <w:rsid w:val="00C3791C"/>
    <w:rsid w:val="00C37DCA"/>
    <w:rsid w:val="00C37FE6"/>
    <w:rsid w:val="00C40047"/>
    <w:rsid w:val="00C4005B"/>
    <w:rsid w:val="00C40874"/>
    <w:rsid w:val="00C408EE"/>
    <w:rsid w:val="00C40921"/>
    <w:rsid w:val="00C409DA"/>
    <w:rsid w:val="00C40CF3"/>
    <w:rsid w:val="00C40D3B"/>
    <w:rsid w:val="00C410E8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7DB"/>
    <w:rsid w:val="00C42B78"/>
    <w:rsid w:val="00C42D85"/>
    <w:rsid w:val="00C42E16"/>
    <w:rsid w:val="00C43339"/>
    <w:rsid w:val="00C436A6"/>
    <w:rsid w:val="00C43844"/>
    <w:rsid w:val="00C4387B"/>
    <w:rsid w:val="00C43991"/>
    <w:rsid w:val="00C441BB"/>
    <w:rsid w:val="00C4429C"/>
    <w:rsid w:val="00C443FB"/>
    <w:rsid w:val="00C44692"/>
    <w:rsid w:val="00C4470D"/>
    <w:rsid w:val="00C44753"/>
    <w:rsid w:val="00C44772"/>
    <w:rsid w:val="00C44901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697"/>
    <w:rsid w:val="00C46784"/>
    <w:rsid w:val="00C46841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6A"/>
    <w:rsid w:val="00C501A9"/>
    <w:rsid w:val="00C5048F"/>
    <w:rsid w:val="00C50AEA"/>
    <w:rsid w:val="00C50BF5"/>
    <w:rsid w:val="00C50E48"/>
    <w:rsid w:val="00C50FCC"/>
    <w:rsid w:val="00C51287"/>
    <w:rsid w:val="00C51580"/>
    <w:rsid w:val="00C5175C"/>
    <w:rsid w:val="00C517B8"/>
    <w:rsid w:val="00C519E7"/>
    <w:rsid w:val="00C51A17"/>
    <w:rsid w:val="00C51EC4"/>
    <w:rsid w:val="00C5291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D3F"/>
    <w:rsid w:val="00C55DBD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3A7"/>
    <w:rsid w:val="00C6070D"/>
    <w:rsid w:val="00C607A3"/>
    <w:rsid w:val="00C608E2"/>
    <w:rsid w:val="00C60DFC"/>
    <w:rsid w:val="00C60FBF"/>
    <w:rsid w:val="00C61000"/>
    <w:rsid w:val="00C6112D"/>
    <w:rsid w:val="00C612D2"/>
    <w:rsid w:val="00C6146F"/>
    <w:rsid w:val="00C61832"/>
    <w:rsid w:val="00C618AD"/>
    <w:rsid w:val="00C618DD"/>
    <w:rsid w:val="00C61A48"/>
    <w:rsid w:val="00C61DA4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2F63"/>
    <w:rsid w:val="00C632DA"/>
    <w:rsid w:val="00C63513"/>
    <w:rsid w:val="00C63588"/>
    <w:rsid w:val="00C636DA"/>
    <w:rsid w:val="00C63731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796"/>
    <w:rsid w:val="00C66989"/>
    <w:rsid w:val="00C669B9"/>
    <w:rsid w:val="00C66AC3"/>
    <w:rsid w:val="00C66BE1"/>
    <w:rsid w:val="00C67142"/>
    <w:rsid w:val="00C673BC"/>
    <w:rsid w:val="00C6742A"/>
    <w:rsid w:val="00C6780A"/>
    <w:rsid w:val="00C67885"/>
    <w:rsid w:val="00C6790D"/>
    <w:rsid w:val="00C67963"/>
    <w:rsid w:val="00C6798F"/>
    <w:rsid w:val="00C67B8C"/>
    <w:rsid w:val="00C67D0A"/>
    <w:rsid w:val="00C67DAB"/>
    <w:rsid w:val="00C67E06"/>
    <w:rsid w:val="00C67E0B"/>
    <w:rsid w:val="00C67E13"/>
    <w:rsid w:val="00C704CD"/>
    <w:rsid w:val="00C707F3"/>
    <w:rsid w:val="00C7083F"/>
    <w:rsid w:val="00C709FB"/>
    <w:rsid w:val="00C70AC5"/>
    <w:rsid w:val="00C711C7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1E0B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51F"/>
    <w:rsid w:val="00C746A1"/>
    <w:rsid w:val="00C747E7"/>
    <w:rsid w:val="00C74A0D"/>
    <w:rsid w:val="00C75070"/>
    <w:rsid w:val="00C75096"/>
    <w:rsid w:val="00C755CE"/>
    <w:rsid w:val="00C7572F"/>
    <w:rsid w:val="00C75A4D"/>
    <w:rsid w:val="00C75A6B"/>
    <w:rsid w:val="00C75AB8"/>
    <w:rsid w:val="00C760A8"/>
    <w:rsid w:val="00C761C9"/>
    <w:rsid w:val="00C76279"/>
    <w:rsid w:val="00C7638B"/>
    <w:rsid w:val="00C7655E"/>
    <w:rsid w:val="00C765EF"/>
    <w:rsid w:val="00C76633"/>
    <w:rsid w:val="00C767F3"/>
    <w:rsid w:val="00C7695D"/>
    <w:rsid w:val="00C76FE3"/>
    <w:rsid w:val="00C77072"/>
    <w:rsid w:val="00C7711C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839"/>
    <w:rsid w:val="00C80918"/>
    <w:rsid w:val="00C80987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05"/>
    <w:rsid w:val="00C829A3"/>
    <w:rsid w:val="00C829F6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485"/>
    <w:rsid w:val="00C847A0"/>
    <w:rsid w:val="00C84AB7"/>
    <w:rsid w:val="00C84D30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6F51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347"/>
    <w:rsid w:val="00C914D1"/>
    <w:rsid w:val="00C916A5"/>
    <w:rsid w:val="00C9177D"/>
    <w:rsid w:val="00C917D4"/>
    <w:rsid w:val="00C91A6B"/>
    <w:rsid w:val="00C91B02"/>
    <w:rsid w:val="00C91CDC"/>
    <w:rsid w:val="00C92067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E35"/>
    <w:rsid w:val="00C92F22"/>
    <w:rsid w:val="00C93219"/>
    <w:rsid w:val="00C936EB"/>
    <w:rsid w:val="00C93A18"/>
    <w:rsid w:val="00C93D92"/>
    <w:rsid w:val="00C93F1C"/>
    <w:rsid w:val="00C94508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51D"/>
    <w:rsid w:val="00C95613"/>
    <w:rsid w:val="00C9575D"/>
    <w:rsid w:val="00C95925"/>
    <w:rsid w:val="00C95EF1"/>
    <w:rsid w:val="00C95FF7"/>
    <w:rsid w:val="00C960A1"/>
    <w:rsid w:val="00C96535"/>
    <w:rsid w:val="00C96716"/>
    <w:rsid w:val="00C968C3"/>
    <w:rsid w:val="00C96FCA"/>
    <w:rsid w:val="00C971A5"/>
    <w:rsid w:val="00C97494"/>
    <w:rsid w:val="00C9770A"/>
    <w:rsid w:val="00C97B15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609"/>
    <w:rsid w:val="00CA1841"/>
    <w:rsid w:val="00CA1AB5"/>
    <w:rsid w:val="00CA1D0B"/>
    <w:rsid w:val="00CA207C"/>
    <w:rsid w:val="00CA21E6"/>
    <w:rsid w:val="00CA2214"/>
    <w:rsid w:val="00CA22B3"/>
    <w:rsid w:val="00CA2352"/>
    <w:rsid w:val="00CA24AD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828"/>
    <w:rsid w:val="00CA38AF"/>
    <w:rsid w:val="00CA3D86"/>
    <w:rsid w:val="00CA3F9E"/>
    <w:rsid w:val="00CA4244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D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6F61"/>
    <w:rsid w:val="00CA70C5"/>
    <w:rsid w:val="00CA727C"/>
    <w:rsid w:val="00CA741C"/>
    <w:rsid w:val="00CA76C3"/>
    <w:rsid w:val="00CA7A1D"/>
    <w:rsid w:val="00CA7AC7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2F37"/>
    <w:rsid w:val="00CB31C1"/>
    <w:rsid w:val="00CB3288"/>
    <w:rsid w:val="00CB32BB"/>
    <w:rsid w:val="00CB375B"/>
    <w:rsid w:val="00CB3B0B"/>
    <w:rsid w:val="00CB3E10"/>
    <w:rsid w:val="00CB3EF1"/>
    <w:rsid w:val="00CB4027"/>
    <w:rsid w:val="00CB43AA"/>
    <w:rsid w:val="00CB4427"/>
    <w:rsid w:val="00CB4568"/>
    <w:rsid w:val="00CB458D"/>
    <w:rsid w:val="00CB460E"/>
    <w:rsid w:val="00CB4C26"/>
    <w:rsid w:val="00CB4EE4"/>
    <w:rsid w:val="00CB4F15"/>
    <w:rsid w:val="00CB5285"/>
    <w:rsid w:val="00CB535D"/>
    <w:rsid w:val="00CB56E6"/>
    <w:rsid w:val="00CB5977"/>
    <w:rsid w:val="00CB5DAD"/>
    <w:rsid w:val="00CB608C"/>
    <w:rsid w:val="00CB6334"/>
    <w:rsid w:val="00CB64A1"/>
    <w:rsid w:val="00CB66A5"/>
    <w:rsid w:val="00CB6729"/>
    <w:rsid w:val="00CB67B1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B7E7C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8A2"/>
    <w:rsid w:val="00CC2A28"/>
    <w:rsid w:val="00CC2B03"/>
    <w:rsid w:val="00CC2C34"/>
    <w:rsid w:val="00CC2D8A"/>
    <w:rsid w:val="00CC2FE1"/>
    <w:rsid w:val="00CC3100"/>
    <w:rsid w:val="00CC3102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9E8"/>
    <w:rsid w:val="00CC5A9C"/>
    <w:rsid w:val="00CC5AB1"/>
    <w:rsid w:val="00CC5BFF"/>
    <w:rsid w:val="00CC5D17"/>
    <w:rsid w:val="00CC6180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5E1"/>
    <w:rsid w:val="00CC7636"/>
    <w:rsid w:val="00CC772A"/>
    <w:rsid w:val="00CD003B"/>
    <w:rsid w:val="00CD0228"/>
    <w:rsid w:val="00CD02AA"/>
    <w:rsid w:val="00CD02D7"/>
    <w:rsid w:val="00CD0363"/>
    <w:rsid w:val="00CD0426"/>
    <w:rsid w:val="00CD0580"/>
    <w:rsid w:val="00CD05A9"/>
    <w:rsid w:val="00CD0ACD"/>
    <w:rsid w:val="00CD0B59"/>
    <w:rsid w:val="00CD0BC6"/>
    <w:rsid w:val="00CD0CE9"/>
    <w:rsid w:val="00CD0E3A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ACE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916"/>
    <w:rsid w:val="00CD5A63"/>
    <w:rsid w:val="00CD60D8"/>
    <w:rsid w:val="00CD61BB"/>
    <w:rsid w:val="00CD6460"/>
    <w:rsid w:val="00CD658D"/>
    <w:rsid w:val="00CD6D3E"/>
    <w:rsid w:val="00CD6E0A"/>
    <w:rsid w:val="00CD6E42"/>
    <w:rsid w:val="00CD710A"/>
    <w:rsid w:val="00CD7468"/>
    <w:rsid w:val="00CD74AA"/>
    <w:rsid w:val="00CD76C1"/>
    <w:rsid w:val="00CD7918"/>
    <w:rsid w:val="00CD79C2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1F88"/>
    <w:rsid w:val="00CE23D2"/>
    <w:rsid w:val="00CE2706"/>
    <w:rsid w:val="00CE2835"/>
    <w:rsid w:val="00CE2D00"/>
    <w:rsid w:val="00CE2EE5"/>
    <w:rsid w:val="00CE3007"/>
    <w:rsid w:val="00CE311F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5F75"/>
    <w:rsid w:val="00CE6059"/>
    <w:rsid w:val="00CE621A"/>
    <w:rsid w:val="00CE649C"/>
    <w:rsid w:val="00CE6590"/>
    <w:rsid w:val="00CE6769"/>
    <w:rsid w:val="00CE6B9E"/>
    <w:rsid w:val="00CE6C77"/>
    <w:rsid w:val="00CE7967"/>
    <w:rsid w:val="00CE7BC6"/>
    <w:rsid w:val="00CE7E01"/>
    <w:rsid w:val="00CE7EB5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8A5"/>
    <w:rsid w:val="00CF2BFF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5758"/>
    <w:rsid w:val="00CF628F"/>
    <w:rsid w:val="00CF6582"/>
    <w:rsid w:val="00CF6672"/>
    <w:rsid w:val="00CF68F6"/>
    <w:rsid w:val="00CF6CBD"/>
    <w:rsid w:val="00CF6D30"/>
    <w:rsid w:val="00CF6E44"/>
    <w:rsid w:val="00CF6FD5"/>
    <w:rsid w:val="00CF7550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A95"/>
    <w:rsid w:val="00D01E17"/>
    <w:rsid w:val="00D02242"/>
    <w:rsid w:val="00D02350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24"/>
    <w:rsid w:val="00D0483B"/>
    <w:rsid w:val="00D048EF"/>
    <w:rsid w:val="00D04A50"/>
    <w:rsid w:val="00D04B21"/>
    <w:rsid w:val="00D04D11"/>
    <w:rsid w:val="00D04D3B"/>
    <w:rsid w:val="00D04D79"/>
    <w:rsid w:val="00D054C6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4C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2B8"/>
    <w:rsid w:val="00D1372E"/>
    <w:rsid w:val="00D139E2"/>
    <w:rsid w:val="00D13A64"/>
    <w:rsid w:val="00D13B96"/>
    <w:rsid w:val="00D13C6E"/>
    <w:rsid w:val="00D14530"/>
    <w:rsid w:val="00D147C7"/>
    <w:rsid w:val="00D14B77"/>
    <w:rsid w:val="00D14CCD"/>
    <w:rsid w:val="00D1511B"/>
    <w:rsid w:val="00D15177"/>
    <w:rsid w:val="00D1524D"/>
    <w:rsid w:val="00D1531D"/>
    <w:rsid w:val="00D15370"/>
    <w:rsid w:val="00D1546A"/>
    <w:rsid w:val="00D1581C"/>
    <w:rsid w:val="00D159BB"/>
    <w:rsid w:val="00D15B45"/>
    <w:rsid w:val="00D163C6"/>
    <w:rsid w:val="00D16468"/>
    <w:rsid w:val="00D16779"/>
    <w:rsid w:val="00D16C4A"/>
    <w:rsid w:val="00D17176"/>
    <w:rsid w:val="00D17715"/>
    <w:rsid w:val="00D17898"/>
    <w:rsid w:val="00D17BCB"/>
    <w:rsid w:val="00D17C49"/>
    <w:rsid w:val="00D17EE8"/>
    <w:rsid w:val="00D17F45"/>
    <w:rsid w:val="00D20021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34"/>
    <w:rsid w:val="00D23842"/>
    <w:rsid w:val="00D23AC8"/>
    <w:rsid w:val="00D23C0C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4D77"/>
    <w:rsid w:val="00D2500E"/>
    <w:rsid w:val="00D251ED"/>
    <w:rsid w:val="00D25231"/>
    <w:rsid w:val="00D2533B"/>
    <w:rsid w:val="00D255C0"/>
    <w:rsid w:val="00D25A51"/>
    <w:rsid w:val="00D25BD0"/>
    <w:rsid w:val="00D25C6C"/>
    <w:rsid w:val="00D25D11"/>
    <w:rsid w:val="00D263F0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029"/>
    <w:rsid w:val="00D31257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AB9"/>
    <w:rsid w:val="00D32DF6"/>
    <w:rsid w:val="00D3301F"/>
    <w:rsid w:val="00D33256"/>
    <w:rsid w:val="00D3360C"/>
    <w:rsid w:val="00D3386D"/>
    <w:rsid w:val="00D3396F"/>
    <w:rsid w:val="00D33F1B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25"/>
    <w:rsid w:val="00D34ECB"/>
    <w:rsid w:val="00D35021"/>
    <w:rsid w:val="00D35146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A73"/>
    <w:rsid w:val="00D36CD9"/>
    <w:rsid w:val="00D370C0"/>
    <w:rsid w:val="00D371C9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0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011"/>
    <w:rsid w:val="00D51121"/>
    <w:rsid w:val="00D5127E"/>
    <w:rsid w:val="00D513D2"/>
    <w:rsid w:val="00D515F1"/>
    <w:rsid w:val="00D51C17"/>
    <w:rsid w:val="00D51D13"/>
    <w:rsid w:val="00D51ECF"/>
    <w:rsid w:val="00D51FA4"/>
    <w:rsid w:val="00D524B9"/>
    <w:rsid w:val="00D52567"/>
    <w:rsid w:val="00D52580"/>
    <w:rsid w:val="00D525B9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BC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4"/>
    <w:rsid w:val="00D56389"/>
    <w:rsid w:val="00D564C3"/>
    <w:rsid w:val="00D56584"/>
    <w:rsid w:val="00D56586"/>
    <w:rsid w:val="00D5689C"/>
    <w:rsid w:val="00D568E9"/>
    <w:rsid w:val="00D56AC3"/>
    <w:rsid w:val="00D56BFB"/>
    <w:rsid w:val="00D56C4E"/>
    <w:rsid w:val="00D56D7E"/>
    <w:rsid w:val="00D56E3C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D62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2E88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524"/>
    <w:rsid w:val="00D6462E"/>
    <w:rsid w:val="00D648A3"/>
    <w:rsid w:val="00D64B2D"/>
    <w:rsid w:val="00D650E8"/>
    <w:rsid w:val="00D65167"/>
    <w:rsid w:val="00D6517C"/>
    <w:rsid w:val="00D6527C"/>
    <w:rsid w:val="00D6530E"/>
    <w:rsid w:val="00D653E9"/>
    <w:rsid w:val="00D65656"/>
    <w:rsid w:val="00D659C7"/>
    <w:rsid w:val="00D65A05"/>
    <w:rsid w:val="00D65B9F"/>
    <w:rsid w:val="00D65DBE"/>
    <w:rsid w:val="00D65E22"/>
    <w:rsid w:val="00D661DD"/>
    <w:rsid w:val="00D662C1"/>
    <w:rsid w:val="00D663E1"/>
    <w:rsid w:val="00D66818"/>
    <w:rsid w:val="00D66C46"/>
    <w:rsid w:val="00D67266"/>
    <w:rsid w:val="00D672E4"/>
    <w:rsid w:val="00D67573"/>
    <w:rsid w:val="00D67736"/>
    <w:rsid w:val="00D678A7"/>
    <w:rsid w:val="00D67A14"/>
    <w:rsid w:val="00D67B53"/>
    <w:rsid w:val="00D67BD6"/>
    <w:rsid w:val="00D67C6A"/>
    <w:rsid w:val="00D67CEA"/>
    <w:rsid w:val="00D67DC0"/>
    <w:rsid w:val="00D67E1D"/>
    <w:rsid w:val="00D67F06"/>
    <w:rsid w:val="00D67FE7"/>
    <w:rsid w:val="00D70122"/>
    <w:rsid w:val="00D70503"/>
    <w:rsid w:val="00D70A09"/>
    <w:rsid w:val="00D70FA5"/>
    <w:rsid w:val="00D70FDA"/>
    <w:rsid w:val="00D712A4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2FE0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20A"/>
    <w:rsid w:val="00D76285"/>
    <w:rsid w:val="00D7648E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775"/>
    <w:rsid w:val="00D7787E"/>
    <w:rsid w:val="00D778CB"/>
    <w:rsid w:val="00D77A57"/>
    <w:rsid w:val="00D77B7B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6B2"/>
    <w:rsid w:val="00D847F4"/>
    <w:rsid w:val="00D84ED9"/>
    <w:rsid w:val="00D84F6E"/>
    <w:rsid w:val="00D85150"/>
    <w:rsid w:val="00D85228"/>
    <w:rsid w:val="00D8527E"/>
    <w:rsid w:val="00D852F2"/>
    <w:rsid w:val="00D85440"/>
    <w:rsid w:val="00D8548E"/>
    <w:rsid w:val="00D8572C"/>
    <w:rsid w:val="00D857B3"/>
    <w:rsid w:val="00D85E17"/>
    <w:rsid w:val="00D861DB"/>
    <w:rsid w:val="00D86223"/>
    <w:rsid w:val="00D865E3"/>
    <w:rsid w:val="00D86730"/>
    <w:rsid w:val="00D867FA"/>
    <w:rsid w:val="00D86AEE"/>
    <w:rsid w:val="00D86C06"/>
    <w:rsid w:val="00D86C2B"/>
    <w:rsid w:val="00D86D2E"/>
    <w:rsid w:val="00D86D67"/>
    <w:rsid w:val="00D86D8B"/>
    <w:rsid w:val="00D86FE3"/>
    <w:rsid w:val="00D86FEC"/>
    <w:rsid w:val="00D870A3"/>
    <w:rsid w:val="00D8714F"/>
    <w:rsid w:val="00D871CE"/>
    <w:rsid w:val="00D87CD4"/>
    <w:rsid w:val="00D907CD"/>
    <w:rsid w:val="00D90E25"/>
    <w:rsid w:val="00D90F7F"/>
    <w:rsid w:val="00D9130D"/>
    <w:rsid w:val="00D91370"/>
    <w:rsid w:val="00D913B8"/>
    <w:rsid w:val="00D913FA"/>
    <w:rsid w:val="00D9153B"/>
    <w:rsid w:val="00D915B5"/>
    <w:rsid w:val="00D91676"/>
    <w:rsid w:val="00D91D52"/>
    <w:rsid w:val="00D91D93"/>
    <w:rsid w:val="00D92066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3D5E"/>
    <w:rsid w:val="00D940C0"/>
    <w:rsid w:val="00D9412B"/>
    <w:rsid w:val="00D942F6"/>
    <w:rsid w:val="00D944CE"/>
    <w:rsid w:val="00D94569"/>
    <w:rsid w:val="00D947C4"/>
    <w:rsid w:val="00D94A83"/>
    <w:rsid w:val="00D94E3C"/>
    <w:rsid w:val="00D94F0B"/>
    <w:rsid w:val="00D95473"/>
    <w:rsid w:val="00D9561B"/>
    <w:rsid w:val="00D959E3"/>
    <w:rsid w:val="00D95A38"/>
    <w:rsid w:val="00D95F00"/>
    <w:rsid w:val="00D95F82"/>
    <w:rsid w:val="00D9667F"/>
    <w:rsid w:val="00D96709"/>
    <w:rsid w:val="00D967AF"/>
    <w:rsid w:val="00D9689E"/>
    <w:rsid w:val="00D96A93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824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8CF"/>
    <w:rsid w:val="00DA5A68"/>
    <w:rsid w:val="00DA5A82"/>
    <w:rsid w:val="00DA5DDA"/>
    <w:rsid w:val="00DA5E74"/>
    <w:rsid w:val="00DA6263"/>
    <w:rsid w:val="00DA6BE0"/>
    <w:rsid w:val="00DA6C54"/>
    <w:rsid w:val="00DA6F0A"/>
    <w:rsid w:val="00DA7329"/>
    <w:rsid w:val="00DA7591"/>
    <w:rsid w:val="00DA7C8F"/>
    <w:rsid w:val="00DB002C"/>
    <w:rsid w:val="00DB0093"/>
    <w:rsid w:val="00DB050B"/>
    <w:rsid w:val="00DB06D1"/>
    <w:rsid w:val="00DB0734"/>
    <w:rsid w:val="00DB07AB"/>
    <w:rsid w:val="00DB07F1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9C"/>
    <w:rsid w:val="00DB19F9"/>
    <w:rsid w:val="00DB1B42"/>
    <w:rsid w:val="00DB1BC4"/>
    <w:rsid w:val="00DB1CA7"/>
    <w:rsid w:val="00DB1D15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5C2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BF0"/>
    <w:rsid w:val="00DB5CA2"/>
    <w:rsid w:val="00DB6178"/>
    <w:rsid w:val="00DB63C9"/>
    <w:rsid w:val="00DB6405"/>
    <w:rsid w:val="00DB6532"/>
    <w:rsid w:val="00DB6594"/>
    <w:rsid w:val="00DB6705"/>
    <w:rsid w:val="00DB690E"/>
    <w:rsid w:val="00DB6C5C"/>
    <w:rsid w:val="00DB6D63"/>
    <w:rsid w:val="00DB706E"/>
    <w:rsid w:val="00DB7103"/>
    <w:rsid w:val="00DB7185"/>
    <w:rsid w:val="00DB71EC"/>
    <w:rsid w:val="00DB7377"/>
    <w:rsid w:val="00DB75FB"/>
    <w:rsid w:val="00DB788F"/>
    <w:rsid w:val="00DB7B35"/>
    <w:rsid w:val="00DB7DED"/>
    <w:rsid w:val="00DC073C"/>
    <w:rsid w:val="00DC0D8C"/>
    <w:rsid w:val="00DC0E1F"/>
    <w:rsid w:val="00DC0FD2"/>
    <w:rsid w:val="00DC1011"/>
    <w:rsid w:val="00DC1234"/>
    <w:rsid w:val="00DC12D5"/>
    <w:rsid w:val="00DC150B"/>
    <w:rsid w:val="00DC15CA"/>
    <w:rsid w:val="00DC1774"/>
    <w:rsid w:val="00DC1CE9"/>
    <w:rsid w:val="00DC1D23"/>
    <w:rsid w:val="00DC1D63"/>
    <w:rsid w:val="00DC26FF"/>
    <w:rsid w:val="00DC2708"/>
    <w:rsid w:val="00DC2930"/>
    <w:rsid w:val="00DC2CD2"/>
    <w:rsid w:val="00DC2D48"/>
    <w:rsid w:val="00DC3289"/>
    <w:rsid w:val="00DC32B4"/>
    <w:rsid w:val="00DC355F"/>
    <w:rsid w:val="00DC3745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4FD"/>
    <w:rsid w:val="00DC560F"/>
    <w:rsid w:val="00DC582A"/>
    <w:rsid w:val="00DC5A59"/>
    <w:rsid w:val="00DC6316"/>
    <w:rsid w:val="00DC668D"/>
    <w:rsid w:val="00DC6A4E"/>
    <w:rsid w:val="00DC6C01"/>
    <w:rsid w:val="00DC6E86"/>
    <w:rsid w:val="00DC6F5A"/>
    <w:rsid w:val="00DC6F68"/>
    <w:rsid w:val="00DC7242"/>
    <w:rsid w:val="00DC7713"/>
    <w:rsid w:val="00DC7B18"/>
    <w:rsid w:val="00DC7B56"/>
    <w:rsid w:val="00DC7F7D"/>
    <w:rsid w:val="00DD0053"/>
    <w:rsid w:val="00DD01ED"/>
    <w:rsid w:val="00DD028C"/>
    <w:rsid w:val="00DD02AB"/>
    <w:rsid w:val="00DD02CF"/>
    <w:rsid w:val="00DD06F9"/>
    <w:rsid w:val="00DD072E"/>
    <w:rsid w:val="00DD076B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1CB2"/>
    <w:rsid w:val="00DD2132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316"/>
    <w:rsid w:val="00DD5390"/>
    <w:rsid w:val="00DD5434"/>
    <w:rsid w:val="00DD5486"/>
    <w:rsid w:val="00DD5559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666"/>
    <w:rsid w:val="00DD696F"/>
    <w:rsid w:val="00DD6C25"/>
    <w:rsid w:val="00DD6ED8"/>
    <w:rsid w:val="00DD7093"/>
    <w:rsid w:val="00DD72BC"/>
    <w:rsid w:val="00DD7509"/>
    <w:rsid w:val="00DD752F"/>
    <w:rsid w:val="00DD7982"/>
    <w:rsid w:val="00DD7A84"/>
    <w:rsid w:val="00DD7A89"/>
    <w:rsid w:val="00DD7CA8"/>
    <w:rsid w:val="00DD7E3A"/>
    <w:rsid w:val="00DE0435"/>
    <w:rsid w:val="00DE045D"/>
    <w:rsid w:val="00DE047C"/>
    <w:rsid w:val="00DE091B"/>
    <w:rsid w:val="00DE099C"/>
    <w:rsid w:val="00DE0D85"/>
    <w:rsid w:val="00DE0E61"/>
    <w:rsid w:val="00DE0E82"/>
    <w:rsid w:val="00DE0F82"/>
    <w:rsid w:val="00DE12AA"/>
    <w:rsid w:val="00DE1498"/>
    <w:rsid w:val="00DE18CB"/>
    <w:rsid w:val="00DE1B09"/>
    <w:rsid w:val="00DE1D89"/>
    <w:rsid w:val="00DE1DB1"/>
    <w:rsid w:val="00DE227D"/>
    <w:rsid w:val="00DE244F"/>
    <w:rsid w:val="00DE24AD"/>
    <w:rsid w:val="00DE28AA"/>
    <w:rsid w:val="00DE2901"/>
    <w:rsid w:val="00DE2908"/>
    <w:rsid w:val="00DE2A1A"/>
    <w:rsid w:val="00DE2F26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A4A"/>
    <w:rsid w:val="00DE5C92"/>
    <w:rsid w:val="00DE5CAF"/>
    <w:rsid w:val="00DE5D7C"/>
    <w:rsid w:val="00DE5F72"/>
    <w:rsid w:val="00DE6167"/>
    <w:rsid w:val="00DE6572"/>
    <w:rsid w:val="00DE6833"/>
    <w:rsid w:val="00DE68D9"/>
    <w:rsid w:val="00DE69C1"/>
    <w:rsid w:val="00DE6A98"/>
    <w:rsid w:val="00DE6CF8"/>
    <w:rsid w:val="00DE6F47"/>
    <w:rsid w:val="00DE7050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92E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9BE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5D24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064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3FD"/>
    <w:rsid w:val="00E0190D"/>
    <w:rsid w:val="00E019E9"/>
    <w:rsid w:val="00E01D73"/>
    <w:rsid w:val="00E01FDB"/>
    <w:rsid w:val="00E020FD"/>
    <w:rsid w:val="00E0213F"/>
    <w:rsid w:val="00E0239E"/>
    <w:rsid w:val="00E024CA"/>
    <w:rsid w:val="00E02720"/>
    <w:rsid w:val="00E029CA"/>
    <w:rsid w:val="00E02AA4"/>
    <w:rsid w:val="00E02E40"/>
    <w:rsid w:val="00E02F58"/>
    <w:rsid w:val="00E031C1"/>
    <w:rsid w:val="00E033A4"/>
    <w:rsid w:val="00E03A14"/>
    <w:rsid w:val="00E03AB2"/>
    <w:rsid w:val="00E03BF8"/>
    <w:rsid w:val="00E04084"/>
    <w:rsid w:val="00E0428C"/>
    <w:rsid w:val="00E04432"/>
    <w:rsid w:val="00E04658"/>
    <w:rsid w:val="00E046A3"/>
    <w:rsid w:val="00E0479D"/>
    <w:rsid w:val="00E048F2"/>
    <w:rsid w:val="00E04995"/>
    <w:rsid w:val="00E04A31"/>
    <w:rsid w:val="00E04C4A"/>
    <w:rsid w:val="00E04DD3"/>
    <w:rsid w:val="00E04E09"/>
    <w:rsid w:val="00E04FA7"/>
    <w:rsid w:val="00E05217"/>
    <w:rsid w:val="00E0524A"/>
    <w:rsid w:val="00E054E8"/>
    <w:rsid w:val="00E058B0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AF"/>
    <w:rsid w:val="00E079D9"/>
    <w:rsid w:val="00E07A1A"/>
    <w:rsid w:val="00E07EA6"/>
    <w:rsid w:val="00E07EC8"/>
    <w:rsid w:val="00E109C4"/>
    <w:rsid w:val="00E10A2B"/>
    <w:rsid w:val="00E1114C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6E1"/>
    <w:rsid w:val="00E128A8"/>
    <w:rsid w:val="00E12B3C"/>
    <w:rsid w:val="00E12BD8"/>
    <w:rsid w:val="00E12BDD"/>
    <w:rsid w:val="00E12D35"/>
    <w:rsid w:val="00E1331F"/>
    <w:rsid w:val="00E133E0"/>
    <w:rsid w:val="00E135EF"/>
    <w:rsid w:val="00E138E5"/>
    <w:rsid w:val="00E13911"/>
    <w:rsid w:val="00E13915"/>
    <w:rsid w:val="00E13955"/>
    <w:rsid w:val="00E13C02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5EA5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65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1E"/>
    <w:rsid w:val="00E246EF"/>
    <w:rsid w:val="00E249C2"/>
    <w:rsid w:val="00E249E4"/>
    <w:rsid w:val="00E24AF0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33"/>
    <w:rsid w:val="00E27B40"/>
    <w:rsid w:val="00E27F25"/>
    <w:rsid w:val="00E3034F"/>
    <w:rsid w:val="00E306AA"/>
    <w:rsid w:val="00E30C1A"/>
    <w:rsid w:val="00E30E79"/>
    <w:rsid w:val="00E30EB6"/>
    <w:rsid w:val="00E30F66"/>
    <w:rsid w:val="00E30F84"/>
    <w:rsid w:val="00E30F8E"/>
    <w:rsid w:val="00E311EA"/>
    <w:rsid w:val="00E312A4"/>
    <w:rsid w:val="00E31415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963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0F04"/>
    <w:rsid w:val="00E4123F"/>
    <w:rsid w:val="00E41251"/>
    <w:rsid w:val="00E41875"/>
    <w:rsid w:val="00E418FA"/>
    <w:rsid w:val="00E41C38"/>
    <w:rsid w:val="00E41E77"/>
    <w:rsid w:val="00E422D0"/>
    <w:rsid w:val="00E4252B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99C"/>
    <w:rsid w:val="00E46E8E"/>
    <w:rsid w:val="00E47019"/>
    <w:rsid w:val="00E470DE"/>
    <w:rsid w:val="00E474ED"/>
    <w:rsid w:val="00E47542"/>
    <w:rsid w:val="00E47A36"/>
    <w:rsid w:val="00E5014F"/>
    <w:rsid w:val="00E504B3"/>
    <w:rsid w:val="00E5070B"/>
    <w:rsid w:val="00E50BBC"/>
    <w:rsid w:val="00E51138"/>
    <w:rsid w:val="00E5118C"/>
    <w:rsid w:val="00E5135D"/>
    <w:rsid w:val="00E51830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2D2"/>
    <w:rsid w:val="00E5347D"/>
    <w:rsid w:val="00E5359F"/>
    <w:rsid w:val="00E53801"/>
    <w:rsid w:val="00E538BB"/>
    <w:rsid w:val="00E53976"/>
    <w:rsid w:val="00E53D03"/>
    <w:rsid w:val="00E53EFD"/>
    <w:rsid w:val="00E547A6"/>
    <w:rsid w:val="00E54A67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5E6D"/>
    <w:rsid w:val="00E56100"/>
    <w:rsid w:val="00E56825"/>
    <w:rsid w:val="00E56BA8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0EA8"/>
    <w:rsid w:val="00E60F96"/>
    <w:rsid w:val="00E61084"/>
    <w:rsid w:val="00E61417"/>
    <w:rsid w:val="00E61651"/>
    <w:rsid w:val="00E61D60"/>
    <w:rsid w:val="00E61E03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8F"/>
    <w:rsid w:val="00E62AA3"/>
    <w:rsid w:val="00E62AEE"/>
    <w:rsid w:val="00E62B15"/>
    <w:rsid w:val="00E62B54"/>
    <w:rsid w:val="00E62BE9"/>
    <w:rsid w:val="00E62CDC"/>
    <w:rsid w:val="00E62DD9"/>
    <w:rsid w:val="00E630FF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0AD"/>
    <w:rsid w:val="00E66330"/>
    <w:rsid w:val="00E6635F"/>
    <w:rsid w:val="00E66778"/>
    <w:rsid w:val="00E6692D"/>
    <w:rsid w:val="00E66A86"/>
    <w:rsid w:val="00E66BFD"/>
    <w:rsid w:val="00E66EC4"/>
    <w:rsid w:val="00E6708D"/>
    <w:rsid w:val="00E67136"/>
    <w:rsid w:val="00E67252"/>
    <w:rsid w:val="00E6732E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87F"/>
    <w:rsid w:val="00E70A73"/>
    <w:rsid w:val="00E70B40"/>
    <w:rsid w:val="00E70F58"/>
    <w:rsid w:val="00E7107D"/>
    <w:rsid w:val="00E71293"/>
    <w:rsid w:val="00E71311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201"/>
    <w:rsid w:val="00E7596F"/>
    <w:rsid w:val="00E75A0F"/>
    <w:rsid w:val="00E75C37"/>
    <w:rsid w:val="00E75E6B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2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0A9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4BC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66"/>
    <w:rsid w:val="00E932DA"/>
    <w:rsid w:val="00E9340A"/>
    <w:rsid w:val="00E9360F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4E0C"/>
    <w:rsid w:val="00E95053"/>
    <w:rsid w:val="00E95054"/>
    <w:rsid w:val="00E95161"/>
    <w:rsid w:val="00E9557F"/>
    <w:rsid w:val="00E95717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669"/>
    <w:rsid w:val="00EA1882"/>
    <w:rsid w:val="00EA190E"/>
    <w:rsid w:val="00EA1998"/>
    <w:rsid w:val="00EA1F86"/>
    <w:rsid w:val="00EA2394"/>
    <w:rsid w:val="00EA242C"/>
    <w:rsid w:val="00EA2541"/>
    <w:rsid w:val="00EA2574"/>
    <w:rsid w:val="00EA2A8A"/>
    <w:rsid w:val="00EA2DD7"/>
    <w:rsid w:val="00EA2E61"/>
    <w:rsid w:val="00EA318D"/>
    <w:rsid w:val="00EA32F6"/>
    <w:rsid w:val="00EA347D"/>
    <w:rsid w:val="00EA38A3"/>
    <w:rsid w:val="00EA3D45"/>
    <w:rsid w:val="00EA4095"/>
    <w:rsid w:val="00EA4097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533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6A6"/>
    <w:rsid w:val="00EA782B"/>
    <w:rsid w:val="00EA7900"/>
    <w:rsid w:val="00EA7A35"/>
    <w:rsid w:val="00EA7B8D"/>
    <w:rsid w:val="00EA7C84"/>
    <w:rsid w:val="00EB0006"/>
    <w:rsid w:val="00EB0416"/>
    <w:rsid w:val="00EB0473"/>
    <w:rsid w:val="00EB0496"/>
    <w:rsid w:val="00EB0E70"/>
    <w:rsid w:val="00EB0F97"/>
    <w:rsid w:val="00EB103B"/>
    <w:rsid w:val="00EB10BA"/>
    <w:rsid w:val="00EB1101"/>
    <w:rsid w:val="00EB119D"/>
    <w:rsid w:val="00EB150E"/>
    <w:rsid w:val="00EB1975"/>
    <w:rsid w:val="00EB1A77"/>
    <w:rsid w:val="00EB1AED"/>
    <w:rsid w:val="00EB1D23"/>
    <w:rsid w:val="00EB1EE2"/>
    <w:rsid w:val="00EB1F50"/>
    <w:rsid w:val="00EB1F80"/>
    <w:rsid w:val="00EB217A"/>
    <w:rsid w:val="00EB21CD"/>
    <w:rsid w:val="00EB2217"/>
    <w:rsid w:val="00EB241A"/>
    <w:rsid w:val="00EB24CD"/>
    <w:rsid w:val="00EB260A"/>
    <w:rsid w:val="00EB2A15"/>
    <w:rsid w:val="00EB2D97"/>
    <w:rsid w:val="00EB2E63"/>
    <w:rsid w:val="00EB2FBF"/>
    <w:rsid w:val="00EB30EF"/>
    <w:rsid w:val="00EB31E9"/>
    <w:rsid w:val="00EB36A7"/>
    <w:rsid w:val="00EB3845"/>
    <w:rsid w:val="00EB3988"/>
    <w:rsid w:val="00EB3D06"/>
    <w:rsid w:val="00EB3D5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6BA"/>
    <w:rsid w:val="00EB677F"/>
    <w:rsid w:val="00EB6825"/>
    <w:rsid w:val="00EB689E"/>
    <w:rsid w:val="00EB697A"/>
    <w:rsid w:val="00EB6F3B"/>
    <w:rsid w:val="00EB6F68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85E"/>
    <w:rsid w:val="00EC0B0A"/>
    <w:rsid w:val="00EC0B1D"/>
    <w:rsid w:val="00EC0D1F"/>
    <w:rsid w:val="00EC10DE"/>
    <w:rsid w:val="00EC1184"/>
    <w:rsid w:val="00EC1734"/>
    <w:rsid w:val="00EC1C0F"/>
    <w:rsid w:val="00EC1D43"/>
    <w:rsid w:val="00EC1F2A"/>
    <w:rsid w:val="00EC2041"/>
    <w:rsid w:val="00EC2058"/>
    <w:rsid w:val="00EC2075"/>
    <w:rsid w:val="00EC222F"/>
    <w:rsid w:val="00EC2400"/>
    <w:rsid w:val="00EC247B"/>
    <w:rsid w:val="00EC31B5"/>
    <w:rsid w:val="00EC32BC"/>
    <w:rsid w:val="00EC33C7"/>
    <w:rsid w:val="00EC33DA"/>
    <w:rsid w:val="00EC396F"/>
    <w:rsid w:val="00EC3991"/>
    <w:rsid w:val="00EC3A02"/>
    <w:rsid w:val="00EC3FC5"/>
    <w:rsid w:val="00EC40CF"/>
    <w:rsid w:val="00EC445F"/>
    <w:rsid w:val="00EC4511"/>
    <w:rsid w:val="00EC466D"/>
    <w:rsid w:val="00EC480A"/>
    <w:rsid w:val="00EC48DC"/>
    <w:rsid w:val="00EC4A66"/>
    <w:rsid w:val="00EC4C8A"/>
    <w:rsid w:val="00EC4CF4"/>
    <w:rsid w:val="00EC4E23"/>
    <w:rsid w:val="00EC4F3F"/>
    <w:rsid w:val="00EC4F59"/>
    <w:rsid w:val="00EC4F93"/>
    <w:rsid w:val="00EC548E"/>
    <w:rsid w:val="00EC5970"/>
    <w:rsid w:val="00EC5A54"/>
    <w:rsid w:val="00EC5CFF"/>
    <w:rsid w:val="00EC5E80"/>
    <w:rsid w:val="00EC5EDF"/>
    <w:rsid w:val="00EC61DF"/>
    <w:rsid w:val="00EC6292"/>
    <w:rsid w:val="00EC65AD"/>
    <w:rsid w:val="00EC6761"/>
    <w:rsid w:val="00EC685B"/>
    <w:rsid w:val="00EC69E1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1C56"/>
    <w:rsid w:val="00ED210B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3DFE"/>
    <w:rsid w:val="00ED4132"/>
    <w:rsid w:val="00ED4146"/>
    <w:rsid w:val="00ED42C2"/>
    <w:rsid w:val="00ED4325"/>
    <w:rsid w:val="00ED47D0"/>
    <w:rsid w:val="00ED48FE"/>
    <w:rsid w:val="00ED4C9A"/>
    <w:rsid w:val="00ED4D65"/>
    <w:rsid w:val="00ED4DE9"/>
    <w:rsid w:val="00ED5388"/>
    <w:rsid w:val="00ED5507"/>
    <w:rsid w:val="00ED562C"/>
    <w:rsid w:val="00ED56B2"/>
    <w:rsid w:val="00ED56CA"/>
    <w:rsid w:val="00ED5A68"/>
    <w:rsid w:val="00ED5F6E"/>
    <w:rsid w:val="00ED7077"/>
    <w:rsid w:val="00ED7667"/>
    <w:rsid w:val="00ED781C"/>
    <w:rsid w:val="00ED792A"/>
    <w:rsid w:val="00EE0078"/>
    <w:rsid w:val="00EE028A"/>
    <w:rsid w:val="00EE03EB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424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37"/>
    <w:rsid w:val="00EE38FF"/>
    <w:rsid w:val="00EE39B1"/>
    <w:rsid w:val="00EE3C1A"/>
    <w:rsid w:val="00EE3D3B"/>
    <w:rsid w:val="00EE4243"/>
    <w:rsid w:val="00EE499C"/>
    <w:rsid w:val="00EE4A46"/>
    <w:rsid w:val="00EE4AA2"/>
    <w:rsid w:val="00EE4BCE"/>
    <w:rsid w:val="00EE4ED7"/>
    <w:rsid w:val="00EE508C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7CE"/>
    <w:rsid w:val="00EE68AA"/>
    <w:rsid w:val="00EE68AC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0DA5"/>
    <w:rsid w:val="00EF1751"/>
    <w:rsid w:val="00EF1C07"/>
    <w:rsid w:val="00EF1C4E"/>
    <w:rsid w:val="00EF21E5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2DDE"/>
    <w:rsid w:val="00EF3181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2FF"/>
    <w:rsid w:val="00EF659D"/>
    <w:rsid w:val="00EF6790"/>
    <w:rsid w:val="00EF6996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CFC"/>
    <w:rsid w:val="00F00E2A"/>
    <w:rsid w:val="00F01581"/>
    <w:rsid w:val="00F01805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46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686"/>
    <w:rsid w:val="00F10737"/>
    <w:rsid w:val="00F10CD1"/>
    <w:rsid w:val="00F10EC9"/>
    <w:rsid w:val="00F11532"/>
    <w:rsid w:val="00F1164D"/>
    <w:rsid w:val="00F119F2"/>
    <w:rsid w:val="00F11F9A"/>
    <w:rsid w:val="00F12273"/>
    <w:rsid w:val="00F125E9"/>
    <w:rsid w:val="00F127BC"/>
    <w:rsid w:val="00F12DA0"/>
    <w:rsid w:val="00F12F1D"/>
    <w:rsid w:val="00F1303A"/>
    <w:rsid w:val="00F13068"/>
    <w:rsid w:val="00F13242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58"/>
    <w:rsid w:val="00F168A7"/>
    <w:rsid w:val="00F16A58"/>
    <w:rsid w:val="00F16DAC"/>
    <w:rsid w:val="00F1702B"/>
    <w:rsid w:val="00F170A9"/>
    <w:rsid w:val="00F1721F"/>
    <w:rsid w:val="00F174BD"/>
    <w:rsid w:val="00F175E6"/>
    <w:rsid w:val="00F17877"/>
    <w:rsid w:val="00F1790B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C34"/>
    <w:rsid w:val="00F21E38"/>
    <w:rsid w:val="00F21EF4"/>
    <w:rsid w:val="00F22328"/>
    <w:rsid w:val="00F225FC"/>
    <w:rsid w:val="00F22903"/>
    <w:rsid w:val="00F22934"/>
    <w:rsid w:val="00F22975"/>
    <w:rsid w:val="00F22A68"/>
    <w:rsid w:val="00F22C76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67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237"/>
    <w:rsid w:val="00F305D1"/>
    <w:rsid w:val="00F30749"/>
    <w:rsid w:val="00F308A9"/>
    <w:rsid w:val="00F30962"/>
    <w:rsid w:val="00F309EE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2E6"/>
    <w:rsid w:val="00F324CE"/>
    <w:rsid w:val="00F326B8"/>
    <w:rsid w:val="00F327AF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553"/>
    <w:rsid w:val="00F347BA"/>
    <w:rsid w:val="00F3485C"/>
    <w:rsid w:val="00F348C7"/>
    <w:rsid w:val="00F349F9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3E6"/>
    <w:rsid w:val="00F36403"/>
    <w:rsid w:val="00F36755"/>
    <w:rsid w:val="00F36882"/>
    <w:rsid w:val="00F36B16"/>
    <w:rsid w:val="00F3730E"/>
    <w:rsid w:val="00F3794F"/>
    <w:rsid w:val="00F37BE2"/>
    <w:rsid w:val="00F40044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99B"/>
    <w:rsid w:val="00F41B5E"/>
    <w:rsid w:val="00F41C35"/>
    <w:rsid w:val="00F41DCB"/>
    <w:rsid w:val="00F41ECE"/>
    <w:rsid w:val="00F42391"/>
    <w:rsid w:val="00F42576"/>
    <w:rsid w:val="00F42626"/>
    <w:rsid w:val="00F4263D"/>
    <w:rsid w:val="00F428FA"/>
    <w:rsid w:val="00F42CEB"/>
    <w:rsid w:val="00F42F23"/>
    <w:rsid w:val="00F42F74"/>
    <w:rsid w:val="00F42FDD"/>
    <w:rsid w:val="00F43089"/>
    <w:rsid w:val="00F431F7"/>
    <w:rsid w:val="00F43617"/>
    <w:rsid w:val="00F43935"/>
    <w:rsid w:val="00F43B94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5FEF"/>
    <w:rsid w:val="00F46058"/>
    <w:rsid w:val="00F46111"/>
    <w:rsid w:val="00F4612F"/>
    <w:rsid w:val="00F463DE"/>
    <w:rsid w:val="00F46709"/>
    <w:rsid w:val="00F46C54"/>
    <w:rsid w:val="00F46D53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2E"/>
    <w:rsid w:val="00F5165A"/>
    <w:rsid w:val="00F51670"/>
    <w:rsid w:val="00F5178A"/>
    <w:rsid w:val="00F51842"/>
    <w:rsid w:val="00F51C6B"/>
    <w:rsid w:val="00F51CFE"/>
    <w:rsid w:val="00F5246B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0DA"/>
    <w:rsid w:val="00F54523"/>
    <w:rsid w:val="00F54614"/>
    <w:rsid w:val="00F54811"/>
    <w:rsid w:val="00F54A2B"/>
    <w:rsid w:val="00F54D9E"/>
    <w:rsid w:val="00F54ED6"/>
    <w:rsid w:val="00F54F07"/>
    <w:rsid w:val="00F54F56"/>
    <w:rsid w:val="00F5508D"/>
    <w:rsid w:val="00F550DC"/>
    <w:rsid w:val="00F5524A"/>
    <w:rsid w:val="00F55352"/>
    <w:rsid w:val="00F5580A"/>
    <w:rsid w:val="00F5580D"/>
    <w:rsid w:val="00F558A8"/>
    <w:rsid w:val="00F558C4"/>
    <w:rsid w:val="00F55B4A"/>
    <w:rsid w:val="00F55C74"/>
    <w:rsid w:val="00F55FDF"/>
    <w:rsid w:val="00F56078"/>
    <w:rsid w:val="00F5623A"/>
    <w:rsid w:val="00F56436"/>
    <w:rsid w:val="00F56493"/>
    <w:rsid w:val="00F566FB"/>
    <w:rsid w:val="00F56959"/>
    <w:rsid w:val="00F56A19"/>
    <w:rsid w:val="00F56ACE"/>
    <w:rsid w:val="00F56C78"/>
    <w:rsid w:val="00F56FC6"/>
    <w:rsid w:val="00F57067"/>
    <w:rsid w:val="00F575A3"/>
    <w:rsid w:val="00F600AE"/>
    <w:rsid w:val="00F603D2"/>
    <w:rsid w:val="00F6040A"/>
    <w:rsid w:val="00F6058D"/>
    <w:rsid w:val="00F607AF"/>
    <w:rsid w:val="00F61305"/>
    <w:rsid w:val="00F6136A"/>
    <w:rsid w:val="00F6155A"/>
    <w:rsid w:val="00F61745"/>
    <w:rsid w:val="00F61809"/>
    <w:rsid w:val="00F618AD"/>
    <w:rsid w:val="00F61A28"/>
    <w:rsid w:val="00F61ABF"/>
    <w:rsid w:val="00F61B6F"/>
    <w:rsid w:val="00F61BDB"/>
    <w:rsid w:val="00F61DEE"/>
    <w:rsid w:val="00F6257E"/>
    <w:rsid w:val="00F62622"/>
    <w:rsid w:val="00F62709"/>
    <w:rsid w:val="00F629B9"/>
    <w:rsid w:val="00F62B86"/>
    <w:rsid w:val="00F62C26"/>
    <w:rsid w:val="00F62C47"/>
    <w:rsid w:val="00F62C52"/>
    <w:rsid w:val="00F62CCE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5F5B"/>
    <w:rsid w:val="00F66417"/>
    <w:rsid w:val="00F66420"/>
    <w:rsid w:val="00F66465"/>
    <w:rsid w:val="00F668EC"/>
    <w:rsid w:val="00F669B3"/>
    <w:rsid w:val="00F66C79"/>
    <w:rsid w:val="00F66F70"/>
    <w:rsid w:val="00F67072"/>
    <w:rsid w:val="00F67082"/>
    <w:rsid w:val="00F67353"/>
    <w:rsid w:val="00F673AA"/>
    <w:rsid w:val="00F6745E"/>
    <w:rsid w:val="00F6785B"/>
    <w:rsid w:val="00F70074"/>
    <w:rsid w:val="00F7031F"/>
    <w:rsid w:val="00F704FC"/>
    <w:rsid w:val="00F705A9"/>
    <w:rsid w:val="00F70861"/>
    <w:rsid w:val="00F708EF"/>
    <w:rsid w:val="00F70AFA"/>
    <w:rsid w:val="00F70B13"/>
    <w:rsid w:val="00F70BB3"/>
    <w:rsid w:val="00F70D00"/>
    <w:rsid w:val="00F70D77"/>
    <w:rsid w:val="00F70F6F"/>
    <w:rsid w:val="00F711C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135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E85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609"/>
    <w:rsid w:val="00F827ED"/>
    <w:rsid w:val="00F82849"/>
    <w:rsid w:val="00F828BB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B56"/>
    <w:rsid w:val="00F84E1F"/>
    <w:rsid w:val="00F8505B"/>
    <w:rsid w:val="00F850DE"/>
    <w:rsid w:val="00F85225"/>
    <w:rsid w:val="00F85347"/>
    <w:rsid w:val="00F85458"/>
    <w:rsid w:val="00F85475"/>
    <w:rsid w:val="00F8561F"/>
    <w:rsid w:val="00F856BE"/>
    <w:rsid w:val="00F85772"/>
    <w:rsid w:val="00F857B2"/>
    <w:rsid w:val="00F8598E"/>
    <w:rsid w:val="00F85BC5"/>
    <w:rsid w:val="00F85C51"/>
    <w:rsid w:val="00F85FFA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3E5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CDF"/>
    <w:rsid w:val="00F92D18"/>
    <w:rsid w:val="00F92D93"/>
    <w:rsid w:val="00F93122"/>
    <w:rsid w:val="00F931F3"/>
    <w:rsid w:val="00F9363B"/>
    <w:rsid w:val="00F937AD"/>
    <w:rsid w:val="00F937DC"/>
    <w:rsid w:val="00F93870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632"/>
    <w:rsid w:val="00FA0DE8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5E9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916"/>
    <w:rsid w:val="00FA3A52"/>
    <w:rsid w:val="00FA3CF4"/>
    <w:rsid w:val="00FA3E32"/>
    <w:rsid w:val="00FA4300"/>
    <w:rsid w:val="00FA4452"/>
    <w:rsid w:val="00FA452C"/>
    <w:rsid w:val="00FA465A"/>
    <w:rsid w:val="00FA4984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E40"/>
    <w:rsid w:val="00FA7F25"/>
    <w:rsid w:val="00FA7F57"/>
    <w:rsid w:val="00FA7F99"/>
    <w:rsid w:val="00FB0009"/>
    <w:rsid w:val="00FB056D"/>
    <w:rsid w:val="00FB07C6"/>
    <w:rsid w:val="00FB09A9"/>
    <w:rsid w:val="00FB0D21"/>
    <w:rsid w:val="00FB0E88"/>
    <w:rsid w:val="00FB10F3"/>
    <w:rsid w:val="00FB119C"/>
    <w:rsid w:val="00FB123A"/>
    <w:rsid w:val="00FB12A8"/>
    <w:rsid w:val="00FB12AE"/>
    <w:rsid w:val="00FB162F"/>
    <w:rsid w:val="00FB1728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8F3"/>
    <w:rsid w:val="00FB3BE8"/>
    <w:rsid w:val="00FB401F"/>
    <w:rsid w:val="00FB4088"/>
    <w:rsid w:val="00FB448C"/>
    <w:rsid w:val="00FB4546"/>
    <w:rsid w:val="00FB46BF"/>
    <w:rsid w:val="00FB4940"/>
    <w:rsid w:val="00FB49B1"/>
    <w:rsid w:val="00FB4CA9"/>
    <w:rsid w:val="00FB4CD5"/>
    <w:rsid w:val="00FB4D46"/>
    <w:rsid w:val="00FB4FB8"/>
    <w:rsid w:val="00FB5002"/>
    <w:rsid w:val="00FB50B3"/>
    <w:rsid w:val="00FB5C74"/>
    <w:rsid w:val="00FB5DF7"/>
    <w:rsid w:val="00FB5F2F"/>
    <w:rsid w:val="00FB662C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592"/>
    <w:rsid w:val="00FC05CC"/>
    <w:rsid w:val="00FC078D"/>
    <w:rsid w:val="00FC07E8"/>
    <w:rsid w:val="00FC0A07"/>
    <w:rsid w:val="00FC0A46"/>
    <w:rsid w:val="00FC0C5B"/>
    <w:rsid w:val="00FC0C87"/>
    <w:rsid w:val="00FC113F"/>
    <w:rsid w:val="00FC13CF"/>
    <w:rsid w:val="00FC1E79"/>
    <w:rsid w:val="00FC2107"/>
    <w:rsid w:val="00FC23B1"/>
    <w:rsid w:val="00FC27CC"/>
    <w:rsid w:val="00FC28B1"/>
    <w:rsid w:val="00FC2FE5"/>
    <w:rsid w:val="00FC3073"/>
    <w:rsid w:val="00FC35BE"/>
    <w:rsid w:val="00FC366A"/>
    <w:rsid w:val="00FC388F"/>
    <w:rsid w:val="00FC3AA6"/>
    <w:rsid w:val="00FC3ADC"/>
    <w:rsid w:val="00FC40C3"/>
    <w:rsid w:val="00FC41B9"/>
    <w:rsid w:val="00FC4646"/>
    <w:rsid w:val="00FC4CD7"/>
    <w:rsid w:val="00FC4DBC"/>
    <w:rsid w:val="00FC504E"/>
    <w:rsid w:val="00FC50B8"/>
    <w:rsid w:val="00FC53E8"/>
    <w:rsid w:val="00FC5EF5"/>
    <w:rsid w:val="00FC5FB2"/>
    <w:rsid w:val="00FC60DF"/>
    <w:rsid w:val="00FC6205"/>
    <w:rsid w:val="00FC64B0"/>
    <w:rsid w:val="00FC67B1"/>
    <w:rsid w:val="00FC68B2"/>
    <w:rsid w:val="00FC6A20"/>
    <w:rsid w:val="00FC6C6B"/>
    <w:rsid w:val="00FC6DBE"/>
    <w:rsid w:val="00FC6DD4"/>
    <w:rsid w:val="00FC6FD6"/>
    <w:rsid w:val="00FC74D4"/>
    <w:rsid w:val="00FC7765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77E"/>
    <w:rsid w:val="00FD0AB5"/>
    <w:rsid w:val="00FD0C33"/>
    <w:rsid w:val="00FD100B"/>
    <w:rsid w:val="00FD127B"/>
    <w:rsid w:val="00FD1A53"/>
    <w:rsid w:val="00FD1B26"/>
    <w:rsid w:val="00FD1BAF"/>
    <w:rsid w:val="00FD1BD7"/>
    <w:rsid w:val="00FD1BDD"/>
    <w:rsid w:val="00FD1BF5"/>
    <w:rsid w:val="00FD1FB2"/>
    <w:rsid w:val="00FD206C"/>
    <w:rsid w:val="00FD2181"/>
    <w:rsid w:val="00FD2245"/>
    <w:rsid w:val="00FD27DD"/>
    <w:rsid w:val="00FD2854"/>
    <w:rsid w:val="00FD2B5B"/>
    <w:rsid w:val="00FD2D96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4D"/>
    <w:rsid w:val="00FD77B6"/>
    <w:rsid w:val="00FD788F"/>
    <w:rsid w:val="00FD7C56"/>
    <w:rsid w:val="00FD7CAD"/>
    <w:rsid w:val="00FE0069"/>
    <w:rsid w:val="00FE007F"/>
    <w:rsid w:val="00FE00F7"/>
    <w:rsid w:val="00FE0526"/>
    <w:rsid w:val="00FE0705"/>
    <w:rsid w:val="00FE070F"/>
    <w:rsid w:val="00FE0A37"/>
    <w:rsid w:val="00FE0A66"/>
    <w:rsid w:val="00FE1154"/>
    <w:rsid w:val="00FE13E6"/>
    <w:rsid w:val="00FE176E"/>
    <w:rsid w:val="00FE17A7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3F8B"/>
    <w:rsid w:val="00FE44C0"/>
    <w:rsid w:val="00FE4711"/>
    <w:rsid w:val="00FE4906"/>
    <w:rsid w:val="00FE4991"/>
    <w:rsid w:val="00FE4CC8"/>
    <w:rsid w:val="00FE4D8A"/>
    <w:rsid w:val="00FE5034"/>
    <w:rsid w:val="00FE505C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8E5"/>
    <w:rsid w:val="00FF09EB"/>
    <w:rsid w:val="00FF0C8F"/>
    <w:rsid w:val="00FF0ED7"/>
    <w:rsid w:val="00FF0FE2"/>
    <w:rsid w:val="00FF13CE"/>
    <w:rsid w:val="00FF163B"/>
    <w:rsid w:val="00FF1828"/>
    <w:rsid w:val="00FF1956"/>
    <w:rsid w:val="00FF198B"/>
    <w:rsid w:val="00FF19D8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2F72"/>
    <w:rsid w:val="00FF3317"/>
    <w:rsid w:val="00FF341A"/>
    <w:rsid w:val="00FF3427"/>
    <w:rsid w:val="00FF3452"/>
    <w:rsid w:val="00FF34E3"/>
    <w:rsid w:val="00FF3631"/>
    <w:rsid w:val="00FF36FD"/>
    <w:rsid w:val="00FF377B"/>
    <w:rsid w:val="00FF3862"/>
    <w:rsid w:val="00FF39F1"/>
    <w:rsid w:val="00FF3CF4"/>
    <w:rsid w:val="00FF3FAB"/>
    <w:rsid w:val="00FF46BF"/>
    <w:rsid w:val="00FF487C"/>
    <w:rsid w:val="00FF48A6"/>
    <w:rsid w:val="00FF48E1"/>
    <w:rsid w:val="00FF4A25"/>
    <w:rsid w:val="00FF4B5A"/>
    <w:rsid w:val="00FF4BDB"/>
    <w:rsid w:val="00FF4EAC"/>
    <w:rsid w:val="00FF52A5"/>
    <w:rsid w:val="00FF5630"/>
    <w:rsid w:val="00FF5789"/>
    <w:rsid w:val="00FF5898"/>
    <w:rsid w:val="00FF5B64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72C"/>
    <w:rsid w:val="00FF78AB"/>
    <w:rsid w:val="00FF79A7"/>
    <w:rsid w:val="00FF7A72"/>
    <w:rsid w:val="00FF7B60"/>
    <w:rsid w:val="00FF7D12"/>
    <w:rsid w:val="00FF7F26"/>
    <w:rsid w:val="0DAE5D32"/>
    <w:rsid w:val="1F918C44"/>
    <w:rsid w:val="21E9E5C6"/>
    <w:rsid w:val="2F3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4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8FCCD-9226-4852-A6DA-D73AD4D38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AD542-73F5-4C87-BBA3-04B198278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90B8CE-4EF6-40A6-84E5-A6CACA636C0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2777</TotalTime>
  <Pages>27</Pages>
  <Words>6193</Words>
  <Characters>24944</Characters>
  <Application>Microsoft Office Word</Application>
  <DocSecurity>0</DocSecurity>
  <Lines>207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31075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Tanawat, Rujiwanich</cp:lastModifiedBy>
  <cp:revision>714</cp:revision>
  <cp:lastPrinted>2025-11-04T07:55:00Z</cp:lastPrinted>
  <dcterms:created xsi:type="dcterms:W3CDTF">2024-05-02T14:33:00Z</dcterms:created>
  <dcterms:modified xsi:type="dcterms:W3CDTF">2025-11-11T08:22:00Z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