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E2FF" w14:textId="77777777" w:rsidR="00B2051C" w:rsidRDefault="00B2051C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</w:rPr>
      </w:pPr>
    </w:p>
    <w:p w14:paraId="1635C3A0" w14:textId="77777777" w:rsidR="00B2051C" w:rsidRDefault="00B2051C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</w:rPr>
      </w:pPr>
    </w:p>
    <w:p w14:paraId="4674CFE2" w14:textId="77777777" w:rsidR="00B2051C" w:rsidRDefault="00B2051C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</w:rPr>
      </w:pPr>
    </w:p>
    <w:p w14:paraId="67368FBE" w14:textId="77777777" w:rsidR="00B2051C" w:rsidRDefault="00B2051C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</w:rPr>
      </w:pPr>
    </w:p>
    <w:p w14:paraId="1FBA2A75" w14:textId="77777777" w:rsidR="00B2051C" w:rsidRDefault="00B2051C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</w:rPr>
      </w:pPr>
    </w:p>
    <w:p w14:paraId="23D1C433" w14:textId="77777777" w:rsidR="00B2051C" w:rsidRPr="00B2051C" w:rsidRDefault="00B2051C" w:rsidP="00B2051C"/>
    <w:p w14:paraId="0A878EFE" w14:textId="77777777" w:rsidR="00614619" w:rsidRDefault="00614619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</w:rPr>
      </w:pPr>
    </w:p>
    <w:p w14:paraId="6B4B553F" w14:textId="6666A2FC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1A8EF5C1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9549C">
        <w:t>3</w:t>
      </w:r>
      <w:r w:rsidR="009F2EBA">
        <w:t>0</w:t>
      </w:r>
      <w:r w:rsidR="00B9549C">
        <w:t xml:space="preserve"> </w:t>
      </w:r>
      <w:r w:rsidR="00406661">
        <w:rPr>
          <w:rFonts w:hint="cs"/>
          <w:cs/>
        </w:rPr>
        <w:t>กันยายน</w:t>
      </w:r>
      <w:r w:rsidR="00B9549C">
        <w:rPr>
          <w:cs/>
        </w:rPr>
        <w:t xml:space="preserve"> </w:t>
      </w:r>
      <w:r w:rsidR="00B9549C">
        <w:t>2568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</w:t>
      </w:r>
      <w:r w:rsidR="009F2EBA" w:rsidRPr="00846AA1">
        <w:rPr>
          <w:rFonts w:hint="cs"/>
          <w:cs/>
        </w:rPr>
        <w:t>สำหรับงวดสามเดือน</w:t>
      </w:r>
      <w:r w:rsidR="009F2EBA">
        <w:rPr>
          <w:rFonts w:hint="cs"/>
          <w:cs/>
        </w:rPr>
        <w:t>และ</w:t>
      </w:r>
      <w:r w:rsidR="00406661">
        <w:rPr>
          <w:rFonts w:hint="cs"/>
          <w:cs/>
        </w:rPr>
        <w:t>เก้า</w:t>
      </w:r>
      <w:r w:rsidR="009F2EBA">
        <w:rPr>
          <w:rFonts w:hint="cs"/>
          <w:cs/>
        </w:rPr>
        <w:t>เดือน</w:t>
      </w:r>
      <w:r w:rsidR="009F2EBA" w:rsidRPr="00846AA1">
        <w:rPr>
          <w:rFonts w:hint="cs"/>
          <w:cs/>
        </w:rPr>
        <w:t xml:space="preserve">สิ้นสุดวันที่ </w:t>
      </w:r>
      <w:r w:rsidR="009F2EBA" w:rsidRPr="006F1E95">
        <w:t>3</w:t>
      </w:r>
      <w:r w:rsidR="009F2EBA">
        <w:t>0</w:t>
      </w:r>
      <w:r w:rsidR="009F2EBA" w:rsidRPr="00846AA1">
        <w:rPr>
          <w:cs/>
        </w:rPr>
        <w:t xml:space="preserve"> </w:t>
      </w:r>
      <w:r w:rsidR="00406661">
        <w:rPr>
          <w:rFonts w:hint="cs"/>
          <w:cs/>
        </w:rPr>
        <w:t>กันยายน</w:t>
      </w:r>
      <w:r w:rsidR="009F2EBA" w:rsidRPr="00846AA1">
        <w:rPr>
          <w:cs/>
        </w:rPr>
        <w:t xml:space="preserve"> </w:t>
      </w:r>
      <w:r w:rsidR="009F2EBA" w:rsidRPr="006F1E95">
        <w:t>256</w:t>
      </w:r>
      <w:r w:rsidR="009F2EBA">
        <w:t>8</w:t>
      </w:r>
      <w:r w:rsidR="009F2EBA">
        <w:rPr>
          <w:rFonts w:hint="cs"/>
          <w:cs/>
        </w:rPr>
        <w:t xml:space="preserve"> </w:t>
      </w:r>
      <w:r w:rsidRPr="00846AA1">
        <w:rPr>
          <w:rFonts w:hint="cs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06661">
        <w:rPr>
          <w:rFonts w:hint="cs"/>
          <w:cs/>
        </w:rPr>
        <w:t>เก้า</w:t>
      </w:r>
      <w:r w:rsidRPr="00846AA1">
        <w:rPr>
          <w:rFonts w:hint="cs"/>
          <w:cs/>
        </w:rPr>
        <w:t xml:space="preserve">เดือนสิ้นสุดวันที่ </w:t>
      </w:r>
      <w:r w:rsidR="00B9549C">
        <w:t>3</w:t>
      </w:r>
      <w:r w:rsidR="009F2EBA">
        <w:t>0</w:t>
      </w:r>
      <w:r w:rsidR="00B9549C">
        <w:t xml:space="preserve"> </w:t>
      </w:r>
      <w:r w:rsidR="00406661">
        <w:rPr>
          <w:rFonts w:hint="cs"/>
          <w:cs/>
        </w:rPr>
        <w:t>กันยายน</w:t>
      </w:r>
      <w:r w:rsidR="00B9549C">
        <w:rPr>
          <w:cs/>
        </w:rPr>
        <w:t xml:space="preserve"> </w:t>
      </w:r>
      <w:r w:rsidR="00B9549C">
        <w:t>2568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3B36853" w14:textId="77777777" w:rsidR="00B2051C" w:rsidRDefault="00B20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  <w:lang w:eastAsia="ja-JP"/>
        </w:rPr>
      </w:pPr>
      <w:r>
        <w:rPr>
          <w:i/>
          <w:iCs/>
          <w:color w:val="000000"/>
          <w:cs/>
          <w:lang w:eastAsia="ja-JP"/>
        </w:rPr>
        <w:br w:type="page"/>
      </w:r>
    </w:p>
    <w:p w14:paraId="5605A427" w14:textId="77777777" w:rsidR="00B2051C" w:rsidRDefault="00B2051C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04B605B5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7E96E58A" w14:textId="1B9B04AA" w:rsidR="00AD2D03" w:rsidRPr="00C30942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1515E2C" w14:textId="77777777" w:rsidR="00AD2D03" w:rsidRPr="00846AA1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1564FEFA" w:rsidR="002A3A83" w:rsidRPr="00846AA1" w:rsidRDefault="00406661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6</w:t>
      </w:r>
      <w:r w:rsidR="00FB36B2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พฤศจิกายน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 w:rsidR="00B9549C">
        <w:rPr>
          <w:rFonts w:ascii="Angsana New" w:hAnsi="Angsana New" w:cs="Angsana New"/>
          <w:lang w:val="en-US"/>
        </w:rPr>
        <w:t>8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8036E3">
      <w:headerReference w:type="default" r:id="rId8"/>
      <w:footerReference w:type="default" r:id="rId9"/>
      <w:pgSz w:w="11907" w:h="16840" w:code="9"/>
      <w:pgMar w:top="692" w:right="1151" w:bottom="578" w:left="1151" w:header="720" w:footer="72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9D0F9" w14:textId="77777777" w:rsidR="00CB4E50" w:rsidRDefault="00CB4E50">
      <w:r>
        <w:separator/>
      </w:r>
    </w:p>
    <w:p w14:paraId="0052CC35" w14:textId="77777777" w:rsidR="00CB4E50" w:rsidRDefault="00CB4E50"/>
  </w:endnote>
  <w:endnote w:type="continuationSeparator" w:id="0">
    <w:p w14:paraId="18C98A29" w14:textId="77777777" w:rsidR="00CB4E50" w:rsidRDefault="00CB4E50">
      <w:r>
        <w:continuationSeparator/>
      </w:r>
    </w:p>
    <w:p w14:paraId="06C601B4" w14:textId="77777777" w:rsidR="00CB4E50" w:rsidRDefault="00CB4E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ED448" w14:textId="77777777" w:rsidR="00CB4E50" w:rsidRDefault="00CB4E50"/>
  </w:footnote>
  <w:footnote w:type="continuationSeparator" w:id="0">
    <w:p w14:paraId="523917C7" w14:textId="77777777" w:rsidR="00CB4E50" w:rsidRDefault="00CB4E50">
      <w:r>
        <w:continuationSeparator/>
      </w:r>
    </w:p>
    <w:p w14:paraId="735211EB" w14:textId="77777777" w:rsidR="00CB4E50" w:rsidRDefault="00CB4E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DA4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2D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CC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5ED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661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8B3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A10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19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6F59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54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816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6E3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2EBA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43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03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DCF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51C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49C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B1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D69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942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4E50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4A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853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5A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2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6B2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2</Pages>
  <Words>382</Words>
  <Characters>1758</Characters>
  <Application>Microsoft Office Word</Application>
  <DocSecurity>0</DocSecurity>
  <Lines>46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Palida, Lohakarnkul</cp:lastModifiedBy>
  <cp:revision>3</cp:revision>
  <cp:lastPrinted>2023-05-10T02:17:00Z</cp:lastPrinted>
  <dcterms:created xsi:type="dcterms:W3CDTF">2025-10-31T07:44:00Z</dcterms:created>
  <dcterms:modified xsi:type="dcterms:W3CDTF">2025-11-03T10:35:00Z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4c96e3e3270177fc1a6a7d14934dce36d6960ffdf43ce7b8d0467e87dd70f030</vt:lpwstr>
  </property>
</Properties>
</file>