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0C9B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7B686B6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05AADD0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1CAD928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DF9B025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EE74267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8EB1D6B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4ED46DF5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68B32E9" w14:textId="77777777" w:rsidR="00490832" w:rsidRPr="00F67A08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66CEC3E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1BAFB55B" w14:textId="09A114B8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66510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</w:t>
      </w:r>
      <w:r w:rsidR="00DD6BE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3732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DD6BE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DD6BE6">
        <w:rPr>
          <w:rFonts w:ascii="Angsana New" w:hAnsi="Angsana New" w:cs="Angsana New"/>
          <w:b w:val="0"/>
          <w:bCs w:val="0"/>
          <w:sz w:val="32"/>
          <w:szCs w:val="32"/>
          <w:cs/>
        </w:rPr>
        <w:t>ดือน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D6BE6" w:rsidRPr="00DD6BE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3732D1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กันยายน</w:t>
      </w:r>
      <w:r w:rsidR="00DD6BE6" w:rsidRPr="00DD6BE6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D7A5A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3ECD2BB1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011F1A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B707108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3ACFFD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EDEF2CE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A15A8AA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BF48E40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001F6E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69EAF6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8D2DC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490832" w:rsidSect="006836D5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0"/>
          <w:cols w:space="720"/>
          <w:titlePg/>
          <w:docGrid w:linePitch="360"/>
        </w:sectPr>
      </w:pPr>
    </w:p>
    <w:p w14:paraId="29CC7031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3E126EFD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6F19BDDE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18960D27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59AD0CF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ED1604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5EF7D18F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bookmarkStart w:id="0" w:name="_Hlk164982423"/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219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ไทยยูเนี่ยน กรุ๊ป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  <w:bookmarkEnd w:id="0"/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156E2FA6" w:rsidR="00505283" w:rsidRPr="00C06C4A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D6BE6">
        <w:rPr>
          <w:rFonts w:ascii="Angsana New" w:hAnsi="Angsana New" w:cs="Angsana New"/>
          <w:spacing w:val="-2"/>
          <w:sz w:val="30"/>
          <w:szCs w:val="30"/>
        </w:rPr>
        <w:t>30</w:t>
      </w:r>
      <w:r w:rsidR="00DD6BE6" w:rsidRPr="00CE7F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732D1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DD6BE6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</w:rPr>
        <w:t>256</w:t>
      </w:r>
      <w:r w:rsidR="003D7A5A">
        <w:rPr>
          <w:rFonts w:ascii="Angsana New" w:hAnsi="Angsana New" w:cs="Angsana New"/>
          <w:spacing w:val="-2"/>
          <w:sz w:val="30"/>
          <w:szCs w:val="30"/>
        </w:rPr>
        <w:t>8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29788C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</w:t>
      </w:r>
      <w:r w:rsidR="0029788C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29788C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</w:t>
      </w:r>
      <w:r w:rsidR="003732D1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29788C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เดือนสิ้นสุดวันที่</w:t>
      </w:r>
      <w:r w:rsidR="0029788C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9788C">
        <w:rPr>
          <w:rFonts w:ascii="Angsana New" w:hAnsi="Angsana New" w:cs="Angsana New"/>
          <w:spacing w:val="-2"/>
          <w:sz w:val="30"/>
          <w:szCs w:val="30"/>
        </w:rPr>
        <w:t>30</w:t>
      </w:r>
      <w:r w:rsidR="0029788C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32D1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29788C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9788C">
        <w:rPr>
          <w:rFonts w:ascii="Angsana New" w:hAnsi="Angsana New" w:cs="Angsana New"/>
          <w:spacing w:val="-2"/>
          <w:sz w:val="30"/>
          <w:szCs w:val="30"/>
        </w:rPr>
        <w:t>256</w:t>
      </w:r>
      <w:r w:rsidR="00506897">
        <w:rPr>
          <w:rFonts w:ascii="Angsana New" w:hAnsi="Angsana New" w:cs="Angsana New"/>
          <w:spacing w:val="-2"/>
          <w:sz w:val="30"/>
          <w:szCs w:val="30"/>
        </w:rPr>
        <w:t>8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เฉพาะกิจการสำหรับงวด</w:t>
      </w:r>
      <w:r w:rsidR="003732D1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="00DD6BE6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สิ้นสุดวันที่</w:t>
      </w:r>
      <w:r w:rsidR="00F05D09" w:rsidRPr="00C06C4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506897">
        <w:rPr>
          <w:rFonts w:ascii="Angsana New" w:hAnsi="Angsana New" w:cs="Angsana New"/>
          <w:spacing w:val="-4"/>
          <w:sz w:val="30"/>
          <w:szCs w:val="30"/>
        </w:rPr>
        <w:br/>
      </w:r>
      <w:r w:rsidR="00DD6BE6">
        <w:rPr>
          <w:rFonts w:ascii="Angsana New" w:hAnsi="Angsana New" w:cs="Angsana New"/>
          <w:spacing w:val="-2"/>
          <w:sz w:val="30"/>
          <w:szCs w:val="30"/>
        </w:rPr>
        <w:t>30</w:t>
      </w:r>
      <w:r w:rsidR="00DD6BE6" w:rsidRPr="00CE7F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3732D1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DD6BE6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C06C4A">
        <w:rPr>
          <w:rFonts w:ascii="Angsana New" w:hAnsi="Angsana New" w:cs="Angsana New"/>
          <w:spacing w:val="-4"/>
          <w:sz w:val="30"/>
          <w:szCs w:val="30"/>
        </w:rPr>
        <w:t>256</w:t>
      </w:r>
      <w:r w:rsidR="003D7A5A">
        <w:rPr>
          <w:rFonts w:ascii="Angsana New" w:hAnsi="Angsana New" w:cs="Angsana New"/>
          <w:spacing w:val="-4"/>
          <w:sz w:val="30"/>
          <w:szCs w:val="30"/>
        </w:rPr>
        <w:t>8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C06C4A">
        <w:rPr>
          <w:rFonts w:ascii="Angsana New" w:hAnsi="Angsana New" w:cs="Angsana New"/>
          <w:spacing w:val="-4"/>
          <w:sz w:val="30"/>
          <w:szCs w:val="30"/>
        </w:rPr>
        <w:t>(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C06C4A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(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มหาชน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)</w:t>
      </w:r>
      <w:r w:rsid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ตามลำดับ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ED160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เรื่อง </w:t>
      </w:r>
      <w:r w:rsidR="00506897">
        <w:rPr>
          <w:rFonts w:ascii="Angsana New" w:hAnsi="Angsana New" w:cs="Angsana New"/>
          <w:spacing w:val="-2"/>
          <w:sz w:val="30"/>
          <w:szCs w:val="30"/>
        </w:rPr>
        <w:br/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การเงินระหว่างกาลดังกล่าวจากผลการ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51673562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6DAD79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C302C69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72F972C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05A34AC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1FDD488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957E76D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E04AF14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D90AB87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81F2056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BDED5F9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C4870DD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B951746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826899" w14:textId="04BD4F1D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DB4AE65" w14:textId="6BF0DF18" w:rsidR="008B5C86" w:rsidRDefault="00380D2B" w:rsidP="007269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D54059">
        <w:rPr>
          <w:rFonts w:ascii="Angsana New" w:hAnsi="Angsana New" w:cs="Angsana New" w:hint="cs"/>
          <w:spacing w:val="-2"/>
          <w:sz w:val="30"/>
          <w:szCs w:val="30"/>
          <w:cs/>
        </w:rPr>
        <w:t>ระหว่าง</w:t>
      </w:r>
      <w:r w:rsidR="00A30B62">
        <w:rPr>
          <w:rFonts w:ascii="Angsana New" w:hAnsi="Angsana New" w:cs="Angsana New" w:hint="cs"/>
          <w:spacing w:val="-2"/>
          <w:sz w:val="30"/>
          <w:szCs w:val="30"/>
          <w:cs/>
        </w:rPr>
        <w:t>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CB3A3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5D09">
        <w:rPr>
          <w:rFonts w:ascii="Angsana New" w:hAnsi="Angsana New" w:cs="Angsana New"/>
          <w:spacing w:val="-2"/>
          <w:sz w:val="30"/>
          <w:szCs w:val="30"/>
        </w:rPr>
        <w:t xml:space="preserve">                    </w:t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E6290B">
        <w:rPr>
          <w:rFonts w:ascii="Angsana New" w:hAnsi="Angsana New" w:cs="Angsana New" w:hint="cs"/>
          <w:spacing w:val="-2"/>
          <w:sz w:val="30"/>
          <w:szCs w:val="30"/>
          <w:cs/>
        </w:rPr>
        <w:t>ระ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หว่างกาล</w:t>
      </w:r>
      <w:r w:rsidR="00BE191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5CA2DFF2" w14:textId="77777777" w:rsidR="009C5D53" w:rsidRPr="0023459B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63D0AF6" w14:textId="77777777" w:rsidR="009C5D53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84FA6ED" w14:textId="77777777" w:rsidR="009C5D53" w:rsidRPr="0023459B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1D28C16" w14:textId="11C0060C" w:rsidR="001D2D9F" w:rsidRPr="00C43AD4" w:rsidRDefault="00413C7F" w:rsidP="00C0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3732D1">
        <w:rPr>
          <w:rFonts w:ascii="Angsana New" w:hAnsi="Angsana New" w:cs="Angsana New"/>
          <w:sz w:val="30"/>
          <w:szCs w:val="30"/>
        </w:rPr>
        <w:t xml:space="preserve"> </w:t>
      </w:r>
      <w:r w:rsidR="003732D1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DD6BE6">
        <w:rPr>
          <w:rFonts w:ascii="Angsana New" w:hAnsi="Angsana New" w:cs="Angsana New"/>
          <w:sz w:val="30"/>
          <w:szCs w:val="30"/>
        </w:rPr>
        <w:t xml:space="preserve"> </w:t>
      </w:r>
      <w:r w:rsidR="008B5C86" w:rsidRPr="003243C1">
        <w:rPr>
          <w:rFonts w:ascii="Angsana New" w:hAnsi="Angsana New" w:cs="Angsana New"/>
          <w:sz w:val="30"/>
          <w:szCs w:val="30"/>
        </w:rPr>
        <w:t>256</w:t>
      </w:r>
      <w:r w:rsidR="003E4508">
        <w:rPr>
          <w:rFonts w:ascii="Angsana New" w:hAnsi="Angsana New" w:cs="Angsana New"/>
          <w:sz w:val="30"/>
          <w:szCs w:val="30"/>
        </w:rPr>
        <w:t>8</w:t>
      </w:r>
    </w:p>
    <w:sectPr w:rsidR="001D2D9F" w:rsidRPr="00C43AD4" w:rsidSect="006836D5">
      <w:pgSz w:w="11909" w:h="16834" w:code="9"/>
      <w:pgMar w:top="691" w:right="1109" w:bottom="576" w:left="126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FBF80" w14:textId="77777777" w:rsidR="00371805" w:rsidRDefault="00371805">
      <w:r>
        <w:separator/>
      </w:r>
    </w:p>
  </w:endnote>
  <w:endnote w:type="continuationSeparator" w:id="0">
    <w:p w14:paraId="6FB2E7BE" w14:textId="77777777" w:rsidR="00371805" w:rsidRDefault="00371805">
      <w:r>
        <w:continuationSeparator/>
      </w:r>
    </w:p>
  </w:endnote>
  <w:endnote w:type="continuationNotice" w:id="1">
    <w:p w14:paraId="3E4D82CA" w14:textId="77777777" w:rsidR="00371805" w:rsidRDefault="003718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645DE" w14:textId="282FB57C" w:rsidR="006836D5" w:rsidRPr="006836D5" w:rsidRDefault="006836D5" w:rsidP="006836D5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534DF" w14:textId="77777777" w:rsidR="00371805" w:rsidRDefault="00371805">
      <w:r>
        <w:separator/>
      </w:r>
    </w:p>
  </w:footnote>
  <w:footnote w:type="continuationSeparator" w:id="0">
    <w:p w14:paraId="3046C596" w14:textId="77777777" w:rsidR="00371805" w:rsidRDefault="00371805">
      <w:r>
        <w:continuationSeparator/>
      </w:r>
    </w:p>
  </w:footnote>
  <w:footnote w:type="continuationNotice" w:id="1">
    <w:p w14:paraId="585D148F" w14:textId="77777777" w:rsidR="00371805" w:rsidRDefault="003718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727D" w14:textId="77777777" w:rsidR="00C06C4A" w:rsidRDefault="00C06C4A">
    <w:pPr>
      <w:pStyle w:val="Header"/>
    </w:pPr>
  </w:p>
  <w:p w14:paraId="3F888C24" w14:textId="77777777" w:rsidR="00C06C4A" w:rsidRDefault="00C06C4A">
    <w:pPr>
      <w:pStyle w:val="Header"/>
    </w:pPr>
  </w:p>
  <w:p w14:paraId="4C2354B5" w14:textId="77777777" w:rsidR="00C06C4A" w:rsidRDefault="00C06C4A">
    <w:pPr>
      <w:pStyle w:val="Header"/>
    </w:pPr>
  </w:p>
  <w:p w14:paraId="34EB1BC8" w14:textId="77777777" w:rsidR="006836D5" w:rsidRDefault="006836D5">
    <w:pPr>
      <w:pStyle w:val="Header"/>
    </w:pPr>
  </w:p>
  <w:p w14:paraId="6ECD93FE" w14:textId="77777777" w:rsidR="00C06C4A" w:rsidRDefault="00C06C4A">
    <w:pPr>
      <w:pStyle w:val="Header"/>
    </w:pPr>
  </w:p>
  <w:p w14:paraId="2FC53892" w14:textId="77777777" w:rsidR="00D51D87" w:rsidRDefault="00D51D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90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1A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A8B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AC6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88C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805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2D1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BCE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D7A5A"/>
    <w:rsid w:val="003E00F9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08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2A0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24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C7F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C2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CC1"/>
    <w:rsid w:val="00481F41"/>
    <w:rsid w:val="004824D8"/>
    <w:rsid w:val="004826CC"/>
    <w:rsid w:val="00482B18"/>
    <w:rsid w:val="00482DAC"/>
    <w:rsid w:val="00482E45"/>
    <w:rsid w:val="004830E6"/>
    <w:rsid w:val="00483120"/>
    <w:rsid w:val="004835D8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700"/>
    <w:rsid w:val="00490832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2DEA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08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6897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3E1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09F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1D9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A3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6D5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A7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C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0FF2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52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49C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3E0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642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44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AEA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4ED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226"/>
    <w:rsid w:val="008E437F"/>
    <w:rsid w:val="008E43F9"/>
    <w:rsid w:val="008E443A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53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91F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B6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DE9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3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08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891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5BA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BCF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36A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17DC"/>
    <w:rsid w:val="00BE1896"/>
    <w:rsid w:val="00BE1917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3F1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0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4D4E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6C4A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8CD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D8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059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A71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C4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BE6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E86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0B"/>
    <w:rsid w:val="00E6293F"/>
    <w:rsid w:val="00E63060"/>
    <w:rsid w:val="00E630C2"/>
    <w:rsid w:val="00E6357F"/>
    <w:rsid w:val="00E63D75"/>
    <w:rsid w:val="00E64806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B7B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604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110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C4D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9EE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8413B-A11E-4034-846E-F53339956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3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Tanyarak, Kulsiriset</cp:lastModifiedBy>
  <cp:revision>4</cp:revision>
  <cp:lastPrinted>2024-05-02T14:05:00Z</cp:lastPrinted>
  <dcterms:created xsi:type="dcterms:W3CDTF">2025-07-25T04:45:00Z</dcterms:created>
  <dcterms:modified xsi:type="dcterms:W3CDTF">2025-09-16T04:21:00Z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GrammarlyDocumentId">
    <vt:lpwstr>0fbf5efc48db339a75ec0aeed9951a373e89f1363fec9a176be42bf623b17e87</vt:lpwstr>
  </property>
</Properties>
</file>