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7021F2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7021F2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1AC43EEB" w:rsidR="002400F8" w:rsidRPr="000D0818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D0818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 w:rsidRPr="000D0818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D0818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615971F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400F8" w:rsidRPr="003E62AB" w14:paraId="3C202346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A7349E5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C05321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D5B703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BAA118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19502B4F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  <w:r w:rsidR="008733C1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173D3F" w:rsidRPr="003E62AB" w14:paraId="144FDB8C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84496B1" w14:textId="73A09A20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A55BB98" w14:textId="77777777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60AB85E" w14:textId="0704B7C0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42366" w:rsidRPr="00413571" w14:paraId="4ECCB4AB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2A1BCD74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73D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420BA1" w14:textId="77777777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00F935C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42366" w:rsidRPr="003E62AB" w14:paraId="268A590F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78D82CFA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73D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A29534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11506AEC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E42366" w:rsidRPr="003E62AB" w14:paraId="15DDF97B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2DDC742B" w:rsidR="00E42366" w:rsidRPr="000D0818" w:rsidRDefault="00173D3F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851991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A72BA75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6116F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0523" w14:textId="24469474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7E0C78">
        <w:rPr>
          <w:rFonts w:asciiTheme="majorBidi" w:hAnsiTheme="majorBidi" w:cstheme="majorBidi"/>
          <w:sz w:val="30"/>
          <w:szCs w:val="30"/>
        </w:rPr>
        <w:t>72/1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E0C78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</w:t>
      </w:r>
      <w:r w:rsidRPr="00CC5329">
        <w:rPr>
          <w:rFonts w:asciiTheme="majorBidi" w:hAnsiTheme="majorBidi" w:cstheme="majorBidi"/>
          <w:sz w:val="30"/>
          <w:szCs w:val="30"/>
          <w:cs/>
        </w:rPr>
        <w:t xml:space="preserve">สมุทรสาคร บริษัทมีสำนักงานสาขา </w:t>
      </w:r>
      <w:r w:rsidR="007E0C78" w:rsidRPr="00CC5329">
        <w:rPr>
          <w:rFonts w:asciiTheme="majorBidi" w:hAnsiTheme="majorBidi" w:cstheme="majorBidi"/>
          <w:sz w:val="30"/>
          <w:szCs w:val="30"/>
        </w:rPr>
        <w:t>1</w:t>
      </w:r>
      <w:r w:rsidR="00CC5329" w:rsidRPr="007E293C">
        <w:rPr>
          <w:rFonts w:asciiTheme="majorBidi" w:hAnsiTheme="majorBidi" w:cstheme="majorBidi"/>
          <w:sz w:val="30"/>
          <w:szCs w:val="30"/>
        </w:rPr>
        <w:t>7</w:t>
      </w:r>
      <w:r w:rsidRPr="00CC5329">
        <w:rPr>
          <w:rFonts w:asciiTheme="majorBidi" w:hAnsiTheme="majorBidi" w:cstheme="majorBidi"/>
          <w:sz w:val="30"/>
          <w:szCs w:val="30"/>
          <w:cs/>
        </w:rPr>
        <w:t xml:space="preserve"> แห่งใน</w:t>
      </w:r>
      <w:r w:rsidRPr="00B00358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จังหวัดกรุงเทพมหานครและสมุทรสาคร</w:t>
      </w:r>
    </w:p>
    <w:p w14:paraId="178EC52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BD1C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BCBC82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9878D4" w14:textId="71D531ED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72B98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ส่วนประกอบอาหาร</w:t>
      </w:r>
    </w:p>
    <w:p w14:paraId="0F60404D" w14:textId="77777777" w:rsidR="001347F6" w:rsidRPr="00B00358" w:rsidRDefault="001347F6" w:rsidP="001347F6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A8F70EF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4C7EFD75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DF2">
        <w:rPr>
          <w:rFonts w:asciiTheme="majorBidi" w:hAnsiTheme="majorBidi" w:cs="Angsana New" w:hint="cs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8F2F17" w:rsidRPr="00507DF2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507DF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507DF2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272822">
        <w:rPr>
          <w:rFonts w:asciiTheme="majorBidi" w:hAnsiTheme="majorBidi" w:cs="Angsana New"/>
          <w:sz w:val="30"/>
          <w:szCs w:val="30"/>
        </w:rPr>
        <w:t xml:space="preserve"> </w:t>
      </w:r>
      <w:r w:rsidR="00DD2224">
        <w:rPr>
          <w:rFonts w:asciiTheme="majorBidi" w:hAnsiTheme="majorBidi" w:cs="Angsana New"/>
          <w:sz w:val="30"/>
          <w:szCs w:val="30"/>
        </w:rPr>
        <w:t>3</w:t>
      </w:r>
      <w:r w:rsidR="00BF4665">
        <w:rPr>
          <w:rFonts w:asciiTheme="majorBidi" w:hAnsiTheme="majorBidi" w:cs="Angsana New" w:hint="cs"/>
          <w:sz w:val="30"/>
          <w:szCs w:val="30"/>
          <w:cs/>
        </w:rPr>
        <w:t xml:space="preserve"> พฤศจิกายน</w:t>
      </w:r>
      <w:r w:rsidR="00BF4665">
        <w:rPr>
          <w:rFonts w:asciiTheme="majorBidi" w:hAnsiTheme="majorBidi" w:cs="Angsana New"/>
          <w:sz w:val="30"/>
          <w:szCs w:val="30"/>
        </w:rPr>
        <w:t xml:space="preserve"> </w:t>
      </w:r>
      <w:r w:rsidR="00A33E82" w:rsidRPr="00507DF2">
        <w:rPr>
          <w:rFonts w:asciiTheme="majorBidi" w:hAnsiTheme="majorBidi" w:cs="Angsana New"/>
          <w:sz w:val="30"/>
          <w:szCs w:val="30"/>
        </w:rPr>
        <w:t>256</w:t>
      </w:r>
      <w:r w:rsidR="00B633C6" w:rsidRPr="00507DF2">
        <w:rPr>
          <w:rFonts w:asciiTheme="majorBidi" w:hAnsiTheme="majorBidi" w:cs="Angsana New"/>
          <w:sz w:val="30"/>
          <w:szCs w:val="30"/>
        </w:rPr>
        <w:t>8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624E9217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</w:t>
      </w:r>
      <w:r w:rsidR="00B633C6">
        <w:rPr>
          <w:rFonts w:ascii="Angsana New" w:hAnsi="Angsana New" w:cs="Angsana New"/>
          <w:sz w:val="30"/>
          <w:szCs w:val="30"/>
        </w:rPr>
        <w:t>7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71347514" w:rsidR="00AC37C3" w:rsidRPr="00091CA0" w:rsidRDefault="00AC37C3" w:rsidP="00BE5356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550C013" w14:textId="77777777" w:rsidR="00B61D2F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</w:t>
      </w:r>
      <w:r w:rsidR="00B633C6">
        <w:rPr>
          <w:rFonts w:asciiTheme="majorBidi" w:hAnsiTheme="majorBidi" w:cs="Angsana New"/>
          <w:sz w:val="30"/>
          <w:szCs w:val="30"/>
        </w:rPr>
        <w:t>7</w:t>
      </w:r>
    </w:p>
    <w:p w14:paraId="49199320" w14:textId="77777777" w:rsidR="00B61D2F" w:rsidRDefault="00B61D2F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784F815" w14:textId="44A8A341" w:rsidR="00AC37C3" w:rsidRPr="00AC37C3" w:rsidRDefault="007E0C78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="00E823D7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กลุ่มบริษัทได้ถือปฏิบัติเรื่อง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ตามการปรับปรุงมาตรฐานการบัญชี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="00A515F0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2B0EED8C" w14:textId="726EC89E" w:rsidR="00AC37C3" w:rsidRPr="00AC37C3" w:rsidRDefault="004D4258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6CD6DAD5" w:rsidR="00AC37C3" w:rsidRDefault="00AC37C3" w:rsidP="007E05F0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</w:t>
      </w:r>
      <w:r w:rsidR="00B633C6">
        <w:rPr>
          <w:rFonts w:ascii="Angsana New" w:hAnsi="Angsana New" w:cs="Angsana New"/>
          <w:bCs/>
          <w:sz w:val="30"/>
          <w:szCs w:val="30"/>
          <w:lang w:val="en-US" w:bidi="th-TH"/>
        </w:rPr>
        <w:t>7</w:t>
      </w:r>
    </w:p>
    <w:p w14:paraId="4C10CE73" w14:textId="5376218D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63896947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ผลิตภัณฑ์อาหารทะเลแปรรูป</w:t>
      </w:r>
    </w:p>
    <w:p w14:paraId="3DA4E63A" w14:textId="59552AB4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ผลิตภัณฑ์อาหารทะเลแช่แข็ง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แช่เย็น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และธุรกิจที่เกี่ยวข้อง</w:t>
      </w:r>
    </w:p>
    <w:p w14:paraId="7A2109D8" w14:textId="5F452D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ผลิตภัณฑ์อาหารสัตว์เลี้ยง</w:t>
      </w:r>
    </w:p>
    <w:p w14:paraId="6083AE4F" w14:textId="2A8DCA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ผลิตภัณฑ์เพิ่มมูลค่า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B0462" w:rsidSect="007E0C7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Pr="00196AB4" w:rsidRDefault="00730041" w:rsidP="006C7140">
      <w:pPr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47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96"/>
        <w:gridCol w:w="1080"/>
        <w:gridCol w:w="270"/>
        <w:gridCol w:w="162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7424D0" w:rsidRPr="001F2AB0" w14:paraId="6B2594EE" w14:textId="77777777" w:rsidTr="00346CB7">
        <w:trPr>
          <w:cantSplit/>
          <w:trHeight w:hRule="exact" w:val="346"/>
        </w:trPr>
        <w:tc>
          <w:tcPr>
            <w:tcW w:w="4896" w:type="dxa"/>
          </w:tcPr>
          <w:p w14:paraId="25CF8A20" w14:textId="7428C6B0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vAlign w:val="center"/>
          </w:tcPr>
          <w:p w14:paraId="4684FE2B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20CB" w:rsidRPr="001F2AB0" w14:paraId="7B29CD47" w14:textId="77777777" w:rsidTr="00346CB7">
        <w:trPr>
          <w:cantSplit/>
          <w:trHeight w:hRule="exact" w:val="346"/>
        </w:trPr>
        <w:tc>
          <w:tcPr>
            <w:tcW w:w="4896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470E23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09A3B027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67A97CEA" w14:textId="07353749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  <w:vAlign w:val="center"/>
          </w:tcPr>
          <w:p w14:paraId="6C2A186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25F77A91" w14:textId="77777777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2225E16C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245B06C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668DDDF3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B888E63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0CB675E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64987A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DE5A09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D4E2D3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F4665" w:rsidRPr="001F2AB0" w14:paraId="2D75DBBB" w14:textId="77777777" w:rsidTr="00661061">
        <w:trPr>
          <w:cantSplit/>
          <w:trHeight w:hRule="exact" w:val="346"/>
        </w:trPr>
        <w:tc>
          <w:tcPr>
            <w:tcW w:w="4896" w:type="dxa"/>
            <w:vAlign w:val="bottom"/>
          </w:tcPr>
          <w:p w14:paraId="0DB51A60" w14:textId="529D14BA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80" w:type="dxa"/>
            <w:vAlign w:val="center"/>
          </w:tcPr>
          <w:p w14:paraId="77C198D5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  <w:vAlign w:val="center"/>
          </w:tcPr>
          <w:p w14:paraId="591119EA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001C0DA3" w14:textId="67FC2A44" w:rsidR="00BF4665" w:rsidRPr="001F2AB0" w:rsidRDefault="00BF4665" w:rsidP="00BF4665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  <w:vAlign w:val="center"/>
          </w:tcPr>
          <w:p w14:paraId="4F43E1B5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A36BF22" w14:textId="77777777" w:rsidR="00BF4665" w:rsidRPr="001F2AB0" w:rsidRDefault="00BF4665" w:rsidP="00BF4665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  <w:vAlign w:val="center"/>
          </w:tcPr>
          <w:p w14:paraId="214F7689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08330ED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70" w:type="dxa"/>
            <w:vAlign w:val="center"/>
          </w:tcPr>
          <w:p w14:paraId="43F8AEB1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65297CA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vAlign w:val="center"/>
          </w:tcPr>
          <w:p w14:paraId="1995FD5F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2A25E8F3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  <w:vAlign w:val="center"/>
          </w:tcPr>
          <w:p w14:paraId="0B66780A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517CF3A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F4665" w:rsidRPr="001F2AB0" w14:paraId="3B88CC38" w14:textId="77777777" w:rsidTr="00661061">
        <w:trPr>
          <w:cantSplit/>
          <w:trHeight w:hRule="exact" w:val="346"/>
        </w:trPr>
        <w:tc>
          <w:tcPr>
            <w:tcW w:w="4896" w:type="dxa"/>
          </w:tcPr>
          <w:p w14:paraId="1D7B71EC" w14:textId="183591B2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14:paraId="23CE2E2C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  <w:vAlign w:val="center"/>
          </w:tcPr>
          <w:p w14:paraId="37CE13BE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77D83DFB" w14:textId="13DFCA88" w:rsidR="00BF4665" w:rsidRPr="001F2AB0" w:rsidRDefault="00BF4665" w:rsidP="00BF4665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  <w:vAlign w:val="center"/>
          </w:tcPr>
          <w:p w14:paraId="3DCEBDD8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F55E475" w14:textId="77777777" w:rsidR="00BF4665" w:rsidRPr="001F2AB0" w:rsidRDefault="00BF4665" w:rsidP="00BF4665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  <w:vAlign w:val="center"/>
          </w:tcPr>
          <w:p w14:paraId="5D2A1FF0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418264F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70" w:type="dxa"/>
            <w:vAlign w:val="center"/>
          </w:tcPr>
          <w:p w14:paraId="1D8282A9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2DB5EB1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vAlign w:val="center"/>
          </w:tcPr>
          <w:p w14:paraId="24CC8937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5B8BF72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  <w:vAlign w:val="center"/>
          </w:tcPr>
          <w:p w14:paraId="2B9568A9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DDCD29E" w14:textId="77777777" w:rsidR="00BF4665" w:rsidRPr="001F2AB0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424D0" w:rsidRPr="001F2AB0" w14:paraId="093E4EC8" w14:textId="77777777" w:rsidTr="007424D0">
        <w:trPr>
          <w:cantSplit/>
          <w:trHeight w:hRule="exact" w:val="346"/>
        </w:trPr>
        <w:tc>
          <w:tcPr>
            <w:tcW w:w="4896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F4AB9" w:rsidRPr="001F2AB0" w14:paraId="594A4671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77B3012E" w14:textId="7542FD6C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9412930" w14:textId="14729DF6" w:rsidR="00CF4AB9" w:rsidRPr="007C415A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59,473,481</w:t>
            </w:r>
          </w:p>
        </w:tc>
        <w:tc>
          <w:tcPr>
            <w:tcW w:w="270" w:type="dxa"/>
          </w:tcPr>
          <w:p w14:paraId="43D5EA6F" w14:textId="77777777" w:rsidR="00CF4AB9" w:rsidRPr="007C415A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008F6F8E" w14:textId="199548C6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31,584,404</w:t>
            </w:r>
          </w:p>
        </w:tc>
        <w:tc>
          <w:tcPr>
            <w:tcW w:w="270" w:type="dxa"/>
          </w:tcPr>
          <w:p w14:paraId="19B75C27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A56F52D" w14:textId="0F15A442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17,139,073</w:t>
            </w:r>
          </w:p>
        </w:tc>
        <w:tc>
          <w:tcPr>
            <w:tcW w:w="270" w:type="dxa"/>
          </w:tcPr>
          <w:p w14:paraId="65087661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0B2642F" w14:textId="4C4B20AA" w:rsidR="00CF4AB9" w:rsidRPr="00CF4AB9" w:rsidRDefault="00CF4AB9" w:rsidP="007E293C">
            <w:pPr>
              <w:pStyle w:val="acctfourfigures"/>
              <w:tabs>
                <w:tab w:val="clear" w:pos="765"/>
                <w:tab w:val="left" w:pos="763"/>
                <w:tab w:val="decimal" w:pos="93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13,181,227</w:t>
            </w:r>
          </w:p>
        </w:tc>
        <w:tc>
          <w:tcPr>
            <w:tcW w:w="270" w:type="dxa"/>
          </w:tcPr>
          <w:p w14:paraId="26BA2150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D9CC36B" w14:textId="7930E56F" w:rsidR="00CF4AB9" w:rsidRPr="00CF4AB9" w:rsidRDefault="00CF4AB9" w:rsidP="00E72B98">
            <w:pPr>
              <w:pStyle w:val="acctfourfigures"/>
              <w:tabs>
                <w:tab w:val="clear" w:pos="765"/>
                <w:tab w:val="left" w:pos="763"/>
                <w:tab w:val="decimal" w:pos="86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121,378,185</w:t>
            </w:r>
          </w:p>
        </w:tc>
        <w:tc>
          <w:tcPr>
            <w:tcW w:w="270" w:type="dxa"/>
          </w:tcPr>
          <w:p w14:paraId="1201B30B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3E784C" w14:textId="63DEBEB2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left="-54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(23,698,683)</w:t>
            </w:r>
          </w:p>
        </w:tc>
        <w:tc>
          <w:tcPr>
            <w:tcW w:w="270" w:type="dxa"/>
          </w:tcPr>
          <w:p w14:paraId="0599EA82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CC62A1B" w14:textId="734697BD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97,679,502</w:t>
            </w:r>
          </w:p>
        </w:tc>
      </w:tr>
      <w:tr w:rsidR="00CF4AB9" w:rsidRPr="001F2AB0" w14:paraId="0B074061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117D47F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FD04" w14:textId="7BA0AF7A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(10,867,266)</w:t>
            </w:r>
          </w:p>
        </w:tc>
        <w:tc>
          <w:tcPr>
            <w:tcW w:w="270" w:type="dxa"/>
          </w:tcPr>
          <w:p w14:paraId="217D48F6" w14:textId="77777777" w:rsidR="00CF4AB9" w:rsidRPr="007C415A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64DC48" w14:textId="76382F22" w:rsidR="00CF4AB9" w:rsidRPr="00CF4AB9" w:rsidRDefault="00CF4AB9" w:rsidP="007E293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(2,775,274)</w:t>
            </w:r>
          </w:p>
        </w:tc>
        <w:tc>
          <w:tcPr>
            <w:tcW w:w="270" w:type="dxa"/>
          </w:tcPr>
          <w:p w14:paraId="5E63AAF8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2CCC1" w14:textId="647526C2" w:rsidR="00CF4AB9" w:rsidRPr="00CF4AB9" w:rsidRDefault="00CF4AB9" w:rsidP="00CF4AB9">
            <w:pPr>
              <w:pStyle w:val="acctfourfigures"/>
              <w:tabs>
                <w:tab w:val="clear" w:pos="765"/>
                <w:tab w:val="decimal" w:pos="68"/>
              </w:tabs>
              <w:spacing w:line="320" w:lineRule="atLeast"/>
              <w:ind w:right="-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(3,953,669)</w:t>
            </w:r>
          </w:p>
        </w:tc>
        <w:tc>
          <w:tcPr>
            <w:tcW w:w="270" w:type="dxa"/>
          </w:tcPr>
          <w:p w14:paraId="7095C7BA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C0C94" w14:textId="7D5CC09B" w:rsidR="00CF4AB9" w:rsidRPr="00CF4AB9" w:rsidRDefault="00CF4AB9" w:rsidP="00CF4AB9">
            <w:pPr>
              <w:pStyle w:val="acctfourfigures"/>
              <w:tabs>
                <w:tab w:val="clear" w:pos="765"/>
                <w:tab w:val="decimal" w:pos="954"/>
              </w:tabs>
              <w:spacing w:line="300" w:lineRule="exact"/>
              <w:ind w:left="-1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(6,102,474)</w:t>
            </w:r>
          </w:p>
        </w:tc>
        <w:tc>
          <w:tcPr>
            <w:tcW w:w="270" w:type="dxa"/>
          </w:tcPr>
          <w:p w14:paraId="781B53B7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79E66" w14:textId="6A55FC3B" w:rsidR="00CF4AB9" w:rsidRPr="00CF4AB9" w:rsidRDefault="00CF4AB9" w:rsidP="00CF4AB9">
            <w:pPr>
              <w:pStyle w:val="acctfourfigures"/>
              <w:tabs>
                <w:tab w:val="clear" w:pos="765"/>
                <w:tab w:val="decimal" w:pos="954"/>
              </w:tabs>
              <w:spacing w:line="300" w:lineRule="exact"/>
              <w:ind w:left="-11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(23,698,683)</w:t>
            </w:r>
          </w:p>
        </w:tc>
        <w:tc>
          <w:tcPr>
            <w:tcW w:w="270" w:type="dxa"/>
          </w:tcPr>
          <w:p w14:paraId="61347FE7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B9A62" w14:textId="7FBA626F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lef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23,698,683</w:t>
            </w:r>
          </w:p>
        </w:tc>
        <w:tc>
          <w:tcPr>
            <w:tcW w:w="270" w:type="dxa"/>
          </w:tcPr>
          <w:p w14:paraId="5BFE76CB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037BE" w14:textId="2C5F37F5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4AB9" w:rsidRPr="001F2AB0" w14:paraId="3AAB400B" w14:textId="77777777">
        <w:trPr>
          <w:cantSplit/>
          <w:trHeight w:hRule="exact" w:val="331"/>
        </w:trPr>
        <w:tc>
          <w:tcPr>
            <w:tcW w:w="4896" w:type="dxa"/>
          </w:tcPr>
          <w:p w14:paraId="303D803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6D6413" w14:textId="5E78DFA4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48,606,215</w:t>
            </w:r>
          </w:p>
        </w:tc>
        <w:tc>
          <w:tcPr>
            <w:tcW w:w="270" w:type="dxa"/>
          </w:tcPr>
          <w:p w14:paraId="79A5046A" w14:textId="77777777" w:rsidR="00CF4AB9" w:rsidRPr="006512BA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5BF280C1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28,809,130</w:t>
            </w:r>
          </w:p>
        </w:tc>
        <w:tc>
          <w:tcPr>
            <w:tcW w:w="270" w:type="dxa"/>
          </w:tcPr>
          <w:p w14:paraId="119C4B85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01424249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13,185,404</w:t>
            </w:r>
          </w:p>
        </w:tc>
        <w:tc>
          <w:tcPr>
            <w:tcW w:w="270" w:type="dxa"/>
          </w:tcPr>
          <w:p w14:paraId="7D519743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65F599A6" w:rsidR="00CF4AB9" w:rsidRPr="00CF4AB9" w:rsidRDefault="00CF4AB9" w:rsidP="00CF4AB9">
            <w:pPr>
              <w:pStyle w:val="acctfourfigures"/>
              <w:tabs>
                <w:tab w:val="clear" w:pos="765"/>
                <w:tab w:val="decimal" w:pos="952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7,078,753</w:t>
            </w:r>
          </w:p>
        </w:tc>
        <w:tc>
          <w:tcPr>
            <w:tcW w:w="270" w:type="dxa"/>
          </w:tcPr>
          <w:p w14:paraId="2A3EA362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1A1458D0" w:rsidR="00CF4AB9" w:rsidRPr="00CF4AB9" w:rsidRDefault="00CF4AB9" w:rsidP="00CF4AB9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97,679,502</w:t>
            </w:r>
          </w:p>
        </w:tc>
        <w:tc>
          <w:tcPr>
            <w:tcW w:w="270" w:type="dxa"/>
          </w:tcPr>
          <w:p w14:paraId="0E673E57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199FEAE6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AE8760" w14:textId="77777777" w:rsidR="00CF4AB9" w:rsidRPr="00CF4AB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27032A09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97,679,502</w:t>
            </w:r>
          </w:p>
        </w:tc>
      </w:tr>
      <w:tr w:rsidR="00CF4AB9" w:rsidRPr="001F2AB0" w14:paraId="513D1801" w14:textId="77777777" w:rsidTr="00346CB7">
        <w:trPr>
          <w:cantSplit/>
          <w:trHeight w:hRule="exact" w:val="113"/>
        </w:trPr>
        <w:tc>
          <w:tcPr>
            <w:tcW w:w="4896" w:type="dxa"/>
          </w:tcPr>
          <w:p w14:paraId="56C4BFE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03264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6927AF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FD8E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A2F11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7B72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0B1F8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34D8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C218C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F4AB9" w:rsidRPr="001F2AB0" w14:paraId="5CB55E52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2AF6EEAD" w14:textId="3361564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80" w:type="dxa"/>
          </w:tcPr>
          <w:p w14:paraId="5E2F2036" w14:textId="5448AD8A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83F49C" w14:textId="15C8D2B9" w:rsidR="00CF4AB9" w:rsidRPr="001F2AB0" w:rsidRDefault="00CF4AB9" w:rsidP="00CF4AB9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FFA2B" w14:textId="235F3033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49A9C" w14:textId="0F9D5F56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C32F5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BA424" w14:textId="2D4D7565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C6399" w14:textId="1DC1C273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5D83C" w14:textId="2E917853" w:rsidR="00CF4AB9" w:rsidRPr="001F2AB0" w:rsidRDefault="00CF4AB9" w:rsidP="00CF4AB9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4AB9" w:rsidRPr="007C415A" w14:paraId="68966759" w14:textId="77777777" w:rsidTr="0011487F">
        <w:trPr>
          <w:cantSplit/>
          <w:trHeight w:val="353"/>
        </w:trPr>
        <w:tc>
          <w:tcPr>
            <w:tcW w:w="4896" w:type="dxa"/>
            <w:vAlign w:val="center"/>
          </w:tcPr>
          <w:p w14:paraId="78463EAD" w14:textId="22FF0683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bottom"/>
          </w:tcPr>
          <w:p w14:paraId="39DF5A06" w14:textId="70EB460E" w:rsidR="00CF4AB9" w:rsidRPr="007E293C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9,524,551</w:t>
            </w:r>
          </w:p>
        </w:tc>
        <w:tc>
          <w:tcPr>
            <w:tcW w:w="270" w:type="dxa"/>
            <w:vAlign w:val="bottom"/>
          </w:tcPr>
          <w:p w14:paraId="488D76AA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60E3378" w14:textId="0CEB777B" w:rsidR="00CF4AB9" w:rsidRPr="007E293C" w:rsidRDefault="00CF4AB9" w:rsidP="00CF4AB9">
            <w:pPr>
              <w:pStyle w:val="acctfourfigures"/>
              <w:tabs>
                <w:tab w:val="clear" w:pos="765"/>
                <w:tab w:val="decimal" w:pos="1135"/>
                <w:tab w:val="decimal" w:pos="1409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3,659,025</w:t>
            </w:r>
          </w:p>
        </w:tc>
        <w:tc>
          <w:tcPr>
            <w:tcW w:w="270" w:type="dxa"/>
            <w:vAlign w:val="bottom"/>
          </w:tcPr>
          <w:p w14:paraId="19D96906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9ECA58" w14:textId="40536ED8" w:rsidR="00CF4AB9" w:rsidRPr="007E293C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3,413,177</w:t>
            </w:r>
          </w:p>
        </w:tc>
        <w:tc>
          <w:tcPr>
            <w:tcW w:w="270" w:type="dxa"/>
            <w:vAlign w:val="bottom"/>
          </w:tcPr>
          <w:p w14:paraId="1AC57088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7ACDBA" w14:textId="5BD0210B" w:rsidR="00CF4AB9" w:rsidRPr="007E293C" w:rsidRDefault="00CF4AB9" w:rsidP="00CF4AB9">
            <w:pPr>
              <w:pStyle w:val="acctfourfigures"/>
              <w:tabs>
                <w:tab w:val="clear" w:pos="765"/>
                <w:tab w:val="decimal" w:pos="954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2,280,101</w:t>
            </w:r>
          </w:p>
        </w:tc>
        <w:tc>
          <w:tcPr>
            <w:tcW w:w="270" w:type="dxa"/>
            <w:vAlign w:val="bottom"/>
          </w:tcPr>
          <w:p w14:paraId="39331484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7A6CB6A" w14:textId="5A909543" w:rsidR="00CF4AB9" w:rsidRPr="007E293C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18,876,854</w:t>
            </w:r>
          </w:p>
        </w:tc>
        <w:tc>
          <w:tcPr>
            <w:tcW w:w="270" w:type="dxa"/>
            <w:vAlign w:val="bottom"/>
          </w:tcPr>
          <w:p w14:paraId="54D69BF1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293EE6" w14:textId="77BB0540" w:rsidR="00CF4AB9" w:rsidRPr="007E293C" w:rsidRDefault="00CF4AB9" w:rsidP="007E293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(149,977)</w:t>
            </w:r>
          </w:p>
        </w:tc>
        <w:tc>
          <w:tcPr>
            <w:tcW w:w="270" w:type="dxa"/>
            <w:vAlign w:val="bottom"/>
          </w:tcPr>
          <w:p w14:paraId="715EC8EE" w14:textId="77777777" w:rsidR="00CF4AB9" w:rsidRPr="007E293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1044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4F4852" w14:textId="5CC56741" w:rsidR="00CF4AB9" w:rsidRPr="007E293C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18,726,877</w:t>
            </w:r>
          </w:p>
        </w:tc>
      </w:tr>
      <w:tr w:rsidR="00CF4AB9" w:rsidRPr="001F2AB0" w14:paraId="6B2E182C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4DF06BE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</w:tcPr>
          <w:p w14:paraId="1B68F50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757E4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BFC6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676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7C6E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6D97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75ED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6AB14" w14:textId="1D0B704F" w:rsidR="00CF4AB9" w:rsidRPr="007C415A" w:rsidRDefault="00CF4AB9" w:rsidP="00CF4AB9">
            <w:pPr>
              <w:pStyle w:val="acctfourfigures"/>
              <w:tabs>
                <w:tab w:val="clear" w:pos="765"/>
                <w:tab w:val="decimal" w:pos="862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(14,094,488)</w:t>
            </w:r>
          </w:p>
        </w:tc>
      </w:tr>
      <w:tr w:rsidR="00CF4AB9" w:rsidRPr="001F2AB0" w14:paraId="02FD1DCF" w14:textId="77777777" w:rsidTr="00346CB7">
        <w:trPr>
          <w:cantSplit/>
          <w:trHeight w:hRule="exact" w:val="111"/>
        </w:trPr>
        <w:tc>
          <w:tcPr>
            <w:tcW w:w="4896" w:type="dxa"/>
          </w:tcPr>
          <w:p w14:paraId="0DD5A1F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B3862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872FE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B9EA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45A6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CCAB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9387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B09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9E17A0" w14:textId="77777777" w:rsidR="00CF4AB9" w:rsidRPr="007C415A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AB9" w:rsidRPr="001F2AB0" w14:paraId="432A52C1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62623E3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6DF93238" w14:textId="69DFCD15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0985E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2630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29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2DFC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F005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C25A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E3F97" w14:textId="74DEEB06" w:rsidR="00CF4AB9" w:rsidRPr="00A21450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4,632,389</w:t>
            </w:r>
          </w:p>
        </w:tc>
      </w:tr>
      <w:tr w:rsidR="00CF4AB9" w:rsidRPr="001F2AB0" w14:paraId="2BB73B1B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49B59A3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6EA239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22972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E180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78CF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84EC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2063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7AF2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853E5" w14:textId="45983402" w:rsidR="00CF4AB9" w:rsidRPr="007C415A" w:rsidRDefault="00CF4AB9" w:rsidP="00CF4AB9">
            <w:pPr>
              <w:pStyle w:val="acctfourfigures"/>
              <w:tabs>
                <w:tab w:val="clear" w:pos="765"/>
                <w:tab w:val="decimal" w:pos="871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(1,766,943)</w:t>
            </w:r>
          </w:p>
        </w:tc>
      </w:tr>
      <w:tr w:rsidR="00CF4AB9" w:rsidRPr="001F2AB0" w14:paraId="5552989F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2F633627" w14:textId="3EA688A8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80" w:type="dxa"/>
          </w:tcPr>
          <w:p w14:paraId="0C214A9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BE105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DBBA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5BD8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4907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7673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4100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C2D4C" w14:textId="0CC0A940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682,728</w:t>
            </w:r>
          </w:p>
        </w:tc>
      </w:tr>
      <w:tr w:rsidR="00CF4AB9" w:rsidRPr="001F2AB0" w14:paraId="7A9F88D4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4CECDAD3" w14:textId="5339C147" w:rsidR="00CF4AB9" w:rsidRPr="001F2AB0" w:rsidRDefault="00CF4AB9" w:rsidP="00CF4AB9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593B48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81DD27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ECCE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3F37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F66C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7D97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A164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00468E" w14:textId="5629A90E" w:rsidR="00CF4AB9" w:rsidRPr="00CF4AB9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758,527</w:t>
            </w:r>
          </w:p>
        </w:tc>
      </w:tr>
      <w:tr w:rsidR="00CF4AB9" w:rsidRPr="001F2AB0" w14:paraId="391CBD0E" w14:textId="77777777" w:rsidTr="007424D0">
        <w:trPr>
          <w:cantSplit/>
          <w:trHeight w:hRule="exact" w:val="115"/>
        </w:trPr>
        <w:tc>
          <w:tcPr>
            <w:tcW w:w="4896" w:type="dxa"/>
          </w:tcPr>
          <w:p w14:paraId="7748C375" w14:textId="77777777" w:rsidR="00CF4AB9" w:rsidRPr="001F2AB0" w:rsidRDefault="00CF4AB9" w:rsidP="00CF4AB9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7F474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E25A8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D526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9018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4D5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21F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E86D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38763C" w14:textId="77777777" w:rsidR="00CF4AB9" w:rsidRPr="003730B7" w:rsidRDefault="00CF4AB9" w:rsidP="00CF4AB9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AB9" w:rsidRPr="001F2AB0" w14:paraId="3E884197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3AD8E297" w14:textId="5E08A2BD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D797D0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F5012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0796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FFCD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DA4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DD04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45FE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28153" w14:textId="47D4A253" w:rsidR="00CF4AB9" w:rsidRPr="00A21450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4,306,701</w:t>
            </w:r>
          </w:p>
        </w:tc>
      </w:tr>
      <w:tr w:rsidR="00CF4AB9" w:rsidRPr="001F2AB0" w14:paraId="18B3ED79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0C49220A" w14:textId="7A553A9E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CAB877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F6FE2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D017C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31BC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CFE6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97905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91A9" w14:textId="17EABC7D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6C442" w14:textId="7E225AA0" w:rsidR="00CF4AB9" w:rsidRPr="00E95C1B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sz w:val="26"/>
                <w:szCs w:val="26"/>
              </w:rPr>
              <w:t>48,306</w:t>
            </w:r>
          </w:p>
        </w:tc>
      </w:tr>
      <w:tr w:rsidR="00CF4AB9" w:rsidRPr="001F2AB0" w14:paraId="728B5BE0" w14:textId="77777777" w:rsidTr="007424D0">
        <w:trPr>
          <w:cantSplit/>
          <w:trHeight w:hRule="exact" w:val="115"/>
        </w:trPr>
        <w:tc>
          <w:tcPr>
            <w:tcW w:w="4896" w:type="dxa"/>
          </w:tcPr>
          <w:p w14:paraId="16F89AC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56D32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B0AA2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B7B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186E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E1D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1508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2E55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1660C6" w14:textId="77777777" w:rsidR="00CF4AB9" w:rsidRPr="003730B7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AB9" w:rsidRPr="001F2AB0" w14:paraId="4ED9940E" w14:textId="77777777" w:rsidTr="007424D0">
        <w:trPr>
          <w:cantSplit/>
          <w:trHeight w:hRule="exact" w:val="331"/>
        </w:trPr>
        <w:tc>
          <w:tcPr>
            <w:tcW w:w="4896" w:type="dxa"/>
          </w:tcPr>
          <w:p w14:paraId="21ED01CA" w14:textId="522BC6FE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1C6A728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31CEB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221B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8EFA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E8C1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157E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D8290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F08D75" w14:textId="3FD2EC43" w:rsidR="00CF4AB9" w:rsidRPr="00A21450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4,355,007</w:t>
            </w:r>
          </w:p>
        </w:tc>
      </w:tr>
      <w:tr w:rsidR="00CF4AB9" w:rsidRPr="001F2AB0" w14:paraId="39F5B5DE" w14:textId="77777777" w:rsidTr="007424D0">
        <w:trPr>
          <w:cantSplit/>
          <w:trHeight w:hRule="exact" w:val="115"/>
        </w:trPr>
        <w:tc>
          <w:tcPr>
            <w:tcW w:w="4896" w:type="dxa"/>
          </w:tcPr>
          <w:p w14:paraId="25C9AF3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54A50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B7D6A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64F38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9A7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86CDF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5A172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9583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40CC97" w14:textId="77777777" w:rsidR="00CF4AB9" w:rsidRPr="003730B7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AB9" w:rsidRPr="001F2AB0" w14:paraId="7CE25A23" w14:textId="77777777" w:rsidTr="00346CB7">
        <w:trPr>
          <w:cantSplit/>
          <w:trHeight w:hRule="exact" w:val="335"/>
        </w:trPr>
        <w:tc>
          <w:tcPr>
            <w:tcW w:w="4896" w:type="dxa"/>
          </w:tcPr>
          <w:p w14:paraId="3C0AAF28" w14:textId="2215608B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</w:tcPr>
          <w:p w14:paraId="00EE6CC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66D96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4F87B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9E67C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DA3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E7E04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15605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15C0" w14:textId="77777777" w:rsidR="00CF4AB9" w:rsidRPr="003730B7" w:rsidRDefault="00CF4AB9" w:rsidP="00CF4AB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AB9" w:rsidRPr="00196AB4" w14:paraId="2C3FFB4B" w14:textId="77777777" w:rsidTr="007424D0">
        <w:trPr>
          <w:cantSplit/>
          <w:trHeight w:hRule="exact" w:val="662"/>
        </w:trPr>
        <w:tc>
          <w:tcPr>
            <w:tcW w:w="4896" w:type="dxa"/>
            <w:vAlign w:val="center"/>
          </w:tcPr>
          <w:p w14:paraId="50DD0E44" w14:textId="73EAC50A" w:rsidR="00CF4AB9" w:rsidRPr="001F2AB0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CF4AB9" w:rsidRPr="00FB4C4B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13C1C6" w14:textId="77777777" w:rsidR="00CF4AB9" w:rsidRDefault="00CF4AB9" w:rsidP="00CF4AB9">
            <w:pPr>
              <w:pStyle w:val="acctfourfigures"/>
              <w:tabs>
                <w:tab w:val="clear" w:pos="765"/>
                <w:tab w:val="decimal" w:pos="857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7CC4997B" w14:textId="678D3AC0" w:rsidR="00CF4AB9" w:rsidRPr="004945FC" w:rsidRDefault="00CF4AB9" w:rsidP="00CF4AB9">
            <w:pPr>
              <w:pStyle w:val="acctfourfigures"/>
              <w:tabs>
                <w:tab w:val="clear" w:pos="765"/>
                <w:tab w:val="decimal" w:pos="857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48,606,215</w:t>
            </w:r>
          </w:p>
        </w:tc>
        <w:tc>
          <w:tcPr>
            <w:tcW w:w="270" w:type="dxa"/>
          </w:tcPr>
          <w:p w14:paraId="1D4100F7" w14:textId="77777777" w:rsidR="00CF4AB9" w:rsidRPr="004945F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A2C81FA" w14:textId="77777777" w:rsidR="00CF4AB9" w:rsidRDefault="00CF4AB9" w:rsidP="00CF4AB9">
            <w:pPr>
              <w:pStyle w:val="acctfourfigures"/>
              <w:tabs>
                <w:tab w:val="clear" w:pos="765"/>
                <w:tab w:val="decimal" w:pos="140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61CED22E" w14:textId="61461F52" w:rsidR="00CF4AB9" w:rsidRPr="004945FC" w:rsidRDefault="00CF4AB9" w:rsidP="00CF4AB9">
            <w:pPr>
              <w:pStyle w:val="acctfourfigures"/>
              <w:tabs>
                <w:tab w:val="clear" w:pos="765"/>
                <w:tab w:val="decimal" w:pos="140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28,809,130</w:t>
            </w:r>
          </w:p>
        </w:tc>
        <w:tc>
          <w:tcPr>
            <w:tcW w:w="270" w:type="dxa"/>
          </w:tcPr>
          <w:p w14:paraId="56620F5E" w14:textId="77777777" w:rsidR="00CF4AB9" w:rsidRPr="004945F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ED3896" w14:textId="77777777" w:rsidR="00CF4AB9" w:rsidRDefault="00CF4AB9" w:rsidP="00CF4AB9">
            <w:pPr>
              <w:pStyle w:val="acctfourfigures"/>
              <w:tabs>
                <w:tab w:val="clear" w:pos="765"/>
                <w:tab w:val="decimal" w:pos="87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0AF46F21" w14:textId="78BE631D" w:rsidR="00CF4AB9" w:rsidRPr="004945FC" w:rsidRDefault="00CF4AB9" w:rsidP="00CF4AB9">
            <w:pPr>
              <w:pStyle w:val="acctfourfigures"/>
              <w:tabs>
                <w:tab w:val="clear" w:pos="765"/>
                <w:tab w:val="decimal" w:pos="87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13,185,404</w:t>
            </w:r>
          </w:p>
        </w:tc>
        <w:tc>
          <w:tcPr>
            <w:tcW w:w="270" w:type="dxa"/>
          </w:tcPr>
          <w:p w14:paraId="5E5800A1" w14:textId="77777777" w:rsidR="00CF4AB9" w:rsidRPr="004945F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80"/>
                <w:tab w:val="decimal" w:pos="106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FE68C3" w14:textId="77777777" w:rsidR="00CF4AB9" w:rsidRDefault="00CF4AB9" w:rsidP="00CF4AB9">
            <w:pPr>
              <w:pStyle w:val="acctfourfigures"/>
              <w:tabs>
                <w:tab w:val="clear" w:pos="765"/>
                <w:tab w:val="decimal" w:pos="946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711D10CE" w14:textId="586D08FB" w:rsidR="00CF4AB9" w:rsidRPr="004945FC" w:rsidRDefault="00CF4AB9" w:rsidP="00CF4AB9">
            <w:pPr>
              <w:pStyle w:val="acctfourfigures"/>
              <w:tabs>
                <w:tab w:val="clear" w:pos="765"/>
                <w:tab w:val="decimal" w:pos="946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7,078,753</w:t>
            </w:r>
          </w:p>
        </w:tc>
        <w:tc>
          <w:tcPr>
            <w:tcW w:w="270" w:type="dxa"/>
          </w:tcPr>
          <w:p w14:paraId="031A9365" w14:textId="77777777" w:rsidR="00CF4AB9" w:rsidRPr="004945F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7E044A" w14:textId="77777777" w:rsidR="00CF4AB9" w:rsidRDefault="00CF4AB9" w:rsidP="00CF4AB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2D95342D" w14:textId="79ED08F8" w:rsidR="00CF4AB9" w:rsidRPr="00803F99" w:rsidRDefault="00CF4AB9" w:rsidP="00CF4AB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sz w:val="26"/>
                <w:szCs w:val="26"/>
              </w:rPr>
              <w:t>97,679,502</w:t>
            </w:r>
          </w:p>
        </w:tc>
        <w:tc>
          <w:tcPr>
            <w:tcW w:w="270" w:type="dxa"/>
          </w:tcPr>
          <w:p w14:paraId="4FFF7BD0" w14:textId="77777777" w:rsidR="00CF4AB9" w:rsidRPr="00803F99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015E6" w14:textId="77777777" w:rsidR="00CF4AB9" w:rsidRDefault="00CF4AB9" w:rsidP="00CF4AB9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3DC6C3" w14:textId="5F9C150A" w:rsidR="00CF4AB9" w:rsidRPr="00E72B98" w:rsidRDefault="00CF4AB9" w:rsidP="007E293C">
            <w:pPr>
              <w:pStyle w:val="acctfourfigures"/>
              <w:tabs>
                <w:tab w:val="clear" w:pos="765"/>
                <w:tab w:val="decimal" w:pos="861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FEE568" w14:textId="77777777" w:rsidR="00CF4AB9" w:rsidRPr="004945FC" w:rsidRDefault="00CF4AB9" w:rsidP="00CF4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8DEEDE" w14:textId="77777777" w:rsidR="00CF4AB9" w:rsidRDefault="00CF4AB9" w:rsidP="00CF4AB9">
            <w:pPr>
              <w:pStyle w:val="acctfourfigures"/>
              <w:tabs>
                <w:tab w:val="clear" w:pos="765"/>
                <w:tab w:val="decimal" w:pos="862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8B393F5" w14:textId="0CB4D64D" w:rsidR="00CF4AB9" w:rsidRPr="003730B7" w:rsidRDefault="00CF4AB9" w:rsidP="00CF4AB9">
            <w:pPr>
              <w:pStyle w:val="acctfourfigures"/>
              <w:tabs>
                <w:tab w:val="clear" w:pos="765"/>
                <w:tab w:val="decimal" w:pos="862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97,679,502</w:t>
            </w:r>
          </w:p>
        </w:tc>
      </w:tr>
    </w:tbl>
    <w:p w14:paraId="5935B19F" w14:textId="77777777" w:rsidR="00593412" w:rsidRDefault="00593412">
      <w:r>
        <w:br w:type="page"/>
      </w:r>
    </w:p>
    <w:tbl>
      <w:tblPr>
        <w:tblW w:w="147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96"/>
        <w:gridCol w:w="990"/>
        <w:gridCol w:w="269"/>
        <w:gridCol w:w="1711"/>
        <w:gridCol w:w="269"/>
        <w:gridCol w:w="1081"/>
        <w:gridCol w:w="270"/>
        <w:gridCol w:w="1158"/>
        <w:gridCol w:w="269"/>
        <w:gridCol w:w="1093"/>
        <w:gridCol w:w="269"/>
        <w:gridCol w:w="1081"/>
        <w:gridCol w:w="269"/>
        <w:gridCol w:w="1081"/>
      </w:tblGrid>
      <w:tr w:rsidR="00CF231B" w:rsidRPr="00196AB4" w14:paraId="4273C1B5" w14:textId="77777777" w:rsidTr="00346CB7">
        <w:trPr>
          <w:cantSplit/>
          <w:trHeight w:hRule="exact" w:val="346"/>
        </w:trPr>
        <w:tc>
          <w:tcPr>
            <w:tcW w:w="4896" w:type="dxa"/>
          </w:tcPr>
          <w:p w14:paraId="0485E674" w14:textId="4CD66D8E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vAlign w:val="center"/>
          </w:tcPr>
          <w:p w14:paraId="2559F13B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196AB4" w14:paraId="077EDE61" w14:textId="77777777" w:rsidTr="00346CB7">
        <w:trPr>
          <w:cantSplit/>
          <w:trHeight w:hRule="exact" w:val="346"/>
        </w:trPr>
        <w:tc>
          <w:tcPr>
            <w:tcW w:w="4896" w:type="dxa"/>
          </w:tcPr>
          <w:p w14:paraId="6DDB0B5A" w14:textId="77777777" w:rsidR="00CF231B" w:rsidRPr="008E6772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74F6A4B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  <w:vAlign w:val="center"/>
          </w:tcPr>
          <w:p w14:paraId="0CAD769F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75AC6E27" w14:textId="77777777" w:rsidR="00CF231B" w:rsidRPr="00196AB4" w:rsidRDefault="00CF231B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</w:tcPr>
          <w:p w14:paraId="730AB77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D2C4BD4" w14:textId="77777777" w:rsidR="00CF231B" w:rsidRPr="00196AB4" w:rsidRDefault="00CF231B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276605DE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0FFBE740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  <w:vAlign w:val="center"/>
          </w:tcPr>
          <w:p w14:paraId="4DE32E4F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1F745F0C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center"/>
          </w:tcPr>
          <w:p w14:paraId="4E6F1ABD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7619429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center"/>
          </w:tcPr>
          <w:p w14:paraId="157DB806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3096A77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F4665" w:rsidRPr="00196AB4" w14:paraId="4E296DD2" w14:textId="77777777" w:rsidTr="00346CB7">
        <w:trPr>
          <w:cantSplit/>
          <w:trHeight w:hRule="exact" w:val="346"/>
        </w:trPr>
        <w:tc>
          <w:tcPr>
            <w:tcW w:w="4896" w:type="dxa"/>
            <w:vAlign w:val="bottom"/>
          </w:tcPr>
          <w:p w14:paraId="7B181C46" w14:textId="3A1E16F2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0" w:type="dxa"/>
            <w:vAlign w:val="center"/>
          </w:tcPr>
          <w:p w14:paraId="6701A07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  <w:vAlign w:val="center"/>
          </w:tcPr>
          <w:p w14:paraId="4476CD60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1CB1C048" w14:textId="77777777" w:rsidR="00BF4665" w:rsidRPr="00196AB4" w:rsidRDefault="00BF4665" w:rsidP="00BF4665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</w:tcPr>
          <w:p w14:paraId="6A2A4CE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3D5A723" w14:textId="77777777" w:rsidR="00BF4665" w:rsidRPr="00196AB4" w:rsidRDefault="00BF4665" w:rsidP="00BF4665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  <w:vAlign w:val="center"/>
          </w:tcPr>
          <w:p w14:paraId="6679ECC3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6E7CE933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  <w:vAlign w:val="center"/>
          </w:tcPr>
          <w:p w14:paraId="490B4D1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5199B6C9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  <w:vAlign w:val="center"/>
          </w:tcPr>
          <w:p w14:paraId="11061CC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328ADD6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  <w:vAlign w:val="center"/>
          </w:tcPr>
          <w:p w14:paraId="145B98F9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9084DEB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F4665" w:rsidRPr="00196AB4" w14:paraId="58DA9BB3" w14:textId="77777777" w:rsidTr="00346CB7">
        <w:trPr>
          <w:cantSplit/>
          <w:trHeight w:hRule="exact" w:val="346"/>
        </w:trPr>
        <w:tc>
          <w:tcPr>
            <w:tcW w:w="4896" w:type="dxa"/>
          </w:tcPr>
          <w:p w14:paraId="55DF5449" w14:textId="08466BA0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center"/>
          </w:tcPr>
          <w:p w14:paraId="73B1500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  <w:vAlign w:val="center"/>
          </w:tcPr>
          <w:p w14:paraId="74572E3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4F9618B4" w14:textId="77777777" w:rsidR="00BF4665" w:rsidRPr="00196AB4" w:rsidRDefault="00BF4665" w:rsidP="00BF4665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</w:tcPr>
          <w:p w14:paraId="4C3E87E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5F1ADCC" w14:textId="77777777" w:rsidR="00BF4665" w:rsidRPr="00196AB4" w:rsidRDefault="00BF4665" w:rsidP="00BF4665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  <w:vAlign w:val="center"/>
          </w:tcPr>
          <w:p w14:paraId="73A53A02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24AF42D5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  <w:vAlign w:val="center"/>
          </w:tcPr>
          <w:p w14:paraId="72A3B2A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0D08AEB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  <w:vAlign w:val="center"/>
          </w:tcPr>
          <w:p w14:paraId="21248A5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1DCD560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  <w:vAlign w:val="center"/>
          </w:tcPr>
          <w:p w14:paraId="5FF27134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2EDD3F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196AB4" w14:paraId="5BE293A5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2BE42FC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vAlign w:val="center"/>
          </w:tcPr>
          <w:p w14:paraId="6C0AD8C9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4665" w:rsidRPr="00196AB4" w14:paraId="403C2C47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1E471169" w14:textId="7C8DC291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CFE06E3" w14:textId="6D3BB459" w:rsidR="00BF4665" w:rsidRPr="00BF4665" w:rsidRDefault="00BF4665" w:rsidP="007E293C">
            <w:pPr>
              <w:pStyle w:val="acctfourfigures"/>
              <w:tabs>
                <w:tab w:val="clear" w:pos="765"/>
                <w:tab w:val="decimal" w:pos="755"/>
              </w:tabs>
              <w:spacing w:line="300" w:lineRule="exact"/>
              <w:ind w:left="-119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62,339,158</w:t>
            </w:r>
          </w:p>
        </w:tc>
        <w:tc>
          <w:tcPr>
            <w:tcW w:w="269" w:type="dxa"/>
          </w:tcPr>
          <w:p w14:paraId="585AFEB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35EB956B" w14:textId="49314295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32,737,460</w:t>
            </w:r>
          </w:p>
        </w:tc>
        <w:tc>
          <w:tcPr>
            <w:tcW w:w="269" w:type="dxa"/>
          </w:tcPr>
          <w:p w14:paraId="29CFEDE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E6B46D" w14:textId="45CE6715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16,108,413</w:t>
            </w:r>
          </w:p>
        </w:tc>
        <w:tc>
          <w:tcPr>
            <w:tcW w:w="270" w:type="dxa"/>
          </w:tcPr>
          <w:p w14:paraId="35A4769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1665327" w14:textId="57FC9C20" w:rsidR="00BF4665" w:rsidRPr="00BF4665" w:rsidRDefault="00BF4665" w:rsidP="007E293C">
            <w:pPr>
              <w:pStyle w:val="acctfourfigures"/>
              <w:tabs>
                <w:tab w:val="clear" w:pos="765"/>
                <w:tab w:val="decimal" w:pos="664"/>
              </w:tabs>
              <w:spacing w:line="300" w:lineRule="exact"/>
              <w:ind w:left="-119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13,683,939</w:t>
            </w:r>
          </w:p>
        </w:tc>
        <w:tc>
          <w:tcPr>
            <w:tcW w:w="269" w:type="dxa"/>
          </w:tcPr>
          <w:p w14:paraId="4D90BFE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451EFEB9" w14:textId="06FE1A1D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124,868,970</w:t>
            </w:r>
          </w:p>
        </w:tc>
        <w:tc>
          <w:tcPr>
            <w:tcW w:w="269" w:type="dxa"/>
          </w:tcPr>
          <w:p w14:paraId="511EE38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0BE0ED" w14:textId="758FC130" w:rsidR="00BF4665" w:rsidRPr="00BF4665" w:rsidRDefault="00BF4665" w:rsidP="007E293C">
            <w:pPr>
              <w:pStyle w:val="acctfourfigures"/>
              <w:tabs>
                <w:tab w:val="clear" w:pos="765"/>
                <w:tab w:val="decimal" w:pos="486"/>
                <w:tab w:val="decimal" w:pos="576"/>
              </w:tabs>
              <w:spacing w:line="300" w:lineRule="exact"/>
              <w:ind w:left="-1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(21,526,220)</w:t>
            </w:r>
          </w:p>
        </w:tc>
        <w:tc>
          <w:tcPr>
            <w:tcW w:w="269" w:type="dxa"/>
          </w:tcPr>
          <w:p w14:paraId="47C0BBF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F8B539" w14:textId="5F5638BD" w:rsidR="00BF4665" w:rsidRPr="00BF4665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103,342,750</w:t>
            </w:r>
          </w:p>
        </w:tc>
      </w:tr>
      <w:tr w:rsidR="00BF4665" w:rsidRPr="00196AB4" w14:paraId="4608E119" w14:textId="77777777" w:rsidTr="007E293C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48644C04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C5100B" w14:textId="7DAE68CB" w:rsidR="00BF4665" w:rsidRPr="00BF4665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(9,887,275)</w:t>
            </w:r>
          </w:p>
        </w:tc>
        <w:tc>
          <w:tcPr>
            <w:tcW w:w="269" w:type="dxa"/>
          </w:tcPr>
          <w:p w14:paraId="050540A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58D10AB" w14:textId="5FC692BF" w:rsidR="00BF4665" w:rsidRPr="00BF4665" w:rsidRDefault="00BF4665" w:rsidP="007E293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(2,441,337)</w:t>
            </w:r>
          </w:p>
        </w:tc>
        <w:tc>
          <w:tcPr>
            <w:tcW w:w="269" w:type="dxa"/>
          </w:tcPr>
          <w:p w14:paraId="7FC5421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85619E" w14:textId="60724454" w:rsidR="00BF4665" w:rsidRPr="00BF4665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(3,345,211)</w:t>
            </w:r>
          </w:p>
        </w:tc>
        <w:tc>
          <w:tcPr>
            <w:tcW w:w="270" w:type="dxa"/>
          </w:tcPr>
          <w:p w14:paraId="10FECE9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47D7FD" w14:textId="0F787F7B" w:rsidR="00BF4665" w:rsidRPr="00BF4665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(5,852,397)</w:t>
            </w:r>
          </w:p>
        </w:tc>
        <w:tc>
          <w:tcPr>
            <w:tcW w:w="269" w:type="dxa"/>
          </w:tcPr>
          <w:p w14:paraId="5135BEA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E0F4C7" w14:textId="6F31FA0F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(21,526,220)</w:t>
            </w:r>
          </w:p>
        </w:tc>
        <w:tc>
          <w:tcPr>
            <w:tcW w:w="269" w:type="dxa"/>
          </w:tcPr>
          <w:p w14:paraId="721B286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6EA7E92" w14:textId="691BD08E" w:rsidR="00BF4665" w:rsidRPr="00BF4665" w:rsidRDefault="00BF4665" w:rsidP="007E293C">
            <w:pPr>
              <w:pStyle w:val="acctfourfigures"/>
              <w:tabs>
                <w:tab w:val="clear" w:pos="765"/>
                <w:tab w:val="decimal" w:pos="794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21,526,220</w:t>
            </w:r>
          </w:p>
        </w:tc>
        <w:tc>
          <w:tcPr>
            <w:tcW w:w="269" w:type="dxa"/>
          </w:tcPr>
          <w:p w14:paraId="3D06578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5850CD" w14:textId="1AE94311" w:rsidR="00BF4665" w:rsidRPr="00BF4665" w:rsidRDefault="00BF4665" w:rsidP="007E293C">
            <w:pPr>
              <w:pStyle w:val="acctfourfigures"/>
              <w:tabs>
                <w:tab w:val="clear" w:pos="765"/>
                <w:tab w:val="decimal" w:pos="490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665" w:rsidRPr="00196AB4" w14:paraId="15FB57C2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44E3981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DA9B4" w14:textId="76B5CA65" w:rsidR="00BF4665" w:rsidRPr="00173D3F" w:rsidRDefault="00BF4665" w:rsidP="007E293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52,451,883</w:t>
            </w:r>
          </w:p>
        </w:tc>
        <w:tc>
          <w:tcPr>
            <w:tcW w:w="269" w:type="dxa"/>
          </w:tcPr>
          <w:p w14:paraId="40743CF3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65318F5" w14:textId="044AA774" w:rsidR="00BF4665" w:rsidRPr="00173D3F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30,296,123</w:t>
            </w:r>
          </w:p>
        </w:tc>
        <w:tc>
          <w:tcPr>
            <w:tcW w:w="269" w:type="dxa"/>
          </w:tcPr>
          <w:p w14:paraId="7CF1514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C92987" w14:textId="7E779D54" w:rsidR="00BF4665" w:rsidRPr="00173D3F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 w:right="3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12,763,202</w:t>
            </w:r>
          </w:p>
        </w:tc>
        <w:tc>
          <w:tcPr>
            <w:tcW w:w="270" w:type="dxa"/>
          </w:tcPr>
          <w:p w14:paraId="504AF43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686AE9A" w14:textId="7E431F4F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7,831,542</w:t>
            </w:r>
          </w:p>
        </w:tc>
        <w:tc>
          <w:tcPr>
            <w:tcW w:w="269" w:type="dxa"/>
          </w:tcPr>
          <w:p w14:paraId="57E529A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D7ADD9B" w14:textId="76419135" w:rsidR="00BF4665" w:rsidRPr="00173D3F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103,342,750</w:t>
            </w:r>
          </w:p>
        </w:tc>
        <w:tc>
          <w:tcPr>
            <w:tcW w:w="269" w:type="dxa"/>
          </w:tcPr>
          <w:p w14:paraId="3D944E2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D876657" w14:textId="7ECB3774" w:rsidR="00BF4665" w:rsidRPr="00173D3F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E6E039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8C14DD" w14:textId="151273B8" w:rsidR="00BF4665" w:rsidRPr="00173D3F" w:rsidRDefault="00BF4665" w:rsidP="007E293C">
            <w:pPr>
              <w:pStyle w:val="acctfourfigures"/>
              <w:tabs>
                <w:tab w:val="clear" w:pos="765"/>
                <w:tab w:val="decimal" w:pos="310"/>
                <w:tab w:val="decimal" w:pos="40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103,342,750</w:t>
            </w:r>
          </w:p>
        </w:tc>
      </w:tr>
      <w:tr w:rsidR="004E0B2D" w:rsidRPr="00196AB4" w14:paraId="31C6AC3C" w14:textId="77777777" w:rsidTr="00346CB7">
        <w:trPr>
          <w:cantSplit/>
          <w:trHeight w:hRule="exact" w:val="113"/>
        </w:trPr>
        <w:tc>
          <w:tcPr>
            <w:tcW w:w="4896" w:type="dxa"/>
          </w:tcPr>
          <w:p w14:paraId="28543DC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D33245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B3C4A46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2FA24AB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15D614E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6AB51F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B31A31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7000788E" w14:textId="77777777" w:rsidR="004E0B2D" w:rsidRPr="00BF4665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1DC69C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594595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DCF4916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4339050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933ECD5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81181D1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0B2D" w:rsidRPr="00196AB4" w14:paraId="7A849CA2" w14:textId="77777777" w:rsidTr="00346CB7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6AF4A8F7" w14:textId="77777777" w:rsidR="004E0B2D" w:rsidRPr="00196AB4" w:rsidRDefault="004E0B2D" w:rsidP="003A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</w:tcPr>
          <w:p w14:paraId="47030351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9A32772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632D2544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5FB8E46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8DF4D6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694AE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CB29003" w14:textId="77777777" w:rsidR="004E0B2D" w:rsidRPr="00BF4665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4B6A6E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1D3EBF4D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B3DAF70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801395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47C284D" w14:textId="77777777" w:rsidR="004E0B2D" w:rsidRPr="00173D3F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22DE66" w14:textId="77777777" w:rsidR="004E0B2D" w:rsidRPr="00173D3F" w:rsidRDefault="004E0B2D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665" w:rsidRPr="00196AB4" w14:paraId="7F09D1F3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584C38C2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90" w:type="dxa"/>
          </w:tcPr>
          <w:p w14:paraId="7F2A425D" w14:textId="33B65C4E" w:rsidR="00BF4665" w:rsidRPr="007E293C" w:rsidRDefault="00BF4665" w:rsidP="007E293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8,713,782</w:t>
            </w:r>
          </w:p>
        </w:tc>
        <w:tc>
          <w:tcPr>
            <w:tcW w:w="269" w:type="dxa"/>
          </w:tcPr>
          <w:p w14:paraId="1340EC77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C3C51" w14:textId="21E72A82" w:rsidR="00BF4665" w:rsidRPr="007E293C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3,442,656</w:t>
            </w:r>
          </w:p>
        </w:tc>
        <w:tc>
          <w:tcPr>
            <w:tcW w:w="269" w:type="dxa"/>
          </w:tcPr>
          <w:p w14:paraId="1C62B3EA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9CCC3C" w14:textId="5EC651AD" w:rsidR="00BF4665" w:rsidRPr="007E293C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3,870,353</w:t>
            </w:r>
          </w:p>
        </w:tc>
        <w:tc>
          <w:tcPr>
            <w:tcW w:w="270" w:type="dxa"/>
          </w:tcPr>
          <w:p w14:paraId="4753E46D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786F0023" w14:textId="7FAA4FFF" w:rsidR="00BF4665" w:rsidRPr="007E293C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2,573,236</w:t>
            </w:r>
          </w:p>
        </w:tc>
        <w:tc>
          <w:tcPr>
            <w:tcW w:w="269" w:type="dxa"/>
          </w:tcPr>
          <w:p w14:paraId="5565370C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26FDBCC6" w14:textId="02521DC9" w:rsidR="00BF4665" w:rsidRPr="007E293C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18,600,027</w:t>
            </w:r>
          </w:p>
        </w:tc>
        <w:tc>
          <w:tcPr>
            <w:tcW w:w="269" w:type="dxa"/>
          </w:tcPr>
          <w:p w14:paraId="6F3FC39B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C3FFCAD" w14:textId="69AD8975" w:rsidR="00BF4665" w:rsidRPr="007E293C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469,908</w:t>
            </w:r>
          </w:p>
        </w:tc>
        <w:tc>
          <w:tcPr>
            <w:tcW w:w="269" w:type="dxa"/>
          </w:tcPr>
          <w:p w14:paraId="3DCD844A" w14:textId="77777777" w:rsidR="00BF4665" w:rsidRPr="00E72B98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058E613" w14:textId="46CD245D" w:rsidR="00BF4665" w:rsidRPr="007E293C" w:rsidRDefault="00BF4665" w:rsidP="007E293C">
            <w:pPr>
              <w:pStyle w:val="acctfourfigures"/>
              <w:tabs>
                <w:tab w:val="clear" w:pos="765"/>
                <w:tab w:val="left" w:pos="508"/>
                <w:tab w:val="decimal" w:pos="580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19,069,935</w:t>
            </w:r>
          </w:p>
        </w:tc>
      </w:tr>
      <w:tr w:rsidR="00BF4665" w:rsidRPr="00196AB4" w14:paraId="3110DA2F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50772929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0672DED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FDC9D5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4D8E449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5EA311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46A303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C7DD2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67B3B9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0A8F7D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2D3844C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2B43C9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7848D8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3370BE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D060CE" w14:textId="3E676BC0" w:rsidR="00BF4665" w:rsidRPr="00BF4665" w:rsidRDefault="00BF4665" w:rsidP="007E293C">
            <w:pPr>
              <w:pStyle w:val="acctfourfigures"/>
              <w:tabs>
                <w:tab w:val="clear" w:pos="765"/>
                <w:tab w:val="decimal" w:pos="306"/>
              </w:tabs>
              <w:spacing w:line="300" w:lineRule="exact"/>
              <w:ind w:left="-119" w:right="-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(13,472,412)</w:t>
            </w:r>
          </w:p>
        </w:tc>
      </w:tr>
      <w:tr w:rsidR="00BF4665" w:rsidRPr="00196AB4" w14:paraId="569D3587" w14:textId="77777777" w:rsidTr="00346CB7">
        <w:trPr>
          <w:cantSplit/>
          <w:trHeight w:hRule="exact" w:val="115"/>
        </w:trPr>
        <w:tc>
          <w:tcPr>
            <w:tcW w:w="4896" w:type="dxa"/>
          </w:tcPr>
          <w:p w14:paraId="76B963EE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3BAB1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91FF83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4A81FB7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798175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0C5012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CB3D1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FF487F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310969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5E6E483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7D46D1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6B18A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69C8E3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089087" w14:textId="3C08B044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665" w:rsidRPr="00196AB4" w14:paraId="00F0CCDE" w14:textId="77777777" w:rsidTr="00346CB7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785B92F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</w:tcPr>
          <w:p w14:paraId="6C2225C2" w14:textId="1CC81DC9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50F727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6CA659B3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4CC239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67DF93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DECD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3C041A1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4690B3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4CDF2AC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8799F57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E28E2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A74DEF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09B61CE" w14:textId="446962A8" w:rsidR="00BF4665" w:rsidRPr="00173D3F" w:rsidRDefault="00BF4665" w:rsidP="007E293C">
            <w:pPr>
              <w:pStyle w:val="acctfourfigures"/>
              <w:tabs>
                <w:tab w:val="clear" w:pos="765"/>
                <w:tab w:val="left" w:pos="580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5,597,523</w:t>
            </w:r>
          </w:p>
        </w:tc>
      </w:tr>
      <w:tr w:rsidR="00BF4665" w:rsidRPr="00196AB4" w14:paraId="2818FCCB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7A085C2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DC4609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1BB716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6EFB4F3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A1BE5E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B4F837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26C8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4BB49A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005126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A02D5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4F7813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24564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B0E7F9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6428F1D" w14:textId="3FDA9299" w:rsidR="00BF4665" w:rsidRPr="00BF4665" w:rsidRDefault="00BF4665" w:rsidP="007E293C">
            <w:pPr>
              <w:pStyle w:val="acctfourfigures"/>
              <w:tabs>
                <w:tab w:val="clear" w:pos="765"/>
                <w:tab w:val="decimal" w:pos="580"/>
              </w:tabs>
              <w:spacing w:line="300" w:lineRule="exact"/>
              <w:ind w:left="-119" w:right="-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(1,894,547)</w:t>
            </w:r>
          </w:p>
        </w:tc>
      </w:tr>
      <w:tr w:rsidR="00BF4665" w:rsidRPr="00196AB4" w14:paraId="6B82C79E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0CCC835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1CD7CD6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DEF49E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7FF3BF5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500804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46715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639D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2E95F24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97B78D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20D77FB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64A438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0D5B8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D7DEAF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ABEF29" w14:textId="32CE07C6" w:rsidR="00BF4665" w:rsidRPr="00BF4665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613,608</w:t>
            </w:r>
          </w:p>
        </w:tc>
      </w:tr>
      <w:tr w:rsidR="00BF4665" w:rsidRPr="00196AB4" w14:paraId="09406D28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13F9E9C5" w14:textId="32D5FBC5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589EAA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6FB07F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276C804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8828BA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3332C7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3D21E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1D49700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55ACA3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270BFFB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25CD1C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E802F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8C7023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ABF5AF" w14:textId="7E410A27" w:rsidR="00BF4665" w:rsidRPr="002F0CCF" w:rsidRDefault="00BF4665" w:rsidP="007E293C">
            <w:pPr>
              <w:pStyle w:val="acctfourfigures"/>
              <w:tabs>
                <w:tab w:val="clear" w:pos="765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683,720</w:t>
            </w:r>
          </w:p>
        </w:tc>
      </w:tr>
      <w:tr w:rsidR="00BF4665" w:rsidRPr="00196AB4" w14:paraId="1D1434F2" w14:textId="77777777" w:rsidTr="00346CB7">
        <w:trPr>
          <w:cantSplit/>
          <w:trHeight w:hRule="exact" w:val="111"/>
        </w:trPr>
        <w:tc>
          <w:tcPr>
            <w:tcW w:w="4896" w:type="dxa"/>
          </w:tcPr>
          <w:p w14:paraId="7835342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1EC94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41D33E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5F5D608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C4D616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9D988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09E0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18EA399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CB1578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6A7712C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517721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F81DA58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3A215B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290792" w14:textId="77777777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665" w:rsidRPr="00196AB4" w14:paraId="0A64ADA4" w14:textId="77777777" w:rsidTr="00BF4665">
        <w:trPr>
          <w:cantSplit/>
          <w:trHeight w:hRule="exact" w:val="331"/>
        </w:trPr>
        <w:tc>
          <w:tcPr>
            <w:tcW w:w="4896" w:type="dxa"/>
          </w:tcPr>
          <w:p w14:paraId="130011FE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4BEF0F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C2F670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3190914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222DFF6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EF6A18E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A09F7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B12CB7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B1433E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4118DE9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21F47D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514549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7FE930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5C4446" w14:textId="33CD9C3A" w:rsidR="00BF4665" w:rsidRPr="00BF4665" w:rsidRDefault="00BF4665" w:rsidP="007E293C">
            <w:pPr>
              <w:pStyle w:val="acctfourfigures"/>
              <w:tabs>
                <w:tab w:val="clear" w:pos="765"/>
                <w:tab w:val="left" w:pos="580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5,000,304</w:t>
            </w:r>
          </w:p>
        </w:tc>
      </w:tr>
      <w:tr w:rsidR="00BF4665" w:rsidRPr="00196AB4" w14:paraId="3D3DC6CC" w14:textId="77777777" w:rsidTr="00BF4665">
        <w:trPr>
          <w:cantSplit/>
          <w:trHeight w:hRule="exact" w:val="331"/>
        </w:trPr>
        <w:tc>
          <w:tcPr>
            <w:tcW w:w="4896" w:type="dxa"/>
          </w:tcPr>
          <w:p w14:paraId="1410968F" w14:textId="24F46216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B6C9AA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074F28B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5189B97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B9C73D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1459F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B48C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8B4703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D4180A3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64F0CFD2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56186A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76921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4CEB69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3FE14D" w14:textId="7E65997B" w:rsidR="00BF4665" w:rsidRPr="00BF4665" w:rsidRDefault="00BF4665" w:rsidP="007E293C">
            <w:pPr>
              <w:pStyle w:val="acctfourfigures"/>
              <w:tabs>
                <w:tab w:val="clear" w:pos="765"/>
                <w:tab w:val="decimal" w:pos="490"/>
                <w:tab w:val="decimal" w:pos="580"/>
              </w:tabs>
              <w:spacing w:line="300" w:lineRule="exact"/>
              <w:ind w:left="-119" w:right="-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sz w:val="26"/>
                <w:szCs w:val="26"/>
              </w:rPr>
              <w:t>(380,295)</w:t>
            </w:r>
          </w:p>
        </w:tc>
      </w:tr>
      <w:tr w:rsidR="00BF4665" w:rsidRPr="00196AB4" w14:paraId="7B97B2BF" w14:textId="77777777" w:rsidTr="00BF4665">
        <w:trPr>
          <w:cantSplit/>
          <w:trHeight w:hRule="exact" w:val="120"/>
        </w:trPr>
        <w:tc>
          <w:tcPr>
            <w:tcW w:w="4896" w:type="dxa"/>
          </w:tcPr>
          <w:p w14:paraId="2E6F0008" w14:textId="77777777" w:rsid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360FBC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AA92A49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C8168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515E581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4126E63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1B4CA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22187A4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B5D8BBF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7EC7112C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5EACFAD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C2E0215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129820" w14:textId="77777777" w:rsidR="00BF4665" w:rsidRPr="00173D3F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062DBD1" w14:textId="77777777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665" w:rsidRPr="00196AB4" w14:paraId="7F4A699F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6D709D31" w14:textId="2D6AD9FF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44B42A9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490990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0ADAE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13DA4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9CF7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95490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7DD899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EB5FF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ECC6BDB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527916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FC3A9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060F84B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322209F" w14:textId="30772670" w:rsidR="00BF4665" w:rsidRPr="00BF4665" w:rsidRDefault="00BF4665" w:rsidP="007E293C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4,620,009</w:t>
            </w:r>
          </w:p>
        </w:tc>
      </w:tr>
      <w:tr w:rsidR="00BF4665" w:rsidRPr="00196AB4" w14:paraId="633827DA" w14:textId="77777777" w:rsidTr="00346CB7">
        <w:trPr>
          <w:cantSplit/>
          <w:trHeight w:hRule="exact" w:val="115"/>
        </w:trPr>
        <w:tc>
          <w:tcPr>
            <w:tcW w:w="4896" w:type="dxa"/>
          </w:tcPr>
          <w:p w14:paraId="4EA02353" w14:textId="77777777" w:rsid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7813D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9F415B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D9B16E6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1CA6366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5424F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BA4B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8B2A7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EA0315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3851845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00C82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0BB678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63F0C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61A1F85" w14:textId="77777777" w:rsidR="00BF4665" w:rsidRPr="00196AB4" w:rsidRDefault="00BF4665" w:rsidP="00BF4665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665" w:rsidRPr="00196AB4" w14:paraId="401F1FA4" w14:textId="77777777" w:rsidTr="00346CB7">
        <w:trPr>
          <w:cantSplit/>
          <w:trHeight w:hRule="exact" w:val="331"/>
        </w:trPr>
        <w:tc>
          <w:tcPr>
            <w:tcW w:w="4896" w:type="dxa"/>
          </w:tcPr>
          <w:p w14:paraId="3F152F3C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0" w:type="dxa"/>
          </w:tcPr>
          <w:p w14:paraId="2AC1ED2F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4FC7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6472E22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3C1CFC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4BED43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A0E7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6AA181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017C56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37FFA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182D6A" w14:textId="77777777" w:rsidR="00BF4665" w:rsidRPr="00196AB4" w:rsidRDefault="00BF4665" w:rsidP="00BF4665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665" w:rsidRPr="00196AB4" w14:paraId="0B55DDFA" w14:textId="77777777" w:rsidTr="00346CB7">
        <w:trPr>
          <w:cantSplit/>
          <w:trHeight w:hRule="exact" w:val="662"/>
        </w:trPr>
        <w:tc>
          <w:tcPr>
            <w:tcW w:w="4896" w:type="dxa"/>
            <w:vAlign w:val="center"/>
          </w:tcPr>
          <w:p w14:paraId="4DE4C62E" w14:textId="77777777" w:rsid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17B1C61C" w14:textId="5E8A6B01" w:rsidR="00BF4665" w:rsidRPr="00196AB4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09DCDE" w14:textId="11F2F374" w:rsidR="00BF4665" w:rsidRPr="00BF4665" w:rsidRDefault="00BF4665" w:rsidP="007E293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52,451,883</w:t>
            </w:r>
          </w:p>
        </w:tc>
        <w:tc>
          <w:tcPr>
            <w:tcW w:w="269" w:type="dxa"/>
          </w:tcPr>
          <w:p w14:paraId="076AE913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062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7383837A" w14:textId="77777777" w:rsid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14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7C28C3" w14:textId="26E9FDA3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30,296,123</w:t>
            </w:r>
          </w:p>
        </w:tc>
        <w:tc>
          <w:tcPr>
            <w:tcW w:w="269" w:type="dxa"/>
            <w:vAlign w:val="bottom"/>
          </w:tcPr>
          <w:p w14:paraId="553496C8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1062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CE70614" w14:textId="77777777" w:rsid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895D9B" w14:textId="1339642D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12,763,202</w:t>
            </w:r>
          </w:p>
        </w:tc>
        <w:tc>
          <w:tcPr>
            <w:tcW w:w="270" w:type="dxa"/>
            <w:vAlign w:val="bottom"/>
          </w:tcPr>
          <w:p w14:paraId="79D8F32C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2F5E675" w14:textId="6446F661" w:rsidR="00BF4665" w:rsidRPr="008D4A59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7,831,542</w:t>
            </w:r>
          </w:p>
        </w:tc>
        <w:tc>
          <w:tcPr>
            <w:tcW w:w="269" w:type="dxa"/>
            <w:vAlign w:val="bottom"/>
          </w:tcPr>
          <w:p w14:paraId="7E96D990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04A8E2A1" w14:textId="77777777" w:rsid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71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2558F4" w14:textId="7D871194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103,342,750</w:t>
            </w:r>
          </w:p>
        </w:tc>
        <w:tc>
          <w:tcPr>
            <w:tcW w:w="269" w:type="dxa"/>
            <w:vAlign w:val="bottom"/>
          </w:tcPr>
          <w:p w14:paraId="3FD27B5B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BE6205D" w14:textId="77777777" w:rsid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20" w:lineRule="atLeas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8D32F7F" w14:textId="0C9BB11B" w:rsidR="00BF4665" w:rsidRP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5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8D1E205" w14:textId="77777777" w:rsidR="00BF4665" w:rsidRPr="00BF4665" w:rsidRDefault="00BF4665" w:rsidP="00B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1180622" w14:textId="77777777" w:rsidR="00BF4665" w:rsidRDefault="00BF4665" w:rsidP="00BF4665">
            <w:pPr>
              <w:pStyle w:val="acctfourfigures"/>
              <w:tabs>
                <w:tab w:val="clear" w:pos="765"/>
                <w:tab w:val="decimal" w:pos="820"/>
                <w:tab w:val="decimal" w:pos="880"/>
              </w:tabs>
              <w:spacing w:line="300" w:lineRule="exact"/>
              <w:ind w:left="-119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D8AD37" w14:textId="617DB029" w:rsidR="00BF4665" w:rsidRPr="007E293C" w:rsidRDefault="00BF4665" w:rsidP="007E293C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F46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103,342,750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346CB7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BE535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BE535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BE5356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1E64" w:rsidRPr="00CA4865" w14:paraId="7A7F10E9" w14:textId="77777777" w:rsidTr="00346CB7">
        <w:trPr>
          <w:cantSplit/>
          <w:trHeight w:val="317"/>
          <w:tblHeader/>
        </w:trPr>
        <w:tc>
          <w:tcPr>
            <w:tcW w:w="6210" w:type="dxa"/>
            <w:vAlign w:val="center"/>
          </w:tcPr>
          <w:p w14:paraId="3D9E9F80" w14:textId="04C4FA3A" w:rsidR="006A1E64" w:rsidRPr="00771107" w:rsidRDefault="00E4113E" w:rsidP="00BE5356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360" w:type="dxa"/>
            <w:vAlign w:val="bottom"/>
          </w:tcPr>
          <w:p w14:paraId="0959CF3D" w14:textId="77777777" w:rsidR="006A1E64" w:rsidRPr="00771107" w:rsidRDefault="006A1E64" w:rsidP="00BE535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3A059B7C" w:rsidR="006A1E64" w:rsidRPr="00771107" w:rsidRDefault="006A1E64" w:rsidP="00BE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7AAF17F" w14:textId="77777777" w:rsidR="006A1E64" w:rsidRPr="00771107" w:rsidRDefault="006A1E64" w:rsidP="00BE5356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7827EF19" w:rsidR="006A1E64" w:rsidRPr="00771107" w:rsidRDefault="006A1E64" w:rsidP="00BE535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1227FA" w:rsidRPr="00CA4865" w14:paraId="1CC26F48" w14:textId="77777777" w:rsidTr="00346CB7">
        <w:trPr>
          <w:cantSplit/>
          <w:trHeight w:val="317"/>
        </w:trPr>
        <w:tc>
          <w:tcPr>
            <w:tcW w:w="6210" w:type="dxa"/>
          </w:tcPr>
          <w:p w14:paraId="77B8AFAE" w14:textId="77777777" w:rsidR="00112C65" w:rsidRPr="00771107" w:rsidRDefault="00112C65" w:rsidP="00BE53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BE53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346CB7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BE53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BE53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74EA" w:rsidRPr="00CA4865" w14:paraId="496DDB56" w14:textId="77777777">
        <w:trPr>
          <w:cantSplit/>
          <w:trHeight w:val="317"/>
        </w:trPr>
        <w:tc>
          <w:tcPr>
            <w:tcW w:w="6210" w:type="dxa"/>
          </w:tcPr>
          <w:p w14:paraId="09B00919" w14:textId="77777777" w:rsidR="008974EA" w:rsidRPr="00771107" w:rsidRDefault="008974EA" w:rsidP="008974E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19332" w14:textId="1EB6AED2" w:rsidR="008974EA" w:rsidRPr="008974EA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8974E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8,593,846</w:t>
            </w:r>
          </w:p>
        </w:tc>
        <w:tc>
          <w:tcPr>
            <w:tcW w:w="180" w:type="dxa"/>
          </w:tcPr>
          <w:p w14:paraId="4838A7ED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4069C68E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9,632,111</w:t>
            </w:r>
          </w:p>
        </w:tc>
      </w:tr>
      <w:tr w:rsidR="008974EA" w:rsidRPr="00CA4865" w14:paraId="71784252" w14:textId="77777777">
        <w:trPr>
          <w:cantSplit/>
          <w:trHeight w:val="313"/>
        </w:trPr>
        <w:tc>
          <w:tcPr>
            <w:tcW w:w="6210" w:type="dxa"/>
          </w:tcPr>
          <w:p w14:paraId="1684402C" w14:textId="16E022A4" w:rsidR="008974EA" w:rsidRPr="00771107" w:rsidRDefault="008974EA" w:rsidP="008974E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360" w:type="dxa"/>
          </w:tcPr>
          <w:p w14:paraId="6A9E87DC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05BF" w14:textId="615D5FE4" w:rsidR="008974EA" w:rsidRPr="008974EA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8974E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4,270,562</w:t>
            </w:r>
          </w:p>
        </w:tc>
        <w:tc>
          <w:tcPr>
            <w:tcW w:w="180" w:type="dxa"/>
          </w:tcPr>
          <w:p w14:paraId="471C4FC5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34F2FDE5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4,201,821</w:t>
            </w:r>
          </w:p>
        </w:tc>
      </w:tr>
      <w:tr w:rsidR="008974EA" w:rsidRPr="00CA4865" w14:paraId="71BC7EAD" w14:textId="77777777">
        <w:trPr>
          <w:cantSplit/>
          <w:trHeight w:val="317"/>
        </w:trPr>
        <w:tc>
          <w:tcPr>
            <w:tcW w:w="6210" w:type="dxa"/>
          </w:tcPr>
          <w:p w14:paraId="2D952DBD" w14:textId="069E0F3C" w:rsidR="008974EA" w:rsidRPr="00771107" w:rsidRDefault="008974EA" w:rsidP="008974E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05B85" w14:textId="5634911B" w:rsidR="008974EA" w:rsidRPr="008974EA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8974EA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1,139,273</w:t>
            </w:r>
          </w:p>
        </w:tc>
        <w:tc>
          <w:tcPr>
            <w:tcW w:w="180" w:type="dxa"/>
          </w:tcPr>
          <w:p w14:paraId="5293C71F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6902F888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1,156,689</w:t>
            </w:r>
          </w:p>
        </w:tc>
      </w:tr>
      <w:tr w:rsidR="008974EA" w:rsidRPr="00CA4865" w14:paraId="6F106A95" w14:textId="77777777" w:rsidTr="00346CB7">
        <w:trPr>
          <w:cantSplit/>
          <w:trHeight w:val="313"/>
        </w:trPr>
        <w:tc>
          <w:tcPr>
            <w:tcW w:w="6210" w:type="dxa"/>
          </w:tcPr>
          <w:p w14:paraId="6754A3FD" w14:textId="77777777" w:rsidR="008974EA" w:rsidRPr="00771107" w:rsidRDefault="008974EA" w:rsidP="008974E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39AFAC80" w:rsidR="008974EA" w:rsidRPr="008974EA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974E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14</w:t>
            </w:r>
            <w:r w:rsidRPr="008974E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8974E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003</w:t>
            </w:r>
            <w:r w:rsidRPr="008974E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8974EA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681</w:t>
            </w:r>
          </w:p>
        </w:tc>
        <w:tc>
          <w:tcPr>
            <w:tcW w:w="180" w:type="dxa"/>
          </w:tcPr>
          <w:p w14:paraId="7C0FBDE0" w14:textId="77777777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3205580B" w:rsidR="008974EA" w:rsidRPr="00771107" w:rsidRDefault="008974EA" w:rsidP="00897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14,990,621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333"/>
      </w:tblGrid>
      <w:tr w:rsidR="008C109A" w:rsidRPr="00CA4865" w14:paraId="7074B83E" w14:textId="77777777" w:rsidTr="008D4A59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57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1E64" w:rsidRPr="00CA4865" w14:paraId="53E4A7B6" w14:textId="77777777" w:rsidTr="00346CB7">
        <w:trPr>
          <w:trHeight w:val="317"/>
          <w:tblHeader/>
        </w:trPr>
        <w:tc>
          <w:tcPr>
            <w:tcW w:w="6304" w:type="dxa"/>
          </w:tcPr>
          <w:p w14:paraId="48CD0E1F" w14:textId="78969053" w:rsidR="006A1E64" w:rsidRPr="00771107" w:rsidRDefault="00E4113E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7711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90" w:type="dxa"/>
            <w:vAlign w:val="bottom"/>
          </w:tcPr>
          <w:p w14:paraId="7DA38ECE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05127B2A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1A4119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E44E3D2" w14:textId="28541420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C109A" w:rsidRPr="00CA4865" w14:paraId="6B719311" w14:textId="77777777" w:rsidTr="00346CB7">
        <w:trPr>
          <w:trHeight w:val="317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7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8D4A59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6106" w:rsidRPr="00CA4865" w14:paraId="43A65D2E" w14:textId="77777777" w:rsidTr="008E57F1">
        <w:trPr>
          <w:trHeight w:val="317"/>
        </w:trPr>
        <w:tc>
          <w:tcPr>
            <w:tcW w:w="6304" w:type="dxa"/>
          </w:tcPr>
          <w:p w14:paraId="0976F3FE" w14:textId="0468F7BD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E67D" w14:textId="1D361F22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11,573,949</w:t>
            </w:r>
          </w:p>
        </w:tc>
        <w:tc>
          <w:tcPr>
            <w:tcW w:w="179" w:type="dxa"/>
          </w:tcPr>
          <w:p w14:paraId="5BD7F6AA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71ECCE0" w14:textId="0FDA9C1E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11,232,116</w:t>
            </w:r>
          </w:p>
        </w:tc>
      </w:tr>
      <w:tr w:rsidR="00596106" w:rsidRPr="00CA4865" w14:paraId="24B2F41E" w14:textId="77777777" w:rsidTr="008E57F1">
        <w:trPr>
          <w:trHeight w:val="317"/>
        </w:trPr>
        <w:tc>
          <w:tcPr>
            <w:tcW w:w="6304" w:type="dxa"/>
          </w:tcPr>
          <w:p w14:paraId="084D52A1" w14:textId="2E52B13E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BE9" w14:textId="405527C7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  37,113,886 </w:t>
            </w:r>
          </w:p>
        </w:tc>
        <w:tc>
          <w:tcPr>
            <w:tcW w:w="179" w:type="dxa"/>
          </w:tcPr>
          <w:p w14:paraId="0F6D152D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6D2166B" w14:textId="3C31BC8B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38,</w:t>
            </w:r>
            <w:r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657</w:t>
            </w: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821</w:t>
            </w:r>
          </w:p>
        </w:tc>
      </w:tr>
      <w:tr w:rsidR="00596106" w:rsidRPr="00CA4865" w14:paraId="3B85FC1E" w14:textId="77777777" w:rsidTr="008E57F1">
        <w:trPr>
          <w:trHeight w:val="317"/>
        </w:trPr>
        <w:tc>
          <w:tcPr>
            <w:tcW w:w="6304" w:type="dxa"/>
          </w:tcPr>
          <w:p w14:paraId="1C714836" w14:textId="296E4699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D7A" w14:textId="1DE3E1A0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    4,992,914 </w:t>
            </w:r>
          </w:p>
        </w:tc>
        <w:tc>
          <w:tcPr>
            <w:tcW w:w="179" w:type="dxa"/>
          </w:tcPr>
          <w:p w14:paraId="2ED2D5E2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63FA4B" w14:textId="35644285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5,963,573</w:t>
            </w:r>
          </w:p>
        </w:tc>
      </w:tr>
      <w:tr w:rsidR="00596106" w:rsidRPr="00CA4865" w14:paraId="700CD60A" w14:textId="77777777" w:rsidTr="008E57F1">
        <w:trPr>
          <w:trHeight w:val="313"/>
        </w:trPr>
        <w:tc>
          <w:tcPr>
            <w:tcW w:w="6304" w:type="dxa"/>
          </w:tcPr>
          <w:p w14:paraId="60518334" w14:textId="3596EEAB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5ED" w14:textId="4A5372EB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  29,706,875 </w:t>
            </w:r>
          </w:p>
        </w:tc>
        <w:tc>
          <w:tcPr>
            <w:tcW w:w="179" w:type="dxa"/>
          </w:tcPr>
          <w:p w14:paraId="7F97DD97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1CE86A" w14:textId="7E4BF62C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31,</w:t>
            </w:r>
            <w:r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457</w:t>
            </w: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841</w:t>
            </w:r>
          </w:p>
        </w:tc>
      </w:tr>
      <w:tr w:rsidR="00596106" w:rsidRPr="00CA4865" w14:paraId="376A4C34" w14:textId="77777777" w:rsidTr="008E57F1">
        <w:trPr>
          <w:trHeight w:val="317"/>
        </w:trPr>
        <w:tc>
          <w:tcPr>
            <w:tcW w:w="6304" w:type="dxa"/>
          </w:tcPr>
          <w:p w14:paraId="377C2BEE" w14:textId="5EE8E2E2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2332" w14:textId="7E6C7942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  14,291,878 </w:t>
            </w:r>
          </w:p>
        </w:tc>
        <w:tc>
          <w:tcPr>
            <w:tcW w:w="179" w:type="dxa"/>
          </w:tcPr>
          <w:p w14:paraId="1BDC2B54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876FA39" w14:textId="1F35C185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16,031,399</w:t>
            </w:r>
          </w:p>
        </w:tc>
      </w:tr>
      <w:tr w:rsidR="00596106" w:rsidRPr="00CA4865" w14:paraId="3AAD088E" w14:textId="77777777" w:rsidTr="008D4A59">
        <w:trPr>
          <w:trHeight w:val="313"/>
        </w:trPr>
        <w:tc>
          <w:tcPr>
            <w:tcW w:w="6304" w:type="dxa"/>
          </w:tcPr>
          <w:p w14:paraId="03FA2529" w14:textId="06BBA9F2" w:rsidR="00596106" w:rsidRPr="00771107" w:rsidRDefault="00596106" w:rsidP="0059610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2274DBA7" w:rsidR="00596106" w:rsidRPr="00596106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6106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97</w:t>
            </w:r>
            <w:r w:rsidRPr="00596106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96106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679</w:t>
            </w:r>
            <w:r w:rsidRPr="00596106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96106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502</w:t>
            </w:r>
          </w:p>
        </w:tc>
        <w:tc>
          <w:tcPr>
            <w:tcW w:w="179" w:type="dxa"/>
          </w:tcPr>
          <w:p w14:paraId="4D104CA2" w14:textId="77777777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7DC2A1BC" w:rsidR="00596106" w:rsidRPr="00771107" w:rsidRDefault="00596106" w:rsidP="005961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742F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103,342,750</w:t>
            </w:r>
          </w:p>
        </w:tc>
      </w:tr>
    </w:tbl>
    <w:p w14:paraId="307EA192" w14:textId="4AE2E4BE" w:rsidR="008C109A" w:rsidRDefault="008C109A"/>
    <w:p w14:paraId="04EFC84F" w14:textId="77777777" w:rsidR="008C109A" w:rsidRDefault="008C109A"/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4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1"/>
        <w:gridCol w:w="14"/>
        <w:gridCol w:w="1120"/>
        <w:gridCol w:w="14"/>
        <w:gridCol w:w="257"/>
        <w:gridCol w:w="14"/>
        <w:gridCol w:w="1053"/>
        <w:gridCol w:w="14"/>
        <w:gridCol w:w="13"/>
        <w:gridCol w:w="246"/>
        <w:gridCol w:w="14"/>
        <w:gridCol w:w="13"/>
        <w:gridCol w:w="1073"/>
        <w:gridCol w:w="13"/>
        <w:gridCol w:w="250"/>
        <w:gridCol w:w="13"/>
        <w:gridCol w:w="1100"/>
        <w:gridCol w:w="13"/>
        <w:gridCol w:w="223"/>
        <w:gridCol w:w="13"/>
        <w:gridCol w:w="1105"/>
        <w:gridCol w:w="13"/>
        <w:gridCol w:w="226"/>
        <w:gridCol w:w="13"/>
        <w:gridCol w:w="1098"/>
        <w:gridCol w:w="6"/>
        <w:gridCol w:w="7"/>
        <w:gridCol w:w="6"/>
        <w:gridCol w:w="246"/>
        <w:gridCol w:w="6"/>
        <w:gridCol w:w="7"/>
        <w:gridCol w:w="6"/>
        <w:gridCol w:w="1100"/>
        <w:gridCol w:w="13"/>
        <w:gridCol w:w="257"/>
        <w:gridCol w:w="13"/>
        <w:gridCol w:w="1074"/>
        <w:gridCol w:w="14"/>
      </w:tblGrid>
      <w:tr w:rsidR="0096793C" w:rsidRPr="004C7879" w14:paraId="468450B2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1BAA1F8C" w14:textId="77777777" w:rsidR="00B404C2" w:rsidRPr="008D4A59" w:rsidRDefault="00B404C2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691ADC5A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793C" w:rsidRPr="004C7879" w14:paraId="354B5631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  <w:hideMark/>
          </w:tcPr>
          <w:p w14:paraId="5D189AFF" w14:textId="77777777" w:rsidR="00B404C2" w:rsidRPr="008D4A59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3CFFC69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B72C04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76" w:type="dxa"/>
            <w:gridSpan w:val="7"/>
            <w:vAlign w:val="bottom"/>
          </w:tcPr>
          <w:p w14:paraId="3C478F28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204BB4D2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7"/>
            <w:vAlign w:val="bottom"/>
          </w:tcPr>
          <w:p w14:paraId="1364941D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4"/>
          </w:tcPr>
          <w:p w14:paraId="1492DC61" w14:textId="77777777" w:rsidR="00B404C2" w:rsidRPr="008D4A59" w:rsidRDefault="00B404C2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0" w:type="dxa"/>
            <w:gridSpan w:val="7"/>
            <w:vAlign w:val="bottom"/>
          </w:tcPr>
          <w:p w14:paraId="611D1F6C" w14:textId="77777777" w:rsidR="00B404C2" w:rsidRPr="008D4A59" w:rsidRDefault="00B404C2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A1E64" w:rsidRPr="004C7879" w14:paraId="38E6E2D9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2636551E" w14:textId="77140148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1AA206" w14:textId="662FCD7D" w:rsidR="006A1E64" w:rsidRPr="008D4A59" w:rsidRDefault="007E02C3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1" w:type="dxa"/>
            <w:gridSpan w:val="2"/>
            <w:vAlign w:val="center"/>
          </w:tcPr>
          <w:p w14:paraId="35C69EF7" w14:textId="77777777" w:rsidR="006A1E64" w:rsidRPr="008D4A59" w:rsidRDefault="006A1E64" w:rsidP="00346CB7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F5B7896" w14:textId="6F624DDC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  <w:vAlign w:val="center"/>
          </w:tcPr>
          <w:p w14:paraId="132DD315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E177776" w14:textId="7ED56A89" w:rsidR="006A1E64" w:rsidRPr="008D4A59" w:rsidRDefault="007E02C3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63" w:type="dxa"/>
            <w:gridSpan w:val="2"/>
            <w:vAlign w:val="center"/>
          </w:tcPr>
          <w:p w14:paraId="054EACEF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4096183A" w14:textId="526939AA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center"/>
          </w:tcPr>
          <w:p w14:paraId="592C387E" w14:textId="77777777" w:rsidR="006A1E64" w:rsidRPr="008D4A59" w:rsidRDefault="006A1E64" w:rsidP="0084109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1F969C04" w14:textId="12FD3137" w:rsidR="006A1E64" w:rsidRPr="008D4A59" w:rsidRDefault="007E02C3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39" w:type="dxa"/>
            <w:gridSpan w:val="2"/>
            <w:vAlign w:val="center"/>
          </w:tcPr>
          <w:p w14:paraId="6FEC05F7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4050AEB7" w14:textId="6E31134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  <w:vAlign w:val="center"/>
          </w:tcPr>
          <w:p w14:paraId="724B8B87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  <w:vAlign w:val="center"/>
          </w:tcPr>
          <w:p w14:paraId="1AE5AB24" w14:textId="66F517B4" w:rsidR="006A1E64" w:rsidRPr="00173D3F" w:rsidRDefault="007E02C3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  <w:gridSpan w:val="2"/>
            <w:vAlign w:val="center"/>
          </w:tcPr>
          <w:p w14:paraId="77E3323B" w14:textId="77777777" w:rsidR="006A1E64" w:rsidRPr="008D4A59" w:rsidRDefault="006A1E64" w:rsidP="0084109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AA9A334" w14:textId="66EE748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1E64" w:rsidRPr="004C7879" w14:paraId="5A52C74B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68DC1EE1" w14:textId="77777777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201C9CF4" w14:textId="49B40725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04BE0327" w14:textId="77777777" w:rsidR="006A1E64" w:rsidRPr="008D4A59" w:rsidRDefault="006A1E64" w:rsidP="006A1E6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8B9FBA" w14:textId="2AE17BFF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F7B4AA8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67EBEFB0" w14:textId="142050A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61571910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5696AC1" w14:textId="675F1B4E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8315631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37C454BE" w14:textId="42E670B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01F3C6AF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019C9E5" w14:textId="23562EB0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78631102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0B90811F" w14:textId="326089F3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1B62D7F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4FC3390" w14:textId="5198C844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6A1E64" w:rsidRPr="004C7879" w14:paraId="49C5DB7F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</w:tcPr>
          <w:p w14:paraId="0C997A53" w14:textId="77777777" w:rsidR="006A1E64" w:rsidRPr="008D4A59" w:rsidRDefault="006A1E64" w:rsidP="006A1E6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66CC6183" w14:textId="77777777" w:rsidR="006A1E64" w:rsidRPr="008D4A59" w:rsidRDefault="006A1E64" w:rsidP="006A1E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A1E64" w:rsidRPr="004C7879" w14:paraId="43BA28DC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78730667" w14:textId="77777777" w:rsidR="006A1E64" w:rsidRPr="008D4A59" w:rsidRDefault="006A1E64" w:rsidP="006A1E64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gridSpan w:val="2"/>
          </w:tcPr>
          <w:p w14:paraId="22B6C54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8BAC4E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1020ADC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50B79FA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F74CD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EF29BD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2C524D0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627E1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198BB25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465F3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69C0B5F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</w:tcPr>
          <w:p w14:paraId="2111F3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8AD469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793FF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5897699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65562C1F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  <w:hideMark/>
          </w:tcPr>
          <w:p w14:paraId="57BE4E72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gridSpan w:val="2"/>
            <w:vAlign w:val="bottom"/>
          </w:tcPr>
          <w:p w14:paraId="7E82887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BB05C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  <w:hideMark/>
          </w:tcPr>
          <w:p w14:paraId="51DA034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vAlign w:val="bottom"/>
          </w:tcPr>
          <w:p w14:paraId="33BBAB9B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1B32EB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214721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356A5C2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5E6F6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14:paraId="5DE3B7F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14CB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D79D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66CF3F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7B30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76BE2E" w14:textId="77777777" w:rsidR="006A1E64" w:rsidRPr="008D4A59" w:rsidRDefault="006A1E64" w:rsidP="006A1E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AD4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0A5CDDF5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35E797F3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40C1A63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011912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CFB29F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86A30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A2A2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E7D5BE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A3CB7F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69636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41751D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AC774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C67EEF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A48AC8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110065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D134F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EABCE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93A" w:rsidRPr="004C7879" w14:paraId="21885C4C" w14:textId="77777777" w:rsidTr="00CC36FE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27BBA7CB" w14:textId="54A36DB1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134" w:type="dxa"/>
            <w:gridSpan w:val="2"/>
          </w:tcPr>
          <w:p w14:paraId="3892C081" w14:textId="6586A6C6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0EFF55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40A5158E" w14:textId="28265B1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838AC8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1404708" w14:textId="54B9297C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29F1E562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3FF9B486" w14:textId="0A33BA2F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8F3CF0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721AF3C" w14:textId="241E5512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83,634</w:t>
            </w:r>
          </w:p>
        </w:tc>
        <w:tc>
          <w:tcPr>
            <w:tcW w:w="239" w:type="dxa"/>
            <w:gridSpan w:val="2"/>
            <w:vAlign w:val="bottom"/>
          </w:tcPr>
          <w:p w14:paraId="224C67C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83685CD" w14:textId="2B56764C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65" w:type="dxa"/>
            <w:gridSpan w:val="4"/>
            <w:vAlign w:val="bottom"/>
          </w:tcPr>
          <w:p w14:paraId="0EB7E603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FFFC114" w14:textId="6E83298B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83,634</w:t>
            </w:r>
          </w:p>
        </w:tc>
        <w:tc>
          <w:tcPr>
            <w:tcW w:w="270" w:type="dxa"/>
            <w:gridSpan w:val="2"/>
            <w:vAlign w:val="bottom"/>
          </w:tcPr>
          <w:p w14:paraId="519EFAC0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5B067376" w14:textId="6CA0A943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84,893</w:t>
            </w:r>
          </w:p>
        </w:tc>
      </w:tr>
      <w:tr w:rsidR="003F093A" w:rsidRPr="004C7879" w14:paraId="0CBE15B3" w14:textId="77777777" w:rsidTr="00CB41DC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07498EB4" w14:textId="74354EDF" w:rsidR="003F093A" w:rsidRPr="008D4A59" w:rsidRDefault="003F093A" w:rsidP="003F093A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</w:tcPr>
          <w:p w14:paraId="545FD433" w14:textId="79B8E73F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B5C8A7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283893DB" w14:textId="62813B6C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D8CFB0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486CD14" w14:textId="375A5835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</w:t>
            </w:r>
          </w:p>
        </w:tc>
        <w:tc>
          <w:tcPr>
            <w:tcW w:w="263" w:type="dxa"/>
            <w:gridSpan w:val="2"/>
          </w:tcPr>
          <w:p w14:paraId="02763F1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D5E8855" w14:textId="7D7A4828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gridSpan w:val="2"/>
            <w:vAlign w:val="bottom"/>
          </w:tcPr>
          <w:p w14:paraId="7EA0E2D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D2B71A0" w14:textId="6657FF3B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6B2FC6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B894626" w14:textId="2F0508B8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7C54CDA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5C62AC87" w14:textId="149A8833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</w:t>
            </w:r>
          </w:p>
        </w:tc>
        <w:tc>
          <w:tcPr>
            <w:tcW w:w="270" w:type="dxa"/>
            <w:gridSpan w:val="2"/>
            <w:vAlign w:val="bottom"/>
          </w:tcPr>
          <w:p w14:paraId="508192AE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15E4FCAC" w14:textId="6A8A638D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3F093A" w:rsidRPr="004C7879" w14:paraId="6891A397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</w:tcPr>
          <w:p w14:paraId="735324E1" w14:textId="18EAE1EE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</w:tcPr>
          <w:p w14:paraId="30E75410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590B1E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B056DF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596DE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3DA45CF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7B4D89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FE5C9C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7AEEF3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02DAC55" w14:textId="77777777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338FA5D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BE9B88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0059B75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DB4E6A" w14:textId="77777777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5BE8C3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4FD682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93A" w:rsidRPr="004C7879" w14:paraId="7E516FDC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07CA201" w14:textId="77777777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</w:tcPr>
          <w:p w14:paraId="4CB0B7B0" w14:textId="281786AB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093A">
              <w:rPr>
                <w:rFonts w:ascii="Angsana New" w:hAnsi="Angsana New" w:cs="Angsana New"/>
                <w:sz w:val="28"/>
                <w:szCs w:val="28"/>
              </w:rPr>
              <w:t>288,595</w:t>
            </w:r>
          </w:p>
        </w:tc>
        <w:tc>
          <w:tcPr>
            <w:tcW w:w="271" w:type="dxa"/>
            <w:gridSpan w:val="2"/>
          </w:tcPr>
          <w:p w14:paraId="3283BA7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2957E24" w14:textId="12D195AC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186,841</w:t>
            </w:r>
          </w:p>
        </w:tc>
        <w:tc>
          <w:tcPr>
            <w:tcW w:w="273" w:type="dxa"/>
            <w:gridSpan w:val="3"/>
          </w:tcPr>
          <w:p w14:paraId="3C14D7D0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6A80AE7" w14:textId="190B81D2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77B6FD3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21CCA6C" w14:textId="572F1161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8E67ED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335CF02" w14:textId="70DAE217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167,472</w:t>
            </w:r>
          </w:p>
        </w:tc>
        <w:tc>
          <w:tcPr>
            <w:tcW w:w="239" w:type="dxa"/>
            <w:gridSpan w:val="2"/>
            <w:vAlign w:val="bottom"/>
          </w:tcPr>
          <w:p w14:paraId="62534662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FC00275" w14:textId="6F2C3CC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169,878</w:t>
            </w:r>
          </w:p>
        </w:tc>
        <w:tc>
          <w:tcPr>
            <w:tcW w:w="265" w:type="dxa"/>
            <w:gridSpan w:val="4"/>
            <w:vAlign w:val="bottom"/>
          </w:tcPr>
          <w:p w14:paraId="742B08B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1FA0F86" w14:textId="447E8845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456,067</w:t>
            </w:r>
          </w:p>
        </w:tc>
        <w:tc>
          <w:tcPr>
            <w:tcW w:w="270" w:type="dxa"/>
            <w:gridSpan w:val="2"/>
            <w:vAlign w:val="bottom"/>
          </w:tcPr>
          <w:p w14:paraId="6132669D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5977431" w14:textId="5A1A0DEF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356,719</w:t>
            </w:r>
          </w:p>
        </w:tc>
      </w:tr>
      <w:tr w:rsidR="003F093A" w:rsidRPr="004C7879" w14:paraId="5E5AE708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FE8C08E" w14:textId="7971BA8C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5D54C85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8965CD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5B74768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1DF3EB6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19A26B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1CBBD42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02835B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A26650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E3BBC95" w14:textId="77777777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BE928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08C66D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1B0F49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A489D8" w14:textId="77777777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48EB67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4B7B904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93A" w:rsidRPr="004C7879" w14:paraId="77433976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70A97029" w14:textId="3CEA3F42" w:rsidR="003F093A" w:rsidRPr="008D4A59" w:rsidRDefault="003F093A" w:rsidP="003F093A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  <w:vAlign w:val="bottom"/>
          </w:tcPr>
          <w:p w14:paraId="2F40D64C" w14:textId="415EF244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569EFC2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C1FD0A0" w14:textId="0D67AF7E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5B935A3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EF91D37" w14:textId="6F9301EC" w:rsidR="003F093A" w:rsidRPr="00AA71B8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1,116,775</w:t>
            </w:r>
          </w:p>
        </w:tc>
        <w:tc>
          <w:tcPr>
            <w:tcW w:w="263" w:type="dxa"/>
            <w:gridSpan w:val="2"/>
          </w:tcPr>
          <w:p w14:paraId="75E29F0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1FB6D11" w14:textId="2E4D1CC6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  <w:tc>
          <w:tcPr>
            <w:tcW w:w="236" w:type="dxa"/>
            <w:gridSpan w:val="2"/>
            <w:vAlign w:val="bottom"/>
          </w:tcPr>
          <w:p w14:paraId="7593EE87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2AA94" w14:textId="17E5EE09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C6BB37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C0929D0" w14:textId="0F249881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695DBB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E1ADC71" w14:textId="45B2892D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1,116,775</w:t>
            </w:r>
          </w:p>
        </w:tc>
        <w:tc>
          <w:tcPr>
            <w:tcW w:w="270" w:type="dxa"/>
            <w:gridSpan w:val="2"/>
            <w:vAlign w:val="bottom"/>
          </w:tcPr>
          <w:p w14:paraId="3787902D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6B2DFDE" w14:textId="34957160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</w:tr>
      <w:tr w:rsidR="003F093A" w:rsidRPr="004C7879" w14:paraId="1ECCB4C0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C599217" w14:textId="132FCAA0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5C727D37" w14:textId="7280E87A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2F3A90B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74CE2E8A" w14:textId="5DC43D9A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24DC6C9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73E3AC4" w14:textId="75BDB5EA" w:rsidR="003F093A" w:rsidRPr="00AA71B8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230,818</w:t>
            </w:r>
          </w:p>
        </w:tc>
        <w:tc>
          <w:tcPr>
            <w:tcW w:w="263" w:type="dxa"/>
            <w:gridSpan w:val="2"/>
          </w:tcPr>
          <w:p w14:paraId="6961323D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50D14179" w14:textId="79452A65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36" w:type="dxa"/>
            <w:gridSpan w:val="2"/>
            <w:vAlign w:val="bottom"/>
          </w:tcPr>
          <w:p w14:paraId="06C9ADB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97B4" w14:textId="6AE99A0C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ADD888B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CC0029" w14:textId="09FB4A3C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02EF033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3C19D0F" w14:textId="6D456CEB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230,818</w:t>
            </w:r>
          </w:p>
        </w:tc>
        <w:tc>
          <w:tcPr>
            <w:tcW w:w="270" w:type="dxa"/>
            <w:gridSpan w:val="2"/>
            <w:vAlign w:val="bottom"/>
          </w:tcPr>
          <w:p w14:paraId="75B31BB1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733A4DEF" w14:textId="642B4AC3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3F093A" w:rsidRPr="004C7879" w14:paraId="3B21B7ED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3587EE9" w14:textId="0ED14293" w:rsidR="003F093A" w:rsidRPr="008D4A59" w:rsidRDefault="003F093A" w:rsidP="003F093A">
            <w:pPr>
              <w:tabs>
                <w:tab w:val="clear" w:pos="227"/>
                <w:tab w:val="left" w:pos="150"/>
                <w:tab w:val="left" w:pos="250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A3DB248" w14:textId="56637EFD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BED44C7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747138" w14:textId="4C7C2C10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76282C9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E445082" w14:textId="09F8C387" w:rsidR="003F093A" w:rsidRPr="00AA71B8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16,413</w:t>
            </w:r>
          </w:p>
        </w:tc>
        <w:tc>
          <w:tcPr>
            <w:tcW w:w="263" w:type="dxa"/>
            <w:gridSpan w:val="2"/>
          </w:tcPr>
          <w:p w14:paraId="1DD1848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09D6589C" w14:textId="6D785C0D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36" w:type="dxa"/>
            <w:gridSpan w:val="2"/>
            <w:vAlign w:val="bottom"/>
          </w:tcPr>
          <w:p w14:paraId="7F120E2B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67BFB" w14:textId="1EC7A2D7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DBF4FD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667DC4" w14:textId="085B8A36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69F38471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E2CE4C1" w14:textId="1B7070F4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16,413</w:t>
            </w:r>
          </w:p>
        </w:tc>
        <w:tc>
          <w:tcPr>
            <w:tcW w:w="270" w:type="dxa"/>
            <w:gridSpan w:val="2"/>
            <w:vAlign w:val="bottom"/>
          </w:tcPr>
          <w:p w14:paraId="5B5083B2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3AD93DB9" w14:textId="6BE0015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3F093A" w:rsidRPr="004C7879" w14:paraId="4D224A6C" w14:textId="77777777" w:rsidTr="004526C6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BBF4DC0" w14:textId="1A67D767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0C5D50F" w14:textId="420B94B0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008B804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bottom"/>
          </w:tcPr>
          <w:p w14:paraId="02C53036" w14:textId="52B349F6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61D74A3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1B478AC5" w14:textId="2771CCB7" w:rsidR="003F093A" w:rsidRPr="00AA71B8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48,720</w:t>
            </w:r>
          </w:p>
        </w:tc>
        <w:tc>
          <w:tcPr>
            <w:tcW w:w="263" w:type="dxa"/>
            <w:gridSpan w:val="2"/>
          </w:tcPr>
          <w:p w14:paraId="22A35DD1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052E1E1" w14:textId="72BD44D3" w:rsidR="003F093A" w:rsidRPr="008D4A59" w:rsidRDefault="003F093A" w:rsidP="003F093A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236" w:type="dxa"/>
            <w:gridSpan w:val="2"/>
            <w:vAlign w:val="bottom"/>
          </w:tcPr>
          <w:p w14:paraId="36B07577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73278" w14:textId="6BBEDBE8" w:rsidR="003F093A" w:rsidRPr="00027C8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77F01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6541D182" w14:textId="3AD1E5C0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90F4271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</w:tcPr>
          <w:p w14:paraId="4974B733" w14:textId="43AA049A" w:rsidR="003F093A" w:rsidRPr="005C436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sz w:val="28"/>
                <w:szCs w:val="28"/>
              </w:rPr>
              <w:t>48,720</w:t>
            </w:r>
          </w:p>
        </w:tc>
        <w:tc>
          <w:tcPr>
            <w:tcW w:w="270" w:type="dxa"/>
            <w:gridSpan w:val="2"/>
            <w:vAlign w:val="bottom"/>
          </w:tcPr>
          <w:p w14:paraId="1DA50AAD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5F975EF2" w14:textId="0BA05308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</w:tr>
      <w:tr w:rsidR="003F093A" w:rsidRPr="004C7879" w14:paraId="2B01FA2F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24FCE04B" w14:textId="78BB240B" w:rsidR="003F093A" w:rsidRPr="008D4A59" w:rsidRDefault="003F093A" w:rsidP="003F093A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079B7" w14:textId="7081B95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09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288,595</w:t>
            </w:r>
          </w:p>
        </w:tc>
        <w:tc>
          <w:tcPr>
            <w:tcW w:w="271" w:type="dxa"/>
            <w:gridSpan w:val="2"/>
          </w:tcPr>
          <w:p w14:paraId="47CA3C2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72290A" w14:textId="43294EA4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186,841</w:t>
            </w:r>
          </w:p>
        </w:tc>
        <w:tc>
          <w:tcPr>
            <w:tcW w:w="273" w:type="dxa"/>
            <w:gridSpan w:val="3"/>
          </w:tcPr>
          <w:p w14:paraId="1A9D370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5E66F" w14:textId="53C74492" w:rsidR="003F093A" w:rsidRPr="003F093A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1,412,924</w:t>
            </w:r>
          </w:p>
        </w:tc>
        <w:tc>
          <w:tcPr>
            <w:tcW w:w="263" w:type="dxa"/>
            <w:gridSpan w:val="2"/>
          </w:tcPr>
          <w:p w14:paraId="2675FBB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45F7E4" w14:textId="56356DE8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3,364,288</w:t>
            </w:r>
          </w:p>
        </w:tc>
        <w:tc>
          <w:tcPr>
            <w:tcW w:w="236" w:type="dxa"/>
            <w:gridSpan w:val="2"/>
            <w:vAlign w:val="bottom"/>
          </w:tcPr>
          <w:p w14:paraId="7243B4F3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7D4528A0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09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251,106</w:t>
            </w:r>
          </w:p>
        </w:tc>
        <w:tc>
          <w:tcPr>
            <w:tcW w:w="239" w:type="dxa"/>
            <w:gridSpan w:val="2"/>
            <w:vAlign w:val="bottom"/>
          </w:tcPr>
          <w:p w14:paraId="4FC722D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2167D011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254,771</w:t>
            </w:r>
          </w:p>
        </w:tc>
        <w:tc>
          <w:tcPr>
            <w:tcW w:w="265" w:type="dxa"/>
            <w:gridSpan w:val="4"/>
            <w:vAlign w:val="bottom"/>
          </w:tcPr>
          <w:p w14:paraId="390FB26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EAE6" w14:textId="6C7F581E" w:rsidR="003F093A" w:rsidRPr="003F093A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1,952,625</w:t>
            </w:r>
          </w:p>
        </w:tc>
        <w:tc>
          <w:tcPr>
            <w:tcW w:w="270" w:type="dxa"/>
            <w:gridSpan w:val="2"/>
            <w:vAlign w:val="bottom"/>
          </w:tcPr>
          <w:p w14:paraId="7E0C3139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95656" w14:textId="209E071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3,805,900</w:t>
            </w:r>
          </w:p>
        </w:tc>
      </w:tr>
      <w:tr w:rsidR="003F093A" w:rsidRPr="004C7879" w14:paraId="29068819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0F80A7C4" w14:textId="01899907" w:rsidR="003F093A" w:rsidRPr="008D4A59" w:rsidRDefault="003F093A" w:rsidP="003F093A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170B569D" w14:textId="2EB6CEA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F093A" w:rsidRPr="004C7879" w14:paraId="2752E637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6472E287" w14:textId="77777777" w:rsidR="003F093A" w:rsidRPr="008D4A59" w:rsidRDefault="003F093A" w:rsidP="003F09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17F572C5" w14:textId="100F9E9D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E40A91D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7"/>
            <w:vAlign w:val="bottom"/>
          </w:tcPr>
          <w:p w14:paraId="7E07633C" w14:textId="38001C90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C76FC90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tcBorders>
              <w:top w:val="nil"/>
              <w:left w:val="nil"/>
            </w:tcBorders>
            <w:vAlign w:val="bottom"/>
          </w:tcPr>
          <w:p w14:paraId="70068906" w14:textId="14AC839F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ข้อมูลระดับ 3</w:t>
            </w:r>
          </w:p>
        </w:tc>
        <w:tc>
          <w:tcPr>
            <w:tcW w:w="265" w:type="dxa"/>
            <w:gridSpan w:val="4"/>
            <w:vAlign w:val="bottom"/>
          </w:tcPr>
          <w:p w14:paraId="45C395B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1" w:type="dxa"/>
            <w:gridSpan w:val="6"/>
          </w:tcPr>
          <w:p w14:paraId="0E106DD9" w14:textId="76888BA6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F093A" w:rsidRPr="004C7879" w14:paraId="4D5AFA90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1773F65D" w14:textId="77777777" w:rsidR="003F093A" w:rsidRPr="008D4A59" w:rsidRDefault="003F093A" w:rsidP="003F09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6BF0D40" w14:textId="67C9CB9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1" w:type="dxa"/>
            <w:gridSpan w:val="2"/>
          </w:tcPr>
          <w:p w14:paraId="7A6C2451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1BA2FFD" w14:textId="71C8D583" w:rsidR="003F093A" w:rsidRPr="008D4A59" w:rsidRDefault="003F093A" w:rsidP="003F093A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7ECFBA6C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22FC650" w14:textId="59FC12E1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63" w:type="dxa"/>
            <w:gridSpan w:val="2"/>
          </w:tcPr>
          <w:p w14:paraId="7DD78EF3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9400B5" w14:textId="17A0519B" w:rsidR="003F093A" w:rsidRPr="008D4A59" w:rsidRDefault="003F093A" w:rsidP="003F093A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35EBF70C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3871524A" w14:textId="26625C30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39" w:type="dxa"/>
            <w:gridSpan w:val="2"/>
          </w:tcPr>
          <w:p w14:paraId="6E6EACEF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26ED34AD" w14:textId="7BF373FE" w:rsidR="003F093A" w:rsidRPr="008D4A59" w:rsidRDefault="003F093A" w:rsidP="003F093A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50AA165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33DE83A6" w14:textId="55D90A18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  <w:gridSpan w:val="2"/>
          </w:tcPr>
          <w:p w14:paraId="7A6D36C4" w14:textId="77777777" w:rsidR="003F093A" w:rsidRPr="008D4A59" w:rsidRDefault="003F093A" w:rsidP="003F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ADAF7A3" w14:textId="02E62B07" w:rsidR="003F093A" w:rsidRPr="008D4A59" w:rsidRDefault="003F093A" w:rsidP="003F093A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093A" w:rsidRPr="004C7879" w14:paraId="64BA70FB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432C3881" w14:textId="77777777" w:rsidR="003F093A" w:rsidRPr="008D4A59" w:rsidRDefault="003F093A" w:rsidP="003F09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2809458" w14:textId="430E93F9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69C7A186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8C7C4E" w14:textId="056EB7CF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A898204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84DD0CF" w14:textId="0307D283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1C506A9F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70BEF" w14:textId="18BC73CA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331B62E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7526BAD4" w14:textId="38B5BBB6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69DA5917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7898ADC8" w14:textId="2091478C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144FB71D" w14:textId="77777777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13084EA" w14:textId="4243EE50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D67D362" w14:textId="77777777" w:rsidR="003F093A" w:rsidRPr="008D4A59" w:rsidRDefault="003F093A" w:rsidP="003F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325304B" w14:textId="60F42ED9" w:rsidR="003F093A" w:rsidRPr="008D4A59" w:rsidRDefault="003F093A" w:rsidP="003F093A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3F093A" w:rsidRPr="004C7879" w14:paraId="0F5917A4" w14:textId="77777777" w:rsidTr="00EA1FA8">
        <w:trPr>
          <w:trHeight w:hRule="exact" w:val="331"/>
        </w:trPr>
        <w:tc>
          <w:tcPr>
            <w:tcW w:w="3815" w:type="dxa"/>
            <w:gridSpan w:val="2"/>
          </w:tcPr>
          <w:p w14:paraId="2F6D2FB6" w14:textId="77777777" w:rsidR="003F093A" w:rsidRPr="008D4A59" w:rsidRDefault="003F093A" w:rsidP="003F09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3FA09AA2" w14:textId="5C676F8F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F093A" w:rsidRPr="004C7879" w14:paraId="1F1B904C" w14:textId="77777777" w:rsidTr="00EA1FA8">
        <w:trPr>
          <w:trHeight w:hRule="exact" w:val="360"/>
        </w:trPr>
        <w:tc>
          <w:tcPr>
            <w:tcW w:w="3815" w:type="dxa"/>
            <w:gridSpan w:val="2"/>
            <w:vAlign w:val="center"/>
          </w:tcPr>
          <w:p w14:paraId="5DA4395B" w14:textId="5730A83F" w:rsidR="003F093A" w:rsidRPr="008D4A59" w:rsidRDefault="003F093A" w:rsidP="003F093A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gridSpan w:val="2"/>
            <w:vAlign w:val="bottom"/>
          </w:tcPr>
          <w:p w14:paraId="00393845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E306B3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3"/>
          </w:tcPr>
          <w:p w14:paraId="072F94B8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768FF01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20BB0F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DD309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E99440C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8D452EF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47E54BF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D85E68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972EE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AEADC8A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093A" w:rsidRPr="004C7879" w14:paraId="04E8F2BE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39A7658B" w14:textId="5F472ED3" w:rsidR="003F093A" w:rsidRPr="008D4A59" w:rsidRDefault="003F093A" w:rsidP="003F093A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29322E8C" w14:textId="3D7C9039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530828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45E9845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A86A2FF" w14:textId="4C662A53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A27DC9E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6B32E3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C462F09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B874643" w14:textId="30863E7D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F9F3196" w14:textId="77777777" w:rsidR="003F093A" w:rsidRPr="008D4A59" w:rsidRDefault="003F093A" w:rsidP="003F09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093E18A5" w14:textId="2918169B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441A8E" w14:textId="77777777" w:rsidR="003F093A" w:rsidRPr="008D4A59" w:rsidRDefault="003F093A" w:rsidP="003F093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5BB7E4D" w14:textId="1C27FFF1" w:rsidR="003F093A" w:rsidRPr="008D4A59" w:rsidRDefault="003F093A" w:rsidP="003F09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3B61" w:rsidRPr="004C7879" w14:paraId="3C5D8D88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64F8F7EC" w14:textId="6206551A" w:rsidR="00F23B61" w:rsidRPr="008D4A59" w:rsidRDefault="00F23B61" w:rsidP="00F23B61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</w:tcPr>
          <w:p w14:paraId="0765AC60" w14:textId="282E092C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92810A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296D563E" w14:textId="00A0C049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2925AC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3B20885" w14:textId="39F59676" w:rsidR="00F23B61" w:rsidRPr="009B2DBB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439,593</w:t>
            </w:r>
          </w:p>
        </w:tc>
        <w:tc>
          <w:tcPr>
            <w:tcW w:w="263" w:type="dxa"/>
            <w:gridSpan w:val="2"/>
          </w:tcPr>
          <w:p w14:paraId="7FFDA9EF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416D2AF0" w14:textId="3FF2944C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36" w:type="dxa"/>
            <w:gridSpan w:val="2"/>
            <w:vAlign w:val="bottom"/>
          </w:tcPr>
          <w:p w14:paraId="14150F6F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</w:tcPr>
          <w:p w14:paraId="06FDCB6D" w14:textId="7E870D85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171CD9E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</w:tcPr>
          <w:p w14:paraId="15EA0902" w14:textId="3B228E6B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4E6846B3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16D2AFB" w14:textId="369D530C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439,593</w:t>
            </w:r>
          </w:p>
        </w:tc>
        <w:tc>
          <w:tcPr>
            <w:tcW w:w="270" w:type="dxa"/>
            <w:gridSpan w:val="2"/>
            <w:vAlign w:val="bottom"/>
          </w:tcPr>
          <w:p w14:paraId="24168C84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101979AD" w14:textId="2FF40CD4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</w:tr>
      <w:tr w:rsidR="00F23B61" w:rsidRPr="004C7879" w14:paraId="3223ACAB" w14:textId="77777777" w:rsidTr="00EA1FA8">
        <w:trPr>
          <w:trHeight w:hRule="exact" w:val="360"/>
        </w:trPr>
        <w:tc>
          <w:tcPr>
            <w:tcW w:w="3815" w:type="dxa"/>
            <w:gridSpan w:val="2"/>
            <w:vAlign w:val="bottom"/>
          </w:tcPr>
          <w:p w14:paraId="13E90AB9" w14:textId="27FBA96D" w:rsidR="00F23B61" w:rsidRPr="008D4A59" w:rsidRDefault="00F23B61" w:rsidP="00F23B61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E6413CC" w14:textId="0922A2AC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584C0F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66A91D9" w14:textId="31FD5B61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516A06BA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B90EE13" w14:textId="1D99F2C7" w:rsidR="00F23B61" w:rsidRPr="009B2DBB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2,545,476</w:t>
            </w:r>
          </w:p>
        </w:tc>
        <w:tc>
          <w:tcPr>
            <w:tcW w:w="263" w:type="dxa"/>
            <w:gridSpan w:val="2"/>
          </w:tcPr>
          <w:p w14:paraId="320A4D4F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504493A9" w14:textId="582FEB32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36" w:type="dxa"/>
            <w:gridSpan w:val="2"/>
            <w:vAlign w:val="bottom"/>
          </w:tcPr>
          <w:p w14:paraId="71E18A91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748DC426" w14:textId="1E1E9E01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AAE029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F667690" w14:textId="37BE79E9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8DF3AE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66E42395" w14:textId="4C87CDDF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2,545,476</w:t>
            </w:r>
          </w:p>
        </w:tc>
        <w:tc>
          <w:tcPr>
            <w:tcW w:w="270" w:type="dxa"/>
            <w:gridSpan w:val="2"/>
            <w:vAlign w:val="bottom"/>
          </w:tcPr>
          <w:p w14:paraId="5935FFA4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079D21BB" w14:textId="409CDE02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F23B61" w:rsidRPr="004C7879" w14:paraId="397FADE2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608A5C65" w14:textId="7C9F9269" w:rsidR="00F23B61" w:rsidRPr="008D4A59" w:rsidRDefault="00F23B61" w:rsidP="00F23B61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40266E8" w14:textId="10C7511E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5B328E99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D9565E3" w14:textId="5FA76E2E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27729B4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2BC6050" w14:textId="360381D4" w:rsidR="00F23B61" w:rsidRPr="009B2DBB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173,554</w:t>
            </w:r>
          </w:p>
        </w:tc>
        <w:tc>
          <w:tcPr>
            <w:tcW w:w="263" w:type="dxa"/>
            <w:gridSpan w:val="2"/>
          </w:tcPr>
          <w:p w14:paraId="3FC7D59F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705B18A3" w14:textId="415EB0DC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36" w:type="dxa"/>
            <w:gridSpan w:val="2"/>
            <w:vAlign w:val="bottom"/>
          </w:tcPr>
          <w:p w14:paraId="71CD2A49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66DC2322" w14:textId="17A05B6A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63CCFD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05FECBBF" w14:textId="2157ADB9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DB00EE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EBF7A2F" w14:textId="10F1CE0A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173,554</w:t>
            </w:r>
          </w:p>
        </w:tc>
        <w:tc>
          <w:tcPr>
            <w:tcW w:w="270" w:type="dxa"/>
            <w:gridSpan w:val="2"/>
            <w:vAlign w:val="bottom"/>
          </w:tcPr>
          <w:p w14:paraId="72BF411A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2E316F18" w14:textId="5CFDC705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F23B61" w:rsidRPr="004C7879" w14:paraId="4F34353A" w14:textId="77777777" w:rsidTr="00D405D0">
        <w:trPr>
          <w:trHeight w:hRule="exact" w:val="360"/>
        </w:trPr>
        <w:tc>
          <w:tcPr>
            <w:tcW w:w="3815" w:type="dxa"/>
            <w:gridSpan w:val="2"/>
          </w:tcPr>
          <w:p w14:paraId="12A42963" w14:textId="10C0C1DB" w:rsidR="00F23B61" w:rsidRPr="008D4A59" w:rsidRDefault="00F23B61" w:rsidP="00F23B61">
            <w:pPr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vAlign w:val="bottom"/>
          </w:tcPr>
          <w:p w14:paraId="3ED48345" w14:textId="497F9AF4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9BCD2C4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BEEAE33" w14:textId="353ACD2A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E9DC440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57EB067" w14:textId="3F986B12" w:rsidR="00F23B61" w:rsidRPr="009B2DBB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57,100</w:t>
            </w:r>
          </w:p>
        </w:tc>
        <w:tc>
          <w:tcPr>
            <w:tcW w:w="263" w:type="dxa"/>
            <w:gridSpan w:val="2"/>
          </w:tcPr>
          <w:p w14:paraId="584241A6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D5C2B" w14:textId="695B3B31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258F73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7DDFBD2F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30CE060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vAlign w:val="bottom"/>
          </w:tcPr>
          <w:p w14:paraId="100880D8" w14:textId="3BB05006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1439A43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0981D43C" w14:textId="277A09EF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sz w:val="28"/>
                <w:szCs w:val="28"/>
              </w:rPr>
              <w:t>57,100</w:t>
            </w:r>
          </w:p>
        </w:tc>
        <w:tc>
          <w:tcPr>
            <w:tcW w:w="270" w:type="dxa"/>
            <w:gridSpan w:val="2"/>
            <w:vAlign w:val="bottom"/>
          </w:tcPr>
          <w:p w14:paraId="54B7B7BF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710EBD6" w14:textId="6BFAA98E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23B61" w:rsidRPr="004C7879" w14:paraId="2D1E78BE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50A67F1E" w14:textId="6A8D3892" w:rsidR="00F23B61" w:rsidRPr="008D4A59" w:rsidRDefault="00F23B61" w:rsidP="00F23B61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3F685F2D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4B7C1C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4085CE1F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7763967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0DB94" w14:textId="55506F33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3,215,723</w:t>
            </w:r>
          </w:p>
        </w:tc>
        <w:tc>
          <w:tcPr>
            <w:tcW w:w="263" w:type="dxa"/>
            <w:gridSpan w:val="2"/>
          </w:tcPr>
          <w:p w14:paraId="4A449003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74E1290F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36" w:type="dxa"/>
            <w:gridSpan w:val="2"/>
            <w:vAlign w:val="bottom"/>
          </w:tcPr>
          <w:p w14:paraId="454FD532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0B699F73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C8197C5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3D3DCF9B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489FC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26EBE3" w14:textId="0FDBE76D" w:rsidR="00F23B61" w:rsidRPr="00F23B61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3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3,215,723</w:t>
            </w:r>
          </w:p>
        </w:tc>
        <w:tc>
          <w:tcPr>
            <w:tcW w:w="270" w:type="dxa"/>
            <w:gridSpan w:val="2"/>
            <w:vAlign w:val="bottom"/>
          </w:tcPr>
          <w:p w14:paraId="433445B2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29C99" w14:textId="5772006B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</w:tr>
      <w:tr w:rsidR="00F23B61" w:rsidRPr="004C7879" w14:paraId="53D5E3E0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545CBB76" w14:textId="27283FFB" w:rsidR="00F23B61" w:rsidRPr="008D4A59" w:rsidRDefault="00F23B61" w:rsidP="00F23B61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835AAEE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7DEB4CAA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46E91EA7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gridSpan w:val="3"/>
          </w:tcPr>
          <w:p w14:paraId="7849C11C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40824436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07F9AF7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FDEE0B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546AE90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bottom"/>
          </w:tcPr>
          <w:p w14:paraId="03A37780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12C0AEB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</w:tcBorders>
            <w:vAlign w:val="bottom"/>
          </w:tcPr>
          <w:p w14:paraId="01ABB3AA" w14:textId="77777777" w:rsidR="00F23B61" w:rsidRPr="008D4A59" w:rsidRDefault="00F23B61" w:rsidP="00F23B6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82F84" w14:textId="77777777" w:rsidR="00F23B61" w:rsidRPr="008D4A59" w:rsidRDefault="00F23B61" w:rsidP="00F23B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41E39B9E" w14:textId="77777777" w:rsidR="00F23B61" w:rsidRPr="008D4A59" w:rsidRDefault="00F23B61" w:rsidP="00F23B6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4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9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C01183" w14:paraId="1F189E47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5BBF649C" w14:textId="03B120BA" w:rsidR="00F06A32" w:rsidRPr="008D4A59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C01183" w14:paraId="5599F839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  <w:hideMark/>
          </w:tcPr>
          <w:p w14:paraId="0E7CBE2C" w14:textId="77777777" w:rsidR="00F06A32" w:rsidRPr="008D4A59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8D4A59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8D4A59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70181" w:rsidRPr="00C01183" w14:paraId="40EF7A3C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0ED47A87" w14:textId="6D284B84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26A964FE" w:rsidR="00C70181" w:rsidRPr="008D4A59" w:rsidRDefault="007E02C3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7E739A07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50ADD3" w14:textId="00E8EC2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B293BD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F4047A" w14:textId="3DAF82EF" w:rsidR="00C70181" w:rsidRPr="008D4A59" w:rsidRDefault="007E02C3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0F5C985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F3B6E6" w14:textId="70EEAD8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BC486F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597D08" w14:textId="41C5F105" w:rsidR="00C70181" w:rsidRPr="008D4A59" w:rsidRDefault="007E02C3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0D1E6723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8B5A29" w14:textId="6075847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10EA8CA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1F44413" w14:textId="30594249" w:rsidR="00C70181" w:rsidRPr="008D4A59" w:rsidRDefault="007E02C3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96A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96A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70" w:type="dxa"/>
          </w:tcPr>
          <w:p w14:paraId="52E459C7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2FEEF8" w14:textId="628457A6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C70181" w:rsidRPr="00C01183" w14:paraId="1D6907F3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30850122" w14:textId="77777777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center"/>
          </w:tcPr>
          <w:p w14:paraId="2006C6A3" w14:textId="6FCCDC88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3EFF0EFE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9EEED74" w14:textId="133A3F1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E186A69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B70DDE" w14:textId="3C970EAD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0E9BE1AE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D2D967F" w14:textId="418E94C2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360" w:type="dxa"/>
            <w:vAlign w:val="center"/>
          </w:tcPr>
          <w:p w14:paraId="28F34826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823B49F" w14:textId="36E3FE7E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2CD4F0EF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2BCB02" w14:textId="2588DF29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B17B87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0C4B34" w14:textId="59CA8FF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1AADE4EE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C344C8A" w14:textId="0F29C0D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C70181" w:rsidRPr="00C01183" w14:paraId="35C9614C" w14:textId="77777777" w:rsidTr="008D4A59">
        <w:trPr>
          <w:trHeight w:hRule="exact" w:val="331"/>
          <w:tblHeader/>
        </w:trPr>
        <w:tc>
          <w:tcPr>
            <w:tcW w:w="3859" w:type="dxa"/>
          </w:tcPr>
          <w:p w14:paraId="3E3116FB" w14:textId="77777777" w:rsidR="00C70181" w:rsidRPr="008D4A59" w:rsidRDefault="00C70181" w:rsidP="00C70181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70181" w:rsidRPr="00C01183" w14:paraId="60966558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5D361F5D" w14:textId="3B4287D6" w:rsidR="00C70181" w:rsidRPr="008D4A59" w:rsidRDefault="00C70181" w:rsidP="00C70181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18D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0D3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A3A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832B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F3F0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29D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316F7E6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28D4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602F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C8F2D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C3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E04E8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EEA7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4B40169E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5F9AF8B" w14:textId="77777777" w:rsidR="00C70181" w:rsidRPr="008D4A59" w:rsidRDefault="00C70181" w:rsidP="00C70181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6BF1CBC2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74B07E7E" w14:textId="2BC8D339" w:rsidR="00C70181" w:rsidRPr="008D4A59" w:rsidRDefault="00C70181" w:rsidP="00C7018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A4B8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294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70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235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808" w:rsidRPr="00C01183" w14:paraId="1F442DC4" w14:textId="77777777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7D90868" w14:textId="525C0135" w:rsidR="00D42808" w:rsidRPr="008D4A59" w:rsidRDefault="00D42808" w:rsidP="00D42808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3992BCD0" w14:textId="570D6D55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2808">
              <w:rPr>
                <w:rFonts w:ascii="Angsana New" w:hAnsi="Angsana New" w:cs="Angsana New"/>
                <w:sz w:val="28"/>
                <w:szCs w:val="28"/>
              </w:rPr>
              <w:t>170,877</w:t>
            </w:r>
          </w:p>
        </w:tc>
        <w:tc>
          <w:tcPr>
            <w:tcW w:w="270" w:type="dxa"/>
          </w:tcPr>
          <w:p w14:paraId="4D6250A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BCEF62" w14:textId="6C63040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103,649</w:t>
            </w:r>
          </w:p>
        </w:tc>
        <w:tc>
          <w:tcPr>
            <w:tcW w:w="270" w:type="dxa"/>
          </w:tcPr>
          <w:p w14:paraId="1E385ED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B2895" w14:textId="123EC140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0CB1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2C585F" w14:textId="5CC84995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94C84" w14:textId="599590D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6309346D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2D1695" w14:textId="70C5235A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23C83BE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DF38" w14:textId="2D7F8DD4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187,377</w:t>
            </w:r>
          </w:p>
        </w:tc>
        <w:tc>
          <w:tcPr>
            <w:tcW w:w="270" w:type="dxa"/>
            <w:vAlign w:val="bottom"/>
          </w:tcPr>
          <w:p w14:paraId="1D13454E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5692A3" w14:textId="73C4AE9F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</w:tr>
      <w:tr w:rsidR="00D42808" w:rsidRPr="00C01183" w14:paraId="56B6EE7A" w14:textId="77777777">
        <w:trPr>
          <w:trHeight w:hRule="exact" w:val="360"/>
        </w:trPr>
        <w:tc>
          <w:tcPr>
            <w:tcW w:w="3859" w:type="dxa"/>
            <w:vAlign w:val="center"/>
          </w:tcPr>
          <w:p w14:paraId="159C74AC" w14:textId="77777777" w:rsidR="00D42808" w:rsidRPr="008D4A59" w:rsidRDefault="00D42808" w:rsidP="00D42808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36F8315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ADE54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2C9D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E8331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BD86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808" w:rsidRPr="00C01183" w14:paraId="27B05FB8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4C2490E8" w14:textId="7287EAE1" w:rsidR="00D42808" w:rsidRPr="008D4A59" w:rsidRDefault="00D42808" w:rsidP="00D42808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1BA68629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49AAC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A60C0" w14:textId="2D9F3E64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CE7D44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87989" w14:textId="73E88D50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909,327</w:t>
            </w:r>
          </w:p>
        </w:tc>
        <w:tc>
          <w:tcPr>
            <w:tcW w:w="270" w:type="dxa"/>
          </w:tcPr>
          <w:p w14:paraId="3A4B62D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AFB43" w14:textId="0ABBCF3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  <w:tc>
          <w:tcPr>
            <w:tcW w:w="360" w:type="dxa"/>
            <w:vAlign w:val="bottom"/>
          </w:tcPr>
          <w:p w14:paraId="1B26258A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59E30D2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A4D2D" w14:textId="55EA26D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D39221" w14:textId="1170C4FA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909,327</w:t>
            </w:r>
          </w:p>
        </w:tc>
        <w:tc>
          <w:tcPr>
            <w:tcW w:w="270" w:type="dxa"/>
            <w:vAlign w:val="bottom"/>
          </w:tcPr>
          <w:p w14:paraId="2D99F9CB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10B9B1" w14:textId="5B6C005F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</w:tr>
      <w:tr w:rsidR="00D42808" w:rsidRPr="00C01183" w14:paraId="24332456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7CBDE385" w14:textId="45D05E73" w:rsidR="00D42808" w:rsidRPr="008D4A59" w:rsidRDefault="00D42808" w:rsidP="00D42808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5E75857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20FA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512949E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179E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D9138" w14:textId="3B821C1E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230,818</w:t>
            </w:r>
          </w:p>
        </w:tc>
        <w:tc>
          <w:tcPr>
            <w:tcW w:w="270" w:type="dxa"/>
          </w:tcPr>
          <w:p w14:paraId="5D78DB2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6209550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360" w:type="dxa"/>
            <w:vAlign w:val="bottom"/>
          </w:tcPr>
          <w:p w14:paraId="339B632D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767C8B13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81CC" w14:textId="12E1A6CF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01A0" w14:textId="2E415ED2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230,818</w:t>
            </w:r>
          </w:p>
        </w:tc>
        <w:tc>
          <w:tcPr>
            <w:tcW w:w="270" w:type="dxa"/>
            <w:vAlign w:val="bottom"/>
          </w:tcPr>
          <w:p w14:paraId="00E22188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E2D200A" w14:textId="59572B0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D42808" w:rsidRPr="00C01183" w14:paraId="25037C90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62A8B13" w14:textId="5CE0CC95" w:rsidR="00D42808" w:rsidRPr="008D4A59" w:rsidRDefault="00D42808" w:rsidP="00D42808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5D8E3DB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DA3F2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38044ED9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4426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31717" w14:textId="097D6DAA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16,413</w:t>
            </w:r>
          </w:p>
        </w:tc>
        <w:tc>
          <w:tcPr>
            <w:tcW w:w="270" w:type="dxa"/>
          </w:tcPr>
          <w:p w14:paraId="0719D2B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1B0F1A60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360" w:type="dxa"/>
            <w:vAlign w:val="bottom"/>
          </w:tcPr>
          <w:p w14:paraId="57850F9B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22F0460D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64EEF" w14:textId="75C9015A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9A6C7" w14:textId="1CDF7A61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16,413</w:t>
            </w:r>
          </w:p>
        </w:tc>
        <w:tc>
          <w:tcPr>
            <w:tcW w:w="270" w:type="dxa"/>
            <w:vAlign w:val="bottom"/>
          </w:tcPr>
          <w:p w14:paraId="71BFED2B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AFA7265" w14:textId="001AA8AD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D42808" w:rsidRPr="00C01183" w14:paraId="2076DF70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11CE5B22" w14:textId="37154BB1" w:rsidR="00D42808" w:rsidRPr="008D4A59" w:rsidRDefault="00D42808" w:rsidP="00D42808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34E339C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F626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1851BC51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597BD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2BE4C02A" w:rsidR="00D42808" w:rsidRPr="00486C6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8957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2D7396E3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76BC14C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36D4588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3B45D5B4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5B3A907C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5CB3F" w14:textId="446697C8" w:rsidR="00D42808" w:rsidRPr="00CF5540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6F1326CC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4423" w14:textId="19C5B55D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D42808" w:rsidRPr="00C01183" w14:paraId="17183851" w14:textId="77777777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0B6694AC" w14:textId="77777777" w:rsidR="00D42808" w:rsidRPr="008D4A59" w:rsidRDefault="00D42808" w:rsidP="00D42808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71D78" w14:textId="4BAC90B9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170,877</w:t>
            </w:r>
          </w:p>
        </w:tc>
        <w:tc>
          <w:tcPr>
            <w:tcW w:w="270" w:type="dxa"/>
          </w:tcPr>
          <w:p w14:paraId="1CB2719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D78E5" w14:textId="12B22EF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103,649</w:t>
            </w:r>
          </w:p>
        </w:tc>
        <w:tc>
          <w:tcPr>
            <w:tcW w:w="270" w:type="dxa"/>
          </w:tcPr>
          <w:p w14:paraId="73D3890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01ACE7F3" w:rsidR="00D42808" w:rsidRPr="00D4280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1,156,558</w:t>
            </w:r>
          </w:p>
        </w:tc>
        <w:tc>
          <w:tcPr>
            <w:tcW w:w="270" w:type="dxa"/>
          </w:tcPr>
          <w:p w14:paraId="60296EC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BCDD1" w14:textId="46705D4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3,219,785</w:t>
            </w:r>
          </w:p>
        </w:tc>
        <w:tc>
          <w:tcPr>
            <w:tcW w:w="360" w:type="dxa"/>
            <w:vAlign w:val="bottom"/>
          </w:tcPr>
          <w:p w14:paraId="7E63989F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2876B92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1C629C7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0124258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0FB064F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2ED9A481" w:rsidR="00D42808" w:rsidRPr="00D4280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1,344,270</w:t>
            </w:r>
          </w:p>
        </w:tc>
        <w:tc>
          <w:tcPr>
            <w:tcW w:w="270" w:type="dxa"/>
            <w:vAlign w:val="bottom"/>
          </w:tcPr>
          <w:p w14:paraId="601FC65D" w14:textId="77777777" w:rsidR="00D42808" w:rsidRPr="00CF5540" w:rsidRDefault="00D42808" w:rsidP="00D42808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50CB735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3,340,269</w:t>
            </w:r>
          </w:p>
        </w:tc>
      </w:tr>
      <w:tr w:rsidR="00D42808" w:rsidRPr="00C01183" w14:paraId="4D9F9C26" w14:textId="77777777" w:rsidTr="008D4A59">
        <w:trPr>
          <w:trHeight w:hRule="exact" w:val="302"/>
        </w:trPr>
        <w:tc>
          <w:tcPr>
            <w:tcW w:w="3859" w:type="dxa"/>
            <w:vAlign w:val="center"/>
          </w:tcPr>
          <w:p w14:paraId="17352D42" w14:textId="77777777" w:rsidR="00D42808" w:rsidRPr="008D4A59" w:rsidRDefault="00D42808" w:rsidP="00D42808">
            <w:pPr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B9B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8AED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E4A6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D42808" w:rsidRPr="008D4A59" w:rsidRDefault="00D42808" w:rsidP="00D4280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808" w:rsidRPr="00C01183" w14:paraId="052B1736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4128B774" w14:textId="1F22303B" w:rsidR="00D42808" w:rsidRPr="008D4A59" w:rsidRDefault="00D42808" w:rsidP="00D42808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A6DC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3724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9253C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661B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05BB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B3CF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0EC67E" w14:textId="77777777" w:rsidR="00D42808" w:rsidRPr="008D4A59" w:rsidRDefault="00D42808" w:rsidP="00D4280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1A5C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244D" w14:textId="77777777" w:rsidR="00D42808" w:rsidRPr="008D4A59" w:rsidRDefault="00D42808" w:rsidP="00D4280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789B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B3953" w14:textId="77777777" w:rsidR="00D42808" w:rsidRPr="008D4A59" w:rsidRDefault="00D42808" w:rsidP="00D4280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30B0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BF31F" w14:textId="77777777" w:rsidR="00D42808" w:rsidRPr="008D4A59" w:rsidRDefault="00D42808" w:rsidP="00D4280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AE0B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808" w:rsidRPr="00C01183" w14:paraId="2B8450D1" w14:textId="77777777" w:rsidTr="008D4A59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61262079" w14:textId="25647BB2" w:rsidR="00D42808" w:rsidRPr="008D4A59" w:rsidRDefault="00D42808" w:rsidP="00D42808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ADF79D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DA6A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2808" w:rsidRPr="00C01183" w14:paraId="54B99597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2907E57" w14:textId="2C666E23" w:rsidR="00D42808" w:rsidRPr="008D4A59" w:rsidRDefault="00D42808" w:rsidP="00D42808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EEF5DBB" w14:textId="0C8DE1B8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BAB3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56156" w14:textId="03DD9C8E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3E4BA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A8E28" w14:textId="07F716D2" w:rsidR="00D42808" w:rsidRPr="00A8140C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405,035</w:t>
            </w:r>
          </w:p>
        </w:tc>
        <w:tc>
          <w:tcPr>
            <w:tcW w:w="270" w:type="dxa"/>
          </w:tcPr>
          <w:p w14:paraId="671C8585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B3C39" w14:textId="5FB74C53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360" w:type="dxa"/>
            <w:vAlign w:val="bottom"/>
          </w:tcPr>
          <w:p w14:paraId="178228AE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F6A1B" w14:textId="29DE63C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6984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CA90B" w14:textId="62C12674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04571" w14:textId="0048CA6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405,035</w:t>
            </w:r>
          </w:p>
        </w:tc>
        <w:tc>
          <w:tcPr>
            <w:tcW w:w="270" w:type="dxa"/>
            <w:vAlign w:val="bottom"/>
          </w:tcPr>
          <w:p w14:paraId="0C34B5C7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2E4FD5" w14:textId="28140463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</w:tr>
      <w:tr w:rsidR="00D42808" w:rsidRPr="00C01183" w14:paraId="4D6C3F67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37A1D534" w14:textId="2D3EB01A" w:rsidR="00D42808" w:rsidRPr="008D4A59" w:rsidRDefault="00D42808" w:rsidP="00D42808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11A892C5" w14:textId="3A1911D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34358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67CBA21D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C1F71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3B3" w14:textId="2D332220" w:rsidR="00D42808" w:rsidRPr="00A8140C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2,545,476</w:t>
            </w:r>
          </w:p>
        </w:tc>
        <w:tc>
          <w:tcPr>
            <w:tcW w:w="270" w:type="dxa"/>
          </w:tcPr>
          <w:p w14:paraId="746DB50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15F7FCB3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360" w:type="dxa"/>
            <w:vAlign w:val="bottom"/>
          </w:tcPr>
          <w:p w14:paraId="6F83D536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77D3E" w14:textId="53A5CCD6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AC7A7B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39B0C" w14:textId="26ED0BA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4B352" w14:textId="0388C3B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2,545,476</w:t>
            </w:r>
          </w:p>
        </w:tc>
        <w:tc>
          <w:tcPr>
            <w:tcW w:w="270" w:type="dxa"/>
            <w:vAlign w:val="bottom"/>
          </w:tcPr>
          <w:p w14:paraId="56E021A3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7743AD" w14:textId="22F90FBA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D42808" w:rsidRPr="00C01183" w14:paraId="699EB2AE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71ECD671" w14:textId="16D9FFDC" w:rsidR="00D42808" w:rsidRPr="008D4A59" w:rsidRDefault="00D42808" w:rsidP="00D42808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C06E1" w14:textId="6ECED95F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60D394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0A172B06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17ACF6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1DB0E312" w:rsidR="00D42808" w:rsidRPr="00A8140C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173,554</w:t>
            </w:r>
          </w:p>
        </w:tc>
        <w:tc>
          <w:tcPr>
            <w:tcW w:w="270" w:type="dxa"/>
          </w:tcPr>
          <w:p w14:paraId="6AEF2BCF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65A60BC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360" w:type="dxa"/>
            <w:vAlign w:val="bottom"/>
          </w:tcPr>
          <w:p w14:paraId="1B638E97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1E53C" w14:textId="1AB012E6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A41959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D2A0C" w14:textId="6EE3FC79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30C9A445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sz w:val="28"/>
                <w:szCs w:val="28"/>
              </w:rPr>
              <w:t>173,554</w:t>
            </w:r>
          </w:p>
        </w:tc>
        <w:tc>
          <w:tcPr>
            <w:tcW w:w="270" w:type="dxa"/>
            <w:vAlign w:val="bottom"/>
          </w:tcPr>
          <w:p w14:paraId="70B48C0E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DF00B" w14:textId="47DD0A2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D42808" w:rsidRPr="00C01183" w14:paraId="47F04D9D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68BCECED" w14:textId="41CE6C16" w:rsidR="00D42808" w:rsidRPr="008D4A59" w:rsidRDefault="00D42808" w:rsidP="00D42808">
            <w:pPr>
              <w:spacing w:line="240" w:lineRule="auto"/>
              <w:ind w:left="7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647AB" w14:textId="1075F10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86A80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35DA3BA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38B3E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2603DAEB" w:rsidR="00D42808" w:rsidRPr="00D42808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3,124,065</w:t>
            </w:r>
          </w:p>
        </w:tc>
        <w:tc>
          <w:tcPr>
            <w:tcW w:w="270" w:type="dxa"/>
          </w:tcPr>
          <w:p w14:paraId="04D9117B" w14:textId="77777777" w:rsidR="00D42808" w:rsidRPr="00A8140C" w:rsidRDefault="00D42808" w:rsidP="00D428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2E1DFC2D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360" w:type="dxa"/>
            <w:vAlign w:val="bottom"/>
          </w:tcPr>
          <w:p w14:paraId="51DA1B8B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F7A44" w14:textId="6FD1BD45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2433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7DE1" w14:textId="3B5997C2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D42808" w:rsidRPr="008D4A59" w:rsidRDefault="00D42808" w:rsidP="00D428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42AFA9EB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3,124,065</w:t>
            </w:r>
          </w:p>
        </w:tc>
        <w:tc>
          <w:tcPr>
            <w:tcW w:w="270" w:type="dxa"/>
            <w:vAlign w:val="bottom"/>
          </w:tcPr>
          <w:p w14:paraId="2EE16E76" w14:textId="77777777" w:rsidR="00D42808" w:rsidRPr="008D4A59" w:rsidRDefault="00D42808" w:rsidP="00D4280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5DBE4EC" w:rsidR="00D42808" w:rsidRPr="008D4A59" w:rsidRDefault="00D42808" w:rsidP="00D428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D4A59">
          <w:footerReference w:type="default" r:id="rId15"/>
          <w:pgSz w:w="16834" w:h="11909" w:orient="landscape" w:code="9"/>
          <w:pgMar w:top="691" w:right="1152" w:bottom="576" w:left="1152" w:header="720" w:footer="590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185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4DD99DD6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กิจการที่เกี่ยวข้องกันและกิจการอื่น</w:t>
      </w:r>
    </w:p>
    <w:p w14:paraId="4994976A" w14:textId="221466AE" w:rsidR="00CA37E0" w:rsidRPr="0018516E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289380AD" w14:textId="64060939" w:rsidR="0018516E" w:rsidRPr="00B300FF" w:rsidRDefault="0018516E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หุ้นกู้</w:t>
      </w:r>
    </w:p>
    <w:p w14:paraId="64818B0F" w14:textId="68FF6D29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6E273B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BF6" w:rsidRPr="00CA4865" w14:paraId="62EDDE4B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761EB94F" w14:textId="6810A752" w:rsidR="00B95BF6" w:rsidRDefault="00B95BF6" w:rsidP="006E273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B95BF6" w:rsidRPr="00CA4865" w:rsidRDefault="00B95BF6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437FA0FD" w:rsidR="00B95BF6" w:rsidRDefault="007E02C3" w:rsidP="006E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E634B70" w14:textId="77777777" w:rsidR="00B95BF6" w:rsidRPr="00CA4865" w:rsidRDefault="00B95BF6" w:rsidP="006E273B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B95BF6" w:rsidRDefault="00B95BF6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6E273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5E03B788" w:rsidR="0024539C" w:rsidRDefault="0024539C" w:rsidP="006E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6E273B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068575F8" w:rsidR="0024539C" w:rsidRDefault="0024539C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B95B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24539C" w:rsidRPr="00CA4865" w14:paraId="71DE8385" w14:textId="77777777" w:rsidTr="00346CB7">
        <w:trPr>
          <w:cantSplit/>
          <w:trHeight w:val="317"/>
        </w:trPr>
        <w:tc>
          <w:tcPr>
            <w:tcW w:w="6030" w:type="dxa"/>
          </w:tcPr>
          <w:p w14:paraId="10BBC2C1" w14:textId="77777777" w:rsidR="0024539C" w:rsidRPr="00CA4865" w:rsidRDefault="0024539C" w:rsidP="006E2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346CB7">
        <w:trPr>
          <w:cantSplit/>
          <w:trHeight w:val="317"/>
        </w:trPr>
        <w:tc>
          <w:tcPr>
            <w:tcW w:w="6030" w:type="dxa"/>
          </w:tcPr>
          <w:p w14:paraId="0068848D" w14:textId="77777777" w:rsidR="0024539C" w:rsidRPr="00536FBF" w:rsidRDefault="0024539C" w:rsidP="006E27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0C6A" w:rsidRPr="00CA4865" w14:paraId="3F97C5B9" w14:textId="77777777" w:rsidTr="00346CB7">
        <w:trPr>
          <w:cantSplit/>
          <w:trHeight w:val="317"/>
        </w:trPr>
        <w:tc>
          <w:tcPr>
            <w:tcW w:w="6030" w:type="dxa"/>
            <w:vAlign w:val="center"/>
          </w:tcPr>
          <w:p w14:paraId="34E156BB" w14:textId="73F49055" w:rsidR="005E0C6A" w:rsidRPr="00CA4865" w:rsidRDefault="005E0C6A" w:rsidP="005E0C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1AFD7C63" w:rsidR="005E0C6A" w:rsidRPr="00BF1EBD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83,634</w:t>
            </w:r>
          </w:p>
        </w:tc>
        <w:tc>
          <w:tcPr>
            <w:tcW w:w="180" w:type="dxa"/>
          </w:tcPr>
          <w:p w14:paraId="6B0D1FF6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5F1FD9A" w:rsidR="005E0C6A" w:rsidRPr="00250210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84,893</w:t>
            </w:r>
          </w:p>
        </w:tc>
      </w:tr>
      <w:tr w:rsidR="005E0C6A" w:rsidRPr="00CA4865" w14:paraId="0DD42987" w14:textId="77777777" w:rsidTr="00346CB7">
        <w:trPr>
          <w:cantSplit/>
          <w:trHeight w:val="317"/>
        </w:trPr>
        <w:tc>
          <w:tcPr>
            <w:tcW w:w="6030" w:type="dxa"/>
            <w:vAlign w:val="center"/>
          </w:tcPr>
          <w:p w14:paraId="768D6FDC" w14:textId="77777777" w:rsidR="005E0C6A" w:rsidRDefault="005E0C6A" w:rsidP="005E0C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09999CCA" w:rsidR="005E0C6A" w:rsidRPr="00BF1EBD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180" w:type="dxa"/>
          </w:tcPr>
          <w:p w14:paraId="41076847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5F9B05EA" w:rsidR="005E0C6A" w:rsidRPr="00250210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5E0C6A" w:rsidRPr="00CA4865" w14:paraId="51514B96" w14:textId="77777777" w:rsidTr="00346CB7">
        <w:trPr>
          <w:cantSplit/>
          <w:trHeight w:val="317"/>
        </w:trPr>
        <w:tc>
          <w:tcPr>
            <w:tcW w:w="6030" w:type="dxa"/>
          </w:tcPr>
          <w:p w14:paraId="1F49D312" w14:textId="77777777" w:rsidR="005E0C6A" w:rsidRPr="00AF351C" w:rsidRDefault="005E0C6A" w:rsidP="005E0C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6520950C" w:rsidR="005E0C6A" w:rsidRPr="005E0C6A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83,832</w:t>
            </w:r>
          </w:p>
        </w:tc>
        <w:tc>
          <w:tcPr>
            <w:tcW w:w="180" w:type="dxa"/>
          </w:tcPr>
          <w:p w14:paraId="1EB3640F" w14:textId="77777777" w:rsidR="005E0C6A" w:rsidRPr="00396A44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593EBD58" w:rsidR="005E0C6A" w:rsidRPr="00250210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85,111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Pr="00346CB7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46CB7">
        <w:trPr>
          <w:cantSplit/>
          <w:trHeight w:val="31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46CB7">
        <w:trPr>
          <w:cantSplit/>
          <w:trHeight w:val="31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346CB7">
        <w:trPr>
          <w:cantSplit/>
          <w:trHeight w:val="317"/>
        </w:trPr>
        <w:tc>
          <w:tcPr>
            <w:tcW w:w="7290" w:type="dxa"/>
          </w:tcPr>
          <w:p w14:paraId="0B5FF9BF" w14:textId="713B4610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0BEFF4F5" w:rsidR="00396A44" w:rsidRPr="00396A44" w:rsidRDefault="00F96788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84,893</w:t>
            </w:r>
          </w:p>
        </w:tc>
      </w:tr>
      <w:tr w:rsidR="005E0C6A" w:rsidRPr="00CA4865" w14:paraId="2C0A94F9" w14:textId="77777777" w:rsidTr="00346CB7">
        <w:trPr>
          <w:cantSplit/>
          <w:trHeight w:val="317"/>
        </w:trPr>
        <w:tc>
          <w:tcPr>
            <w:tcW w:w="7290" w:type="dxa"/>
          </w:tcPr>
          <w:p w14:paraId="7D1B20C3" w14:textId="26BDC4A5" w:rsidR="005E0C6A" w:rsidRPr="00CA4865" w:rsidRDefault="005E0C6A" w:rsidP="005E0C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6B858310" w:rsidR="005E0C6A" w:rsidRPr="00554BEF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3,034</w:t>
            </w:r>
          </w:p>
        </w:tc>
      </w:tr>
      <w:tr w:rsidR="005E0C6A" w:rsidRPr="00CA4865" w14:paraId="2EF16DB1" w14:textId="77777777" w:rsidTr="00346CB7">
        <w:trPr>
          <w:cantSplit/>
          <w:trHeight w:val="317"/>
        </w:trPr>
        <w:tc>
          <w:tcPr>
            <w:tcW w:w="7290" w:type="dxa"/>
          </w:tcPr>
          <w:p w14:paraId="67A5DDB2" w14:textId="48DC38AE" w:rsidR="005E0C6A" w:rsidRDefault="005E0C6A" w:rsidP="005E0C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7C01F824" w:rsidR="005E0C6A" w:rsidRPr="00554BEF" w:rsidRDefault="005E0C6A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(4,293)</w:t>
            </w:r>
          </w:p>
        </w:tc>
      </w:tr>
      <w:tr w:rsidR="005E0C6A" w:rsidRPr="00CA4865" w14:paraId="45C2B810" w14:textId="77777777" w:rsidTr="00346CB7">
        <w:trPr>
          <w:cantSplit/>
          <w:trHeight w:val="317"/>
        </w:trPr>
        <w:tc>
          <w:tcPr>
            <w:tcW w:w="7290" w:type="dxa"/>
          </w:tcPr>
          <w:p w14:paraId="466561DE" w14:textId="234BB04D" w:rsidR="005E0C6A" w:rsidRPr="00AF351C" w:rsidRDefault="005E0C6A" w:rsidP="005E0C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A684CA8" w14:textId="77777777" w:rsidR="005E0C6A" w:rsidRPr="00CA4865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72997CAE" w:rsidR="005E0C6A" w:rsidRPr="005E0C6A" w:rsidRDefault="005E0C6A" w:rsidP="005E0C6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0C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83,634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27948F8B" w14:textId="7ABEE8F0" w:rsidR="00872143" w:rsidRPr="006A6040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6282B079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25705D" w14:textId="24D9EBCA" w:rsidR="00CA37E0" w:rsidRPr="00091CA0" w:rsidRDefault="00B95BF6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</w:t>
      </w:r>
      <w:r w:rsidR="00CA37E0" w:rsidRPr="00091CA0">
        <w:rPr>
          <w:rFonts w:ascii="Angsana New" w:hAnsi="Angsana New" w:cs="Angsana New"/>
          <w:szCs w:val="30"/>
          <w:cs/>
        </w:rPr>
        <w:t>หนี้ที่วัดมูลค่าด้วยวิธีราคาทุนตัดจำหน่าย</w:t>
      </w:r>
      <w:r w:rsidR="00CA37E0"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346CB7">
        <w:trPr>
          <w:trHeight w:val="346"/>
          <w:tblHeader/>
        </w:trPr>
        <w:tc>
          <w:tcPr>
            <w:tcW w:w="3040" w:type="pct"/>
          </w:tcPr>
          <w:p w14:paraId="15CB4354" w14:textId="77777777" w:rsidR="00CA37E0" w:rsidRPr="005E76BF" w:rsidRDefault="00CA37E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</w:tcPr>
          <w:p w14:paraId="31E2BAB1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95BF6" w:rsidRPr="005E76BF" w14:paraId="22869608" w14:textId="77777777" w:rsidTr="00346CB7">
        <w:trPr>
          <w:trHeight w:val="346"/>
          <w:tblHeader/>
        </w:trPr>
        <w:tc>
          <w:tcPr>
            <w:tcW w:w="3040" w:type="pct"/>
          </w:tcPr>
          <w:p w14:paraId="257A5ACE" w14:textId="7B79CA28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1FA461C" w14:textId="76B3EFF9" w:rsidR="00B95BF6" w:rsidRPr="005E76BF" w:rsidRDefault="007E02C3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59607FA1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60D2D0F" w14:textId="1891F9CD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346CB7">
        <w:trPr>
          <w:trHeight w:val="346"/>
          <w:tblHeader/>
        </w:trPr>
        <w:tc>
          <w:tcPr>
            <w:tcW w:w="3040" w:type="pct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4A3527C" w14:textId="112D6A00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8A02ACC" w14:textId="77777777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396C673" w14:textId="6E65D664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A37E0" w:rsidRPr="005E76BF" w14:paraId="5C46B7C3" w14:textId="77777777" w:rsidTr="00346CB7">
        <w:trPr>
          <w:trHeight w:val="346"/>
          <w:tblHeader/>
        </w:trPr>
        <w:tc>
          <w:tcPr>
            <w:tcW w:w="3040" w:type="pct"/>
          </w:tcPr>
          <w:p w14:paraId="203674DE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346CB7">
        <w:trPr>
          <w:trHeight w:hRule="exact" w:val="374"/>
        </w:trPr>
        <w:tc>
          <w:tcPr>
            <w:tcW w:w="3040" w:type="pct"/>
          </w:tcPr>
          <w:p w14:paraId="2004AE20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34FC0" w:rsidRPr="005E76BF" w14:paraId="00C56FB6" w14:textId="77777777" w:rsidTr="00346CB7">
        <w:trPr>
          <w:trHeight w:hRule="exact" w:val="374"/>
        </w:trPr>
        <w:tc>
          <w:tcPr>
            <w:tcW w:w="3040" w:type="pct"/>
          </w:tcPr>
          <w:p w14:paraId="2569C53C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D3E6D00" w14:textId="77777777" w:rsidR="003D4FB1" w:rsidRPr="003D4FB1" w:rsidRDefault="003D4FB1" w:rsidP="003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4FB1">
              <w:rPr>
                <w:rFonts w:asciiTheme="majorBidi" w:hAnsiTheme="majorBidi" w:cs="Angsana New"/>
                <w:sz w:val="30"/>
                <w:szCs w:val="30"/>
                <w:cs/>
              </w:rPr>
              <w:t>4,850,000</w:t>
            </w:r>
          </w:p>
          <w:p w14:paraId="65C04B69" w14:textId="0EE899CE" w:rsidR="00634FC0" w:rsidRPr="003D4FB1" w:rsidRDefault="003D4FB1" w:rsidP="003D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B1">
              <w:rPr>
                <w:rFonts w:asciiTheme="majorBidi" w:hAnsiTheme="majorBidi" w:cs="Angsana New"/>
                <w:sz w:val="30"/>
                <w:szCs w:val="30"/>
                <w:cs/>
              </w:rPr>
              <w:t>449</w:t>
            </w:r>
            <w:r w:rsidRPr="003D4F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FB1">
              <w:rPr>
                <w:rFonts w:asciiTheme="majorBidi" w:hAnsiTheme="majorBidi" w:cs="Angsana New"/>
                <w:sz w:val="30"/>
                <w:szCs w:val="30"/>
                <w:cs/>
              </w:rPr>
              <w:t>781</w:t>
            </w:r>
          </w:p>
        </w:tc>
        <w:tc>
          <w:tcPr>
            <w:tcW w:w="149" w:type="pct"/>
          </w:tcPr>
          <w:p w14:paraId="1D19F954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087EBA80" w14:textId="2959EAEB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6,281,358</w:t>
            </w:r>
          </w:p>
        </w:tc>
      </w:tr>
      <w:tr w:rsidR="00634FC0" w:rsidRPr="005E76BF" w14:paraId="63B383FF" w14:textId="77777777" w:rsidTr="00346CB7">
        <w:trPr>
          <w:trHeight w:hRule="exact" w:val="374"/>
        </w:trPr>
        <w:tc>
          <w:tcPr>
            <w:tcW w:w="3040" w:type="pct"/>
          </w:tcPr>
          <w:p w14:paraId="315B36DD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02C90C15" w:rsidR="00634FC0" w:rsidRPr="00634FC0" w:rsidRDefault="003D4FB1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4FB1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449</w:t>
            </w:r>
            <w:r w:rsidRPr="003D4F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D4FB1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781</w:t>
            </w:r>
          </w:p>
        </w:tc>
        <w:tc>
          <w:tcPr>
            <w:tcW w:w="149" w:type="pct"/>
          </w:tcPr>
          <w:p w14:paraId="2FB3FF6E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275ADBEB" w14:textId="0991DCA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872,631</w:t>
            </w:r>
          </w:p>
        </w:tc>
      </w:tr>
      <w:tr w:rsidR="00B95BF6" w:rsidRPr="005E76BF" w14:paraId="72F7609E" w14:textId="77777777" w:rsidTr="00346CB7">
        <w:trPr>
          <w:trHeight w:hRule="exact" w:val="374"/>
        </w:trPr>
        <w:tc>
          <w:tcPr>
            <w:tcW w:w="3040" w:type="pct"/>
          </w:tcPr>
          <w:p w14:paraId="78DBC9FA" w14:textId="796D00C7" w:rsidR="00B95BF6" w:rsidRPr="00556C30" w:rsidRDefault="007B2E3D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62E6D4B5" w:rsidR="00B95BF6" w:rsidRPr="00BD7508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9E2861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067FE16A" w14:textId="65B40C90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5BF6" w:rsidRPr="005E76BF" w14:paraId="20CB9DDC" w14:textId="77777777" w:rsidTr="00346CB7">
        <w:trPr>
          <w:trHeight w:hRule="exact" w:val="374"/>
        </w:trPr>
        <w:tc>
          <w:tcPr>
            <w:tcW w:w="3040" w:type="pct"/>
          </w:tcPr>
          <w:p w14:paraId="3A0F6F5D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7832A61B" w:rsidR="00B95BF6" w:rsidRPr="00902236" w:rsidRDefault="003D4FB1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F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3D4F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D4F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299</w:t>
            </w:r>
            <w:r w:rsidRPr="003D4F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D4F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781</w:t>
            </w:r>
          </w:p>
        </w:tc>
        <w:tc>
          <w:tcPr>
            <w:tcW w:w="149" w:type="pct"/>
          </w:tcPr>
          <w:p w14:paraId="374E9440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  <w:vAlign w:val="bottom"/>
          </w:tcPr>
          <w:p w14:paraId="5C9A26B4" w14:textId="1A92FD1F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7,153,989</w:t>
            </w:r>
          </w:p>
        </w:tc>
      </w:tr>
    </w:tbl>
    <w:p w14:paraId="032ACDC2" w14:textId="77777777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9C3E0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243776" w14:textId="093E83FB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96788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02C3" w:rsidRPr="001A5C9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7E02C3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7E02C3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7E02C3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63E8" w:rsidRPr="00DF63E8">
        <w:rPr>
          <w:rFonts w:asciiTheme="majorBidi" w:hAnsiTheme="majorBidi" w:cs="Angsana New"/>
          <w:sz w:val="30"/>
          <w:szCs w:val="30"/>
        </w:rPr>
        <w:t>4,850.0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256</w:t>
      </w:r>
      <w:r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/>
          <w:i/>
          <w:iCs/>
          <w:sz w:val="30"/>
          <w:szCs w:val="30"/>
        </w:rPr>
        <w:t>6,281.4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DF63E8">
        <w:rPr>
          <w:rFonts w:asciiTheme="majorBidi" w:hAnsiTheme="majorBidi" w:cs="Angsana New" w:hint="cs"/>
          <w:sz w:val="30"/>
          <w:szCs w:val="30"/>
          <w:cs/>
        </w:rPr>
        <w:t>อัตราดอกเบี้ยคงที่ระหว่างร้อยละ</w:t>
      </w:r>
      <w:r w:rsidRPr="00DF63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z w:val="30"/>
          <w:szCs w:val="30"/>
        </w:rPr>
        <w:t>1.35</w:t>
      </w:r>
      <w:r w:rsidR="007E02C3" w:rsidRPr="00DF63E8">
        <w:rPr>
          <w:rFonts w:asciiTheme="majorBidi" w:hAnsiTheme="majorBidi" w:cs="Angsana New"/>
          <w:sz w:val="30"/>
          <w:szCs w:val="30"/>
        </w:rPr>
        <w:t xml:space="preserve"> </w:t>
      </w:r>
      <w:r w:rsidRPr="00DF63E8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Pr="00DF63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z w:val="30"/>
          <w:szCs w:val="30"/>
        </w:rPr>
        <w:t>2.00</w:t>
      </w:r>
      <w:r w:rsidR="007E02C3" w:rsidRPr="00DF63E8">
        <w:rPr>
          <w:rFonts w:asciiTheme="majorBidi" w:hAnsiTheme="majorBidi" w:cs="Angsana New"/>
          <w:sz w:val="30"/>
          <w:szCs w:val="30"/>
        </w:rPr>
        <w:t xml:space="preserve"> </w:t>
      </w:r>
      <w:r w:rsidRPr="00DF63E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DF63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DF63E8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DF63E8">
        <w:rPr>
          <w:rFonts w:asciiTheme="majorBidi" w:hAnsiTheme="majorBidi" w:cs="Angsana New"/>
          <w:i/>
          <w:iCs/>
          <w:sz w:val="30"/>
          <w:szCs w:val="30"/>
        </w:rPr>
        <w:t xml:space="preserve"> 2567:</w:t>
      </w:r>
      <w:r w:rsidR="00D33156"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</w:t>
      </w:r>
      <w:r w:rsidR="00CC5329">
        <w:rPr>
          <w:rFonts w:asciiTheme="majorBidi" w:hAnsiTheme="majorBidi" w:cs="Angsana New" w:hint="cs"/>
          <w:i/>
          <w:iCs/>
          <w:sz w:val="30"/>
          <w:szCs w:val="30"/>
          <w:cs/>
        </w:rPr>
        <w:t>คงที่</w:t>
      </w:r>
      <w:r w:rsidR="00D33156"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ระหว่าง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 w:rsidRPr="00DF63E8">
        <w:rPr>
          <w:rFonts w:asciiTheme="majorBidi" w:hAnsiTheme="majorBidi" w:cs="Angsana New"/>
          <w:i/>
          <w:iCs/>
          <w:sz w:val="30"/>
          <w:szCs w:val="30"/>
        </w:rPr>
        <w:t>2.10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 w:rsidRPr="00DF63E8">
        <w:rPr>
          <w:rFonts w:asciiTheme="majorBidi" w:hAnsiTheme="majorBidi" w:cs="Angsana New"/>
          <w:i/>
          <w:iCs/>
          <w:sz w:val="30"/>
          <w:szCs w:val="30"/>
        </w:rPr>
        <w:t>3.42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DF63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DF63E8" w:rsidRPr="00DF63E8">
        <w:rPr>
          <w:rFonts w:asciiTheme="majorBidi" w:hAnsiTheme="majorBidi" w:cs="Angsana New" w:hint="cs"/>
          <w:sz w:val="30"/>
          <w:szCs w:val="30"/>
          <w:cs/>
        </w:rPr>
        <w:t>ม</w:t>
      </w:r>
      <w:r w:rsidR="00283245">
        <w:rPr>
          <w:rFonts w:asciiTheme="majorBidi" w:hAnsiTheme="majorBidi" w:cs="Angsana New" w:hint="cs"/>
          <w:sz w:val="30"/>
          <w:szCs w:val="30"/>
          <w:cs/>
        </w:rPr>
        <w:t>ีนาคม</w:t>
      </w:r>
      <w:r w:rsidRPr="00DF63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/>
          <w:sz w:val="30"/>
          <w:szCs w:val="30"/>
        </w:rPr>
        <w:t>256</w:t>
      </w:r>
      <w:r w:rsidR="00DF63E8" w:rsidRPr="00DF63E8">
        <w:rPr>
          <w:rFonts w:asciiTheme="majorBidi" w:hAnsiTheme="majorBidi" w:cs="Angsana New" w:hint="cs"/>
          <w:sz w:val="30"/>
          <w:szCs w:val="30"/>
          <w:cs/>
        </w:rPr>
        <w:t>9</w:t>
      </w:r>
      <w:r w:rsidRPr="00DF63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DF63E8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DF63E8">
        <w:rPr>
          <w:rFonts w:asciiTheme="majorBidi" w:hAnsiTheme="majorBidi" w:cs="Angsana New"/>
          <w:i/>
          <w:iCs/>
          <w:sz w:val="30"/>
          <w:szCs w:val="30"/>
        </w:rPr>
        <w:t xml:space="preserve"> 25</w:t>
      </w:r>
      <w:r w:rsidR="00D33156" w:rsidRPr="00DF63E8">
        <w:rPr>
          <w:rFonts w:asciiTheme="majorBidi" w:hAnsiTheme="majorBidi" w:cs="Angsana New"/>
          <w:i/>
          <w:iCs/>
          <w:sz w:val="30"/>
          <w:szCs w:val="30"/>
        </w:rPr>
        <w:t>67</w:t>
      </w:r>
      <w:r w:rsidRPr="00DF63E8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DF63E8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ครบกําหนดภายในเดือนมิถุนายน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 w:rsidRPr="00DF63E8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DF63E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2B0CC578" w:rsidR="004100EC" w:rsidRDefault="00B95BF6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E02C3" w:rsidRPr="001A5C9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7E02C3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7E02C3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7E02C3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008E9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2008E9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ระหว่างร้อยละ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z w:val="30"/>
          <w:szCs w:val="30"/>
        </w:rPr>
        <w:t>2.69</w:t>
      </w:r>
      <w:r w:rsidR="007E02C3" w:rsidRPr="00AA28A3">
        <w:rPr>
          <w:rFonts w:asciiTheme="majorBidi" w:hAnsiTheme="majorBidi" w:cs="Angsana New"/>
          <w:sz w:val="30"/>
          <w:szCs w:val="30"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z w:val="30"/>
          <w:szCs w:val="30"/>
        </w:rPr>
        <w:t>3.34</w:t>
      </w:r>
      <w:r w:rsidR="007E02C3" w:rsidRPr="00AA28A3">
        <w:rPr>
          <w:rFonts w:asciiTheme="majorBidi" w:hAnsiTheme="majorBidi" w:cs="Angsana New"/>
          <w:sz w:val="30"/>
          <w:szCs w:val="30"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C872CF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34A65" w:rsidRPr="0065176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362BA9" w:rsidRPr="0065176F">
        <w:rPr>
          <w:rFonts w:asciiTheme="majorBidi" w:hAnsiTheme="majorBidi" w:cs="Angsana New"/>
          <w:i/>
          <w:iCs/>
          <w:sz w:val="30"/>
          <w:szCs w:val="30"/>
        </w:rPr>
        <w:t xml:space="preserve">1.79 </w:t>
      </w:r>
      <w:r w:rsidR="00434A65" w:rsidRPr="0065176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ถึงร้อยละ </w:t>
      </w:r>
      <w:r w:rsidR="00362BA9" w:rsidRPr="0065176F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="00EE3F6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EE3F64">
        <w:rPr>
          <w:rFonts w:asciiTheme="majorBidi" w:hAnsiTheme="majorBidi" w:cs="Angsana New"/>
          <w:i/>
          <w:iCs/>
          <w:spacing w:val="-2"/>
          <w:sz w:val="30"/>
          <w:szCs w:val="30"/>
        </w:rPr>
        <w:br/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ต่อปี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4100EC"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z w:val="30"/>
          <w:szCs w:val="30"/>
        </w:rPr>
        <w:t>1</w:t>
      </w:r>
      <w:r w:rsidR="004100EC"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E765D">
        <w:rPr>
          <w:rFonts w:asciiTheme="majorBidi" w:hAnsiTheme="majorBidi" w:cs="Angsana New"/>
          <w:spacing w:val="-2"/>
          <w:sz w:val="30"/>
          <w:szCs w:val="30"/>
        </w:rPr>
        <w:t xml:space="preserve">7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156372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100EC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4100EC"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640C27EA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42172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31"/>
        <w:gridCol w:w="1193"/>
        <w:gridCol w:w="178"/>
        <w:gridCol w:w="1192"/>
        <w:gridCol w:w="183"/>
        <w:gridCol w:w="1192"/>
        <w:gridCol w:w="180"/>
        <w:gridCol w:w="1191"/>
        <w:gridCol w:w="6"/>
      </w:tblGrid>
      <w:tr w:rsidR="00C811F0" w:rsidRPr="00A85D0A" w14:paraId="752EC529" w14:textId="77777777" w:rsidTr="00346CB7">
        <w:trPr>
          <w:gridAfter w:val="1"/>
          <w:wAfter w:w="6" w:type="dxa"/>
          <w:cantSplit/>
          <w:trHeight w:val="344"/>
          <w:tblHeader/>
        </w:trPr>
        <w:tc>
          <w:tcPr>
            <w:tcW w:w="3931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  <w:hideMark/>
          </w:tcPr>
          <w:p w14:paraId="68BDC661" w14:textId="77777777" w:rsidR="00CA37E0" w:rsidRPr="00A85D0A" w:rsidRDefault="00CA37E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53706070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  <w:hideMark/>
          </w:tcPr>
          <w:p w14:paraId="1930836E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11F0" w:rsidRPr="00A85D0A" w14:paraId="600ED234" w14:textId="77777777" w:rsidTr="00346CB7">
        <w:trPr>
          <w:cantSplit/>
          <w:trHeight w:val="344"/>
          <w:tblHeader/>
        </w:trPr>
        <w:tc>
          <w:tcPr>
            <w:tcW w:w="3931" w:type="dxa"/>
            <w:vAlign w:val="bottom"/>
          </w:tcPr>
          <w:p w14:paraId="1E4EAA8F" w14:textId="0722CCDD" w:rsidR="00637234" w:rsidRPr="00950787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AF202BF" w14:textId="34C2649E" w:rsidR="00637234" w:rsidRPr="00F92A58" w:rsidRDefault="007E02C3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41602836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0F37CC1" w14:textId="4E2A053C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805C97C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510F7DED" w14:textId="4C80DF61" w:rsidR="00637234" w:rsidRPr="00A85D0A" w:rsidRDefault="007E02C3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5ECBCE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1BD8E75" w14:textId="6E75FBE8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11F0" w:rsidRPr="00A85D0A" w14:paraId="161AFC15" w14:textId="77777777" w:rsidTr="00346CB7">
        <w:trPr>
          <w:cantSplit/>
          <w:trHeight w:val="344"/>
          <w:tblHeader/>
        </w:trPr>
        <w:tc>
          <w:tcPr>
            <w:tcW w:w="3931" w:type="dxa"/>
            <w:vAlign w:val="bottom"/>
          </w:tcPr>
          <w:p w14:paraId="1EB55ABF" w14:textId="77777777" w:rsidR="00637234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2E6711FA" w14:textId="34D1EE9D" w:rsidR="00637234" w:rsidRPr="009B083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43296D53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753EA43" w14:textId="649C87A4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594ECF66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F776BB3" w14:textId="50265381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36B7E3A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DD66CDC" w14:textId="643B5E5A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C811F0" w:rsidRPr="00A85D0A" w14:paraId="2DBBD669" w14:textId="77777777" w:rsidTr="00346CB7">
        <w:trPr>
          <w:cantSplit/>
          <w:trHeight w:val="346"/>
          <w:tblHeader/>
        </w:trPr>
        <w:tc>
          <w:tcPr>
            <w:tcW w:w="3931" w:type="dxa"/>
            <w:vAlign w:val="bottom"/>
          </w:tcPr>
          <w:p w14:paraId="33A2FB79" w14:textId="77777777" w:rsidR="00637234" w:rsidRPr="00A85D0A" w:rsidRDefault="00637234" w:rsidP="00637234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5" w:type="dxa"/>
            <w:gridSpan w:val="8"/>
            <w:vAlign w:val="bottom"/>
            <w:hideMark/>
          </w:tcPr>
          <w:p w14:paraId="0E960EA0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70477" w:rsidRPr="00A85D0A" w14:paraId="54F6051B" w14:textId="77777777">
        <w:trPr>
          <w:cantSplit/>
          <w:trHeight w:hRule="exact" w:val="374"/>
        </w:trPr>
        <w:tc>
          <w:tcPr>
            <w:tcW w:w="3931" w:type="dxa"/>
            <w:hideMark/>
          </w:tcPr>
          <w:p w14:paraId="1A1D3C29" w14:textId="77777777" w:rsidR="00570477" w:rsidRPr="001D5B6F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93" w:type="dxa"/>
          </w:tcPr>
          <w:p w14:paraId="6E99A558" w14:textId="0F3C6A20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15,979,358</w:t>
            </w:r>
          </w:p>
        </w:tc>
        <w:tc>
          <w:tcPr>
            <w:tcW w:w="178" w:type="dxa"/>
          </w:tcPr>
          <w:p w14:paraId="17690081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2451F1E" w14:textId="2ECC1B1E" w:rsidR="00570477" w:rsidRPr="00637234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14,324,775</w:t>
            </w:r>
          </w:p>
        </w:tc>
        <w:tc>
          <w:tcPr>
            <w:tcW w:w="183" w:type="dxa"/>
          </w:tcPr>
          <w:p w14:paraId="20C79BF7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12F2" w14:textId="0F5363E5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1,302,017</w:t>
            </w:r>
          </w:p>
        </w:tc>
        <w:tc>
          <w:tcPr>
            <w:tcW w:w="180" w:type="dxa"/>
          </w:tcPr>
          <w:p w14:paraId="1E5E9AF1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E6ADEE7" w14:textId="63869F02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1,475,765</w:t>
            </w:r>
          </w:p>
        </w:tc>
      </w:tr>
      <w:tr w:rsidR="00570477" w:rsidRPr="00A85D0A" w14:paraId="015243FF" w14:textId="77777777">
        <w:trPr>
          <w:cantSplit/>
          <w:trHeight w:hRule="exact" w:val="374"/>
        </w:trPr>
        <w:tc>
          <w:tcPr>
            <w:tcW w:w="3931" w:type="dxa"/>
          </w:tcPr>
          <w:p w14:paraId="7D2EB7B1" w14:textId="77777777" w:rsidR="00570477" w:rsidRPr="001D5B6F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44A0E2C" w14:textId="1BBFFF4E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35,267</w:t>
            </w:r>
          </w:p>
        </w:tc>
        <w:tc>
          <w:tcPr>
            <w:tcW w:w="178" w:type="dxa"/>
          </w:tcPr>
          <w:p w14:paraId="280E4DAE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7C6DFAE" w14:textId="67392304" w:rsidR="00570477" w:rsidRPr="00637234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31,150</w:t>
            </w:r>
          </w:p>
        </w:tc>
        <w:tc>
          <w:tcPr>
            <w:tcW w:w="183" w:type="dxa"/>
          </w:tcPr>
          <w:p w14:paraId="337FFD63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89D60" w14:textId="0D2BF680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1,004,809</w:t>
            </w:r>
          </w:p>
        </w:tc>
        <w:tc>
          <w:tcPr>
            <w:tcW w:w="180" w:type="dxa"/>
          </w:tcPr>
          <w:p w14:paraId="412A409F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CFDD7F3" w14:textId="3E8EEC1D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1,237,373</w:t>
            </w:r>
          </w:p>
        </w:tc>
      </w:tr>
      <w:tr w:rsidR="00570477" w:rsidRPr="00A85D0A" w14:paraId="313529BB" w14:textId="77777777">
        <w:trPr>
          <w:cantSplit/>
          <w:trHeight w:hRule="exact" w:val="374"/>
        </w:trPr>
        <w:tc>
          <w:tcPr>
            <w:tcW w:w="3931" w:type="dxa"/>
          </w:tcPr>
          <w:p w14:paraId="4C074263" w14:textId="77777777" w:rsidR="00570477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2FB21739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16,014,625</w:t>
            </w:r>
          </w:p>
        </w:tc>
        <w:tc>
          <w:tcPr>
            <w:tcW w:w="178" w:type="dxa"/>
          </w:tcPr>
          <w:p w14:paraId="5AE9293F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48D4" w14:textId="18F2EE31" w:rsidR="00570477" w:rsidRPr="00DB434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14,355,925</w:t>
            </w:r>
          </w:p>
        </w:tc>
        <w:tc>
          <w:tcPr>
            <w:tcW w:w="183" w:type="dxa"/>
          </w:tcPr>
          <w:p w14:paraId="6056B8EB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0E948" w14:textId="6A9C49B7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2,306,826</w:t>
            </w:r>
          </w:p>
        </w:tc>
        <w:tc>
          <w:tcPr>
            <w:tcW w:w="180" w:type="dxa"/>
          </w:tcPr>
          <w:p w14:paraId="10026E2A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03D" w14:textId="0C04ECF4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2,713,138</w:t>
            </w:r>
          </w:p>
        </w:tc>
      </w:tr>
      <w:tr w:rsidR="00570477" w:rsidRPr="00A85D0A" w14:paraId="157426E4" w14:textId="77777777" w:rsidTr="000D6605">
        <w:trPr>
          <w:cantSplit/>
          <w:trHeight w:hRule="exact" w:val="374"/>
        </w:trPr>
        <w:tc>
          <w:tcPr>
            <w:tcW w:w="3931" w:type="dxa"/>
          </w:tcPr>
          <w:p w14:paraId="5F8EAF0B" w14:textId="77777777" w:rsidR="00570477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FDE171A" w14:textId="5E31AEE9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(298,789)</w:t>
            </w:r>
          </w:p>
        </w:tc>
        <w:tc>
          <w:tcPr>
            <w:tcW w:w="178" w:type="dxa"/>
          </w:tcPr>
          <w:p w14:paraId="0629460C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870E8BD" w14:textId="38BD4AF3" w:rsidR="00570477" w:rsidRPr="00DB434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(285,747)</w:t>
            </w:r>
          </w:p>
        </w:tc>
        <w:tc>
          <w:tcPr>
            <w:tcW w:w="183" w:type="dxa"/>
          </w:tcPr>
          <w:p w14:paraId="1E9D8536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277C" w14:textId="08C4DAAF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(4,246)</w:t>
            </w:r>
          </w:p>
        </w:tc>
        <w:tc>
          <w:tcPr>
            <w:tcW w:w="180" w:type="dxa"/>
          </w:tcPr>
          <w:p w14:paraId="195382BC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33CB3319" w14:textId="34030D01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(4,950)</w:t>
            </w:r>
          </w:p>
        </w:tc>
      </w:tr>
      <w:tr w:rsidR="00570477" w:rsidRPr="00A85D0A" w14:paraId="5A5306D9" w14:textId="77777777" w:rsidTr="00D919BC">
        <w:trPr>
          <w:cantSplit/>
          <w:trHeight w:hRule="exact" w:val="374"/>
        </w:trPr>
        <w:tc>
          <w:tcPr>
            <w:tcW w:w="3931" w:type="dxa"/>
          </w:tcPr>
          <w:p w14:paraId="2404C662" w14:textId="7157A1F3" w:rsidR="00570477" w:rsidRDefault="00570477" w:rsidP="00570477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193" w:type="dxa"/>
          </w:tcPr>
          <w:p w14:paraId="663B5100" w14:textId="01554C34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9F5E12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8E88FAF" w14:textId="193B9DC6" w:rsidR="00570477" w:rsidRPr="00DB434B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CDD20C9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A3FB4A7" w14:textId="77777777" w:rsidR="00570477" w:rsidRPr="00C7419B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DD332DC" w14:textId="77777777" w:rsidR="00570477" w:rsidRPr="00C7419B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477" w:rsidRPr="00A85D0A" w14:paraId="26DEB3B8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3E3AA672" w14:textId="59C44A4D" w:rsidR="00570477" w:rsidRPr="009B0838" w:rsidRDefault="00570477" w:rsidP="00570477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B1047AA" w14:textId="3289047B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78" w:type="dxa"/>
          </w:tcPr>
          <w:p w14:paraId="6A9A464E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B8820C9" w14:textId="66469F07" w:rsidR="00570477" w:rsidRPr="00DB434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3" w:type="dxa"/>
          </w:tcPr>
          <w:p w14:paraId="705EA1EC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6D1F1" w14:textId="4D7DABAA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E610A74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4BDAE061" w14:textId="73F3B1D9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570477" w:rsidRPr="00A85D0A" w14:paraId="298F9B5F" w14:textId="77777777" w:rsidTr="004354EB">
        <w:trPr>
          <w:cantSplit/>
          <w:trHeight w:hRule="exact" w:val="374"/>
        </w:trPr>
        <w:tc>
          <w:tcPr>
            <w:tcW w:w="3931" w:type="dxa"/>
            <w:hideMark/>
          </w:tcPr>
          <w:p w14:paraId="48A16273" w14:textId="07DE227B" w:rsidR="00570477" w:rsidRPr="00A85D0A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3C95D14A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(298,790)</w:t>
            </w:r>
          </w:p>
        </w:tc>
        <w:tc>
          <w:tcPr>
            <w:tcW w:w="178" w:type="dxa"/>
          </w:tcPr>
          <w:p w14:paraId="364E716D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2774" w14:textId="51DBA1D2" w:rsidR="00570477" w:rsidRPr="00603092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(285,748)</w:t>
            </w:r>
          </w:p>
        </w:tc>
        <w:tc>
          <w:tcPr>
            <w:tcW w:w="183" w:type="dxa"/>
          </w:tcPr>
          <w:p w14:paraId="22908A93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DF94" w14:textId="255655AD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(4,247)</w:t>
            </w:r>
          </w:p>
        </w:tc>
        <w:tc>
          <w:tcPr>
            <w:tcW w:w="180" w:type="dxa"/>
          </w:tcPr>
          <w:p w14:paraId="6E2DF0C0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FA98" w14:textId="66FAB629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(4,951)</w:t>
            </w:r>
          </w:p>
        </w:tc>
      </w:tr>
      <w:tr w:rsidR="00570477" w:rsidRPr="00A85D0A" w14:paraId="2DAAE871" w14:textId="77777777" w:rsidTr="004354EB">
        <w:trPr>
          <w:cantSplit/>
          <w:trHeight w:hRule="exact" w:val="374"/>
        </w:trPr>
        <w:tc>
          <w:tcPr>
            <w:tcW w:w="3931" w:type="dxa"/>
            <w:hideMark/>
          </w:tcPr>
          <w:p w14:paraId="0548529F" w14:textId="77777777" w:rsidR="00570477" w:rsidRPr="00907A48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2965FB3" w14:textId="5A8AC778" w:rsidR="00570477" w:rsidRPr="007070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51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15,715,835</w:t>
            </w:r>
          </w:p>
        </w:tc>
        <w:tc>
          <w:tcPr>
            <w:tcW w:w="178" w:type="dxa"/>
          </w:tcPr>
          <w:p w14:paraId="1DE229E0" w14:textId="77777777" w:rsidR="00570477" w:rsidRPr="0039572C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D33AC" w14:textId="71DBDC03" w:rsidR="00570477" w:rsidRPr="00907A48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254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14,070,177</w:t>
            </w:r>
          </w:p>
        </w:tc>
        <w:tc>
          <w:tcPr>
            <w:tcW w:w="183" w:type="dxa"/>
          </w:tcPr>
          <w:p w14:paraId="6063F0EC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E8AB6" w14:textId="7C21897D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2,302,579</w:t>
            </w:r>
          </w:p>
        </w:tc>
        <w:tc>
          <w:tcPr>
            <w:tcW w:w="180" w:type="dxa"/>
          </w:tcPr>
          <w:p w14:paraId="2FBC676C" w14:textId="77777777" w:rsidR="00570477" w:rsidRPr="004A26FE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86516" w14:textId="3B2B2520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2,708,187</w:t>
            </w:r>
          </w:p>
        </w:tc>
      </w:tr>
      <w:tr w:rsidR="00570477" w:rsidRPr="00A85D0A" w14:paraId="09603EC6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36DDAFA6" w14:textId="1C6FFF69" w:rsidR="00570477" w:rsidRPr="00907A48" w:rsidRDefault="00570477" w:rsidP="005704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3" w:type="dxa"/>
          </w:tcPr>
          <w:p w14:paraId="71A83923" w14:textId="19131A4B" w:rsidR="00570477" w:rsidRPr="007070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49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3,328,379</w:t>
            </w:r>
          </w:p>
        </w:tc>
        <w:tc>
          <w:tcPr>
            <w:tcW w:w="178" w:type="dxa"/>
          </w:tcPr>
          <w:p w14:paraId="5DA4D8A4" w14:textId="77777777" w:rsidR="00570477" w:rsidRPr="0039572C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817FF32" w14:textId="1A94606B" w:rsidR="00570477" w:rsidRPr="00907A48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2,806,014</w:t>
            </w:r>
          </w:p>
        </w:tc>
        <w:tc>
          <w:tcPr>
            <w:tcW w:w="183" w:type="dxa"/>
          </w:tcPr>
          <w:p w14:paraId="6BA5DF0D" w14:textId="77777777" w:rsidR="00570477" w:rsidRPr="00603092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56AF746" w14:textId="2DA470BB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477">
              <w:rPr>
                <w:rFonts w:ascii="Angsana New" w:hAnsi="Angsana New" w:cs="Angsana New"/>
                <w:sz w:val="30"/>
                <w:szCs w:val="30"/>
              </w:rPr>
              <w:t>4,134,427</w:t>
            </w:r>
          </w:p>
        </w:tc>
        <w:tc>
          <w:tcPr>
            <w:tcW w:w="180" w:type="dxa"/>
          </w:tcPr>
          <w:p w14:paraId="039D1485" w14:textId="77777777" w:rsidR="00570477" w:rsidRPr="004A26FE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28EEDC" w14:textId="013C1B7D" w:rsidR="00570477" w:rsidRPr="00C7419B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834,338</w:t>
            </w:r>
          </w:p>
        </w:tc>
      </w:tr>
      <w:tr w:rsidR="00570477" w:rsidRPr="00A85D0A" w14:paraId="4B97936C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1792BA8A" w14:textId="77777777" w:rsidR="00570477" w:rsidRPr="00907A48" w:rsidRDefault="00570477" w:rsidP="005704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F781" w14:textId="0CE45E9B" w:rsidR="00570477" w:rsidRPr="00796689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4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19,044,214</w:t>
            </w:r>
          </w:p>
        </w:tc>
        <w:tc>
          <w:tcPr>
            <w:tcW w:w="178" w:type="dxa"/>
          </w:tcPr>
          <w:p w14:paraId="06C5F29F" w14:textId="77777777" w:rsidR="00570477" w:rsidRPr="00796689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4943B021" w:rsidR="00570477" w:rsidRPr="00796689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253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16,876,191</w:t>
            </w:r>
          </w:p>
        </w:tc>
        <w:tc>
          <w:tcPr>
            <w:tcW w:w="183" w:type="dxa"/>
          </w:tcPr>
          <w:p w14:paraId="68CFE7EE" w14:textId="77777777" w:rsidR="00570477" w:rsidRPr="00796689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1882E" w14:textId="18857434" w:rsidR="00570477" w:rsidRPr="00796689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6,437,006</w:t>
            </w:r>
          </w:p>
        </w:tc>
        <w:tc>
          <w:tcPr>
            <w:tcW w:w="180" w:type="dxa"/>
          </w:tcPr>
          <w:p w14:paraId="54D203B5" w14:textId="77777777" w:rsidR="00570477" w:rsidRPr="00796689" w:rsidRDefault="00570477" w:rsidP="00570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51D09" w14:textId="79F73C3C" w:rsidR="00570477" w:rsidRPr="00796689" w:rsidRDefault="00570477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33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6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3,542,525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0D33415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68C13E6" w14:textId="7FD88780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lastRenderedPageBreak/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42172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2"/>
        <w:gridCol w:w="1198"/>
        <w:gridCol w:w="241"/>
        <w:gridCol w:w="1178"/>
        <w:gridCol w:w="20"/>
        <w:gridCol w:w="241"/>
        <w:gridCol w:w="13"/>
        <w:gridCol w:w="1183"/>
        <w:gridCol w:w="13"/>
        <w:gridCol w:w="228"/>
        <w:gridCol w:w="11"/>
        <w:gridCol w:w="1191"/>
      </w:tblGrid>
      <w:tr w:rsidR="003A444F" w:rsidRPr="006F6412" w14:paraId="56821E15" w14:textId="77777777" w:rsidTr="00346CB7">
        <w:trPr>
          <w:trHeight w:val="346"/>
          <w:tblHeader/>
        </w:trPr>
        <w:tc>
          <w:tcPr>
            <w:tcW w:w="2021" w:type="pct"/>
          </w:tcPr>
          <w:p w14:paraId="643EEDCC" w14:textId="77777777" w:rsidR="001A1855" w:rsidRPr="006F6412" w:rsidRDefault="001A18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5D35A8DF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3"/>
          </w:tcPr>
          <w:p w14:paraId="6E9C6AF8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5"/>
          </w:tcPr>
          <w:p w14:paraId="01C0A4E2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444F" w:rsidRPr="006F6412" w14:paraId="74470DCA" w14:textId="77777777" w:rsidTr="00346CB7">
        <w:trPr>
          <w:trHeight w:val="346"/>
          <w:tblHeader/>
        </w:trPr>
        <w:tc>
          <w:tcPr>
            <w:tcW w:w="2021" w:type="pct"/>
          </w:tcPr>
          <w:p w14:paraId="58C8FD5F" w14:textId="602505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  <w:vAlign w:val="bottom"/>
          </w:tcPr>
          <w:p w14:paraId="31AD0C04" w14:textId="31CE3E94" w:rsidR="00FC2E2E" w:rsidRPr="006F6412" w:rsidRDefault="007E02C3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vAlign w:val="bottom"/>
          </w:tcPr>
          <w:p w14:paraId="56B2BB83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1D06410" w14:textId="756959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14:paraId="529B7AA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31BC2A89" w14:textId="4FCE258E" w:rsidR="00FC2E2E" w:rsidRPr="006F6412" w:rsidRDefault="007E02C3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gridSpan w:val="2"/>
            <w:vAlign w:val="bottom"/>
          </w:tcPr>
          <w:p w14:paraId="1AB89E84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7A5F224" w14:textId="68590154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3A444F" w:rsidRPr="006F6412" w14:paraId="45B2B353" w14:textId="77777777" w:rsidTr="00346CB7">
        <w:trPr>
          <w:trHeight w:val="346"/>
          <w:tblHeader/>
        </w:trPr>
        <w:tc>
          <w:tcPr>
            <w:tcW w:w="2021" w:type="pct"/>
          </w:tcPr>
          <w:p w14:paraId="64E8FFDB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9AC6FF7" w14:textId="21B892A1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475036CA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B52B7F9" w14:textId="1FC0830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3"/>
          </w:tcPr>
          <w:p w14:paraId="5F68CE6E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52C43F48" w14:textId="6054567E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29" w:type="pct"/>
            <w:gridSpan w:val="2"/>
            <w:vAlign w:val="bottom"/>
          </w:tcPr>
          <w:p w14:paraId="4DBC8785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4A7D567" w14:textId="3DFFCCB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</w:tr>
      <w:tr w:rsidR="003A444F" w:rsidRPr="006F6412" w14:paraId="43260793" w14:textId="77777777" w:rsidTr="00346CB7">
        <w:trPr>
          <w:trHeight w:val="346"/>
          <w:tblHeader/>
        </w:trPr>
        <w:tc>
          <w:tcPr>
            <w:tcW w:w="2021" w:type="pct"/>
          </w:tcPr>
          <w:p w14:paraId="739647FF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11"/>
          </w:tcPr>
          <w:p w14:paraId="67550176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44F" w:rsidRPr="006F6412" w14:paraId="4A3083A8" w14:textId="77777777" w:rsidTr="00E22062">
        <w:trPr>
          <w:trHeight w:hRule="exact" w:val="374"/>
        </w:trPr>
        <w:tc>
          <w:tcPr>
            <w:tcW w:w="2668" w:type="pct"/>
            <w:gridSpan w:val="2"/>
          </w:tcPr>
          <w:p w14:paraId="24FD67F9" w14:textId="6985C49E" w:rsidR="00FC2E2E" w:rsidRPr="004B17A1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0" w:type="pct"/>
          </w:tcPr>
          <w:p w14:paraId="288A7F9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644CBBC9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CCED4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46B6AB48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8D5CCE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D21F13C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5FEE" w:rsidRPr="006F6412" w14:paraId="3B615567" w14:textId="77777777" w:rsidTr="00E22062">
        <w:trPr>
          <w:trHeight w:hRule="exact" w:val="374"/>
        </w:trPr>
        <w:tc>
          <w:tcPr>
            <w:tcW w:w="2021" w:type="pct"/>
          </w:tcPr>
          <w:p w14:paraId="42379D6C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7" w:type="pct"/>
          </w:tcPr>
          <w:p w14:paraId="6A9F0675" w14:textId="434CCBC5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13,297,953</w:t>
            </w:r>
          </w:p>
        </w:tc>
        <w:tc>
          <w:tcPr>
            <w:tcW w:w="130" w:type="pct"/>
          </w:tcPr>
          <w:p w14:paraId="71C7A89E" w14:textId="77777777" w:rsidR="005A5FEE" w:rsidRPr="0084376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139CA7BE" w14:textId="0789C6CD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11,337,910</w:t>
            </w:r>
          </w:p>
        </w:tc>
        <w:tc>
          <w:tcPr>
            <w:tcW w:w="130" w:type="pct"/>
          </w:tcPr>
          <w:p w14:paraId="7BDBDEB0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3CFB0EC2" w14:textId="24363722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1,972,449</w:t>
            </w:r>
          </w:p>
        </w:tc>
        <w:tc>
          <w:tcPr>
            <w:tcW w:w="130" w:type="pct"/>
            <w:gridSpan w:val="2"/>
          </w:tcPr>
          <w:p w14:paraId="0671F608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CF8444E" w14:textId="7A8FF06A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2,250,188</w:t>
            </w:r>
          </w:p>
        </w:tc>
      </w:tr>
      <w:tr w:rsidR="005A5FEE" w:rsidRPr="006F6412" w14:paraId="53823433" w14:textId="77777777" w:rsidTr="00E22062">
        <w:trPr>
          <w:trHeight w:hRule="exact" w:val="374"/>
        </w:trPr>
        <w:tc>
          <w:tcPr>
            <w:tcW w:w="2021" w:type="pct"/>
          </w:tcPr>
          <w:p w14:paraId="13732A12" w14:textId="1692956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4421B919" w14:textId="74322200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2,298,220</w:t>
            </w:r>
          </w:p>
        </w:tc>
        <w:tc>
          <w:tcPr>
            <w:tcW w:w="130" w:type="pct"/>
          </w:tcPr>
          <w:p w14:paraId="5CC6D5A3" w14:textId="77777777" w:rsidR="005A5FEE" w:rsidRPr="0084376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52FEBB16" w14:textId="4B9C65B6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2,587,468</w:t>
            </w:r>
          </w:p>
        </w:tc>
        <w:tc>
          <w:tcPr>
            <w:tcW w:w="130" w:type="pct"/>
          </w:tcPr>
          <w:p w14:paraId="115C11EA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1427E619" w14:textId="4EEDE685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328,976</w:t>
            </w:r>
          </w:p>
        </w:tc>
        <w:tc>
          <w:tcPr>
            <w:tcW w:w="130" w:type="pct"/>
            <w:gridSpan w:val="2"/>
          </w:tcPr>
          <w:p w14:paraId="59B30760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442ED3DA" w14:textId="7F071BA0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417,156</w:t>
            </w:r>
          </w:p>
        </w:tc>
      </w:tr>
      <w:tr w:rsidR="005A5FEE" w:rsidRPr="006F6412" w14:paraId="37F83F8A" w14:textId="77777777" w:rsidTr="00E22062">
        <w:trPr>
          <w:trHeight w:hRule="exact" w:val="374"/>
        </w:trPr>
        <w:tc>
          <w:tcPr>
            <w:tcW w:w="2021" w:type="pct"/>
          </w:tcPr>
          <w:p w14:paraId="451978D8" w14:textId="04BA2DC1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7D3DDB05" w14:textId="424F473F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115,947</w:t>
            </w:r>
          </w:p>
        </w:tc>
        <w:tc>
          <w:tcPr>
            <w:tcW w:w="130" w:type="pct"/>
          </w:tcPr>
          <w:p w14:paraId="490845E1" w14:textId="77777777" w:rsidR="005A5FEE" w:rsidRPr="0084376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5D6D9457" w14:textId="49F6DCA5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97,715</w:t>
            </w:r>
          </w:p>
        </w:tc>
        <w:tc>
          <w:tcPr>
            <w:tcW w:w="130" w:type="pct"/>
          </w:tcPr>
          <w:p w14:paraId="4FE0B202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A19DFD9" w14:textId="17B16DFC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1,350</w:t>
            </w:r>
          </w:p>
        </w:tc>
        <w:tc>
          <w:tcPr>
            <w:tcW w:w="130" w:type="pct"/>
            <w:gridSpan w:val="2"/>
          </w:tcPr>
          <w:p w14:paraId="4DAD81F7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45FBD92" w14:textId="4EBBB28C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628</w:t>
            </w:r>
          </w:p>
        </w:tc>
      </w:tr>
      <w:tr w:rsidR="005A5FEE" w:rsidRPr="006F6412" w14:paraId="5AB82ED6" w14:textId="77777777" w:rsidTr="00E22062">
        <w:trPr>
          <w:trHeight w:hRule="exact" w:val="374"/>
        </w:trPr>
        <w:tc>
          <w:tcPr>
            <w:tcW w:w="2021" w:type="pct"/>
          </w:tcPr>
          <w:p w14:paraId="49AA5F22" w14:textId="614406C6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28107890" w14:textId="766D0F6E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63,970</w:t>
            </w:r>
          </w:p>
        </w:tc>
        <w:tc>
          <w:tcPr>
            <w:tcW w:w="130" w:type="pct"/>
          </w:tcPr>
          <w:p w14:paraId="1AEE04A8" w14:textId="77777777" w:rsidR="005A5FEE" w:rsidRPr="0084376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38355A6D" w14:textId="1E7B8481" w:rsidR="005A5FEE" w:rsidRPr="00843767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30" w:type="pct"/>
          </w:tcPr>
          <w:p w14:paraId="71DAE6AE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5D08E4E" w14:textId="0CD52515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30" w:type="pct"/>
            <w:gridSpan w:val="2"/>
          </w:tcPr>
          <w:p w14:paraId="5CF03228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05C1110F" w14:textId="11BD9495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</w:tr>
      <w:tr w:rsidR="005A5FEE" w:rsidRPr="006F6412" w14:paraId="500744BE" w14:textId="77777777" w:rsidTr="00E22062">
        <w:trPr>
          <w:trHeight w:hRule="exact" w:val="374"/>
        </w:trPr>
        <w:tc>
          <w:tcPr>
            <w:tcW w:w="2021" w:type="pct"/>
          </w:tcPr>
          <w:p w14:paraId="66E99F08" w14:textId="2E518FAD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B86E733" w14:textId="50F5DD1B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238,535</w:t>
            </w:r>
          </w:p>
        </w:tc>
        <w:tc>
          <w:tcPr>
            <w:tcW w:w="130" w:type="pct"/>
          </w:tcPr>
          <w:p w14:paraId="71605B94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18A6249E" w14:textId="0397052F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285,110</w:t>
            </w:r>
          </w:p>
        </w:tc>
        <w:tc>
          <w:tcPr>
            <w:tcW w:w="130" w:type="pct"/>
          </w:tcPr>
          <w:p w14:paraId="38D791F2" w14:textId="77777777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4106D4DE" w14:textId="67FC4382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3,966</w:t>
            </w:r>
          </w:p>
        </w:tc>
        <w:tc>
          <w:tcPr>
            <w:tcW w:w="130" w:type="pct"/>
            <w:gridSpan w:val="2"/>
          </w:tcPr>
          <w:p w14:paraId="3E212E54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19FB12A7" w14:textId="30F9C4F0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44,640</w:t>
            </w:r>
          </w:p>
        </w:tc>
      </w:tr>
      <w:tr w:rsidR="005A5FEE" w:rsidRPr="006F6412" w14:paraId="7755F68B" w14:textId="77777777" w:rsidTr="00E22062">
        <w:trPr>
          <w:trHeight w:hRule="exact" w:val="374"/>
        </w:trPr>
        <w:tc>
          <w:tcPr>
            <w:tcW w:w="2021" w:type="pct"/>
          </w:tcPr>
          <w:p w14:paraId="41E51014" w14:textId="6CF1B991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BA6AE0E" w14:textId="03302F40" w:rsidR="005A5FEE" w:rsidRPr="005A5FEE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16,014,625</w:t>
            </w:r>
          </w:p>
        </w:tc>
        <w:tc>
          <w:tcPr>
            <w:tcW w:w="130" w:type="pct"/>
          </w:tcPr>
          <w:p w14:paraId="146FF9F3" w14:textId="77777777" w:rsidR="005A5FEE" w:rsidRPr="0040249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</w:tcPr>
          <w:p w14:paraId="26D48EDC" w14:textId="4F389FF3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355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925</w:t>
            </w:r>
          </w:p>
        </w:tc>
        <w:tc>
          <w:tcPr>
            <w:tcW w:w="130" w:type="pct"/>
          </w:tcPr>
          <w:p w14:paraId="43794E83" w14:textId="77777777" w:rsidR="005A5FEE" w:rsidRPr="0040249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</w:tcBorders>
          </w:tcPr>
          <w:p w14:paraId="1FC5C119" w14:textId="53B6CADC" w:rsidR="005A5FEE" w:rsidRPr="005A5FEE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2,306,826</w:t>
            </w:r>
          </w:p>
        </w:tc>
        <w:tc>
          <w:tcPr>
            <w:tcW w:w="130" w:type="pct"/>
            <w:gridSpan w:val="2"/>
          </w:tcPr>
          <w:p w14:paraId="008D96D4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52E00613" w14:textId="4D595CD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713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138</w:t>
            </w:r>
          </w:p>
        </w:tc>
      </w:tr>
      <w:tr w:rsidR="005A5FEE" w:rsidRPr="006F6412" w14:paraId="5DABC073" w14:textId="77777777" w:rsidTr="007B0951">
        <w:trPr>
          <w:trHeight w:hRule="exact" w:val="374"/>
        </w:trPr>
        <w:tc>
          <w:tcPr>
            <w:tcW w:w="2021" w:type="pct"/>
          </w:tcPr>
          <w:p w14:paraId="37E03087" w14:textId="6586622C" w:rsidR="005A5FEE" w:rsidRPr="00000E28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2EB2729A" w14:textId="0259E43B" w:rsidR="005A5FEE" w:rsidRPr="00EC721A" w:rsidRDefault="00802AE8" w:rsidP="00802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5A5FEE" w:rsidRPr="005A5FEE">
              <w:rPr>
                <w:rFonts w:ascii="Angsana New" w:hAnsi="Angsana New" w:cs="Angsana New"/>
                <w:sz w:val="30"/>
                <w:szCs w:val="30"/>
              </w:rPr>
              <w:t>(298,790)</w:t>
            </w:r>
          </w:p>
        </w:tc>
        <w:tc>
          <w:tcPr>
            <w:tcW w:w="130" w:type="pct"/>
          </w:tcPr>
          <w:p w14:paraId="0EE34355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3F9ACEFF" w14:textId="2239E852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(285</w:t>
            </w:r>
            <w:r w:rsidRPr="003B65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748)</w:t>
            </w:r>
          </w:p>
        </w:tc>
        <w:tc>
          <w:tcPr>
            <w:tcW w:w="130" w:type="pct"/>
          </w:tcPr>
          <w:p w14:paraId="3103F28A" w14:textId="77777777" w:rsidR="005A5FEE" w:rsidRPr="00000E28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F7C732B" w14:textId="2E053449" w:rsidR="005A5FEE" w:rsidRPr="00EC721A" w:rsidRDefault="005A5FEE" w:rsidP="00802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sz w:val="30"/>
                <w:szCs w:val="30"/>
              </w:rPr>
              <w:t>(4,247)</w:t>
            </w:r>
          </w:p>
        </w:tc>
        <w:tc>
          <w:tcPr>
            <w:tcW w:w="130" w:type="pct"/>
            <w:gridSpan w:val="2"/>
          </w:tcPr>
          <w:p w14:paraId="645B2D0F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18DC7CC8" w14:textId="617979B1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F945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951)</w:t>
            </w:r>
          </w:p>
        </w:tc>
      </w:tr>
      <w:tr w:rsidR="005A5FEE" w:rsidRPr="006F6412" w14:paraId="0191F5EC" w14:textId="77777777" w:rsidTr="007B0951">
        <w:trPr>
          <w:trHeight w:hRule="exact" w:val="403"/>
        </w:trPr>
        <w:tc>
          <w:tcPr>
            <w:tcW w:w="2021" w:type="pct"/>
            <w:vAlign w:val="center"/>
          </w:tcPr>
          <w:p w14:paraId="2102D3AC" w14:textId="5A00AA75" w:rsidR="005A5FEE" w:rsidRPr="006F6412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2370" w14:textId="6AC3D21F" w:rsidR="005A5FEE" w:rsidRPr="005A5FEE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15,715,835</w:t>
            </w:r>
          </w:p>
        </w:tc>
        <w:tc>
          <w:tcPr>
            <w:tcW w:w="130" w:type="pct"/>
          </w:tcPr>
          <w:p w14:paraId="1C7F2AC6" w14:textId="77777777" w:rsidR="005A5FEE" w:rsidRPr="0040249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98B26A" w14:textId="14D973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070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130" w:type="pct"/>
          </w:tcPr>
          <w:p w14:paraId="5E016718" w14:textId="77777777" w:rsidR="005A5FEE" w:rsidRPr="00402497" w:rsidRDefault="005A5FEE" w:rsidP="005A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CF4B5" w14:textId="18B3A346" w:rsidR="005A5FEE" w:rsidRPr="005A5FEE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5F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2,302,579</w:t>
            </w:r>
          </w:p>
        </w:tc>
        <w:tc>
          <w:tcPr>
            <w:tcW w:w="130" w:type="pct"/>
            <w:gridSpan w:val="2"/>
          </w:tcPr>
          <w:p w14:paraId="15A4C0AA" w14:textId="77777777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FE570" w14:textId="5EF125FF" w:rsidR="005A5FEE" w:rsidRPr="00EC721A" w:rsidRDefault="005A5FEE" w:rsidP="005A5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708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187</w:t>
            </w:r>
          </w:p>
        </w:tc>
      </w:tr>
    </w:tbl>
    <w:p w14:paraId="3A8EE627" w14:textId="77777777" w:rsidR="008423BD" w:rsidRPr="00042172" w:rsidRDefault="008423BD">
      <w:pPr>
        <w:rPr>
          <w:rFonts w:asciiTheme="majorBidi" w:hAnsiTheme="majorBidi" w:cstheme="majorBidi"/>
          <w:sz w:val="30"/>
          <w:szCs w:val="30"/>
        </w:rPr>
      </w:pPr>
    </w:p>
    <w:p w14:paraId="2574EB69" w14:textId="3CBD41F5" w:rsidR="00BB09BE" w:rsidRPr="000F5DEB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F5DEB">
        <w:rPr>
          <w:rFonts w:ascii="Angsana New" w:hAnsi="Angsana New" w:cs="Angsana New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3EB22F1" w14:textId="77777777" w:rsidR="00BB09BE" w:rsidRPr="000F5DEB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689336" w14:textId="3BD8D422" w:rsidR="00250210" w:rsidRPr="000F5DEB" w:rsidRDefault="00250210" w:rsidP="0025021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</w:t>
      </w:r>
      <w:r w:rsidR="00961885" w:rsidRPr="000F5DE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งวด</w:t>
      </w:r>
      <w:r w:rsidR="007E02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</w:t>
      </w:r>
      <w:r w:rsidR="00961885" w:rsidRPr="000F5DE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7E02C3">
        <w:rPr>
          <w:rFonts w:asciiTheme="majorBidi" w:hAnsiTheme="majorBidi" w:cstheme="majorBidi"/>
          <w:spacing w:val="-8"/>
          <w:sz w:val="30"/>
          <w:szCs w:val="30"/>
        </w:rPr>
        <w:t xml:space="preserve">30 </w:t>
      </w:r>
      <w:r w:rsidR="007E02C3">
        <w:rPr>
          <w:rFonts w:asciiTheme="majorBidi" w:hAnsiTheme="majorBidi" w:cstheme="majorBidi" w:hint="cs"/>
          <w:spacing w:val="-8"/>
          <w:sz w:val="30"/>
          <w:szCs w:val="30"/>
          <w:cs/>
        </w:rPr>
        <w:t>กันยายน</w:t>
      </w:r>
      <w:r w:rsidR="007E02C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D33156">
        <w:rPr>
          <w:rFonts w:asciiTheme="majorBidi" w:eastAsia="Arial Unicode MS" w:hAnsiTheme="majorBidi" w:cstheme="majorBidi"/>
          <w:sz w:val="30"/>
          <w:szCs w:val="30"/>
        </w:rPr>
        <w:t>2568</w:t>
      </w:r>
      <w:r w:rsidR="00D33156" w:rsidRPr="000F5DE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50376E" w:rsidRPr="000F5DEB">
        <w:rPr>
          <w:rFonts w:asciiTheme="majorBidi" w:eastAsia="Arial Unicode MS" w:hAnsiTheme="majorBidi" w:cstheme="majorBidi" w:hint="cs"/>
          <w:sz w:val="30"/>
          <w:szCs w:val="30"/>
          <w:cs/>
        </w:rPr>
        <w:t>ไม่มี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 จึงไม่มีการเปิดเผยข้อมูลกระแสเงินสดที่เกี่ยวข้อง</w:t>
      </w:r>
    </w:p>
    <w:p w14:paraId="749473EF" w14:textId="361B8E34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6653766" w14:textId="77777777" w:rsidR="0080459A" w:rsidRPr="000F5DEB" w:rsidRDefault="0080459A" w:rsidP="00FB23B4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คดีฟ้องร้อง</w:t>
      </w:r>
    </w:p>
    <w:p w14:paraId="53FC9224" w14:textId="77777777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C86E739" w14:textId="5670EA82" w:rsidR="00FB23B4" w:rsidRPr="008D4A59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pacing w:val="-7"/>
          <w:sz w:val="30"/>
          <w:szCs w:val="30"/>
        </w:rPr>
      </w:pP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ข้อเรียกร้องเกี่ยวกับการละเมิดการค้ำประกันแบบจำกัดของ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 xml:space="preserve">Thai Union North America, Inc. (“TUNA”) </w:t>
      </w: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ที่เกี่ยวข้องกับ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>RL</w:t>
      </w:r>
    </w:p>
    <w:p w14:paraId="6E61650C" w14:textId="77777777" w:rsidR="00FB23B4" w:rsidRPr="000F5DEB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202E5DD4" w14:textId="2B6270DB" w:rsidR="00B14572" w:rsidRPr="008A2D3B" w:rsidRDefault="008B1107" w:rsidP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cs/>
          <w:lang w:val="en-GB"/>
        </w:rPr>
      </w:pP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E02C3">
        <w:rPr>
          <w:rFonts w:asciiTheme="majorBidi" w:hAnsiTheme="majorBidi" w:cstheme="majorBidi"/>
          <w:spacing w:val="-8"/>
          <w:sz w:val="30"/>
          <w:szCs w:val="30"/>
        </w:rPr>
        <w:t xml:space="preserve">30 </w:t>
      </w:r>
      <w:r w:rsidR="007E02C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กันยายน </w:t>
      </w:r>
      <w:r w:rsidR="00A269BC">
        <w:rPr>
          <w:rFonts w:asciiTheme="majorBidi" w:hAnsiTheme="majorBidi" w:cs="Angsana New"/>
          <w:spacing w:val="-2"/>
          <w:sz w:val="30"/>
          <w:szCs w:val="30"/>
        </w:rPr>
        <w:t>256</w:t>
      </w:r>
      <w:r w:rsidR="000C75A5">
        <w:rPr>
          <w:rFonts w:asciiTheme="majorBidi" w:hAnsiTheme="majorBidi" w:cs="Angsana New"/>
          <w:spacing w:val="-2"/>
          <w:sz w:val="30"/>
          <w:szCs w:val="30"/>
        </w:rPr>
        <w:t>8</w:t>
      </w:r>
      <w:r w:rsidRPr="000F5DEB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และฝ่ายบริหารของกลุ่มบริษัทยืนยันว่า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ตามเงื่อนไขของสัญญา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การค้ำประกันแบบจำกัดนั้นได้สิ้นสุดลงแล้ว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กำลังอยู่ในกระบวนการทางกฎหมายเพื่อปกป้องผลประโยชน์อย่างเต็มที่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150AC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="0048700B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อยู่ในขั้นตอนเริ่มต้นก่อนชั้นศาล</w:t>
      </w:r>
    </w:p>
    <w:p w14:paraId="5FF1B967" w14:textId="65AAF6A9" w:rsidR="001E29A8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9F692A" w14:textId="543F3AC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236C4D1A" w:rsidR="00AD57CD" w:rsidRPr="00F92A58" w:rsidRDefault="007E02C3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bottom"/>
          </w:tcPr>
          <w:p w14:paraId="53068FC4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686F6551" w:rsidR="00AD57CD" w:rsidRPr="00A85D0A" w:rsidRDefault="007E02C3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112E5E5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15A2670C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D57CD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4A9AD686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643B342E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4F26FCE2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1" w:type="dxa"/>
          </w:tcPr>
          <w:p w14:paraId="15B7B1FF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5622F403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8E7BA87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39DAF3C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AD57CD" w:rsidRPr="00A85D0A" w14:paraId="703F6632" w14:textId="77777777" w:rsidTr="00346CB7">
        <w:trPr>
          <w:cantSplit/>
          <w:trHeight w:val="346"/>
          <w:tblHeader/>
        </w:trPr>
        <w:tc>
          <w:tcPr>
            <w:tcW w:w="3240" w:type="dxa"/>
            <w:vAlign w:val="bottom"/>
          </w:tcPr>
          <w:p w14:paraId="4339B177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7CD" w:rsidRPr="00A85D0A" w14:paraId="19599C62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4B406F98" w14:textId="77777777" w:rsidR="00AD57CD" w:rsidRPr="0014388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7CD" w:rsidRPr="00A85D0A" w14:paraId="59C12290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1DD11A18" w14:textId="77777777" w:rsidR="00AD57CD" w:rsidRPr="00143880" w:rsidRDefault="00AD57CD" w:rsidP="00AD57CD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CED" w:rsidRPr="00A85D0A" w14:paraId="17FDB315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6157DD81" w14:textId="77777777" w:rsidR="009A6CED" w:rsidRPr="00A85D0A" w:rsidRDefault="009A6CED" w:rsidP="009A6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2951C2EC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945417C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62B3DE42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38,414,129</w:t>
            </w:r>
          </w:p>
        </w:tc>
        <w:tc>
          <w:tcPr>
            <w:tcW w:w="180" w:type="dxa"/>
          </w:tcPr>
          <w:p w14:paraId="54D32C82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59F10EB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</w:tr>
      <w:tr w:rsidR="009A6CED" w:rsidRPr="00A85D0A" w14:paraId="2BB756EB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7ACBE3B3" w14:textId="77777777" w:rsidR="009A6CED" w:rsidRPr="00A85D0A" w:rsidRDefault="009A6CED" w:rsidP="009A6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6693B975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8,489,434</w:t>
            </w:r>
          </w:p>
        </w:tc>
        <w:tc>
          <w:tcPr>
            <w:tcW w:w="181" w:type="dxa"/>
          </w:tcPr>
          <w:p w14:paraId="2CB44BFA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D37DAE" w14:textId="70EE34F2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8,464,125</w:t>
            </w:r>
          </w:p>
        </w:tc>
        <w:tc>
          <w:tcPr>
            <w:tcW w:w="181" w:type="dxa"/>
          </w:tcPr>
          <w:p w14:paraId="1B89371B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29628430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7,415,087</w:t>
            </w:r>
          </w:p>
        </w:tc>
        <w:tc>
          <w:tcPr>
            <w:tcW w:w="180" w:type="dxa"/>
          </w:tcPr>
          <w:p w14:paraId="664AE13C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9B8B2F8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9A6CED" w:rsidRPr="00A85D0A" w14:paraId="0B47367F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338E3AAE" w14:textId="77777777" w:rsidR="009A6CED" w:rsidRPr="00A85D0A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4C3EA102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371,827</w:t>
            </w:r>
          </w:p>
        </w:tc>
        <w:tc>
          <w:tcPr>
            <w:tcW w:w="181" w:type="dxa"/>
          </w:tcPr>
          <w:p w14:paraId="00F8463C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AB202C" w14:textId="7D720E56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356,942</w:t>
            </w:r>
          </w:p>
        </w:tc>
        <w:tc>
          <w:tcPr>
            <w:tcW w:w="181" w:type="dxa"/>
          </w:tcPr>
          <w:p w14:paraId="72FE108C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4375E2BB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  <w:tc>
          <w:tcPr>
            <w:tcW w:w="180" w:type="dxa"/>
          </w:tcPr>
          <w:p w14:paraId="4CF116C3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27633728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9A6CED" w:rsidRPr="00A85D0A" w14:paraId="242D00A6" w14:textId="77777777" w:rsidTr="00346CB7">
        <w:trPr>
          <w:cantSplit/>
          <w:trHeight w:hRule="exact" w:val="374"/>
        </w:trPr>
        <w:tc>
          <w:tcPr>
            <w:tcW w:w="3240" w:type="dxa"/>
            <w:vAlign w:val="center"/>
          </w:tcPr>
          <w:p w14:paraId="46024FCC" w14:textId="77777777" w:rsidR="009A6CED" w:rsidRPr="00A85D0A" w:rsidRDefault="009A6CED" w:rsidP="009A6C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19B3ABF6" w:rsidR="009A6CED" w:rsidRPr="009A6CED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8,861,261</w:t>
            </w:r>
          </w:p>
        </w:tc>
        <w:tc>
          <w:tcPr>
            <w:tcW w:w="181" w:type="dxa"/>
          </w:tcPr>
          <w:p w14:paraId="08F0A278" w14:textId="77777777" w:rsidR="009A6CED" w:rsidRPr="0039572C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991B" w14:textId="1B9D0523" w:rsidR="009A6CED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8,821,067</w:t>
            </w:r>
          </w:p>
        </w:tc>
        <w:tc>
          <w:tcPr>
            <w:tcW w:w="181" w:type="dxa"/>
          </w:tcPr>
          <w:p w14:paraId="101F6D8A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78A9E8B8" w:rsidR="009A6CED" w:rsidRPr="00330F7B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45,887,862</w:t>
            </w:r>
          </w:p>
        </w:tc>
        <w:tc>
          <w:tcPr>
            <w:tcW w:w="180" w:type="dxa"/>
          </w:tcPr>
          <w:p w14:paraId="19D00459" w14:textId="77777777" w:rsidR="009A6CED" w:rsidRPr="004A26FE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162623E" w:rsidR="009A6CED" w:rsidRPr="004A26FE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</w:tr>
    </w:tbl>
    <w:p w14:paraId="64E6C30F" w14:textId="6AC59F50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334EABF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81"/>
        <w:gridCol w:w="1260"/>
        <w:gridCol w:w="180"/>
        <w:gridCol w:w="1260"/>
      </w:tblGrid>
      <w:tr w:rsidR="000176FF" w:rsidRPr="001F2AB0" w14:paraId="120CB2FF" w14:textId="77777777" w:rsidTr="00346CB7">
        <w:trPr>
          <w:cantSplit/>
          <w:trHeight w:val="343"/>
          <w:tblHeader/>
        </w:trPr>
        <w:tc>
          <w:tcPr>
            <w:tcW w:w="6581" w:type="dxa"/>
            <w:vAlign w:val="bottom"/>
            <w:hideMark/>
          </w:tcPr>
          <w:p w14:paraId="378D9FF2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346CB7">
        <w:trPr>
          <w:cantSplit/>
          <w:trHeight w:val="343"/>
          <w:tblHeader/>
        </w:trPr>
        <w:tc>
          <w:tcPr>
            <w:tcW w:w="6581" w:type="dxa"/>
            <w:vAlign w:val="bottom"/>
          </w:tcPr>
          <w:p w14:paraId="0C3BAB58" w14:textId="33211F03" w:rsidR="000176FF" w:rsidRPr="001F2AB0" w:rsidRDefault="007E02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้า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Pr="001F2AB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กันยา</w:t>
            </w:r>
            <w:r w:rsidRPr="001F2AB0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260" w:type="dxa"/>
            <w:vAlign w:val="bottom"/>
          </w:tcPr>
          <w:p w14:paraId="6829061D" w14:textId="72E29C0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07BD743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7</w:t>
            </w:r>
          </w:p>
        </w:tc>
      </w:tr>
      <w:tr w:rsidR="000176FF" w:rsidRPr="001F2AB0" w14:paraId="5603ACF2" w14:textId="77777777" w:rsidTr="00346CB7">
        <w:trPr>
          <w:cantSplit/>
          <w:trHeight w:val="423"/>
          <w:tblHeader/>
        </w:trPr>
        <w:tc>
          <w:tcPr>
            <w:tcW w:w="6581" w:type="dxa"/>
            <w:vAlign w:val="bottom"/>
          </w:tcPr>
          <w:p w14:paraId="25D464DA" w14:textId="77777777" w:rsidR="000176FF" w:rsidRPr="008B5A88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346CB7">
        <w:trPr>
          <w:cantSplit/>
          <w:trHeight w:hRule="exact" w:val="374"/>
        </w:trPr>
        <w:tc>
          <w:tcPr>
            <w:tcW w:w="6581" w:type="dxa"/>
            <w:hideMark/>
          </w:tcPr>
          <w:p w14:paraId="660EA7FD" w14:textId="77777777" w:rsidR="000176FF" w:rsidRPr="001F2AB0" w:rsidRDefault="00017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CED" w:rsidRPr="001F2AB0" w14:paraId="3AA3E9D1" w14:textId="77777777" w:rsidTr="00346CB7">
        <w:trPr>
          <w:cantSplit/>
          <w:trHeight w:hRule="exact" w:val="374"/>
        </w:trPr>
        <w:tc>
          <w:tcPr>
            <w:tcW w:w="6581" w:type="dxa"/>
            <w:hideMark/>
          </w:tcPr>
          <w:p w14:paraId="4FDDB0FA" w14:textId="77777777" w:rsidR="009A6CED" w:rsidRPr="001F2AB0" w:rsidRDefault="009A6CED" w:rsidP="009A6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7080AB76" w:rsidR="009A6CE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696,467</w:t>
            </w:r>
          </w:p>
        </w:tc>
        <w:tc>
          <w:tcPr>
            <w:tcW w:w="180" w:type="dxa"/>
          </w:tcPr>
          <w:p w14:paraId="2800FA64" w14:textId="77777777" w:rsidR="009A6CE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1BDB8772" w:rsidR="009A6CE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653,627</w:t>
            </w:r>
          </w:p>
        </w:tc>
      </w:tr>
      <w:tr w:rsidR="009A6CED" w:rsidRPr="001F2AB0" w14:paraId="15FE3FFF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3D4DB771" w14:textId="77777777" w:rsidR="009A6CED" w:rsidRPr="001F2AB0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133EC3CF" w:rsidR="009A6CED" w:rsidRPr="001F2AB0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(13,739)</w:t>
            </w:r>
          </w:p>
        </w:tc>
        <w:tc>
          <w:tcPr>
            <w:tcW w:w="180" w:type="dxa"/>
          </w:tcPr>
          <w:p w14:paraId="68525BB8" w14:textId="77777777" w:rsidR="009A6CE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0AE10D34" w:rsidR="009A6CED" w:rsidRPr="001F2AB0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(40,019)</w:t>
            </w:r>
          </w:p>
        </w:tc>
      </w:tr>
      <w:tr w:rsidR="007E02C3" w:rsidRPr="001F2AB0" w14:paraId="2849ABB1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55E9D414" w14:textId="2547557C" w:rsidR="007E02C3" w:rsidRPr="001F2AB0" w:rsidRDefault="007E02C3" w:rsidP="007E02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1F1BFBC8" w:rsidR="007E02C3" w:rsidRPr="009A6CED" w:rsidRDefault="009A6CED" w:rsidP="007E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682,728</w:t>
            </w:r>
          </w:p>
        </w:tc>
        <w:tc>
          <w:tcPr>
            <w:tcW w:w="180" w:type="dxa"/>
          </w:tcPr>
          <w:p w14:paraId="100C797A" w14:textId="77777777" w:rsidR="007E02C3" w:rsidRPr="001F2AB0" w:rsidRDefault="007E02C3" w:rsidP="007E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60CEFFD8" w:rsidR="007E02C3" w:rsidRPr="001F2AB0" w:rsidRDefault="007E02C3" w:rsidP="00802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613,608</w:t>
            </w:r>
          </w:p>
        </w:tc>
      </w:tr>
      <w:tr w:rsidR="00AD57CD" w:rsidRPr="001F2AB0" w14:paraId="14E8FC0D" w14:textId="77777777" w:rsidTr="00346CB7">
        <w:trPr>
          <w:cantSplit/>
          <w:trHeight w:val="374"/>
        </w:trPr>
        <w:tc>
          <w:tcPr>
            <w:tcW w:w="6581" w:type="dxa"/>
          </w:tcPr>
          <w:p w14:paraId="2D4C7327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2421FD31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491A484D" w14:textId="4DD50DFE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="005B17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แบ่ง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ขาดทุนเบ็ดเสร็จ</w:t>
            </w:r>
            <w:r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6970BFD2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46FAFB9F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9F3D2" w14:textId="77777777" w:rsidR="009A6CED" w:rsidRPr="009A6CED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5" w:hanging="89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(6,099)</w:t>
            </w:r>
          </w:p>
          <w:p w14:paraId="2593CCCB" w14:textId="08CBB17C" w:rsidR="00AD57C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49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(556)</w:t>
            </w:r>
          </w:p>
        </w:tc>
        <w:tc>
          <w:tcPr>
            <w:tcW w:w="180" w:type="dxa"/>
          </w:tcPr>
          <w:p w14:paraId="32244CE8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72CDC" w14:textId="3780471D" w:rsidR="00AD57CD" w:rsidRPr="001F2AB0" w:rsidRDefault="007E02C3" w:rsidP="000D6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5" w:hanging="89"/>
              <w:rPr>
                <w:rFonts w:ascii="Angsana New" w:hAnsi="Angsana New" w:cs="Angsana New"/>
                <w:sz w:val="30"/>
                <w:szCs w:val="30"/>
              </w:rPr>
            </w:pPr>
            <w:r w:rsidRPr="00556B89">
              <w:rPr>
                <w:rFonts w:ascii="Angsana New" w:hAnsi="Angsana New" w:cs="Angsana New"/>
                <w:sz w:val="30"/>
                <w:szCs w:val="30"/>
              </w:rPr>
              <w:t>(36,</w:t>
            </w: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Pr="00556B8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72085" w:rsidRPr="001F2AB0" w14:paraId="5640F106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58D604B2" w14:textId="54A2C87A" w:rsidR="00F72085" w:rsidRPr="001F2AB0" w:rsidRDefault="00F72085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7EF7E2" w14:textId="5F520A6F" w:rsidR="00F72085" w:rsidRPr="001F2AB0" w:rsidRDefault="009A6CE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sz w:val="30"/>
                <w:szCs w:val="30"/>
              </w:rPr>
              <w:t>(556)</w:t>
            </w:r>
          </w:p>
        </w:tc>
        <w:tc>
          <w:tcPr>
            <w:tcW w:w="180" w:type="dxa"/>
          </w:tcPr>
          <w:p w14:paraId="12F85D11" w14:textId="77777777" w:rsidR="00F72085" w:rsidRPr="001F2AB0" w:rsidRDefault="00F7208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16FEFC" w14:textId="6B0AA483" w:rsidR="00F72085" w:rsidRPr="00191F83" w:rsidRDefault="00F72A44" w:rsidP="005E7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57CD" w:rsidRPr="00A85D0A" w14:paraId="152309F0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257BDB91" w14:textId="5143CEDA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</w:t>
            </w:r>
            <w:r w:rsidR="005B17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แบ่ง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96A2A" w14:textId="09603BFF" w:rsidR="009A6CED" w:rsidRPr="009A6CED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(6,655)</w:t>
            </w:r>
          </w:p>
          <w:p w14:paraId="1BA32252" w14:textId="6E3ABD59" w:rsidR="00AD57CD" w:rsidRPr="001F2AB0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(6,655)</w:t>
            </w:r>
          </w:p>
        </w:tc>
        <w:tc>
          <w:tcPr>
            <w:tcW w:w="180" w:type="dxa"/>
          </w:tcPr>
          <w:p w14:paraId="5C6852B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2BB89924" w:rsidR="00AD57CD" w:rsidRPr="007E02C3" w:rsidRDefault="007E02C3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2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(36,196)</w:t>
            </w:r>
          </w:p>
        </w:tc>
      </w:tr>
    </w:tbl>
    <w:p w14:paraId="7B1F5EAB" w14:textId="2BCAEA6E" w:rsidR="001E29A8" w:rsidRDefault="001E2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90E695C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472D89DB" w:rsidR="000176FF" w:rsidRPr="002E7E9A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592"/>
      </w:tblGrid>
      <w:tr w:rsidR="000176FF" w:rsidRPr="00A85D0A" w14:paraId="7434F22A" w14:textId="77777777" w:rsidTr="00346CB7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vAlign w:val="bottom"/>
            <w:hideMark/>
          </w:tcPr>
          <w:p w14:paraId="19AF469F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E02C3" w:rsidRPr="00A85D0A" w14:paraId="70DEB559" w14:textId="77777777" w:rsidTr="00346CB7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0B036308" w:rsidR="007E02C3" w:rsidRPr="007E02C3" w:rsidRDefault="007E02C3" w:rsidP="007E02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2" w:type="dxa"/>
            <w:vAlign w:val="bottom"/>
          </w:tcPr>
          <w:p w14:paraId="2CB32D54" w14:textId="77777777" w:rsidR="007E02C3" w:rsidRPr="00A85D0A" w:rsidRDefault="007E02C3" w:rsidP="007E02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346CB7">
        <w:trPr>
          <w:cantSplit/>
          <w:trHeight w:val="346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92" w:type="dxa"/>
            <w:vAlign w:val="bottom"/>
            <w:hideMark/>
          </w:tcPr>
          <w:p w14:paraId="6DDD639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E02C3" w:rsidRPr="00A85D0A" w14:paraId="59FEE40B" w14:textId="77777777" w:rsidTr="00346CB7">
        <w:trPr>
          <w:cantSplit/>
          <w:trHeight w:hRule="exact" w:val="374"/>
        </w:trPr>
        <w:tc>
          <w:tcPr>
            <w:tcW w:w="6570" w:type="dxa"/>
            <w:hideMark/>
          </w:tcPr>
          <w:p w14:paraId="4EA01982" w14:textId="77777777" w:rsidR="007E02C3" w:rsidRPr="00A85D0A" w:rsidRDefault="007E02C3" w:rsidP="007E02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2" w:type="dxa"/>
          </w:tcPr>
          <w:p w14:paraId="6EFF7A2C" w14:textId="5DCAFF81" w:rsidR="007E02C3" w:rsidRPr="00D11963" w:rsidRDefault="00DD2224" w:rsidP="007E02C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2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39,355,621</w:t>
            </w:r>
          </w:p>
        </w:tc>
      </w:tr>
      <w:tr w:rsidR="009A6CED" w:rsidRPr="00A85D0A" w14:paraId="5E8558DC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0AD051AB" w14:textId="2EF0337D" w:rsidR="009A6CED" w:rsidRDefault="009A6CED" w:rsidP="009A6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2" w:type="dxa"/>
          </w:tcPr>
          <w:p w14:paraId="74D9B1C2" w14:textId="36364ACB" w:rsidR="009A6CED" w:rsidRPr="00507DF2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520,204</w:t>
            </w:r>
          </w:p>
        </w:tc>
      </w:tr>
      <w:tr w:rsidR="00B40269" w:rsidRPr="00A85D0A" w14:paraId="4DF734E7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4B4433C7" w14:textId="0098DF8B" w:rsidR="00B40269" w:rsidRDefault="00B40269" w:rsidP="00B402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2592" w:type="dxa"/>
          </w:tcPr>
          <w:p w14:paraId="128330E3" w14:textId="03C48595" w:rsidR="00B40269" w:rsidRPr="009A6CED" w:rsidRDefault="00B40269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026,582</w:t>
            </w: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40269" w:rsidRPr="00A85D0A" w14:paraId="723FA1F7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239B68AB" w14:textId="39D1878C" w:rsidR="00B40269" w:rsidRDefault="00B40269" w:rsidP="00B402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592" w:type="dxa"/>
          </w:tcPr>
          <w:p w14:paraId="1C0B22B8" w14:textId="5BE01FF1" w:rsidR="00B40269" w:rsidRPr="00507DF2" w:rsidRDefault="00B40269" w:rsidP="00B402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1,981,532</w:t>
            </w:r>
          </w:p>
        </w:tc>
      </w:tr>
      <w:tr w:rsidR="00B40269" w:rsidRPr="00A85D0A" w14:paraId="1D2EAFF3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07C1E309" w14:textId="55F362BA" w:rsidR="00B40269" w:rsidRPr="00D85058" w:rsidRDefault="00B40269" w:rsidP="00B4026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92" w:type="dxa"/>
          </w:tcPr>
          <w:p w14:paraId="342F7F2D" w14:textId="6CF339A1" w:rsidR="00B40269" w:rsidRPr="00507DF2" w:rsidRDefault="00B40269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416</w:t>
            </w:r>
            <w:r w:rsidRPr="007E29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,646</w:t>
            </w: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40269" w:rsidRPr="00A85D0A" w14:paraId="7DF4E520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1E306FAD" w14:textId="77777777" w:rsidR="00B40269" w:rsidRPr="00EC721A" w:rsidRDefault="00B40269" w:rsidP="00B4026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58E57EFD" w:rsidR="00B40269" w:rsidRPr="00EE0D72" w:rsidRDefault="00B40269" w:rsidP="00B402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38,414,129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3C2006D" w14:textId="06E7EFFB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 w:rsidRPr="00260D2E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กุมภาพันธ์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="00260D2E" w:rsidRPr="00260D2E">
        <w:rPr>
          <w:rFonts w:ascii="Angsana New" w:hAnsi="Angsana New" w:cs="Angsana New"/>
          <w:bCs/>
          <w:sz w:val="30"/>
          <w:szCs w:val="30"/>
          <w:lang w:val="en-GB"/>
        </w:rPr>
        <w:t>Thai Union European Seafood 1 S.A.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 xml:space="preserve"> (“TU</w:t>
      </w:r>
      <w:r w:rsidR="00260D2E">
        <w:rPr>
          <w:rFonts w:ascii="Angsana New" w:hAnsi="Angsana New" w:cs="Angsana New"/>
          <w:bCs/>
          <w:sz w:val="30"/>
          <w:szCs w:val="30"/>
          <w:lang w:val="en-GB"/>
        </w:rPr>
        <w:t>ES1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ของบริษัทใน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ส่วนร้อยละ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260D2E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18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260D2E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ยูโร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หรือเทียบเท่า 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</w:rPr>
        <w:t>632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</w:t>
      </w:r>
      <w:r w:rsidR="005555D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สั้น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เป็นเงินลงทุน</w:t>
      </w:r>
    </w:p>
    <w:p w14:paraId="16A1F1C2" w14:textId="77777777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61671869" w14:textId="38073C9D" w:rsidR="00307FB0" w:rsidRDefault="00D611F2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ในเดือนมีนาคม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</w:t>
      </w:r>
      <w:r w:rsidR="00DD393D" w:rsidRPr="00260D2E">
        <w:rPr>
          <w:rFonts w:ascii="Angsana New" w:hAnsi="Angsana New" w:cs="Angsana New"/>
          <w:bCs/>
          <w:sz w:val="30"/>
          <w:szCs w:val="30"/>
          <w:lang w:val="en-GB"/>
        </w:rPr>
        <w:t>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40.0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B905B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ดอลลาร์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สหรัฐ หรือเทียบเท่า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1,349.2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ซึ่งกำหนดให้แปลงสภาพเงินให้กู้ยืมระยะยาวเป็นเงินลงทุน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1CF82A57" w14:textId="77777777" w:rsidR="003860D8" w:rsidRDefault="003860D8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48CAC21E" w14:textId="5B2DC7A2" w:rsidR="00AF39F8" w:rsidRPr="009A6CED" w:rsidRDefault="009A6CED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  <w:lang w:val="en-GB"/>
        </w:rPr>
      </w:pP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เมื่อวันที่</w:t>
      </w:r>
      <w:r w:rsidR="005B171E" w:rsidRPr="007E293C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</w:rPr>
        <w:t>3</w:t>
      </w:r>
      <w:r w:rsidRPr="005B171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เมษายน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="005B171E"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คณะกรรมการบริหารมีมติอนุมัติให้บริษัทลงทุนเพิ่มเติมในบริษัท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proofErr w:type="spellStart"/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i</w:t>
      </w:r>
      <w:proofErr w:type="spellEnd"/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-Tail Corporation Public Company Limited (“ITC”)</w:t>
      </w:r>
      <w:r w:rsidRPr="009A6CED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ภายในวงเงินไม่เกิน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2.0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พันล้านบาท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สำหรับระยะเวลาหกเดือน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โดยในระหว่างไตรมาสที่สองและไตรมาสที่สามปี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="005B171E"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บริษัทได้ลงทุนในหุ้น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ITC</w:t>
      </w:r>
      <w:r w:rsidRPr="009A6CED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เป็นจำนวนเงินรวม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291.6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และจำหน่ายเงินลงทุนเป็นจำนวน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116.7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ผ่านตลาดหลักทรัพย์แห่งประเทศไทย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ส่งผลให้มีกำไรจากการจำหน่ายเงินลงทุน</w:t>
      </w: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จำนวน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7.4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ภายหลังเหตุการณ์ดังกล่าว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กลุ่มบริษัทมีสัดส่วนการถือหุ้นใน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ITC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เพิ่มขึ้น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จากเดิมร้อยละ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78.82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ร้อยละ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B171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79.30</w:t>
      </w:r>
    </w:p>
    <w:p w14:paraId="03E16A6A" w14:textId="77777777" w:rsidR="009A6CED" w:rsidRDefault="009A6CED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0E502749" w14:textId="77777777" w:rsidR="00A5320E" w:rsidRDefault="00A5320E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768FAB7F" w14:textId="77777777" w:rsidR="00A5320E" w:rsidRDefault="00A5320E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73A889F8" w14:textId="77777777" w:rsidR="00A5320E" w:rsidRDefault="00A5320E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630BA80D" w14:textId="77777777" w:rsidR="00A5320E" w:rsidRDefault="00A5320E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45CB27A6" w14:textId="4D27E588" w:rsidR="00CD2436" w:rsidRPr="00CD2436" w:rsidRDefault="00CD2436" w:rsidP="00CD2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</w:pPr>
      <w:bookmarkStart w:id="1" w:name="_Hlk211528337"/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lastRenderedPageBreak/>
        <w:t xml:space="preserve">ในเดือนเมษายน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บริษัทซื้อหุ้นสามัญเพิ่มเติมในบริษัท ไทยยูเนี่ยน ไลฟ์ไซเอนซ์ จำกัด (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“TUL”)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เป็นจำนวนเงิน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7E293C">
        <w:rPr>
          <w:rFonts w:ascii="Angsana New" w:hAnsi="Angsana New" w:cs="Angsana New"/>
          <w:bCs/>
          <w:spacing w:val="-2"/>
          <w:sz w:val="30"/>
          <w:szCs w:val="30"/>
        </w:rPr>
        <w:t>3.6</w:t>
      </w:r>
      <w:r w:rsidRPr="00CD2436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บริษัทมีสัดส่วนการถือหุ้นเพิ่มขึ้น</w:t>
      </w:r>
      <w:r w:rsidR="00C25C02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จากเดิมร้อยละ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95.20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เป็นร้อยละ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="00C25C02"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ในเดือน</w:t>
      </w:r>
      <w:r w:rsidR="00C25C02"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กรกฎาคม</w:t>
      </w:r>
      <w:r w:rsidR="00C25C02"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C25C02"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="00C25C02"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จ่ายชำระ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หุ้น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TUL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เต็มจำนวน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เป็นจำนวนเงิน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="00466B2C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225.0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ต่อมา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ในเดือน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สิงหาคม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ได้ทำสัญญาซื้อขายเพื่อขายเงินลงทุนทั้งหมดของ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TUL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="00466B2C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ซึ่งมีมูลค่าตามบัญชีเป็นจำนวนเงิน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</w:rPr>
        <w:t>3</w:t>
      </w:r>
      <w:r w:rsidR="00247F69">
        <w:rPr>
          <w:rFonts w:ascii="Angsana New" w:hAnsi="Angsana New" w:cs="Angsana New"/>
          <w:bCs/>
          <w:spacing w:val="-2"/>
          <w:sz w:val="30"/>
          <w:szCs w:val="30"/>
        </w:rPr>
        <w:t>0</w:t>
      </w:r>
      <w:r w:rsidRPr="00CD2436">
        <w:rPr>
          <w:rFonts w:ascii="Angsana New" w:hAnsi="Angsana New" w:cs="Angsana New"/>
          <w:bCs/>
          <w:spacing w:val="-2"/>
          <w:sz w:val="30"/>
          <w:szCs w:val="30"/>
        </w:rPr>
        <w:t>0.0</w:t>
      </w:r>
      <w:r w:rsidRPr="00CD2436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ให้กับผู้ลงทุนซึ่งเป็นบุคคลภายนอก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ส่งผลให้บริษัทรับรู้ขาดทุนจากการขาย</w:t>
      </w:r>
      <w:r w:rsidR="004D3F69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เงินลงทุน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จำนวน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466B2C" w:rsidRPr="007E293C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270.0</w:t>
      </w:r>
      <w:r w:rsidRPr="007E293C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="00C25C02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และกลุ่มบริษัทรับรู้กำไรจากการขายจำนวน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16.8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ซึ่งแสดงเป็นกำไร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(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ขาดทุน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)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อื่น</w:t>
      </w:r>
      <w:r w:rsidR="00C25C02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7E293C">
        <w:rPr>
          <w:rFonts w:ascii="Angsana New" w:hAnsi="Angsana New" w:cs="Angsana New"/>
          <w:b/>
          <w:spacing w:val="-6"/>
          <w:sz w:val="30"/>
          <w:szCs w:val="30"/>
          <w:cs/>
          <w:lang w:val="en-GB"/>
        </w:rPr>
        <w:t>ในงบกำไรขาดทุนเฉพาะกิจการและงบกำไรขาดทุนรวมสำหรับงวดเก้าเดือนสิ้นสุดวันที่ 30 กันยายน 2568 ตามลำดับ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นอกจากนี้</w:t>
      </w:r>
      <w:r w:rsidR="00320801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บริษัท</w:t>
      </w:r>
      <w:r w:rsidR="00500CF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ขาย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เครื่องหมายการค้า </w:t>
      </w:r>
      <w:proofErr w:type="spellStart"/>
      <w:r w:rsidRPr="00CD2436">
        <w:rPr>
          <w:rFonts w:ascii="Angsana New" w:hAnsi="Angsana New" w:cs="Angsana New"/>
          <w:bCs/>
          <w:spacing w:val="-2"/>
          <w:sz w:val="30"/>
          <w:szCs w:val="30"/>
        </w:rPr>
        <w:t>Zeavita</w:t>
      </w:r>
      <w:proofErr w:type="spellEnd"/>
      <w:r w:rsidRPr="00CD2436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="001477EF">
        <w:rPr>
          <w:rFonts w:ascii="Angsana New" w:hAnsi="Angsana New" w:cs="Angsana New" w:hint="cs"/>
          <w:b/>
          <w:spacing w:val="-2"/>
          <w:sz w:val="30"/>
          <w:szCs w:val="30"/>
          <w:cs/>
        </w:rPr>
        <w:t>และรับรู้กำไรจากการขายเป็น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จำนวนเงิน </w:t>
      </w:r>
      <w:r w:rsidR="00500CFE">
        <w:rPr>
          <w:rFonts w:ascii="Angsana New" w:hAnsi="Angsana New" w:cs="Angsana New"/>
          <w:bCs/>
          <w:spacing w:val="-2"/>
          <w:sz w:val="30"/>
          <w:szCs w:val="30"/>
        </w:rPr>
        <w:t xml:space="preserve">18.7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ซึ่งแสดงเป็นรายได้อื่นในงบกำไรขาดทุนเฉพาะกิจการและงบกำไรขาดทุนรวมสำหรับงวดเก้าเดือนสิ้นสุด</w:t>
      </w:r>
      <w:r w:rsidRPr="00500CF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วันที่</w:t>
      </w:r>
      <w:r w:rsidRPr="00500CF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500CF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30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กันยายน </w:t>
      </w:r>
      <w:r w:rsidR="00500CFE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</w:p>
    <w:bookmarkEnd w:id="1"/>
    <w:p w14:paraId="2876CDC3" w14:textId="77777777" w:rsidR="00A5320E" w:rsidRDefault="00A5320E" w:rsidP="00A5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690A69" w14:textId="3CD6CB73" w:rsidR="009A6CED" w:rsidRPr="00A5320E" w:rsidRDefault="009A6CED" w:rsidP="00A5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เดือนสิงหาคม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Thai Union Asia Investment Holding Limited (</w:t>
      </w:r>
      <w:r>
        <w:rPr>
          <w:rFonts w:ascii="Angsana New" w:hAnsi="Angsana New" w:cs="Angsana New"/>
          <w:bCs/>
          <w:sz w:val="30"/>
          <w:szCs w:val="30"/>
        </w:rPr>
        <w:t>“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TUAIH</w:t>
      </w:r>
      <w:r>
        <w:rPr>
          <w:rFonts w:ascii="Angsana New" w:hAnsi="Angsana New" w:cs="Angsana New"/>
          <w:bCs/>
          <w:sz w:val="30"/>
          <w:szCs w:val="30"/>
          <w:lang w:val="en-GB"/>
        </w:rPr>
        <w:t>”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="004C4DBA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ได้ลด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ทุนหุ้นสามัญ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จำนวนเงิน </w:t>
      </w:r>
      <w:r>
        <w:rPr>
          <w:rFonts w:ascii="Angsana New" w:hAnsi="Angsana New" w:cs="Angsana New"/>
          <w:bCs/>
          <w:spacing w:val="-2"/>
          <w:sz w:val="30"/>
          <w:szCs w:val="30"/>
        </w:rPr>
        <w:t>9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ล้านดอลลาร์สหรัฐ หรือเทียบเท่า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3,026.6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="003F27E2">
        <w:rPr>
          <w:rFonts w:ascii="Angsana New" w:hAnsi="Angsana New" w:cs="Angsana New"/>
          <w:b/>
          <w:spacing w:val="-2"/>
          <w:sz w:val="30"/>
          <w:szCs w:val="30"/>
          <w:lang w:val="en-GB"/>
        </w:rPr>
        <w:br/>
      </w:r>
      <w:r w:rsidRPr="003F27E2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โดย </w:t>
      </w:r>
      <w:r w:rsidRPr="009A6CED">
        <w:rPr>
          <w:rFonts w:ascii="Angsana New" w:hAnsi="Angsana New" w:cs="Angsana New"/>
          <w:bCs/>
          <w:spacing w:val="-2"/>
          <w:sz w:val="30"/>
          <w:szCs w:val="30"/>
        </w:rPr>
        <w:t>TUAIH</w:t>
      </w:r>
      <w:r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>ได้ทำการจดทะเบียนลดหุ้นสามัญแล้วเสร็จ</w:t>
      </w:r>
      <w:r w:rsidR="003F27E2">
        <w:rPr>
          <w:rFonts w:ascii="Angsana New" w:hAnsi="Angsana New" w:cs="Angsana New" w:hint="cs"/>
          <w:b/>
          <w:spacing w:val="-2"/>
          <w:sz w:val="30"/>
          <w:szCs w:val="30"/>
          <w:cs/>
        </w:rPr>
        <w:t>เมื่อ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วันที่ </w:t>
      </w:r>
      <w:r w:rsidR="004C4DBA" w:rsidRPr="007E293C">
        <w:rPr>
          <w:rFonts w:ascii="Angsana New" w:hAnsi="Angsana New" w:cs="Angsana New"/>
          <w:bCs/>
          <w:spacing w:val="-2"/>
          <w:sz w:val="30"/>
          <w:szCs w:val="30"/>
        </w:rPr>
        <w:t>22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 กันยายน </w:t>
      </w:r>
      <w:r w:rsidR="004C4DBA" w:rsidRPr="007E293C">
        <w:rPr>
          <w:rFonts w:ascii="Angsana New" w:hAnsi="Angsana New" w:cs="Angsana New"/>
          <w:bCs/>
          <w:spacing w:val="-2"/>
          <w:sz w:val="30"/>
          <w:szCs w:val="30"/>
        </w:rPr>
        <w:t>2568</w:t>
      </w:r>
    </w:p>
    <w:p w14:paraId="63095EF2" w14:textId="77777777" w:rsidR="009A6CED" w:rsidRDefault="009A6CED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58BCE63B" w14:textId="4B3FA0D1" w:rsidR="000176FF" w:rsidRDefault="005642A3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E7E9A">
        <w:rPr>
          <w:rFonts w:asciiTheme="majorBidi" w:hAnsiTheme="majorBidi" w:cs="Angsana New"/>
          <w:sz w:val="30"/>
          <w:szCs w:val="30"/>
        </w:rPr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81"/>
        <w:gridCol w:w="2160"/>
        <w:gridCol w:w="360"/>
        <w:gridCol w:w="1890"/>
      </w:tblGrid>
      <w:tr w:rsidR="000176FF" w:rsidRPr="00A85D0A" w14:paraId="0B6320C4" w14:textId="77777777" w:rsidTr="00346CB7">
        <w:trPr>
          <w:cantSplit/>
          <w:trHeight w:val="343"/>
          <w:tblHeader/>
        </w:trPr>
        <w:tc>
          <w:tcPr>
            <w:tcW w:w="4781" w:type="dxa"/>
            <w:vAlign w:val="bottom"/>
            <w:hideMark/>
          </w:tcPr>
          <w:p w14:paraId="22E9CB9F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1B636ED0" w14:textId="77777777" w:rsidTr="00346CB7">
        <w:trPr>
          <w:cantSplit/>
          <w:trHeight w:val="343"/>
          <w:tblHeader/>
        </w:trPr>
        <w:tc>
          <w:tcPr>
            <w:tcW w:w="4781" w:type="dxa"/>
            <w:vAlign w:val="bottom"/>
          </w:tcPr>
          <w:p w14:paraId="74ECC7CE" w14:textId="3B7C6DB6" w:rsidR="00AD57CD" w:rsidRPr="00C70B18" w:rsidRDefault="007E02C3" w:rsidP="00AD57CD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="00AD57C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160" w:type="dxa"/>
            <w:vAlign w:val="bottom"/>
          </w:tcPr>
          <w:p w14:paraId="3ABA2A6A" w14:textId="4BABA446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346CB7">
        <w:trPr>
          <w:cantSplit/>
          <w:trHeight w:val="346"/>
          <w:tblHeader/>
        </w:trPr>
        <w:tc>
          <w:tcPr>
            <w:tcW w:w="4781" w:type="dxa"/>
            <w:vAlign w:val="bottom"/>
          </w:tcPr>
          <w:p w14:paraId="509EDBB5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346CB7">
        <w:trPr>
          <w:cantSplit/>
          <w:trHeight w:hRule="exact" w:val="374"/>
        </w:trPr>
        <w:tc>
          <w:tcPr>
            <w:tcW w:w="4781" w:type="dxa"/>
            <w:hideMark/>
          </w:tcPr>
          <w:p w14:paraId="347D16FE" w14:textId="4DFF9E47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B02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DE7E172" w14:textId="34436F8A" w:rsidR="000176FF" w:rsidRPr="00A85D0A" w:rsidRDefault="00DD2224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8,464,125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5B9442AC" w:rsidR="000176FF" w:rsidRPr="00D11963" w:rsidRDefault="00DD2224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C271B6" w:rsidRPr="00A85D0A" w14:paraId="5FB8B5B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0B2C7C59" w14:textId="71D07B76" w:rsidR="00C271B6" w:rsidRDefault="00C271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44AB2385" w14:textId="080457E3" w:rsidR="00C271B6" w:rsidRPr="009A6CED" w:rsidRDefault="009A6CE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47E8034" w14:textId="77777777" w:rsidR="00C271B6" w:rsidRPr="00603092" w:rsidRDefault="00C27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093165" w14:textId="639EB231" w:rsidR="00C271B6" w:rsidRPr="00E372AC" w:rsidRDefault="009A6CE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</w:rPr>
              <w:t>3,625,780</w:t>
            </w:r>
          </w:p>
        </w:tc>
      </w:tr>
      <w:tr w:rsidR="009A6CED" w:rsidRPr="00A85D0A" w14:paraId="33CE9C6B" w14:textId="77777777" w:rsidTr="00346CB7">
        <w:trPr>
          <w:cantSplit/>
          <w:trHeight w:hRule="exact" w:val="374"/>
        </w:trPr>
        <w:tc>
          <w:tcPr>
            <w:tcW w:w="4781" w:type="dxa"/>
            <w:hideMark/>
          </w:tcPr>
          <w:p w14:paraId="75419988" w14:textId="0FC1D96D" w:rsidR="009A6CED" w:rsidRPr="00915B53" w:rsidRDefault="009A6CED" w:rsidP="009A6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3910529F" w:rsidR="009A6CED" w:rsidRPr="009A6CED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696,467</w:t>
            </w:r>
          </w:p>
        </w:tc>
        <w:tc>
          <w:tcPr>
            <w:tcW w:w="360" w:type="dxa"/>
          </w:tcPr>
          <w:p w14:paraId="0CEA7569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5A26DE09" w:rsidR="009A6CED" w:rsidRPr="00EE0D72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6CED" w:rsidRPr="00A85D0A" w14:paraId="10DC2F6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1853869F" w14:textId="28882B1F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423E5F10" w:rsidR="009A6CED" w:rsidRPr="009A6CED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(7,082)</w:t>
            </w:r>
          </w:p>
        </w:tc>
        <w:tc>
          <w:tcPr>
            <w:tcW w:w="360" w:type="dxa"/>
          </w:tcPr>
          <w:p w14:paraId="21E14B95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2020F01D" w:rsidR="009A6CED" w:rsidRPr="00D11963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6CED" w:rsidRPr="00A85D0A" w14:paraId="6BBF26CD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73C8E8B1" w14:textId="77777777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6DD1BAEE" w:rsidR="009A6CED" w:rsidRPr="009A6CED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(280,482)</w:t>
            </w:r>
          </w:p>
        </w:tc>
        <w:tc>
          <w:tcPr>
            <w:tcW w:w="360" w:type="dxa"/>
          </w:tcPr>
          <w:p w14:paraId="2604EF0D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2AA85124" w:rsidR="009A6CED" w:rsidRPr="00D11963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6CED" w:rsidRPr="00A85D0A" w14:paraId="340023AE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1F406D34" w14:textId="77777777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21FD3FAA" w:rsidR="009A6CED" w:rsidRPr="009A6CED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(383,594)</w:t>
            </w:r>
          </w:p>
        </w:tc>
        <w:tc>
          <w:tcPr>
            <w:tcW w:w="360" w:type="dxa"/>
          </w:tcPr>
          <w:p w14:paraId="697D40C0" w14:textId="77777777" w:rsidR="009A6CED" w:rsidRPr="00603092" w:rsidRDefault="009A6CED" w:rsidP="009A6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163DAC4B" w:rsidR="009A6CED" w:rsidRPr="00D11963" w:rsidRDefault="009A6CED" w:rsidP="009A6CE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0937234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0465AA59" w14:textId="652149C1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B0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455FE63A" w:rsidR="00EE0D72" w:rsidRPr="00FC38CE" w:rsidRDefault="009A6CE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8,489,434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401A54EA" w:rsidR="00EE0D72" w:rsidRPr="00EE0D72" w:rsidRDefault="009A6CE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6C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7,415,087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58FC06B5" w14:textId="77777777" w:rsidR="00247F69" w:rsidRDefault="00247F69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435B6745" w14:textId="77777777" w:rsidR="00247F69" w:rsidRDefault="00247F69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2C86A3A3" w14:textId="475F9BF7" w:rsidR="003C3F54" w:rsidRDefault="00D0371B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bookmarkStart w:id="2" w:name="_Hlk164442365"/>
      <w:r w:rsidRPr="00E64990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ในเดือนมีนาคม</w:t>
      </w:r>
      <w:r w:rsidRPr="00E649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4990">
        <w:rPr>
          <w:rFonts w:asciiTheme="majorBidi" w:hAnsiTheme="majorBidi" w:cs="Angsana New"/>
          <w:sz w:val="30"/>
          <w:szCs w:val="30"/>
        </w:rPr>
        <w:t>256</w:t>
      </w:r>
      <w:r w:rsidR="0011445A" w:rsidRPr="00E64990">
        <w:rPr>
          <w:rFonts w:asciiTheme="majorBidi" w:hAnsiTheme="majorBidi" w:cs="Angsana New" w:hint="cs"/>
          <w:sz w:val="30"/>
          <w:szCs w:val="30"/>
          <w:cs/>
        </w:rPr>
        <w:t>8</w:t>
      </w:r>
      <w:r w:rsidRPr="00E64990">
        <w:rPr>
          <w:rFonts w:asciiTheme="majorBidi" w:hAnsiTheme="majorBidi" w:cs="Angsana New"/>
          <w:sz w:val="30"/>
          <w:szCs w:val="30"/>
        </w:rPr>
        <w:t xml:space="preserve"> </w:t>
      </w:r>
      <w:bookmarkEnd w:id="2"/>
      <w:r w:rsidRPr="00E6499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0187" w:rsidRPr="00E64990">
        <w:rPr>
          <w:rFonts w:asciiTheme="majorBidi" w:hAnsiTheme="majorBidi" w:cs="Angsana New" w:hint="cs"/>
          <w:sz w:val="30"/>
          <w:szCs w:val="30"/>
          <w:cs/>
        </w:rPr>
        <w:t>เข้าซื้อ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>หุ้นสามัญ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เพิ่มเติมในอัตรา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7C7FD0" w:rsidRPr="00E64990">
        <w:rPr>
          <w:rFonts w:asciiTheme="majorBidi" w:hAnsiTheme="majorBidi" w:cs="Angsana New"/>
          <w:sz w:val="30"/>
          <w:szCs w:val="30"/>
        </w:rPr>
        <w:t>8.78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ในบริษัท </w:t>
      </w:r>
      <w:r w:rsidR="009B0304" w:rsidRPr="00E64990">
        <w:rPr>
          <w:rFonts w:asciiTheme="majorBidi" w:hAnsiTheme="majorBidi" w:cs="Angsana New"/>
          <w:sz w:val="30"/>
          <w:szCs w:val="30"/>
        </w:rPr>
        <w:t>Avanti Feeds Limited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/>
          <w:sz w:val="30"/>
          <w:szCs w:val="30"/>
          <w:cs/>
        </w:rPr>
        <w:t>(“</w:t>
      </w:r>
      <w:r w:rsidR="009B0304" w:rsidRPr="00E64990">
        <w:rPr>
          <w:rFonts w:asciiTheme="majorBidi" w:hAnsiTheme="majorBidi" w:cs="Angsana New"/>
          <w:sz w:val="30"/>
          <w:szCs w:val="30"/>
        </w:rPr>
        <w:t>AFL”)</w:t>
      </w:r>
      <w:r w:rsidR="007C7FD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022C3" w:rsidRPr="00F022C3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</w:t>
      </w:r>
      <w:r w:rsidR="00F022C3">
        <w:rPr>
          <w:rFonts w:asciiTheme="majorBidi" w:hAnsiTheme="majorBidi" w:cs="Angsana New" w:hint="cs"/>
          <w:sz w:val="30"/>
          <w:szCs w:val="30"/>
          <w:cs/>
        </w:rPr>
        <w:t xml:space="preserve">ของกลุ่มบริษัท </w:t>
      </w:r>
      <w:r w:rsidR="007C7FD0">
        <w:rPr>
          <w:rFonts w:asciiTheme="majorBidi" w:hAnsiTheme="majorBidi" w:cs="Angsana New" w:hint="cs"/>
          <w:sz w:val="30"/>
          <w:szCs w:val="30"/>
          <w:cs/>
        </w:rPr>
        <w:t>จากบริษัทย่อยแห่งหนึ่ง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9B03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3A8C">
        <w:rPr>
          <w:rFonts w:asciiTheme="majorBidi" w:hAnsiTheme="majorBidi" w:cs="Angsana New" w:hint="cs"/>
          <w:sz w:val="30"/>
          <w:szCs w:val="30"/>
          <w:cs/>
        </w:rPr>
        <w:t xml:space="preserve">โดยมีราคาซื้อรวม </w:t>
      </w:r>
      <w:r w:rsidR="00E972C1">
        <w:rPr>
          <w:rFonts w:asciiTheme="majorBidi" w:hAnsiTheme="majorBidi" w:cs="Angsana New"/>
          <w:sz w:val="30"/>
          <w:szCs w:val="30"/>
        </w:rPr>
        <w:t xml:space="preserve">9,181.1 </w:t>
      </w:r>
      <w:r w:rsidR="00E972C1">
        <w:rPr>
          <w:rFonts w:asciiTheme="majorBidi" w:hAnsiTheme="majorBidi" w:cs="Angsana New" w:hint="cs"/>
          <w:sz w:val="30"/>
          <w:szCs w:val="30"/>
          <w:cs/>
        </w:rPr>
        <w:t>ล้านรู</w:t>
      </w:r>
      <w:r w:rsidR="00FB390B">
        <w:rPr>
          <w:rFonts w:asciiTheme="majorBidi" w:hAnsiTheme="majorBidi" w:cs="Angsana New" w:hint="cs"/>
          <w:sz w:val="30"/>
          <w:szCs w:val="30"/>
          <w:cs/>
        </w:rPr>
        <w:t>ปีอินเดีย หรือ</w:t>
      </w:r>
      <w:r w:rsidR="003E3BE5" w:rsidRPr="003E3BE5">
        <w:rPr>
          <w:rFonts w:asciiTheme="majorBidi" w:hAnsiTheme="majorBidi" w:cs="Angsana New" w:hint="cs"/>
          <w:sz w:val="30"/>
          <w:szCs w:val="30"/>
          <w:cs/>
        </w:rPr>
        <w:t>เทียบเท่า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B390B">
        <w:rPr>
          <w:rFonts w:asciiTheme="majorBidi" w:hAnsiTheme="majorBidi" w:cs="Angsana New"/>
          <w:sz w:val="30"/>
          <w:szCs w:val="30"/>
        </w:rPr>
        <w:t>3,625.8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="008D6E68">
        <w:rPr>
          <w:rFonts w:asciiTheme="majorBidi" w:hAnsiTheme="majorBidi" w:cs="Angsana New" w:hint="cs"/>
          <w:sz w:val="30"/>
          <w:szCs w:val="30"/>
          <w:cs/>
        </w:rPr>
        <w:t>การเข้าซื้อหุ้นสามัญนี้เป็นผลจากการ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ให้เป็นไปตาม</w:t>
      </w:r>
      <w:r w:rsidR="0094106C">
        <w:rPr>
          <w:rFonts w:asciiTheme="majorBidi" w:hAnsiTheme="majorBidi" w:cs="Angsana New" w:hint="cs"/>
          <w:sz w:val="30"/>
          <w:szCs w:val="30"/>
          <w:cs/>
        </w:rPr>
        <w:t>การเปลี่ยนแปลง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ข้อกำหนดของกฎหมายที่เกี่ยวข้อง</w:t>
      </w:r>
      <w:r w:rsidR="000B5B8B">
        <w:rPr>
          <w:rFonts w:asciiTheme="majorBidi" w:hAnsiTheme="majorBidi" w:cs="Angsana New" w:hint="cs"/>
          <w:sz w:val="30"/>
          <w:szCs w:val="30"/>
          <w:cs/>
        </w:rPr>
        <w:t>ในประเทศอินเดีย</w:t>
      </w:r>
      <w:r w:rsidR="00F168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A77A2">
        <w:rPr>
          <w:rFonts w:asciiTheme="majorBidi" w:hAnsiTheme="majorBidi" w:cs="Angsana New" w:hint="cs"/>
          <w:sz w:val="30"/>
          <w:szCs w:val="30"/>
          <w:cs/>
        </w:rPr>
        <w:t>สัดส่วน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การถือ</w:t>
      </w:r>
      <w:r w:rsidR="00EA77A2">
        <w:rPr>
          <w:rFonts w:asciiTheme="majorBidi" w:hAnsiTheme="majorBidi" w:cs="Angsana New" w:hint="cs"/>
          <w:sz w:val="30"/>
          <w:szCs w:val="30"/>
          <w:cs/>
        </w:rPr>
        <w:t>เงินลงทุน</w:t>
      </w:r>
      <w:r w:rsidR="008F608D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 w:rsidR="00F37A2B">
        <w:rPr>
          <w:rFonts w:asciiTheme="majorBidi" w:hAnsiTheme="majorBidi" w:cs="Angsana New" w:hint="cs"/>
          <w:sz w:val="30"/>
          <w:szCs w:val="30"/>
          <w:cs/>
        </w:rPr>
        <w:t>ไม่มีการเปลี่ยนแปลง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เท่ากับ</w:t>
      </w:r>
      <w:r w:rsidR="00242D92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242D92">
        <w:rPr>
          <w:rFonts w:asciiTheme="majorBidi" w:hAnsiTheme="majorBidi" w:cs="Angsana New"/>
          <w:sz w:val="30"/>
          <w:szCs w:val="30"/>
        </w:rPr>
        <w:t>24.21</w:t>
      </w:r>
    </w:p>
    <w:p w14:paraId="6D052639" w14:textId="77777777" w:rsidR="006433EC" w:rsidRDefault="006433EC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29AEB5B" w14:textId="6B6D5F4C" w:rsidR="006433EC" w:rsidRDefault="009E72E5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eastAsia="Arial Unicode MS" w:hAnsiTheme="majorBidi" w:cs="Angsana New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eastAsia="Arial Unicode MS" w:hAnsiTheme="majorBidi" w:cs="Angsana New"/>
          <w:sz w:val="30"/>
          <w:szCs w:val="30"/>
        </w:rPr>
        <w:t xml:space="preserve">2567 </w:t>
      </w:r>
      <w:r w:rsidRPr="009E72E5">
        <w:rPr>
          <w:rFonts w:asciiTheme="majorBidi" w:eastAsia="Arial Unicode MS" w:hAnsiTheme="majorBidi" w:cs="Angsana New" w:hint="cs"/>
          <w:sz w:val="30"/>
          <w:szCs w:val="30"/>
          <w:cs/>
        </w:rPr>
        <w:t>บริษัทย่อยของกลุ่มบริษัทได้ทำสัญญาซื้อขายเพื่อขายเงินลงทุนทั้งหมดของบริษัทร่วม</w:t>
      </w:r>
      <w:r w:rsidRPr="009E72E5">
        <w:rPr>
          <w:rFonts w:asciiTheme="majorBidi" w:eastAsia="Arial Unicode MS" w:hAnsiTheme="majorBidi" w:cs="Angsana New"/>
          <w:sz w:val="30"/>
          <w:szCs w:val="30"/>
          <w:cs/>
        </w:rPr>
        <w:t xml:space="preserve"> </w:t>
      </w:r>
      <w:r w:rsidRPr="009E72E5">
        <w:rPr>
          <w:rFonts w:asciiTheme="majorBidi" w:eastAsia="Arial Unicode MS" w:hAnsiTheme="majorBidi" w:cs="Angsana New"/>
          <w:sz w:val="30"/>
          <w:szCs w:val="30"/>
        </w:rPr>
        <w:t>LDH (La Doria) Limited</w:t>
      </w:r>
      <w:r w:rsidRPr="009E72E5">
        <w:rPr>
          <w:rFonts w:asciiTheme="majorBidi" w:eastAsia="Arial Unicode MS" w:hAnsiTheme="majorBidi" w:cs="Angsana New" w:hint="cs"/>
          <w:sz w:val="30"/>
          <w:szCs w:val="30"/>
        </w:rPr>
        <w:t xml:space="preserve"> </w:t>
      </w:r>
      <w:r w:rsidRPr="009E72E5">
        <w:rPr>
          <w:rFonts w:asciiTheme="majorBidi" w:eastAsia="Arial Unicode MS" w:hAnsiTheme="majorBidi" w:cs="Angsana New" w:hint="cs"/>
          <w:sz w:val="30"/>
          <w:szCs w:val="30"/>
          <w:cs/>
        </w:rPr>
        <w:t>ให้กับผู้ลงทุนซึ่งเป็นบุคคลภายนอก</w:t>
      </w:r>
      <w:r w:rsidRPr="009E72E5">
        <w:rPr>
          <w:rFonts w:asciiTheme="majorBidi" w:eastAsia="Arial Unicode MS" w:hAnsiTheme="majorBidi" w:cs="Angsana New"/>
          <w:sz w:val="30"/>
          <w:szCs w:val="30"/>
          <w:cs/>
        </w:rPr>
        <w:t xml:space="preserve"> </w:t>
      </w:r>
      <w:r w:rsidR="00EC0344">
        <w:rPr>
          <w:rFonts w:asciiTheme="majorBidi" w:hAnsiTheme="majorBidi" w:cs="Angsana New" w:hint="cs"/>
          <w:sz w:val="30"/>
          <w:szCs w:val="30"/>
          <w:cs/>
        </w:rPr>
        <w:t>ต่อมา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 w:rsidR="00EC0344">
        <w:rPr>
          <w:rFonts w:asciiTheme="majorBidi" w:hAnsiTheme="majorBidi" w:cs="Angsana New" w:hint="cs"/>
          <w:sz w:val="30"/>
          <w:szCs w:val="30"/>
          <w:cs/>
        </w:rPr>
        <w:t>มีการปรับมูลค่าจากการขาย</w:t>
      </w:r>
      <w:r w:rsidR="00EC0344" w:rsidRPr="000D6605">
        <w:rPr>
          <w:rFonts w:asciiTheme="majorBidi" w:hAnsiTheme="majorBidi" w:cs="Angsana New"/>
          <w:spacing w:val="-4"/>
          <w:sz w:val="30"/>
          <w:szCs w:val="30"/>
          <w:cs/>
        </w:rPr>
        <w:t>เงินลงทุนดังกล่าว</w:t>
      </w:r>
      <w:r w:rsidRPr="000D6605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0D6605">
        <w:rPr>
          <w:rFonts w:asciiTheme="majorBidi" w:hAnsiTheme="majorBidi" w:cs="Angsana New"/>
          <w:spacing w:val="-4"/>
          <w:sz w:val="30"/>
          <w:szCs w:val="30"/>
          <w:cs/>
        </w:rPr>
        <w:t>ส่งผลให้</w:t>
      </w:r>
      <w:r w:rsidR="0059385A" w:rsidRPr="000D6605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กลุ่มบริษัทรับรู้กำไร</w:t>
      </w:r>
      <w:r w:rsidR="008D7A87" w:rsidRPr="000D6605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จากการขาย</w:t>
      </w:r>
      <w:r w:rsidRPr="000D6605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เป็น</w:t>
      </w:r>
      <w:r w:rsidR="001343E6" w:rsidRPr="000D6605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จำนวน</w:t>
      </w:r>
      <w:r w:rsidR="001343E6" w:rsidRPr="000D6605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1343E6" w:rsidRPr="000D6605">
        <w:rPr>
          <w:rFonts w:asciiTheme="majorBidi" w:eastAsia="Arial Unicode MS" w:hAnsiTheme="majorBidi" w:cs="Angsana New"/>
          <w:spacing w:val="-4"/>
          <w:sz w:val="30"/>
          <w:szCs w:val="30"/>
        </w:rPr>
        <w:t xml:space="preserve">14.8 </w:t>
      </w:r>
      <w:r w:rsidR="001343E6" w:rsidRPr="000D6605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ล้านบาท</w:t>
      </w:r>
      <w:r w:rsidR="002B3A8F" w:rsidRPr="000D660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0D6605">
        <w:rPr>
          <w:rFonts w:asciiTheme="majorBidi" w:hAnsiTheme="majorBidi" w:cs="Angsana New"/>
          <w:spacing w:val="-4"/>
          <w:sz w:val="30"/>
          <w:szCs w:val="30"/>
          <w:cs/>
        </w:rPr>
        <w:t>ซึ่ง</w:t>
      </w:r>
      <w:r w:rsidR="005267F7" w:rsidRPr="000D6605">
        <w:rPr>
          <w:rFonts w:asciiTheme="majorBidi" w:hAnsiTheme="majorBidi" w:cs="Angsana New"/>
          <w:spacing w:val="-4"/>
          <w:sz w:val="30"/>
          <w:szCs w:val="30"/>
          <w:cs/>
        </w:rPr>
        <w:t>แสดงเป็นกำไร (ขาดทุน) อื่น</w:t>
      </w:r>
      <w:r w:rsidR="005267F7">
        <w:rPr>
          <w:rFonts w:asciiTheme="majorBidi" w:hAnsiTheme="majorBidi" w:cs="Angsana New" w:hint="cs"/>
          <w:sz w:val="30"/>
          <w:szCs w:val="30"/>
          <w:cs/>
        </w:rPr>
        <w:t>ในงบกำไรขาดทุนรวมสำหรับงวด</w:t>
      </w:r>
      <w:r w:rsidR="007E02C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5267F7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C9058A">
        <w:rPr>
          <w:rFonts w:asciiTheme="majorBidi" w:hAnsiTheme="majorBidi" w:cs="Angsana New" w:hint="cs"/>
          <w:sz w:val="30"/>
          <w:szCs w:val="30"/>
          <w:cs/>
        </w:rPr>
        <w:t xml:space="preserve">สิ้นสุดวันที่ </w:t>
      </w:r>
      <w:r w:rsidR="00C9058A">
        <w:rPr>
          <w:rFonts w:asciiTheme="majorBidi" w:hAnsiTheme="majorBidi" w:cs="Angsana New"/>
          <w:sz w:val="30"/>
          <w:szCs w:val="30"/>
        </w:rPr>
        <w:t>30</w:t>
      </w:r>
      <w:r w:rsidR="00C9058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E02C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C9058A">
        <w:rPr>
          <w:rFonts w:asciiTheme="majorBidi" w:hAnsiTheme="majorBidi" w:cs="Angsana New"/>
          <w:sz w:val="30"/>
          <w:szCs w:val="30"/>
        </w:rPr>
        <w:t xml:space="preserve"> 2568</w:t>
      </w:r>
      <w:r w:rsidR="002B3A8F">
        <w:rPr>
          <w:rFonts w:asciiTheme="majorBidi" w:hAnsiTheme="majorBidi" w:cs="Angsana New"/>
          <w:sz w:val="30"/>
          <w:szCs w:val="30"/>
        </w:rPr>
        <w:t xml:space="preserve"> </w:t>
      </w:r>
    </w:p>
    <w:p w14:paraId="51E9993F" w14:textId="77777777" w:rsidR="009E72E5" w:rsidRPr="009B0304" w:rsidRDefault="009E72E5" w:rsidP="009A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="Angsana New"/>
          <w:sz w:val="30"/>
          <w:szCs w:val="30"/>
          <w:cs/>
        </w:rPr>
      </w:pPr>
    </w:p>
    <w:p w14:paraId="36A8A370" w14:textId="00FAB274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4BCF08A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289C4014" w:rsidR="00AD57CD" w:rsidRPr="00C70B18" w:rsidRDefault="007E02C3" w:rsidP="00AD57CD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="00AD57C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FA598F8" w14:textId="77777777" w:rsidR="00AD57CD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346CB7">
        <w:trPr>
          <w:cantSplit/>
          <w:trHeight w:val="346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7E293C">
        <w:trPr>
          <w:cantSplit/>
          <w:trHeight w:hRule="exact" w:val="374"/>
        </w:trPr>
        <w:tc>
          <w:tcPr>
            <w:tcW w:w="4860" w:type="dxa"/>
            <w:hideMark/>
          </w:tcPr>
          <w:p w14:paraId="763E61CD" w14:textId="7E045C32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A18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523AEA96" w14:textId="1E4360C0" w:rsidR="000176FF" w:rsidRPr="00FC38CE" w:rsidRDefault="00DD2224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5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356,942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58E572EB" w:rsidR="000176FF" w:rsidRPr="00D11963" w:rsidRDefault="00DD2224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58,646</w:t>
            </w:r>
          </w:p>
        </w:tc>
      </w:tr>
      <w:tr w:rsidR="009A6CED" w:rsidRPr="00A85D0A" w14:paraId="4DBAB3CE" w14:textId="77777777" w:rsidTr="007E293C">
        <w:trPr>
          <w:cantSplit/>
          <w:trHeight w:hRule="exact" w:val="374"/>
        </w:trPr>
        <w:tc>
          <w:tcPr>
            <w:tcW w:w="4860" w:type="dxa"/>
          </w:tcPr>
          <w:p w14:paraId="0C8D01DE" w14:textId="2047816B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สุทธิ</w:t>
            </w:r>
          </w:p>
        </w:tc>
        <w:tc>
          <w:tcPr>
            <w:tcW w:w="2070" w:type="dxa"/>
          </w:tcPr>
          <w:p w14:paraId="188D549A" w14:textId="6BB4C206" w:rsidR="009A6CED" w:rsidRPr="00FC38CE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8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="Angsana New"/>
                <w:sz w:val="30"/>
                <w:szCs w:val="30"/>
                <w:lang w:bidi="th-TH"/>
              </w:rPr>
              <w:t>(13,739)</w:t>
            </w:r>
          </w:p>
        </w:tc>
        <w:tc>
          <w:tcPr>
            <w:tcW w:w="360" w:type="dxa"/>
          </w:tcPr>
          <w:p w14:paraId="00F35F35" w14:textId="77777777" w:rsidR="009A6CED" w:rsidRPr="00603092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2C9CC04B" w:rsidR="009A6CED" w:rsidRPr="00327EB5" w:rsidRDefault="009A6CED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6CED" w:rsidRPr="00A85D0A" w14:paraId="60E4E8DE" w14:textId="77777777" w:rsidTr="007E293C">
        <w:trPr>
          <w:cantSplit/>
          <w:trHeight w:hRule="exact" w:val="374"/>
        </w:trPr>
        <w:tc>
          <w:tcPr>
            <w:tcW w:w="4860" w:type="dxa"/>
          </w:tcPr>
          <w:p w14:paraId="677DFD59" w14:textId="5BF09FE0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070" w:type="dxa"/>
          </w:tcPr>
          <w:p w14:paraId="676D1EDD" w14:textId="108454EC" w:rsidR="009A6CED" w:rsidRPr="009404F5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8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9A6CED">
              <w:rPr>
                <w:rFonts w:asciiTheme="majorBidi" w:hAnsiTheme="majorBidi" w:cs="Angsana New"/>
                <w:sz w:val="30"/>
                <w:szCs w:val="30"/>
                <w:lang w:bidi="th-TH"/>
              </w:rPr>
              <w:t>(695)</w:t>
            </w:r>
          </w:p>
        </w:tc>
        <w:tc>
          <w:tcPr>
            <w:tcW w:w="360" w:type="dxa"/>
          </w:tcPr>
          <w:p w14:paraId="6045F4D3" w14:textId="77777777" w:rsidR="009A6CED" w:rsidRPr="00603092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6CE3C1C" w14:textId="1489C0E9" w:rsidR="009A6CED" w:rsidRDefault="009A6CED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6CED" w:rsidRPr="00A85D0A" w14:paraId="24210002" w14:textId="77777777" w:rsidTr="007E293C">
        <w:trPr>
          <w:cantSplit/>
          <w:trHeight w:hRule="exact" w:val="374"/>
        </w:trPr>
        <w:tc>
          <w:tcPr>
            <w:tcW w:w="4860" w:type="dxa"/>
          </w:tcPr>
          <w:p w14:paraId="0E90D5BF" w14:textId="77777777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3FBA9536" w:rsidR="009A6CED" w:rsidRPr="00FC38CE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5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="Angsana New"/>
                <w:sz w:val="30"/>
                <w:szCs w:val="30"/>
                <w:lang w:bidi="th-TH"/>
              </w:rPr>
              <w:t>23,535</w:t>
            </w:r>
          </w:p>
        </w:tc>
        <w:tc>
          <w:tcPr>
            <w:tcW w:w="360" w:type="dxa"/>
          </w:tcPr>
          <w:p w14:paraId="62102592" w14:textId="77777777" w:rsidR="009A6CED" w:rsidRPr="00603092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03BA6A73" w:rsidR="009A6CED" w:rsidRPr="00D11963" w:rsidRDefault="009A6CED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6CED" w:rsidRPr="00A85D0A" w14:paraId="33F5EB42" w14:textId="77777777" w:rsidTr="007E293C">
        <w:trPr>
          <w:cantSplit/>
          <w:trHeight w:hRule="exact" w:val="374"/>
        </w:trPr>
        <w:tc>
          <w:tcPr>
            <w:tcW w:w="4860" w:type="dxa"/>
          </w:tcPr>
          <w:p w14:paraId="210A006E" w14:textId="77777777" w:rsidR="009A6CED" w:rsidRPr="00915B53" w:rsidRDefault="009A6CED" w:rsidP="009A6CE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73FB0A49" w:rsidR="009A6CED" w:rsidRPr="00FC38CE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5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="Angsana New"/>
                <w:sz w:val="30"/>
                <w:szCs w:val="30"/>
                <w:lang w:bidi="th-TH"/>
              </w:rPr>
              <w:t>5,784</w:t>
            </w:r>
          </w:p>
        </w:tc>
        <w:tc>
          <w:tcPr>
            <w:tcW w:w="360" w:type="dxa"/>
          </w:tcPr>
          <w:p w14:paraId="1E745760" w14:textId="77777777" w:rsidR="009A6CED" w:rsidRPr="00603092" w:rsidRDefault="009A6CE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219277A9" w:rsidR="009A6CED" w:rsidRPr="00D11963" w:rsidRDefault="009A6CED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52BD4D04" w14:textId="77777777" w:rsidTr="007E293C">
        <w:trPr>
          <w:cantSplit/>
          <w:trHeight w:hRule="exact" w:val="374"/>
        </w:trPr>
        <w:tc>
          <w:tcPr>
            <w:tcW w:w="4860" w:type="dxa"/>
          </w:tcPr>
          <w:p w14:paraId="7C4F1E03" w14:textId="2853E934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A1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69179043" w:rsidR="00EE0D72" w:rsidRPr="00FC38CE" w:rsidRDefault="009A6CE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5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371,827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5B4C2E47" w:rsidR="00EE0D72" w:rsidRPr="00EE0D72" w:rsidRDefault="009A6CED" w:rsidP="00247F6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6C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58,646</w:t>
            </w:r>
          </w:p>
        </w:tc>
      </w:tr>
    </w:tbl>
    <w:p w14:paraId="1CFDC2B9" w14:textId="77777777" w:rsidR="00002AD3" w:rsidRDefault="00002AD3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48BCFF" w14:textId="2FA45795" w:rsidR="00193F31" w:rsidRDefault="00E931A6" w:rsidP="000D6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บริษัทย่</w:t>
      </w:r>
      <w:r w:rsidR="00D27199">
        <w:rPr>
          <w:rFonts w:ascii="Angsana New" w:hAnsi="Angsana New" w:cs="Angsana New" w:hint="cs"/>
          <w:sz w:val="30"/>
          <w:szCs w:val="30"/>
          <w:cs/>
        </w:rPr>
        <w:t>อย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="004A19A9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A19A9">
        <w:rPr>
          <w:rFonts w:ascii="Angsana New" w:hAnsi="Angsana New" w:cs="Angsana New" w:hint="cs"/>
          <w:sz w:val="30"/>
          <w:szCs w:val="30"/>
          <w:cs/>
        </w:rPr>
        <w:t>ขายเงินลงทุน</w:t>
      </w:r>
      <w:r w:rsidR="00731DA6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="00850E43">
        <w:rPr>
          <w:rFonts w:ascii="Angsana New" w:hAnsi="Angsana New" w:cs="Angsana New" w:hint="cs"/>
          <w:sz w:val="30"/>
          <w:szCs w:val="30"/>
          <w:cs/>
        </w:rPr>
        <w:t>ใน</w:t>
      </w:r>
      <w:r w:rsidR="00731DA6">
        <w:rPr>
          <w:rFonts w:ascii="Angsana New" w:hAnsi="Angsana New" w:cs="Angsana New" w:hint="cs"/>
          <w:sz w:val="30"/>
          <w:szCs w:val="30"/>
          <w:cs/>
        </w:rPr>
        <w:t xml:space="preserve">บริษัทร่วมค้า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5A8A" w:rsidRPr="00D65A8A">
        <w:rPr>
          <w:rFonts w:ascii="Angsana New" w:hAnsi="Angsana New" w:cs="Angsana New"/>
          <w:sz w:val="30"/>
          <w:szCs w:val="30"/>
        </w:rPr>
        <w:t>Moresby International Holding Inc. (“MIH”)</w:t>
      </w:r>
      <w:r w:rsidR="00D65A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D81">
        <w:rPr>
          <w:rFonts w:ascii="Angsana New" w:hAnsi="Angsana New" w:cs="Angsana New" w:hint="cs"/>
          <w:sz w:val="30"/>
          <w:szCs w:val="30"/>
          <w:cs/>
        </w:rPr>
        <w:t>ให้กับบุคคลภายนอก</w:t>
      </w:r>
      <w:r w:rsidR="00850E43">
        <w:rPr>
          <w:rFonts w:ascii="Angsana New" w:hAnsi="Angsana New" w:cs="Angsana New" w:hint="cs"/>
          <w:sz w:val="30"/>
          <w:szCs w:val="30"/>
          <w:cs/>
        </w:rPr>
        <w:t>และ</w:t>
      </w:r>
      <w:r w:rsidR="00695531">
        <w:rPr>
          <w:rFonts w:ascii="Angsana New" w:hAnsi="Angsana New" w:cs="Angsana New" w:hint="cs"/>
          <w:sz w:val="30"/>
          <w:szCs w:val="30"/>
          <w:cs/>
        </w:rPr>
        <w:t>ชำระ</w:t>
      </w:r>
      <w:r w:rsidR="00FC6865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850E4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C6865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543092">
        <w:rPr>
          <w:rFonts w:ascii="Angsana New" w:hAnsi="Angsana New" w:cs="Angsana New"/>
          <w:sz w:val="30"/>
          <w:szCs w:val="30"/>
        </w:rPr>
        <w:t xml:space="preserve"> </w:t>
      </w:r>
      <w:r w:rsidR="00DD138D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3A172F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DD1FDB">
        <w:rPr>
          <w:rFonts w:ascii="Angsana New" w:hAnsi="Angsana New" w:cs="Angsana New" w:hint="cs"/>
          <w:sz w:val="30"/>
          <w:szCs w:val="30"/>
          <w:cs/>
        </w:rPr>
        <w:t>มูลค่าเงินลงทุน</w:t>
      </w:r>
      <w:r w:rsidR="009B174E">
        <w:rPr>
          <w:rFonts w:ascii="Angsana New" w:hAnsi="Angsana New" w:cs="Angsana New" w:hint="cs"/>
          <w:sz w:val="30"/>
          <w:szCs w:val="30"/>
          <w:cs/>
        </w:rPr>
        <w:t>ใน</w:t>
      </w:r>
      <w:r w:rsidR="00DD138D">
        <w:rPr>
          <w:rFonts w:ascii="Angsana New" w:hAnsi="Angsana New" w:cs="Angsana New"/>
          <w:sz w:val="30"/>
          <w:szCs w:val="30"/>
        </w:rPr>
        <w:t xml:space="preserve"> MIH </w:t>
      </w:r>
      <w:r w:rsidR="00DD138D">
        <w:rPr>
          <w:rFonts w:ascii="Angsana New" w:hAnsi="Angsana New" w:cs="Angsana New" w:hint="cs"/>
          <w:sz w:val="30"/>
          <w:szCs w:val="30"/>
          <w:cs/>
        </w:rPr>
        <w:t>คงเหลือใน</w:t>
      </w:r>
      <w:r w:rsidR="009B174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AE1B2F">
        <w:rPr>
          <w:rFonts w:ascii="Angsana New" w:hAnsi="Angsana New" w:cs="Angsana New" w:hint="cs"/>
          <w:sz w:val="30"/>
          <w:szCs w:val="30"/>
          <w:cs/>
        </w:rPr>
        <w:t>รวม</w:t>
      </w:r>
      <w:r w:rsidR="003A17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193E" w:rsidRPr="000D6605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กลุ่มบริษัทรับรู้ขาดทุนจากการขายเ</w:t>
      </w:r>
      <w:r w:rsidR="003C32F6">
        <w:rPr>
          <w:rFonts w:ascii="Angsana New" w:hAnsi="Angsana New" w:cs="Angsana New" w:hint="cs"/>
          <w:spacing w:val="-4"/>
          <w:sz w:val="30"/>
          <w:szCs w:val="30"/>
          <w:cs/>
        </w:rPr>
        <w:t>งินลงทุนเ</w:t>
      </w:r>
      <w:r w:rsidR="0072193E" w:rsidRPr="000D6605">
        <w:rPr>
          <w:rFonts w:ascii="Angsana New" w:hAnsi="Angsana New" w:cs="Angsana New"/>
          <w:spacing w:val="-4"/>
          <w:sz w:val="30"/>
          <w:szCs w:val="30"/>
          <w:cs/>
        </w:rPr>
        <w:t xml:space="preserve">ป็นจำนวน </w:t>
      </w:r>
      <w:r w:rsidR="00A40110" w:rsidRPr="000D6605">
        <w:rPr>
          <w:rFonts w:ascii="Angsana New" w:hAnsi="Angsana New" w:cs="Angsana New"/>
          <w:spacing w:val="-4"/>
          <w:sz w:val="30"/>
          <w:szCs w:val="30"/>
        </w:rPr>
        <w:t xml:space="preserve">28.8 </w:t>
      </w:r>
      <w:r w:rsidR="00A40110" w:rsidRPr="000D6605">
        <w:rPr>
          <w:rFonts w:ascii="Angsana New" w:hAnsi="Angsana New" w:cs="Angsana New"/>
          <w:spacing w:val="-4"/>
          <w:sz w:val="30"/>
          <w:szCs w:val="30"/>
          <w:cs/>
        </w:rPr>
        <w:t>ล้านบาท ซึ่งแสดงเป็นกำไร (ขาดทุน) อื่น</w:t>
      </w:r>
      <w:r w:rsidR="00A40110">
        <w:rPr>
          <w:rFonts w:ascii="Angsana New" w:hAnsi="Angsana New" w:cs="Angsana New" w:hint="cs"/>
          <w:sz w:val="30"/>
          <w:szCs w:val="30"/>
          <w:cs/>
        </w:rPr>
        <w:t>ในงบกำไรขาดทุน</w:t>
      </w:r>
      <w:r w:rsidR="00300DAD">
        <w:rPr>
          <w:rFonts w:ascii="Angsana New" w:hAnsi="Angsana New" w:cs="Angsana New" w:hint="cs"/>
          <w:sz w:val="30"/>
          <w:szCs w:val="30"/>
          <w:cs/>
        </w:rPr>
        <w:t>รวมสำหรับงวด</w:t>
      </w:r>
      <w:r w:rsidR="007E02C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00DAD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00DAD">
        <w:rPr>
          <w:rFonts w:ascii="Angsana New" w:hAnsi="Angsana New" w:cs="Angsana New"/>
          <w:sz w:val="30"/>
          <w:szCs w:val="30"/>
        </w:rPr>
        <w:t>30</w:t>
      </w:r>
      <w:r w:rsidR="007E02C3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300D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0DAD">
        <w:rPr>
          <w:rFonts w:ascii="Angsana New" w:hAnsi="Angsana New" w:cs="Angsana New"/>
          <w:sz w:val="30"/>
          <w:szCs w:val="30"/>
        </w:rPr>
        <w:t>2568</w:t>
      </w:r>
    </w:p>
    <w:p w14:paraId="0226F080" w14:textId="77777777" w:rsidR="00193F31" w:rsidRPr="00346CB7" w:rsidRDefault="00193F31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E1EF6F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E9F5F39" w14:textId="43EB0314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346CB7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245"/>
        <w:gridCol w:w="1529"/>
        <w:gridCol w:w="181"/>
        <w:gridCol w:w="1530"/>
        <w:gridCol w:w="180"/>
        <w:gridCol w:w="1440"/>
      </w:tblGrid>
      <w:tr w:rsidR="000176FF" w14:paraId="08BC4E36" w14:textId="77777777" w:rsidTr="00346CB7">
        <w:trPr>
          <w:cantSplit/>
          <w:trHeight w:val="330"/>
          <w:tblHeader/>
        </w:trPr>
        <w:tc>
          <w:tcPr>
            <w:tcW w:w="4176" w:type="dxa"/>
            <w:vAlign w:val="bottom"/>
          </w:tcPr>
          <w:p w14:paraId="1AC0C354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7012296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7CD" w14:paraId="57FDD6F3" w14:textId="77777777" w:rsidTr="00346CB7">
        <w:trPr>
          <w:cantSplit/>
          <w:trHeight w:val="337"/>
          <w:tblHeader/>
        </w:trPr>
        <w:tc>
          <w:tcPr>
            <w:tcW w:w="4176" w:type="dxa"/>
            <w:vAlign w:val="bottom"/>
          </w:tcPr>
          <w:p w14:paraId="3B112703" w14:textId="3700F898" w:rsidR="00AD57CD" w:rsidRPr="0024539C" w:rsidRDefault="007E02C3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AD57CD"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AD57C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5" w:type="dxa"/>
            <w:vAlign w:val="bottom"/>
          </w:tcPr>
          <w:p w14:paraId="1C127D2D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346CB7">
        <w:trPr>
          <w:cantSplit/>
          <w:trHeight w:val="315"/>
        </w:trPr>
        <w:tc>
          <w:tcPr>
            <w:tcW w:w="4176" w:type="dxa"/>
          </w:tcPr>
          <w:p w14:paraId="402C1D3E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76A9BC0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2224" w14:paraId="2065DE56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3B4F86A3" w14:textId="77777777" w:rsidR="00DD2224" w:rsidRPr="00E77E65" w:rsidRDefault="00DD2224" w:rsidP="00DD22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45" w:type="dxa"/>
          </w:tcPr>
          <w:p w14:paraId="74ECF8CC" w14:textId="77777777" w:rsidR="00DD2224" w:rsidRPr="00E77E65" w:rsidRDefault="00DD2224" w:rsidP="00DD22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577A3523" w:rsidR="00DD2224" w:rsidRPr="0075126C" w:rsidRDefault="00DD2224" w:rsidP="00DD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D2224">
              <w:rPr>
                <w:rFonts w:ascii="Angsana New" w:eastAsia="Cordia New" w:hAnsi="Angsana New" w:cs="Angsana New"/>
                <w:sz w:val="30"/>
                <w:szCs w:val="30"/>
              </w:rPr>
              <w:t>29,512,574</w:t>
            </w:r>
          </w:p>
        </w:tc>
        <w:tc>
          <w:tcPr>
            <w:tcW w:w="181" w:type="dxa"/>
          </w:tcPr>
          <w:p w14:paraId="39FEF966" w14:textId="77777777" w:rsidR="00DD2224" w:rsidRDefault="00DD2224" w:rsidP="00DD22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06556073" w:rsidR="00DD2224" w:rsidRPr="0075126C" w:rsidRDefault="00DD2224" w:rsidP="00DD2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D2224">
              <w:rPr>
                <w:rFonts w:ascii="Angsana New" w:eastAsia="Cordia New" w:hAnsi="Angsana New" w:cs="Angsana New"/>
                <w:sz w:val="30"/>
                <w:szCs w:val="30"/>
              </w:rPr>
              <w:t>15,056,455</w:t>
            </w:r>
          </w:p>
        </w:tc>
        <w:tc>
          <w:tcPr>
            <w:tcW w:w="180" w:type="dxa"/>
          </w:tcPr>
          <w:p w14:paraId="308B1194" w14:textId="77777777" w:rsidR="00DD2224" w:rsidRDefault="00DD2224" w:rsidP="00DD2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1461E25D" w:rsidR="00DD2224" w:rsidRPr="0043526D" w:rsidRDefault="00DD2224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12,649,117</w:t>
            </w:r>
          </w:p>
        </w:tc>
      </w:tr>
      <w:tr w:rsidR="0043526D" w14:paraId="03EBA680" w14:textId="77777777" w:rsidTr="007E293C">
        <w:trPr>
          <w:cantSplit/>
          <w:trHeight w:hRule="exact" w:val="374"/>
        </w:trPr>
        <w:tc>
          <w:tcPr>
            <w:tcW w:w="4176" w:type="dxa"/>
          </w:tcPr>
          <w:p w14:paraId="7F0F5FB5" w14:textId="77777777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45" w:type="dxa"/>
          </w:tcPr>
          <w:p w14:paraId="0BD79420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7FB100B6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2,597,086</w:t>
            </w:r>
          </w:p>
        </w:tc>
        <w:tc>
          <w:tcPr>
            <w:tcW w:w="181" w:type="dxa"/>
          </w:tcPr>
          <w:p w14:paraId="68CA59C1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44754CFD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77,319</w:t>
            </w:r>
          </w:p>
        </w:tc>
        <w:tc>
          <w:tcPr>
            <w:tcW w:w="180" w:type="dxa"/>
          </w:tcPr>
          <w:p w14:paraId="41F6A8DC" w14:textId="77777777" w:rsidR="0043526D" w:rsidRPr="00AB5EF0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63175DF3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43526D" w14:paraId="3AD2A3E3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025F27E3" w14:textId="504CE931" w:rsidR="0043526D" w:rsidRPr="00E77E65" w:rsidRDefault="00555A37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43526D"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45" w:type="dxa"/>
          </w:tcPr>
          <w:p w14:paraId="1789E976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127C1D87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94,996</w:t>
            </w:r>
          </w:p>
        </w:tc>
        <w:tc>
          <w:tcPr>
            <w:tcW w:w="181" w:type="dxa"/>
          </w:tcPr>
          <w:p w14:paraId="1E60BC97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3E858D40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4,559</w:t>
            </w:r>
          </w:p>
        </w:tc>
        <w:tc>
          <w:tcPr>
            <w:tcW w:w="180" w:type="dxa"/>
          </w:tcPr>
          <w:p w14:paraId="3FEFB9FD" w14:textId="77777777" w:rsidR="0043526D" w:rsidRPr="00AB5EF0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2488957C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43526D" w14:paraId="3E2E6D0C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3DE611EF" w14:textId="10B55742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45" w:type="dxa"/>
          </w:tcPr>
          <w:p w14:paraId="3E4AC8D4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1747BCA4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2C1134">
              <w:rPr>
                <w:rFonts w:ascii="Angsana New" w:eastAsia="Cordia New" w:hAnsi="Angsana New" w:cs="Angsana New"/>
                <w:sz w:val="30"/>
                <w:szCs w:val="30"/>
              </w:rPr>
              <w:t>90,814</w:t>
            </w: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F307CFF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4F3A5400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(118)</w:t>
            </w:r>
          </w:p>
        </w:tc>
        <w:tc>
          <w:tcPr>
            <w:tcW w:w="180" w:type="dxa"/>
          </w:tcPr>
          <w:p w14:paraId="320D3394" w14:textId="77777777" w:rsidR="0043526D" w:rsidRPr="00AB5EF0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0BB55E4B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(28)</w:t>
            </w:r>
          </w:p>
        </w:tc>
      </w:tr>
      <w:tr w:rsidR="0043526D" w14:paraId="79176143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6AF82270" w14:textId="77777777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45" w:type="dxa"/>
          </w:tcPr>
          <w:p w14:paraId="4C4E1A0C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1E4C7871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(2,535,548)</w:t>
            </w:r>
          </w:p>
        </w:tc>
        <w:tc>
          <w:tcPr>
            <w:tcW w:w="181" w:type="dxa"/>
          </w:tcPr>
          <w:p w14:paraId="169A56AA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76B54A7C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(297,666)</w:t>
            </w:r>
          </w:p>
        </w:tc>
        <w:tc>
          <w:tcPr>
            <w:tcW w:w="180" w:type="dxa"/>
          </w:tcPr>
          <w:p w14:paraId="7FD1917F" w14:textId="77777777" w:rsidR="0043526D" w:rsidRPr="00AB5EF0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23F7632C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43526D" w14:paraId="4C5C3972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5FF3F3D0" w14:textId="08D43C13" w:rsidR="0043526D" w:rsidRPr="00E77E65" w:rsidRDefault="003D15B4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5" w:type="dxa"/>
          </w:tcPr>
          <w:p w14:paraId="2CDD558B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278D50" w14:textId="64A446A7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(17,111)</w:t>
            </w:r>
          </w:p>
        </w:tc>
        <w:tc>
          <w:tcPr>
            <w:tcW w:w="181" w:type="dxa"/>
          </w:tcPr>
          <w:p w14:paraId="02650B69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736A59" w14:textId="0D37734D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C3C2CE" w14:textId="77777777" w:rsidR="0043526D" w:rsidRPr="00AB5EF0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0154DF4" w14:textId="234F0367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43526D" w14:paraId="250713E4" w14:textId="77777777" w:rsidTr="00B503F8">
        <w:trPr>
          <w:cantSplit/>
          <w:trHeight w:hRule="exact" w:val="374"/>
        </w:trPr>
        <w:tc>
          <w:tcPr>
            <w:tcW w:w="4176" w:type="dxa"/>
          </w:tcPr>
          <w:p w14:paraId="10FB5136" w14:textId="77777777" w:rsidR="0043526D" w:rsidRPr="00E77E65" w:rsidRDefault="0043526D" w:rsidP="0043526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45" w:type="dxa"/>
          </w:tcPr>
          <w:p w14:paraId="1467407D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5821B3E8" w14:textId="29424343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295,133</w:t>
            </w:r>
          </w:p>
        </w:tc>
        <w:tc>
          <w:tcPr>
            <w:tcW w:w="181" w:type="dxa"/>
          </w:tcPr>
          <w:p w14:paraId="1FFFA379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6E1B27B2" w:rsidR="0043526D" w:rsidRPr="0075126C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845,241</w:t>
            </w:r>
          </w:p>
        </w:tc>
        <w:tc>
          <w:tcPr>
            <w:tcW w:w="180" w:type="dxa"/>
          </w:tcPr>
          <w:p w14:paraId="0588FB9F" w14:textId="77777777" w:rsidR="0043526D" w:rsidRPr="00E77E65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22CEC702" w:rsidR="0043526D" w:rsidRPr="00B14572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sz w:val="30"/>
                <w:szCs w:val="30"/>
              </w:rPr>
              <w:t>791,653</w:t>
            </w:r>
          </w:p>
        </w:tc>
      </w:tr>
      <w:tr w:rsidR="0043526D" w14:paraId="2FD2562E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1B92D6D7" w14:textId="0B2C438B" w:rsidR="0043526D" w:rsidRPr="00EC721A" w:rsidRDefault="0043526D" w:rsidP="00435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45" w:type="dxa"/>
          </w:tcPr>
          <w:p w14:paraId="6B48B4BE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71B56E91" w:rsidR="0043526D" w:rsidRPr="0043526D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29,856,316</w:t>
            </w:r>
          </w:p>
        </w:tc>
        <w:tc>
          <w:tcPr>
            <w:tcW w:w="181" w:type="dxa"/>
          </w:tcPr>
          <w:p w14:paraId="553B55A5" w14:textId="77777777" w:rsidR="0043526D" w:rsidRPr="00EE0D72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585F9E85" w:rsidR="0043526D" w:rsidRPr="0043526D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15,685,790</w:t>
            </w:r>
          </w:p>
        </w:tc>
        <w:tc>
          <w:tcPr>
            <w:tcW w:w="180" w:type="dxa"/>
          </w:tcPr>
          <w:p w14:paraId="31E57837" w14:textId="77777777" w:rsidR="0043526D" w:rsidRPr="00B14572" w:rsidRDefault="0043526D" w:rsidP="004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6751393E" w:rsidR="0043526D" w:rsidRPr="0043526D" w:rsidRDefault="0043526D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43526D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13,440,742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9"/>
        <w:gridCol w:w="180"/>
        <w:gridCol w:w="1440"/>
        <w:gridCol w:w="270"/>
        <w:gridCol w:w="1442"/>
      </w:tblGrid>
      <w:tr w:rsidR="003D4547" w:rsidRPr="00E77E65" w14:paraId="536375A2" w14:textId="77777777" w:rsidTr="007E293C">
        <w:trPr>
          <w:cantSplit/>
          <w:trHeight w:val="332"/>
          <w:tblHeader/>
        </w:trPr>
        <w:tc>
          <w:tcPr>
            <w:tcW w:w="5949" w:type="dxa"/>
            <w:vAlign w:val="bottom"/>
          </w:tcPr>
          <w:p w14:paraId="5EC6A329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2" w:type="dxa"/>
            <w:gridSpan w:val="3"/>
          </w:tcPr>
          <w:p w14:paraId="7320FBA9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E77E65" w14:paraId="635A0D78" w14:textId="77777777" w:rsidTr="007E293C">
        <w:trPr>
          <w:cantSplit/>
          <w:trHeight w:val="331"/>
          <w:tblHeader/>
        </w:trPr>
        <w:tc>
          <w:tcPr>
            <w:tcW w:w="5949" w:type="dxa"/>
            <w:vAlign w:val="bottom"/>
          </w:tcPr>
          <w:p w14:paraId="29A4AFC7" w14:textId="224D4506" w:rsidR="00AD57CD" w:rsidRPr="00415593" w:rsidRDefault="007E02C3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AD57CD"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DF83CA9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</w:tcPr>
          <w:p w14:paraId="7078BF91" w14:textId="4A34F711" w:rsidR="00AD57CD" w:rsidRPr="00E77E65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 w:rsidR="002259A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</w:tr>
      <w:tr w:rsidR="003D4547" w:rsidRPr="00E77E65" w14:paraId="17F3FC95" w14:textId="77777777" w:rsidTr="007E293C">
        <w:trPr>
          <w:cantSplit/>
          <w:trHeight w:val="317"/>
        </w:trPr>
        <w:tc>
          <w:tcPr>
            <w:tcW w:w="5949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2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2224" w:rsidRPr="00E77E65" w14:paraId="32A0FAC7" w14:textId="77777777" w:rsidTr="007E293C">
        <w:trPr>
          <w:cantSplit/>
          <w:trHeight w:val="324"/>
        </w:trPr>
        <w:tc>
          <w:tcPr>
            <w:tcW w:w="5949" w:type="dxa"/>
          </w:tcPr>
          <w:p w14:paraId="062D9DCC" w14:textId="77777777" w:rsidR="00DD2224" w:rsidRPr="00E77E65" w:rsidRDefault="00DD2224" w:rsidP="00DD22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DD2224" w:rsidRPr="00E77E65" w:rsidRDefault="00DD2224" w:rsidP="00DD22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035337E3" w:rsidR="00DD2224" w:rsidRPr="00E77E65" w:rsidRDefault="00DD2224" w:rsidP="00DD2224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3,192,681</w:t>
            </w:r>
          </w:p>
        </w:tc>
        <w:tc>
          <w:tcPr>
            <w:tcW w:w="270" w:type="dxa"/>
          </w:tcPr>
          <w:p w14:paraId="3DADD134" w14:textId="77777777" w:rsidR="00DD2224" w:rsidRDefault="00DD2224" w:rsidP="00DD2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3F976C" w14:textId="2A939F3C" w:rsidR="00DD2224" w:rsidRPr="00E17ED0" w:rsidRDefault="00DD2224" w:rsidP="00DD2224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1,306,164</w:t>
            </w:r>
          </w:p>
        </w:tc>
      </w:tr>
      <w:tr w:rsidR="0043526D" w:rsidRPr="00E77E65" w14:paraId="148D96CC" w14:textId="77777777" w:rsidTr="007E293C">
        <w:trPr>
          <w:cantSplit/>
          <w:trHeight w:val="317"/>
        </w:trPr>
        <w:tc>
          <w:tcPr>
            <w:tcW w:w="5949" w:type="dxa"/>
          </w:tcPr>
          <w:p w14:paraId="64C17763" w14:textId="77777777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21EF3058" w:rsidR="0043526D" w:rsidRPr="00AB5EF0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144,178</w:t>
            </w:r>
          </w:p>
        </w:tc>
        <w:tc>
          <w:tcPr>
            <w:tcW w:w="270" w:type="dxa"/>
          </w:tcPr>
          <w:p w14:paraId="5DB11017" w14:textId="77777777" w:rsidR="0043526D" w:rsidRPr="00E77E65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</w:tcPr>
          <w:p w14:paraId="6CC31F1D" w14:textId="619BACFD" w:rsidR="0043526D" w:rsidRPr="00AB5EF0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55,570</w:t>
            </w:r>
          </w:p>
        </w:tc>
      </w:tr>
      <w:tr w:rsidR="0043526D" w:rsidRPr="00E77E65" w14:paraId="19EE14F6" w14:textId="77777777" w:rsidTr="007E293C">
        <w:trPr>
          <w:cantSplit/>
          <w:trHeight w:val="317"/>
        </w:trPr>
        <w:tc>
          <w:tcPr>
            <w:tcW w:w="5949" w:type="dxa"/>
          </w:tcPr>
          <w:p w14:paraId="50BA1FA7" w14:textId="1CC57134" w:rsidR="0043526D" w:rsidRPr="00E77E65" w:rsidRDefault="00555A37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43526D"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F5D3AE3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6A8DB8D" w14:textId="701E6546" w:rsidR="0043526D" w:rsidRPr="00AB5EF0" w:rsidRDefault="0043526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(550)</w:t>
            </w:r>
          </w:p>
        </w:tc>
        <w:tc>
          <w:tcPr>
            <w:tcW w:w="270" w:type="dxa"/>
          </w:tcPr>
          <w:p w14:paraId="16FB75D5" w14:textId="77777777" w:rsidR="0043526D" w:rsidRPr="00E77E65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</w:tcPr>
          <w:p w14:paraId="47E43C67" w14:textId="2C484239" w:rsidR="0043526D" w:rsidRPr="00AB5EF0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43526D" w:rsidRPr="00E77E65" w14:paraId="3CB4F04E" w14:textId="77777777" w:rsidTr="007E293C">
        <w:trPr>
          <w:cantSplit/>
          <w:trHeight w:val="324"/>
        </w:trPr>
        <w:tc>
          <w:tcPr>
            <w:tcW w:w="5949" w:type="dxa"/>
          </w:tcPr>
          <w:p w14:paraId="16DEBBF2" w14:textId="17E148C9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59202F4E" w:rsidR="0043526D" w:rsidRPr="00AB5EF0" w:rsidRDefault="0043526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(14,235)</w:t>
            </w:r>
          </w:p>
        </w:tc>
        <w:tc>
          <w:tcPr>
            <w:tcW w:w="270" w:type="dxa"/>
          </w:tcPr>
          <w:p w14:paraId="3D8E48EC" w14:textId="77777777" w:rsidR="0043526D" w:rsidRPr="00E77E65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</w:tcPr>
          <w:p w14:paraId="16906665" w14:textId="6B215627" w:rsidR="0043526D" w:rsidRPr="00AB5EF0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526D" w:rsidRPr="0037585C" w14:paraId="4458F078" w14:textId="77777777" w:rsidTr="007E293C">
        <w:trPr>
          <w:cantSplit/>
          <w:trHeight w:hRule="exact" w:val="374"/>
        </w:trPr>
        <w:tc>
          <w:tcPr>
            <w:tcW w:w="5949" w:type="dxa"/>
          </w:tcPr>
          <w:p w14:paraId="0473C259" w14:textId="77777777" w:rsidR="0043526D" w:rsidRPr="00E77E65" w:rsidRDefault="0043526D" w:rsidP="0043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42C3AD5C" w:rsidR="0043526D" w:rsidRPr="00AB5EF0" w:rsidRDefault="0043526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(300,143)</w:t>
            </w:r>
          </w:p>
        </w:tc>
        <w:tc>
          <w:tcPr>
            <w:tcW w:w="270" w:type="dxa"/>
          </w:tcPr>
          <w:p w14:paraId="4C782C95" w14:textId="77777777" w:rsidR="0043526D" w:rsidRPr="00E77E65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9531BA9" w14:textId="78F30103" w:rsidR="0043526D" w:rsidRPr="00AB5EF0" w:rsidRDefault="0043526D" w:rsidP="007E293C">
            <w:pPr>
              <w:pStyle w:val="acctfourfigures"/>
              <w:tabs>
                <w:tab w:val="clear" w:pos="765"/>
              </w:tabs>
              <w:spacing w:line="240" w:lineRule="auto"/>
              <w:ind w:left="-79" w:right="-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(185,015)</w:t>
            </w:r>
          </w:p>
        </w:tc>
      </w:tr>
      <w:tr w:rsidR="0043526D" w:rsidRPr="00E77E65" w14:paraId="732CFBE5" w14:textId="77777777" w:rsidTr="007E293C">
        <w:trPr>
          <w:cantSplit/>
          <w:trHeight w:hRule="exact" w:val="374"/>
        </w:trPr>
        <w:tc>
          <w:tcPr>
            <w:tcW w:w="5949" w:type="dxa"/>
          </w:tcPr>
          <w:p w14:paraId="230E0FC6" w14:textId="77777777" w:rsidR="0043526D" w:rsidRPr="00EC721A" w:rsidRDefault="0043526D" w:rsidP="00435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43526D" w:rsidRPr="00E77E65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67DE7D15" w:rsidR="0043526D" w:rsidRPr="0043526D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3,021,931</w:t>
            </w:r>
          </w:p>
        </w:tc>
        <w:tc>
          <w:tcPr>
            <w:tcW w:w="270" w:type="dxa"/>
          </w:tcPr>
          <w:p w14:paraId="6F524AD2" w14:textId="77777777" w:rsidR="0043526D" w:rsidRPr="007F6D8F" w:rsidRDefault="0043526D" w:rsidP="004352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1D7AD132" w:rsidR="0043526D" w:rsidRPr="0043526D" w:rsidRDefault="0043526D" w:rsidP="0043526D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1,177,269</w:t>
            </w:r>
          </w:p>
        </w:tc>
      </w:tr>
    </w:tbl>
    <w:p w14:paraId="74529AA0" w14:textId="4C39972F" w:rsidR="002E5FE0" w:rsidRPr="00346CB7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BD010F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39CAFEE3" w14:textId="16BFD0E1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เงินกู้ยืมระยะยาวจากสถาบันการเงิน และหุ้นกู้ สุทธิ</w:t>
      </w:r>
    </w:p>
    <w:p w14:paraId="3BA11AF0" w14:textId="77777777" w:rsidR="00D11963" w:rsidRPr="00346CB7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93462D" w14:textId="38A9A489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346CB7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154917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73208E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970892B" w14:textId="77777777" w:rsidTr="008B5A88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AD57CD" w:rsidRPr="00950787" w:rsidRDefault="00AD57CD" w:rsidP="00AD57CD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49FE08B0" w:rsidR="00AD57CD" w:rsidRPr="00F92A58" w:rsidRDefault="007E02C3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br/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7482CD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3861772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C5D102C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677AB8DD" w:rsidR="00AD57CD" w:rsidRPr="00A85D0A" w:rsidRDefault="007E02C3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กันยายน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  <w:br/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860ACD3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11EF869D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D57CD" w:rsidRPr="00A85D0A" w14:paraId="4CDFC3E7" w14:textId="77777777" w:rsidTr="00154917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7C54662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12BE" w:rsidRPr="00A85D0A" w14:paraId="29450460" w14:textId="77777777" w:rsidTr="002523BD">
        <w:trPr>
          <w:cantSplit/>
          <w:trHeight w:hRule="exact" w:val="374"/>
        </w:trPr>
        <w:tc>
          <w:tcPr>
            <w:tcW w:w="3960" w:type="dxa"/>
            <w:hideMark/>
          </w:tcPr>
          <w:p w14:paraId="3F6B57C0" w14:textId="77777777" w:rsidR="000112BE" w:rsidRPr="00A85D0A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0A6A35C1" w:rsidR="000112BE" w:rsidRPr="00EA05D9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12,289,347 </w:t>
            </w:r>
          </w:p>
        </w:tc>
        <w:tc>
          <w:tcPr>
            <w:tcW w:w="180" w:type="dxa"/>
          </w:tcPr>
          <w:p w14:paraId="17FA4014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8EDB8" w14:textId="284E460C" w:rsidR="000112BE" w:rsidRPr="00A85D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12,649,747</w:t>
            </w:r>
          </w:p>
        </w:tc>
        <w:tc>
          <w:tcPr>
            <w:tcW w:w="180" w:type="dxa"/>
          </w:tcPr>
          <w:p w14:paraId="18449D5D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55B375" w14:textId="42EE12D7" w:rsidR="000112BE" w:rsidRPr="00D42CF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12,272,405 </w:t>
            </w:r>
          </w:p>
        </w:tc>
        <w:tc>
          <w:tcPr>
            <w:tcW w:w="180" w:type="dxa"/>
          </w:tcPr>
          <w:p w14:paraId="41D24B99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AAF9FC" w14:textId="5DE20C2E" w:rsidR="000112BE" w:rsidRPr="008D57FF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12,612,344</w:t>
            </w:r>
          </w:p>
        </w:tc>
      </w:tr>
      <w:tr w:rsidR="000112BE" w:rsidRPr="00A85D0A" w14:paraId="45B5BA1D" w14:textId="77777777" w:rsidTr="002523BD">
        <w:trPr>
          <w:cantSplit/>
          <w:trHeight w:hRule="exact" w:val="374"/>
        </w:trPr>
        <w:tc>
          <w:tcPr>
            <w:tcW w:w="3960" w:type="dxa"/>
          </w:tcPr>
          <w:p w14:paraId="57C5A9D2" w14:textId="77777777" w:rsidR="000112BE" w:rsidRPr="00A85D0A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279CD859" w:rsidR="000112BE" w:rsidRPr="00EA05D9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19,113,160 </w:t>
            </w:r>
          </w:p>
        </w:tc>
        <w:tc>
          <w:tcPr>
            <w:tcW w:w="180" w:type="dxa"/>
          </w:tcPr>
          <w:p w14:paraId="7DBE599D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A80D486" w14:textId="6EDECD9D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14,393,552</w:t>
            </w:r>
          </w:p>
        </w:tc>
        <w:tc>
          <w:tcPr>
            <w:tcW w:w="180" w:type="dxa"/>
          </w:tcPr>
          <w:p w14:paraId="0B65CF28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8E707" w14:textId="42558FA8" w:rsidR="000112BE" w:rsidRPr="00D42CF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19,083,582 </w:t>
            </w:r>
          </w:p>
        </w:tc>
        <w:tc>
          <w:tcPr>
            <w:tcW w:w="180" w:type="dxa"/>
          </w:tcPr>
          <w:p w14:paraId="4553EBE8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8E007E" w14:textId="7482F2E6" w:rsidR="000112BE" w:rsidRPr="008D57FF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14,348,384</w:t>
            </w:r>
          </w:p>
        </w:tc>
      </w:tr>
      <w:tr w:rsidR="000112BE" w:rsidRPr="00A85D0A" w14:paraId="0C932ED5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67B1CA4B" w14:textId="20BEF4FD" w:rsidR="000112BE" w:rsidRPr="00ED4451" w:rsidRDefault="000112BE" w:rsidP="000112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A7E55" w14:textId="6337DE75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31,402,507</w:t>
            </w:r>
          </w:p>
        </w:tc>
        <w:tc>
          <w:tcPr>
            <w:tcW w:w="180" w:type="dxa"/>
          </w:tcPr>
          <w:p w14:paraId="69BD499C" w14:textId="77777777" w:rsidR="000112BE" w:rsidRPr="00ED445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DD17F" w14:textId="4E233740" w:rsidR="000112BE" w:rsidRPr="00ED445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27,043,299</w:t>
            </w:r>
          </w:p>
        </w:tc>
        <w:tc>
          <w:tcPr>
            <w:tcW w:w="180" w:type="dxa"/>
          </w:tcPr>
          <w:p w14:paraId="161AB73A" w14:textId="77777777" w:rsidR="000112BE" w:rsidRPr="00ED445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3E77E" w14:textId="0D9FD1D1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12B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31,355,987</w:t>
            </w:r>
          </w:p>
        </w:tc>
        <w:tc>
          <w:tcPr>
            <w:tcW w:w="180" w:type="dxa"/>
          </w:tcPr>
          <w:p w14:paraId="3D0481D3" w14:textId="77777777" w:rsidR="000112BE" w:rsidRPr="00ED445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54634" w14:textId="283D05EA" w:rsidR="000112BE" w:rsidRPr="00ED445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26,960,728</w:t>
            </w:r>
          </w:p>
        </w:tc>
      </w:tr>
    </w:tbl>
    <w:p w14:paraId="05785143" w14:textId="769DD7A9" w:rsidR="00D11963" w:rsidRPr="00346CB7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346CB7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AD57CD" w:rsidRPr="00A85D0A" w14:paraId="6F073621" w14:textId="77777777" w:rsidTr="008B5A88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54F2AC97" w:rsidR="00AD57CD" w:rsidRPr="00DC59F6" w:rsidRDefault="007E02C3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D57C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1260112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8B5A88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F0873" w:rsidRPr="00A85D0A" w14:paraId="005A4DFB" w14:textId="77777777" w:rsidTr="006F5259">
        <w:trPr>
          <w:cantSplit/>
          <w:trHeight w:hRule="exact" w:val="374"/>
        </w:trPr>
        <w:tc>
          <w:tcPr>
            <w:tcW w:w="5220" w:type="dxa"/>
            <w:hideMark/>
          </w:tcPr>
          <w:p w14:paraId="77561FBA" w14:textId="77777777" w:rsidR="004F0873" w:rsidRPr="00915B53" w:rsidRDefault="004F0873" w:rsidP="004F08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bottom"/>
          </w:tcPr>
          <w:p w14:paraId="3E0C0EFE" w14:textId="6EAD0DC0" w:rsidR="004F0873" w:rsidRPr="004F0873" w:rsidRDefault="004F0873" w:rsidP="004F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4F0873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27,043,299</w:t>
            </w:r>
          </w:p>
        </w:tc>
        <w:tc>
          <w:tcPr>
            <w:tcW w:w="182" w:type="dxa"/>
          </w:tcPr>
          <w:p w14:paraId="6FA7F9D1" w14:textId="77777777" w:rsidR="004F0873" w:rsidRPr="00F272CC" w:rsidRDefault="004F0873" w:rsidP="004F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1A27B513" w14:textId="7FF579C7" w:rsidR="004F0873" w:rsidRPr="004F0873" w:rsidRDefault="004F0873" w:rsidP="004F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4F0873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26,960,728</w:t>
            </w:r>
          </w:p>
        </w:tc>
      </w:tr>
      <w:tr w:rsidR="000112BE" w:rsidRPr="00A85D0A" w14:paraId="38FC9608" w14:textId="77777777">
        <w:trPr>
          <w:cantSplit/>
          <w:trHeight w:hRule="exact" w:val="374"/>
        </w:trPr>
        <w:tc>
          <w:tcPr>
            <w:tcW w:w="5220" w:type="dxa"/>
          </w:tcPr>
          <w:p w14:paraId="013F09B1" w14:textId="252D661A" w:rsidR="000112BE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6A637782" w14:textId="28C363C6" w:rsidR="000112BE" w:rsidRPr="00F272CC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4,917,925</w:t>
            </w:r>
          </w:p>
        </w:tc>
        <w:tc>
          <w:tcPr>
            <w:tcW w:w="182" w:type="dxa"/>
          </w:tcPr>
          <w:p w14:paraId="04EC9684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0356EE32" w14:textId="6AD7799F" w:rsidR="000112BE" w:rsidRPr="00F272CC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4,917,925</w:t>
            </w:r>
          </w:p>
        </w:tc>
      </w:tr>
      <w:tr w:rsidR="000112BE" w:rsidRPr="00A85D0A" w14:paraId="227D42F9" w14:textId="77777777">
        <w:trPr>
          <w:cantSplit/>
          <w:trHeight w:hRule="exact" w:val="374"/>
        </w:trPr>
        <w:tc>
          <w:tcPr>
            <w:tcW w:w="5220" w:type="dxa"/>
          </w:tcPr>
          <w:p w14:paraId="543E742F" w14:textId="4018ACAB" w:rsidR="000112BE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  <w:vAlign w:val="bottom"/>
          </w:tcPr>
          <w:p w14:paraId="7AFC0709" w14:textId="6761A8AB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(32,053)</w:t>
            </w:r>
          </w:p>
        </w:tc>
        <w:tc>
          <w:tcPr>
            <w:tcW w:w="182" w:type="dxa"/>
          </w:tcPr>
          <w:p w14:paraId="31A6EDEA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28909525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112BE" w:rsidRPr="00A85D0A" w14:paraId="0D4CDC09" w14:textId="77777777">
        <w:trPr>
          <w:cantSplit/>
          <w:trHeight w:hRule="exact" w:val="374"/>
        </w:trPr>
        <w:tc>
          <w:tcPr>
            <w:tcW w:w="5220" w:type="dxa"/>
          </w:tcPr>
          <w:p w14:paraId="49F82CD2" w14:textId="6B5B4B1C" w:rsidR="000112BE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67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ค่าธรรมเนียมทางการเงิน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รอการตัดจำหน่าย</w:t>
            </w:r>
          </w:p>
        </w:tc>
        <w:tc>
          <w:tcPr>
            <w:tcW w:w="2070" w:type="dxa"/>
            <w:vAlign w:val="bottom"/>
          </w:tcPr>
          <w:p w14:paraId="50DC42F7" w14:textId="4DB66AEE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(45,943)</w:t>
            </w:r>
          </w:p>
        </w:tc>
        <w:tc>
          <w:tcPr>
            <w:tcW w:w="182" w:type="dxa"/>
          </w:tcPr>
          <w:p w14:paraId="2D01CCEE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391FA013" w14:textId="6A311908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(45,943)</w:t>
            </w:r>
          </w:p>
        </w:tc>
      </w:tr>
      <w:tr w:rsidR="000112BE" w:rsidRPr="00A85D0A" w14:paraId="145642A6" w14:textId="77777777">
        <w:trPr>
          <w:cantSplit/>
          <w:trHeight w:hRule="exact" w:val="374"/>
        </w:trPr>
        <w:tc>
          <w:tcPr>
            <w:tcW w:w="5220" w:type="dxa"/>
          </w:tcPr>
          <w:p w14:paraId="64CA8F08" w14:textId="77777777" w:rsidR="000112BE" w:rsidRPr="00915B53" w:rsidRDefault="000112BE" w:rsidP="00011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49DE2356" w14:textId="789A294F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43,799</w:t>
            </w:r>
          </w:p>
        </w:tc>
        <w:tc>
          <w:tcPr>
            <w:tcW w:w="182" w:type="dxa"/>
          </w:tcPr>
          <w:p w14:paraId="69FE76A0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4D2FC0FF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43,675</w:t>
            </w:r>
          </w:p>
        </w:tc>
      </w:tr>
      <w:tr w:rsidR="000112BE" w:rsidRPr="00A85D0A" w14:paraId="6A49100E" w14:textId="77777777">
        <w:trPr>
          <w:cantSplit/>
          <w:trHeight w:hRule="exact" w:val="374"/>
        </w:trPr>
        <w:tc>
          <w:tcPr>
            <w:tcW w:w="5220" w:type="dxa"/>
          </w:tcPr>
          <w:p w14:paraId="6BA702C1" w14:textId="0E38FB94" w:rsidR="000112BE" w:rsidRPr="00915B53" w:rsidRDefault="000112BE" w:rsidP="00011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070" w:type="dxa"/>
            <w:vAlign w:val="bottom"/>
          </w:tcPr>
          <w:p w14:paraId="0121A32C" w14:textId="3C0BD5DF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(520,399)</w:t>
            </w:r>
          </w:p>
        </w:tc>
        <w:tc>
          <w:tcPr>
            <w:tcW w:w="182" w:type="dxa"/>
          </w:tcPr>
          <w:p w14:paraId="027D889C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2D18A0AF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(520,398)</w:t>
            </w:r>
          </w:p>
        </w:tc>
      </w:tr>
      <w:tr w:rsidR="000112BE" w:rsidRPr="00A85D0A" w14:paraId="2D9B8E9C" w14:textId="77777777">
        <w:trPr>
          <w:cantSplit/>
          <w:trHeight w:hRule="exact" w:val="374"/>
        </w:trPr>
        <w:tc>
          <w:tcPr>
            <w:tcW w:w="5220" w:type="dxa"/>
          </w:tcPr>
          <w:p w14:paraId="0FF9CDAE" w14:textId="77777777" w:rsidR="000112BE" w:rsidRPr="00915B53" w:rsidRDefault="000112BE" w:rsidP="00011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544D3F" w14:textId="24D916CB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(4,121)</w:t>
            </w:r>
          </w:p>
        </w:tc>
        <w:tc>
          <w:tcPr>
            <w:tcW w:w="182" w:type="dxa"/>
          </w:tcPr>
          <w:p w14:paraId="26245D34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374C2C95" w:rsidR="000112BE" w:rsidRPr="007656D7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112BE" w:rsidRPr="00A85D0A" w14:paraId="7EB96B8A" w14:textId="77777777" w:rsidTr="00EA7581">
        <w:trPr>
          <w:cantSplit/>
          <w:trHeight w:hRule="exact" w:val="374"/>
        </w:trPr>
        <w:tc>
          <w:tcPr>
            <w:tcW w:w="5220" w:type="dxa"/>
          </w:tcPr>
          <w:p w14:paraId="43BACD10" w14:textId="77777777" w:rsidR="000112BE" w:rsidRPr="00EC721A" w:rsidRDefault="000112BE" w:rsidP="000112B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C935" w14:textId="00572ADF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31,402,507</w:t>
            </w:r>
          </w:p>
        </w:tc>
        <w:tc>
          <w:tcPr>
            <w:tcW w:w="182" w:type="dxa"/>
          </w:tcPr>
          <w:p w14:paraId="3F88F3C2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2B145F3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12BE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31,355,987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218682D" w14:textId="2C38D288" w:rsidR="00F272CC" w:rsidRPr="00CC0C21" w:rsidRDefault="00AD57CD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3</w:t>
      </w:r>
      <w:r w:rsidR="000C75A5">
        <w:rPr>
          <w:rFonts w:asciiTheme="majorBidi" w:hAnsiTheme="majorBidi" w:cs="Angsana New"/>
          <w:spacing w:val="-2"/>
          <w:sz w:val="30"/>
          <w:szCs w:val="30"/>
        </w:rPr>
        <w:t>0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E02C3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D11963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0112BE">
        <w:rPr>
          <w:rFonts w:asciiTheme="majorBidi" w:hAnsiTheme="majorBidi" w:cs="Angsana New"/>
          <w:spacing w:val="-6"/>
          <w:sz w:val="30"/>
          <w:szCs w:val="30"/>
        </w:rPr>
        <w:t>21,766</w:t>
      </w:r>
      <w:r w:rsidR="00ED4451" w:rsidRPr="00107DFE">
        <w:rPr>
          <w:rFonts w:asciiTheme="majorBidi" w:hAnsiTheme="majorBidi" w:cs="Angsana New"/>
          <w:spacing w:val="-6"/>
          <w:sz w:val="40"/>
          <w:szCs w:val="40"/>
          <w:cs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 หรือเทียบเท่ากับ</w:t>
      </w:r>
      <w:r w:rsidR="00B1457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112BE">
        <w:rPr>
          <w:rFonts w:asciiTheme="majorBidi" w:hAnsiTheme="majorBidi" w:cs="Angsana New"/>
          <w:spacing w:val="-6"/>
          <w:sz w:val="30"/>
          <w:szCs w:val="30"/>
        </w:rPr>
        <w:t>42.5</w:t>
      </w:r>
      <w:r w:rsidR="007E02C3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31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2567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28,274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</w:t>
      </w:r>
      <w:r w:rsidR="002157DA">
        <w:rPr>
          <w:rFonts w:asciiTheme="majorBidi" w:hAnsiTheme="majorBidi" w:cs="Angsana New"/>
          <w:i/>
          <w:iCs/>
          <w:spacing w:val="-6"/>
          <w:sz w:val="30"/>
          <w:szCs w:val="30"/>
        </w:rPr>
        <w:br/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รูเปีย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59.7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D11963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592AA987" w14:textId="4724555A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E73F21" w14:textId="08DE7492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</w:tcPr>
          <w:p w14:paraId="279E67C5" w14:textId="77777777" w:rsidR="00D11963" w:rsidRPr="00D973C5" w:rsidRDefault="00D119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02FFBF79" w14:textId="77777777" w:rsidR="00D11963" w:rsidRPr="00665100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36714" w:rsidRPr="00665100" w14:paraId="689B2086" w14:textId="77777777" w:rsidTr="008B5A88">
        <w:trPr>
          <w:tblHeader/>
        </w:trPr>
        <w:tc>
          <w:tcPr>
            <w:tcW w:w="2892" w:type="pct"/>
          </w:tcPr>
          <w:p w14:paraId="33FB54CB" w14:textId="7C3A6801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BF0C577" w14:textId="7CB49629" w:rsidR="00136714" w:rsidRPr="00665100" w:rsidRDefault="007E02C3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6ED43846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5E7FD1A9" w14:textId="2D65C300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6714" w:rsidRPr="00665100" w14:paraId="4B864EB4" w14:textId="77777777" w:rsidTr="008B5A88">
        <w:trPr>
          <w:tblHeader/>
        </w:trPr>
        <w:tc>
          <w:tcPr>
            <w:tcW w:w="2892" w:type="pct"/>
          </w:tcPr>
          <w:p w14:paraId="2CB2B164" w14:textId="77777777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E4C09C4" w14:textId="68B4F58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261F8623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269AFB4" w14:textId="0BCDCA5C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6714" w:rsidRPr="00665100" w14:paraId="2BBDA807" w14:textId="77777777" w:rsidTr="008B5A88">
        <w:tc>
          <w:tcPr>
            <w:tcW w:w="2892" w:type="pct"/>
          </w:tcPr>
          <w:p w14:paraId="20ED1512" w14:textId="77777777" w:rsidR="00136714" w:rsidRDefault="00136714" w:rsidP="0013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112BE" w:rsidRPr="00665100" w14:paraId="6E8D42B1" w14:textId="77777777">
        <w:tc>
          <w:tcPr>
            <w:tcW w:w="2892" w:type="pct"/>
          </w:tcPr>
          <w:p w14:paraId="223BB69C" w14:textId="77777777" w:rsidR="000112BE" w:rsidRPr="00684819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  <w:vAlign w:val="center"/>
          </w:tcPr>
          <w:p w14:paraId="67D930CC" w14:textId="7AD69802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37,085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49" w:type="pct"/>
          </w:tcPr>
          <w:p w14:paraId="1231EFCF" w14:textId="77777777" w:rsidR="000112BE" w:rsidRPr="00665100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20C988AE" w14:textId="7BE2F876" w:rsidR="000112BE" w:rsidRPr="00665100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,3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33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0112BE" w:rsidRPr="00665100" w14:paraId="55ED863D" w14:textId="77777777">
        <w:tc>
          <w:tcPr>
            <w:tcW w:w="2892" w:type="pct"/>
          </w:tcPr>
          <w:p w14:paraId="3C446514" w14:textId="361CAC75" w:rsidR="000112BE" w:rsidRPr="00D973C5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980" w:type="pct"/>
            <w:vAlign w:val="center"/>
          </w:tcPr>
          <w:p w14:paraId="26E695F2" w14:textId="6CBC38B8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260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 ดอลลาร์สหรัฐ</w:t>
            </w:r>
          </w:p>
        </w:tc>
        <w:tc>
          <w:tcPr>
            <w:tcW w:w="149" w:type="pct"/>
          </w:tcPr>
          <w:p w14:paraId="77132B0B" w14:textId="77777777" w:rsidR="000112BE" w:rsidRPr="00665100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56745CC" w14:textId="54DF90E6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189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</w:tr>
      <w:tr w:rsidR="000112BE" w:rsidRPr="00665100" w14:paraId="03AD7E5F" w14:textId="77777777">
        <w:tc>
          <w:tcPr>
            <w:tcW w:w="2892" w:type="pct"/>
          </w:tcPr>
          <w:p w14:paraId="1443B7EA" w14:textId="77777777" w:rsidR="000112BE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  <w:vAlign w:val="center"/>
          </w:tcPr>
          <w:p w14:paraId="04F3591D" w14:textId="71CDA80A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 ยูโร</w:t>
            </w:r>
          </w:p>
        </w:tc>
        <w:tc>
          <w:tcPr>
            <w:tcW w:w="149" w:type="pct"/>
          </w:tcPr>
          <w:p w14:paraId="06AE5D7E" w14:textId="77777777" w:rsidR="000112BE" w:rsidRPr="00665100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6A4567D6" w14:textId="2A0F4EE8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0112BE" w:rsidRPr="00665100" w14:paraId="6AD03022" w14:textId="77777777">
        <w:tc>
          <w:tcPr>
            <w:tcW w:w="2892" w:type="pct"/>
          </w:tcPr>
          <w:p w14:paraId="31D5BF21" w14:textId="77777777" w:rsidR="000112BE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  <w:vAlign w:val="center"/>
          </w:tcPr>
          <w:p w14:paraId="70122CCD" w14:textId="39AF9D5A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0112B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51,552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 xml:space="preserve"> รูเปีย</w:t>
            </w:r>
          </w:p>
        </w:tc>
        <w:tc>
          <w:tcPr>
            <w:tcW w:w="149" w:type="pct"/>
          </w:tcPr>
          <w:p w14:paraId="044DB02F" w14:textId="77777777" w:rsidR="000112BE" w:rsidRPr="00665100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36CAA5B" w14:textId="0D6E6315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85,956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p w14:paraId="7F442326" w14:textId="5D8C1C09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1304114" w14:textId="30C7F238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62F244BE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7E02C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C75A5" w:rsidRPr="000C75A5">
        <w:rPr>
          <w:rFonts w:asciiTheme="majorBidi" w:hAnsiTheme="majorBidi" w:cs="Angsana New"/>
          <w:sz w:val="30"/>
          <w:szCs w:val="30"/>
        </w:rPr>
        <w:t xml:space="preserve">30 </w:t>
      </w:r>
      <w:r w:rsidR="007E02C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0C75A5" w:rsidRPr="000C75A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</w:t>
      </w:r>
      <w:r w:rsidR="00136714">
        <w:rPr>
          <w:rFonts w:asciiTheme="majorBidi" w:hAnsiTheme="majorBidi" w:cs="Angsana New"/>
          <w:sz w:val="30"/>
          <w:szCs w:val="30"/>
        </w:rPr>
        <w:t>8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52F5EC0B" w:rsidR="0046726C" w:rsidRPr="00136714" w:rsidRDefault="0013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0167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538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6016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F0873" w:rsidRPr="00A85D0A" w14:paraId="255D01C8" w14:textId="77777777" w:rsidTr="002916BE">
        <w:trPr>
          <w:cantSplit/>
          <w:trHeight w:hRule="exact" w:val="374"/>
        </w:trPr>
        <w:tc>
          <w:tcPr>
            <w:tcW w:w="6570" w:type="dxa"/>
            <w:hideMark/>
          </w:tcPr>
          <w:p w14:paraId="0FDD97A3" w14:textId="77777777" w:rsidR="004F0873" w:rsidRPr="00A85D0A" w:rsidRDefault="004F0873" w:rsidP="004F08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4F0873" w:rsidRDefault="004F0873" w:rsidP="004F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031C2F" w14:textId="24DD010E" w:rsidR="004F0873" w:rsidRPr="00A85D0A" w:rsidRDefault="004F0873" w:rsidP="004F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0873">
              <w:rPr>
                <w:rFonts w:asciiTheme="majorBidi" w:hAnsiTheme="majorBidi" w:cstheme="majorBidi"/>
                <w:sz w:val="30"/>
                <w:szCs w:val="30"/>
              </w:rPr>
              <w:t>23,540,604</w:t>
            </w:r>
          </w:p>
        </w:tc>
      </w:tr>
      <w:tr w:rsidR="000112BE" w:rsidRPr="00A85D0A" w14:paraId="06717450" w14:textId="77777777" w:rsidTr="002916BE">
        <w:trPr>
          <w:cantSplit/>
          <w:trHeight w:hRule="exact" w:val="374"/>
        </w:trPr>
        <w:tc>
          <w:tcPr>
            <w:tcW w:w="6570" w:type="dxa"/>
          </w:tcPr>
          <w:p w14:paraId="32FCB332" w14:textId="57169F77" w:rsidR="000112BE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37354F7" w14:textId="77777777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A8F4C5E" w14:textId="0D56D103" w:rsidR="000112BE" w:rsidRPr="004F0873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hAnsiTheme="majorBidi" w:cstheme="majorBidi"/>
                <w:sz w:val="30"/>
                <w:szCs w:val="30"/>
              </w:rPr>
              <w:t>9,000,000</w:t>
            </w:r>
          </w:p>
        </w:tc>
      </w:tr>
      <w:tr w:rsidR="000112BE" w:rsidRPr="00A85D0A" w14:paraId="5EECFEAA" w14:textId="77777777" w:rsidTr="002916BE">
        <w:trPr>
          <w:cantSplit/>
          <w:trHeight w:hRule="exact" w:val="374"/>
        </w:trPr>
        <w:tc>
          <w:tcPr>
            <w:tcW w:w="6570" w:type="dxa"/>
          </w:tcPr>
          <w:p w14:paraId="479A4875" w14:textId="6F8591CC" w:rsidR="000112BE" w:rsidRDefault="000D224F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80" w:type="dxa"/>
          </w:tcPr>
          <w:p w14:paraId="04DA9E6D" w14:textId="77777777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1FC80FB" w14:textId="569D0F25" w:rsidR="000112BE" w:rsidRPr="004F0873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hAnsiTheme="majorBidi" w:cstheme="majorBidi"/>
                <w:sz w:val="30"/>
                <w:szCs w:val="30"/>
              </w:rPr>
              <w:t>(13,507)</w:t>
            </w:r>
          </w:p>
        </w:tc>
      </w:tr>
      <w:tr w:rsidR="000112BE" w:rsidRPr="00A85D0A" w14:paraId="3A4AC756" w14:textId="77777777">
        <w:trPr>
          <w:cantSplit/>
          <w:trHeight w:hRule="exact" w:val="374"/>
        </w:trPr>
        <w:tc>
          <w:tcPr>
            <w:tcW w:w="6570" w:type="dxa"/>
          </w:tcPr>
          <w:p w14:paraId="0392146E" w14:textId="77777777" w:rsidR="000112BE" w:rsidRPr="00A85D0A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625ADAFA" w:rsidR="000112BE" w:rsidRPr="00B46D7F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hAnsiTheme="majorBidi" w:cstheme="majorBidi"/>
                <w:sz w:val="30"/>
                <w:szCs w:val="30"/>
              </w:rPr>
              <w:t>5,399</w:t>
            </w:r>
          </w:p>
        </w:tc>
      </w:tr>
      <w:tr w:rsidR="000112BE" w:rsidRPr="00A85D0A" w14:paraId="0D42284A" w14:textId="77777777">
        <w:trPr>
          <w:cantSplit/>
          <w:trHeight w:hRule="exact" w:val="374"/>
        </w:trPr>
        <w:tc>
          <w:tcPr>
            <w:tcW w:w="6570" w:type="dxa"/>
          </w:tcPr>
          <w:p w14:paraId="61CDEF0E" w14:textId="75F1B3F0" w:rsidR="000112BE" w:rsidRDefault="000112BE" w:rsidP="00011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528F8F2C" w:rsidR="000112BE" w:rsidRPr="00B46D7F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2BE">
              <w:rPr>
                <w:rFonts w:asciiTheme="majorBidi" w:hAnsiTheme="majorBidi" w:cstheme="majorBidi"/>
                <w:sz w:val="30"/>
                <w:szCs w:val="30"/>
              </w:rPr>
              <w:t>(126,337)</w:t>
            </w:r>
          </w:p>
        </w:tc>
      </w:tr>
      <w:tr w:rsidR="000112BE" w:rsidRPr="00A85D0A" w14:paraId="6D61B5CF" w14:textId="77777777">
        <w:trPr>
          <w:cantSplit/>
          <w:trHeight w:hRule="exact" w:val="374"/>
        </w:trPr>
        <w:tc>
          <w:tcPr>
            <w:tcW w:w="6570" w:type="dxa"/>
          </w:tcPr>
          <w:p w14:paraId="3E105D99" w14:textId="77777777" w:rsidR="000112BE" w:rsidRPr="004216C1" w:rsidRDefault="000112BE" w:rsidP="000112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0112BE" w:rsidRPr="00603092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68746978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2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32,406,159</w:t>
            </w:r>
          </w:p>
        </w:tc>
      </w:tr>
    </w:tbl>
    <w:p w14:paraId="77F3070D" w14:textId="77777777" w:rsidR="0065397C" w:rsidRDefault="0065397C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F4DF11E" w14:textId="33FE0EBB" w:rsidR="00BA48D3" w:rsidRDefault="00D11963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0C75A5" w:rsidRPr="000C75A5">
        <w:rPr>
          <w:rFonts w:ascii="Angsana New" w:hAnsi="Angsana New" w:cs="Angsana New"/>
          <w:spacing w:val="-2"/>
          <w:sz w:val="30"/>
          <w:szCs w:val="30"/>
        </w:rPr>
        <w:t>30</w:t>
      </w:r>
      <w:r w:rsidR="007E02C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</w:t>
      </w:r>
      <w:r w:rsidR="000C75A5" w:rsidRPr="000C75A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</w:t>
      </w:r>
      <w:r w:rsidR="00136714">
        <w:rPr>
          <w:rFonts w:ascii="Angsana New" w:hAnsi="Angsana New" w:cs="Angsana New"/>
          <w:spacing w:val="-2"/>
          <w:sz w:val="30"/>
          <w:szCs w:val="30"/>
        </w:rPr>
        <w:t>8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112BE" w:rsidRPr="000112BE">
        <w:rPr>
          <w:rFonts w:asciiTheme="majorBidi" w:hAnsiTheme="majorBidi" w:cstheme="majorBidi"/>
          <w:sz w:val="30"/>
          <w:szCs w:val="30"/>
        </w:rPr>
        <w:t>32</w:t>
      </w:r>
      <w:r w:rsidR="001916DA" w:rsidRPr="000112BE">
        <w:rPr>
          <w:rFonts w:asciiTheme="majorBidi" w:hAnsiTheme="majorBidi" w:cstheme="majorBidi"/>
          <w:sz w:val="30"/>
          <w:szCs w:val="30"/>
        </w:rPr>
        <w:t>,</w:t>
      </w:r>
      <w:r w:rsidR="000112BE" w:rsidRPr="000112BE">
        <w:rPr>
          <w:rFonts w:asciiTheme="majorBidi" w:hAnsiTheme="majorBidi" w:cstheme="majorBidi"/>
          <w:sz w:val="30"/>
          <w:szCs w:val="30"/>
        </w:rPr>
        <w:t>9</w:t>
      </w:r>
      <w:r w:rsidR="000112BE">
        <w:rPr>
          <w:rFonts w:asciiTheme="majorBidi" w:hAnsiTheme="majorBidi" w:cstheme="majorBidi"/>
          <w:sz w:val="30"/>
          <w:szCs w:val="30"/>
        </w:rPr>
        <w:t>96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ล้านบาท มูลค่ายุติธรรมดังกล่าวอ้างอิงจาก</w:t>
      </w:r>
      <w:r w:rsidR="00850E43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42AC3F4D" w14:textId="77777777" w:rsidR="00E136AB" w:rsidRPr="00823102" w:rsidRDefault="00E136AB" w:rsidP="001D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A122661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69AE2483" w14:textId="54B68B7D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ทุนเรือนหุ้น ส่วนเกินมูลค่าหุ้น และหุ้นทุนซื้อคืน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tbl>
      <w:tblPr>
        <w:tblW w:w="9079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03"/>
        <w:gridCol w:w="1152"/>
        <w:gridCol w:w="250"/>
        <w:gridCol w:w="1181"/>
        <w:gridCol w:w="250"/>
        <w:gridCol w:w="1181"/>
        <w:gridCol w:w="250"/>
        <w:gridCol w:w="1181"/>
        <w:gridCol w:w="250"/>
        <w:gridCol w:w="1181"/>
      </w:tblGrid>
      <w:tr w:rsidR="009608F9" w:rsidRPr="00C9788C" w14:paraId="7B31177F" w14:textId="77777777" w:rsidTr="00346CB7">
        <w:trPr>
          <w:trHeight w:val="384"/>
        </w:trPr>
        <w:tc>
          <w:tcPr>
            <w:tcW w:w="2203" w:type="dxa"/>
          </w:tcPr>
          <w:p w14:paraId="023126CB" w14:textId="77777777" w:rsidR="009608F9" w:rsidRPr="0059561B" w:rsidRDefault="009608F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2A9F17E" w14:textId="25012F51" w:rsidR="009608F9" w:rsidRPr="0059561B" w:rsidRDefault="009608F9" w:rsidP="0000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จำนวนหุ้น</w:t>
            </w:r>
            <w:r w:rsidR="00B63F3F">
              <w:rPr>
                <w:rFonts w:asciiTheme="majorBidi" w:eastAsia="Cordia New" w:hAnsiTheme="majorBidi" w:cstheme="majorBidi"/>
                <w:b/>
                <w:sz w:val="28"/>
                <w:szCs w:val="28"/>
              </w:rPr>
              <w:br/>
            </w: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ที่ออกและเรียกชำระ</w:t>
            </w:r>
          </w:p>
        </w:tc>
        <w:tc>
          <w:tcPr>
            <w:tcW w:w="250" w:type="dxa"/>
          </w:tcPr>
          <w:p w14:paraId="3CA24E03" w14:textId="77777777" w:rsidR="009608F9" w:rsidRPr="0059561B" w:rsidRDefault="009608F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39978E66" w14:textId="77777777" w:rsidR="009608F9" w:rsidRPr="00006BBC" w:rsidRDefault="009608F9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063EB992" w14:textId="77777777" w:rsidR="009608F9" w:rsidRPr="0059561B" w:rsidRDefault="009608F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2F61D9B3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ส่วนเกิน</w:t>
            </w:r>
          </w:p>
          <w:p w14:paraId="57E982B0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344791E6" w14:textId="77777777" w:rsidR="009608F9" w:rsidRPr="0059561B" w:rsidRDefault="009608F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38B4F6FA" w14:textId="77777777" w:rsidR="009608F9" w:rsidRPr="00966B3A" w:rsidRDefault="009608F9" w:rsidP="0096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1173A72B" w14:textId="77777777" w:rsidR="009608F9" w:rsidRPr="0059561B" w:rsidRDefault="009608F9">
            <w:pPr>
              <w:ind w:right="-72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181" w:type="dxa"/>
            <w:vAlign w:val="bottom"/>
          </w:tcPr>
          <w:p w14:paraId="1CE0E800" w14:textId="77777777" w:rsidR="009608F9" w:rsidRPr="00501436" w:rsidRDefault="009608F9" w:rsidP="0050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  <w:r w:rsidRPr="00501436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9608F9" w:rsidRPr="00C9788C" w14:paraId="0EB41BF6" w14:textId="77777777" w:rsidTr="00346CB7">
        <w:trPr>
          <w:trHeight w:val="141"/>
        </w:trPr>
        <w:tc>
          <w:tcPr>
            <w:tcW w:w="2203" w:type="dxa"/>
          </w:tcPr>
          <w:p w14:paraId="255F58A0" w14:textId="77777777" w:rsidR="009608F9" w:rsidRPr="0059561B" w:rsidRDefault="009608F9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52" w:type="dxa"/>
          </w:tcPr>
          <w:p w14:paraId="55D7C4C5" w14:textId="77777777" w:rsidR="009608F9" w:rsidRPr="00F16895" w:rsidRDefault="009608F9" w:rsidP="003E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/>
              </w:rPr>
            </w:pP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(</w:t>
            </w:r>
            <w:r w:rsidRPr="00F16895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28"/>
                <w:szCs w:val="28"/>
                <w:cs/>
                <w:lang w:val="en-GB"/>
              </w:rPr>
              <w:t>พันหุ้น</w:t>
            </w: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50" w:type="dxa"/>
          </w:tcPr>
          <w:p w14:paraId="51A4A0D1" w14:textId="77777777" w:rsidR="009608F9" w:rsidRPr="001A519F" w:rsidRDefault="009608F9">
            <w:pPr>
              <w:spacing w:line="260" w:lineRule="atLeast"/>
              <w:ind w:right="504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</w:p>
        </w:tc>
        <w:tc>
          <w:tcPr>
            <w:tcW w:w="5474" w:type="dxa"/>
            <w:gridSpan w:val="7"/>
          </w:tcPr>
          <w:p w14:paraId="33BA574E" w14:textId="77777777" w:rsidR="009608F9" w:rsidRPr="001A519F" w:rsidRDefault="009608F9" w:rsidP="007D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2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(</w:t>
            </w:r>
            <w:r w:rsidRPr="001A51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480918" w:rsidRPr="00C9788C" w14:paraId="34226624" w14:textId="77777777" w:rsidTr="00346CB7">
        <w:trPr>
          <w:trHeight w:hRule="exact" w:val="374"/>
        </w:trPr>
        <w:tc>
          <w:tcPr>
            <w:tcW w:w="2203" w:type="dxa"/>
          </w:tcPr>
          <w:p w14:paraId="2EA170EE" w14:textId="2235ABB6" w:rsidR="00480918" w:rsidRPr="0059561B" w:rsidRDefault="00480918" w:rsidP="00480918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027615A9" w14:textId="7947A4E0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>4,455,133</w:t>
            </w:r>
          </w:p>
        </w:tc>
        <w:tc>
          <w:tcPr>
            <w:tcW w:w="250" w:type="dxa"/>
          </w:tcPr>
          <w:p w14:paraId="0729948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134490D" w14:textId="48189BB4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1,113,783</w:t>
            </w:r>
          </w:p>
        </w:tc>
        <w:tc>
          <w:tcPr>
            <w:tcW w:w="250" w:type="dxa"/>
          </w:tcPr>
          <w:p w14:paraId="2DE35D2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67A02EE" w14:textId="152D1D94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F0B2A">
              <w:rPr>
                <w:rFonts w:asciiTheme="majorBidi" w:eastAsia="Cordia New" w:hAnsiTheme="majorBidi" w:cstheme="majorBidi"/>
                <w:sz w:val="28"/>
                <w:szCs w:val="28"/>
              </w:rPr>
              <w:t>19,948,329</w:t>
            </w:r>
          </w:p>
        </w:tc>
        <w:tc>
          <w:tcPr>
            <w:tcW w:w="250" w:type="dxa"/>
          </w:tcPr>
          <w:p w14:paraId="11CF22CE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76F11B" w14:textId="21CB57B8" w:rsidR="00480918" w:rsidRPr="00EF0B2A" w:rsidRDefault="00A6238D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(2,982,381)</w:t>
            </w:r>
          </w:p>
        </w:tc>
        <w:tc>
          <w:tcPr>
            <w:tcW w:w="250" w:type="dxa"/>
          </w:tcPr>
          <w:p w14:paraId="380C8275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F5A0B0" w14:textId="6F717FEF" w:rsidR="00480918" w:rsidRPr="00EF0B2A" w:rsidRDefault="00A6238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18,079,731</w:t>
            </w:r>
          </w:p>
        </w:tc>
      </w:tr>
      <w:tr w:rsidR="00283AE4" w:rsidRPr="00C9788C" w14:paraId="2D2BD679" w14:textId="77777777" w:rsidTr="00346CB7">
        <w:trPr>
          <w:trHeight w:hRule="exact" w:val="374"/>
        </w:trPr>
        <w:tc>
          <w:tcPr>
            <w:tcW w:w="2203" w:type="dxa"/>
          </w:tcPr>
          <w:p w14:paraId="0767A5D9" w14:textId="3EC342FC" w:rsidR="00283AE4" w:rsidRPr="0059561B" w:rsidRDefault="00283AE4" w:rsidP="00283AE4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cs/>
              </w:rPr>
            </w:pPr>
            <w:r w:rsidRPr="000E5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523A05" w14:textId="5DA21B91" w:rsidR="00283AE4" w:rsidRPr="00EF0B2A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3889089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91D8C85" w14:textId="2F086CBC" w:rsidR="00283AE4" w:rsidRPr="00EF0B2A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DA49F5D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F826C7A" w14:textId="714037B8" w:rsidR="00283AE4" w:rsidRPr="00EF0B2A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49887F47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487A37B" w14:textId="0C29C284" w:rsidR="00283AE4" w:rsidRPr="00EF0B2A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(4</w:t>
            </w:r>
            <w:r w:rsidRPr="00DF63E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310</w:t>
            </w:r>
            <w:r w:rsidRPr="00DF63E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371)</w:t>
            </w:r>
          </w:p>
        </w:tc>
        <w:tc>
          <w:tcPr>
            <w:tcW w:w="250" w:type="dxa"/>
          </w:tcPr>
          <w:p w14:paraId="3297739C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73AFDE9" w14:textId="36755FE7" w:rsidR="00283AE4" w:rsidRPr="00EF0B2A" w:rsidRDefault="00DF63E8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(4</w:t>
            </w:r>
            <w:r w:rsidRPr="00DF63E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310</w:t>
            </w:r>
            <w:r w:rsidRPr="00DF63E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371)</w:t>
            </w:r>
          </w:p>
        </w:tc>
      </w:tr>
      <w:tr w:rsidR="00283AE4" w:rsidRPr="00C9788C" w14:paraId="4DDF8CD5" w14:textId="77777777" w:rsidTr="00346CB7">
        <w:trPr>
          <w:trHeight w:hRule="exact" w:val="374"/>
        </w:trPr>
        <w:tc>
          <w:tcPr>
            <w:tcW w:w="2203" w:type="dxa"/>
          </w:tcPr>
          <w:p w14:paraId="05CF9922" w14:textId="72E3B2C6" w:rsidR="00283AE4" w:rsidRPr="0059561B" w:rsidRDefault="007E02C3" w:rsidP="00283AE4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83AE4"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83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3AE4"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83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32512C" w14:textId="49786BB3" w:rsidR="00283AE4" w:rsidRPr="00255AE0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455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133</w:t>
            </w:r>
          </w:p>
        </w:tc>
        <w:tc>
          <w:tcPr>
            <w:tcW w:w="250" w:type="dxa"/>
          </w:tcPr>
          <w:p w14:paraId="0D60B1B8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18EA42D" w14:textId="6BB26A0E" w:rsidR="00283AE4" w:rsidRPr="00DF63E8" w:rsidRDefault="00DF63E8" w:rsidP="00DF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="Angsana New"/>
                <w:b/>
                <w:bCs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113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783</w:t>
            </w:r>
          </w:p>
        </w:tc>
        <w:tc>
          <w:tcPr>
            <w:tcW w:w="250" w:type="dxa"/>
          </w:tcPr>
          <w:p w14:paraId="683D455C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19AD3A9" w14:textId="6CDB6DBF" w:rsidR="00283AE4" w:rsidRPr="00255AE0" w:rsidRDefault="00DF63E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19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948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329</w:t>
            </w:r>
          </w:p>
        </w:tc>
        <w:tc>
          <w:tcPr>
            <w:tcW w:w="250" w:type="dxa"/>
          </w:tcPr>
          <w:p w14:paraId="7BB6A9D2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99DDCAB" w14:textId="5A5209EC" w:rsidR="00283AE4" w:rsidRPr="00255AE0" w:rsidRDefault="00DF63E8" w:rsidP="000D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ind w:left="-11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(7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292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752)</w:t>
            </w:r>
          </w:p>
        </w:tc>
        <w:tc>
          <w:tcPr>
            <w:tcW w:w="250" w:type="dxa"/>
            <w:tcBorders>
              <w:bottom w:val="nil"/>
            </w:tcBorders>
          </w:tcPr>
          <w:p w14:paraId="28275DDF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948EE03" w14:textId="45B2BCDC" w:rsidR="00283AE4" w:rsidRPr="00255AE0" w:rsidRDefault="00DF63E8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13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769</w:t>
            </w:r>
            <w:r w:rsidRPr="00DF63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DF63E8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</w:rPr>
              <w:t>360</w:t>
            </w:r>
          </w:p>
        </w:tc>
      </w:tr>
    </w:tbl>
    <w:p w14:paraId="01B3F91D" w14:textId="77777777" w:rsidR="00D66191" w:rsidRPr="00CE01CF" w:rsidRDefault="00D66191" w:rsidP="00EB155D">
      <w:pPr>
        <w:tabs>
          <w:tab w:val="left" w:pos="540"/>
        </w:tabs>
        <w:ind w:right="44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1B770D09" w14:textId="7B96CAF9" w:rsidR="005C2645" w:rsidRDefault="00067EB8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7EB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2567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</w:t>
      </w:r>
      <w:r w:rsidR="00857705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067EB8">
        <w:rPr>
          <w:rFonts w:ascii="Angsana New" w:hAnsi="Angsana New" w:cs="Angsana New" w:hint="cs"/>
          <w:sz w:val="30"/>
          <w:szCs w:val="30"/>
          <w:cs/>
        </w:rPr>
        <w:t>อนุมัติให้บริษัทดำเนินการซื้อหุ้นคืนนับตั้งแต่วันที่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857705">
        <w:rPr>
          <w:rFonts w:ascii="Angsana New" w:hAnsi="Angsana New" w:cs="Angsana New"/>
          <w:sz w:val="30"/>
          <w:szCs w:val="30"/>
        </w:rPr>
        <w:t>2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8324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3,000</w:t>
      </w:r>
      <w:r w:rsidR="005A0E01">
        <w:rPr>
          <w:rFonts w:ascii="Angsana New" w:hAnsi="Angsana New" w:cs="Angsana New"/>
          <w:sz w:val="30"/>
          <w:szCs w:val="30"/>
        </w:rPr>
        <w:t>.0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200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ซึ่งคิดเป็นร้อยละ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4.49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6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EDCF697" w14:textId="77777777" w:rsidR="00AA522A" w:rsidRDefault="00AA522A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60822" w14:textId="1176BFC2" w:rsidR="00AA522A" w:rsidRDefault="00963BFD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ภายหลัง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3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AA522A">
        <w:rPr>
          <w:rFonts w:asciiTheme="majorBidi" w:hAnsiTheme="majorBidi" w:cs="Angsana New"/>
          <w:sz w:val="30"/>
          <w:szCs w:val="30"/>
        </w:rPr>
        <w:t xml:space="preserve">2568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ที่ประชุม</w:t>
      </w:r>
      <w:r w:rsidR="00857705">
        <w:rPr>
          <w:rFonts w:asciiTheme="majorBidi" w:hAnsiTheme="majorBidi" w:cs="Angsana New" w:hint="cs"/>
          <w:sz w:val="30"/>
          <w:szCs w:val="30"/>
          <w:cs/>
        </w:rPr>
        <w:t>คณะ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กรรมการของบริษัทได้มีมติอนุมัติแก้ไขข้อกำหนดในการซื้อหุ้นคืนที่มีมติอนุมัติเมื่อวันที่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25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AA522A">
        <w:rPr>
          <w:rFonts w:asciiTheme="majorBidi" w:hAnsiTheme="majorBidi" w:cs="Angsana New"/>
          <w:sz w:val="30"/>
          <w:szCs w:val="30"/>
        </w:rPr>
        <w:t xml:space="preserve">2567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โดยแก้ไขการกำหนดวงเงินสูงสุดที่ใช้ในการซื้อหุ้นคืนจากไม่เกิน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3,</w:t>
      </w:r>
      <w:r w:rsidR="00AA522A">
        <w:rPr>
          <w:rFonts w:asciiTheme="majorBidi" w:hAnsiTheme="majorBidi" w:cs="Angsana New" w:hint="cs"/>
          <w:sz w:val="30"/>
          <w:szCs w:val="30"/>
          <w:cs/>
        </w:rPr>
        <w:t>0</w:t>
      </w:r>
      <w:r w:rsidR="00AA522A">
        <w:rPr>
          <w:rFonts w:asciiTheme="majorBidi" w:hAnsiTheme="majorBidi" w:cs="Angsana New"/>
          <w:sz w:val="30"/>
          <w:szCs w:val="30"/>
        </w:rPr>
        <w:t xml:space="preserve">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577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5,000.0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และจำนวนหุ้นที่จะซื้อคืนจากไม่เกิน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200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4.49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445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9.99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</w:p>
    <w:p w14:paraId="27279ABF" w14:textId="77777777" w:rsidR="008C0B06" w:rsidRDefault="008C0B06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F03A2FA" w14:textId="6065F26C" w:rsidR="008C0B06" w:rsidRPr="00B2785D" w:rsidRDefault="00850E43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ในช่วงระยะเวลาตั้งแต่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2568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30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1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2568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83245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ดำเนินการซื้อหุ้นคืน</w:t>
      </w:r>
      <w:r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3809B6">
        <w:rPr>
          <w:rFonts w:ascii="Angsana New" w:hAnsi="Angsana New" w:cs="Angsana New"/>
          <w:sz w:val="30"/>
          <w:szCs w:val="30"/>
        </w:rPr>
        <w:t>4</w:t>
      </w:r>
      <w:r w:rsidR="008C0B06">
        <w:rPr>
          <w:rFonts w:ascii="Angsana New" w:hAnsi="Angsana New" w:cs="Angsana New"/>
          <w:sz w:val="30"/>
          <w:szCs w:val="30"/>
        </w:rPr>
        <w:t>00.0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5E3D7C">
        <w:rPr>
          <w:rFonts w:ascii="Angsana New" w:hAnsi="Angsana New" w:cs="Angsana New"/>
          <w:sz w:val="30"/>
          <w:szCs w:val="30"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>
        <w:rPr>
          <w:rFonts w:ascii="Angsana New" w:hAnsi="Angsana New" w:cs="Angsana New"/>
          <w:sz w:val="30"/>
          <w:szCs w:val="30"/>
        </w:rPr>
        <w:t>4,310.4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โดยแสดงหักจากส่วนของผู้ถือหุ้น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7DF98094" w14:textId="16A2B170" w:rsidR="00F228A4" w:rsidRPr="00F77E75" w:rsidRDefault="00996146" w:rsidP="008C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00FE970B" w:rsidR="00157B13" w:rsidRPr="00AA3C79" w:rsidRDefault="004E6628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5512B4B" w14:textId="6ED19405" w:rsidR="00157B13" w:rsidRPr="00F92A58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5F6C033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21F32A6D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8895921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7FCC51DF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2C03E0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7F45AE1E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42041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7A56330C" w:rsidR="00342041" w:rsidRPr="00A85D0A" w:rsidRDefault="00342041" w:rsidP="003420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จากอัตราแลกเปลี่ยน สุทธิ</w:t>
            </w:r>
          </w:p>
        </w:tc>
        <w:tc>
          <w:tcPr>
            <w:tcW w:w="1170" w:type="dxa"/>
          </w:tcPr>
          <w:p w14:paraId="26D29A3F" w14:textId="4BFA95FE" w:rsidR="00342041" w:rsidRPr="00AB5EF0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255,787</w:t>
            </w:r>
          </w:p>
        </w:tc>
        <w:tc>
          <w:tcPr>
            <w:tcW w:w="180" w:type="dxa"/>
          </w:tcPr>
          <w:p w14:paraId="78742D96" w14:textId="77777777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6E2FAA52" w:rsidR="00342041" w:rsidRPr="00A85D0A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(139,345)</w:t>
            </w:r>
          </w:p>
        </w:tc>
        <w:tc>
          <w:tcPr>
            <w:tcW w:w="180" w:type="dxa"/>
          </w:tcPr>
          <w:p w14:paraId="2723FF00" w14:textId="77777777" w:rsidR="00342041" w:rsidRPr="008D57FF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433DDC8C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(54,112)</w:t>
            </w:r>
          </w:p>
        </w:tc>
        <w:tc>
          <w:tcPr>
            <w:tcW w:w="180" w:type="dxa"/>
          </w:tcPr>
          <w:p w14:paraId="64FEC803" w14:textId="77777777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2E72E135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(306,045)</w:t>
            </w:r>
          </w:p>
        </w:tc>
      </w:tr>
      <w:tr w:rsidR="00342041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67E23F6A" w:rsidR="00342041" w:rsidRDefault="00342041" w:rsidP="003420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จากเครื่องมือทางการเงิน สุทธิ</w:t>
            </w:r>
          </w:p>
        </w:tc>
        <w:tc>
          <w:tcPr>
            <w:tcW w:w="1170" w:type="dxa"/>
          </w:tcPr>
          <w:p w14:paraId="77B5AAC0" w14:textId="67590B8B" w:rsidR="00342041" w:rsidRPr="00AB5EF0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(50,972)</w:t>
            </w:r>
          </w:p>
        </w:tc>
        <w:tc>
          <w:tcPr>
            <w:tcW w:w="180" w:type="dxa"/>
          </w:tcPr>
          <w:p w14:paraId="0F646DA8" w14:textId="77777777" w:rsidR="00342041" w:rsidRPr="00D6619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3E467FAC" w:rsidR="00342041" w:rsidRPr="00A85D0A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61,922</w:t>
            </w:r>
          </w:p>
        </w:tc>
        <w:tc>
          <w:tcPr>
            <w:tcW w:w="180" w:type="dxa"/>
          </w:tcPr>
          <w:p w14:paraId="24A33FD5" w14:textId="77777777" w:rsidR="00342041" w:rsidRPr="008D57FF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3742C75E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(387,352)</w:t>
            </w:r>
          </w:p>
        </w:tc>
        <w:tc>
          <w:tcPr>
            <w:tcW w:w="180" w:type="dxa"/>
          </w:tcPr>
          <w:p w14:paraId="66132E62" w14:textId="77777777" w:rsidR="00342041" w:rsidRPr="00D6619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2DED7F74" w:rsidR="00342041" w:rsidRPr="00D6619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573,283</w:t>
            </w:r>
          </w:p>
        </w:tc>
      </w:tr>
      <w:tr w:rsidR="00342041" w:rsidRPr="00A85D0A" w14:paraId="101315B9" w14:textId="77777777" w:rsidTr="003D4ED1">
        <w:trPr>
          <w:cantSplit/>
          <w:trHeight w:val="343"/>
        </w:trPr>
        <w:tc>
          <w:tcPr>
            <w:tcW w:w="3978" w:type="dxa"/>
          </w:tcPr>
          <w:p w14:paraId="1C856F27" w14:textId="77777777" w:rsidR="00342041" w:rsidRDefault="00342041" w:rsidP="003420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</w:tcPr>
          <w:p w14:paraId="4605DF05" w14:textId="5E1CB07B" w:rsidR="00342041" w:rsidRPr="00AB5EF0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(64,621)</w:t>
            </w:r>
          </w:p>
        </w:tc>
        <w:tc>
          <w:tcPr>
            <w:tcW w:w="180" w:type="dxa"/>
          </w:tcPr>
          <w:p w14:paraId="6A499C77" w14:textId="77777777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68489FD8" w:rsidR="0034204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(85,953)</w:t>
            </w:r>
          </w:p>
        </w:tc>
        <w:tc>
          <w:tcPr>
            <w:tcW w:w="180" w:type="dxa"/>
          </w:tcPr>
          <w:p w14:paraId="37F1FBFD" w14:textId="77777777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CF752" w14:textId="17E73931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sz w:val="30"/>
                <w:szCs w:val="30"/>
              </w:rPr>
              <w:t>(296,184)</w:t>
            </w:r>
          </w:p>
        </w:tc>
        <w:tc>
          <w:tcPr>
            <w:tcW w:w="180" w:type="dxa"/>
          </w:tcPr>
          <w:p w14:paraId="5E88D988" w14:textId="77777777" w:rsidR="00342041" w:rsidRPr="00603092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0BC12DAD" w:rsidR="0034204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218,630</w:t>
            </w:r>
          </w:p>
        </w:tc>
      </w:tr>
      <w:tr w:rsidR="00342041" w:rsidRPr="00A85D0A" w14:paraId="0CAE166A" w14:textId="77777777" w:rsidTr="00346CB7">
        <w:trPr>
          <w:cantSplit/>
          <w:trHeight w:val="343"/>
        </w:trPr>
        <w:tc>
          <w:tcPr>
            <w:tcW w:w="3978" w:type="dxa"/>
          </w:tcPr>
          <w:p w14:paraId="47350EF5" w14:textId="66FFD5F0" w:rsidR="00342041" w:rsidRPr="00843A74" w:rsidRDefault="00342041" w:rsidP="003420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0DAB487C" w:rsidR="00342041" w:rsidRPr="0034204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140,194</w:t>
            </w:r>
          </w:p>
        </w:tc>
        <w:tc>
          <w:tcPr>
            <w:tcW w:w="180" w:type="dxa"/>
          </w:tcPr>
          <w:p w14:paraId="5CD4866A" w14:textId="77777777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52B63AEB" w:rsidR="00342041" w:rsidRPr="00346CB7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1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(163,376)</w:t>
            </w:r>
          </w:p>
        </w:tc>
        <w:tc>
          <w:tcPr>
            <w:tcW w:w="180" w:type="dxa"/>
          </w:tcPr>
          <w:p w14:paraId="013430D9" w14:textId="77777777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1C89D0B0" w:rsidR="00342041" w:rsidRPr="00342041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(737,648)</w:t>
            </w:r>
          </w:p>
        </w:tc>
        <w:tc>
          <w:tcPr>
            <w:tcW w:w="180" w:type="dxa"/>
          </w:tcPr>
          <w:p w14:paraId="776B50F6" w14:textId="77777777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213C6604" w:rsidR="00342041" w:rsidRPr="0033682B" w:rsidRDefault="00342041" w:rsidP="00342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61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485,868</w:t>
            </w:r>
          </w:p>
        </w:tc>
      </w:tr>
    </w:tbl>
    <w:p w14:paraId="03AB7474" w14:textId="086D8ED2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0DE634D" w14:textId="569DED75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346CB7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159E68AC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5E176626" w:rsidR="00157B13" w:rsidRDefault="004E6628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0E9D1A6" w14:textId="45793067" w:rsidR="00157B13" w:rsidRPr="00C70B18" w:rsidRDefault="00157B13" w:rsidP="00157B1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51CA62C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B7C4E23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4C1B958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118FF491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EDB71B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32D09449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02D8AFFD" w14:textId="77777777" w:rsidTr="008B5A88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AA3C79" w:rsidRPr="00A85D0A" w:rsidRDefault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6628" w:rsidRPr="00A85D0A" w14:paraId="67FD848B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4DE436AE" w14:textId="77777777" w:rsidR="004E6628" w:rsidRPr="00A85D0A" w:rsidRDefault="004E6628" w:rsidP="004E66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0FBE6D22" w:rsidR="004E6628" w:rsidRPr="00382079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(609</w:t>
            </w:r>
            <w:r w:rsidRPr="00AC70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120)</w:t>
            </w:r>
          </w:p>
        </w:tc>
        <w:tc>
          <w:tcPr>
            <w:tcW w:w="180" w:type="dxa"/>
          </w:tcPr>
          <w:p w14:paraId="3F854EDD" w14:textId="77777777" w:rsidR="004E6628" w:rsidRPr="00D66191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588A813F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(569,661)</w:t>
            </w:r>
          </w:p>
        </w:tc>
        <w:tc>
          <w:tcPr>
            <w:tcW w:w="180" w:type="dxa"/>
          </w:tcPr>
          <w:p w14:paraId="4981970C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51694E73" w:rsidR="004E6628" w:rsidRPr="002B5E63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AC70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244</w:t>
            </w:r>
          </w:p>
        </w:tc>
        <w:tc>
          <w:tcPr>
            <w:tcW w:w="180" w:type="dxa"/>
          </w:tcPr>
          <w:p w14:paraId="28E08C38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4F10FCC8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(56,242)</w:t>
            </w:r>
          </w:p>
        </w:tc>
      </w:tr>
      <w:tr w:rsidR="004E6628" w:rsidRPr="00A85D0A" w14:paraId="739F0528" w14:textId="77777777" w:rsidTr="008D4A59">
        <w:trPr>
          <w:cantSplit/>
          <w:trHeight w:hRule="exact" w:val="374"/>
        </w:trPr>
        <w:tc>
          <w:tcPr>
            <w:tcW w:w="3780" w:type="dxa"/>
          </w:tcPr>
          <w:p w14:paraId="03D2BC44" w14:textId="77777777" w:rsidR="004E6628" w:rsidRPr="00A85D0A" w:rsidRDefault="004E6628" w:rsidP="004E66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7E88431F" w:rsidR="004E6628" w:rsidRPr="00382079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657</w:t>
            </w:r>
            <w:r w:rsidRPr="00AC70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426</w:t>
            </w:r>
          </w:p>
        </w:tc>
        <w:tc>
          <w:tcPr>
            <w:tcW w:w="180" w:type="dxa"/>
          </w:tcPr>
          <w:p w14:paraId="4223FD70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48E31D9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189,366</w:t>
            </w:r>
          </w:p>
        </w:tc>
        <w:tc>
          <w:tcPr>
            <w:tcW w:w="180" w:type="dxa"/>
          </w:tcPr>
          <w:p w14:paraId="1D3DD441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4A7119CE" w:rsidR="004E6628" w:rsidRPr="002B5E63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C70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701B">
              <w:rPr>
                <w:rFonts w:ascii="Angsana New" w:hAnsi="Angsana New" w:cs="Angsana New"/>
                <w:sz w:val="30"/>
                <w:szCs w:val="30"/>
                <w:cs/>
              </w:rPr>
              <w:t>513</w:t>
            </w:r>
          </w:p>
        </w:tc>
        <w:tc>
          <w:tcPr>
            <w:tcW w:w="180" w:type="dxa"/>
          </w:tcPr>
          <w:p w14:paraId="0E7FBFDC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795E273C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sz w:val="30"/>
                <w:szCs w:val="30"/>
              </w:rPr>
              <w:t>(11,309)</w:t>
            </w:r>
          </w:p>
        </w:tc>
      </w:tr>
      <w:tr w:rsidR="004E6628" w:rsidRPr="00A85D0A" w14:paraId="2D2D9FF7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3695CE3C" w14:textId="40783DAF" w:rsidR="004E6628" w:rsidRPr="00843A74" w:rsidRDefault="004E6628" w:rsidP="004E66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25F1442D" w:rsidR="004E6628" w:rsidRPr="00382079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701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48</w:t>
            </w:r>
            <w:r w:rsidRPr="00AC70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C701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306</w:t>
            </w:r>
          </w:p>
        </w:tc>
        <w:tc>
          <w:tcPr>
            <w:tcW w:w="180" w:type="dxa"/>
          </w:tcPr>
          <w:p w14:paraId="25A9501C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47EC924A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(380,295)</w:t>
            </w:r>
          </w:p>
        </w:tc>
        <w:tc>
          <w:tcPr>
            <w:tcW w:w="180" w:type="dxa"/>
          </w:tcPr>
          <w:p w14:paraId="3706F34B" w14:textId="77777777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3D2E1C99" w:rsidR="004E6628" w:rsidRPr="00D66191" w:rsidRDefault="00AC701B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701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23</w:t>
            </w:r>
            <w:r w:rsidRPr="00AC7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701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757</w:t>
            </w:r>
          </w:p>
        </w:tc>
        <w:tc>
          <w:tcPr>
            <w:tcW w:w="180" w:type="dxa"/>
          </w:tcPr>
          <w:p w14:paraId="27335965" w14:textId="77777777" w:rsidR="004E6628" w:rsidRPr="00D66191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1A08D2AF" w:rsidR="004E6628" w:rsidRPr="00F405D8" w:rsidRDefault="004E6628" w:rsidP="004E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(67,551)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4C90314B" w:rsidR="00091F79" w:rsidRPr="008D4A59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B7E">
        <w:rPr>
          <w:rFonts w:asciiTheme="majorBidi" w:hAnsiTheme="majorBidi" w:cs="Angsana New"/>
          <w:sz w:val="30"/>
          <w:szCs w:val="30"/>
        </w:rPr>
        <w:t>-</w:t>
      </w:r>
      <w:r w:rsidR="00AC701B">
        <w:rPr>
          <w:rFonts w:asciiTheme="majorBidi" w:hAnsiTheme="majorBidi" w:cs="Angsana New" w:hint="cs"/>
          <w:sz w:val="30"/>
          <w:szCs w:val="30"/>
          <w:cs/>
        </w:rPr>
        <w:t>1.1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="00932B7E">
        <w:rPr>
          <w:rFonts w:asciiTheme="majorBidi" w:hAnsiTheme="majorBidi" w:cs="Angsana New"/>
          <w:sz w:val="30"/>
          <w:szCs w:val="30"/>
        </w:rPr>
        <w:t>-</w:t>
      </w:r>
      <w:r w:rsidR="00AC701B">
        <w:rPr>
          <w:rFonts w:asciiTheme="majorBidi" w:hAnsiTheme="majorBidi" w:cs="Angsana New" w:hint="cs"/>
          <w:sz w:val="30"/>
          <w:szCs w:val="30"/>
          <w:cs/>
        </w:rPr>
        <w:t>0.2</w:t>
      </w:r>
      <w:r w:rsidR="004E6628">
        <w:rPr>
          <w:rFonts w:asciiTheme="majorBidi" w:hAnsiTheme="majorBidi" w:cs="Angsana New"/>
          <w:sz w:val="30"/>
          <w:szCs w:val="30"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507DF2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4E6628">
        <w:rPr>
          <w:rFonts w:asciiTheme="majorBidi" w:hAnsiTheme="majorBidi" w:cs="Angsana New" w:hint="cs"/>
          <w:i/>
          <w:iCs/>
          <w:sz w:val="30"/>
          <w:szCs w:val="30"/>
          <w:cs/>
        </w:rPr>
        <w:t>กันยายน</w:t>
      </w:r>
      <w:r w:rsidR="00507DF2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157B1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E6628">
        <w:rPr>
          <w:rFonts w:asciiTheme="majorBidi" w:hAnsiTheme="majorBidi" w:cs="Angsana New"/>
          <w:i/>
          <w:iCs/>
          <w:sz w:val="30"/>
          <w:szCs w:val="30"/>
        </w:rPr>
        <w:t>7.6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E6628">
        <w:rPr>
          <w:rFonts w:asciiTheme="majorBidi" w:hAnsiTheme="majorBidi" w:cs="Angsana New"/>
          <w:i/>
          <w:iCs/>
          <w:sz w:val="30"/>
          <w:szCs w:val="30"/>
        </w:rPr>
        <w:t>1.5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B76148">
        <w:rPr>
          <w:rFonts w:asciiTheme="majorBidi" w:hAnsiTheme="majorBidi" w:cs="Angsana New"/>
          <w:sz w:val="30"/>
          <w:szCs w:val="30"/>
          <w:cs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กลับรายการหนี้สินภาษีเงินได้รอตัดบัญชี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สําหรับ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การปรับโครงสร้างของ</w:t>
      </w:r>
      <w:r w:rsidR="00510952">
        <w:rPr>
          <w:rFonts w:asciiTheme="majorBidi" w:hAnsiTheme="majorBidi" w:cs="Angsana New"/>
          <w:sz w:val="30"/>
          <w:szCs w:val="30"/>
        </w:rPr>
        <w:br/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เงินลงทุนในบริษัทร่วม ในบริษัท </w:t>
      </w:r>
      <w:r w:rsidR="00B76148">
        <w:rPr>
          <w:rFonts w:asciiTheme="majorBidi" w:hAnsiTheme="majorBidi" w:cs="Angsana New"/>
          <w:sz w:val="30"/>
          <w:szCs w:val="30"/>
        </w:rPr>
        <w:t xml:space="preserve">AFL </w:t>
      </w:r>
      <w:r w:rsidR="00510952">
        <w:rPr>
          <w:rFonts w:asciiTheme="majorBidi" w:hAnsiTheme="majorBidi" w:cs="Angsana New"/>
          <w:sz w:val="30"/>
          <w:szCs w:val="30"/>
        </w:rPr>
        <w:t>(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หมายเหตุ</w:t>
      </w:r>
      <w:r w:rsidR="005C622D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10952">
        <w:rPr>
          <w:rFonts w:asciiTheme="majorBidi" w:hAnsiTheme="majorBidi" w:cs="Angsana New"/>
          <w:sz w:val="30"/>
          <w:szCs w:val="30"/>
        </w:rPr>
        <w:t>1</w:t>
      </w:r>
      <w:r w:rsidR="005C622D">
        <w:rPr>
          <w:rFonts w:asciiTheme="majorBidi" w:hAnsiTheme="majorBidi" w:cs="Angsana New"/>
          <w:sz w:val="30"/>
          <w:szCs w:val="30"/>
        </w:rPr>
        <w:t>0.2</w:t>
      </w:r>
      <w:r w:rsidR="00510952">
        <w:rPr>
          <w:rFonts w:asciiTheme="majorBidi" w:hAnsiTheme="majorBidi" w:cs="Angsana New"/>
          <w:sz w:val="30"/>
          <w:szCs w:val="30"/>
        </w:rPr>
        <w:t xml:space="preserve">)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ซึ่งทำให้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เกิดการ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เปลี่ยนแปลง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ใน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ภาษีเงินได้รอตัดบัญชี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ที่รับรู้</w:t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 นอกจากนี้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การรับรู้สินทรัพย์ภาษีเงินได้รอตัดบัญชีสำหรับ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ประโยชน์เพิ่มเติมทางภาษี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ในส่วน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เกี่ยวข้องกับ</w:t>
      </w:r>
      <w:r w:rsidR="00831D0D">
        <w:rPr>
          <w:rFonts w:asciiTheme="majorBidi" w:hAnsiTheme="majorBidi" w:cs="Angsana New"/>
          <w:sz w:val="30"/>
          <w:szCs w:val="30"/>
        </w:rPr>
        <w:br/>
      </w:r>
      <w:r w:rsidRPr="000D6605">
        <w:rPr>
          <w:rFonts w:asciiTheme="majorBidi" w:hAnsiTheme="majorBidi" w:cs="Angsana New"/>
          <w:spacing w:val="-6"/>
          <w:sz w:val="30"/>
          <w:szCs w:val="30"/>
          <w:cs/>
        </w:rPr>
        <w:t>ผลขาดทุนสุทธิจากการดําเนินงานของบริษัทย่อยในต่างประเทศ</w:t>
      </w:r>
      <w:r w:rsidR="00510952" w:rsidRPr="000D6605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B76148" w:rsidRPr="000D6605">
        <w:rPr>
          <w:rFonts w:asciiTheme="majorBidi" w:hAnsiTheme="majorBidi" w:cs="Angsana New"/>
          <w:spacing w:val="-6"/>
          <w:sz w:val="30"/>
          <w:szCs w:val="30"/>
          <w:cs/>
        </w:rPr>
        <w:t>ยังมีส่วนทำให้เกิดการเปลี่ยนแปลงในอัตราภาษี</w:t>
      </w:r>
      <w:r w:rsidR="00510952" w:rsidRPr="000D6605">
        <w:rPr>
          <w:rFonts w:asciiTheme="majorBidi" w:hAnsiTheme="majorBidi" w:cs="Angsana New"/>
          <w:spacing w:val="-6"/>
          <w:sz w:val="30"/>
          <w:szCs w:val="30"/>
          <w:cs/>
        </w:rPr>
        <w:t>อีกด้วย</w:t>
      </w:r>
    </w:p>
    <w:p w14:paraId="33D24282" w14:textId="77777777" w:rsidR="002C4937" w:rsidRDefault="002C4937" w:rsidP="00CD44C9">
      <w:pPr>
        <w:ind w:left="540"/>
        <w:jc w:val="thaiDistribute"/>
        <w:rPr>
          <w:sz w:val="22"/>
          <w:szCs w:val="22"/>
        </w:rPr>
      </w:pPr>
    </w:p>
    <w:p w14:paraId="2E313F8B" w14:textId="52BFDA32" w:rsidR="00880289" w:rsidRDefault="009F5244" w:rsidP="00CD44C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48DD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E748DD">
        <w:rPr>
          <w:rFonts w:asciiTheme="majorBidi" w:hAnsiTheme="majorBidi" w:cs="Angsana New"/>
          <w:sz w:val="30"/>
          <w:szCs w:val="30"/>
        </w:rPr>
        <w:t>1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E748DD">
        <w:rPr>
          <w:rFonts w:asciiTheme="majorBidi" w:hAnsiTheme="majorBidi" w:cs="Angsana New"/>
          <w:sz w:val="30"/>
          <w:szCs w:val="30"/>
        </w:rPr>
        <w:t>2568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</w:t>
      </w:r>
      <w:r w:rsidR="00850E43">
        <w:rPr>
          <w:rFonts w:asciiTheme="majorBidi" w:hAnsiTheme="majorBidi" w:cs="Angsana New" w:hint="cs"/>
          <w:sz w:val="30"/>
          <w:szCs w:val="30"/>
          <w:cs/>
        </w:rPr>
        <w:t>โดยส่วนใหญ่</w:t>
      </w:r>
      <w:r w:rsidR="006C61EF">
        <w:rPr>
          <w:rFonts w:asciiTheme="majorBidi" w:hAnsiTheme="majorBidi" w:cs="Angsana New"/>
          <w:sz w:val="30"/>
          <w:szCs w:val="30"/>
        </w:rPr>
        <w:br/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ใน</w:t>
      </w:r>
      <w:r w:rsidR="00237734">
        <w:rPr>
          <w:rFonts w:asciiTheme="majorBidi" w:hAnsiTheme="majorBidi" w:cs="Angsana New" w:hint="cs"/>
          <w:sz w:val="30"/>
          <w:szCs w:val="30"/>
          <w:cs/>
        </w:rPr>
        <w:t>ประเทศ</w:t>
      </w:r>
      <w:r w:rsidR="00FA4A8D">
        <w:rPr>
          <w:rFonts w:asciiTheme="majorBidi" w:hAnsiTheme="majorBidi" w:cs="Angsana New" w:hint="cs"/>
          <w:sz w:val="30"/>
          <w:szCs w:val="30"/>
          <w:cs/>
        </w:rPr>
        <w:t>ไทย</w:t>
      </w:r>
      <w:r w:rsidR="00A44673"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="00A44673"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/>
          <w:sz w:val="30"/>
          <w:szCs w:val="30"/>
        </w:rPr>
        <w:t xml:space="preserve">15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</w:t>
      </w:r>
      <w:r w:rsidR="006C61EF">
        <w:rPr>
          <w:rFonts w:asciiTheme="majorBidi" w:hAnsiTheme="majorBidi" w:cs="Angsana New"/>
          <w:sz w:val="30"/>
          <w:szCs w:val="30"/>
          <w:cs/>
        </w:rPr>
        <w:br/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ภาษีเงินได้ใน</w:t>
      </w:r>
      <w:r w:rsidR="00225760" w:rsidRPr="00225760">
        <w:rPr>
          <w:rFonts w:asciiTheme="majorBidi" w:hAnsiTheme="majorBidi" w:cs="Angsana New" w:hint="cs"/>
          <w:sz w:val="30"/>
          <w:szCs w:val="30"/>
          <w:cs/>
        </w:rPr>
        <w:t>งบกำไรขาดทุนเบ็ดเสร็จรวม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4E6628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225760">
        <w:rPr>
          <w:rFonts w:asciiTheme="majorBidi" w:hAnsiTheme="majorBidi" w:cs="Angsana New"/>
          <w:sz w:val="30"/>
          <w:szCs w:val="30"/>
        </w:rPr>
        <w:t>3</w:t>
      </w:r>
      <w:r w:rsidR="00507DF2" w:rsidRPr="00225760">
        <w:rPr>
          <w:rFonts w:asciiTheme="majorBidi" w:hAnsiTheme="majorBidi" w:cs="Angsana New"/>
          <w:sz w:val="30"/>
          <w:szCs w:val="30"/>
        </w:rPr>
        <w:t>0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6628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225760">
        <w:rPr>
          <w:rFonts w:asciiTheme="majorBidi" w:hAnsiTheme="majorBidi" w:cs="Angsana New"/>
          <w:sz w:val="30"/>
          <w:szCs w:val="30"/>
        </w:rPr>
        <w:t>2568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828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225760"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224F">
        <w:rPr>
          <w:rFonts w:asciiTheme="majorBidi" w:hAnsiTheme="majorBidi" w:cs="Angsana New"/>
          <w:sz w:val="30"/>
          <w:szCs w:val="30"/>
        </w:rPr>
        <w:t>68.8</w:t>
      </w:r>
      <w:r w:rsidR="00850E43">
        <w:rPr>
          <w:rFonts w:asciiTheme="majorBidi" w:hAnsiTheme="majorBidi" w:cs="Angsana New"/>
          <w:sz w:val="30"/>
          <w:szCs w:val="30"/>
        </w:rPr>
        <w:t xml:space="preserve"> </w:t>
      </w:r>
      <w:r w:rsidR="00225760" w:rsidRPr="0022576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225760"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651B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</w:t>
      </w:r>
      <w:r w:rsidR="00672D34" w:rsidRPr="00651B2A">
        <w:rPr>
          <w:rFonts w:asciiTheme="majorBidi" w:hAnsiTheme="majorBidi" w:cs="Angsana New" w:hint="cs"/>
          <w:sz w:val="30"/>
          <w:szCs w:val="30"/>
          <w:cs/>
        </w:rPr>
        <w:t>ำ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หรับการจัดเก็บ</w:t>
      </w:r>
      <w:r w:rsidR="00A93BBB">
        <w:rPr>
          <w:rFonts w:asciiTheme="majorBidi" w:hAnsiTheme="majorBidi" w:cs="Angsana New"/>
          <w:sz w:val="30"/>
          <w:szCs w:val="30"/>
          <w:cs/>
        </w:rPr>
        <w:br/>
      </w:r>
      <w:r w:rsidRPr="00651B2A">
        <w:rPr>
          <w:rFonts w:asciiTheme="majorBidi" w:hAnsiTheme="majorBidi" w:cs="Angsana New" w:hint="cs"/>
          <w:sz w:val="30"/>
          <w:szCs w:val="30"/>
          <w:cs/>
        </w:rPr>
        <w:t>ภาษีเงินได้ขั้นต่ำส่วนเพิ่มเป็นการชั่วคราว</w:t>
      </w:r>
    </w:p>
    <w:p w14:paraId="64AB0AEF" w14:textId="7128BF0E" w:rsidR="00091F79" w:rsidRDefault="00091F79" w:rsidP="001D3EFE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E0AD089" w14:textId="77777777" w:rsidR="00426010" w:rsidRPr="00426010" w:rsidRDefault="00426010" w:rsidP="00426010">
      <w:pPr>
        <w:rPr>
          <w:rFonts w:asciiTheme="majorBidi" w:hAnsiTheme="majorBidi" w:cstheme="majorBidi"/>
          <w:sz w:val="30"/>
          <w:szCs w:val="30"/>
        </w:rPr>
      </w:pPr>
    </w:p>
    <w:p w14:paraId="7EC2E7E1" w14:textId="55EEF57B" w:rsidR="00426010" w:rsidRPr="00426010" w:rsidRDefault="00426010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>
        <w:rPr>
          <w:rFonts w:asciiTheme="majorBidi" w:hAnsiTheme="majorBidi" w:cs="Angsana New" w:hint="cs"/>
          <w:sz w:val="30"/>
          <w:szCs w:val="30"/>
          <w:cs/>
        </w:rPr>
        <w:t>ขั้นพื้นฐาน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850E43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Spec="right" w:tblpY="356"/>
        <w:tblW w:w="9259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36"/>
        <w:gridCol w:w="1079"/>
        <w:gridCol w:w="239"/>
        <w:gridCol w:w="1080"/>
        <w:gridCol w:w="236"/>
        <w:gridCol w:w="1081"/>
      </w:tblGrid>
      <w:tr w:rsidR="00885E1C" w:rsidRPr="005C2645" w14:paraId="5487AB95" w14:textId="77777777" w:rsidTr="00885E1C">
        <w:tc>
          <w:tcPr>
            <w:tcW w:w="2284" w:type="pct"/>
          </w:tcPr>
          <w:p w14:paraId="1F88768B" w14:textId="77777777" w:rsidR="00885E1C" w:rsidRPr="006D35DA" w:rsidRDefault="00885E1C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513863CC" w14:textId="7A05490F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5976E0" w14:textId="77777777" w:rsidR="00885E1C" w:rsidRPr="006D35DA" w:rsidRDefault="00885E1C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3232738D" w14:textId="41A90FF6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E1C" w:rsidRPr="005C2645" w14:paraId="77D2B804" w14:textId="77777777" w:rsidTr="008D4A59">
        <w:tc>
          <w:tcPr>
            <w:tcW w:w="2284" w:type="pct"/>
          </w:tcPr>
          <w:p w14:paraId="73CE5847" w14:textId="3FB976BC" w:rsidR="001D3EFE" w:rsidRPr="006D35DA" w:rsidRDefault="004E6628" w:rsidP="001D3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14:paraId="4E1DA43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23289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C4AAE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EDE5FC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0D1DA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56383B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2480B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31760" w:rsidRPr="005C2645" w14:paraId="66351E51" w14:textId="77777777" w:rsidTr="00F31760">
        <w:tc>
          <w:tcPr>
            <w:tcW w:w="2284" w:type="pct"/>
          </w:tcPr>
          <w:p w14:paraId="69EA727A" w14:textId="77777777" w:rsidR="00F31760" w:rsidRPr="006D35DA" w:rsidRDefault="00F31760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6" w:type="pct"/>
            <w:gridSpan w:val="7"/>
          </w:tcPr>
          <w:p w14:paraId="6236AA6E" w14:textId="09671301" w:rsidR="00F31760" w:rsidRPr="006D35DA" w:rsidRDefault="00F31760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85E1C" w:rsidRPr="005C2645" w14:paraId="506E2922" w14:textId="77777777" w:rsidTr="008D4A59">
        <w:trPr>
          <w:trHeight w:hRule="exact" w:val="374"/>
        </w:trPr>
        <w:tc>
          <w:tcPr>
            <w:tcW w:w="2284" w:type="pct"/>
          </w:tcPr>
          <w:p w14:paraId="1ED8F9E5" w14:textId="259B670F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กําไรสุทธิที่เป็นของผู้ถือหุ้น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</w:tcPr>
          <w:p w14:paraId="04F79253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B51C3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09692A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1446A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E738B4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C77288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ACCC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2BE" w:rsidRPr="005C2645" w14:paraId="44135488" w14:textId="77777777" w:rsidTr="008D4A59">
        <w:trPr>
          <w:trHeight w:hRule="exact" w:val="374"/>
        </w:trPr>
        <w:tc>
          <w:tcPr>
            <w:tcW w:w="2284" w:type="pct"/>
          </w:tcPr>
          <w:p w14:paraId="2D2CE474" w14:textId="77777777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583" w:type="pct"/>
            <w:vAlign w:val="bottom"/>
          </w:tcPr>
          <w:p w14:paraId="2E450D95" w14:textId="4EF5D848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112BE">
              <w:rPr>
                <w:rFonts w:ascii="Angsana New" w:hAnsi="Angsana New" w:cs="Angsana New"/>
                <w:sz w:val="30"/>
                <w:szCs w:val="30"/>
              </w:rPr>
              <w:t>3,596,173</w:t>
            </w:r>
          </w:p>
        </w:tc>
        <w:tc>
          <w:tcPr>
            <w:tcW w:w="127" w:type="pct"/>
          </w:tcPr>
          <w:p w14:paraId="2A26E5FF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522B73" w14:textId="2A91451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3,771,905</w:t>
            </w:r>
          </w:p>
        </w:tc>
        <w:tc>
          <w:tcPr>
            <w:tcW w:w="129" w:type="pct"/>
          </w:tcPr>
          <w:p w14:paraId="38599D04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E96BCE" w14:textId="0A86CBAF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10,267,518</w:t>
            </w:r>
          </w:p>
        </w:tc>
        <w:tc>
          <w:tcPr>
            <w:tcW w:w="127" w:type="pct"/>
          </w:tcPr>
          <w:p w14:paraId="75D9B75E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5C82D1" w14:textId="221443A5" w:rsidR="000112BE" w:rsidRPr="008D4A59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4,490,174</w:t>
            </w:r>
          </w:p>
        </w:tc>
      </w:tr>
      <w:tr w:rsidR="000112BE" w:rsidRPr="005C2645" w14:paraId="15968768" w14:textId="77777777" w:rsidTr="004E6628">
        <w:trPr>
          <w:trHeight w:hRule="exact" w:val="374"/>
        </w:trPr>
        <w:tc>
          <w:tcPr>
            <w:tcW w:w="2284" w:type="pct"/>
          </w:tcPr>
          <w:p w14:paraId="349EBF9F" w14:textId="77777777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92A04E9" w14:textId="48772849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112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0B49CA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81AC0D9" w14:textId="17A439FA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(225,205)</w:t>
            </w:r>
          </w:p>
        </w:tc>
        <w:tc>
          <w:tcPr>
            <w:tcW w:w="129" w:type="pct"/>
          </w:tcPr>
          <w:p w14:paraId="0564FF0E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E9974BC" w14:textId="70409D5D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201010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914FF64" w14:textId="4011D6EB" w:rsidR="000112BE" w:rsidRPr="008D4A59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(225,205)</w:t>
            </w:r>
          </w:p>
        </w:tc>
      </w:tr>
      <w:tr w:rsidR="000112BE" w:rsidRPr="005C2645" w14:paraId="73D08B42" w14:textId="77777777" w:rsidTr="00365D28">
        <w:trPr>
          <w:trHeight w:hRule="exact" w:val="374"/>
        </w:trPr>
        <w:tc>
          <w:tcPr>
            <w:tcW w:w="2284" w:type="pct"/>
          </w:tcPr>
          <w:p w14:paraId="2E4427FA" w14:textId="5EDF026C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รวมกําไรสําหรับงวดที่ใช้ในการคํานวณ</w:t>
            </w:r>
          </w:p>
        </w:tc>
        <w:tc>
          <w:tcPr>
            <w:tcW w:w="583" w:type="pct"/>
            <w:vAlign w:val="bottom"/>
          </w:tcPr>
          <w:p w14:paraId="07BE6B41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F255064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589D383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84117F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CA004DD" w14:textId="77777777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E74FF3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1F309EC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2BE" w:rsidRPr="005C2645" w14:paraId="79AC0DDD" w14:textId="77777777" w:rsidTr="0092173C">
        <w:trPr>
          <w:trHeight w:hRule="exact" w:val="374"/>
        </w:trPr>
        <w:tc>
          <w:tcPr>
            <w:tcW w:w="2284" w:type="pct"/>
          </w:tcPr>
          <w:p w14:paraId="23A7DD4B" w14:textId="6249829F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กําไรต่อหุ้นขั้นพื้นฐาน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9E15D62" w14:textId="69DECC8E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112BE">
              <w:rPr>
                <w:rFonts w:ascii="Angsana New" w:hAnsi="Angsana New" w:cs="Angsana New"/>
                <w:sz w:val="30"/>
                <w:szCs w:val="30"/>
              </w:rPr>
              <w:t>3,596,173</w:t>
            </w:r>
          </w:p>
        </w:tc>
        <w:tc>
          <w:tcPr>
            <w:tcW w:w="127" w:type="pct"/>
          </w:tcPr>
          <w:p w14:paraId="55C88252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83C583D" w14:textId="1A448D31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3,546,700</w:t>
            </w:r>
          </w:p>
        </w:tc>
        <w:tc>
          <w:tcPr>
            <w:tcW w:w="129" w:type="pct"/>
          </w:tcPr>
          <w:p w14:paraId="0E11C47A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AAB2528" w14:textId="50E043A9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10,267,518</w:t>
            </w:r>
          </w:p>
        </w:tc>
        <w:tc>
          <w:tcPr>
            <w:tcW w:w="127" w:type="pct"/>
          </w:tcPr>
          <w:p w14:paraId="72BD4925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2ABF392" w14:textId="52E93F41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4,264,969</w:t>
            </w:r>
          </w:p>
        </w:tc>
      </w:tr>
      <w:tr w:rsidR="000112BE" w:rsidRPr="005C2645" w14:paraId="4F73D246" w14:textId="77777777" w:rsidTr="000112BE">
        <w:trPr>
          <w:trHeight w:hRule="exact" w:val="374"/>
        </w:trPr>
        <w:tc>
          <w:tcPr>
            <w:tcW w:w="2284" w:type="pct"/>
          </w:tcPr>
          <w:p w14:paraId="58DC670B" w14:textId="77777777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A69E8E4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C1828C6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5E12BBD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57DC95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7B621C2" w14:textId="77777777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3A0351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499E0D5F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2BE" w:rsidRPr="005C2645" w14:paraId="528B6633" w14:textId="77777777" w:rsidTr="000112BE">
        <w:trPr>
          <w:trHeight w:hRule="exact" w:val="374"/>
        </w:trPr>
        <w:tc>
          <w:tcPr>
            <w:tcW w:w="2284" w:type="pct"/>
          </w:tcPr>
          <w:p w14:paraId="065C1AFC" w14:textId="77777777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3" w:type="pct"/>
          </w:tcPr>
          <w:p w14:paraId="1683DA31" w14:textId="77777777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63675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740A3D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B97092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206389" w14:textId="77777777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975815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1B0B40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2BE" w:rsidRPr="005C2645" w14:paraId="4AA94927" w14:textId="77777777" w:rsidTr="004E6628">
        <w:trPr>
          <w:trHeight w:hRule="exact" w:val="374"/>
        </w:trPr>
        <w:tc>
          <w:tcPr>
            <w:tcW w:w="2284" w:type="pct"/>
          </w:tcPr>
          <w:p w14:paraId="48DC8519" w14:textId="77777777" w:rsidR="000112BE" w:rsidRPr="006D35DA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EEAF05D" w14:textId="68DBB4A6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112BE">
              <w:rPr>
                <w:rFonts w:ascii="Angsana New" w:hAnsi="Angsana New" w:cs="Angsana New"/>
                <w:sz w:val="30"/>
                <w:szCs w:val="30"/>
              </w:rPr>
              <w:t>4,005,817</w:t>
            </w:r>
          </w:p>
        </w:tc>
        <w:tc>
          <w:tcPr>
            <w:tcW w:w="127" w:type="pct"/>
          </w:tcPr>
          <w:p w14:paraId="26140949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9B505C4" w14:textId="75D68FD1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4,396,932</w:t>
            </w:r>
          </w:p>
        </w:tc>
        <w:tc>
          <w:tcPr>
            <w:tcW w:w="129" w:type="pct"/>
          </w:tcPr>
          <w:p w14:paraId="60AB1EA5" w14:textId="77777777" w:rsidR="000112BE" w:rsidRPr="005C3591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FC3961B" w14:textId="64F0033A" w:rsidR="000112BE" w:rsidRPr="00DF0865" w:rsidRDefault="000112BE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4,005,817</w:t>
            </w:r>
          </w:p>
        </w:tc>
        <w:tc>
          <w:tcPr>
            <w:tcW w:w="127" w:type="pct"/>
          </w:tcPr>
          <w:p w14:paraId="2D624E72" w14:textId="7777777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682D94" w14:textId="388737A7" w:rsidR="000112BE" w:rsidRPr="006D35D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488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4,387,293</w:t>
            </w:r>
          </w:p>
        </w:tc>
      </w:tr>
      <w:tr w:rsidR="000112BE" w:rsidRPr="005349BD" w14:paraId="079C364C" w14:textId="77777777" w:rsidTr="006A203B">
        <w:trPr>
          <w:trHeight w:hRule="exact" w:val="374"/>
        </w:trPr>
        <w:tc>
          <w:tcPr>
            <w:tcW w:w="2284" w:type="pct"/>
            <w:vAlign w:val="bottom"/>
          </w:tcPr>
          <w:p w14:paraId="5B683475" w14:textId="05F9BD80" w:rsidR="000112BE" w:rsidRPr="008B5A88" w:rsidRDefault="000112BE" w:rsidP="0001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รวมกำไรต่อหุ้นขั้นพื้นฐาน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B15DCC" w14:textId="5F33412C" w:rsidR="000112BE" w:rsidRPr="000112BE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12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127" w:type="pct"/>
          </w:tcPr>
          <w:p w14:paraId="7A682729" w14:textId="77777777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337C0" w14:textId="6BD7A193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129" w:type="pct"/>
          </w:tcPr>
          <w:p w14:paraId="5E6E6AEF" w14:textId="77777777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0936C7" w14:textId="66B8C1AE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2.56</w:t>
            </w:r>
          </w:p>
        </w:tc>
        <w:tc>
          <w:tcPr>
            <w:tcW w:w="127" w:type="pct"/>
          </w:tcPr>
          <w:p w14:paraId="758755F8" w14:textId="77777777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9F797" w14:textId="36E57179" w:rsidR="000112BE" w:rsidRPr="00F13E0A" w:rsidRDefault="000112BE" w:rsidP="0001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3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0.97</w:t>
            </w:r>
          </w:p>
        </w:tc>
      </w:tr>
    </w:tbl>
    <w:p w14:paraId="551A00CF" w14:textId="77777777" w:rsidR="00091F79" w:rsidRDefault="00091F79" w:rsidP="008F2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482CDA34" w:rsidR="00AB022F" w:rsidRDefault="00157B13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*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32E73" w:rsidRPr="00532E73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4E6628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532E73" w:rsidRPr="00532E7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DF0865">
        <w:rPr>
          <w:rFonts w:asciiTheme="majorBidi" w:hAnsiTheme="majorBidi" w:cs="Angsana New"/>
          <w:spacing w:val="-2"/>
          <w:sz w:val="30"/>
          <w:szCs w:val="30"/>
        </w:rPr>
        <w:t>600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32E73" w:rsidRPr="00532E73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30 </w:t>
      </w:r>
      <w:r w:rsidR="004E662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กันยายน</w:t>
      </w:r>
      <w:r w:rsidR="00532E73" w:rsidRPr="00532E7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4E6628">
        <w:rPr>
          <w:rFonts w:asciiTheme="majorBidi" w:hAnsiTheme="majorBidi" w:cs="Angsana New"/>
          <w:i/>
          <w:iCs/>
          <w:spacing w:val="-2"/>
          <w:sz w:val="30"/>
          <w:szCs w:val="30"/>
        </w:rPr>
        <w:t>200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8B5A88" w:rsidRDefault="00AB022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0E57CF9" w14:textId="77777777" w:rsidR="00532E73" w:rsidRPr="004F0873" w:rsidRDefault="00532E73" w:rsidP="00532E73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4F0873">
        <w:rPr>
          <w:rFonts w:ascii="Angsana New" w:hAnsi="Angsana New" w:cs="Angsana New" w:hint="cs"/>
          <w:szCs w:val="30"/>
          <w:cs/>
        </w:rPr>
        <w:lastRenderedPageBreak/>
        <w:t>เงินปันผล</w:t>
      </w:r>
    </w:p>
    <w:p w14:paraId="22095EA1" w14:textId="77777777" w:rsidR="00532E73" w:rsidRPr="004F0873" w:rsidRDefault="00532E73" w:rsidP="00532E73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7"/>
        <w:gridCol w:w="1613"/>
        <w:gridCol w:w="1440"/>
        <w:gridCol w:w="265"/>
        <w:gridCol w:w="1535"/>
      </w:tblGrid>
      <w:tr w:rsidR="00532E73" w:rsidRPr="004F0873" w14:paraId="0513AE5D" w14:textId="77777777">
        <w:trPr>
          <w:tblHeader/>
        </w:trPr>
        <w:tc>
          <w:tcPr>
            <w:tcW w:w="3060" w:type="dxa"/>
          </w:tcPr>
          <w:p w14:paraId="5CD52F80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798C1B7C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วันที่อนุมติ</w:t>
            </w:r>
          </w:p>
        </w:tc>
        <w:tc>
          <w:tcPr>
            <w:tcW w:w="1613" w:type="dxa"/>
            <w:vAlign w:val="bottom"/>
          </w:tcPr>
          <w:p w14:paraId="0F076A06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vAlign w:val="bottom"/>
          </w:tcPr>
          <w:p w14:paraId="2A7B12F7" w14:textId="77777777" w:rsidR="00532E73" w:rsidRPr="004F0873" w:rsidRDefault="00532E73">
            <w:pPr>
              <w:ind w:left="-83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อัตราเงินปันผลต่อหุ้น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4E935CB4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06585078" w14:textId="77777777" w:rsidR="00532E73" w:rsidRPr="004F0873" w:rsidRDefault="00532E73">
            <w:pPr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532E73" w:rsidRPr="004F0873" w14:paraId="64DDC62E" w14:textId="77777777">
        <w:trPr>
          <w:tblHeader/>
        </w:trPr>
        <w:tc>
          <w:tcPr>
            <w:tcW w:w="3060" w:type="dxa"/>
          </w:tcPr>
          <w:p w14:paraId="5F14E40D" w14:textId="77777777" w:rsidR="00532E73" w:rsidRPr="004F0873" w:rsidRDefault="00532E7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3F7D9E64" w14:textId="77777777" w:rsidR="00532E73" w:rsidRPr="004F0873" w:rsidRDefault="00532E7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513229BC" w14:textId="77777777" w:rsidR="00532E73" w:rsidRPr="004F0873" w:rsidRDefault="00532E73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C77EF1C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701CC888" w14:textId="77777777" w:rsidR="00532E73" w:rsidRPr="004F087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B45EE90" w14:textId="77777777" w:rsidR="00532E73" w:rsidRPr="004F0873" w:rsidRDefault="00532E73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65050" w:rsidRPr="004F0873" w14:paraId="238DBC5E" w14:textId="77777777">
        <w:tc>
          <w:tcPr>
            <w:tcW w:w="3060" w:type="dxa"/>
          </w:tcPr>
          <w:p w14:paraId="2B08B192" w14:textId="0583DA16" w:rsidR="00B65050" w:rsidRPr="004F0873" w:rsidRDefault="007C13CF" w:rsidP="00B65050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F08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4F08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627" w:type="dxa"/>
            <w:vAlign w:val="bottom"/>
          </w:tcPr>
          <w:p w14:paraId="0791063C" w14:textId="77777777" w:rsidR="00B65050" w:rsidRPr="004F0873" w:rsidRDefault="00B65050" w:rsidP="00B6505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61A8D741" w14:textId="77777777" w:rsidR="00B65050" w:rsidRPr="004F0873" w:rsidRDefault="00B65050" w:rsidP="00B6505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2556BFF1" w14:textId="77777777" w:rsidR="00B65050" w:rsidRPr="004F0873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0C0E468A" w14:textId="77777777" w:rsidR="00B65050" w:rsidRPr="004F0873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AB4C246" w14:textId="77777777" w:rsidR="00B65050" w:rsidRPr="004F0873" w:rsidRDefault="00B65050" w:rsidP="00B65050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F0873" w:rsidRPr="004F0873" w14:paraId="35CCBB99" w14:textId="77777777" w:rsidTr="00C62388">
        <w:tc>
          <w:tcPr>
            <w:tcW w:w="3060" w:type="dxa"/>
          </w:tcPr>
          <w:p w14:paraId="41958D58" w14:textId="1978BB64" w:rsidR="004F0873" w:rsidRPr="004F0873" w:rsidRDefault="004F0873" w:rsidP="004F0873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</w:tcPr>
          <w:p w14:paraId="215C3ACB" w14:textId="37FE4695" w:rsidR="004F0873" w:rsidRPr="004F0873" w:rsidRDefault="000D224F" w:rsidP="004F087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F0873"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4F0873"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087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3" w:type="dxa"/>
          </w:tcPr>
          <w:p w14:paraId="6A483EB5" w14:textId="30E68544" w:rsidR="004F0873" w:rsidRPr="004F0873" w:rsidRDefault="000D224F" w:rsidP="004F087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F0873"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4F0873"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087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709A9219" w14:textId="74FA65D2" w:rsidR="004F0873" w:rsidRPr="004F0873" w:rsidRDefault="0073311F" w:rsidP="004F08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265" w:type="dxa"/>
          </w:tcPr>
          <w:p w14:paraId="74E3BBF2" w14:textId="77777777" w:rsidR="004F0873" w:rsidRPr="004F0873" w:rsidRDefault="004F0873" w:rsidP="004F08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</w:tcPr>
          <w:p w14:paraId="5FAE1E49" w14:textId="1550EC68" w:rsidR="004F0873" w:rsidRPr="004F0873" w:rsidRDefault="0073311F" w:rsidP="004F0873">
            <w:pPr>
              <w:ind w:left="-17" w:right="249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3311F">
              <w:rPr>
                <w:rFonts w:ascii="Angsana New" w:hAnsi="Angsana New" w:cs="Angsana New"/>
                <w:sz w:val="30"/>
                <w:szCs w:val="30"/>
                <w:lang w:bidi="ar-SA"/>
              </w:rPr>
              <w:t>1,349.3</w:t>
            </w:r>
          </w:p>
        </w:tc>
      </w:tr>
      <w:tr w:rsidR="004F0873" w:rsidRPr="004F0873" w14:paraId="69912D85" w14:textId="77777777">
        <w:tc>
          <w:tcPr>
            <w:tcW w:w="3060" w:type="dxa"/>
          </w:tcPr>
          <w:p w14:paraId="0F8019D3" w14:textId="4594416B" w:rsidR="004F0873" w:rsidRPr="004F0873" w:rsidRDefault="004F0873" w:rsidP="004F0873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2567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406B658E" w14:textId="1F86A674" w:rsidR="004F0873" w:rsidRPr="004F0873" w:rsidRDefault="004F0873" w:rsidP="004F0873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3" w:type="dxa"/>
            <w:vAlign w:val="bottom"/>
          </w:tcPr>
          <w:p w14:paraId="7323D160" w14:textId="4EC9DE92" w:rsidR="004F0873" w:rsidRPr="004F0873" w:rsidRDefault="004F0873" w:rsidP="004F0873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0243315" w14:textId="51E1BF23" w:rsidR="004F0873" w:rsidRPr="004F0873" w:rsidRDefault="004F0873" w:rsidP="004F08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65" w:type="dxa"/>
            <w:vAlign w:val="bottom"/>
          </w:tcPr>
          <w:p w14:paraId="47C872FD" w14:textId="77777777" w:rsidR="004F0873" w:rsidRPr="004F0873" w:rsidRDefault="004F0873" w:rsidP="004F08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6FF01CE3" w14:textId="23F4D5B8" w:rsidR="004F0873" w:rsidRPr="004F0873" w:rsidRDefault="004F0873" w:rsidP="004F087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489.3</w:t>
            </w: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*</w:t>
            </w:r>
          </w:p>
        </w:tc>
      </w:tr>
      <w:tr w:rsidR="004E6628" w:rsidRPr="004F0873" w14:paraId="3314E13F" w14:textId="77777777">
        <w:tc>
          <w:tcPr>
            <w:tcW w:w="3060" w:type="dxa"/>
          </w:tcPr>
          <w:p w14:paraId="018C274E" w14:textId="77777777" w:rsidR="004E6628" w:rsidRPr="004F0873" w:rsidRDefault="004E6628" w:rsidP="004E6628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78CC8298" w14:textId="77777777" w:rsidR="004E6628" w:rsidRPr="004F0873" w:rsidRDefault="004E6628" w:rsidP="004E6628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8BB0851" w14:textId="77777777" w:rsidR="004E6628" w:rsidRPr="004F0873" w:rsidRDefault="004E6628" w:rsidP="004E6628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3ADDA0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F550091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5B03926A" w14:textId="77777777" w:rsidR="004E6628" w:rsidRPr="004F0873" w:rsidRDefault="004E6628" w:rsidP="004E6628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E6628" w:rsidRPr="004F0873" w14:paraId="2455691A" w14:textId="77777777">
        <w:tc>
          <w:tcPr>
            <w:tcW w:w="3060" w:type="dxa"/>
          </w:tcPr>
          <w:p w14:paraId="43120793" w14:textId="1DF8BD2A" w:rsidR="004E6628" w:rsidRPr="004F0873" w:rsidRDefault="004E6628" w:rsidP="004E6628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627" w:type="dxa"/>
            <w:vAlign w:val="bottom"/>
          </w:tcPr>
          <w:p w14:paraId="25B97C81" w14:textId="77777777" w:rsidR="004E6628" w:rsidRPr="004F0873" w:rsidRDefault="004E6628" w:rsidP="004E6628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7EA1C21" w14:textId="77777777" w:rsidR="004E6628" w:rsidRPr="004F0873" w:rsidRDefault="004E6628" w:rsidP="004E6628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4611D4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A26C4CF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C592E64" w14:textId="77777777" w:rsidR="004E6628" w:rsidRPr="004F0873" w:rsidRDefault="004E6628" w:rsidP="004E6628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E6628" w:rsidRPr="004F0873" w14:paraId="01AEA94B" w14:textId="77777777" w:rsidTr="00AD703F">
        <w:tc>
          <w:tcPr>
            <w:tcW w:w="3060" w:type="dxa"/>
          </w:tcPr>
          <w:p w14:paraId="7BADDBD0" w14:textId="579ED346" w:rsidR="004E6628" w:rsidRPr="004F0873" w:rsidRDefault="004E6628" w:rsidP="004E6628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</w:tcPr>
          <w:p w14:paraId="57D6C4CE" w14:textId="65831CE4" w:rsidR="004E6628" w:rsidRPr="004F0873" w:rsidRDefault="004E6628" w:rsidP="004E6628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</w:tcPr>
          <w:p w14:paraId="6548F19E" w14:textId="5A616DEE" w:rsidR="004E6628" w:rsidRPr="004F0873" w:rsidRDefault="004E6628" w:rsidP="004E6628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A6A31FC" w14:textId="6A7AF446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0.31</w:t>
            </w:r>
          </w:p>
        </w:tc>
        <w:tc>
          <w:tcPr>
            <w:tcW w:w="265" w:type="dxa"/>
          </w:tcPr>
          <w:p w14:paraId="170C667E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</w:tcPr>
          <w:p w14:paraId="51C4B05C" w14:textId="5AD521F0" w:rsidR="004E6628" w:rsidRPr="004F0873" w:rsidRDefault="004E6628" w:rsidP="004F0873">
            <w:pPr>
              <w:ind w:left="-17" w:right="249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1,319.1</w:t>
            </w:r>
          </w:p>
        </w:tc>
      </w:tr>
      <w:tr w:rsidR="004E6628" w:rsidRPr="00B052E5" w14:paraId="7F42C954" w14:textId="77777777">
        <w:tc>
          <w:tcPr>
            <w:tcW w:w="3060" w:type="dxa"/>
          </w:tcPr>
          <w:p w14:paraId="69E21BE0" w14:textId="3D83D991" w:rsidR="004E6628" w:rsidRPr="004F0873" w:rsidRDefault="004E6628" w:rsidP="004E6628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22543CFD" w14:textId="063E604D" w:rsidR="004E6628" w:rsidRPr="004F0873" w:rsidRDefault="004E6628" w:rsidP="004E6628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vAlign w:val="bottom"/>
          </w:tcPr>
          <w:p w14:paraId="14B47CDF" w14:textId="22012E89" w:rsidR="004E6628" w:rsidRPr="004F0873" w:rsidRDefault="004E6628" w:rsidP="004E6628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6B272B02" w14:textId="2262F8F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265" w:type="dxa"/>
            <w:vAlign w:val="bottom"/>
          </w:tcPr>
          <w:p w14:paraId="58A9EE2D" w14:textId="77777777" w:rsidR="004E6628" w:rsidRPr="004F0873" w:rsidRDefault="004E6628" w:rsidP="004E662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0A231755" w14:textId="49F5E23D" w:rsidR="004E6628" w:rsidRPr="007C13CF" w:rsidRDefault="004E6628" w:rsidP="004F0873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1,069.2*</w:t>
            </w:r>
          </w:p>
        </w:tc>
      </w:tr>
    </w:tbl>
    <w:p w14:paraId="385F9F78" w14:textId="77777777" w:rsidR="00532E73" w:rsidRDefault="00532E73" w:rsidP="00926A69">
      <w:pPr>
        <w:ind w:firstLine="576"/>
        <w:rPr>
          <w:rFonts w:ascii="Angsana New" w:hAnsi="Angsana New" w:cs="Angsana New"/>
          <w:sz w:val="30"/>
          <w:szCs w:val="30"/>
        </w:rPr>
      </w:pPr>
    </w:p>
    <w:p w14:paraId="0CF3A4CF" w14:textId="4F3098D6" w:rsidR="00926A69" w:rsidRPr="00346CB7" w:rsidRDefault="00926A69" w:rsidP="007C13CF">
      <w:pPr>
        <w:pStyle w:val="BodyText2"/>
        <w:ind w:left="540" w:right="20" w:firstLine="0"/>
        <w:jc w:val="thaiDistribute"/>
        <w:rPr>
          <w:rFonts w:ascii="Angsana New" w:hAnsi="Angsana New" w:cs="Angsana New"/>
          <w:sz w:val="30"/>
          <w:szCs w:val="30"/>
        </w:rPr>
      </w:pPr>
      <w:r w:rsidRPr="007C13CF">
        <w:rPr>
          <w:rFonts w:asciiTheme="majorBidi" w:hAnsiTheme="majorBidi" w:cs="Angsana New"/>
          <w:b/>
          <w:sz w:val="30"/>
          <w:szCs w:val="30"/>
        </w:rPr>
        <w:t>*</w:t>
      </w:r>
      <w:r w:rsidRPr="000D6605">
        <w:rPr>
          <w:rFonts w:asciiTheme="majorBidi" w:hAnsiTheme="majorBidi" w:cs="Angsana New"/>
          <w:b/>
          <w:spacing w:val="-2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  <w:r w:rsidRPr="000D6605">
        <w:rPr>
          <w:rFonts w:asciiTheme="majorBidi" w:hAnsiTheme="majorBidi" w:cs="Angsana New"/>
          <w:b/>
          <w:spacing w:val="-2"/>
          <w:sz w:val="30"/>
          <w:szCs w:val="30"/>
        </w:rPr>
        <w:cr/>
      </w: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532E73">
      <w:pPr>
        <w:pStyle w:val="BodyText2"/>
        <w:tabs>
          <w:tab w:val="left" w:pos="540"/>
        </w:tabs>
        <w:ind w:right="2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2B6CDCA6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</w:t>
      </w:r>
      <w:r w:rsidR="000A0D87">
        <w:rPr>
          <w:rFonts w:asciiTheme="majorBidi" w:hAnsiTheme="majorBidi" w:cs="Angsana New"/>
          <w:bCs/>
          <w:sz w:val="30"/>
          <w:szCs w:val="30"/>
        </w:rPr>
        <w:t>7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E54552" w14:paraId="7F0D0833" w14:textId="77777777">
        <w:trPr>
          <w:tblHeader/>
        </w:trPr>
        <w:tc>
          <w:tcPr>
            <w:tcW w:w="2279" w:type="pct"/>
          </w:tcPr>
          <w:p w14:paraId="1AB00876" w14:textId="6632A23A" w:rsidR="00091F79" w:rsidRPr="00E54552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6E4153A2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B32539A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4BE2E90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E54552" w14:paraId="6ABBE350" w14:textId="77777777">
        <w:trPr>
          <w:tblHeader/>
        </w:trPr>
        <w:tc>
          <w:tcPr>
            <w:tcW w:w="2279" w:type="pct"/>
          </w:tcPr>
          <w:p w14:paraId="32008E14" w14:textId="3F583846" w:rsidR="000A0D87" w:rsidRPr="00E54552" w:rsidRDefault="004E6628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5A57715A" w14:textId="10BA88E5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7A46C99" w14:textId="77777777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E720CB" w14:textId="44D84301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22E1E536" w14:textId="77777777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231DCF" w14:textId="0ECC91B1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13B7C32" w14:textId="77777777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185684" w14:textId="1DBF46A9" w:rsidR="000A0D87" w:rsidRPr="00E54552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1F79" w:rsidRPr="00E54552" w14:paraId="4602EC18" w14:textId="77777777">
        <w:trPr>
          <w:tblHeader/>
        </w:trPr>
        <w:tc>
          <w:tcPr>
            <w:tcW w:w="2279" w:type="pct"/>
          </w:tcPr>
          <w:p w14:paraId="450C5A57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E54552" w14:paraId="068AC590" w14:textId="77777777">
        <w:tc>
          <w:tcPr>
            <w:tcW w:w="2279" w:type="pct"/>
          </w:tcPr>
          <w:p w14:paraId="79283AC5" w14:textId="388BBDCF" w:rsidR="00091F79" w:rsidRPr="00E54552" w:rsidRDefault="00E45ED3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  <w:r w:rsidR="00850E43"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581" w:type="pct"/>
          </w:tcPr>
          <w:p w14:paraId="1763808B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E54552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865" w:rsidRPr="00E54552" w14:paraId="5B6B0050" w14:textId="77777777" w:rsidTr="00E92370">
        <w:tc>
          <w:tcPr>
            <w:tcW w:w="2279" w:type="pct"/>
          </w:tcPr>
          <w:p w14:paraId="14C9D6FE" w14:textId="7181F79E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0BDC64F6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D2C2AE" w14:textId="7C1788B6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7F06A772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4,795,654</w:t>
            </w:r>
          </w:p>
        </w:tc>
        <w:tc>
          <w:tcPr>
            <w:tcW w:w="145" w:type="pct"/>
          </w:tcPr>
          <w:p w14:paraId="42AD5044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DED15D3" w14:textId="21F149B9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E2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293C">
              <w:rPr>
                <w:rFonts w:asciiTheme="majorBidi" w:hAnsiTheme="majorBidi" w:cstheme="majorBidi"/>
                <w:sz w:val="30"/>
                <w:szCs w:val="30"/>
                <w:cs/>
              </w:rPr>
              <w:t>718</w:t>
            </w:r>
            <w:r w:rsidRPr="007E29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293C">
              <w:rPr>
                <w:rFonts w:asciiTheme="majorBidi" w:hAnsiTheme="majorBidi" w:cstheme="majorBidi"/>
                <w:sz w:val="30"/>
                <w:szCs w:val="30"/>
                <w:cs/>
              </w:rPr>
              <w:t>766</w:t>
            </w:r>
          </w:p>
        </w:tc>
      </w:tr>
      <w:tr w:rsidR="00DF0865" w:rsidRPr="00E54552" w14:paraId="0B40A15B" w14:textId="77777777" w:rsidTr="00E92370">
        <w:tc>
          <w:tcPr>
            <w:tcW w:w="2279" w:type="pct"/>
          </w:tcPr>
          <w:p w14:paraId="32F7F3E6" w14:textId="576575E4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2119E059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7,146</w:t>
            </w:r>
          </w:p>
        </w:tc>
        <w:tc>
          <w:tcPr>
            <w:tcW w:w="129" w:type="pct"/>
          </w:tcPr>
          <w:p w14:paraId="61DFE6EE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5AB2495" w14:textId="376823E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984,798</w:t>
            </w:r>
          </w:p>
        </w:tc>
        <w:tc>
          <w:tcPr>
            <w:tcW w:w="128" w:type="pct"/>
          </w:tcPr>
          <w:p w14:paraId="71A74616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3D52CD94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5" w:type="pct"/>
          </w:tcPr>
          <w:p w14:paraId="4F0430A7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ECB6077" w14:textId="3C7CF27C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1,238</w:t>
            </w:r>
          </w:p>
        </w:tc>
      </w:tr>
      <w:tr w:rsidR="00DF0865" w:rsidRPr="00E54552" w14:paraId="3CBB8A22" w14:textId="77777777" w:rsidTr="00E92370">
        <w:tc>
          <w:tcPr>
            <w:tcW w:w="2279" w:type="pct"/>
          </w:tcPr>
          <w:p w14:paraId="497AD7BB" w14:textId="32A27CEC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78C08BE6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12,156</w:t>
            </w:r>
          </w:p>
        </w:tc>
        <w:tc>
          <w:tcPr>
            <w:tcW w:w="129" w:type="pct"/>
          </w:tcPr>
          <w:p w14:paraId="550EF251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972F0A2" w14:textId="035CA04E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1,828</w:t>
            </w:r>
          </w:p>
        </w:tc>
        <w:tc>
          <w:tcPr>
            <w:tcW w:w="128" w:type="pct"/>
          </w:tcPr>
          <w:p w14:paraId="09863D36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2CA588B3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1,632</w:t>
            </w:r>
          </w:p>
        </w:tc>
        <w:tc>
          <w:tcPr>
            <w:tcW w:w="145" w:type="pct"/>
          </w:tcPr>
          <w:p w14:paraId="23680947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938A269" w14:textId="68842739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1,828</w:t>
            </w:r>
          </w:p>
        </w:tc>
      </w:tr>
      <w:tr w:rsidR="00DF0865" w:rsidRPr="00E54552" w14:paraId="1CCD4F08" w14:textId="77777777" w:rsidTr="00E92370">
        <w:tc>
          <w:tcPr>
            <w:tcW w:w="2279" w:type="pct"/>
          </w:tcPr>
          <w:p w14:paraId="5D5333C2" w14:textId="0855E450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0DC3E108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429,898</w:t>
            </w:r>
          </w:p>
        </w:tc>
        <w:tc>
          <w:tcPr>
            <w:tcW w:w="129" w:type="pct"/>
          </w:tcPr>
          <w:p w14:paraId="721F1E8D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E4088D" w14:textId="75B94992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528,051</w:t>
            </w:r>
          </w:p>
        </w:tc>
        <w:tc>
          <w:tcPr>
            <w:tcW w:w="128" w:type="pct"/>
          </w:tcPr>
          <w:p w14:paraId="7D28D07A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6579FE03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177,249</w:t>
            </w:r>
          </w:p>
        </w:tc>
        <w:tc>
          <w:tcPr>
            <w:tcW w:w="145" w:type="pct"/>
          </w:tcPr>
          <w:p w14:paraId="2F4B0FB4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DA6385E" w14:textId="5D0F88B2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206,975</w:t>
            </w:r>
          </w:p>
        </w:tc>
      </w:tr>
      <w:tr w:rsidR="00DF0865" w:rsidRPr="00E54552" w14:paraId="4EC9ADB2" w14:textId="77777777" w:rsidTr="008D4A59">
        <w:trPr>
          <w:trHeight w:hRule="exact" w:val="144"/>
        </w:trPr>
        <w:tc>
          <w:tcPr>
            <w:tcW w:w="2279" w:type="pct"/>
          </w:tcPr>
          <w:p w14:paraId="0B5DBA81" w14:textId="77777777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039075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24F" w:rsidRPr="000D224F" w14:paraId="760E58E4" w14:textId="77777777">
        <w:tc>
          <w:tcPr>
            <w:tcW w:w="2279" w:type="pct"/>
          </w:tcPr>
          <w:p w14:paraId="6BEF2624" w14:textId="77777777" w:rsidR="000D224F" w:rsidRPr="007E293C" w:rsidRDefault="000D224F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09735E7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FBBE73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C63251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8546E2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CFD36DF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2F0313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B959F55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24F" w:rsidRPr="000D224F" w14:paraId="5B51D213" w14:textId="77777777">
        <w:tc>
          <w:tcPr>
            <w:tcW w:w="2279" w:type="pct"/>
          </w:tcPr>
          <w:p w14:paraId="75A9AE40" w14:textId="77777777" w:rsidR="000D224F" w:rsidRPr="000D224F" w:rsidRDefault="000D224F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098ED03A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D70807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25BCEE8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71D765E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052D70E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1104EF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8F71E4B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24F" w:rsidRPr="000D224F" w14:paraId="664742EF" w14:textId="77777777">
        <w:tc>
          <w:tcPr>
            <w:tcW w:w="2279" w:type="pct"/>
          </w:tcPr>
          <w:p w14:paraId="2AEDA90B" w14:textId="77777777" w:rsidR="000D224F" w:rsidRPr="000D224F" w:rsidRDefault="000D224F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7A7ACB6E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DB4341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DAFFE0A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3B18EEB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C47336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84AE0C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15A426" w14:textId="77777777" w:rsidR="000D224F" w:rsidRPr="000D224F" w:rsidRDefault="000D224F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865" w:rsidRPr="00E54552" w14:paraId="2B518E10" w14:textId="77777777">
        <w:tc>
          <w:tcPr>
            <w:tcW w:w="2279" w:type="pct"/>
          </w:tcPr>
          <w:p w14:paraId="2A1973A9" w14:textId="7987E0B5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79662C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865" w:rsidRPr="00E54552" w14:paraId="52E05D91" w14:textId="77777777" w:rsidTr="009E2A4C">
        <w:tc>
          <w:tcPr>
            <w:tcW w:w="2279" w:type="pct"/>
          </w:tcPr>
          <w:p w14:paraId="72C3BAD3" w14:textId="0DFABF60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567AD658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2D7B745" w14:textId="407E21EA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2E863480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1,387,773</w:t>
            </w:r>
          </w:p>
        </w:tc>
        <w:tc>
          <w:tcPr>
            <w:tcW w:w="145" w:type="pct"/>
          </w:tcPr>
          <w:p w14:paraId="4FD5B20A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1C0B0A" w14:textId="76C42593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1,945,749</w:t>
            </w:r>
          </w:p>
        </w:tc>
      </w:tr>
      <w:tr w:rsidR="00DF0865" w:rsidRPr="00E54552" w14:paraId="13BE85C7" w14:textId="77777777" w:rsidTr="009E2A4C">
        <w:tc>
          <w:tcPr>
            <w:tcW w:w="2279" w:type="pct"/>
          </w:tcPr>
          <w:p w14:paraId="7B9E74CB" w14:textId="5FF271AE" w:rsidR="00DF0865" w:rsidRPr="00E5455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08F37D12" w14:textId="417DCF00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011CF9E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6569D17" w14:textId="79431B2A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8" w:type="pct"/>
          </w:tcPr>
          <w:p w14:paraId="03D55A25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AEFF5F0" w14:textId="6D98E644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BAD061" w14:textId="77777777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3D8EB0F" w14:textId="53B28A0F" w:rsidR="00DF0865" w:rsidRPr="007E293C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52" w:rsidRPr="00E54552" w14:paraId="6E65BA87" w14:textId="77777777">
        <w:tc>
          <w:tcPr>
            <w:tcW w:w="2279" w:type="pct"/>
          </w:tcPr>
          <w:p w14:paraId="047262D7" w14:textId="3ECDFE70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127B157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129" w:type="pct"/>
          </w:tcPr>
          <w:p w14:paraId="31ADCBC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36E6D92" w14:textId="1618239F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  <w:tc>
          <w:tcPr>
            <w:tcW w:w="128" w:type="pct"/>
          </w:tcPr>
          <w:p w14:paraId="6E6E7EA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1DC6C1C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163E6E" w14:textId="4DD56DA0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52" w:rsidRPr="00E54552" w14:paraId="07454F49" w14:textId="77777777">
        <w:tc>
          <w:tcPr>
            <w:tcW w:w="2279" w:type="pct"/>
          </w:tcPr>
          <w:p w14:paraId="6A960270" w14:textId="478B1CDE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7E878ED" w14:textId="68AB2994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129" w:type="pct"/>
          </w:tcPr>
          <w:p w14:paraId="4C73E7B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58CA26F" w14:textId="7FF7236F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F403F1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6EC102C2" w14:textId="0967048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93CF8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8D3C0C" w14:textId="47175F12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52" w:rsidRPr="00E54552" w14:paraId="53868C6A" w14:textId="77777777" w:rsidTr="008D4A59">
        <w:trPr>
          <w:trHeight w:hRule="exact" w:val="144"/>
        </w:trPr>
        <w:tc>
          <w:tcPr>
            <w:tcW w:w="2279" w:type="pct"/>
          </w:tcPr>
          <w:p w14:paraId="27C3968C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57345F7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4FC4B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939510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E56EA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AD1EA1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0F02E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4EFEDE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4A0A1877" w14:textId="77777777">
        <w:tc>
          <w:tcPr>
            <w:tcW w:w="2279" w:type="pct"/>
          </w:tcPr>
          <w:p w14:paraId="0A9DD5F8" w14:textId="01313E96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4BEE85" w14:textId="7EF41C4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352679B4" w14:textId="77777777" w:rsidTr="00C13B35">
        <w:tc>
          <w:tcPr>
            <w:tcW w:w="2279" w:type="pct"/>
          </w:tcPr>
          <w:p w14:paraId="00597742" w14:textId="445F5CF4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5024BEB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F61C64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4D2451E9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52521F8E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12,225,132</w:t>
            </w:r>
          </w:p>
        </w:tc>
        <w:tc>
          <w:tcPr>
            <w:tcW w:w="145" w:type="pct"/>
          </w:tcPr>
          <w:p w14:paraId="5730132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A5AB6DF" w14:textId="72A3747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4,297,400</w:t>
            </w:r>
          </w:p>
        </w:tc>
      </w:tr>
      <w:tr w:rsidR="00E54552" w:rsidRPr="00E54552" w14:paraId="65509977" w14:textId="77777777" w:rsidTr="00C13B35">
        <w:tc>
          <w:tcPr>
            <w:tcW w:w="2279" w:type="pct"/>
          </w:tcPr>
          <w:p w14:paraId="54D3CF1F" w14:textId="09C8534F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2CB5B4B2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5FF355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0567357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33917C7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280,482</w:t>
            </w:r>
          </w:p>
        </w:tc>
        <w:tc>
          <w:tcPr>
            <w:tcW w:w="145" w:type="pct"/>
          </w:tcPr>
          <w:p w14:paraId="3B1FDDFF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0945368" w14:textId="55E01A26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157,148</w:t>
            </w:r>
          </w:p>
        </w:tc>
      </w:tr>
      <w:tr w:rsidR="00E54552" w:rsidRPr="00E54552" w14:paraId="64D3D997" w14:textId="77777777" w:rsidTr="008D4A59">
        <w:trPr>
          <w:trHeight w:hRule="exact" w:val="144"/>
        </w:trPr>
        <w:tc>
          <w:tcPr>
            <w:tcW w:w="2279" w:type="pct"/>
          </w:tcPr>
          <w:p w14:paraId="7AC0E772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1DC0984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1097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395AF109" w14:textId="77777777">
        <w:tc>
          <w:tcPr>
            <w:tcW w:w="2279" w:type="pct"/>
          </w:tcPr>
          <w:p w14:paraId="7835A07C" w14:textId="7114C273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252074" w14:textId="0536C2F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478EB822" w14:textId="77777777" w:rsidTr="00DB6AD6">
        <w:tc>
          <w:tcPr>
            <w:tcW w:w="2279" w:type="pct"/>
          </w:tcPr>
          <w:p w14:paraId="70DDB983" w14:textId="4474BB3A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6FE57D9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179E537D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6A08417C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267,772</w:t>
            </w:r>
          </w:p>
        </w:tc>
        <w:tc>
          <w:tcPr>
            <w:tcW w:w="145" w:type="pct"/>
          </w:tcPr>
          <w:p w14:paraId="3A3D2C2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7D2A848" w14:textId="68A1416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241,392</w:t>
            </w:r>
          </w:p>
        </w:tc>
      </w:tr>
      <w:tr w:rsidR="00E54552" w:rsidRPr="00E54552" w14:paraId="47A17A63" w14:textId="77777777" w:rsidTr="00DB6AD6">
        <w:tc>
          <w:tcPr>
            <w:tcW w:w="2279" w:type="pct"/>
          </w:tcPr>
          <w:p w14:paraId="493AD25C" w14:textId="71A63996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520F5F8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24,660</w:t>
            </w:r>
          </w:p>
        </w:tc>
        <w:tc>
          <w:tcPr>
            <w:tcW w:w="129" w:type="pct"/>
          </w:tcPr>
          <w:p w14:paraId="7FCD906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C2A9CD0" w14:textId="7B7E3764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25,731</w:t>
            </w:r>
          </w:p>
        </w:tc>
        <w:tc>
          <w:tcPr>
            <w:tcW w:w="128" w:type="pct"/>
          </w:tcPr>
          <w:p w14:paraId="59CE8AB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59C5138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5" w:type="pct"/>
          </w:tcPr>
          <w:p w14:paraId="0B02722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7E281FB" w14:textId="544EA2E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E54552" w:rsidRPr="00E54552" w14:paraId="387FC4D0" w14:textId="77777777" w:rsidTr="00DB6AD6">
        <w:trPr>
          <w:trHeight w:val="308"/>
        </w:trPr>
        <w:tc>
          <w:tcPr>
            <w:tcW w:w="2279" w:type="pct"/>
          </w:tcPr>
          <w:p w14:paraId="18E0F9B7" w14:textId="2E944B38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9D89B7B" w14:textId="32D0598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29" w:type="pct"/>
          </w:tcPr>
          <w:p w14:paraId="55D1616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C935EB9" w14:textId="4A92E0B4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28" w:type="pct"/>
          </w:tcPr>
          <w:p w14:paraId="1CA5CE07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DDAED2" w14:textId="788B07F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68884AF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E56F19D" w14:textId="106417BD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E54552" w:rsidRPr="00E54552" w14:paraId="77F0C686" w14:textId="77777777" w:rsidTr="00DB6AD6">
        <w:tc>
          <w:tcPr>
            <w:tcW w:w="2279" w:type="pct"/>
          </w:tcPr>
          <w:p w14:paraId="18AE42EC" w14:textId="0BE9B60D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7E07F65E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29" w:type="pct"/>
          </w:tcPr>
          <w:p w14:paraId="62C831D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2D9C5D" w14:textId="7E8E503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28" w:type="pct"/>
          </w:tcPr>
          <w:p w14:paraId="31D474A7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08BCA9F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45" w:type="pct"/>
          </w:tcPr>
          <w:p w14:paraId="1948A6E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3387518" w14:textId="7F6DCAD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E54552" w:rsidRPr="00E54552" w14:paraId="06229A1C" w14:textId="77777777" w:rsidTr="008D4A59">
        <w:trPr>
          <w:trHeight w:hRule="exact" w:val="144"/>
        </w:trPr>
        <w:tc>
          <w:tcPr>
            <w:tcW w:w="2279" w:type="pct"/>
          </w:tcPr>
          <w:p w14:paraId="34579906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7A757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3D629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E64D7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E687AE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A77EF4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2C705057" w14:textId="77777777">
        <w:tc>
          <w:tcPr>
            <w:tcW w:w="2279" w:type="pct"/>
          </w:tcPr>
          <w:p w14:paraId="52B5C454" w14:textId="5A9B4AD5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42FD78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67EE8BC9" w14:textId="77777777" w:rsidTr="000A1C42">
        <w:tc>
          <w:tcPr>
            <w:tcW w:w="2279" w:type="pct"/>
          </w:tcPr>
          <w:p w14:paraId="6BC6EA4D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07A7E59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6FBE8799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49A2955F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2,022,767</w:t>
            </w:r>
          </w:p>
        </w:tc>
        <w:tc>
          <w:tcPr>
            <w:tcW w:w="145" w:type="pct"/>
          </w:tcPr>
          <w:p w14:paraId="0263DB8A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BE9EB23" w14:textId="150B703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1,693,061</w:t>
            </w:r>
          </w:p>
        </w:tc>
      </w:tr>
      <w:tr w:rsidR="00E54552" w:rsidRPr="00E54552" w14:paraId="7961212C" w14:textId="77777777" w:rsidTr="000A1C42">
        <w:tc>
          <w:tcPr>
            <w:tcW w:w="2279" w:type="pct"/>
          </w:tcPr>
          <w:p w14:paraId="45758858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4F1E997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843,110</w:t>
            </w:r>
          </w:p>
        </w:tc>
        <w:tc>
          <w:tcPr>
            <w:tcW w:w="129" w:type="pct"/>
          </w:tcPr>
          <w:p w14:paraId="1634148F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055F81" w14:textId="6AF1110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1,144,572</w:t>
            </w:r>
          </w:p>
        </w:tc>
        <w:tc>
          <w:tcPr>
            <w:tcW w:w="128" w:type="pct"/>
          </w:tcPr>
          <w:p w14:paraId="542DC27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7D493074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5" w:type="pct"/>
          </w:tcPr>
          <w:p w14:paraId="40CF9EB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808819B" w14:textId="0B23EAA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</w:tr>
      <w:tr w:rsidR="00E54552" w:rsidRPr="00E54552" w14:paraId="55FBD3B4" w14:textId="77777777" w:rsidTr="000A1C42">
        <w:tc>
          <w:tcPr>
            <w:tcW w:w="2279" w:type="pct"/>
          </w:tcPr>
          <w:p w14:paraId="1E429D95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63F1F6A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196,501</w:t>
            </w:r>
          </w:p>
        </w:tc>
        <w:tc>
          <w:tcPr>
            <w:tcW w:w="129" w:type="pct"/>
          </w:tcPr>
          <w:p w14:paraId="3DE1533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41264B" w14:textId="36635C6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150,399</w:t>
            </w:r>
          </w:p>
        </w:tc>
        <w:tc>
          <w:tcPr>
            <w:tcW w:w="128" w:type="pct"/>
          </w:tcPr>
          <w:p w14:paraId="4666B42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7BD4D54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238D8E8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8A250A1" w14:textId="00DDE5B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</w:tr>
      <w:tr w:rsidR="00E54552" w:rsidRPr="00E54552" w14:paraId="72F60FE9" w14:textId="77777777" w:rsidTr="000A1C42">
        <w:tc>
          <w:tcPr>
            <w:tcW w:w="2279" w:type="pct"/>
          </w:tcPr>
          <w:p w14:paraId="7C45539F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5490DDCE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737,213</w:t>
            </w:r>
          </w:p>
        </w:tc>
        <w:tc>
          <w:tcPr>
            <w:tcW w:w="129" w:type="pct"/>
          </w:tcPr>
          <w:p w14:paraId="1CFB6315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314E3F5" w14:textId="40CABA8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878,523</w:t>
            </w:r>
          </w:p>
        </w:tc>
        <w:tc>
          <w:tcPr>
            <w:tcW w:w="128" w:type="pct"/>
          </w:tcPr>
          <w:p w14:paraId="037A2B37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2F0666C0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68,453</w:t>
            </w:r>
          </w:p>
        </w:tc>
        <w:tc>
          <w:tcPr>
            <w:tcW w:w="145" w:type="pct"/>
          </w:tcPr>
          <w:p w14:paraId="0C6D49B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7B26C6A" w14:textId="234A471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70,428</w:t>
            </w:r>
          </w:p>
        </w:tc>
      </w:tr>
      <w:tr w:rsidR="00E54552" w:rsidRPr="00E54552" w14:paraId="0977701E" w14:textId="77777777" w:rsidTr="00346CB7">
        <w:trPr>
          <w:trHeight w:hRule="exact" w:val="144"/>
        </w:trPr>
        <w:tc>
          <w:tcPr>
            <w:tcW w:w="2279" w:type="pct"/>
          </w:tcPr>
          <w:p w14:paraId="7A87E797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ACC736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7437D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58E415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6E70F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F087F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9C556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8578C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4E378F6A" w14:textId="77777777">
        <w:tc>
          <w:tcPr>
            <w:tcW w:w="2279" w:type="pct"/>
          </w:tcPr>
          <w:p w14:paraId="197B6022" w14:textId="43B950DB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1524F5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59F7E613" w14:textId="77777777">
        <w:tc>
          <w:tcPr>
            <w:tcW w:w="2279" w:type="pct"/>
          </w:tcPr>
          <w:p w14:paraId="224769D0" w14:textId="291C95F5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28B30D2E" w14:textId="72A3F628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7629163" w14:textId="5835AA92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00423C1" w14:textId="2A649B08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1,984</w:t>
            </w:r>
          </w:p>
        </w:tc>
        <w:tc>
          <w:tcPr>
            <w:tcW w:w="145" w:type="pct"/>
          </w:tcPr>
          <w:p w14:paraId="39DC56B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F87045" w14:textId="2426F550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2,297</w:t>
            </w:r>
          </w:p>
        </w:tc>
      </w:tr>
      <w:tr w:rsidR="00E54552" w:rsidRPr="00E54552" w14:paraId="1DD3E23D" w14:textId="77777777">
        <w:tc>
          <w:tcPr>
            <w:tcW w:w="2279" w:type="pct"/>
          </w:tcPr>
          <w:p w14:paraId="23877D46" w14:textId="2A8FA256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FDDA79F" w14:textId="1727632E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87,050</w:t>
            </w:r>
          </w:p>
        </w:tc>
        <w:tc>
          <w:tcPr>
            <w:tcW w:w="129" w:type="pct"/>
          </w:tcPr>
          <w:p w14:paraId="1574334A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0D9F37E6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45,372</w:t>
            </w:r>
          </w:p>
        </w:tc>
        <w:tc>
          <w:tcPr>
            <w:tcW w:w="128" w:type="pct"/>
          </w:tcPr>
          <w:p w14:paraId="2B83D23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B2541A1" w14:textId="709C43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45" w:type="pct"/>
          </w:tcPr>
          <w:p w14:paraId="5F53A4AA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E0EC3F" w14:textId="1E380FC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</w:tr>
      <w:tr w:rsidR="00E54552" w:rsidRPr="00E54552" w14:paraId="34614761" w14:textId="77777777" w:rsidTr="008D4A59">
        <w:trPr>
          <w:trHeight w:hRule="exact" w:val="144"/>
        </w:trPr>
        <w:tc>
          <w:tcPr>
            <w:tcW w:w="2279" w:type="pct"/>
          </w:tcPr>
          <w:p w14:paraId="011BE85E" w14:textId="7777777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24C9E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241EBD6B" w14:textId="77777777" w:rsidTr="0050291B">
        <w:tc>
          <w:tcPr>
            <w:tcW w:w="2279" w:type="pct"/>
          </w:tcPr>
          <w:p w14:paraId="1D0BD05D" w14:textId="49A6A397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8D8471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4552" w:rsidRPr="00E54552" w14:paraId="3BC21956" w14:textId="77777777" w:rsidTr="00DA5AA5">
        <w:tc>
          <w:tcPr>
            <w:tcW w:w="2279" w:type="pct"/>
          </w:tcPr>
          <w:p w14:paraId="68543521" w14:textId="6780EDD9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0B0AA51E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248,322</w:t>
            </w:r>
          </w:p>
        </w:tc>
        <w:tc>
          <w:tcPr>
            <w:tcW w:w="129" w:type="pct"/>
          </w:tcPr>
          <w:p w14:paraId="3811CF8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7301DAD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246,777</w:t>
            </w:r>
          </w:p>
        </w:tc>
        <w:tc>
          <w:tcPr>
            <w:tcW w:w="128" w:type="pct"/>
          </w:tcPr>
          <w:p w14:paraId="63A75E5B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6DBB45C" w14:textId="2D0BBF3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228,256</w:t>
            </w:r>
          </w:p>
        </w:tc>
        <w:tc>
          <w:tcPr>
            <w:tcW w:w="145" w:type="pct"/>
          </w:tcPr>
          <w:p w14:paraId="55A2E518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6F706E2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195,379</w:t>
            </w:r>
          </w:p>
        </w:tc>
      </w:tr>
      <w:tr w:rsidR="00E54552" w:rsidRPr="00E54552" w14:paraId="47070D8D" w14:textId="77777777" w:rsidTr="00DA5AA5">
        <w:tc>
          <w:tcPr>
            <w:tcW w:w="2279" w:type="pct"/>
          </w:tcPr>
          <w:p w14:paraId="0F5828C6" w14:textId="7D2F4F4C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vAlign w:val="bottom"/>
          </w:tcPr>
          <w:p w14:paraId="4420E4EF" w14:textId="326D2CA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17,554</w:t>
            </w:r>
          </w:p>
        </w:tc>
        <w:tc>
          <w:tcPr>
            <w:tcW w:w="129" w:type="pct"/>
          </w:tcPr>
          <w:p w14:paraId="3CFB76B9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7D81D56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29,107</w:t>
            </w:r>
          </w:p>
        </w:tc>
        <w:tc>
          <w:tcPr>
            <w:tcW w:w="128" w:type="pct"/>
          </w:tcPr>
          <w:p w14:paraId="0D7CA9F2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2904F6E" w14:textId="36B2C74B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14,024</w:t>
            </w:r>
          </w:p>
        </w:tc>
        <w:tc>
          <w:tcPr>
            <w:tcW w:w="145" w:type="pct"/>
          </w:tcPr>
          <w:p w14:paraId="7543F05F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629C482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3,051</w:t>
            </w:r>
          </w:p>
        </w:tc>
      </w:tr>
      <w:tr w:rsidR="00E54552" w:rsidRPr="00E54552" w14:paraId="632ED2F9" w14:textId="77777777" w:rsidTr="00DA5AA5">
        <w:tc>
          <w:tcPr>
            <w:tcW w:w="2279" w:type="pct"/>
          </w:tcPr>
          <w:p w14:paraId="35C4DE69" w14:textId="00464091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5C953DC8" w14:textId="21575B83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31,065</w:t>
            </w:r>
          </w:p>
        </w:tc>
        <w:tc>
          <w:tcPr>
            <w:tcW w:w="129" w:type="pct"/>
          </w:tcPr>
          <w:p w14:paraId="6470011D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59B16DDD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40,857</w:t>
            </w:r>
          </w:p>
        </w:tc>
        <w:tc>
          <w:tcPr>
            <w:tcW w:w="128" w:type="pct"/>
          </w:tcPr>
          <w:p w14:paraId="4BCFCC63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DE0DC49" w14:textId="039451D4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28,776</w:t>
            </w:r>
          </w:p>
        </w:tc>
        <w:tc>
          <w:tcPr>
            <w:tcW w:w="145" w:type="pct"/>
          </w:tcPr>
          <w:p w14:paraId="366FD30F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33921E75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sz w:val="30"/>
                <w:szCs w:val="30"/>
              </w:rPr>
              <w:t>29,248</w:t>
            </w:r>
          </w:p>
        </w:tc>
      </w:tr>
      <w:tr w:rsidR="00E54552" w:rsidRPr="00E54552" w14:paraId="6C29C365" w14:textId="77777777" w:rsidTr="00DA5AA5">
        <w:tc>
          <w:tcPr>
            <w:tcW w:w="2279" w:type="pct"/>
          </w:tcPr>
          <w:p w14:paraId="2E19D648" w14:textId="473FC69C" w:rsidR="00E54552" w:rsidRPr="00E54552" w:rsidRDefault="00E54552" w:rsidP="00E5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45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5B1A" w14:textId="2F5E7DB1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296,941</w:t>
            </w:r>
          </w:p>
        </w:tc>
        <w:tc>
          <w:tcPr>
            <w:tcW w:w="129" w:type="pct"/>
          </w:tcPr>
          <w:p w14:paraId="6339D134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1BB326" w14:textId="0D252A3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316,741</w:t>
            </w:r>
          </w:p>
        </w:tc>
        <w:tc>
          <w:tcPr>
            <w:tcW w:w="128" w:type="pct"/>
          </w:tcPr>
          <w:p w14:paraId="0DB48AEE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282EF" w14:textId="6C13F3BA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271,056</w:t>
            </w:r>
          </w:p>
        </w:tc>
        <w:tc>
          <w:tcPr>
            <w:tcW w:w="145" w:type="pct"/>
          </w:tcPr>
          <w:p w14:paraId="2CA5E6B0" w14:textId="77777777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34227116" w:rsidR="00E54552" w:rsidRPr="007E293C" w:rsidRDefault="00E54552" w:rsidP="00E54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227,678</w:t>
            </w:r>
          </w:p>
        </w:tc>
      </w:tr>
    </w:tbl>
    <w:p w14:paraId="7DAECBA0" w14:textId="77777777" w:rsidR="007C13CF" w:rsidRDefault="007C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CDEC16" w14:textId="4F6A5F36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ยอดคงเหลือกับบุลคลหรือกิจการที่เกี่ยวข้องกัน ณ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532E73" w:rsidRPr="00532E73">
        <w:rPr>
          <w:rFonts w:ascii="Angsana New" w:hAnsi="Angsana New" w:cs="Angsana New"/>
          <w:sz w:val="30"/>
          <w:szCs w:val="30"/>
        </w:rPr>
        <w:t xml:space="preserve">30 </w:t>
      </w:r>
      <w:r w:rsidR="0077112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32E73" w:rsidRPr="00532E73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</w:t>
      </w:r>
      <w:r w:rsidR="002C63A4">
        <w:rPr>
          <w:rFonts w:asciiTheme="majorBidi" w:hAnsiTheme="majorBidi"/>
          <w:sz w:val="30"/>
          <w:szCs w:val="30"/>
        </w:rPr>
        <w:t>8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และ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69"/>
        <w:gridCol w:w="91"/>
        <w:gridCol w:w="1170"/>
        <w:gridCol w:w="358"/>
        <w:gridCol w:w="1172"/>
        <w:gridCol w:w="269"/>
        <w:gridCol w:w="1174"/>
      </w:tblGrid>
      <w:tr w:rsidR="00E71B59" w:rsidRPr="00665100" w14:paraId="0C267A34" w14:textId="77777777" w:rsidTr="00346CB7">
        <w:trPr>
          <w:tblHeader/>
        </w:trPr>
        <w:tc>
          <w:tcPr>
            <w:tcW w:w="1941" w:type="pct"/>
          </w:tcPr>
          <w:p w14:paraId="34D8DA6D" w14:textId="31A443B5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4"/>
          </w:tcPr>
          <w:p w14:paraId="7E40469C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14:paraId="02E1C5A9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2A68A8F5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3F500B57" w14:textId="77777777" w:rsidTr="00346CB7">
        <w:trPr>
          <w:tblHeader/>
        </w:trPr>
        <w:tc>
          <w:tcPr>
            <w:tcW w:w="1941" w:type="pct"/>
          </w:tcPr>
          <w:p w14:paraId="3B2AD40A" w14:textId="6ACE0D0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515517B" w14:textId="55DE5223" w:rsidR="000A0D87" w:rsidRPr="00665100" w:rsidRDefault="0077112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DE3D15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37E21786" w14:textId="57EF139A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</w:tcPr>
          <w:p w14:paraId="77AD364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07863A" w14:textId="413F7D5B" w:rsidR="000A0D87" w:rsidRPr="00665100" w:rsidRDefault="0077112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7AB52979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04EEF6" w14:textId="1FFAC238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A0D87" w:rsidRPr="00665100" w14:paraId="406F50A7" w14:textId="77777777" w:rsidTr="00346CB7">
        <w:trPr>
          <w:tblHeader/>
        </w:trPr>
        <w:tc>
          <w:tcPr>
            <w:tcW w:w="1941" w:type="pct"/>
          </w:tcPr>
          <w:p w14:paraId="56CB371A" w14:textId="77777777" w:rsidR="000A0D87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D0DD063" w14:textId="4A24CC1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26004E0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74BEBAEF" w14:textId="17A4B83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3" w:type="pct"/>
          </w:tcPr>
          <w:p w14:paraId="541652D7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74F139" w14:textId="2B12ADD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C56FFD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A260FC" w14:textId="6C7A2CB3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A0D87" w:rsidRPr="00665100" w14:paraId="2200EA10" w14:textId="77777777" w:rsidTr="008D4A59">
        <w:trPr>
          <w:tblHeader/>
        </w:trPr>
        <w:tc>
          <w:tcPr>
            <w:tcW w:w="1941" w:type="pct"/>
          </w:tcPr>
          <w:p w14:paraId="7CCFD661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8"/>
          </w:tcPr>
          <w:p w14:paraId="4C6035E8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D87" w:rsidRPr="00665100" w14:paraId="14F54C3A" w14:textId="77777777" w:rsidTr="00346CB7">
        <w:tc>
          <w:tcPr>
            <w:tcW w:w="1941" w:type="pct"/>
          </w:tcPr>
          <w:p w14:paraId="1820270E" w14:textId="5324AF93" w:rsidR="000A0D87" w:rsidRPr="00256A66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2487034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EAC3E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2298D4" w14:textId="77777777" w:rsidR="000A0D87" w:rsidRPr="00C224A9" w:rsidRDefault="000A0D87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9B4D6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6A102A26" w14:textId="77777777" w:rsidTr="00346CB7">
        <w:tc>
          <w:tcPr>
            <w:tcW w:w="1941" w:type="pct"/>
          </w:tcPr>
          <w:p w14:paraId="2179FE73" w14:textId="77777777" w:rsidR="00DF0865" w:rsidRPr="00665100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235027" w14:textId="1B224A2B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7507D8A7" w14:textId="73CE691F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ADF54E" w14:textId="57465A6B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993,916</w:t>
            </w:r>
          </w:p>
        </w:tc>
        <w:tc>
          <w:tcPr>
            <w:tcW w:w="145" w:type="pct"/>
          </w:tcPr>
          <w:p w14:paraId="73A8B176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9ACED16" w14:textId="50A3C4B2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1,225,737 </w:t>
            </w:r>
          </w:p>
        </w:tc>
      </w:tr>
      <w:tr w:rsidR="00DF0865" w14:paraId="344A0778" w14:textId="77777777" w:rsidTr="00346CB7">
        <w:tc>
          <w:tcPr>
            <w:tcW w:w="1941" w:type="pct"/>
          </w:tcPr>
          <w:p w14:paraId="092DE6C0" w14:textId="77777777" w:rsidR="00DF0865" w:rsidRPr="00665100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0F9F94A" w14:textId="0D84030E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194" w:type="pct"/>
            <w:gridSpan w:val="2"/>
          </w:tcPr>
          <w:p w14:paraId="50DD65CC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58971BC0" w14:textId="35BDB303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1,054 </w:t>
            </w:r>
          </w:p>
        </w:tc>
        <w:tc>
          <w:tcPr>
            <w:tcW w:w="193" w:type="pct"/>
          </w:tcPr>
          <w:p w14:paraId="38106A05" w14:textId="12C58CDD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C0106A" w14:textId="41078E6B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B42A11B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62B402E" w14:textId="49894578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</w:tr>
      <w:tr w:rsidR="00DF0865" w14:paraId="085F0EB7" w14:textId="77777777" w:rsidTr="00346CB7">
        <w:tc>
          <w:tcPr>
            <w:tcW w:w="1941" w:type="pct"/>
          </w:tcPr>
          <w:p w14:paraId="414FB326" w14:textId="2E05B3EE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299897BE" w14:textId="1C75E2BD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7,797</w:t>
            </w:r>
          </w:p>
        </w:tc>
        <w:tc>
          <w:tcPr>
            <w:tcW w:w="194" w:type="pct"/>
            <w:gridSpan w:val="2"/>
          </w:tcPr>
          <w:p w14:paraId="5E020CD1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FB2A1FE" w14:textId="323ADC18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  <w:tc>
          <w:tcPr>
            <w:tcW w:w="193" w:type="pct"/>
          </w:tcPr>
          <w:p w14:paraId="52FD4E9C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BD9F7F" w14:textId="59EF66A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CA966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01B74DD" w14:textId="171A53D9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</w:tr>
      <w:tr w:rsidR="00DF0865" w14:paraId="7ACC223A" w14:textId="77777777" w:rsidTr="00346CB7">
        <w:tc>
          <w:tcPr>
            <w:tcW w:w="1941" w:type="pct"/>
          </w:tcPr>
          <w:p w14:paraId="3B89584B" w14:textId="77777777" w:rsidR="00DF0865" w:rsidRPr="00E45ED3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F0D0439" w14:textId="71883E6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26,151</w:t>
            </w:r>
          </w:p>
        </w:tc>
        <w:tc>
          <w:tcPr>
            <w:tcW w:w="194" w:type="pct"/>
            <w:gridSpan w:val="2"/>
          </w:tcPr>
          <w:p w14:paraId="5167C36A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14C0A901" w14:textId="680F581D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28,454 </w:t>
            </w:r>
          </w:p>
        </w:tc>
        <w:tc>
          <w:tcPr>
            <w:tcW w:w="193" w:type="pct"/>
          </w:tcPr>
          <w:p w14:paraId="3E2049A1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57D27" w14:textId="5041EEF5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10,890</w:t>
            </w:r>
          </w:p>
        </w:tc>
        <w:tc>
          <w:tcPr>
            <w:tcW w:w="145" w:type="pct"/>
          </w:tcPr>
          <w:p w14:paraId="088F2EF1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8088B12" w14:textId="2FB437CA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9,987 </w:t>
            </w:r>
          </w:p>
        </w:tc>
      </w:tr>
      <w:tr w:rsidR="00DF0865" w:rsidRPr="00665100" w14:paraId="24A2B794" w14:textId="77777777" w:rsidTr="00346CB7">
        <w:trPr>
          <w:trHeight w:hRule="exact" w:val="216"/>
        </w:trPr>
        <w:tc>
          <w:tcPr>
            <w:tcW w:w="1941" w:type="pct"/>
          </w:tcPr>
          <w:p w14:paraId="044A1278" w14:textId="77777777" w:rsidR="00DF0865" w:rsidRPr="00665100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B341C3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204A154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2C09B12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31B969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865" w:rsidRPr="00665100" w14:paraId="04953299" w14:textId="77777777" w:rsidTr="00346CB7">
        <w:tc>
          <w:tcPr>
            <w:tcW w:w="1941" w:type="pct"/>
          </w:tcPr>
          <w:p w14:paraId="116978B8" w14:textId="39A38A79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1" w:type="pct"/>
          </w:tcPr>
          <w:p w14:paraId="1648D70E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AD85DD" w14:textId="51F0EE9A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39332DA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3508F45" w14:textId="38996E0B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865" w:rsidRPr="00665100" w14:paraId="1D088135" w14:textId="77777777" w:rsidTr="00346CB7">
        <w:tc>
          <w:tcPr>
            <w:tcW w:w="1941" w:type="pct"/>
          </w:tcPr>
          <w:p w14:paraId="6AC2BF11" w14:textId="11EDB53D" w:rsidR="00DF0865" w:rsidRPr="00665100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28E4D0" w14:textId="11952FD3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C49CA74" w14:textId="2FCCFF66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41924DC" w14:textId="7C036062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267,433</w:t>
            </w:r>
          </w:p>
        </w:tc>
        <w:tc>
          <w:tcPr>
            <w:tcW w:w="145" w:type="pct"/>
          </w:tcPr>
          <w:p w14:paraId="63A7F3FF" w14:textId="77777777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D4862F1" w14:textId="666EBCAD" w:rsidR="00DF0865" w:rsidRPr="00C858AE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 xml:space="preserve">249,620 </w:t>
            </w:r>
          </w:p>
        </w:tc>
      </w:tr>
      <w:tr w:rsidR="00DF0865" w:rsidRPr="00665100" w14:paraId="4510CC39" w14:textId="77777777" w:rsidTr="00346CB7">
        <w:tc>
          <w:tcPr>
            <w:tcW w:w="1941" w:type="pct"/>
          </w:tcPr>
          <w:p w14:paraId="6A5196EF" w14:textId="59DE5AC1" w:rsidR="00DF0865" w:rsidRPr="00665100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57183001" w14:textId="2358753D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94" w:type="pct"/>
            <w:gridSpan w:val="2"/>
          </w:tcPr>
          <w:p w14:paraId="55F686C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D9C85A2" w14:textId="23067822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242 </w:t>
            </w:r>
          </w:p>
        </w:tc>
        <w:tc>
          <w:tcPr>
            <w:tcW w:w="193" w:type="pct"/>
          </w:tcPr>
          <w:p w14:paraId="28BF8AC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73C59CC" w14:textId="28959101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10983C3" w14:textId="514D834C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0865" w:rsidRPr="00665100" w14:paraId="6A354B78" w14:textId="77777777" w:rsidTr="00346CB7">
        <w:trPr>
          <w:trHeight w:hRule="exact" w:val="216"/>
        </w:trPr>
        <w:tc>
          <w:tcPr>
            <w:tcW w:w="1941" w:type="pct"/>
          </w:tcPr>
          <w:p w14:paraId="49695B1A" w14:textId="77777777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9D8D121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452109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6D40F52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69C033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6AF3E5ED" w14:textId="77777777" w:rsidTr="00346CB7">
        <w:trPr>
          <w:trHeight w:val="308"/>
        </w:trPr>
        <w:tc>
          <w:tcPr>
            <w:tcW w:w="1941" w:type="pct"/>
          </w:tcPr>
          <w:p w14:paraId="2139F1DE" w14:textId="6B37EAF2" w:rsidR="00DF0865" w:rsidRPr="00F50F54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1" w:type="pct"/>
          </w:tcPr>
          <w:p w14:paraId="47008FB0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2E059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7ED3C98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1B07E8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0081F3B4" w14:textId="77777777" w:rsidTr="00346CB7">
        <w:tc>
          <w:tcPr>
            <w:tcW w:w="1941" w:type="pct"/>
          </w:tcPr>
          <w:p w14:paraId="01C43E8F" w14:textId="437D22F0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A09AAF" w14:textId="7E6E20B1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024400C" w14:textId="4A3B8745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9BD164" w14:textId="4E7876B0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27,310,638</w:t>
            </w:r>
          </w:p>
        </w:tc>
        <w:tc>
          <w:tcPr>
            <w:tcW w:w="145" w:type="pct"/>
          </w:tcPr>
          <w:p w14:paraId="26BCC11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2479DEA" w14:textId="27FCBBCA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16,683,467</w:t>
            </w:r>
          </w:p>
        </w:tc>
      </w:tr>
      <w:tr w:rsidR="00DF0865" w:rsidRPr="00665100" w14:paraId="591CF692" w14:textId="77777777" w:rsidTr="00346CB7">
        <w:trPr>
          <w:trHeight w:hRule="exact" w:val="216"/>
        </w:trPr>
        <w:tc>
          <w:tcPr>
            <w:tcW w:w="1941" w:type="pct"/>
          </w:tcPr>
          <w:p w14:paraId="2984C6BA" w14:textId="77777777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5C893C7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C3F23F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83CFE5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F4DDCD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2AE11D10" w14:textId="77777777" w:rsidTr="00346CB7">
        <w:tc>
          <w:tcPr>
            <w:tcW w:w="1941" w:type="pct"/>
          </w:tcPr>
          <w:p w14:paraId="6394FFA6" w14:textId="2AB231BE" w:rsidR="00DF0865" w:rsidRPr="009046A6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1" w:type="pct"/>
          </w:tcPr>
          <w:p w14:paraId="66206D1A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331AA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92D6E80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92711C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34D5469F" w14:textId="77777777" w:rsidTr="00346CB7">
        <w:tc>
          <w:tcPr>
            <w:tcW w:w="1941" w:type="pct"/>
          </w:tcPr>
          <w:p w14:paraId="21815BEF" w14:textId="63C15BBC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B0A7AD" w14:textId="6EDF63AF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97B8FBE" w14:textId="25ED0CAD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5233B7" w14:textId="01CC425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17,179,983</w:t>
            </w:r>
          </w:p>
        </w:tc>
        <w:tc>
          <w:tcPr>
            <w:tcW w:w="145" w:type="pct"/>
          </w:tcPr>
          <w:p w14:paraId="3D96963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50ED384" w14:textId="40D6F63B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20,073,628</w:t>
            </w:r>
          </w:p>
        </w:tc>
      </w:tr>
      <w:tr w:rsidR="00DF0865" w:rsidRPr="00665100" w14:paraId="03214448" w14:textId="77777777" w:rsidTr="00346CB7">
        <w:tc>
          <w:tcPr>
            <w:tcW w:w="1941" w:type="pct"/>
          </w:tcPr>
          <w:p w14:paraId="27CC7689" w14:textId="464F96A8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69EC34D1" w14:textId="0B001E6C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85,723</w:t>
            </w:r>
          </w:p>
        </w:tc>
        <w:tc>
          <w:tcPr>
            <w:tcW w:w="194" w:type="pct"/>
            <w:gridSpan w:val="2"/>
          </w:tcPr>
          <w:p w14:paraId="25B327F8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5111A1A" w14:textId="120C0BE9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93" w:type="pct"/>
          </w:tcPr>
          <w:p w14:paraId="5C233C7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ED2DBEC" w14:textId="1419A6C0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4BC5E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F3E83E" w14:textId="11B10935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0865" w:rsidRPr="00665100" w14:paraId="669FB0F6" w14:textId="77777777" w:rsidTr="00346CB7">
        <w:trPr>
          <w:trHeight w:hRule="exact" w:val="216"/>
        </w:trPr>
        <w:tc>
          <w:tcPr>
            <w:tcW w:w="1941" w:type="pct"/>
          </w:tcPr>
          <w:p w14:paraId="40C4C64A" w14:textId="77777777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F7D787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5804BA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B9CCF4F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253097C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535040EF" w14:textId="77777777" w:rsidTr="00346CB7">
        <w:tc>
          <w:tcPr>
            <w:tcW w:w="1941" w:type="pct"/>
          </w:tcPr>
          <w:p w14:paraId="6F52BCA2" w14:textId="13BA1F8C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1" w:type="pct"/>
          </w:tcPr>
          <w:p w14:paraId="541B8A10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7F95DC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A95B0E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EF1F4F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004B80FA" w14:textId="77777777" w:rsidTr="00346CB7">
        <w:tc>
          <w:tcPr>
            <w:tcW w:w="1941" w:type="pct"/>
          </w:tcPr>
          <w:p w14:paraId="19A562C9" w14:textId="7F0F4C50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CB8B70" w14:textId="66C7622C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005482" w14:textId="23896283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30D8AA" w14:textId="5B192CA6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21,124</w:t>
            </w:r>
          </w:p>
        </w:tc>
        <w:tc>
          <w:tcPr>
            <w:tcW w:w="145" w:type="pct"/>
          </w:tcPr>
          <w:p w14:paraId="62F4EB24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8EDA7CE" w14:textId="3CB9E9AC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157,777</w:t>
            </w:r>
          </w:p>
        </w:tc>
      </w:tr>
      <w:tr w:rsidR="00DF0865" w:rsidRPr="00665100" w14:paraId="3D4328EF" w14:textId="77777777" w:rsidTr="00346CB7">
        <w:trPr>
          <w:trHeight w:hRule="exact" w:val="216"/>
        </w:trPr>
        <w:tc>
          <w:tcPr>
            <w:tcW w:w="1941" w:type="pct"/>
          </w:tcPr>
          <w:p w14:paraId="10A5148B" w14:textId="77777777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11CDB2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37F0BDC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C005D78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4873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468C4CE4" w14:textId="77777777" w:rsidTr="00346CB7">
        <w:tc>
          <w:tcPr>
            <w:tcW w:w="1941" w:type="pct"/>
          </w:tcPr>
          <w:p w14:paraId="49D093AB" w14:textId="530A52C0" w:rsidR="00DF0865" w:rsidRPr="002E68E2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61BDE1B5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49EEE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E45B39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4C361D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59E22DD7" w14:textId="77777777" w:rsidTr="00346CB7">
        <w:tc>
          <w:tcPr>
            <w:tcW w:w="1941" w:type="pct"/>
          </w:tcPr>
          <w:p w14:paraId="02BE1FB6" w14:textId="57F56EFF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2D33327" w14:textId="1DC2CBC5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382B50FF" w14:textId="23A90850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70EABB" w14:textId="5896280C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399,953</w:t>
            </w:r>
          </w:p>
        </w:tc>
        <w:tc>
          <w:tcPr>
            <w:tcW w:w="145" w:type="pct"/>
          </w:tcPr>
          <w:p w14:paraId="44E9EDC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5D5325E8" w14:textId="2F0DCB7D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471,801</w:t>
            </w:r>
          </w:p>
        </w:tc>
      </w:tr>
      <w:tr w:rsidR="00DF0865" w:rsidRPr="00665100" w14:paraId="0EDAC146" w14:textId="77777777" w:rsidTr="00346CB7">
        <w:tc>
          <w:tcPr>
            <w:tcW w:w="1941" w:type="pct"/>
          </w:tcPr>
          <w:p w14:paraId="48A65AA5" w14:textId="7DB00D4A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30F03B97" w14:textId="5510120B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69,921</w:t>
            </w:r>
          </w:p>
        </w:tc>
        <w:tc>
          <w:tcPr>
            <w:tcW w:w="194" w:type="pct"/>
            <w:gridSpan w:val="2"/>
          </w:tcPr>
          <w:p w14:paraId="0B2AECEC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08CFBDC7" w14:textId="63371101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83,154 </w:t>
            </w:r>
          </w:p>
        </w:tc>
        <w:tc>
          <w:tcPr>
            <w:tcW w:w="193" w:type="pct"/>
          </w:tcPr>
          <w:p w14:paraId="24B03CE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1E54CC" w14:textId="138B29B5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EA7E3E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9DE43C5" w14:textId="3F444B8F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DF0865" w:rsidRPr="00665100" w14:paraId="15429FFF" w14:textId="77777777" w:rsidTr="00346CB7">
        <w:tc>
          <w:tcPr>
            <w:tcW w:w="1941" w:type="pct"/>
          </w:tcPr>
          <w:p w14:paraId="223231B9" w14:textId="65FADC39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AAA4837" w14:textId="649102CA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32,305</w:t>
            </w:r>
          </w:p>
        </w:tc>
        <w:tc>
          <w:tcPr>
            <w:tcW w:w="194" w:type="pct"/>
            <w:gridSpan w:val="2"/>
          </w:tcPr>
          <w:p w14:paraId="71A1672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7FF4910" w14:textId="1DF80321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14,630 </w:t>
            </w:r>
          </w:p>
        </w:tc>
        <w:tc>
          <w:tcPr>
            <w:tcW w:w="193" w:type="pct"/>
          </w:tcPr>
          <w:p w14:paraId="77A2DB6D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C8E506" w14:textId="5CCBB3F5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  <w:tc>
          <w:tcPr>
            <w:tcW w:w="145" w:type="pct"/>
          </w:tcPr>
          <w:p w14:paraId="5F06FDE8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A47883F" w14:textId="4E9CC00F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0865" w:rsidRPr="00665100" w14:paraId="2EDC44B2" w14:textId="77777777" w:rsidTr="00346CB7">
        <w:tc>
          <w:tcPr>
            <w:tcW w:w="1941" w:type="pct"/>
          </w:tcPr>
          <w:p w14:paraId="51392DF1" w14:textId="63DF58C9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9A469A5" w14:textId="2A24F493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40,945</w:t>
            </w:r>
          </w:p>
        </w:tc>
        <w:tc>
          <w:tcPr>
            <w:tcW w:w="194" w:type="pct"/>
            <w:gridSpan w:val="2"/>
          </w:tcPr>
          <w:p w14:paraId="5375926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07EE48B" w14:textId="6E80ECB1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56,101 </w:t>
            </w:r>
          </w:p>
        </w:tc>
        <w:tc>
          <w:tcPr>
            <w:tcW w:w="193" w:type="pct"/>
          </w:tcPr>
          <w:p w14:paraId="7F1281E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0DAFB2" w14:textId="0DC3A87B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9,233</w:t>
            </w:r>
          </w:p>
        </w:tc>
        <w:tc>
          <w:tcPr>
            <w:tcW w:w="145" w:type="pct"/>
          </w:tcPr>
          <w:p w14:paraId="1C19E50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8751611" w14:textId="3A137BED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2,390</w:t>
            </w:r>
          </w:p>
        </w:tc>
      </w:tr>
      <w:tr w:rsidR="00DF0865" w:rsidRPr="00665100" w14:paraId="49CF01C2" w14:textId="77777777" w:rsidTr="00346CB7">
        <w:trPr>
          <w:trHeight w:hRule="exact" w:val="216"/>
        </w:trPr>
        <w:tc>
          <w:tcPr>
            <w:tcW w:w="1941" w:type="pct"/>
          </w:tcPr>
          <w:p w14:paraId="0038BFF5" w14:textId="77777777" w:rsidR="00DF0865" w:rsidRPr="006D68DD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28C397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082644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710EB6A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987BB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525103D0" w14:textId="77777777" w:rsidTr="00346CB7">
        <w:tc>
          <w:tcPr>
            <w:tcW w:w="1941" w:type="pct"/>
          </w:tcPr>
          <w:p w14:paraId="3BF05A7D" w14:textId="7435BE6D" w:rsidR="00DF0865" w:rsidRPr="009205B7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1" w:type="pct"/>
          </w:tcPr>
          <w:p w14:paraId="0ECC51D1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5B10B4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45BD8FB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657D34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7DA039BD" w14:textId="77777777" w:rsidTr="00346CB7">
        <w:tc>
          <w:tcPr>
            <w:tcW w:w="1941" w:type="pct"/>
          </w:tcPr>
          <w:p w14:paraId="7EF1EE9E" w14:textId="71F1A167" w:rsidR="00DF0865" w:rsidRPr="009205B7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25C1464" w14:textId="1EECA46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6853AFB" w14:textId="5ADDEBBB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958D98" w14:textId="5C635BB9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F0865">
              <w:rPr>
                <w:rFonts w:asciiTheme="majorBidi" w:hAnsiTheme="majorBidi" w:cstheme="majorBidi"/>
                <w:sz w:val="30"/>
                <w:szCs w:val="30"/>
              </w:rPr>
              <w:t>1,640,080</w:t>
            </w:r>
          </w:p>
        </w:tc>
        <w:tc>
          <w:tcPr>
            <w:tcW w:w="145" w:type="pct"/>
          </w:tcPr>
          <w:p w14:paraId="3A65D484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F968CB0" w14:textId="1885F7CF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219,780</w:t>
            </w:r>
          </w:p>
        </w:tc>
      </w:tr>
      <w:tr w:rsidR="00DF0865" w:rsidRPr="00665100" w14:paraId="31B1F567" w14:textId="77777777" w:rsidTr="00346CB7">
        <w:trPr>
          <w:trHeight w:hRule="exact" w:val="216"/>
        </w:trPr>
        <w:tc>
          <w:tcPr>
            <w:tcW w:w="1941" w:type="pct"/>
          </w:tcPr>
          <w:p w14:paraId="01F430A3" w14:textId="77777777" w:rsidR="00DF0865" w:rsidRPr="009205B7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A9351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B12660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92A148D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8B651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26628479" w14:textId="77777777" w:rsidTr="00346CB7">
        <w:tc>
          <w:tcPr>
            <w:tcW w:w="1941" w:type="pct"/>
          </w:tcPr>
          <w:p w14:paraId="737C5343" w14:textId="5E4D410A" w:rsidR="00DF0865" w:rsidRPr="009205B7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31" w:type="pct"/>
          </w:tcPr>
          <w:p w14:paraId="0393343E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F98D5F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53947BE" w14:textId="77777777" w:rsidR="00DF0865" w:rsidRPr="00C224A9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442812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047C3A52" w14:textId="77777777" w:rsidTr="00346CB7">
        <w:tc>
          <w:tcPr>
            <w:tcW w:w="1941" w:type="pct"/>
          </w:tcPr>
          <w:p w14:paraId="1FBE76F3" w14:textId="21B4824C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8E61E11" w14:textId="2A95DFAE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13D2655" w14:textId="1032C893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C2CD44" w14:textId="7C46ABB7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28,163</w:t>
            </w:r>
          </w:p>
        </w:tc>
        <w:tc>
          <w:tcPr>
            <w:tcW w:w="145" w:type="pct"/>
          </w:tcPr>
          <w:p w14:paraId="044975D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13A4BD7" w14:textId="66808954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58,854</w:t>
            </w:r>
          </w:p>
        </w:tc>
      </w:tr>
      <w:tr w:rsidR="00DF0865" w:rsidRPr="00665100" w14:paraId="3FDCBB8F" w14:textId="77777777" w:rsidTr="00346CB7">
        <w:tc>
          <w:tcPr>
            <w:tcW w:w="1941" w:type="pct"/>
          </w:tcPr>
          <w:p w14:paraId="3CD94626" w14:textId="0F4616DC" w:rsidR="00DF0865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7664FAFD" w14:textId="52B2EFF9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127,355</w:t>
            </w:r>
          </w:p>
        </w:tc>
        <w:tc>
          <w:tcPr>
            <w:tcW w:w="194" w:type="pct"/>
            <w:gridSpan w:val="2"/>
          </w:tcPr>
          <w:p w14:paraId="1AFDBE4A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379D276" w14:textId="0F059FD9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137,185 </w:t>
            </w:r>
          </w:p>
        </w:tc>
        <w:tc>
          <w:tcPr>
            <w:tcW w:w="193" w:type="pct"/>
          </w:tcPr>
          <w:p w14:paraId="438BA779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FA4A60C" w14:textId="3E367342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89,743</w:t>
            </w:r>
          </w:p>
        </w:tc>
        <w:tc>
          <w:tcPr>
            <w:tcW w:w="145" w:type="pct"/>
          </w:tcPr>
          <w:p w14:paraId="4A82F31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CB3FC24" w14:textId="6C214024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109,189</w:t>
            </w:r>
          </w:p>
        </w:tc>
      </w:tr>
      <w:tr w:rsidR="00DF0865" w:rsidRPr="00665100" w14:paraId="1BB8EEA3" w14:textId="77777777" w:rsidTr="00346CB7">
        <w:trPr>
          <w:trHeight w:hRule="exact" w:val="216"/>
        </w:trPr>
        <w:tc>
          <w:tcPr>
            <w:tcW w:w="1941" w:type="pct"/>
          </w:tcPr>
          <w:p w14:paraId="2C218E81" w14:textId="77777777" w:rsidR="00DF0865" w:rsidRPr="00E71B59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E64C827" w14:textId="77777777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1EE92C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D24049F" w14:textId="77777777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2BB04EE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50312AAB" w14:textId="77777777" w:rsidTr="00346CB7">
        <w:tc>
          <w:tcPr>
            <w:tcW w:w="1941" w:type="pct"/>
          </w:tcPr>
          <w:p w14:paraId="7D6E3550" w14:textId="12C1A620" w:rsidR="00DF0865" w:rsidRPr="00E71B59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1" w:type="pct"/>
          </w:tcPr>
          <w:p w14:paraId="0800320E" w14:textId="77777777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E43816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3AB5F11" w14:textId="77777777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18E03B5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865" w:rsidRPr="00665100" w14:paraId="5A42DC20" w14:textId="77777777" w:rsidTr="00346CB7">
        <w:tc>
          <w:tcPr>
            <w:tcW w:w="1941" w:type="pct"/>
          </w:tcPr>
          <w:p w14:paraId="2763789A" w14:textId="0FCA468C" w:rsidR="00DF0865" w:rsidRPr="00E71B59" w:rsidRDefault="00DF0865" w:rsidP="00DF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E166B09" w14:textId="219F3961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C0E51BA" w14:textId="075D31A6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DF1011" w14:textId="4BF93631" w:rsidR="00DF0865" w:rsidRPr="00DF0865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F0865">
              <w:rPr>
                <w:rFonts w:ascii="Angsana New" w:hAnsi="Angsana New" w:cs="Angsana New"/>
                <w:sz w:val="30"/>
                <w:szCs w:val="30"/>
              </w:rPr>
              <w:t>69,502</w:t>
            </w:r>
          </w:p>
        </w:tc>
        <w:tc>
          <w:tcPr>
            <w:tcW w:w="145" w:type="pct"/>
          </w:tcPr>
          <w:p w14:paraId="13781EA4" w14:textId="77777777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23C317B" w14:textId="1BA4C0B1" w:rsidR="00DF0865" w:rsidRPr="00D143FB" w:rsidRDefault="00DF0865" w:rsidP="00DF0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71,459</w:t>
            </w:r>
          </w:p>
        </w:tc>
      </w:tr>
    </w:tbl>
    <w:p w14:paraId="517E3096" w14:textId="67C17FF7" w:rsidR="00230AC8" w:rsidRPr="00031C8C" w:rsidRDefault="00874939" w:rsidP="009C096A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br w:type="page"/>
      </w:r>
      <w:r w:rsidR="00D508C3"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531B5E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990"/>
        <w:gridCol w:w="360"/>
        <w:gridCol w:w="990"/>
      </w:tblGrid>
      <w:tr w:rsidR="00031C8C" w:rsidRPr="00E54552" w14:paraId="102ABC81" w14:textId="77777777" w:rsidTr="005B6C9D">
        <w:trPr>
          <w:cantSplit/>
          <w:trHeight w:hRule="exact" w:val="346"/>
        </w:trPr>
        <w:tc>
          <w:tcPr>
            <w:tcW w:w="4590" w:type="dxa"/>
          </w:tcPr>
          <w:p w14:paraId="2B71DC79" w14:textId="77777777" w:rsidR="00230AC8" w:rsidRPr="00E54552" w:rsidRDefault="00230AC8" w:rsidP="0015491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23E58C" w14:textId="77777777" w:rsidR="00230AC8" w:rsidRPr="00E54552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E54552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F1ABF54" w14:textId="77777777" w:rsidR="00230AC8" w:rsidRPr="00E54552" w:rsidRDefault="00230AC8" w:rsidP="003F6407">
            <w:pPr>
              <w:ind w:left="-110"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5498" w:rsidRPr="00E54552" w14:paraId="23CFF31C" w14:textId="77777777" w:rsidTr="00D663CF">
        <w:trPr>
          <w:cantSplit/>
          <w:trHeight w:hRule="exact" w:val="346"/>
        </w:trPr>
        <w:tc>
          <w:tcPr>
            <w:tcW w:w="4590" w:type="dxa"/>
          </w:tcPr>
          <w:p w14:paraId="528E632D" w14:textId="779D9D67" w:rsidR="00835F46" w:rsidRPr="00E54552" w:rsidRDefault="00771123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E54552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E54552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3B7F85AC" w14:textId="49EFAB06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455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637E689" w14:textId="77777777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93E172" w14:textId="0AAB4F01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5455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93CBDC9" w14:textId="77777777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A49AD06" w14:textId="21F04522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5455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360" w:type="dxa"/>
          </w:tcPr>
          <w:p w14:paraId="377F9353" w14:textId="77777777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43B051" w14:textId="1AF484D1" w:rsidR="00835F46" w:rsidRPr="00E54552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5455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031C8C" w:rsidRPr="00E54552" w14:paraId="3AE66DD2" w14:textId="77777777" w:rsidTr="005B6C9D">
        <w:trPr>
          <w:cantSplit/>
          <w:trHeight w:hRule="exact" w:val="290"/>
        </w:trPr>
        <w:tc>
          <w:tcPr>
            <w:tcW w:w="4590" w:type="dxa"/>
          </w:tcPr>
          <w:p w14:paraId="7BAE5149" w14:textId="77777777" w:rsidR="00230AC8" w:rsidRPr="00E54552" w:rsidRDefault="00230AC8" w:rsidP="00154917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69714EBC" w14:textId="77777777" w:rsidR="00230AC8" w:rsidRPr="00E54552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E54552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54552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54552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55498" w:rsidRPr="00E54552" w14:paraId="77806DBA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DBC7060" w14:textId="325DBB66" w:rsidR="00D64099" w:rsidRPr="00E54552" w:rsidRDefault="00D64099" w:rsidP="0015491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2FFDF3" w14:textId="77777777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E1C68" w14:textId="77777777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04A66A" w14:textId="3E7E744D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0E1D0" w14:textId="77777777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93AFF9" w14:textId="77777777" w:rsidR="00D64099" w:rsidRPr="00E54552" w:rsidRDefault="00D64099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FD29AE8" w14:textId="77777777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8D79A4" w14:textId="3E28CE48" w:rsidR="00D64099" w:rsidRPr="00E54552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E54552" w14:paraId="390C61B5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BD6DD9E" w14:textId="17B6D6FE" w:rsidR="00835F46" w:rsidRPr="00E54552" w:rsidRDefault="00F64E1F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1D00B0C5" w14:textId="08EA6C7C" w:rsidR="00835F46" w:rsidRPr="007E293C" w:rsidRDefault="00611EB4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4,306,701</w:t>
            </w:r>
          </w:p>
        </w:tc>
        <w:tc>
          <w:tcPr>
            <w:tcW w:w="270" w:type="dxa"/>
          </w:tcPr>
          <w:p w14:paraId="3E8A3C26" w14:textId="77777777" w:rsidR="00835F46" w:rsidRPr="007E293C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25BB0" w14:textId="777412A5" w:rsidR="00835F46" w:rsidRPr="007E293C" w:rsidRDefault="00771123" w:rsidP="00771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5,000,304</w:t>
            </w:r>
          </w:p>
        </w:tc>
        <w:tc>
          <w:tcPr>
            <w:tcW w:w="270" w:type="dxa"/>
          </w:tcPr>
          <w:p w14:paraId="1EF45FA2" w14:textId="77777777" w:rsidR="00835F46" w:rsidRPr="007E293C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58486" w14:textId="0D4B597C" w:rsidR="00835F46" w:rsidRPr="007E293C" w:rsidRDefault="00611EB4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10,243,761</w:t>
            </w:r>
          </w:p>
        </w:tc>
        <w:tc>
          <w:tcPr>
            <w:tcW w:w="360" w:type="dxa"/>
          </w:tcPr>
          <w:p w14:paraId="0EB9C4C7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BEAD56" w14:textId="0587CC99" w:rsidR="00835F46" w:rsidRPr="00E54552" w:rsidRDefault="00771123" w:rsidP="00771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4,557,725</w:t>
            </w:r>
          </w:p>
        </w:tc>
      </w:tr>
      <w:tr w:rsidR="00855498" w:rsidRPr="00E54552" w14:paraId="417C0D08" w14:textId="77777777" w:rsidTr="00D663CF">
        <w:trPr>
          <w:cantSplit/>
          <w:trHeight w:hRule="exact" w:val="237"/>
        </w:trPr>
        <w:tc>
          <w:tcPr>
            <w:tcW w:w="4590" w:type="dxa"/>
            <w:vAlign w:val="bottom"/>
          </w:tcPr>
          <w:p w14:paraId="20F06A4F" w14:textId="77777777" w:rsidR="00835F46" w:rsidRPr="00E54552" w:rsidRDefault="00835F46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B2593" w14:textId="77777777" w:rsidR="00835F46" w:rsidRPr="007E293C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D602E" w14:textId="77777777" w:rsidR="00835F46" w:rsidRPr="007E293C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6F8E25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CD538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7C8C87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F27DFF3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73D00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E54552" w14:paraId="3DA7541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BB25BA5" w14:textId="77777777" w:rsidR="00835F46" w:rsidRPr="00E54552" w:rsidRDefault="00835F46" w:rsidP="00835F46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vAlign w:val="bottom"/>
          </w:tcPr>
          <w:p w14:paraId="54728449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B8F7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49AA68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26FB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344CD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C63293E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31EEE9" w14:textId="77777777" w:rsidR="00835F46" w:rsidRPr="00E54552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EB4" w:rsidRPr="00E54552" w14:paraId="7776ADCF" w14:textId="77777777" w:rsidTr="00A13CC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7528C7D" w14:textId="5EF3DF0D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4E47AD8" w14:textId="5719D96E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2,846,878</w:t>
            </w:r>
          </w:p>
        </w:tc>
        <w:tc>
          <w:tcPr>
            <w:tcW w:w="270" w:type="dxa"/>
          </w:tcPr>
          <w:p w14:paraId="1C49655F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2AA21" w14:textId="63D7359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2,957,251</w:t>
            </w:r>
          </w:p>
        </w:tc>
        <w:tc>
          <w:tcPr>
            <w:tcW w:w="270" w:type="dxa"/>
          </w:tcPr>
          <w:p w14:paraId="35058BCE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1332E" w14:textId="4D4905CE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366,670</w:t>
            </w:r>
          </w:p>
        </w:tc>
        <w:tc>
          <w:tcPr>
            <w:tcW w:w="360" w:type="dxa"/>
          </w:tcPr>
          <w:p w14:paraId="64A5414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C62B44" w14:textId="0C60215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392,168</w:t>
            </w:r>
          </w:p>
        </w:tc>
      </w:tr>
      <w:tr w:rsidR="00611EB4" w:rsidRPr="00E54552" w14:paraId="19139107" w14:textId="77777777" w:rsidTr="00A13CC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F6E3CC" w14:textId="45E78F12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008DDDDC" w14:textId="15B73D9C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297,666</w:t>
            </w:r>
          </w:p>
        </w:tc>
        <w:tc>
          <w:tcPr>
            <w:tcW w:w="270" w:type="dxa"/>
          </w:tcPr>
          <w:p w14:paraId="5D84DEBE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2041A" w14:textId="3B3B503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307,947</w:t>
            </w:r>
          </w:p>
        </w:tc>
        <w:tc>
          <w:tcPr>
            <w:tcW w:w="270" w:type="dxa"/>
          </w:tcPr>
          <w:p w14:paraId="44444006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8F336" w14:textId="0570A18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185,015</w:t>
            </w:r>
          </w:p>
        </w:tc>
        <w:tc>
          <w:tcPr>
            <w:tcW w:w="360" w:type="dxa"/>
          </w:tcPr>
          <w:p w14:paraId="3477079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867F" w14:textId="383CEB7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178,307</w:t>
            </w:r>
          </w:p>
        </w:tc>
      </w:tr>
      <w:tr w:rsidR="00611EB4" w:rsidRPr="00E54552" w14:paraId="53AE15D3" w14:textId="77777777" w:rsidTr="00A13CC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B98E1A6" w14:textId="391D3905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ค่าตัดจำหน่ายส่วนลด/ส่วนเกินจากตราสารหนี้</w:t>
            </w:r>
          </w:p>
        </w:tc>
        <w:tc>
          <w:tcPr>
            <w:tcW w:w="990" w:type="dxa"/>
            <w:vAlign w:val="bottom"/>
          </w:tcPr>
          <w:p w14:paraId="231571E7" w14:textId="31C34BA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4,530</w:t>
            </w:r>
          </w:p>
        </w:tc>
        <w:tc>
          <w:tcPr>
            <w:tcW w:w="270" w:type="dxa"/>
          </w:tcPr>
          <w:p w14:paraId="08BF612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F7594" w14:textId="2EB3C674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4,748</w:t>
            </w:r>
          </w:p>
        </w:tc>
        <w:tc>
          <w:tcPr>
            <w:tcW w:w="270" w:type="dxa"/>
          </w:tcPr>
          <w:p w14:paraId="534E8921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EF9314" w14:textId="4CF09A6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FEA22CF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46300C" w14:textId="6F61CEDC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EB4" w:rsidRPr="00E54552" w14:paraId="556B4067" w14:textId="77777777" w:rsidTr="00A13CC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AF79AF" w14:textId="51A2A903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  <w:vAlign w:val="bottom"/>
          </w:tcPr>
          <w:p w14:paraId="4CDBF4A2" w14:textId="2C3B5364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26,466</w:t>
            </w:r>
          </w:p>
        </w:tc>
        <w:tc>
          <w:tcPr>
            <w:tcW w:w="270" w:type="dxa"/>
          </w:tcPr>
          <w:p w14:paraId="2D44BE53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4636F7" w14:textId="0DB4F158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21,300</w:t>
            </w:r>
          </w:p>
        </w:tc>
        <w:tc>
          <w:tcPr>
            <w:tcW w:w="270" w:type="dxa"/>
          </w:tcPr>
          <w:p w14:paraId="3DB78024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BBB9D2" w14:textId="455FE7F0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(703)</w:t>
            </w:r>
          </w:p>
        </w:tc>
        <w:tc>
          <w:tcPr>
            <w:tcW w:w="360" w:type="dxa"/>
          </w:tcPr>
          <w:p w14:paraId="13D497D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1D1D2" w14:textId="27C8FB2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(8,744)</w:t>
            </w:r>
          </w:p>
        </w:tc>
      </w:tr>
      <w:tr w:rsidR="00611EB4" w:rsidRPr="00E54552" w14:paraId="30C46DD5" w14:textId="77777777" w:rsidTr="00DC6380">
        <w:trPr>
          <w:cantSplit/>
          <w:trHeight w:hRule="exact" w:val="695"/>
        </w:trPr>
        <w:tc>
          <w:tcPr>
            <w:tcW w:w="4590" w:type="dxa"/>
            <w:vAlign w:val="bottom"/>
          </w:tcPr>
          <w:p w14:paraId="71A70108" w14:textId="463519C1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</w:t>
            </w:r>
            <w:r w:rsidRPr="00E54552" w:rsidDel="008554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ขาดทุนจากการด้อยค่าเงินให้กู้ยืมแก่กิจการ</w:t>
            </w:r>
          </w:p>
          <w:p w14:paraId="68027806" w14:textId="29E3D944" w:rsidR="00611EB4" w:rsidRPr="00E54552" w:rsidRDefault="00611EB4" w:rsidP="00611EB4">
            <w:pPr>
              <w:ind w:left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1C35DA3" w14:textId="7AFADC7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108" w:right="-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EC1FC9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C5F99" w14:textId="75F8B74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B3C5AE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784674" w14:textId="0B51B476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360" w:type="dxa"/>
          </w:tcPr>
          <w:p w14:paraId="0233B7C5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1DBC10" w14:textId="7B6ADFF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(315)</w:t>
            </w:r>
          </w:p>
        </w:tc>
      </w:tr>
      <w:tr w:rsidR="00611EB4" w:rsidRPr="00E54552" w14:paraId="2AEACED8" w14:textId="77777777" w:rsidTr="00A13CC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78202DFC" w14:textId="40CDAA7C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 ขาดทุนจากการลดมูลค่าของสินค้าคงเหลือ</w:t>
            </w:r>
          </w:p>
        </w:tc>
        <w:tc>
          <w:tcPr>
            <w:tcW w:w="990" w:type="dxa"/>
            <w:vAlign w:val="bottom"/>
          </w:tcPr>
          <w:p w14:paraId="05911470" w14:textId="04E9E4A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107,930</w:t>
            </w:r>
          </w:p>
        </w:tc>
        <w:tc>
          <w:tcPr>
            <w:tcW w:w="270" w:type="dxa"/>
          </w:tcPr>
          <w:p w14:paraId="29C9B1C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5F5C3" w14:textId="7A597EC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(194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655)</w:t>
            </w:r>
          </w:p>
        </w:tc>
        <w:tc>
          <w:tcPr>
            <w:tcW w:w="270" w:type="dxa"/>
          </w:tcPr>
          <w:p w14:paraId="14A204D9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A0A57E" w14:textId="5884D74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(54,444)</w:t>
            </w:r>
          </w:p>
        </w:tc>
        <w:tc>
          <w:tcPr>
            <w:tcW w:w="360" w:type="dxa"/>
          </w:tcPr>
          <w:p w14:paraId="7BF99023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1B85DA" w14:textId="35E9EC5E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079</w:t>
            </w:r>
          </w:p>
        </w:tc>
      </w:tr>
      <w:tr w:rsidR="00611EB4" w:rsidRPr="00E54552" w14:paraId="662DE202" w14:textId="77777777" w:rsidTr="007E293C">
        <w:trPr>
          <w:cantSplit/>
          <w:trHeight w:hRule="exact" w:val="704"/>
        </w:trPr>
        <w:tc>
          <w:tcPr>
            <w:tcW w:w="4590" w:type="dxa"/>
            <w:vAlign w:val="bottom"/>
          </w:tcPr>
          <w:p w14:paraId="5A7F58DA" w14:textId="52A6A31B" w:rsidR="00611EB4" w:rsidRPr="00E54552" w:rsidRDefault="00611EB4" w:rsidP="00611EB4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ขาดทุนการด้อยค่าของที่ดิน อาคาร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และอุปกรณ์ </w:t>
            </w:r>
            <w:r w:rsidRPr="007E293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และสินทรัพย์ไม่มีตัวตน สุทธิ</w:t>
            </w:r>
          </w:p>
        </w:tc>
        <w:tc>
          <w:tcPr>
            <w:tcW w:w="990" w:type="dxa"/>
            <w:vAlign w:val="bottom"/>
          </w:tcPr>
          <w:p w14:paraId="62807D1C" w14:textId="1BF6BA7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108" w:right="-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17,111</w:t>
            </w:r>
          </w:p>
        </w:tc>
        <w:tc>
          <w:tcPr>
            <w:tcW w:w="270" w:type="dxa"/>
          </w:tcPr>
          <w:p w14:paraId="764C73CF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03C7D4" w14:textId="565D9129" w:rsidR="00611EB4" w:rsidRPr="007E293C" w:rsidRDefault="00611EB4" w:rsidP="007E2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left="-108" w:right="-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851</w:t>
            </w:r>
          </w:p>
        </w:tc>
        <w:tc>
          <w:tcPr>
            <w:tcW w:w="270" w:type="dxa"/>
          </w:tcPr>
          <w:p w14:paraId="22160521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CF993B" w14:textId="7B439269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43648E5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975893" w14:textId="7B9DADA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1EB4" w:rsidRPr="00E54552" w14:paraId="043D1AA2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3938D8A1" w14:textId="454BE908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  <w:vAlign w:val="bottom"/>
          </w:tcPr>
          <w:p w14:paraId="54DB6D4E" w14:textId="19B9856E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259,704</w:t>
            </w:r>
          </w:p>
        </w:tc>
        <w:tc>
          <w:tcPr>
            <w:tcW w:w="270" w:type="dxa"/>
          </w:tcPr>
          <w:p w14:paraId="00FD3AD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79E28" w14:textId="6AC3C689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449</w:t>
            </w:r>
          </w:p>
        </w:tc>
        <w:tc>
          <w:tcPr>
            <w:tcW w:w="270" w:type="dxa"/>
          </w:tcPr>
          <w:p w14:paraId="3E0B19A8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E41F0E" w14:textId="21783F3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94,875</w:t>
            </w:r>
          </w:p>
        </w:tc>
        <w:tc>
          <w:tcPr>
            <w:tcW w:w="360" w:type="dxa"/>
          </w:tcPr>
          <w:p w14:paraId="2C88362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923663" w14:textId="6AD52F43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045</w:t>
            </w:r>
          </w:p>
        </w:tc>
      </w:tr>
      <w:tr w:rsidR="00611EB4" w:rsidRPr="00E54552" w14:paraId="7C91CEDE" w14:textId="77777777" w:rsidTr="000D6605">
        <w:trPr>
          <w:cantSplit/>
          <w:trHeight w:hRule="exact" w:val="731"/>
        </w:trPr>
        <w:tc>
          <w:tcPr>
            <w:tcW w:w="4590" w:type="dxa"/>
            <w:vAlign w:val="bottom"/>
          </w:tcPr>
          <w:p w14:paraId="2386FF2A" w14:textId="52A30903" w:rsidR="00611EB4" w:rsidRPr="00E54552" w:rsidRDefault="00611EB4" w:rsidP="00611EB4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(กำไร) ขาดทุนจากการจำหน่ายและตัดจำหน่ายที่ดิน อาคารและอุปกรณ์ และสินทรัพย์ไม่มีตัวตน สุทธิ</w:t>
            </w:r>
          </w:p>
        </w:tc>
        <w:tc>
          <w:tcPr>
            <w:tcW w:w="990" w:type="dxa"/>
            <w:vAlign w:val="bottom"/>
          </w:tcPr>
          <w:p w14:paraId="0CF7A183" w14:textId="3043E693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(2,266)</w:t>
            </w:r>
          </w:p>
        </w:tc>
        <w:tc>
          <w:tcPr>
            <w:tcW w:w="270" w:type="dxa"/>
            <w:vAlign w:val="bottom"/>
          </w:tcPr>
          <w:p w14:paraId="12FBE6DC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453F5" w14:textId="62610313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9,682</w:t>
            </w:r>
          </w:p>
        </w:tc>
        <w:tc>
          <w:tcPr>
            <w:tcW w:w="270" w:type="dxa"/>
            <w:vAlign w:val="bottom"/>
          </w:tcPr>
          <w:p w14:paraId="40A5D1E1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718E3D" w14:textId="1D1ED144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(3,053)</w:t>
            </w:r>
          </w:p>
        </w:tc>
        <w:tc>
          <w:tcPr>
            <w:tcW w:w="360" w:type="dxa"/>
            <w:vAlign w:val="bottom"/>
          </w:tcPr>
          <w:p w14:paraId="036A8A6A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4CA63A" w14:textId="08F0F580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(594)</w:t>
            </w:r>
          </w:p>
        </w:tc>
      </w:tr>
      <w:tr w:rsidR="00611EB4" w:rsidRPr="00E54552" w14:paraId="4CAD2210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8F75724" w14:textId="76D4435A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293C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(กำไร) ขาดทุนจากการขายเงินลงทุน</w:t>
            </w:r>
          </w:p>
        </w:tc>
        <w:tc>
          <w:tcPr>
            <w:tcW w:w="990" w:type="dxa"/>
            <w:vAlign w:val="bottom"/>
          </w:tcPr>
          <w:p w14:paraId="13D6C803" w14:textId="37F15E29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(2,817)</w:t>
            </w:r>
          </w:p>
        </w:tc>
        <w:tc>
          <w:tcPr>
            <w:tcW w:w="270" w:type="dxa"/>
          </w:tcPr>
          <w:p w14:paraId="31C3DCF4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004984" w14:textId="3DA05E9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(69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207)</w:t>
            </w:r>
          </w:p>
        </w:tc>
        <w:tc>
          <w:tcPr>
            <w:tcW w:w="270" w:type="dxa"/>
          </w:tcPr>
          <w:p w14:paraId="201134B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20B35D" w14:textId="424EE9D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262,586</w:t>
            </w:r>
          </w:p>
        </w:tc>
        <w:tc>
          <w:tcPr>
            <w:tcW w:w="360" w:type="dxa"/>
          </w:tcPr>
          <w:p w14:paraId="348DD0ED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4DB48" w14:textId="675DD58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1EB4" w:rsidRPr="00E54552" w14:paraId="793C78DC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5D931EC" w14:textId="38A6582F" w:rsidR="00611EB4" w:rsidRPr="007E293C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990" w:type="dxa"/>
            <w:vAlign w:val="bottom"/>
          </w:tcPr>
          <w:p w14:paraId="185CFD75" w14:textId="41B60CA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(682,728)</w:t>
            </w:r>
          </w:p>
        </w:tc>
        <w:tc>
          <w:tcPr>
            <w:tcW w:w="270" w:type="dxa"/>
          </w:tcPr>
          <w:p w14:paraId="4274395C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95FAD" w14:textId="17AF9D06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(613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608)</w:t>
            </w:r>
          </w:p>
        </w:tc>
        <w:tc>
          <w:tcPr>
            <w:tcW w:w="270" w:type="dxa"/>
          </w:tcPr>
          <w:p w14:paraId="6B686735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4C43BB" w14:textId="686D58D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BCF30EE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94E5B0" w14:textId="68804EC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1EB4" w:rsidRPr="00E54552" w14:paraId="5A4DCED7" w14:textId="77777777" w:rsidTr="00723922">
        <w:trPr>
          <w:cantSplit/>
          <w:trHeight w:hRule="exact" w:val="758"/>
        </w:trPr>
        <w:tc>
          <w:tcPr>
            <w:tcW w:w="4590" w:type="dxa"/>
            <w:vAlign w:val="bottom"/>
          </w:tcPr>
          <w:p w14:paraId="17FA52A3" w14:textId="7744442F" w:rsidR="00611EB4" w:rsidRPr="00E54552" w:rsidRDefault="00611EB4" w:rsidP="007E293C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การปรับปรุงมูลค่ายุติธรรมเงินลงทุนที่วัดมูลค่ายุติธรรมผ่านกำไรขาดทุน</w:t>
            </w:r>
          </w:p>
        </w:tc>
        <w:tc>
          <w:tcPr>
            <w:tcW w:w="990" w:type="dxa"/>
            <w:vAlign w:val="bottom"/>
          </w:tcPr>
          <w:p w14:paraId="7940FF25" w14:textId="00115B7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(3,013)</w:t>
            </w:r>
          </w:p>
        </w:tc>
        <w:tc>
          <w:tcPr>
            <w:tcW w:w="270" w:type="dxa"/>
          </w:tcPr>
          <w:p w14:paraId="4D8916A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376B13" w14:textId="430A38F1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330)</w:t>
            </w:r>
          </w:p>
        </w:tc>
        <w:tc>
          <w:tcPr>
            <w:tcW w:w="270" w:type="dxa"/>
          </w:tcPr>
          <w:p w14:paraId="2C138049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2D35D5" w14:textId="45F5D60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876E08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7394E7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908513" w14:textId="26923E7A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1EB4" w:rsidRPr="00E54552" w14:paraId="62FF03F9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212F364" w14:textId="0143456A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 สุทธิ</w:t>
            </w:r>
          </w:p>
        </w:tc>
        <w:tc>
          <w:tcPr>
            <w:tcW w:w="990" w:type="dxa"/>
            <w:vAlign w:val="bottom"/>
          </w:tcPr>
          <w:p w14:paraId="4C10081D" w14:textId="34EF699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2,493,131</w:t>
            </w:r>
          </w:p>
        </w:tc>
        <w:tc>
          <w:tcPr>
            <w:tcW w:w="270" w:type="dxa"/>
          </w:tcPr>
          <w:p w14:paraId="1E1410A3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EF75D" w14:textId="36D5F818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638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990)</w:t>
            </w:r>
          </w:p>
        </w:tc>
        <w:tc>
          <w:tcPr>
            <w:tcW w:w="270" w:type="dxa"/>
          </w:tcPr>
          <w:p w14:paraId="58F45C76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C051E" w14:textId="03205436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2,911,961</w:t>
            </w:r>
          </w:p>
        </w:tc>
        <w:tc>
          <w:tcPr>
            <w:tcW w:w="360" w:type="dxa"/>
          </w:tcPr>
          <w:p w14:paraId="63AD301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1B5E58" w14:textId="049A9DE0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202)</w:t>
            </w:r>
          </w:p>
        </w:tc>
      </w:tr>
      <w:tr w:rsidR="00611EB4" w:rsidRPr="00E54552" w14:paraId="34A6680C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C9FF210" w14:textId="4240B485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) </w:t>
            </w: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90" w:type="dxa"/>
            <w:vAlign w:val="bottom"/>
          </w:tcPr>
          <w:p w14:paraId="6F16016A" w14:textId="5FB2422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(1,820,435)</w:t>
            </w:r>
          </w:p>
        </w:tc>
        <w:tc>
          <w:tcPr>
            <w:tcW w:w="270" w:type="dxa"/>
          </w:tcPr>
          <w:p w14:paraId="3A4122CA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06CC8" w14:textId="6BF4C61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  <w:r w:rsidRPr="007E29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345</w:t>
            </w:r>
          </w:p>
        </w:tc>
        <w:tc>
          <w:tcPr>
            <w:tcW w:w="270" w:type="dxa"/>
          </w:tcPr>
          <w:p w14:paraId="0FBA26DA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7125C6" w14:textId="0A4B5FA8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(1,194,932)</w:t>
            </w:r>
          </w:p>
        </w:tc>
        <w:tc>
          <w:tcPr>
            <w:tcW w:w="360" w:type="dxa"/>
          </w:tcPr>
          <w:p w14:paraId="56C3200E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18E22" w14:textId="3DF5664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962,946</w:t>
            </w:r>
          </w:p>
        </w:tc>
      </w:tr>
      <w:tr w:rsidR="00611EB4" w:rsidRPr="00E54552" w14:paraId="34365309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40ED822" w14:textId="45FE278C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  <w:vAlign w:val="center"/>
          </w:tcPr>
          <w:p w14:paraId="68865908" w14:textId="54A1F05F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(2,688)</w:t>
            </w:r>
          </w:p>
        </w:tc>
        <w:tc>
          <w:tcPr>
            <w:tcW w:w="270" w:type="dxa"/>
          </w:tcPr>
          <w:p w14:paraId="05126918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66163" w14:textId="10434F4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270" w:type="dxa"/>
          </w:tcPr>
          <w:p w14:paraId="42E2D820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8A1034" w14:textId="08A160D1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(12,507,368)</w:t>
            </w:r>
          </w:p>
        </w:tc>
        <w:tc>
          <w:tcPr>
            <w:tcW w:w="360" w:type="dxa"/>
          </w:tcPr>
          <w:p w14:paraId="329C66C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053A9" w14:textId="7016471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(4,454,548)</w:t>
            </w:r>
          </w:p>
        </w:tc>
      </w:tr>
      <w:tr w:rsidR="00611EB4" w:rsidRPr="00E54552" w14:paraId="7C62C594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6A33F18" w14:textId="02E0A477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vAlign w:val="center"/>
          </w:tcPr>
          <w:p w14:paraId="0FB8265B" w14:textId="638F4A8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1,766,943</w:t>
            </w:r>
          </w:p>
        </w:tc>
        <w:tc>
          <w:tcPr>
            <w:tcW w:w="270" w:type="dxa"/>
          </w:tcPr>
          <w:p w14:paraId="26A43219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2B60A" w14:textId="65EEF5AA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1,894,547</w:t>
            </w:r>
          </w:p>
        </w:tc>
        <w:tc>
          <w:tcPr>
            <w:tcW w:w="270" w:type="dxa"/>
          </w:tcPr>
          <w:p w14:paraId="42AE3FA7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CAEFA" w14:textId="320BDF8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1,576,329</w:t>
            </w:r>
          </w:p>
        </w:tc>
        <w:tc>
          <w:tcPr>
            <w:tcW w:w="360" w:type="dxa"/>
          </w:tcPr>
          <w:p w14:paraId="14618756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1B1E6" w14:textId="60DBEEB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1,578,567</w:t>
            </w:r>
          </w:p>
        </w:tc>
      </w:tr>
      <w:tr w:rsidR="00611EB4" w:rsidRPr="00E54552" w14:paraId="79E53A43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48519974" w14:textId="591DB650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vAlign w:val="center"/>
          </w:tcPr>
          <w:p w14:paraId="7D78E2E2" w14:textId="0B2BB521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(274,663)</w:t>
            </w:r>
          </w:p>
        </w:tc>
        <w:tc>
          <w:tcPr>
            <w:tcW w:w="270" w:type="dxa"/>
          </w:tcPr>
          <w:p w14:paraId="21A4FFF3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BCCE4" w14:textId="695112A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(358,100)</w:t>
            </w:r>
          </w:p>
        </w:tc>
        <w:tc>
          <w:tcPr>
            <w:tcW w:w="270" w:type="dxa"/>
          </w:tcPr>
          <w:p w14:paraId="43F028D6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5B63B2" w14:textId="0C8BE032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(1,343,789)</w:t>
            </w:r>
          </w:p>
        </w:tc>
        <w:tc>
          <w:tcPr>
            <w:tcW w:w="360" w:type="dxa"/>
          </w:tcPr>
          <w:p w14:paraId="200C8838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D29D32" w14:textId="64E90D0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(1,698,866)</w:t>
            </w:r>
          </w:p>
        </w:tc>
      </w:tr>
      <w:tr w:rsidR="00611EB4" w:rsidRPr="00E54552" w14:paraId="5D46156B" w14:textId="77777777" w:rsidTr="00723922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69AE055F" w14:textId="1C0CBBDE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293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110CBD" w14:textId="26D0656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2298D6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E0BFB" w14:textId="12C5AFDD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42E658B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FA324F" w14:textId="6D24A50B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68A5A3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A74D1C" w14:textId="23DF379E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sz w:val="28"/>
                <w:szCs w:val="28"/>
              </w:rPr>
              <w:t>(267,112)</w:t>
            </w:r>
          </w:p>
        </w:tc>
      </w:tr>
      <w:tr w:rsidR="00611EB4" w:rsidRPr="00E54552" w14:paraId="0B1B0BE8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1D9533A" w14:textId="06C63592" w:rsidR="00611EB4" w:rsidRPr="00E54552" w:rsidRDefault="00611EB4" w:rsidP="00611EB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5455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A9BE" w14:textId="19B5C393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5,031,749</w:t>
            </w:r>
          </w:p>
        </w:tc>
        <w:tc>
          <w:tcPr>
            <w:tcW w:w="270" w:type="dxa"/>
          </w:tcPr>
          <w:p w14:paraId="162EB76A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2BBC" w14:textId="04E47965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219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130</w:t>
            </w:r>
          </w:p>
        </w:tc>
        <w:tc>
          <w:tcPr>
            <w:tcW w:w="270" w:type="dxa"/>
          </w:tcPr>
          <w:p w14:paraId="277D970D" w14:textId="7777777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899B4" w14:textId="3091B587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(9,706,337)</w:t>
            </w:r>
          </w:p>
        </w:tc>
        <w:tc>
          <w:tcPr>
            <w:tcW w:w="360" w:type="dxa"/>
          </w:tcPr>
          <w:p w14:paraId="02CD48EA" w14:textId="77777777" w:rsidR="00611EB4" w:rsidRPr="00E54552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E72B" w14:textId="5E87DAC4" w:rsidR="00611EB4" w:rsidRPr="007E293C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(5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652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E29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269)</w:t>
            </w:r>
          </w:p>
        </w:tc>
      </w:tr>
    </w:tbl>
    <w:p w14:paraId="58227256" w14:textId="77777777" w:rsidR="006804B1" w:rsidRDefault="006804B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6CF1D2F" w14:textId="7E29E9DC" w:rsidR="0057132D" w:rsidRDefault="0057132D"/>
    <w:p w14:paraId="7BD0C058" w14:textId="77777777" w:rsidR="000C726B" w:rsidRDefault="000C726B"/>
    <w:p w14:paraId="3457E074" w14:textId="77777777" w:rsidR="000C726B" w:rsidRDefault="000C726B">
      <w:pPr>
        <w:rPr>
          <w:rFonts w:cstheme="minorBidi"/>
        </w:rPr>
      </w:pPr>
    </w:p>
    <w:p w14:paraId="5418E266" w14:textId="77777777" w:rsidR="00611EB4" w:rsidRPr="00611EB4" w:rsidRDefault="00611EB4">
      <w:pPr>
        <w:rPr>
          <w:rFonts w:cstheme="minorBidi"/>
        </w:rPr>
      </w:pPr>
    </w:p>
    <w:tbl>
      <w:tblPr>
        <w:tblpPr w:leftFromText="180" w:rightFromText="180" w:vertAnchor="text" w:horzAnchor="page" w:tblpX="1585" w:tblpY="152"/>
        <w:tblW w:w="9725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270"/>
        <w:gridCol w:w="1084"/>
        <w:gridCol w:w="270"/>
        <w:gridCol w:w="1080"/>
        <w:gridCol w:w="270"/>
        <w:gridCol w:w="1081"/>
      </w:tblGrid>
      <w:tr w:rsidR="00A719AA" w:rsidRPr="002E2A8B" w14:paraId="76B5166B" w14:textId="77777777" w:rsidTr="00113762">
        <w:trPr>
          <w:cantSplit/>
          <w:trHeight w:val="338"/>
        </w:trPr>
        <w:tc>
          <w:tcPr>
            <w:tcW w:w="4590" w:type="dxa"/>
          </w:tcPr>
          <w:p w14:paraId="2BC38033" w14:textId="47F90204" w:rsidR="00A719AA" w:rsidRPr="007E05F0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0619EDBC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BC20A88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4E1AD6F3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35F46" w:rsidRPr="002E2A8B" w14:paraId="40E1EF7D" w14:textId="77777777" w:rsidTr="00240363">
        <w:trPr>
          <w:cantSplit/>
          <w:trHeight w:val="348"/>
        </w:trPr>
        <w:tc>
          <w:tcPr>
            <w:tcW w:w="4590" w:type="dxa"/>
          </w:tcPr>
          <w:p w14:paraId="1C2A0787" w14:textId="44FF0119" w:rsidR="00835F46" w:rsidRPr="007E05F0" w:rsidRDefault="00771123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7112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Pr="00771123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</w:t>
            </w:r>
            <w:r w:rsidRPr="0077112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</w:t>
            </w:r>
            <w:r w:rsidRPr="00771123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้า</w:t>
            </w:r>
            <w:r w:rsidRPr="0077112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7112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771123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</w:t>
            </w:r>
            <w:r w:rsidRPr="0077112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ยน</w:t>
            </w:r>
          </w:p>
        </w:tc>
        <w:tc>
          <w:tcPr>
            <w:tcW w:w="1080" w:type="dxa"/>
            <w:vAlign w:val="bottom"/>
          </w:tcPr>
          <w:p w14:paraId="136F74E0" w14:textId="5398300D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35E37D02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33F8213" w14:textId="70B5269A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66E16A0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66DE8E" w14:textId="508F7BB6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0D74ACAE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0114070" w14:textId="62ACC9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835F46" w:rsidRPr="002E2A8B" w14:paraId="57675350" w14:textId="77777777" w:rsidTr="00113762">
        <w:trPr>
          <w:cantSplit/>
          <w:trHeight w:val="338"/>
        </w:trPr>
        <w:tc>
          <w:tcPr>
            <w:tcW w:w="4590" w:type="dxa"/>
          </w:tcPr>
          <w:p w14:paraId="36AD7058" w14:textId="77777777" w:rsidR="00835F46" w:rsidRPr="007E05F0" w:rsidRDefault="00835F46" w:rsidP="00835F46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6BBA2F5" w14:textId="77777777" w:rsidR="00835F46" w:rsidRPr="007E05F0" w:rsidRDefault="00835F46" w:rsidP="00835F46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35F46" w:rsidRPr="002E2A8B" w14:paraId="3376A040" w14:textId="77777777" w:rsidTr="00240363">
        <w:trPr>
          <w:cantSplit/>
          <w:trHeight w:val="338"/>
        </w:trPr>
        <w:tc>
          <w:tcPr>
            <w:tcW w:w="4590" w:type="dxa"/>
            <w:vAlign w:val="bottom"/>
          </w:tcPr>
          <w:p w14:paraId="31F41AC0" w14:textId="77777777" w:rsidR="00835F46" w:rsidRPr="007E05F0" w:rsidRDefault="00835F46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vAlign w:val="bottom"/>
          </w:tcPr>
          <w:p w14:paraId="7CB306CC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18B22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D774753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F82E2A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0FFA91" w14:textId="77777777" w:rsidR="00835F46" w:rsidRPr="007E05F0" w:rsidRDefault="00835F46" w:rsidP="008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C6970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235C29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611EB4" w:rsidRPr="002E2A8B" w14:paraId="425463BF" w14:textId="77777777" w:rsidTr="001D6A1C">
        <w:trPr>
          <w:cantSplit/>
          <w:trHeight w:val="338"/>
        </w:trPr>
        <w:tc>
          <w:tcPr>
            <w:tcW w:w="4590" w:type="dxa"/>
            <w:vAlign w:val="bottom"/>
          </w:tcPr>
          <w:p w14:paraId="68EE9415" w14:textId="4EBA7735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3B3EBDB" w14:textId="3C9C4011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725,662</w:t>
            </w:r>
          </w:p>
        </w:tc>
        <w:tc>
          <w:tcPr>
            <w:tcW w:w="270" w:type="dxa"/>
          </w:tcPr>
          <w:p w14:paraId="486BFE8F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2119128" w14:textId="2EFFAAF6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(1,189,022)</w:t>
            </w:r>
          </w:p>
        </w:tc>
        <w:tc>
          <w:tcPr>
            <w:tcW w:w="270" w:type="dxa"/>
          </w:tcPr>
          <w:p w14:paraId="26FAAA3D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19FA1" w14:textId="787B6799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30,494</w:t>
            </w:r>
          </w:p>
        </w:tc>
        <w:tc>
          <w:tcPr>
            <w:tcW w:w="270" w:type="dxa"/>
          </w:tcPr>
          <w:p w14:paraId="3135C98B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819C41" w14:textId="4E2DCB4C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253,283</w:t>
            </w:r>
          </w:p>
        </w:tc>
      </w:tr>
      <w:tr w:rsidR="00611EB4" w:rsidRPr="002E2A8B" w14:paraId="7A1330D0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3A837339" w14:textId="627C03EB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สินค้าคงเหลือ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FE82D91" w14:textId="57451F99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(1,067,461)</w:t>
            </w:r>
          </w:p>
        </w:tc>
        <w:tc>
          <w:tcPr>
            <w:tcW w:w="270" w:type="dxa"/>
          </w:tcPr>
          <w:p w14:paraId="6929080A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62644D7" w14:textId="590B8941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4,848,211</w:t>
            </w:r>
          </w:p>
        </w:tc>
        <w:tc>
          <w:tcPr>
            <w:tcW w:w="270" w:type="dxa"/>
          </w:tcPr>
          <w:p w14:paraId="652BEACF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DBE6F5" w14:textId="31425005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998,698</w:t>
            </w:r>
          </w:p>
        </w:tc>
        <w:tc>
          <w:tcPr>
            <w:tcW w:w="270" w:type="dxa"/>
          </w:tcPr>
          <w:p w14:paraId="6F382416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57CD4D16" w14:textId="343A7D84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1,043,081</w:t>
            </w:r>
          </w:p>
        </w:tc>
      </w:tr>
      <w:tr w:rsidR="00611EB4" w:rsidRPr="002E2A8B" w14:paraId="37D8E6A0" w14:textId="77777777" w:rsidTr="001D6A1C">
        <w:trPr>
          <w:cantSplit/>
          <w:trHeight w:val="329"/>
        </w:trPr>
        <w:tc>
          <w:tcPr>
            <w:tcW w:w="4590" w:type="dxa"/>
            <w:vAlign w:val="bottom"/>
          </w:tcPr>
          <w:p w14:paraId="4D448403" w14:textId="4AAF3C24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สินทรัพย์หมุนเวียนอื่น (เพิ่มขึ้น) ลดลง </w:t>
            </w:r>
          </w:p>
        </w:tc>
        <w:tc>
          <w:tcPr>
            <w:tcW w:w="1080" w:type="dxa"/>
            <w:vAlign w:val="center"/>
          </w:tcPr>
          <w:p w14:paraId="58894905" w14:textId="11DA02B5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(264,154)</w:t>
            </w:r>
          </w:p>
        </w:tc>
        <w:tc>
          <w:tcPr>
            <w:tcW w:w="270" w:type="dxa"/>
          </w:tcPr>
          <w:p w14:paraId="25C32E2B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CEE9EF" w14:textId="74240676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(30,424)</w:t>
            </w:r>
          </w:p>
        </w:tc>
        <w:tc>
          <w:tcPr>
            <w:tcW w:w="270" w:type="dxa"/>
          </w:tcPr>
          <w:p w14:paraId="5BF14625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1CEEDA" w14:textId="580497F9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9,506</w:t>
            </w:r>
          </w:p>
        </w:tc>
        <w:tc>
          <w:tcPr>
            <w:tcW w:w="270" w:type="dxa"/>
          </w:tcPr>
          <w:p w14:paraId="3B04133D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2662D02C" w14:textId="3FE4ADA5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(53,986)</w:t>
            </w:r>
          </w:p>
        </w:tc>
      </w:tr>
      <w:tr w:rsidR="00611EB4" w:rsidRPr="002E2A8B" w14:paraId="53B1D669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17145C46" w14:textId="3FA30EE4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ง</w:t>
            </w:r>
          </w:p>
        </w:tc>
        <w:tc>
          <w:tcPr>
            <w:tcW w:w="1080" w:type="dxa"/>
            <w:vAlign w:val="bottom"/>
          </w:tcPr>
          <w:p w14:paraId="03249C3C" w14:textId="73A69039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(98,061)</w:t>
            </w:r>
          </w:p>
        </w:tc>
        <w:tc>
          <w:tcPr>
            <w:tcW w:w="270" w:type="dxa"/>
          </w:tcPr>
          <w:p w14:paraId="2E8A631E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E094E05" w14:textId="458411AF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52,806</w:t>
            </w:r>
          </w:p>
        </w:tc>
        <w:tc>
          <w:tcPr>
            <w:tcW w:w="270" w:type="dxa"/>
          </w:tcPr>
          <w:p w14:paraId="1602D150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24A615" w14:textId="43470239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(181)</w:t>
            </w:r>
          </w:p>
        </w:tc>
        <w:tc>
          <w:tcPr>
            <w:tcW w:w="270" w:type="dxa"/>
          </w:tcPr>
          <w:p w14:paraId="6A043A0F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3F3447C3" w14:textId="1BC89343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4,938</w:t>
            </w:r>
          </w:p>
        </w:tc>
      </w:tr>
      <w:tr w:rsidR="00611EB4" w:rsidRPr="002E2A8B" w14:paraId="18486886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687B5A6D" w14:textId="7D2A1078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เจ้าหนี้การค้าและเจ้าหนี้อื่นลดลง</w:t>
            </w:r>
          </w:p>
        </w:tc>
        <w:tc>
          <w:tcPr>
            <w:tcW w:w="1080" w:type="dxa"/>
            <w:vAlign w:val="bottom"/>
          </w:tcPr>
          <w:p w14:paraId="5F48F118" w14:textId="57F7DCEE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(1,671,046)</w:t>
            </w:r>
          </w:p>
        </w:tc>
        <w:tc>
          <w:tcPr>
            <w:tcW w:w="270" w:type="dxa"/>
          </w:tcPr>
          <w:p w14:paraId="0C561C55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E89B0F5" w14:textId="08595FF4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(435,832)</w:t>
            </w:r>
          </w:p>
        </w:tc>
        <w:tc>
          <w:tcPr>
            <w:tcW w:w="270" w:type="dxa"/>
          </w:tcPr>
          <w:p w14:paraId="63569D2A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D83F42" w14:textId="162D2B96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(213,761)</w:t>
            </w:r>
          </w:p>
        </w:tc>
        <w:tc>
          <w:tcPr>
            <w:tcW w:w="270" w:type="dxa"/>
          </w:tcPr>
          <w:p w14:paraId="5EFF8923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C3CEC78" w14:textId="68B2473A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(600,538)</w:t>
            </w:r>
          </w:p>
        </w:tc>
      </w:tr>
      <w:tr w:rsidR="00611EB4" w:rsidRPr="002E2A8B" w14:paraId="3FEEAA1D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2CDEA79C" w14:textId="20BF60F8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74D0D7B9" w14:textId="5AE38AF9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(113,924)</w:t>
            </w:r>
          </w:p>
        </w:tc>
        <w:tc>
          <w:tcPr>
            <w:tcW w:w="270" w:type="dxa"/>
          </w:tcPr>
          <w:p w14:paraId="0AF0BC10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06B5BFF" w14:textId="3504AB17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(81,098)</w:t>
            </w:r>
          </w:p>
        </w:tc>
        <w:tc>
          <w:tcPr>
            <w:tcW w:w="270" w:type="dxa"/>
          </w:tcPr>
          <w:p w14:paraId="41B52997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E096B88" w14:textId="5DEDDC0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113,814</w:t>
            </w:r>
          </w:p>
        </w:tc>
        <w:tc>
          <w:tcPr>
            <w:tcW w:w="270" w:type="dxa"/>
          </w:tcPr>
          <w:p w14:paraId="2A6F2CE7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61A745C" w14:textId="748F6784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68,147</w:t>
            </w:r>
          </w:p>
        </w:tc>
      </w:tr>
      <w:tr w:rsidR="00611EB4" w:rsidRPr="002E2A8B" w14:paraId="296A6232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4200F952" w14:textId="2761A517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A699003" w14:textId="66575D9A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98,338</w:t>
            </w:r>
          </w:p>
        </w:tc>
        <w:tc>
          <w:tcPr>
            <w:tcW w:w="270" w:type="dxa"/>
          </w:tcPr>
          <w:p w14:paraId="7EC69907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E9AEDC" w14:textId="027EF6DC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(12,979)</w:t>
            </w:r>
          </w:p>
        </w:tc>
        <w:tc>
          <w:tcPr>
            <w:tcW w:w="270" w:type="dxa"/>
          </w:tcPr>
          <w:p w14:paraId="56E5F793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57B172" w14:textId="091EDDC6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3,512</w:t>
            </w:r>
          </w:p>
        </w:tc>
        <w:tc>
          <w:tcPr>
            <w:tcW w:w="270" w:type="dxa"/>
          </w:tcPr>
          <w:p w14:paraId="723F4398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0110E9E" w14:textId="0C494595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40,048</w:t>
            </w:r>
          </w:p>
        </w:tc>
      </w:tr>
      <w:tr w:rsidR="00611EB4" w:rsidRPr="002E2A8B" w14:paraId="7090A888" w14:textId="77777777" w:rsidTr="001D6A1C">
        <w:trPr>
          <w:cantSplit/>
          <w:trHeight w:val="320"/>
        </w:trPr>
        <w:tc>
          <w:tcPr>
            <w:tcW w:w="4590" w:type="dxa"/>
            <w:vAlign w:val="bottom"/>
          </w:tcPr>
          <w:p w14:paraId="7145E4BD" w14:textId="68071BD9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652691" w14:textId="40AED368" w:rsidR="00611EB4" w:rsidRPr="00113762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(93,871)</w:t>
            </w:r>
          </w:p>
        </w:tc>
        <w:tc>
          <w:tcPr>
            <w:tcW w:w="270" w:type="dxa"/>
          </w:tcPr>
          <w:p w14:paraId="40853E8D" w14:textId="77777777" w:rsidR="00611EB4" w:rsidRPr="00E0244D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BD71B3" w14:textId="7B5CF701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(60,894)</w:t>
            </w:r>
          </w:p>
        </w:tc>
        <w:tc>
          <w:tcPr>
            <w:tcW w:w="270" w:type="dxa"/>
          </w:tcPr>
          <w:p w14:paraId="48BFCEFF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74E6DB" w14:textId="002EB79F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(36,138)</w:t>
            </w:r>
          </w:p>
        </w:tc>
        <w:tc>
          <w:tcPr>
            <w:tcW w:w="270" w:type="dxa"/>
          </w:tcPr>
          <w:p w14:paraId="7CC90758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72BA61E" w14:textId="603ABCAE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(23,592)</w:t>
            </w:r>
          </w:p>
        </w:tc>
      </w:tr>
      <w:tr w:rsidR="00611EB4" w:rsidRPr="002E2A8B" w14:paraId="0AD47F48" w14:textId="77777777" w:rsidTr="002B1342">
        <w:trPr>
          <w:cantSplit/>
          <w:trHeight w:val="320"/>
        </w:trPr>
        <w:tc>
          <w:tcPr>
            <w:tcW w:w="4590" w:type="dxa"/>
            <w:vAlign w:val="bottom"/>
          </w:tcPr>
          <w:p w14:paraId="789E6F3A" w14:textId="73C45262" w:rsidR="00611EB4" w:rsidRPr="007E05F0" w:rsidRDefault="00611EB4" w:rsidP="00611EB4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DEDCB" w14:textId="0DF11D4B" w:rsidR="00611EB4" w:rsidRPr="00563506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(2,484,517)</w:t>
            </w:r>
          </w:p>
        </w:tc>
        <w:tc>
          <w:tcPr>
            <w:tcW w:w="270" w:type="dxa"/>
          </w:tcPr>
          <w:p w14:paraId="243869FA" w14:textId="77777777" w:rsidR="00611EB4" w:rsidRPr="00611EB4" w:rsidRDefault="00611EB4" w:rsidP="0061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72"/>
              <w:contextualSpacing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3465E95" w14:textId="29762E65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3</w:t>
            </w: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090</w:t>
            </w: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768</w:t>
            </w:r>
          </w:p>
        </w:tc>
        <w:tc>
          <w:tcPr>
            <w:tcW w:w="270" w:type="dxa"/>
          </w:tcPr>
          <w:p w14:paraId="5DA74DE6" w14:textId="77777777" w:rsidR="00611EB4" w:rsidRPr="00611EB4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44D3D" w14:textId="1B46F534" w:rsidR="00611EB4" w:rsidRPr="00C224A9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905,944</w:t>
            </w:r>
          </w:p>
        </w:tc>
        <w:tc>
          <w:tcPr>
            <w:tcW w:w="270" w:type="dxa"/>
          </w:tcPr>
          <w:p w14:paraId="00F41174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E4E3F05" w14:textId="7135D7C4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731,381</w:t>
            </w:r>
          </w:p>
        </w:tc>
      </w:tr>
      <w:tr w:rsidR="00611EB4" w:rsidRPr="002E2A8B" w14:paraId="628B45A0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1523B1AE" w14:textId="77777777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642B1B" w14:textId="7777777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66032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13534E5" w14:textId="7777777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B055E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49A843" w14:textId="7777777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8E642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A365C9A" w14:textId="7777777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611EB4" w:rsidRPr="002E2A8B" w14:paraId="4EE5B370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13FB087C" w14:textId="77777777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ำไรก่อนภาษีเงินได้</w:t>
            </w:r>
          </w:p>
        </w:tc>
        <w:tc>
          <w:tcPr>
            <w:tcW w:w="1080" w:type="dxa"/>
            <w:vAlign w:val="bottom"/>
          </w:tcPr>
          <w:p w14:paraId="20812C1B" w14:textId="75FD77EC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4,306,701</w:t>
            </w:r>
          </w:p>
        </w:tc>
        <w:tc>
          <w:tcPr>
            <w:tcW w:w="270" w:type="dxa"/>
          </w:tcPr>
          <w:p w14:paraId="1685BDFC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D62C8A" w14:textId="44857131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5,000,304</w:t>
            </w:r>
          </w:p>
        </w:tc>
        <w:tc>
          <w:tcPr>
            <w:tcW w:w="270" w:type="dxa"/>
          </w:tcPr>
          <w:p w14:paraId="6A776240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013354" w14:textId="0C398657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10,243,761</w:t>
            </w:r>
          </w:p>
        </w:tc>
        <w:tc>
          <w:tcPr>
            <w:tcW w:w="270" w:type="dxa"/>
          </w:tcPr>
          <w:p w14:paraId="261ADD95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FB35C38" w14:textId="44ADBB29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4,557,725</w:t>
            </w:r>
          </w:p>
        </w:tc>
      </w:tr>
      <w:tr w:rsidR="00611EB4" w:rsidRPr="002E2A8B" w14:paraId="750E15F1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5D219EE3" w14:textId="77777777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80" w:type="dxa"/>
            <w:vAlign w:val="bottom"/>
          </w:tcPr>
          <w:p w14:paraId="6DD94414" w14:textId="17EE82FC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5,031,749</w:t>
            </w:r>
          </w:p>
        </w:tc>
        <w:tc>
          <w:tcPr>
            <w:tcW w:w="270" w:type="dxa"/>
          </w:tcPr>
          <w:p w14:paraId="43159665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E378685" w14:textId="10C30D74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2,219,130</w:t>
            </w:r>
          </w:p>
        </w:tc>
        <w:tc>
          <w:tcPr>
            <w:tcW w:w="270" w:type="dxa"/>
          </w:tcPr>
          <w:p w14:paraId="23307063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4582A" w14:textId="15E36D2F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(9,706,337)</w:t>
            </w:r>
          </w:p>
        </w:tc>
        <w:tc>
          <w:tcPr>
            <w:tcW w:w="270" w:type="dxa"/>
          </w:tcPr>
          <w:p w14:paraId="02C700B4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72AAC5" w14:textId="76E0FAFA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(5,652,269)</w:t>
            </w:r>
          </w:p>
        </w:tc>
      </w:tr>
      <w:tr w:rsidR="00611EB4" w:rsidRPr="002E2A8B" w14:paraId="285CC3A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386CAF3E" w14:textId="77777777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8BBE8E" w14:textId="3423C6E7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(2,484,517)</w:t>
            </w:r>
          </w:p>
        </w:tc>
        <w:tc>
          <w:tcPr>
            <w:tcW w:w="270" w:type="dxa"/>
          </w:tcPr>
          <w:p w14:paraId="581A300A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FB1E365" w14:textId="47DD415B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3,090,768</w:t>
            </w:r>
          </w:p>
        </w:tc>
        <w:tc>
          <w:tcPr>
            <w:tcW w:w="270" w:type="dxa"/>
          </w:tcPr>
          <w:p w14:paraId="666D8BE1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9C300D" w14:textId="50E052AE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905,944</w:t>
            </w:r>
          </w:p>
        </w:tc>
        <w:tc>
          <w:tcPr>
            <w:tcW w:w="270" w:type="dxa"/>
          </w:tcPr>
          <w:p w14:paraId="69EC191E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8C8F28" w14:textId="6B580A22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731,381</w:t>
            </w:r>
          </w:p>
        </w:tc>
      </w:tr>
      <w:tr w:rsidR="00611EB4" w:rsidRPr="002E2A8B" w14:paraId="7A13C51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09CABA82" w14:textId="2675653F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เงินสดได้มา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</w:t>
            </w:r>
            <w:r w:rsidR="009C6765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</w:t>
            </w:r>
            <w:r w:rsidR="009C6765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="009C6765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ใช้ไปใน</w:t>
            </w:r>
            <w:r w:rsidR="009C6765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1C2BA" w14:textId="5B925F16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6,853,933</w:t>
            </w:r>
          </w:p>
        </w:tc>
        <w:tc>
          <w:tcPr>
            <w:tcW w:w="270" w:type="dxa"/>
          </w:tcPr>
          <w:p w14:paraId="5E782792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292E940" w14:textId="2807F16D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10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310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202</w:t>
            </w:r>
          </w:p>
        </w:tc>
        <w:tc>
          <w:tcPr>
            <w:tcW w:w="270" w:type="dxa"/>
          </w:tcPr>
          <w:p w14:paraId="190B1498" w14:textId="77777777" w:rsidR="00611EB4" w:rsidRPr="007E05F0" w:rsidRDefault="00611EB4" w:rsidP="00611EB4">
            <w:pPr>
              <w:tabs>
                <w:tab w:val="clear" w:pos="227"/>
                <w:tab w:val="left" w:pos="122"/>
              </w:tabs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1C49D" w14:textId="48D0B64D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1,443,368</w:t>
            </w:r>
          </w:p>
        </w:tc>
        <w:tc>
          <w:tcPr>
            <w:tcW w:w="270" w:type="dxa"/>
          </w:tcPr>
          <w:p w14:paraId="7F809A1E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3A55DFF" w14:textId="5CDDD5E2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(363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E9235C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163)</w:t>
            </w:r>
          </w:p>
        </w:tc>
      </w:tr>
      <w:tr w:rsidR="00611EB4" w:rsidRPr="002E2A8B" w14:paraId="2D440DC8" w14:textId="77777777" w:rsidTr="00E85DF3">
        <w:trPr>
          <w:cantSplit/>
          <w:trHeight w:val="320"/>
        </w:trPr>
        <w:tc>
          <w:tcPr>
            <w:tcW w:w="4590" w:type="dxa"/>
            <w:vAlign w:val="bottom"/>
          </w:tcPr>
          <w:p w14:paraId="637D122B" w14:textId="12AF1359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- 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2EDD8D" w14:textId="1956C0A9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(743,350)</w:t>
            </w:r>
          </w:p>
        </w:tc>
        <w:tc>
          <w:tcPr>
            <w:tcW w:w="270" w:type="dxa"/>
          </w:tcPr>
          <w:p w14:paraId="30F65393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4F0F0B6" w14:textId="6023712A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(651,676)</w:t>
            </w:r>
          </w:p>
        </w:tc>
        <w:tc>
          <w:tcPr>
            <w:tcW w:w="270" w:type="dxa"/>
          </w:tcPr>
          <w:p w14:paraId="5A4F6CCD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0DE9E3" w14:textId="09EE80B1" w:rsidR="00611EB4" w:rsidRPr="007E05F0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sz w:val="28"/>
                <w:szCs w:val="28"/>
              </w:rPr>
              <w:t>(27,896)</w:t>
            </w:r>
          </w:p>
        </w:tc>
        <w:tc>
          <w:tcPr>
            <w:tcW w:w="270" w:type="dxa"/>
          </w:tcPr>
          <w:p w14:paraId="14D27525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8E4D173" w14:textId="060E43BC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sz w:val="28"/>
                <w:szCs w:val="28"/>
              </w:rPr>
              <w:t>(20,901)</w:t>
            </w:r>
          </w:p>
        </w:tc>
      </w:tr>
      <w:tr w:rsidR="00611EB4" w:rsidRPr="002E2A8B" w14:paraId="4A196EA9" w14:textId="77777777" w:rsidTr="00E85DF3">
        <w:trPr>
          <w:cantSplit/>
          <w:trHeight w:val="320"/>
        </w:trPr>
        <w:tc>
          <w:tcPr>
            <w:tcW w:w="4590" w:type="dxa"/>
            <w:vAlign w:val="bottom"/>
          </w:tcPr>
          <w:p w14:paraId="26D185CD" w14:textId="169351F4" w:rsidR="00611EB4" w:rsidRPr="007E05F0" w:rsidRDefault="00611EB4" w:rsidP="00611EB4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เงินสดสุทธิได้มา</w:t>
            </w:r>
            <w:r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จาก</w:t>
            </w:r>
            <w:r w:rsidR="007075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707591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ใช้ไปใน</w:t>
            </w:r>
            <w:r w:rsidR="00707591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="009C6765"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กิจ</w:t>
            </w:r>
            <w:r w:rsidR="009C6765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กรรม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6E2A3" w14:textId="3029DBED" w:rsidR="00611EB4" w:rsidRPr="00611EB4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6,110,583</w:t>
            </w:r>
          </w:p>
        </w:tc>
        <w:tc>
          <w:tcPr>
            <w:tcW w:w="270" w:type="dxa"/>
          </w:tcPr>
          <w:p w14:paraId="563166E6" w14:textId="77777777" w:rsidR="00611EB4" w:rsidRPr="00E0244D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0455DAC" w14:textId="40E5B6AC" w:rsidR="00611EB4" w:rsidRPr="001A59FE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9,658,526</w:t>
            </w:r>
          </w:p>
        </w:tc>
        <w:tc>
          <w:tcPr>
            <w:tcW w:w="270" w:type="dxa"/>
          </w:tcPr>
          <w:p w14:paraId="40275A57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180B1" w14:textId="1DCBBC2D" w:rsidR="00611EB4" w:rsidRPr="00C224A9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11EB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1,415,472</w:t>
            </w:r>
          </w:p>
        </w:tc>
        <w:tc>
          <w:tcPr>
            <w:tcW w:w="270" w:type="dxa"/>
          </w:tcPr>
          <w:p w14:paraId="5A72CBE8" w14:textId="77777777" w:rsidR="00611EB4" w:rsidRPr="007E05F0" w:rsidRDefault="00611EB4" w:rsidP="00611EB4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10579AC" w14:textId="504875C8" w:rsidR="00611EB4" w:rsidRPr="00E9235C" w:rsidRDefault="00611EB4" w:rsidP="00611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E9235C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(384,064)</w:t>
            </w:r>
          </w:p>
        </w:tc>
      </w:tr>
    </w:tbl>
    <w:p w14:paraId="1122F012" w14:textId="47C81ACD" w:rsidR="000A15D9" w:rsidRDefault="000A15D9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62B8FA45" w14:textId="77777777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47B0D408" w:rsidR="00100975" w:rsidRPr="00091CA0" w:rsidRDefault="00100975" w:rsidP="000D224F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0CAB7463" w14:textId="05570957" w:rsidR="005642A3" w:rsidRPr="001F096F" w:rsidRDefault="009C096A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5642A3" w:rsidRPr="001F096F">
        <w:rPr>
          <w:rFonts w:asciiTheme="majorBidi" w:hAnsiTheme="majorBidi" w:cs="Angsana New"/>
          <w:sz w:val="30"/>
          <w:szCs w:val="30"/>
        </w:rPr>
        <w:t>.1</w:t>
      </w:r>
      <w:r w:rsidR="004F0A44">
        <w:rPr>
          <w:rFonts w:asciiTheme="majorBidi" w:hAnsiTheme="majorBidi" w:cs="Angsana New"/>
          <w:sz w:val="30"/>
          <w:szCs w:val="30"/>
        </w:rPr>
        <w:t xml:space="preserve"> 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E626B6" w:rsidRPr="000A15D9" w14:paraId="62743BA6" w14:textId="77777777" w:rsidTr="000A15D9">
        <w:trPr>
          <w:trHeight w:val="290"/>
          <w:tblHeader/>
        </w:trPr>
        <w:tc>
          <w:tcPr>
            <w:tcW w:w="2426" w:type="pct"/>
            <w:vAlign w:val="bottom"/>
          </w:tcPr>
          <w:p w14:paraId="33406AE5" w14:textId="2D65C93B" w:rsidR="00E626B6" w:rsidRPr="006D35DA" w:rsidRDefault="00E626B6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02D1" w:rsidRPr="000A02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923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A02D1" w:rsidRPr="000A02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87" w:type="pct"/>
            <w:vAlign w:val="bottom"/>
          </w:tcPr>
          <w:p w14:paraId="4951A636" w14:textId="3E341611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A15D9">
        <w:trPr>
          <w:trHeight w:val="236"/>
          <w:tblHeader/>
        </w:trPr>
        <w:tc>
          <w:tcPr>
            <w:tcW w:w="2426" w:type="pct"/>
          </w:tcPr>
          <w:p w14:paraId="20213CED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2430FB2C" w:rsidR="00100975" w:rsidRPr="006D35DA" w:rsidRDefault="009155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="00FB7AEC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 w:bidi="th-TH"/>
              </w:rPr>
              <w:t>ล้าน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0975" w:rsidRPr="000A15D9" w14:paraId="0E4BB62F" w14:textId="77777777" w:rsidTr="000A15D9">
        <w:trPr>
          <w:trHeight w:val="299"/>
        </w:trPr>
        <w:tc>
          <w:tcPr>
            <w:tcW w:w="2426" w:type="pct"/>
          </w:tcPr>
          <w:p w14:paraId="6B29A6DA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65D0" w:rsidRPr="000A15D9" w14:paraId="3AD56694" w14:textId="77777777" w:rsidTr="004F2B96">
        <w:tc>
          <w:tcPr>
            <w:tcW w:w="2426" w:type="pct"/>
          </w:tcPr>
          <w:p w14:paraId="0998E745" w14:textId="4A206A3A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สัญญาสร้างอาคารโรงงาน และคลังสินค้า</w:t>
            </w:r>
          </w:p>
        </w:tc>
        <w:tc>
          <w:tcPr>
            <w:tcW w:w="1287" w:type="pct"/>
          </w:tcPr>
          <w:p w14:paraId="7A0EE4B1" w14:textId="2CBBC5B9" w:rsidR="00A165D0" w:rsidRDefault="000D224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229.2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49ECEC67" w14:textId="3A9D1A02" w:rsidR="00A165D0" w:rsidRPr="006D35DA" w:rsidRDefault="000D224F" w:rsidP="007331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</w:tc>
        <w:tc>
          <w:tcPr>
            <w:tcW w:w="149" w:type="pct"/>
          </w:tcPr>
          <w:p w14:paraId="2135F6F3" w14:textId="387D40BD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444E58BB" w14:textId="46EB48F2" w:rsidR="00A165D0" w:rsidRDefault="000D224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1.4 </w:t>
            </w:r>
            <w:r w:rsidR="0073311F" w:rsidRP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2E4F7F5A" w14:textId="56BC8715" w:rsidR="0073311F" w:rsidRPr="006D35DA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165D0" w:rsidRPr="000A15D9" w14:paraId="714C0102" w14:textId="77777777" w:rsidTr="004F2B96">
        <w:tc>
          <w:tcPr>
            <w:tcW w:w="2426" w:type="pct"/>
          </w:tcPr>
          <w:p w14:paraId="27CD0F2A" w14:textId="3BEA1074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25195A4A" w14:textId="4B5A54AA" w:rsidR="00A165D0" w:rsidRDefault="000D224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448.5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58A98845" w14:textId="636ED50C" w:rsidR="00A165D0" w:rsidRDefault="000D224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2.8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7ADDB287" w14:textId="6FD4B8B8" w:rsidR="00A165D0" w:rsidRDefault="000D224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923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อลลาร์สหรัฐ</w:t>
            </w:r>
          </w:p>
          <w:p w14:paraId="2616E1BA" w14:textId="4EBF52B2" w:rsidR="00A165D0" w:rsidRDefault="000D224F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339.4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รูเปีย</w:t>
            </w:r>
          </w:p>
          <w:p w14:paraId="56DE59A3" w14:textId="1CD44737" w:rsidR="00A165D0" w:rsidRDefault="000D224F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218.4</w:t>
            </w:r>
            <w:r w:rsidR="0073311F" w:rsidRPr="007331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เยน</w:t>
            </w:r>
          </w:p>
          <w:p w14:paraId="5BE3C255" w14:textId="16BCC693" w:rsidR="00493074" w:rsidRDefault="00F47ABB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ฟร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ั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งก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์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สว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</w:t>
            </w:r>
          </w:p>
          <w:p w14:paraId="00CB781B" w14:textId="631AB4B7" w:rsidR="00A165D0" w:rsidRPr="006D35DA" w:rsidRDefault="00F47ABB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</w:t>
            </w:r>
            <w:r w:rsidR="0073311F" w:rsidRPr="007331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930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หยวน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</w:tcPr>
          <w:p w14:paraId="18CB5FFB" w14:textId="77777777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A79A1E2" w14:textId="1293BCFB" w:rsidR="00493074" w:rsidRDefault="00F47ABB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19.2</w:t>
            </w:r>
            <w:r w:rsidR="0073311F" w:rsidRPr="007331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3311F" w:rsidRP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246DCAFA" w14:textId="77777777" w:rsidR="0073311F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  <w:p w14:paraId="68EB52CE" w14:textId="77777777" w:rsidR="0073311F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  <w:p w14:paraId="0F04BDEB" w14:textId="77777777" w:rsidR="0073311F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  <w:p w14:paraId="4EF3493B" w14:textId="77777777" w:rsidR="0073311F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  <w:p w14:paraId="42C664A2" w14:textId="77777777" w:rsidR="0073311F" w:rsidRDefault="0073311F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  <w:p w14:paraId="4D2DCE31" w14:textId="29B876DB" w:rsidR="0073311F" w:rsidRPr="006D35DA" w:rsidRDefault="0073311F" w:rsidP="007331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165D0" w:rsidRPr="000A15D9" w14:paraId="0028123B" w14:textId="77777777" w:rsidTr="004F2B96">
        <w:tc>
          <w:tcPr>
            <w:tcW w:w="2426" w:type="pct"/>
          </w:tcPr>
          <w:p w14:paraId="7B0E913F" w14:textId="2F5CF624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48C59D42" w:rsidR="00A165D0" w:rsidRPr="00632E52" w:rsidRDefault="00F47ABB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83.5</w:t>
            </w:r>
            <w:r w:rsid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9" w:type="pct"/>
          </w:tcPr>
          <w:p w14:paraId="572956B4" w14:textId="77777777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602ED008" w:rsidR="00A165D0" w:rsidRPr="00632E52" w:rsidRDefault="00F47ABB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26.0</w:t>
            </w:r>
            <w:r w:rsidR="0073311F" w:rsidRPr="007331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3311F" w:rsidRPr="0073311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770E0394" w:rsidR="001F096F" w:rsidRPr="001F096F" w:rsidRDefault="009C096A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1756AAA8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E9235C">
        <w:rPr>
          <w:rFonts w:asciiTheme="majorBidi" w:hAnsiTheme="majorBidi" w:hint="cs"/>
          <w:sz w:val="30"/>
          <w:szCs w:val="30"/>
          <w:cs/>
        </w:rPr>
        <w:t>กันยายน</w:t>
      </w:r>
      <w:r w:rsidR="000A02D1" w:rsidRPr="000A02D1">
        <w:rPr>
          <w:rFonts w:asciiTheme="majorBidi" w:hAnsiTheme="majorBidi"/>
          <w:sz w:val="30"/>
          <w:szCs w:val="30"/>
          <w:cs/>
        </w:rPr>
        <w:t xml:space="preserve"> </w:t>
      </w:r>
      <w:r w:rsidR="00004F46" w:rsidRPr="00CB135E">
        <w:rPr>
          <w:rFonts w:asciiTheme="majorBidi" w:hAnsiTheme="majorBidi"/>
          <w:sz w:val="30"/>
          <w:szCs w:val="30"/>
        </w:rPr>
        <w:t>256</w:t>
      </w:r>
      <w:r w:rsidR="00E626B6" w:rsidRPr="00CB135E">
        <w:rPr>
          <w:rFonts w:asciiTheme="majorBidi" w:hAnsiTheme="majorBidi"/>
          <w:sz w:val="30"/>
          <w:szCs w:val="30"/>
        </w:rPr>
        <w:t>8</w:t>
      </w:r>
      <w:r w:rsidRPr="00CB135E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</w:t>
      </w:r>
      <w:r w:rsidR="00101697" w:rsidRPr="00CB135E">
        <w:rPr>
          <w:rFonts w:asciiTheme="majorBidi" w:hAnsiTheme="majorBidi"/>
          <w:sz w:val="30"/>
          <w:szCs w:val="30"/>
        </w:rPr>
        <w:t xml:space="preserve"> </w:t>
      </w:r>
      <w:r w:rsidR="00ED0642" w:rsidRPr="00CB135E">
        <w:rPr>
          <w:rFonts w:asciiTheme="majorBidi" w:hAnsiTheme="majorBidi"/>
          <w:sz w:val="30"/>
          <w:szCs w:val="30"/>
        </w:rPr>
        <w:t>24.5</w:t>
      </w:r>
      <w:r w:rsidRPr="00CB135E">
        <w:rPr>
          <w:rFonts w:asciiTheme="majorBidi" w:hAnsiTheme="majorBidi"/>
          <w:sz w:val="30"/>
          <w:szCs w:val="30"/>
          <w:cs/>
        </w:rPr>
        <w:t xml:space="preserve"> </w:t>
      </w:r>
      <w:r w:rsidR="00B759F0" w:rsidRPr="00CB135E">
        <w:rPr>
          <w:rFonts w:asciiTheme="majorBidi" w:hAnsiTheme="majorBidi"/>
          <w:sz w:val="30"/>
          <w:szCs w:val="30"/>
        </w:rPr>
        <w:br/>
      </w:r>
      <w:r w:rsidRPr="00CB135E">
        <w:rPr>
          <w:rFonts w:asciiTheme="majorBidi" w:hAnsiTheme="majorBidi"/>
          <w:sz w:val="30"/>
          <w:szCs w:val="30"/>
          <w:cs/>
        </w:rPr>
        <w:t>ล้านบาท ซึ่งเกี่ยวกับการดําเนินงานตามปกติของบริษัท</w:t>
      </w:r>
    </w:p>
    <w:p w14:paraId="2D846F72" w14:textId="7EEFA1B0" w:rsidR="00AD54C5" w:rsidRPr="00CB135E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E9235C" w:rsidRPr="00CB135E">
        <w:rPr>
          <w:rFonts w:asciiTheme="majorBidi" w:hAnsiTheme="majorBidi" w:hint="cs"/>
          <w:sz w:val="30"/>
          <w:szCs w:val="30"/>
          <w:cs/>
        </w:rPr>
        <w:t>กันยายน</w:t>
      </w:r>
      <w:r w:rsidR="000A02D1" w:rsidRPr="00CB135E">
        <w:rPr>
          <w:rFonts w:asciiTheme="majorBidi" w:hAnsiTheme="majorBidi"/>
          <w:sz w:val="30"/>
          <w:szCs w:val="30"/>
          <w:cs/>
        </w:rPr>
        <w:t xml:space="preserve"> </w:t>
      </w:r>
      <w:r w:rsidR="00004F46" w:rsidRPr="00CB135E">
        <w:rPr>
          <w:rFonts w:asciiTheme="majorBidi" w:hAnsiTheme="majorBidi"/>
          <w:sz w:val="30"/>
          <w:szCs w:val="30"/>
        </w:rPr>
        <w:t>256</w:t>
      </w:r>
      <w:r w:rsidR="00E626B6" w:rsidRPr="00CB135E">
        <w:rPr>
          <w:rFonts w:asciiTheme="majorBidi" w:hAnsiTheme="majorBidi"/>
          <w:sz w:val="30"/>
          <w:szCs w:val="30"/>
        </w:rPr>
        <w:t>8</w:t>
      </w:r>
      <w:r w:rsidR="00004F46" w:rsidRPr="00CB135E">
        <w:rPr>
          <w:rFonts w:asciiTheme="majorBidi" w:hAnsiTheme="majorBidi"/>
          <w:sz w:val="30"/>
          <w:szCs w:val="30"/>
          <w:cs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 w:rsidRPr="00CB135E">
        <w:rPr>
          <w:rFonts w:asciiTheme="majorBidi" w:hAnsiTheme="majorBidi"/>
          <w:sz w:val="30"/>
          <w:szCs w:val="30"/>
        </w:rPr>
        <w:br/>
      </w:r>
      <w:r w:rsidR="00CB135E" w:rsidRPr="00CB135E">
        <w:rPr>
          <w:rFonts w:asciiTheme="majorBidi" w:hAnsiTheme="majorBidi" w:hint="cs"/>
          <w:sz w:val="30"/>
          <w:szCs w:val="30"/>
          <w:cs/>
        </w:rPr>
        <w:t>116.1</w:t>
      </w:r>
      <w:r w:rsidR="00CF57AD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CB135E">
        <w:rPr>
          <w:rFonts w:asciiTheme="majorBidi" w:hAnsiTheme="majorBidi" w:cstheme="majorBidi"/>
          <w:sz w:val="30"/>
          <w:szCs w:val="30"/>
        </w:rPr>
        <w:t xml:space="preserve"> </w:t>
      </w:r>
      <w:r w:rsidR="00F47ABB">
        <w:rPr>
          <w:rFonts w:asciiTheme="majorBidi" w:hAnsiTheme="majorBidi"/>
          <w:sz w:val="30"/>
          <w:szCs w:val="30"/>
        </w:rPr>
        <w:t>8.0</w:t>
      </w:r>
      <w:r w:rsidR="00CB135E" w:rsidRPr="00CB135E">
        <w:rPr>
          <w:rFonts w:asciiTheme="majorBidi" w:hAnsiTheme="majorBidi" w:hint="cs"/>
          <w:sz w:val="30"/>
          <w:szCs w:val="30"/>
          <w:cs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BC66AE" w:rsidRPr="00CB135E">
        <w:rPr>
          <w:rFonts w:asciiTheme="majorBidi" w:hAnsiTheme="majorBidi"/>
          <w:sz w:val="30"/>
          <w:szCs w:val="30"/>
        </w:rPr>
        <w:t>2.4</w:t>
      </w:r>
      <w:r w:rsidR="000A02D1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ล้านโครนนอร์เวย์</w:t>
      </w:r>
      <w:r w:rsidR="004A4DA8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 xml:space="preserve">และ </w:t>
      </w:r>
      <w:r w:rsidR="00BC66AE" w:rsidRPr="00CB135E">
        <w:rPr>
          <w:rFonts w:asciiTheme="majorBidi" w:hAnsiTheme="majorBidi"/>
          <w:sz w:val="30"/>
          <w:szCs w:val="30"/>
        </w:rPr>
        <w:t>2.2</w:t>
      </w:r>
      <w:r w:rsidR="000A02D1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4CDA10E4" w:rsidR="00AD54C5" w:rsidRPr="00CB135E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B135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CB135E">
        <w:rPr>
          <w:rFonts w:asciiTheme="majorBidi" w:hAnsiTheme="majorBidi"/>
          <w:sz w:val="30"/>
          <w:szCs w:val="30"/>
        </w:rPr>
        <w:t xml:space="preserve">30 </w:t>
      </w:r>
      <w:r w:rsidR="00E9235C" w:rsidRPr="00CB135E">
        <w:rPr>
          <w:rFonts w:asciiTheme="majorBidi" w:hAnsiTheme="majorBidi" w:hint="cs"/>
          <w:sz w:val="30"/>
          <w:szCs w:val="30"/>
          <w:cs/>
        </w:rPr>
        <w:t>กันยายน</w:t>
      </w:r>
      <w:r w:rsidR="000A02D1" w:rsidRPr="00CB135E">
        <w:rPr>
          <w:rFonts w:asciiTheme="majorBidi" w:hAnsiTheme="majorBidi"/>
          <w:sz w:val="30"/>
          <w:szCs w:val="30"/>
          <w:cs/>
        </w:rPr>
        <w:t xml:space="preserve"> </w:t>
      </w:r>
      <w:r w:rsidR="007C5277" w:rsidRPr="00CB135E">
        <w:rPr>
          <w:rFonts w:asciiTheme="majorBidi" w:hAnsiTheme="majorBidi"/>
          <w:sz w:val="30"/>
          <w:szCs w:val="30"/>
        </w:rPr>
        <w:t>256</w:t>
      </w:r>
      <w:r w:rsidR="00E626B6" w:rsidRPr="00CB135E">
        <w:rPr>
          <w:rFonts w:asciiTheme="majorBidi" w:hAnsiTheme="majorBidi"/>
          <w:sz w:val="30"/>
          <w:szCs w:val="30"/>
        </w:rPr>
        <w:t>8</w:t>
      </w:r>
      <w:r w:rsidR="007C5277" w:rsidRPr="00CB135E">
        <w:rPr>
          <w:rFonts w:asciiTheme="majorBidi" w:hAnsiTheme="majorBidi"/>
          <w:sz w:val="30"/>
          <w:szCs w:val="30"/>
          <w:cs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BF1998" w:rsidRPr="00CB135E">
        <w:rPr>
          <w:rFonts w:asciiTheme="majorBidi" w:hAnsiTheme="majorBidi"/>
          <w:sz w:val="30"/>
          <w:szCs w:val="30"/>
        </w:rPr>
        <w:t>354.5</w:t>
      </w:r>
      <w:r w:rsidRPr="00CB135E">
        <w:rPr>
          <w:rFonts w:asciiTheme="majorBidi" w:hAnsiTheme="majorBidi"/>
          <w:sz w:val="30"/>
          <w:szCs w:val="30"/>
          <w:cs/>
        </w:rPr>
        <w:t xml:space="preserve"> ล้านบาท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2C7AE84D" w14:textId="3EDBA5FD" w:rsidR="00100975" w:rsidRPr="00CB135E" w:rsidRDefault="00E727A3" w:rsidP="007E293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b/>
          <w:bCs/>
          <w:sz w:val="30"/>
        </w:rPr>
      </w:pPr>
      <w:r w:rsidRPr="00CB135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CB135E">
        <w:rPr>
          <w:rFonts w:asciiTheme="majorBidi" w:hAnsiTheme="majorBidi"/>
          <w:sz w:val="30"/>
          <w:szCs w:val="30"/>
        </w:rPr>
        <w:t xml:space="preserve">30 </w:t>
      </w:r>
      <w:r w:rsidR="00E9235C" w:rsidRPr="00CB135E">
        <w:rPr>
          <w:rFonts w:asciiTheme="majorBidi" w:hAnsiTheme="majorBidi" w:hint="cs"/>
          <w:sz w:val="30"/>
          <w:szCs w:val="30"/>
          <w:cs/>
        </w:rPr>
        <w:t>กันยายน</w:t>
      </w:r>
      <w:r w:rsidR="000A02D1" w:rsidRPr="00CB135E">
        <w:rPr>
          <w:rFonts w:asciiTheme="majorBidi" w:hAnsiTheme="majorBidi"/>
          <w:sz w:val="30"/>
          <w:szCs w:val="30"/>
          <w:cs/>
        </w:rPr>
        <w:t xml:space="preserve"> </w:t>
      </w:r>
      <w:r w:rsidR="005F38B1" w:rsidRPr="00CB135E">
        <w:rPr>
          <w:rFonts w:asciiTheme="majorBidi" w:hAnsiTheme="majorBidi"/>
          <w:sz w:val="30"/>
          <w:szCs w:val="30"/>
        </w:rPr>
        <w:t>256</w:t>
      </w:r>
      <w:r w:rsidR="00E626B6" w:rsidRPr="00CB135E">
        <w:rPr>
          <w:rFonts w:asciiTheme="majorBidi" w:hAnsiTheme="majorBidi"/>
          <w:sz w:val="30"/>
          <w:szCs w:val="30"/>
        </w:rPr>
        <w:t>8</w:t>
      </w:r>
      <w:r w:rsidRPr="00CB135E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C26768" w:rsidRPr="00CB135E">
        <w:rPr>
          <w:rFonts w:asciiTheme="majorBidi" w:hAnsiTheme="majorBidi" w:hint="cs"/>
          <w:sz w:val="30"/>
          <w:szCs w:val="30"/>
          <w:cs/>
        </w:rPr>
        <w:t>ย่อย</w:t>
      </w:r>
      <w:r w:rsidRPr="00CB135E">
        <w:rPr>
          <w:rFonts w:asciiTheme="majorBidi" w:hAnsiTheme="majorBidi"/>
          <w:sz w:val="30"/>
          <w:szCs w:val="30"/>
          <w:cs/>
        </w:rPr>
        <w:t>มีหนังสือคํ้าประกันที่ออกโดยธนาคารในนามของบริษัท</w:t>
      </w:r>
      <w:r w:rsidR="00C26768" w:rsidRPr="00CB135E">
        <w:rPr>
          <w:rFonts w:asciiTheme="majorBidi" w:hAnsiTheme="majorBidi" w:hint="cs"/>
          <w:sz w:val="30"/>
          <w:szCs w:val="30"/>
          <w:cs/>
        </w:rPr>
        <w:t>ย่อย</w:t>
      </w:r>
      <w:r w:rsidRPr="00CB135E">
        <w:rPr>
          <w:rFonts w:asciiTheme="majorBidi" w:hAnsiTheme="majorBidi"/>
          <w:sz w:val="30"/>
          <w:szCs w:val="30"/>
          <w:cs/>
        </w:rPr>
        <w:t xml:space="preserve">จํานวน </w:t>
      </w:r>
      <w:r w:rsidR="00BF1998" w:rsidRPr="00CB135E">
        <w:rPr>
          <w:rFonts w:asciiTheme="majorBidi" w:hAnsiTheme="majorBidi"/>
          <w:sz w:val="30"/>
          <w:szCs w:val="30"/>
        </w:rPr>
        <w:t>10.9</w:t>
      </w:r>
      <w:r w:rsidR="000A02D1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ล้านยูโร และ</w:t>
      </w:r>
      <w:r w:rsidR="00376652" w:rsidRPr="00CB135E">
        <w:rPr>
          <w:rFonts w:asciiTheme="majorBidi" w:hAnsiTheme="majorBidi"/>
          <w:sz w:val="30"/>
          <w:szCs w:val="30"/>
        </w:rPr>
        <w:t xml:space="preserve"> </w:t>
      </w:r>
      <w:r w:rsidR="00FF4F60" w:rsidRPr="00CB135E">
        <w:rPr>
          <w:rFonts w:asciiTheme="majorBidi" w:hAnsiTheme="majorBidi"/>
          <w:sz w:val="30"/>
          <w:szCs w:val="30"/>
        </w:rPr>
        <w:t>90,750</w:t>
      </w:r>
      <w:r w:rsidR="002E01B6" w:rsidRPr="00CB135E">
        <w:rPr>
          <w:rFonts w:asciiTheme="majorBidi" w:hAnsiTheme="majorBidi"/>
          <w:sz w:val="30"/>
          <w:szCs w:val="30"/>
        </w:rPr>
        <w:t xml:space="preserve"> </w:t>
      </w:r>
      <w:r w:rsidRPr="00CB135E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  <w:r w:rsidR="00C26768" w:rsidRPr="00CB135E">
        <w:rPr>
          <w:rFonts w:asciiTheme="majorBidi" w:hAnsiTheme="majorBidi" w:hint="cs"/>
          <w:sz w:val="30"/>
          <w:szCs w:val="30"/>
          <w:cs/>
        </w:rPr>
        <w:t>ย่อย</w:t>
      </w:r>
    </w:p>
    <w:p w14:paraId="2CA5FEB8" w14:textId="518B3EEC" w:rsidR="00A12BF1" w:rsidRPr="00CB135E" w:rsidRDefault="00A12BF1" w:rsidP="00CB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  <w:highlight w:val="yellow"/>
          <w:cs/>
        </w:rPr>
      </w:pPr>
    </w:p>
    <w:sectPr w:rsidR="00A12BF1" w:rsidRPr="00CB135E" w:rsidSect="00DF1040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BBA9" w14:textId="77777777" w:rsidR="00D113B5" w:rsidRDefault="00D113B5">
      <w:r>
        <w:separator/>
      </w:r>
    </w:p>
  </w:endnote>
  <w:endnote w:type="continuationSeparator" w:id="0">
    <w:p w14:paraId="705A549D" w14:textId="77777777" w:rsidR="00D113B5" w:rsidRDefault="00D113B5">
      <w:r>
        <w:continuationSeparator/>
      </w:r>
    </w:p>
  </w:endnote>
  <w:endnote w:type="continuationNotice" w:id="1">
    <w:p w14:paraId="724743AA" w14:textId="77777777" w:rsidR="00D113B5" w:rsidRDefault="00D113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5315A630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0DEC" w14:textId="77777777" w:rsidR="00D113B5" w:rsidRDefault="00D113B5">
      <w:r>
        <w:separator/>
      </w:r>
    </w:p>
  </w:footnote>
  <w:footnote w:type="continuationSeparator" w:id="0">
    <w:p w14:paraId="3C033BD4" w14:textId="77777777" w:rsidR="00D113B5" w:rsidRDefault="00D113B5">
      <w:r>
        <w:continuationSeparator/>
      </w:r>
    </w:p>
  </w:footnote>
  <w:footnote w:type="continuationNotice" w:id="1">
    <w:p w14:paraId="1D6E5913" w14:textId="77777777" w:rsidR="00D113B5" w:rsidRDefault="00D113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5477B688" w:rsidR="00083BA8" w:rsidRPr="00CA302D" w:rsidRDefault="00BF4665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และเก้าเดือน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173D3F"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173D3F"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="00173D3F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B633C6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(</w:t>
    </w:r>
    <w:r w:rsidR="00B633C6"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B633C6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022608"/>
    <w:multiLevelType w:val="hybridMultilevel"/>
    <w:tmpl w:val="D8D2811A"/>
    <w:lvl w:ilvl="0" w:tplc="4D400DC0">
      <w:numFmt w:val="bullet"/>
      <w:lvlText w:val="•"/>
      <w:lvlJc w:val="left"/>
      <w:pPr>
        <w:ind w:left="1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8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30A5009"/>
    <w:multiLevelType w:val="multilevel"/>
    <w:tmpl w:val="4FE8D794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7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23200"/>
    <w:multiLevelType w:val="hybridMultilevel"/>
    <w:tmpl w:val="F0C434C4"/>
    <w:lvl w:ilvl="0" w:tplc="97201286">
      <w:start w:val="1"/>
      <w:numFmt w:val="bullet"/>
      <w:lvlText w:val="-"/>
      <w:lvlJc w:val="left"/>
      <w:pPr>
        <w:ind w:left="20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3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E6A337D"/>
    <w:multiLevelType w:val="hybridMultilevel"/>
    <w:tmpl w:val="351E1534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978DD"/>
    <w:multiLevelType w:val="hybridMultilevel"/>
    <w:tmpl w:val="0178C136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1"/>
  </w:num>
  <w:num w:numId="2" w16cid:durableId="687605371">
    <w:abstractNumId w:val="43"/>
  </w:num>
  <w:num w:numId="3" w16cid:durableId="104472513">
    <w:abstractNumId w:val="32"/>
  </w:num>
  <w:num w:numId="4" w16cid:durableId="1187712035">
    <w:abstractNumId w:val="23"/>
  </w:num>
  <w:num w:numId="5" w16cid:durableId="1933278340">
    <w:abstractNumId w:val="28"/>
  </w:num>
  <w:num w:numId="6" w16cid:durableId="1021470231">
    <w:abstractNumId w:val="24"/>
  </w:num>
  <w:num w:numId="7" w16cid:durableId="414743987">
    <w:abstractNumId w:val="8"/>
  </w:num>
  <w:num w:numId="8" w16cid:durableId="1426999370">
    <w:abstractNumId w:val="40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4"/>
  </w:num>
  <w:num w:numId="12" w16cid:durableId="757676651">
    <w:abstractNumId w:val="26"/>
  </w:num>
  <w:num w:numId="13" w16cid:durableId="2087417103">
    <w:abstractNumId w:val="39"/>
  </w:num>
  <w:num w:numId="14" w16cid:durableId="1985768029">
    <w:abstractNumId w:val="2"/>
  </w:num>
  <w:num w:numId="15" w16cid:durableId="1301038397">
    <w:abstractNumId w:val="27"/>
  </w:num>
  <w:num w:numId="16" w16cid:durableId="1118529279">
    <w:abstractNumId w:val="22"/>
  </w:num>
  <w:num w:numId="17" w16cid:durableId="245698112">
    <w:abstractNumId w:val="18"/>
  </w:num>
  <w:num w:numId="18" w16cid:durableId="1750807290">
    <w:abstractNumId w:val="1"/>
  </w:num>
  <w:num w:numId="19" w16cid:durableId="1581327804">
    <w:abstractNumId w:val="44"/>
  </w:num>
  <w:num w:numId="20" w16cid:durableId="287930287">
    <w:abstractNumId w:val="45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6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20"/>
  </w:num>
  <w:num w:numId="27" w16cid:durableId="2128575318">
    <w:abstractNumId w:val="37"/>
  </w:num>
  <w:num w:numId="28" w16cid:durableId="1713964438">
    <w:abstractNumId w:val="42"/>
  </w:num>
  <w:num w:numId="29" w16cid:durableId="662974845">
    <w:abstractNumId w:val="30"/>
  </w:num>
  <w:num w:numId="30" w16cid:durableId="2038237217">
    <w:abstractNumId w:val="13"/>
  </w:num>
  <w:num w:numId="31" w16cid:durableId="2097743679">
    <w:abstractNumId w:val="25"/>
  </w:num>
  <w:num w:numId="32" w16cid:durableId="585189965">
    <w:abstractNumId w:val="35"/>
  </w:num>
  <w:num w:numId="33" w16cid:durableId="546990924">
    <w:abstractNumId w:val="0"/>
  </w:num>
  <w:num w:numId="34" w16cid:durableId="2072462640">
    <w:abstractNumId w:val="33"/>
  </w:num>
  <w:num w:numId="35" w16cid:durableId="316809005">
    <w:abstractNumId w:val="15"/>
  </w:num>
  <w:num w:numId="36" w16cid:durableId="691689845">
    <w:abstractNumId w:val="31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1"/>
  </w:num>
  <w:num w:numId="43" w16cid:durableId="1143501984">
    <w:abstractNumId w:val="21"/>
  </w:num>
  <w:num w:numId="44" w16cid:durableId="1811634939">
    <w:abstractNumId w:val="21"/>
  </w:num>
  <w:num w:numId="45" w16cid:durableId="1759711954">
    <w:abstractNumId w:val="21"/>
  </w:num>
  <w:num w:numId="46" w16cid:durableId="437288084">
    <w:abstractNumId w:val="21"/>
  </w:num>
  <w:num w:numId="47" w16cid:durableId="1457067268">
    <w:abstractNumId w:val="21"/>
  </w:num>
  <w:num w:numId="48" w16cid:durableId="465392819">
    <w:abstractNumId w:val="21"/>
  </w:num>
  <w:num w:numId="49" w16cid:durableId="269943269">
    <w:abstractNumId w:val="21"/>
  </w:num>
  <w:num w:numId="50" w16cid:durableId="548734250">
    <w:abstractNumId w:val="21"/>
  </w:num>
  <w:num w:numId="51" w16cid:durableId="1598444563">
    <w:abstractNumId w:val="21"/>
  </w:num>
  <w:num w:numId="52" w16cid:durableId="1478766424">
    <w:abstractNumId w:val="21"/>
  </w:num>
  <w:num w:numId="53" w16cid:durableId="1088380443">
    <w:abstractNumId w:val="21"/>
  </w:num>
  <w:num w:numId="54" w16cid:durableId="659970737">
    <w:abstractNumId w:val="21"/>
  </w:num>
  <w:num w:numId="55" w16cid:durableId="1961259577">
    <w:abstractNumId w:val="21"/>
  </w:num>
  <w:num w:numId="56" w16cid:durableId="2112554526">
    <w:abstractNumId w:val="21"/>
  </w:num>
  <w:num w:numId="57" w16cid:durableId="216162290">
    <w:abstractNumId w:val="21"/>
  </w:num>
  <w:num w:numId="58" w16cid:durableId="1377006865">
    <w:abstractNumId w:val="21"/>
  </w:num>
  <w:num w:numId="59" w16cid:durableId="156386154">
    <w:abstractNumId w:val="21"/>
  </w:num>
  <w:num w:numId="60" w16cid:durableId="1268466922">
    <w:abstractNumId w:val="21"/>
  </w:num>
  <w:num w:numId="61" w16cid:durableId="1386174271">
    <w:abstractNumId w:val="21"/>
  </w:num>
  <w:num w:numId="62" w16cid:durableId="748620355">
    <w:abstractNumId w:val="21"/>
  </w:num>
  <w:num w:numId="63" w16cid:durableId="292446529">
    <w:abstractNumId w:val="21"/>
  </w:num>
  <w:num w:numId="64" w16cid:durableId="198713824">
    <w:abstractNumId w:val="21"/>
  </w:num>
  <w:num w:numId="65" w16cid:durableId="945384414">
    <w:abstractNumId w:val="19"/>
  </w:num>
  <w:num w:numId="66" w16cid:durableId="2109963369">
    <w:abstractNumId w:val="21"/>
  </w:num>
  <w:num w:numId="67" w16cid:durableId="1655913773">
    <w:abstractNumId w:val="21"/>
  </w:num>
  <w:num w:numId="68" w16cid:durableId="1995641196">
    <w:abstractNumId w:val="38"/>
  </w:num>
  <w:num w:numId="69" w16cid:durableId="2111778748">
    <w:abstractNumId w:val="41"/>
  </w:num>
  <w:num w:numId="70" w16cid:durableId="2005624830">
    <w:abstractNumId w:val="29"/>
  </w:num>
  <w:num w:numId="71" w16cid:durableId="840125869">
    <w:abstractNumId w:val="17"/>
  </w:num>
  <w:num w:numId="72" w16cid:durableId="457066194">
    <w:abstractNumId w:val="21"/>
  </w:num>
  <w:num w:numId="73" w16cid:durableId="1651907609">
    <w:abstractNumId w:val="21"/>
  </w:num>
  <w:num w:numId="74" w16cid:durableId="1206719771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A8"/>
    <w:rsid w:val="00000F14"/>
    <w:rsid w:val="00001087"/>
    <w:rsid w:val="00001278"/>
    <w:rsid w:val="000017EE"/>
    <w:rsid w:val="00002573"/>
    <w:rsid w:val="0000268C"/>
    <w:rsid w:val="00002AD3"/>
    <w:rsid w:val="00002B68"/>
    <w:rsid w:val="00002C37"/>
    <w:rsid w:val="00002E91"/>
    <w:rsid w:val="00002ED5"/>
    <w:rsid w:val="000036BD"/>
    <w:rsid w:val="000039A4"/>
    <w:rsid w:val="00004C6F"/>
    <w:rsid w:val="00004F46"/>
    <w:rsid w:val="000050D3"/>
    <w:rsid w:val="000051BA"/>
    <w:rsid w:val="00005BAB"/>
    <w:rsid w:val="00005CE6"/>
    <w:rsid w:val="00005D89"/>
    <w:rsid w:val="00005D8B"/>
    <w:rsid w:val="00006BBC"/>
    <w:rsid w:val="00006F6E"/>
    <w:rsid w:val="00007166"/>
    <w:rsid w:val="00007435"/>
    <w:rsid w:val="0000768B"/>
    <w:rsid w:val="00007B57"/>
    <w:rsid w:val="00007C39"/>
    <w:rsid w:val="00007D21"/>
    <w:rsid w:val="000100DA"/>
    <w:rsid w:val="000101D1"/>
    <w:rsid w:val="000102EF"/>
    <w:rsid w:val="00010344"/>
    <w:rsid w:val="00010A8C"/>
    <w:rsid w:val="0001102F"/>
    <w:rsid w:val="000112BE"/>
    <w:rsid w:val="0001192B"/>
    <w:rsid w:val="00012734"/>
    <w:rsid w:val="00012A82"/>
    <w:rsid w:val="00012B87"/>
    <w:rsid w:val="00012C30"/>
    <w:rsid w:val="00012C59"/>
    <w:rsid w:val="000131E9"/>
    <w:rsid w:val="000132DF"/>
    <w:rsid w:val="000135CB"/>
    <w:rsid w:val="00013AE9"/>
    <w:rsid w:val="00013B43"/>
    <w:rsid w:val="00014EFB"/>
    <w:rsid w:val="00015543"/>
    <w:rsid w:val="00015C52"/>
    <w:rsid w:val="00015CFE"/>
    <w:rsid w:val="00015F39"/>
    <w:rsid w:val="00015F49"/>
    <w:rsid w:val="000163AF"/>
    <w:rsid w:val="00016540"/>
    <w:rsid w:val="000167F5"/>
    <w:rsid w:val="000169DB"/>
    <w:rsid w:val="00016B8D"/>
    <w:rsid w:val="000176FF"/>
    <w:rsid w:val="00017D99"/>
    <w:rsid w:val="00017EAD"/>
    <w:rsid w:val="000200EE"/>
    <w:rsid w:val="00020179"/>
    <w:rsid w:val="000202DC"/>
    <w:rsid w:val="0002055E"/>
    <w:rsid w:val="00020D94"/>
    <w:rsid w:val="00020E10"/>
    <w:rsid w:val="00020EC8"/>
    <w:rsid w:val="000210F8"/>
    <w:rsid w:val="000215A2"/>
    <w:rsid w:val="000219C0"/>
    <w:rsid w:val="00021C32"/>
    <w:rsid w:val="000224D3"/>
    <w:rsid w:val="000224F6"/>
    <w:rsid w:val="00022C4A"/>
    <w:rsid w:val="00022DA2"/>
    <w:rsid w:val="00022DC5"/>
    <w:rsid w:val="00023046"/>
    <w:rsid w:val="00023605"/>
    <w:rsid w:val="00023831"/>
    <w:rsid w:val="00023A5A"/>
    <w:rsid w:val="00023AC2"/>
    <w:rsid w:val="00023CE6"/>
    <w:rsid w:val="00023FD7"/>
    <w:rsid w:val="0002439D"/>
    <w:rsid w:val="00024D7C"/>
    <w:rsid w:val="00024EFC"/>
    <w:rsid w:val="00024F0B"/>
    <w:rsid w:val="000251F5"/>
    <w:rsid w:val="0002544D"/>
    <w:rsid w:val="0002659A"/>
    <w:rsid w:val="0002666D"/>
    <w:rsid w:val="000270EC"/>
    <w:rsid w:val="00027430"/>
    <w:rsid w:val="000274BA"/>
    <w:rsid w:val="00027A86"/>
    <w:rsid w:val="00027C89"/>
    <w:rsid w:val="00030669"/>
    <w:rsid w:val="00030C0D"/>
    <w:rsid w:val="00030E69"/>
    <w:rsid w:val="00030E87"/>
    <w:rsid w:val="00031241"/>
    <w:rsid w:val="00031C8C"/>
    <w:rsid w:val="00031CFC"/>
    <w:rsid w:val="0003233F"/>
    <w:rsid w:val="00032990"/>
    <w:rsid w:val="000329F2"/>
    <w:rsid w:val="00032C5E"/>
    <w:rsid w:val="00032F78"/>
    <w:rsid w:val="0003377F"/>
    <w:rsid w:val="000338AF"/>
    <w:rsid w:val="000339AE"/>
    <w:rsid w:val="00033A17"/>
    <w:rsid w:val="00033C52"/>
    <w:rsid w:val="00033CBA"/>
    <w:rsid w:val="00033D0B"/>
    <w:rsid w:val="00033EFB"/>
    <w:rsid w:val="00033F2A"/>
    <w:rsid w:val="000346AA"/>
    <w:rsid w:val="00034CA7"/>
    <w:rsid w:val="00034EC9"/>
    <w:rsid w:val="0003505B"/>
    <w:rsid w:val="000351AC"/>
    <w:rsid w:val="000355DB"/>
    <w:rsid w:val="00035917"/>
    <w:rsid w:val="000359AD"/>
    <w:rsid w:val="00035A15"/>
    <w:rsid w:val="00035B41"/>
    <w:rsid w:val="00035D27"/>
    <w:rsid w:val="00036A84"/>
    <w:rsid w:val="00036D7B"/>
    <w:rsid w:val="00037103"/>
    <w:rsid w:val="00037C22"/>
    <w:rsid w:val="000405D3"/>
    <w:rsid w:val="000409D1"/>
    <w:rsid w:val="00040B63"/>
    <w:rsid w:val="000410EC"/>
    <w:rsid w:val="0004120C"/>
    <w:rsid w:val="000413D7"/>
    <w:rsid w:val="000414C9"/>
    <w:rsid w:val="00041573"/>
    <w:rsid w:val="0004176A"/>
    <w:rsid w:val="0004199A"/>
    <w:rsid w:val="00041B0A"/>
    <w:rsid w:val="00042129"/>
    <w:rsid w:val="00042172"/>
    <w:rsid w:val="000423BD"/>
    <w:rsid w:val="000427CC"/>
    <w:rsid w:val="00042F74"/>
    <w:rsid w:val="0004314C"/>
    <w:rsid w:val="00043298"/>
    <w:rsid w:val="000434F1"/>
    <w:rsid w:val="00043B93"/>
    <w:rsid w:val="00043BEA"/>
    <w:rsid w:val="00044031"/>
    <w:rsid w:val="0004404E"/>
    <w:rsid w:val="00044435"/>
    <w:rsid w:val="00044959"/>
    <w:rsid w:val="00044FC3"/>
    <w:rsid w:val="00044FDB"/>
    <w:rsid w:val="0004509B"/>
    <w:rsid w:val="000451D2"/>
    <w:rsid w:val="00045290"/>
    <w:rsid w:val="0004557F"/>
    <w:rsid w:val="00045799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54"/>
    <w:rsid w:val="00046DC1"/>
    <w:rsid w:val="00047145"/>
    <w:rsid w:val="00047840"/>
    <w:rsid w:val="00047913"/>
    <w:rsid w:val="00047EA3"/>
    <w:rsid w:val="00050012"/>
    <w:rsid w:val="0005095E"/>
    <w:rsid w:val="00050DDE"/>
    <w:rsid w:val="00051299"/>
    <w:rsid w:val="00051879"/>
    <w:rsid w:val="00051D0E"/>
    <w:rsid w:val="00051DCE"/>
    <w:rsid w:val="00051FD0"/>
    <w:rsid w:val="000521B3"/>
    <w:rsid w:val="000522AB"/>
    <w:rsid w:val="00052562"/>
    <w:rsid w:val="0005272B"/>
    <w:rsid w:val="00052BFF"/>
    <w:rsid w:val="0005336A"/>
    <w:rsid w:val="000539AB"/>
    <w:rsid w:val="00054124"/>
    <w:rsid w:val="00054433"/>
    <w:rsid w:val="00054E13"/>
    <w:rsid w:val="00054F23"/>
    <w:rsid w:val="0005542F"/>
    <w:rsid w:val="00055743"/>
    <w:rsid w:val="000558C4"/>
    <w:rsid w:val="00055986"/>
    <w:rsid w:val="00055AF0"/>
    <w:rsid w:val="00056274"/>
    <w:rsid w:val="000568FA"/>
    <w:rsid w:val="00056948"/>
    <w:rsid w:val="00056A14"/>
    <w:rsid w:val="000570AA"/>
    <w:rsid w:val="00057922"/>
    <w:rsid w:val="00057C4F"/>
    <w:rsid w:val="00057D01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68E5"/>
    <w:rsid w:val="000675C1"/>
    <w:rsid w:val="00067A00"/>
    <w:rsid w:val="00067EB8"/>
    <w:rsid w:val="00067F9C"/>
    <w:rsid w:val="000701EB"/>
    <w:rsid w:val="00070456"/>
    <w:rsid w:val="000708DC"/>
    <w:rsid w:val="00070B86"/>
    <w:rsid w:val="00070D48"/>
    <w:rsid w:val="00071169"/>
    <w:rsid w:val="00071340"/>
    <w:rsid w:val="00071BA8"/>
    <w:rsid w:val="00071E82"/>
    <w:rsid w:val="0007225E"/>
    <w:rsid w:val="00072792"/>
    <w:rsid w:val="00073E81"/>
    <w:rsid w:val="00074FF9"/>
    <w:rsid w:val="00075166"/>
    <w:rsid w:val="0007529E"/>
    <w:rsid w:val="00075F2A"/>
    <w:rsid w:val="0007609D"/>
    <w:rsid w:val="000766EA"/>
    <w:rsid w:val="00076F03"/>
    <w:rsid w:val="00076F2A"/>
    <w:rsid w:val="00076F30"/>
    <w:rsid w:val="00076F7C"/>
    <w:rsid w:val="00077072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1B0B"/>
    <w:rsid w:val="00081D6A"/>
    <w:rsid w:val="000822FF"/>
    <w:rsid w:val="00082A2C"/>
    <w:rsid w:val="00082E8D"/>
    <w:rsid w:val="00082F2B"/>
    <w:rsid w:val="000830CE"/>
    <w:rsid w:val="00083A6A"/>
    <w:rsid w:val="00083BA8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6E48"/>
    <w:rsid w:val="00086FD5"/>
    <w:rsid w:val="00087870"/>
    <w:rsid w:val="00087970"/>
    <w:rsid w:val="00087A0E"/>
    <w:rsid w:val="000901E2"/>
    <w:rsid w:val="00090C9D"/>
    <w:rsid w:val="00090E3F"/>
    <w:rsid w:val="00090F87"/>
    <w:rsid w:val="0009177C"/>
    <w:rsid w:val="00091CA0"/>
    <w:rsid w:val="00091F79"/>
    <w:rsid w:val="000920AD"/>
    <w:rsid w:val="000920FC"/>
    <w:rsid w:val="00092224"/>
    <w:rsid w:val="00092FD6"/>
    <w:rsid w:val="0009361F"/>
    <w:rsid w:val="000937B1"/>
    <w:rsid w:val="000937D7"/>
    <w:rsid w:val="00093C9D"/>
    <w:rsid w:val="00094699"/>
    <w:rsid w:val="00094A1C"/>
    <w:rsid w:val="00094B71"/>
    <w:rsid w:val="00095175"/>
    <w:rsid w:val="000953BA"/>
    <w:rsid w:val="0009552F"/>
    <w:rsid w:val="000959C3"/>
    <w:rsid w:val="00095D8A"/>
    <w:rsid w:val="000967A1"/>
    <w:rsid w:val="00096AC7"/>
    <w:rsid w:val="00096D18"/>
    <w:rsid w:val="00097002"/>
    <w:rsid w:val="00097082"/>
    <w:rsid w:val="00097565"/>
    <w:rsid w:val="000977BD"/>
    <w:rsid w:val="000977E7"/>
    <w:rsid w:val="000978EF"/>
    <w:rsid w:val="00097C09"/>
    <w:rsid w:val="00097CA2"/>
    <w:rsid w:val="00097CD1"/>
    <w:rsid w:val="00097CE6"/>
    <w:rsid w:val="000A02D1"/>
    <w:rsid w:val="000A05F8"/>
    <w:rsid w:val="000A06B7"/>
    <w:rsid w:val="000A078A"/>
    <w:rsid w:val="000A093F"/>
    <w:rsid w:val="000A0D59"/>
    <w:rsid w:val="000A0D87"/>
    <w:rsid w:val="000A0F55"/>
    <w:rsid w:val="000A0FBB"/>
    <w:rsid w:val="000A12A1"/>
    <w:rsid w:val="000A15D9"/>
    <w:rsid w:val="000A1619"/>
    <w:rsid w:val="000A171A"/>
    <w:rsid w:val="000A1EE2"/>
    <w:rsid w:val="000A228A"/>
    <w:rsid w:val="000A2FC1"/>
    <w:rsid w:val="000A3389"/>
    <w:rsid w:val="000A338D"/>
    <w:rsid w:val="000A368D"/>
    <w:rsid w:val="000A3A33"/>
    <w:rsid w:val="000A3BA3"/>
    <w:rsid w:val="000A42C6"/>
    <w:rsid w:val="000A43CC"/>
    <w:rsid w:val="000A458E"/>
    <w:rsid w:val="000A4999"/>
    <w:rsid w:val="000A4C41"/>
    <w:rsid w:val="000A4EC6"/>
    <w:rsid w:val="000A5073"/>
    <w:rsid w:val="000A52CD"/>
    <w:rsid w:val="000A551F"/>
    <w:rsid w:val="000A594E"/>
    <w:rsid w:val="000A66B9"/>
    <w:rsid w:val="000A6B3C"/>
    <w:rsid w:val="000A6EAD"/>
    <w:rsid w:val="000A71C5"/>
    <w:rsid w:val="000A78E1"/>
    <w:rsid w:val="000A79C1"/>
    <w:rsid w:val="000A7C14"/>
    <w:rsid w:val="000B0A2D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CA9"/>
    <w:rsid w:val="000B4D08"/>
    <w:rsid w:val="000B50BA"/>
    <w:rsid w:val="000B549E"/>
    <w:rsid w:val="000B5757"/>
    <w:rsid w:val="000B5B8B"/>
    <w:rsid w:val="000B5E6A"/>
    <w:rsid w:val="000B5F60"/>
    <w:rsid w:val="000B61C0"/>
    <w:rsid w:val="000B643E"/>
    <w:rsid w:val="000B65F2"/>
    <w:rsid w:val="000B6C82"/>
    <w:rsid w:val="000B6EB0"/>
    <w:rsid w:val="000C00BB"/>
    <w:rsid w:val="000C02DB"/>
    <w:rsid w:val="000C05C6"/>
    <w:rsid w:val="000C0E78"/>
    <w:rsid w:val="000C12C2"/>
    <w:rsid w:val="000C137C"/>
    <w:rsid w:val="000C1F3C"/>
    <w:rsid w:val="000C2CAE"/>
    <w:rsid w:val="000C33EB"/>
    <w:rsid w:val="000C35AC"/>
    <w:rsid w:val="000C3CF7"/>
    <w:rsid w:val="000C415C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26B"/>
    <w:rsid w:val="000C75A5"/>
    <w:rsid w:val="000C77E0"/>
    <w:rsid w:val="000D0049"/>
    <w:rsid w:val="000D008A"/>
    <w:rsid w:val="000D00FF"/>
    <w:rsid w:val="000D0818"/>
    <w:rsid w:val="000D0852"/>
    <w:rsid w:val="000D0C26"/>
    <w:rsid w:val="000D144D"/>
    <w:rsid w:val="000D17A0"/>
    <w:rsid w:val="000D188C"/>
    <w:rsid w:val="000D224F"/>
    <w:rsid w:val="000D22E0"/>
    <w:rsid w:val="000D2AD0"/>
    <w:rsid w:val="000D2B15"/>
    <w:rsid w:val="000D2BC8"/>
    <w:rsid w:val="000D33D6"/>
    <w:rsid w:val="000D36B3"/>
    <w:rsid w:val="000D378F"/>
    <w:rsid w:val="000D3986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5CEA"/>
    <w:rsid w:val="000D5CF2"/>
    <w:rsid w:val="000D607F"/>
    <w:rsid w:val="000D64D7"/>
    <w:rsid w:val="000D65EB"/>
    <w:rsid w:val="000D6605"/>
    <w:rsid w:val="000D6696"/>
    <w:rsid w:val="000D67F3"/>
    <w:rsid w:val="000D6971"/>
    <w:rsid w:val="000D6C29"/>
    <w:rsid w:val="000D6EA9"/>
    <w:rsid w:val="000D6F11"/>
    <w:rsid w:val="000D73BF"/>
    <w:rsid w:val="000D7465"/>
    <w:rsid w:val="000D79A7"/>
    <w:rsid w:val="000D7E58"/>
    <w:rsid w:val="000E03C9"/>
    <w:rsid w:val="000E078D"/>
    <w:rsid w:val="000E0D2F"/>
    <w:rsid w:val="000E167C"/>
    <w:rsid w:val="000E1F3A"/>
    <w:rsid w:val="000E276F"/>
    <w:rsid w:val="000E2AD2"/>
    <w:rsid w:val="000E2F2D"/>
    <w:rsid w:val="000E311D"/>
    <w:rsid w:val="000E314F"/>
    <w:rsid w:val="000E32D5"/>
    <w:rsid w:val="000E331F"/>
    <w:rsid w:val="000E3A83"/>
    <w:rsid w:val="000E4043"/>
    <w:rsid w:val="000E42B9"/>
    <w:rsid w:val="000E44E2"/>
    <w:rsid w:val="000E48AD"/>
    <w:rsid w:val="000E50AE"/>
    <w:rsid w:val="000E5176"/>
    <w:rsid w:val="000E56A3"/>
    <w:rsid w:val="000E56C6"/>
    <w:rsid w:val="000E5754"/>
    <w:rsid w:val="000E6788"/>
    <w:rsid w:val="000E69E5"/>
    <w:rsid w:val="000E778C"/>
    <w:rsid w:val="000E7D1B"/>
    <w:rsid w:val="000E7DC5"/>
    <w:rsid w:val="000F0134"/>
    <w:rsid w:val="000F0251"/>
    <w:rsid w:val="000F0E53"/>
    <w:rsid w:val="000F10D4"/>
    <w:rsid w:val="000F23E5"/>
    <w:rsid w:val="000F2500"/>
    <w:rsid w:val="000F257C"/>
    <w:rsid w:val="000F28FE"/>
    <w:rsid w:val="000F30BE"/>
    <w:rsid w:val="000F337F"/>
    <w:rsid w:val="000F3ADC"/>
    <w:rsid w:val="000F3AEB"/>
    <w:rsid w:val="000F3B20"/>
    <w:rsid w:val="000F3E2C"/>
    <w:rsid w:val="000F5233"/>
    <w:rsid w:val="000F5494"/>
    <w:rsid w:val="000F57D7"/>
    <w:rsid w:val="000F5B03"/>
    <w:rsid w:val="000F5BD7"/>
    <w:rsid w:val="000F5DEB"/>
    <w:rsid w:val="000F6595"/>
    <w:rsid w:val="000F677A"/>
    <w:rsid w:val="000F68AF"/>
    <w:rsid w:val="000F6941"/>
    <w:rsid w:val="000F6AAD"/>
    <w:rsid w:val="000F72D9"/>
    <w:rsid w:val="000F7921"/>
    <w:rsid w:val="001000FB"/>
    <w:rsid w:val="00100142"/>
    <w:rsid w:val="00100315"/>
    <w:rsid w:val="001004E8"/>
    <w:rsid w:val="00100975"/>
    <w:rsid w:val="00100E84"/>
    <w:rsid w:val="00101086"/>
    <w:rsid w:val="001013AC"/>
    <w:rsid w:val="0010155C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04"/>
    <w:rsid w:val="00103A52"/>
    <w:rsid w:val="00103A75"/>
    <w:rsid w:val="00103B15"/>
    <w:rsid w:val="00103E02"/>
    <w:rsid w:val="001041CA"/>
    <w:rsid w:val="00104663"/>
    <w:rsid w:val="00104729"/>
    <w:rsid w:val="00104A79"/>
    <w:rsid w:val="00104AE3"/>
    <w:rsid w:val="001058C9"/>
    <w:rsid w:val="00105935"/>
    <w:rsid w:val="0010646A"/>
    <w:rsid w:val="00106608"/>
    <w:rsid w:val="0010665B"/>
    <w:rsid w:val="00106B2D"/>
    <w:rsid w:val="001071F8"/>
    <w:rsid w:val="0010771F"/>
    <w:rsid w:val="001077C8"/>
    <w:rsid w:val="00107DFE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059"/>
    <w:rsid w:val="00113762"/>
    <w:rsid w:val="00113FF0"/>
    <w:rsid w:val="001143E6"/>
    <w:rsid w:val="0011445A"/>
    <w:rsid w:val="00114D15"/>
    <w:rsid w:val="00114F77"/>
    <w:rsid w:val="001153D7"/>
    <w:rsid w:val="00115EDB"/>
    <w:rsid w:val="00116967"/>
    <w:rsid w:val="00116B15"/>
    <w:rsid w:val="00116EC2"/>
    <w:rsid w:val="00117024"/>
    <w:rsid w:val="00117218"/>
    <w:rsid w:val="00117491"/>
    <w:rsid w:val="00117B7C"/>
    <w:rsid w:val="00117BF0"/>
    <w:rsid w:val="001203BA"/>
    <w:rsid w:val="001205A6"/>
    <w:rsid w:val="00120624"/>
    <w:rsid w:val="0012094F"/>
    <w:rsid w:val="00120998"/>
    <w:rsid w:val="00120C4E"/>
    <w:rsid w:val="00120DD6"/>
    <w:rsid w:val="0012118F"/>
    <w:rsid w:val="001212E8"/>
    <w:rsid w:val="00121944"/>
    <w:rsid w:val="001227FA"/>
    <w:rsid w:val="00122C91"/>
    <w:rsid w:val="00122D49"/>
    <w:rsid w:val="00122F82"/>
    <w:rsid w:val="00122FC5"/>
    <w:rsid w:val="0012316A"/>
    <w:rsid w:val="001237A0"/>
    <w:rsid w:val="00123E3F"/>
    <w:rsid w:val="00123E80"/>
    <w:rsid w:val="00124000"/>
    <w:rsid w:val="001240D0"/>
    <w:rsid w:val="00124276"/>
    <w:rsid w:val="001242CD"/>
    <w:rsid w:val="001242CE"/>
    <w:rsid w:val="0012437B"/>
    <w:rsid w:val="001245C4"/>
    <w:rsid w:val="00124AD0"/>
    <w:rsid w:val="00124B9C"/>
    <w:rsid w:val="00124BEE"/>
    <w:rsid w:val="00124BF6"/>
    <w:rsid w:val="00124E33"/>
    <w:rsid w:val="001250B3"/>
    <w:rsid w:val="00125450"/>
    <w:rsid w:val="0012613F"/>
    <w:rsid w:val="00126563"/>
    <w:rsid w:val="001265FF"/>
    <w:rsid w:val="00126F90"/>
    <w:rsid w:val="00127217"/>
    <w:rsid w:val="00127798"/>
    <w:rsid w:val="00127931"/>
    <w:rsid w:val="00127AF3"/>
    <w:rsid w:val="00130DD9"/>
    <w:rsid w:val="00130E7D"/>
    <w:rsid w:val="001311D3"/>
    <w:rsid w:val="001312A7"/>
    <w:rsid w:val="00131371"/>
    <w:rsid w:val="00131892"/>
    <w:rsid w:val="00131CE5"/>
    <w:rsid w:val="0013210B"/>
    <w:rsid w:val="0013262B"/>
    <w:rsid w:val="001329D0"/>
    <w:rsid w:val="00132CDC"/>
    <w:rsid w:val="00132D55"/>
    <w:rsid w:val="00132F57"/>
    <w:rsid w:val="001330AC"/>
    <w:rsid w:val="00133A5D"/>
    <w:rsid w:val="00133A7E"/>
    <w:rsid w:val="00133C4B"/>
    <w:rsid w:val="001343E6"/>
    <w:rsid w:val="0013445A"/>
    <w:rsid w:val="001344EF"/>
    <w:rsid w:val="00134552"/>
    <w:rsid w:val="0013459A"/>
    <w:rsid w:val="001346CA"/>
    <w:rsid w:val="001346D4"/>
    <w:rsid w:val="00134756"/>
    <w:rsid w:val="001347F6"/>
    <w:rsid w:val="00134BDD"/>
    <w:rsid w:val="00134C46"/>
    <w:rsid w:val="00135402"/>
    <w:rsid w:val="00135634"/>
    <w:rsid w:val="00135B2B"/>
    <w:rsid w:val="00136422"/>
    <w:rsid w:val="0013657B"/>
    <w:rsid w:val="00136658"/>
    <w:rsid w:val="00136714"/>
    <w:rsid w:val="00136935"/>
    <w:rsid w:val="00136F11"/>
    <w:rsid w:val="00136F5A"/>
    <w:rsid w:val="0013717D"/>
    <w:rsid w:val="001378A2"/>
    <w:rsid w:val="00137E45"/>
    <w:rsid w:val="00137F71"/>
    <w:rsid w:val="0014000D"/>
    <w:rsid w:val="00140396"/>
    <w:rsid w:val="001403AB"/>
    <w:rsid w:val="00140556"/>
    <w:rsid w:val="00140DAF"/>
    <w:rsid w:val="00140FEA"/>
    <w:rsid w:val="001410B8"/>
    <w:rsid w:val="00141151"/>
    <w:rsid w:val="001414F5"/>
    <w:rsid w:val="00141738"/>
    <w:rsid w:val="00141A5A"/>
    <w:rsid w:val="00141FB4"/>
    <w:rsid w:val="001421AB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4D9C"/>
    <w:rsid w:val="0014500A"/>
    <w:rsid w:val="001450E6"/>
    <w:rsid w:val="00145251"/>
    <w:rsid w:val="00145462"/>
    <w:rsid w:val="00145551"/>
    <w:rsid w:val="001457A6"/>
    <w:rsid w:val="00146071"/>
    <w:rsid w:val="001464E7"/>
    <w:rsid w:val="00146CD3"/>
    <w:rsid w:val="00147216"/>
    <w:rsid w:val="00147369"/>
    <w:rsid w:val="00147554"/>
    <w:rsid w:val="00147620"/>
    <w:rsid w:val="001477EF"/>
    <w:rsid w:val="0014790F"/>
    <w:rsid w:val="00147ABF"/>
    <w:rsid w:val="001504CB"/>
    <w:rsid w:val="001504EB"/>
    <w:rsid w:val="0015061D"/>
    <w:rsid w:val="00150896"/>
    <w:rsid w:val="00150FDF"/>
    <w:rsid w:val="00151873"/>
    <w:rsid w:val="00151AEC"/>
    <w:rsid w:val="00151CBD"/>
    <w:rsid w:val="00151CFC"/>
    <w:rsid w:val="00152530"/>
    <w:rsid w:val="001526DE"/>
    <w:rsid w:val="00152891"/>
    <w:rsid w:val="00152A07"/>
    <w:rsid w:val="00152B33"/>
    <w:rsid w:val="00153159"/>
    <w:rsid w:val="0015335B"/>
    <w:rsid w:val="00153671"/>
    <w:rsid w:val="00153FA6"/>
    <w:rsid w:val="00154129"/>
    <w:rsid w:val="001543ED"/>
    <w:rsid w:val="00154508"/>
    <w:rsid w:val="0015451C"/>
    <w:rsid w:val="0015488D"/>
    <w:rsid w:val="00154917"/>
    <w:rsid w:val="00154A52"/>
    <w:rsid w:val="00154C4B"/>
    <w:rsid w:val="00154F16"/>
    <w:rsid w:val="00154FA7"/>
    <w:rsid w:val="0015506B"/>
    <w:rsid w:val="0015526F"/>
    <w:rsid w:val="001556C7"/>
    <w:rsid w:val="00155730"/>
    <w:rsid w:val="0015620B"/>
    <w:rsid w:val="00156372"/>
    <w:rsid w:val="001564AF"/>
    <w:rsid w:val="00156515"/>
    <w:rsid w:val="00156B5E"/>
    <w:rsid w:val="0015707A"/>
    <w:rsid w:val="0015762E"/>
    <w:rsid w:val="00157B13"/>
    <w:rsid w:val="00157BB7"/>
    <w:rsid w:val="00157E35"/>
    <w:rsid w:val="001600C5"/>
    <w:rsid w:val="0016051A"/>
    <w:rsid w:val="001606ED"/>
    <w:rsid w:val="00160A0F"/>
    <w:rsid w:val="00160A5F"/>
    <w:rsid w:val="001611F4"/>
    <w:rsid w:val="00161445"/>
    <w:rsid w:val="00161AC9"/>
    <w:rsid w:val="00162373"/>
    <w:rsid w:val="00162D56"/>
    <w:rsid w:val="00162E95"/>
    <w:rsid w:val="00163025"/>
    <w:rsid w:val="001640C3"/>
    <w:rsid w:val="00164287"/>
    <w:rsid w:val="0016483D"/>
    <w:rsid w:val="00164AD6"/>
    <w:rsid w:val="00164D10"/>
    <w:rsid w:val="00164EEE"/>
    <w:rsid w:val="00165B67"/>
    <w:rsid w:val="00165F91"/>
    <w:rsid w:val="001665F7"/>
    <w:rsid w:val="001669B8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179"/>
    <w:rsid w:val="00171787"/>
    <w:rsid w:val="00172081"/>
    <w:rsid w:val="00173238"/>
    <w:rsid w:val="0017323D"/>
    <w:rsid w:val="001733FC"/>
    <w:rsid w:val="001735E1"/>
    <w:rsid w:val="00173D3F"/>
    <w:rsid w:val="00173E08"/>
    <w:rsid w:val="00173E0B"/>
    <w:rsid w:val="0017439E"/>
    <w:rsid w:val="00174AF5"/>
    <w:rsid w:val="001751A8"/>
    <w:rsid w:val="001755C1"/>
    <w:rsid w:val="00175725"/>
    <w:rsid w:val="00175B84"/>
    <w:rsid w:val="00175D57"/>
    <w:rsid w:val="00175D96"/>
    <w:rsid w:val="00175DF6"/>
    <w:rsid w:val="001760B5"/>
    <w:rsid w:val="001764AF"/>
    <w:rsid w:val="001768E9"/>
    <w:rsid w:val="00176CC9"/>
    <w:rsid w:val="001777B0"/>
    <w:rsid w:val="00177BBC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1301"/>
    <w:rsid w:val="0018186F"/>
    <w:rsid w:val="001825F6"/>
    <w:rsid w:val="001826A8"/>
    <w:rsid w:val="001826D9"/>
    <w:rsid w:val="00182AED"/>
    <w:rsid w:val="00182C4F"/>
    <w:rsid w:val="00182C7E"/>
    <w:rsid w:val="00183075"/>
    <w:rsid w:val="00183342"/>
    <w:rsid w:val="001834F0"/>
    <w:rsid w:val="00183638"/>
    <w:rsid w:val="00183716"/>
    <w:rsid w:val="00183F00"/>
    <w:rsid w:val="001842EF"/>
    <w:rsid w:val="001843C8"/>
    <w:rsid w:val="00184401"/>
    <w:rsid w:val="00184D2A"/>
    <w:rsid w:val="0018516E"/>
    <w:rsid w:val="00185175"/>
    <w:rsid w:val="00185487"/>
    <w:rsid w:val="001854E8"/>
    <w:rsid w:val="00185A95"/>
    <w:rsid w:val="00185AFD"/>
    <w:rsid w:val="00185B1A"/>
    <w:rsid w:val="00186A96"/>
    <w:rsid w:val="00186BB6"/>
    <w:rsid w:val="00186E89"/>
    <w:rsid w:val="0018700C"/>
    <w:rsid w:val="0018700E"/>
    <w:rsid w:val="001874EB"/>
    <w:rsid w:val="00187720"/>
    <w:rsid w:val="00187B52"/>
    <w:rsid w:val="0019029C"/>
    <w:rsid w:val="00190393"/>
    <w:rsid w:val="001905D1"/>
    <w:rsid w:val="00190B6F"/>
    <w:rsid w:val="00190D53"/>
    <w:rsid w:val="00190E66"/>
    <w:rsid w:val="00191675"/>
    <w:rsid w:val="001916DA"/>
    <w:rsid w:val="00191A8E"/>
    <w:rsid w:val="00191B7A"/>
    <w:rsid w:val="00191F83"/>
    <w:rsid w:val="0019229D"/>
    <w:rsid w:val="001924E5"/>
    <w:rsid w:val="00192E07"/>
    <w:rsid w:val="0019386D"/>
    <w:rsid w:val="00193BFA"/>
    <w:rsid w:val="00193F31"/>
    <w:rsid w:val="00194040"/>
    <w:rsid w:val="00194187"/>
    <w:rsid w:val="0019422C"/>
    <w:rsid w:val="0019425D"/>
    <w:rsid w:val="00194FC7"/>
    <w:rsid w:val="0019513A"/>
    <w:rsid w:val="001951B6"/>
    <w:rsid w:val="00195304"/>
    <w:rsid w:val="00195543"/>
    <w:rsid w:val="0019574F"/>
    <w:rsid w:val="001958A6"/>
    <w:rsid w:val="001961A9"/>
    <w:rsid w:val="00196AB4"/>
    <w:rsid w:val="00196D6C"/>
    <w:rsid w:val="001970E8"/>
    <w:rsid w:val="00197583"/>
    <w:rsid w:val="00197786"/>
    <w:rsid w:val="00197EB8"/>
    <w:rsid w:val="001A0584"/>
    <w:rsid w:val="001A058B"/>
    <w:rsid w:val="001A079D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919"/>
    <w:rsid w:val="001A3ADC"/>
    <w:rsid w:val="001A3B24"/>
    <w:rsid w:val="001A3CD8"/>
    <w:rsid w:val="001A410F"/>
    <w:rsid w:val="001A42CD"/>
    <w:rsid w:val="001A467E"/>
    <w:rsid w:val="001A4BDB"/>
    <w:rsid w:val="001A4C28"/>
    <w:rsid w:val="001A519F"/>
    <w:rsid w:val="001A56FA"/>
    <w:rsid w:val="001A5806"/>
    <w:rsid w:val="001A5847"/>
    <w:rsid w:val="001A5873"/>
    <w:rsid w:val="001A59FE"/>
    <w:rsid w:val="001A5B6C"/>
    <w:rsid w:val="001A5C9F"/>
    <w:rsid w:val="001A5D27"/>
    <w:rsid w:val="001A5E6D"/>
    <w:rsid w:val="001A611A"/>
    <w:rsid w:val="001A6249"/>
    <w:rsid w:val="001A6292"/>
    <w:rsid w:val="001A63E4"/>
    <w:rsid w:val="001A6403"/>
    <w:rsid w:val="001A7261"/>
    <w:rsid w:val="001A7602"/>
    <w:rsid w:val="001A7945"/>
    <w:rsid w:val="001A7CE0"/>
    <w:rsid w:val="001B0228"/>
    <w:rsid w:val="001B02A7"/>
    <w:rsid w:val="001B04BD"/>
    <w:rsid w:val="001B059B"/>
    <w:rsid w:val="001B0FEC"/>
    <w:rsid w:val="001B130D"/>
    <w:rsid w:val="001B1A94"/>
    <w:rsid w:val="001B1C96"/>
    <w:rsid w:val="001B263D"/>
    <w:rsid w:val="001B2937"/>
    <w:rsid w:val="001B2ED7"/>
    <w:rsid w:val="001B4052"/>
    <w:rsid w:val="001B483E"/>
    <w:rsid w:val="001B53EC"/>
    <w:rsid w:val="001B5697"/>
    <w:rsid w:val="001B5A26"/>
    <w:rsid w:val="001B5A9B"/>
    <w:rsid w:val="001B6118"/>
    <w:rsid w:val="001B6508"/>
    <w:rsid w:val="001B662B"/>
    <w:rsid w:val="001B6C0D"/>
    <w:rsid w:val="001B6FE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1477"/>
    <w:rsid w:val="001C19F7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568"/>
    <w:rsid w:val="001C7B47"/>
    <w:rsid w:val="001D059E"/>
    <w:rsid w:val="001D0C42"/>
    <w:rsid w:val="001D0CA6"/>
    <w:rsid w:val="001D0ECE"/>
    <w:rsid w:val="001D0F2C"/>
    <w:rsid w:val="001D158E"/>
    <w:rsid w:val="001D1837"/>
    <w:rsid w:val="001D1889"/>
    <w:rsid w:val="001D2235"/>
    <w:rsid w:val="001D2FCE"/>
    <w:rsid w:val="001D381A"/>
    <w:rsid w:val="001D3B8F"/>
    <w:rsid w:val="001D3EFE"/>
    <w:rsid w:val="001D48C7"/>
    <w:rsid w:val="001D50EA"/>
    <w:rsid w:val="001D56CE"/>
    <w:rsid w:val="001D5A4F"/>
    <w:rsid w:val="001D5B6F"/>
    <w:rsid w:val="001D5D99"/>
    <w:rsid w:val="001D62E1"/>
    <w:rsid w:val="001D63A7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D7905"/>
    <w:rsid w:val="001D79B3"/>
    <w:rsid w:val="001D7A24"/>
    <w:rsid w:val="001E08FE"/>
    <w:rsid w:val="001E0A75"/>
    <w:rsid w:val="001E0CE4"/>
    <w:rsid w:val="001E0D77"/>
    <w:rsid w:val="001E10C4"/>
    <w:rsid w:val="001E10E4"/>
    <w:rsid w:val="001E152F"/>
    <w:rsid w:val="001E153D"/>
    <w:rsid w:val="001E1576"/>
    <w:rsid w:val="001E1A63"/>
    <w:rsid w:val="001E1B26"/>
    <w:rsid w:val="001E1E2D"/>
    <w:rsid w:val="001E22F3"/>
    <w:rsid w:val="001E24B5"/>
    <w:rsid w:val="001E24DC"/>
    <w:rsid w:val="001E289E"/>
    <w:rsid w:val="001E29A8"/>
    <w:rsid w:val="001E2BAB"/>
    <w:rsid w:val="001E3309"/>
    <w:rsid w:val="001E3361"/>
    <w:rsid w:val="001E35C1"/>
    <w:rsid w:val="001E3763"/>
    <w:rsid w:val="001E3A68"/>
    <w:rsid w:val="001E3C57"/>
    <w:rsid w:val="001E42F4"/>
    <w:rsid w:val="001E45E8"/>
    <w:rsid w:val="001E4CC4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C3A"/>
    <w:rsid w:val="001E6D58"/>
    <w:rsid w:val="001E723B"/>
    <w:rsid w:val="001E7515"/>
    <w:rsid w:val="001E7779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9FF"/>
    <w:rsid w:val="001F0B5D"/>
    <w:rsid w:val="001F1188"/>
    <w:rsid w:val="001F134A"/>
    <w:rsid w:val="001F1696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AEB"/>
    <w:rsid w:val="001F3CE6"/>
    <w:rsid w:val="001F3CF7"/>
    <w:rsid w:val="001F4754"/>
    <w:rsid w:val="001F4810"/>
    <w:rsid w:val="001F49DB"/>
    <w:rsid w:val="001F4E17"/>
    <w:rsid w:val="001F5018"/>
    <w:rsid w:val="001F51C1"/>
    <w:rsid w:val="001F52CC"/>
    <w:rsid w:val="001F53A9"/>
    <w:rsid w:val="001F53CE"/>
    <w:rsid w:val="001F568E"/>
    <w:rsid w:val="001F59A0"/>
    <w:rsid w:val="001F5C3D"/>
    <w:rsid w:val="001F65E9"/>
    <w:rsid w:val="001F6AB1"/>
    <w:rsid w:val="001F6C21"/>
    <w:rsid w:val="001F6DAD"/>
    <w:rsid w:val="001F712A"/>
    <w:rsid w:val="001F7B90"/>
    <w:rsid w:val="001F7B9F"/>
    <w:rsid w:val="001F7CB5"/>
    <w:rsid w:val="001F7D1F"/>
    <w:rsid w:val="00200086"/>
    <w:rsid w:val="002008E9"/>
    <w:rsid w:val="00200BD3"/>
    <w:rsid w:val="00200E87"/>
    <w:rsid w:val="002013A5"/>
    <w:rsid w:val="00201525"/>
    <w:rsid w:val="00201611"/>
    <w:rsid w:val="002019C3"/>
    <w:rsid w:val="00201BAB"/>
    <w:rsid w:val="002023A0"/>
    <w:rsid w:val="002023AE"/>
    <w:rsid w:val="00202832"/>
    <w:rsid w:val="00202B06"/>
    <w:rsid w:val="00203480"/>
    <w:rsid w:val="0020348E"/>
    <w:rsid w:val="00203B9F"/>
    <w:rsid w:val="00203C60"/>
    <w:rsid w:val="00203DFB"/>
    <w:rsid w:val="002044C5"/>
    <w:rsid w:val="0020499B"/>
    <w:rsid w:val="002049CE"/>
    <w:rsid w:val="00204CE4"/>
    <w:rsid w:val="0020558F"/>
    <w:rsid w:val="00205A22"/>
    <w:rsid w:val="002064BA"/>
    <w:rsid w:val="002068E8"/>
    <w:rsid w:val="0020690E"/>
    <w:rsid w:val="00206D26"/>
    <w:rsid w:val="00207414"/>
    <w:rsid w:val="00207529"/>
    <w:rsid w:val="0020758F"/>
    <w:rsid w:val="0020775C"/>
    <w:rsid w:val="00207C20"/>
    <w:rsid w:val="00207C74"/>
    <w:rsid w:val="00207E87"/>
    <w:rsid w:val="002101E7"/>
    <w:rsid w:val="0021036C"/>
    <w:rsid w:val="002107B4"/>
    <w:rsid w:val="00210C94"/>
    <w:rsid w:val="0021124F"/>
    <w:rsid w:val="002114B8"/>
    <w:rsid w:val="00211BCC"/>
    <w:rsid w:val="00211C80"/>
    <w:rsid w:val="002122D5"/>
    <w:rsid w:val="002124C4"/>
    <w:rsid w:val="0021287D"/>
    <w:rsid w:val="002129AA"/>
    <w:rsid w:val="00212A06"/>
    <w:rsid w:val="0021326D"/>
    <w:rsid w:val="0021327E"/>
    <w:rsid w:val="002134EA"/>
    <w:rsid w:val="00213981"/>
    <w:rsid w:val="00213A55"/>
    <w:rsid w:val="00213B00"/>
    <w:rsid w:val="0021436A"/>
    <w:rsid w:val="0021444F"/>
    <w:rsid w:val="00214C3B"/>
    <w:rsid w:val="002150F6"/>
    <w:rsid w:val="00215113"/>
    <w:rsid w:val="0021536E"/>
    <w:rsid w:val="00215757"/>
    <w:rsid w:val="0021576C"/>
    <w:rsid w:val="002157DA"/>
    <w:rsid w:val="00215968"/>
    <w:rsid w:val="002159D9"/>
    <w:rsid w:val="00215B15"/>
    <w:rsid w:val="00215D68"/>
    <w:rsid w:val="0021727B"/>
    <w:rsid w:val="002175A4"/>
    <w:rsid w:val="00217BF1"/>
    <w:rsid w:val="00217C8A"/>
    <w:rsid w:val="002201D6"/>
    <w:rsid w:val="00220455"/>
    <w:rsid w:val="00220490"/>
    <w:rsid w:val="002206C3"/>
    <w:rsid w:val="00220EAE"/>
    <w:rsid w:val="002212CB"/>
    <w:rsid w:val="00221668"/>
    <w:rsid w:val="002217EA"/>
    <w:rsid w:val="0022190E"/>
    <w:rsid w:val="00221C61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760"/>
    <w:rsid w:val="002259AC"/>
    <w:rsid w:val="002259B0"/>
    <w:rsid w:val="00225BEF"/>
    <w:rsid w:val="00226049"/>
    <w:rsid w:val="00226161"/>
    <w:rsid w:val="00226626"/>
    <w:rsid w:val="00226B23"/>
    <w:rsid w:val="00226CD3"/>
    <w:rsid w:val="002270AF"/>
    <w:rsid w:val="0022736F"/>
    <w:rsid w:val="002273EE"/>
    <w:rsid w:val="002279AD"/>
    <w:rsid w:val="002304DC"/>
    <w:rsid w:val="00230601"/>
    <w:rsid w:val="00230AC8"/>
    <w:rsid w:val="00230BCE"/>
    <w:rsid w:val="00231198"/>
    <w:rsid w:val="0023144F"/>
    <w:rsid w:val="00232A6F"/>
    <w:rsid w:val="00232E5D"/>
    <w:rsid w:val="00233439"/>
    <w:rsid w:val="002334AF"/>
    <w:rsid w:val="0023377F"/>
    <w:rsid w:val="002338AE"/>
    <w:rsid w:val="00233949"/>
    <w:rsid w:val="00233A9D"/>
    <w:rsid w:val="00234038"/>
    <w:rsid w:val="002341D1"/>
    <w:rsid w:val="002342A2"/>
    <w:rsid w:val="002344AD"/>
    <w:rsid w:val="002349CB"/>
    <w:rsid w:val="00234C1A"/>
    <w:rsid w:val="00234C1F"/>
    <w:rsid w:val="00234F61"/>
    <w:rsid w:val="0023507C"/>
    <w:rsid w:val="002354A8"/>
    <w:rsid w:val="00235AF2"/>
    <w:rsid w:val="00235CDB"/>
    <w:rsid w:val="00236180"/>
    <w:rsid w:val="00236450"/>
    <w:rsid w:val="0023663C"/>
    <w:rsid w:val="002367A3"/>
    <w:rsid w:val="00236A35"/>
    <w:rsid w:val="00236AFF"/>
    <w:rsid w:val="00236CD0"/>
    <w:rsid w:val="0023725C"/>
    <w:rsid w:val="002372CE"/>
    <w:rsid w:val="00237734"/>
    <w:rsid w:val="00237A16"/>
    <w:rsid w:val="002400B6"/>
    <w:rsid w:val="002400F8"/>
    <w:rsid w:val="002401B2"/>
    <w:rsid w:val="00240363"/>
    <w:rsid w:val="002405FC"/>
    <w:rsid w:val="00240703"/>
    <w:rsid w:val="00240712"/>
    <w:rsid w:val="00240A5C"/>
    <w:rsid w:val="00240AB3"/>
    <w:rsid w:val="00240AB7"/>
    <w:rsid w:val="00240BD8"/>
    <w:rsid w:val="00240C6F"/>
    <w:rsid w:val="00241248"/>
    <w:rsid w:val="0024194A"/>
    <w:rsid w:val="002419A8"/>
    <w:rsid w:val="00241B26"/>
    <w:rsid w:val="00241EC1"/>
    <w:rsid w:val="002420EA"/>
    <w:rsid w:val="00242563"/>
    <w:rsid w:val="002425B2"/>
    <w:rsid w:val="00242D92"/>
    <w:rsid w:val="00242F88"/>
    <w:rsid w:val="002431B5"/>
    <w:rsid w:val="0024325B"/>
    <w:rsid w:val="00243648"/>
    <w:rsid w:val="00243796"/>
    <w:rsid w:val="00243841"/>
    <w:rsid w:val="002438AF"/>
    <w:rsid w:val="00243921"/>
    <w:rsid w:val="002439D1"/>
    <w:rsid w:val="00244058"/>
    <w:rsid w:val="00244218"/>
    <w:rsid w:val="00244E4A"/>
    <w:rsid w:val="002451F8"/>
    <w:rsid w:val="0024539C"/>
    <w:rsid w:val="00245AE0"/>
    <w:rsid w:val="00245C8D"/>
    <w:rsid w:val="00245F6D"/>
    <w:rsid w:val="002464CE"/>
    <w:rsid w:val="0024652C"/>
    <w:rsid w:val="002467E8"/>
    <w:rsid w:val="00246AA5"/>
    <w:rsid w:val="0024775B"/>
    <w:rsid w:val="00247F69"/>
    <w:rsid w:val="00250210"/>
    <w:rsid w:val="00250423"/>
    <w:rsid w:val="00250550"/>
    <w:rsid w:val="002506A1"/>
    <w:rsid w:val="00250971"/>
    <w:rsid w:val="0025105F"/>
    <w:rsid w:val="002510CF"/>
    <w:rsid w:val="0025164D"/>
    <w:rsid w:val="002518B7"/>
    <w:rsid w:val="00252064"/>
    <w:rsid w:val="00252647"/>
    <w:rsid w:val="002526C0"/>
    <w:rsid w:val="002532AF"/>
    <w:rsid w:val="002532FD"/>
    <w:rsid w:val="00253541"/>
    <w:rsid w:val="00253796"/>
    <w:rsid w:val="00253846"/>
    <w:rsid w:val="00253889"/>
    <w:rsid w:val="002539C6"/>
    <w:rsid w:val="0025486A"/>
    <w:rsid w:val="002550EA"/>
    <w:rsid w:val="00255198"/>
    <w:rsid w:val="0025598A"/>
    <w:rsid w:val="00255AE0"/>
    <w:rsid w:val="00255B5E"/>
    <w:rsid w:val="00255C1A"/>
    <w:rsid w:val="00255C8F"/>
    <w:rsid w:val="00255E59"/>
    <w:rsid w:val="00256A66"/>
    <w:rsid w:val="00256C95"/>
    <w:rsid w:val="0025705F"/>
    <w:rsid w:val="00257111"/>
    <w:rsid w:val="002601F2"/>
    <w:rsid w:val="00260275"/>
    <w:rsid w:val="0026062A"/>
    <w:rsid w:val="0026099A"/>
    <w:rsid w:val="002609CE"/>
    <w:rsid w:val="00260D2A"/>
    <w:rsid w:val="00260D2E"/>
    <w:rsid w:val="00260F18"/>
    <w:rsid w:val="0026106C"/>
    <w:rsid w:val="002610A1"/>
    <w:rsid w:val="00261886"/>
    <w:rsid w:val="00261DFE"/>
    <w:rsid w:val="00262306"/>
    <w:rsid w:val="0026275B"/>
    <w:rsid w:val="00263417"/>
    <w:rsid w:val="0026349E"/>
    <w:rsid w:val="00263539"/>
    <w:rsid w:val="00264406"/>
    <w:rsid w:val="002645D7"/>
    <w:rsid w:val="00264901"/>
    <w:rsid w:val="00264A08"/>
    <w:rsid w:val="002655AF"/>
    <w:rsid w:val="00265C51"/>
    <w:rsid w:val="00265DDE"/>
    <w:rsid w:val="00265FD2"/>
    <w:rsid w:val="002662D6"/>
    <w:rsid w:val="0026642F"/>
    <w:rsid w:val="00266622"/>
    <w:rsid w:val="002667D6"/>
    <w:rsid w:val="00266C43"/>
    <w:rsid w:val="00266E38"/>
    <w:rsid w:val="00267A79"/>
    <w:rsid w:val="00267C4F"/>
    <w:rsid w:val="00267E77"/>
    <w:rsid w:val="00267E7D"/>
    <w:rsid w:val="002700E0"/>
    <w:rsid w:val="00270BB0"/>
    <w:rsid w:val="00270BBF"/>
    <w:rsid w:val="00270EE0"/>
    <w:rsid w:val="00270F83"/>
    <w:rsid w:val="00270FAA"/>
    <w:rsid w:val="0027124C"/>
    <w:rsid w:val="00271AEC"/>
    <w:rsid w:val="00271F9C"/>
    <w:rsid w:val="00272015"/>
    <w:rsid w:val="0027214C"/>
    <w:rsid w:val="002721AD"/>
    <w:rsid w:val="00272822"/>
    <w:rsid w:val="00272D23"/>
    <w:rsid w:val="00272F38"/>
    <w:rsid w:val="00273214"/>
    <w:rsid w:val="002732AD"/>
    <w:rsid w:val="00273435"/>
    <w:rsid w:val="0027358C"/>
    <w:rsid w:val="002735AC"/>
    <w:rsid w:val="002735E7"/>
    <w:rsid w:val="00273E73"/>
    <w:rsid w:val="00273FFD"/>
    <w:rsid w:val="0027402B"/>
    <w:rsid w:val="0027449B"/>
    <w:rsid w:val="00274673"/>
    <w:rsid w:val="0027483D"/>
    <w:rsid w:val="00274EDA"/>
    <w:rsid w:val="00274EF6"/>
    <w:rsid w:val="00274F1A"/>
    <w:rsid w:val="00274F7D"/>
    <w:rsid w:val="00275F32"/>
    <w:rsid w:val="00276171"/>
    <w:rsid w:val="00276809"/>
    <w:rsid w:val="002768F3"/>
    <w:rsid w:val="00276960"/>
    <w:rsid w:val="00277095"/>
    <w:rsid w:val="0027761F"/>
    <w:rsid w:val="0027765C"/>
    <w:rsid w:val="002776D0"/>
    <w:rsid w:val="0028037C"/>
    <w:rsid w:val="0028057B"/>
    <w:rsid w:val="00280E10"/>
    <w:rsid w:val="00280FC6"/>
    <w:rsid w:val="002810D3"/>
    <w:rsid w:val="002816E5"/>
    <w:rsid w:val="00281913"/>
    <w:rsid w:val="0028195C"/>
    <w:rsid w:val="0028271C"/>
    <w:rsid w:val="00282B22"/>
    <w:rsid w:val="00282E85"/>
    <w:rsid w:val="00282EC7"/>
    <w:rsid w:val="00283245"/>
    <w:rsid w:val="002832EB"/>
    <w:rsid w:val="00283AE4"/>
    <w:rsid w:val="0028406E"/>
    <w:rsid w:val="0028434A"/>
    <w:rsid w:val="00284A21"/>
    <w:rsid w:val="00284C8B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56"/>
    <w:rsid w:val="002875AF"/>
    <w:rsid w:val="002876AB"/>
    <w:rsid w:val="00287773"/>
    <w:rsid w:val="00287D18"/>
    <w:rsid w:val="0029013B"/>
    <w:rsid w:val="00290278"/>
    <w:rsid w:val="002907F9"/>
    <w:rsid w:val="00290B77"/>
    <w:rsid w:val="00291011"/>
    <w:rsid w:val="0029102F"/>
    <w:rsid w:val="002915D0"/>
    <w:rsid w:val="00291755"/>
    <w:rsid w:val="002917DD"/>
    <w:rsid w:val="00291851"/>
    <w:rsid w:val="00291C5D"/>
    <w:rsid w:val="00291E35"/>
    <w:rsid w:val="00291E50"/>
    <w:rsid w:val="00292435"/>
    <w:rsid w:val="00292671"/>
    <w:rsid w:val="00292A15"/>
    <w:rsid w:val="00292CE5"/>
    <w:rsid w:val="00293041"/>
    <w:rsid w:val="0029318F"/>
    <w:rsid w:val="0029375E"/>
    <w:rsid w:val="00293DA3"/>
    <w:rsid w:val="00294959"/>
    <w:rsid w:val="00294C8E"/>
    <w:rsid w:val="00294C9C"/>
    <w:rsid w:val="00294F57"/>
    <w:rsid w:val="00295560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018"/>
    <w:rsid w:val="002A02C5"/>
    <w:rsid w:val="002A0BB7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847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A7C41"/>
    <w:rsid w:val="002B037C"/>
    <w:rsid w:val="002B0462"/>
    <w:rsid w:val="002B064E"/>
    <w:rsid w:val="002B0726"/>
    <w:rsid w:val="002B0856"/>
    <w:rsid w:val="002B0A29"/>
    <w:rsid w:val="002B0B04"/>
    <w:rsid w:val="002B0B0E"/>
    <w:rsid w:val="002B0F61"/>
    <w:rsid w:val="002B1745"/>
    <w:rsid w:val="002B2458"/>
    <w:rsid w:val="002B26C0"/>
    <w:rsid w:val="002B2AE8"/>
    <w:rsid w:val="002B3308"/>
    <w:rsid w:val="002B35E0"/>
    <w:rsid w:val="002B3686"/>
    <w:rsid w:val="002B37B3"/>
    <w:rsid w:val="002B39A2"/>
    <w:rsid w:val="002B3A8F"/>
    <w:rsid w:val="002B40E5"/>
    <w:rsid w:val="002B42E1"/>
    <w:rsid w:val="002B455C"/>
    <w:rsid w:val="002B473C"/>
    <w:rsid w:val="002B4D9F"/>
    <w:rsid w:val="002B4E3B"/>
    <w:rsid w:val="002B4EF5"/>
    <w:rsid w:val="002B4F7C"/>
    <w:rsid w:val="002B4F83"/>
    <w:rsid w:val="002B5474"/>
    <w:rsid w:val="002B5C5C"/>
    <w:rsid w:val="002B5E08"/>
    <w:rsid w:val="002B5E63"/>
    <w:rsid w:val="002B6144"/>
    <w:rsid w:val="002B70E1"/>
    <w:rsid w:val="002B744B"/>
    <w:rsid w:val="002B757E"/>
    <w:rsid w:val="002B77AC"/>
    <w:rsid w:val="002B77DD"/>
    <w:rsid w:val="002C00A3"/>
    <w:rsid w:val="002C0140"/>
    <w:rsid w:val="002C03EB"/>
    <w:rsid w:val="002C058E"/>
    <w:rsid w:val="002C1134"/>
    <w:rsid w:val="002C165F"/>
    <w:rsid w:val="002C16FC"/>
    <w:rsid w:val="002C1FBA"/>
    <w:rsid w:val="002C24C6"/>
    <w:rsid w:val="002C28E0"/>
    <w:rsid w:val="002C2E11"/>
    <w:rsid w:val="002C3049"/>
    <w:rsid w:val="002C32F9"/>
    <w:rsid w:val="002C35D9"/>
    <w:rsid w:val="002C3756"/>
    <w:rsid w:val="002C3819"/>
    <w:rsid w:val="002C4041"/>
    <w:rsid w:val="002C4296"/>
    <w:rsid w:val="002C439F"/>
    <w:rsid w:val="002C4573"/>
    <w:rsid w:val="002C4603"/>
    <w:rsid w:val="002C4937"/>
    <w:rsid w:val="002C4C18"/>
    <w:rsid w:val="002C5027"/>
    <w:rsid w:val="002C56BB"/>
    <w:rsid w:val="002C589E"/>
    <w:rsid w:val="002C5E2F"/>
    <w:rsid w:val="002C63A4"/>
    <w:rsid w:val="002C6608"/>
    <w:rsid w:val="002C6B32"/>
    <w:rsid w:val="002C7186"/>
    <w:rsid w:val="002C7960"/>
    <w:rsid w:val="002C7DF7"/>
    <w:rsid w:val="002D00C2"/>
    <w:rsid w:val="002D040D"/>
    <w:rsid w:val="002D042B"/>
    <w:rsid w:val="002D05E5"/>
    <w:rsid w:val="002D07E9"/>
    <w:rsid w:val="002D0877"/>
    <w:rsid w:val="002D08CF"/>
    <w:rsid w:val="002D10D7"/>
    <w:rsid w:val="002D1677"/>
    <w:rsid w:val="002D1886"/>
    <w:rsid w:val="002D1D76"/>
    <w:rsid w:val="002D1E91"/>
    <w:rsid w:val="002D2E96"/>
    <w:rsid w:val="002D3300"/>
    <w:rsid w:val="002D350F"/>
    <w:rsid w:val="002D3889"/>
    <w:rsid w:val="002D3FD6"/>
    <w:rsid w:val="002D421C"/>
    <w:rsid w:val="002D495C"/>
    <w:rsid w:val="002D4C04"/>
    <w:rsid w:val="002D4DEA"/>
    <w:rsid w:val="002D4E97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423"/>
    <w:rsid w:val="002D754A"/>
    <w:rsid w:val="002D78C6"/>
    <w:rsid w:val="002D7A75"/>
    <w:rsid w:val="002D7D7C"/>
    <w:rsid w:val="002D7E8F"/>
    <w:rsid w:val="002D7FA1"/>
    <w:rsid w:val="002E01B6"/>
    <w:rsid w:val="002E0583"/>
    <w:rsid w:val="002E0F0D"/>
    <w:rsid w:val="002E0F37"/>
    <w:rsid w:val="002E1034"/>
    <w:rsid w:val="002E2A8B"/>
    <w:rsid w:val="002E2CF1"/>
    <w:rsid w:val="002E3296"/>
    <w:rsid w:val="002E3315"/>
    <w:rsid w:val="002E351C"/>
    <w:rsid w:val="002E3E6E"/>
    <w:rsid w:val="002E409F"/>
    <w:rsid w:val="002E43BE"/>
    <w:rsid w:val="002E46DA"/>
    <w:rsid w:val="002E494F"/>
    <w:rsid w:val="002E5C57"/>
    <w:rsid w:val="002E5FA9"/>
    <w:rsid w:val="002E5FE0"/>
    <w:rsid w:val="002E6038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0CCF"/>
    <w:rsid w:val="002F182A"/>
    <w:rsid w:val="002F1CCE"/>
    <w:rsid w:val="002F2186"/>
    <w:rsid w:val="002F2370"/>
    <w:rsid w:val="002F2437"/>
    <w:rsid w:val="002F2E4B"/>
    <w:rsid w:val="002F33D8"/>
    <w:rsid w:val="002F3573"/>
    <w:rsid w:val="002F3A14"/>
    <w:rsid w:val="002F3EFB"/>
    <w:rsid w:val="002F40B8"/>
    <w:rsid w:val="002F5730"/>
    <w:rsid w:val="002F5ABD"/>
    <w:rsid w:val="002F5C81"/>
    <w:rsid w:val="002F5FDD"/>
    <w:rsid w:val="002F6148"/>
    <w:rsid w:val="002F67B5"/>
    <w:rsid w:val="002F67B6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0DAD"/>
    <w:rsid w:val="003010D9"/>
    <w:rsid w:val="00301742"/>
    <w:rsid w:val="00301746"/>
    <w:rsid w:val="00301BDD"/>
    <w:rsid w:val="00301C87"/>
    <w:rsid w:val="003021AC"/>
    <w:rsid w:val="0030223B"/>
    <w:rsid w:val="003026A3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4FFC"/>
    <w:rsid w:val="00305B63"/>
    <w:rsid w:val="00305EED"/>
    <w:rsid w:val="00306216"/>
    <w:rsid w:val="0030640F"/>
    <w:rsid w:val="00306687"/>
    <w:rsid w:val="0030677F"/>
    <w:rsid w:val="003068BF"/>
    <w:rsid w:val="00306928"/>
    <w:rsid w:val="00306965"/>
    <w:rsid w:val="00306EFD"/>
    <w:rsid w:val="00307055"/>
    <w:rsid w:val="00307073"/>
    <w:rsid w:val="00307213"/>
    <w:rsid w:val="00307238"/>
    <w:rsid w:val="00307326"/>
    <w:rsid w:val="00307F2B"/>
    <w:rsid w:val="00307FB0"/>
    <w:rsid w:val="00310257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2FC5"/>
    <w:rsid w:val="00313046"/>
    <w:rsid w:val="00313103"/>
    <w:rsid w:val="00313335"/>
    <w:rsid w:val="00313761"/>
    <w:rsid w:val="00313A39"/>
    <w:rsid w:val="00313AA1"/>
    <w:rsid w:val="00313ACC"/>
    <w:rsid w:val="00313D5E"/>
    <w:rsid w:val="00313DD4"/>
    <w:rsid w:val="003146FF"/>
    <w:rsid w:val="00314925"/>
    <w:rsid w:val="00314BAA"/>
    <w:rsid w:val="00314CB2"/>
    <w:rsid w:val="003156C6"/>
    <w:rsid w:val="003159B5"/>
    <w:rsid w:val="00315ACA"/>
    <w:rsid w:val="00315CC8"/>
    <w:rsid w:val="00315D67"/>
    <w:rsid w:val="00316006"/>
    <w:rsid w:val="00316FA3"/>
    <w:rsid w:val="00317030"/>
    <w:rsid w:val="00317513"/>
    <w:rsid w:val="0031753C"/>
    <w:rsid w:val="0031779C"/>
    <w:rsid w:val="003177CF"/>
    <w:rsid w:val="003178F2"/>
    <w:rsid w:val="00320000"/>
    <w:rsid w:val="003200ED"/>
    <w:rsid w:val="00320801"/>
    <w:rsid w:val="00320A2A"/>
    <w:rsid w:val="00320B26"/>
    <w:rsid w:val="00320F09"/>
    <w:rsid w:val="00320F7E"/>
    <w:rsid w:val="0032124B"/>
    <w:rsid w:val="00321497"/>
    <w:rsid w:val="00321599"/>
    <w:rsid w:val="00321715"/>
    <w:rsid w:val="0032176E"/>
    <w:rsid w:val="00322D8F"/>
    <w:rsid w:val="00322F23"/>
    <w:rsid w:val="00322FA2"/>
    <w:rsid w:val="0032311E"/>
    <w:rsid w:val="003235EE"/>
    <w:rsid w:val="00323B73"/>
    <w:rsid w:val="00324055"/>
    <w:rsid w:val="00324406"/>
    <w:rsid w:val="00324568"/>
    <w:rsid w:val="00324ADF"/>
    <w:rsid w:val="00324CCB"/>
    <w:rsid w:val="00325202"/>
    <w:rsid w:val="00325463"/>
    <w:rsid w:val="003254DA"/>
    <w:rsid w:val="003256BE"/>
    <w:rsid w:val="00325B75"/>
    <w:rsid w:val="00325C89"/>
    <w:rsid w:val="00325D30"/>
    <w:rsid w:val="003260AD"/>
    <w:rsid w:val="00326306"/>
    <w:rsid w:val="00326351"/>
    <w:rsid w:val="0032658F"/>
    <w:rsid w:val="003266C9"/>
    <w:rsid w:val="003268A8"/>
    <w:rsid w:val="00326BAE"/>
    <w:rsid w:val="00326FFA"/>
    <w:rsid w:val="00327035"/>
    <w:rsid w:val="00327510"/>
    <w:rsid w:val="00327574"/>
    <w:rsid w:val="003276A0"/>
    <w:rsid w:val="0032776B"/>
    <w:rsid w:val="0032791F"/>
    <w:rsid w:val="00327C2B"/>
    <w:rsid w:val="00327E5B"/>
    <w:rsid w:val="00327EB5"/>
    <w:rsid w:val="0033094C"/>
    <w:rsid w:val="00330EA8"/>
    <w:rsid w:val="00330F7B"/>
    <w:rsid w:val="00331012"/>
    <w:rsid w:val="00331619"/>
    <w:rsid w:val="00331639"/>
    <w:rsid w:val="0033195A"/>
    <w:rsid w:val="00331ADD"/>
    <w:rsid w:val="00332460"/>
    <w:rsid w:val="003325E6"/>
    <w:rsid w:val="003327FF"/>
    <w:rsid w:val="00333484"/>
    <w:rsid w:val="00333744"/>
    <w:rsid w:val="00333B4C"/>
    <w:rsid w:val="00334050"/>
    <w:rsid w:val="00334396"/>
    <w:rsid w:val="00334D0A"/>
    <w:rsid w:val="00334D8E"/>
    <w:rsid w:val="00335F73"/>
    <w:rsid w:val="0033682B"/>
    <w:rsid w:val="00336884"/>
    <w:rsid w:val="003370AA"/>
    <w:rsid w:val="0033781D"/>
    <w:rsid w:val="0033791A"/>
    <w:rsid w:val="00337C59"/>
    <w:rsid w:val="00337C70"/>
    <w:rsid w:val="00337CB0"/>
    <w:rsid w:val="00337EB0"/>
    <w:rsid w:val="00340488"/>
    <w:rsid w:val="00340D71"/>
    <w:rsid w:val="00340E38"/>
    <w:rsid w:val="00341092"/>
    <w:rsid w:val="00341431"/>
    <w:rsid w:val="00341454"/>
    <w:rsid w:val="003416E4"/>
    <w:rsid w:val="00341754"/>
    <w:rsid w:val="003417A7"/>
    <w:rsid w:val="0034190E"/>
    <w:rsid w:val="00341A45"/>
    <w:rsid w:val="00342041"/>
    <w:rsid w:val="00342726"/>
    <w:rsid w:val="00342981"/>
    <w:rsid w:val="00342CBC"/>
    <w:rsid w:val="00343126"/>
    <w:rsid w:val="003434C2"/>
    <w:rsid w:val="00343666"/>
    <w:rsid w:val="003437B4"/>
    <w:rsid w:val="00343B61"/>
    <w:rsid w:val="00343DE3"/>
    <w:rsid w:val="00343ED4"/>
    <w:rsid w:val="003440F4"/>
    <w:rsid w:val="00344165"/>
    <w:rsid w:val="003441F8"/>
    <w:rsid w:val="0034436B"/>
    <w:rsid w:val="0034495A"/>
    <w:rsid w:val="00344B53"/>
    <w:rsid w:val="00344C39"/>
    <w:rsid w:val="00344CA6"/>
    <w:rsid w:val="00344ED7"/>
    <w:rsid w:val="00344F4F"/>
    <w:rsid w:val="00344F60"/>
    <w:rsid w:val="0034515C"/>
    <w:rsid w:val="0034533D"/>
    <w:rsid w:val="003455F4"/>
    <w:rsid w:val="00345849"/>
    <w:rsid w:val="003463C0"/>
    <w:rsid w:val="003464F1"/>
    <w:rsid w:val="00346526"/>
    <w:rsid w:val="00346771"/>
    <w:rsid w:val="003467AA"/>
    <w:rsid w:val="00346B69"/>
    <w:rsid w:val="00346BAD"/>
    <w:rsid w:val="00346CB7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E8D"/>
    <w:rsid w:val="00351F9B"/>
    <w:rsid w:val="0035208E"/>
    <w:rsid w:val="003525BF"/>
    <w:rsid w:val="003528C8"/>
    <w:rsid w:val="00352D38"/>
    <w:rsid w:val="00352ED4"/>
    <w:rsid w:val="00353203"/>
    <w:rsid w:val="00353430"/>
    <w:rsid w:val="00353A92"/>
    <w:rsid w:val="00353DF8"/>
    <w:rsid w:val="0035458A"/>
    <w:rsid w:val="003549E4"/>
    <w:rsid w:val="00354AD0"/>
    <w:rsid w:val="00354F1C"/>
    <w:rsid w:val="00355951"/>
    <w:rsid w:val="00355973"/>
    <w:rsid w:val="00356251"/>
    <w:rsid w:val="00356586"/>
    <w:rsid w:val="003565C0"/>
    <w:rsid w:val="0035661D"/>
    <w:rsid w:val="003579EF"/>
    <w:rsid w:val="00357C3E"/>
    <w:rsid w:val="00357D85"/>
    <w:rsid w:val="00360335"/>
    <w:rsid w:val="003613F3"/>
    <w:rsid w:val="003617C7"/>
    <w:rsid w:val="003619B2"/>
    <w:rsid w:val="00361DC8"/>
    <w:rsid w:val="003627AA"/>
    <w:rsid w:val="00362BA9"/>
    <w:rsid w:val="00362EE0"/>
    <w:rsid w:val="00362F12"/>
    <w:rsid w:val="003638DD"/>
    <w:rsid w:val="00363956"/>
    <w:rsid w:val="00364081"/>
    <w:rsid w:val="00364218"/>
    <w:rsid w:val="003642E0"/>
    <w:rsid w:val="00364729"/>
    <w:rsid w:val="00364796"/>
    <w:rsid w:val="00364CFC"/>
    <w:rsid w:val="0036526C"/>
    <w:rsid w:val="003653A8"/>
    <w:rsid w:val="003657B1"/>
    <w:rsid w:val="00365D28"/>
    <w:rsid w:val="00365E52"/>
    <w:rsid w:val="00366306"/>
    <w:rsid w:val="00366428"/>
    <w:rsid w:val="003668FB"/>
    <w:rsid w:val="0036691D"/>
    <w:rsid w:val="00366B76"/>
    <w:rsid w:val="00366C29"/>
    <w:rsid w:val="003679C8"/>
    <w:rsid w:val="003679E2"/>
    <w:rsid w:val="00367B29"/>
    <w:rsid w:val="003706A7"/>
    <w:rsid w:val="00371E0E"/>
    <w:rsid w:val="0037248A"/>
    <w:rsid w:val="00372499"/>
    <w:rsid w:val="00372536"/>
    <w:rsid w:val="0037254A"/>
    <w:rsid w:val="003730B7"/>
    <w:rsid w:val="0037334E"/>
    <w:rsid w:val="0037352F"/>
    <w:rsid w:val="0037360E"/>
    <w:rsid w:val="00373761"/>
    <w:rsid w:val="00373870"/>
    <w:rsid w:val="00373B7F"/>
    <w:rsid w:val="00373D5D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97A"/>
    <w:rsid w:val="003809A9"/>
    <w:rsid w:val="003809B6"/>
    <w:rsid w:val="00380B40"/>
    <w:rsid w:val="00380D84"/>
    <w:rsid w:val="00381003"/>
    <w:rsid w:val="0038104D"/>
    <w:rsid w:val="0038166F"/>
    <w:rsid w:val="00381D29"/>
    <w:rsid w:val="00381E7A"/>
    <w:rsid w:val="00381FC1"/>
    <w:rsid w:val="00381FD9"/>
    <w:rsid w:val="00382079"/>
    <w:rsid w:val="00382269"/>
    <w:rsid w:val="00382566"/>
    <w:rsid w:val="0038288F"/>
    <w:rsid w:val="00382A84"/>
    <w:rsid w:val="00382C00"/>
    <w:rsid w:val="00383011"/>
    <w:rsid w:val="00383140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60D8"/>
    <w:rsid w:val="0038610B"/>
    <w:rsid w:val="00386ACE"/>
    <w:rsid w:val="00387012"/>
    <w:rsid w:val="00387629"/>
    <w:rsid w:val="003879DA"/>
    <w:rsid w:val="00387C3B"/>
    <w:rsid w:val="00390062"/>
    <w:rsid w:val="003901C0"/>
    <w:rsid w:val="003905DA"/>
    <w:rsid w:val="003905F4"/>
    <w:rsid w:val="00390F2E"/>
    <w:rsid w:val="00391333"/>
    <w:rsid w:val="003913E5"/>
    <w:rsid w:val="00391770"/>
    <w:rsid w:val="00392978"/>
    <w:rsid w:val="00392B23"/>
    <w:rsid w:val="00392BD9"/>
    <w:rsid w:val="00393070"/>
    <w:rsid w:val="003932E9"/>
    <w:rsid w:val="00393343"/>
    <w:rsid w:val="003933D8"/>
    <w:rsid w:val="0039343A"/>
    <w:rsid w:val="00393A18"/>
    <w:rsid w:val="00393A86"/>
    <w:rsid w:val="00393C06"/>
    <w:rsid w:val="00393D5D"/>
    <w:rsid w:val="00393DEA"/>
    <w:rsid w:val="00394403"/>
    <w:rsid w:val="00394E0A"/>
    <w:rsid w:val="00395553"/>
    <w:rsid w:val="003958C0"/>
    <w:rsid w:val="00396510"/>
    <w:rsid w:val="00396540"/>
    <w:rsid w:val="00396830"/>
    <w:rsid w:val="00396A44"/>
    <w:rsid w:val="00396DDB"/>
    <w:rsid w:val="00396E5D"/>
    <w:rsid w:val="00397298"/>
    <w:rsid w:val="00397438"/>
    <w:rsid w:val="00397528"/>
    <w:rsid w:val="00397855"/>
    <w:rsid w:val="003A0439"/>
    <w:rsid w:val="003A0661"/>
    <w:rsid w:val="003A0ABA"/>
    <w:rsid w:val="003A0EF4"/>
    <w:rsid w:val="003A10FB"/>
    <w:rsid w:val="003A1392"/>
    <w:rsid w:val="003A1435"/>
    <w:rsid w:val="003A15F7"/>
    <w:rsid w:val="003A172F"/>
    <w:rsid w:val="003A20B0"/>
    <w:rsid w:val="003A2465"/>
    <w:rsid w:val="003A263C"/>
    <w:rsid w:val="003A2785"/>
    <w:rsid w:val="003A2A7A"/>
    <w:rsid w:val="003A2CEE"/>
    <w:rsid w:val="003A2FD0"/>
    <w:rsid w:val="003A3AB8"/>
    <w:rsid w:val="003A3DD4"/>
    <w:rsid w:val="003A444F"/>
    <w:rsid w:val="003A4876"/>
    <w:rsid w:val="003A48BC"/>
    <w:rsid w:val="003A5369"/>
    <w:rsid w:val="003A5D8A"/>
    <w:rsid w:val="003A6065"/>
    <w:rsid w:val="003A649C"/>
    <w:rsid w:val="003A66CD"/>
    <w:rsid w:val="003A6766"/>
    <w:rsid w:val="003A699A"/>
    <w:rsid w:val="003A6CC3"/>
    <w:rsid w:val="003A6E22"/>
    <w:rsid w:val="003A75AE"/>
    <w:rsid w:val="003A76F5"/>
    <w:rsid w:val="003A7E7C"/>
    <w:rsid w:val="003A7EF0"/>
    <w:rsid w:val="003B0BE2"/>
    <w:rsid w:val="003B0CA7"/>
    <w:rsid w:val="003B12CD"/>
    <w:rsid w:val="003B1554"/>
    <w:rsid w:val="003B188C"/>
    <w:rsid w:val="003B1C57"/>
    <w:rsid w:val="003B1D6B"/>
    <w:rsid w:val="003B299F"/>
    <w:rsid w:val="003B2BEC"/>
    <w:rsid w:val="003B3186"/>
    <w:rsid w:val="003B37C3"/>
    <w:rsid w:val="003B3809"/>
    <w:rsid w:val="003B3852"/>
    <w:rsid w:val="003B392C"/>
    <w:rsid w:val="003B3B75"/>
    <w:rsid w:val="003B3D09"/>
    <w:rsid w:val="003B4224"/>
    <w:rsid w:val="003B50D2"/>
    <w:rsid w:val="003B5104"/>
    <w:rsid w:val="003B51B8"/>
    <w:rsid w:val="003B56A5"/>
    <w:rsid w:val="003B5767"/>
    <w:rsid w:val="003B598C"/>
    <w:rsid w:val="003B63AC"/>
    <w:rsid w:val="003B6581"/>
    <w:rsid w:val="003B6611"/>
    <w:rsid w:val="003B7031"/>
    <w:rsid w:val="003B73CD"/>
    <w:rsid w:val="003B78FE"/>
    <w:rsid w:val="003B7BE9"/>
    <w:rsid w:val="003B7C62"/>
    <w:rsid w:val="003B7C9E"/>
    <w:rsid w:val="003B7E78"/>
    <w:rsid w:val="003C016F"/>
    <w:rsid w:val="003C0C5E"/>
    <w:rsid w:val="003C13BF"/>
    <w:rsid w:val="003C143B"/>
    <w:rsid w:val="003C18B0"/>
    <w:rsid w:val="003C18DE"/>
    <w:rsid w:val="003C1915"/>
    <w:rsid w:val="003C1AD4"/>
    <w:rsid w:val="003C1B11"/>
    <w:rsid w:val="003C2353"/>
    <w:rsid w:val="003C25C5"/>
    <w:rsid w:val="003C273F"/>
    <w:rsid w:val="003C27E8"/>
    <w:rsid w:val="003C2B49"/>
    <w:rsid w:val="003C30A8"/>
    <w:rsid w:val="003C30C0"/>
    <w:rsid w:val="003C30FC"/>
    <w:rsid w:val="003C3236"/>
    <w:rsid w:val="003C32F6"/>
    <w:rsid w:val="003C374D"/>
    <w:rsid w:val="003C3A74"/>
    <w:rsid w:val="003C3E97"/>
    <w:rsid w:val="003C3EC1"/>
    <w:rsid w:val="003C3F54"/>
    <w:rsid w:val="003C463C"/>
    <w:rsid w:val="003C4C4B"/>
    <w:rsid w:val="003C59D2"/>
    <w:rsid w:val="003C5D1C"/>
    <w:rsid w:val="003C5E3D"/>
    <w:rsid w:val="003C6054"/>
    <w:rsid w:val="003C6E8F"/>
    <w:rsid w:val="003C6F92"/>
    <w:rsid w:val="003C705B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B1"/>
    <w:rsid w:val="003D0BF8"/>
    <w:rsid w:val="003D123D"/>
    <w:rsid w:val="003D12BA"/>
    <w:rsid w:val="003D151B"/>
    <w:rsid w:val="003D15B4"/>
    <w:rsid w:val="003D17B3"/>
    <w:rsid w:val="003D1C22"/>
    <w:rsid w:val="003D23FA"/>
    <w:rsid w:val="003D271B"/>
    <w:rsid w:val="003D2776"/>
    <w:rsid w:val="003D27B2"/>
    <w:rsid w:val="003D2A9B"/>
    <w:rsid w:val="003D2AAC"/>
    <w:rsid w:val="003D2BED"/>
    <w:rsid w:val="003D3357"/>
    <w:rsid w:val="003D362D"/>
    <w:rsid w:val="003D3B51"/>
    <w:rsid w:val="003D3B6C"/>
    <w:rsid w:val="003D3C84"/>
    <w:rsid w:val="003D4290"/>
    <w:rsid w:val="003D4547"/>
    <w:rsid w:val="003D4ED1"/>
    <w:rsid w:val="003D4FB1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B26"/>
    <w:rsid w:val="003E0CC4"/>
    <w:rsid w:val="003E0D6C"/>
    <w:rsid w:val="003E1E01"/>
    <w:rsid w:val="003E2152"/>
    <w:rsid w:val="003E2470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BE5"/>
    <w:rsid w:val="003E3C43"/>
    <w:rsid w:val="003E3C72"/>
    <w:rsid w:val="003E3C90"/>
    <w:rsid w:val="003E3F0E"/>
    <w:rsid w:val="003E424C"/>
    <w:rsid w:val="003E445B"/>
    <w:rsid w:val="003E495C"/>
    <w:rsid w:val="003E528A"/>
    <w:rsid w:val="003E5560"/>
    <w:rsid w:val="003E571C"/>
    <w:rsid w:val="003E602B"/>
    <w:rsid w:val="003E6497"/>
    <w:rsid w:val="003E660E"/>
    <w:rsid w:val="003E6694"/>
    <w:rsid w:val="003E6745"/>
    <w:rsid w:val="003E6E86"/>
    <w:rsid w:val="003E6F42"/>
    <w:rsid w:val="003E7200"/>
    <w:rsid w:val="003E7284"/>
    <w:rsid w:val="003E754E"/>
    <w:rsid w:val="003F06E0"/>
    <w:rsid w:val="003F071E"/>
    <w:rsid w:val="003F0805"/>
    <w:rsid w:val="003F093A"/>
    <w:rsid w:val="003F1402"/>
    <w:rsid w:val="003F14B0"/>
    <w:rsid w:val="003F177E"/>
    <w:rsid w:val="003F27E2"/>
    <w:rsid w:val="003F2925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5EAD"/>
    <w:rsid w:val="003F61D6"/>
    <w:rsid w:val="003F6407"/>
    <w:rsid w:val="003F7105"/>
    <w:rsid w:val="003F72D3"/>
    <w:rsid w:val="003F732A"/>
    <w:rsid w:val="003F757B"/>
    <w:rsid w:val="003F791B"/>
    <w:rsid w:val="003F7CCB"/>
    <w:rsid w:val="003F7E6F"/>
    <w:rsid w:val="004010F3"/>
    <w:rsid w:val="004017D2"/>
    <w:rsid w:val="00402144"/>
    <w:rsid w:val="00402497"/>
    <w:rsid w:val="0040297E"/>
    <w:rsid w:val="00402F2B"/>
    <w:rsid w:val="004030ED"/>
    <w:rsid w:val="00403488"/>
    <w:rsid w:val="004038D8"/>
    <w:rsid w:val="00403FCC"/>
    <w:rsid w:val="004045FF"/>
    <w:rsid w:val="00404626"/>
    <w:rsid w:val="00404969"/>
    <w:rsid w:val="00404FED"/>
    <w:rsid w:val="00405780"/>
    <w:rsid w:val="004058CE"/>
    <w:rsid w:val="004058DD"/>
    <w:rsid w:val="004059BD"/>
    <w:rsid w:val="00406236"/>
    <w:rsid w:val="00406DB0"/>
    <w:rsid w:val="00406F04"/>
    <w:rsid w:val="00407164"/>
    <w:rsid w:val="004073E1"/>
    <w:rsid w:val="0040792D"/>
    <w:rsid w:val="00407D6C"/>
    <w:rsid w:val="00407F4B"/>
    <w:rsid w:val="004100EC"/>
    <w:rsid w:val="00410DBF"/>
    <w:rsid w:val="00410E14"/>
    <w:rsid w:val="0041184F"/>
    <w:rsid w:val="00411AF3"/>
    <w:rsid w:val="00411D89"/>
    <w:rsid w:val="00411E0C"/>
    <w:rsid w:val="004127F7"/>
    <w:rsid w:val="004128E1"/>
    <w:rsid w:val="00412BEC"/>
    <w:rsid w:val="00412DF3"/>
    <w:rsid w:val="00412F53"/>
    <w:rsid w:val="00413571"/>
    <w:rsid w:val="00413721"/>
    <w:rsid w:val="0041398C"/>
    <w:rsid w:val="00413A57"/>
    <w:rsid w:val="00414276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3FC"/>
    <w:rsid w:val="00416533"/>
    <w:rsid w:val="00416EEE"/>
    <w:rsid w:val="0041718F"/>
    <w:rsid w:val="004175BA"/>
    <w:rsid w:val="004175D6"/>
    <w:rsid w:val="004177CC"/>
    <w:rsid w:val="00417994"/>
    <w:rsid w:val="00417BA9"/>
    <w:rsid w:val="00417C45"/>
    <w:rsid w:val="00420282"/>
    <w:rsid w:val="00420312"/>
    <w:rsid w:val="00420991"/>
    <w:rsid w:val="00420BBC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336"/>
    <w:rsid w:val="0042442A"/>
    <w:rsid w:val="004245CD"/>
    <w:rsid w:val="0042464E"/>
    <w:rsid w:val="00424C1B"/>
    <w:rsid w:val="00424EDA"/>
    <w:rsid w:val="00425496"/>
    <w:rsid w:val="0042551E"/>
    <w:rsid w:val="0042563D"/>
    <w:rsid w:val="00425D01"/>
    <w:rsid w:val="00426010"/>
    <w:rsid w:val="0042618B"/>
    <w:rsid w:val="004263CE"/>
    <w:rsid w:val="00426716"/>
    <w:rsid w:val="004272D6"/>
    <w:rsid w:val="004273C9"/>
    <w:rsid w:val="00427903"/>
    <w:rsid w:val="00427BED"/>
    <w:rsid w:val="00427D74"/>
    <w:rsid w:val="00430878"/>
    <w:rsid w:val="00430AE0"/>
    <w:rsid w:val="00430FC1"/>
    <w:rsid w:val="00431237"/>
    <w:rsid w:val="00431B9F"/>
    <w:rsid w:val="00431D7B"/>
    <w:rsid w:val="004327AD"/>
    <w:rsid w:val="00432B27"/>
    <w:rsid w:val="00432BE6"/>
    <w:rsid w:val="004330B4"/>
    <w:rsid w:val="004336D0"/>
    <w:rsid w:val="00433DD5"/>
    <w:rsid w:val="00434351"/>
    <w:rsid w:val="00434A65"/>
    <w:rsid w:val="00434E89"/>
    <w:rsid w:val="00434FF5"/>
    <w:rsid w:val="0043526D"/>
    <w:rsid w:val="004353EE"/>
    <w:rsid w:val="004354EB"/>
    <w:rsid w:val="00435B87"/>
    <w:rsid w:val="004367B8"/>
    <w:rsid w:val="00436800"/>
    <w:rsid w:val="0043690F"/>
    <w:rsid w:val="00437199"/>
    <w:rsid w:val="0043728C"/>
    <w:rsid w:val="0043740F"/>
    <w:rsid w:val="00437770"/>
    <w:rsid w:val="0043792E"/>
    <w:rsid w:val="00437AFE"/>
    <w:rsid w:val="00437C2E"/>
    <w:rsid w:val="00437E67"/>
    <w:rsid w:val="00440075"/>
    <w:rsid w:val="00440222"/>
    <w:rsid w:val="004405F5"/>
    <w:rsid w:val="00440878"/>
    <w:rsid w:val="00440B46"/>
    <w:rsid w:val="004413F7"/>
    <w:rsid w:val="004415C9"/>
    <w:rsid w:val="00441DBE"/>
    <w:rsid w:val="00441E8F"/>
    <w:rsid w:val="00441F1F"/>
    <w:rsid w:val="0044208D"/>
    <w:rsid w:val="004422AE"/>
    <w:rsid w:val="00442DE9"/>
    <w:rsid w:val="00442E32"/>
    <w:rsid w:val="00443776"/>
    <w:rsid w:val="00444241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AEC"/>
    <w:rsid w:val="00447CC9"/>
    <w:rsid w:val="00447DB3"/>
    <w:rsid w:val="00447FFD"/>
    <w:rsid w:val="00450120"/>
    <w:rsid w:val="004502E7"/>
    <w:rsid w:val="0045049A"/>
    <w:rsid w:val="00451479"/>
    <w:rsid w:val="00451D6D"/>
    <w:rsid w:val="00451DAE"/>
    <w:rsid w:val="0045210B"/>
    <w:rsid w:val="0045251B"/>
    <w:rsid w:val="0045251F"/>
    <w:rsid w:val="00452A90"/>
    <w:rsid w:val="00452E0A"/>
    <w:rsid w:val="00452EB2"/>
    <w:rsid w:val="00454184"/>
    <w:rsid w:val="0045422E"/>
    <w:rsid w:val="0045491C"/>
    <w:rsid w:val="004549DB"/>
    <w:rsid w:val="00454AF0"/>
    <w:rsid w:val="004550BD"/>
    <w:rsid w:val="004553A2"/>
    <w:rsid w:val="004553BD"/>
    <w:rsid w:val="00455C6D"/>
    <w:rsid w:val="00455DC4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CA"/>
    <w:rsid w:val="004618EC"/>
    <w:rsid w:val="00461FC3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55B7"/>
    <w:rsid w:val="004659AB"/>
    <w:rsid w:val="00465B2C"/>
    <w:rsid w:val="00465B5D"/>
    <w:rsid w:val="004668C8"/>
    <w:rsid w:val="00466B2C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8AD"/>
    <w:rsid w:val="00471B1E"/>
    <w:rsid w:val="00471C60"/>
    <w:rsid w:val="00471DC9"/>
    <w:rsid w:val="00472531"/>
    <w:rsid w:val="004726BC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49C2"/>
    <w:rsid w:val="0047505B"/>
    <w:rsid w:val="0047557B"/>
    <w:rsid w:val="004755F2"/>
    <w:rsid w:val="004756A3"/>
    <w:rsid w:val="0047586F"/>
    <w:rsid w:val="004758C9"/>
    <w:rsid w:val="00475F32"/>
    <w:rsid w:val="004764AC"/>
    <w:rsid w:val="00476857"/>
    <w:rsid w:val="00476A32"/>
    <w:rsid w:val="00476F9B"/>
    <w:rsid w:val="0047719E"/>
    <w:rsid w:val="00477B22"/>
    <w:rsid w:val="00477F8B"/>
    <w:rsid w:val="00477FD1"/>
    <w:rsid w:val="004802BB"/>
    <w:rsid w:val="00480918"/>
    <w:rsid w:val="004815DA"/>
    <w:rsid w:val="0048215C"/>
    <w:rsid w:val="004826F7"/>
    <w:rsid w:val="00482817"/>
    <w:rsid w:val="00482DAC"/>
    <w:rsid w:val="00483278"/>
    <w:rsid w:val="004833F6"/>
    <w:rsid w:val="00483457"/>
    <w:rsid w:val="004835D8"/>
    <w:rsid w:val="00483E57"/>
    <w:rsid w:val="0048443E"/>
    <w:rsid w:val="004846F9"/>
    <w:rsid w:val="00484E27"/>
    <w:rsid w:val="00484F29"/>
    <w:rsid w:val="004853A0"/>
    <w:rsid w:val="00485617"/>
    <w:rsid w:val="00485811"/>
    <w:rsid w:val="00485922"/>
    <w:rsid w:val="00485AA2"/>
    <w:rsid w:val="00485B15"/>
    <w:rsid w:val="00486159"/>
    <w:rsid w:val="004865E5"/>
    <w:rsid w:val="00486C68"/>
    <w:rsid w:val="0048700B"/>
    <w:rsid w:val="004878B9"/>
    <w:rsid w:val="0048799A"/>
    <w:rsid w:val="00490336"/>
    <w:rsid w:val="00490632"/>
    <w:rsid w:val="00490700"/>
    <w:rsid w:val="00490B58"/>
    <w:rsid w:val="004912A7"/>
    <w:rsid w:val="004918AC"/>
    <w:rsid w:val="00491A70"/>
    <w:rsid w:val="00491E5A"/>
    <w:rsid w:val="0049280E"/>
    <w:rsid w:val="00492FD0"/>
    <w:rsid w:val="00493074"/>
    <w:rsid w:val="00493216"/>
    <w:rsid w:val="004934BF"/>
    <w:rsid w:val="00493BE2"/>
    <w:rsid w:val="00493FF3"/>
    <w:rsid w:val="004945FC"/>
    <w:rsid w:val="00494F85"/>
    <w:rsid w:val="004953A8"/>
    <w:rsid w:val="00495AC1"/>
    <w:rsid w:val="00496023"/>
    <w:rsid w:val="00496082"/>
    <w:rsid w:val="004960BE"/>
    <w:rsid w:val="00496258"/>
    <w:rsid w:val="00496351"/>
    <w:rsid w:val="00496730"/>
    <w:rsid w:val="00496DD0"/>
    <w:rsid w:val="004973AE"/>
    <w:rsid w:val="00497A23"/>
    <w:rsid w:val="004A0064"/>
    <w:rsid w:val="004A023C"/>
    <w:rsid w:val="004A0261"/>
    <w:rsid w:val="004A03B5"/>
    <w:rsid w:val="004A0492"/>
    <w:rsid w:val="004A0AC0"/>
    <w:rsid w:val="004A0FA8"/>
    <w:rsid w:val="004A1248"/>
    <w:rsid w:val="004A195A"/>
    <w:rsid w:val="004A19A9"/>
    <w:rsid w:val="004A1C7D"/>
    <w:rsid w:val="004A1F45"/>
    <w:rsid w:val="004A1FF0"/>
    <w:rsid w:val="004A2683"/>
    <w:rsid w:val="004A2CEB"/>
    <w:rsid w:val="004A3305"/>
    <w:rsid w:val="004A346C"/>
    <w:rsid w:val="004A3D01"/>
    <w:rsid w:val="004A41FF"/>
    <w:rsid w:val="004A4505"/>
    <w:rsid w:val="004A452F"/>
    <w:rsid w:val="004A48EA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6A3D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0C3"/>
    <w:rsid w:val="004B12A1"/>
    <w:rsid w:val="004B17A1"/>
    <w:rsid w:val="004B1C55"/>
    <w:rsid w:val="004B1E07"/>
    <w:rsid w:val="004B23B3"/>
    <w:rsid w:val="004B2CBB"/>
    <w:rsid w:val="004B2E97"/>
    <w:rsid w:val="004B4175"/>
    <w:rsid w:val="004B5037"/>
    <w:rsid w:val="004B504E"/>
    <w:rsid w:val="004B5601"/>
    <w:rsid w:val="004B589F"/>
    <w:rsid w:val="004B5B8D"/>
    <w:rsid w:val="004B5EB7"/>
    <w:rsid w:val="004B6033"/>
    <w:rsid w:val="004B6331"/>
    <w:rsid w:val="004B66E2"/>
    <w:rsid w:val="004B69F7"/>
    <w:rsid w:val="004B6ADD"/>
    <w:rsid w:val="004B6BB8"/>
    <w:rsid w:val="004B6DD6"/>
    <w:rsid w:val="004B7026"/>
    <w:rsid w:val="004B763A"/>
    <w:rsid w:val="004B797A"/>
    <w:rsid w:val="004B7D19"/>
    <w:rsid w:val="004C03EA"/>
    <w:rsid w:val="004C0705"/>
    <w:rsid w:val="004C074F"/>
    <w:rsid w:val="004C0919"/>
    <w:rsid w:val="004C0E75"/>
    <w:rsid w:val="004C0F32"/>
    <w:rsid w:val="004C1DED"/>
    <w:rsid w:val="004C1F38"/>
    <w:rsid w:val="004C1F7F"/>
    <w:rsid w:val="004C264D"/>
    <w:rsid w:val="004C2666"/>
    <w:rsid w:val="004C2C0D"/>
    <w:rsid w:val="004C30BE"/>
    <w:rsid w:val="004C30EC"/>
    <w:rsid w:val="004C331E"/>
    <w:rsid w:val="004C33D6"/>
    <w:rsid w:val="004C3A3E"/>
    <w:rsid w:val="004C3B53"/>
    <w:rsid w:val="004C3F86"/>
    <w:rsid w:val="004C4228"/>
    <w:rsid w:val="004C423A"/>
    <w:rsid w:val="004C426F"/>
    <w:rsid w:val="004C4329"/>
    <w:rsid w:val="004C491A"/>
    <w:rsid w:val="004C4B41"/>
    <w:rsid w:val="004C4BF3"/>
    <w:rsid w:val="004C4DBA"/>
    <w:rsid w:val="004C4EE5"/>
    <w:rsid w:val="004C5026"/>
    <w:rsid w:val="004C50F1"/>
    <w:rsid w:val="004C52C7"/>
    <w:rsid w:val="004C58C4"/>
    <w:rsid w:val="004C6213"/>
    <w:rsid w:val="004C643D"/>
    <w:rsid w:val="004C7334"/>
    <w:rsid w:val="004C7558"/>
    <w:rsid w:val="004C7879"/>
    <w:rsid w:val="004D001E"/>
    <w:rsid w:val="004D01C2"/>
    <w:rsid w:val="004D09C6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2B0A"/>
    <w:rsid w:val="004D2C4D"/>
    <w:rsid w:val="004D2E9C"/>
    <w:rsid w:val="004D308F"/>
    <w:rsid w:val="004D3487"/>
    <w:rsid w:val="004D3D56"/>
    <w:rsid w:val="004D3F69"/>
    <w:rsid w:val="004D4258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6F6A"/>
    <w:rsid w:val="004D7110"/>
    <w:rsid w:val="004D755D"/>
    <w:rsid w:val="004D7C07"/>
    <w:rsid w:val="004D7C4B"/>
    <w:rsid w:val="004D7FC7"/>
    <w:rsid w:val="004E0B2D"/>
    <w:rsid w:val="004E0D0A"/>
    <w:rsid w:val="004E0F34"/>
    <w:rsid w:val="004E1019"/>
    <w:rsid w:val="004E19A5"/>
    <w:rsid w:val="004E1D18"/>
    <w:rsid w:val="004E2797"/>
    <w:rsid w:val="004E29AF"/>
    <w:rsid w:val="004E2E32"/>
    <w:rsid w:val="004E3226"/>
    <w:rsid w:val="004E3821"/>
    <w:rsid w:val="004E390B"/>
    <w:rsid w:val="004E3E27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628"/>
    <w:rsid w:val="004E6966"/>
    <w:rsid w:val="004E6C7D"/>
    <w:rsid w:val="004E70DA"/>
    <w:rsid w:val="004E7381"/>
    <w:rsid w:val="004E7C71"/>
    <w:rsid w:val="004E7D21"/>
    <w:rsid w:val="004E7F17"/>
    <w:rsid w:val="004E7F9D"/>
    <w:rsid w:val="004F0291"/>
    <w:rsid w:val="004F03C3"/>
    <w:rsid w:val="004F0873"/>
    <w:rsid w:val="004F0A44"/>
    <w:rsid w:val="004F1210"/>
    <w:rsid w:val="004F15CD"/>
    <w:rsid w:val="004F2521"/>
    <w:rsid w:val="004F25DE"/>
    <w:rsid w:val="004F26A1"/>
    <w:rsid w:val="004F26CB"/>
    <w:rsid w:val="004F2B96"/>
    <w:rsid w:val="004F2C01"/>
    <w:rsid w:val="004F2F3B"/>
    <w:rsid w:val="004F3220"/>
    <w:rsid w:val="004F3354"/>
    <w:rsid w:val="004F3823"/>
    <w:rsid w:val="004F4810"/>
    <w:rsid w:val="004F4821"/>
    <w:rsid w:val="004F4D0A"/>
    <w:rsid w:val="004F4D4A"/>
    <w:rsid w:val="004F4DA6"/>
    <w:rsid w:val="004F4E7F"/>
    <w:rsid w:val="004F4F4E"/>
    <w:rsid w:val="004F4FB9"/>
    <w:rsid w:val="004F54E4"/>
    <w:rsid w:val="004F5639"/>
    <w:rsid w:val="004F5758"/>
    <w:rsid w:val="004F578F"/>
    <w:rsid w:val="004F5814"/>
    <w:rsid w:val="004F5CBC"/>
    <w:rsid w:val="004F5EEF"/>
    <w:rsid w:val="004F5FCE"/>
    <w:rsid w:val="004F610F"/>
    <w:rsid w:val="004F61D6"/>
    <w:rsid w:val="004F6495"/>
    <w:rsid w:val="004F68D6"/>
    <w:rsid w:val="004F6B74"/>
    <w:rsid w:val="004F7CBD"/>
    <w:rsid w:val="005002A2"/>
    <w:rsid w:val="00500365"/>
    <w:rsid w:val="0050036B"/>
    <w:rsid w:val="00500371"/>
    <w:rsid w:val="00500404"/>
    <w:rsid w:val="00500945"/>
    <w:rsid w:val="00500CFE"/>
    <w:rsid w:val="00500E1F"/>
    <w:rsid w:val="00500E8D"/>
    <w:rsid w:val="005011CA"/>
    <w:rsid w:val="00501336"/>
    <w:rsid w:val="00501436"/>
    <w:rsid w:val="005017B3"/>
    <w:rsid w:val="00501940"/>
    <w:rsid w:val="00501DFC"/>
    <w:rsid w:val="00502824"/>
    <w:rsid w:val="0050291B"/>
    <w:rsid w:val="00502D4E"/>
    <w:rsid w:val="00502EC0"/>
    <w:rsid w:val="00503073"/>
    <w:rsid w:val="0050332B"/>
    <w:rsid w:val="00503349"/>
    <w:rsid w:val="0050372F"/>
    <w:rsid w:val="0050376E"/>
    <w:rsid w:val="00503F1D"/>
    <w:rsid w:val="0050401F"/>
    <w:rsid w:val="005041FC"/>
    <w:rsid w:val="0050434A"/>
    <w:rsid w:val="00504453"/>
    <w:rsid w:val="00504BD6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0737D"/>
    <w:rsid w:val="00507DF2"/>
    <w:rsid w:val="00510118"/>
    <w:rsid w:val="00510326"/>
    <w:rsid w:val="00510952"/>
    <w:rsid w:val="00510CB4"/>
    <w:rsid w:val="005114A4"/>
    <w:rsid w:val="00511741"/>
    <w:rsid w:val="005119E8"/>
    <w:rsid w:val="00511DE2"/>
    <w:rsid w:val="005126B4"/>
    <w:rsid w:val="005127B9"/>
    <w:rsid w:val="00512DF3"/>
    <w:rsid w:val="00513385"/>
    <w:rsid w:val="00513A78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CCC"/>
    <w:rsid w:val="00521E77"/>
    <w:rsid w:val="00522009"/>
    <w:rsid w:val="0052221F"/>
    <w:rsid w:val="0052230B"/>
    <w:rsid w:val="005232CD"/>
    <w:rsid w:val="005236A2"/>
    <w:rsid w:val="0052386C"/>
    <w:rsid w:val="005239BF"/>
    <w:rsid w:val="00523E29"/>
    <w:rsid w:val="00524284"/>
    <w:rsid w:val="0052440F"/>
    <w:rsid w:val="00524909"/>
    <w:rsid w:val="00525385"/>
    <w:rsid w:val="00525C26"/>
    <w:rsid w:val="00526209"/>
    <w:rsid w:val="0052651D"/>
    <w:rsid w:val="00526556"/>
    <w:rsid w:val="0052660D"/>
    <w:rsid w:val="005267F7"/>
    <w:rsid w:val="00526835"/>
    <w:rsid w:val="005269AF"/>
    <w:rsid w:val="0052709D"/>
    <w:rsid w:val="0052757A"/>
    <w:rsid w:val="0052764D"/>
    <w:rsid w:val="00527996"/>
    <w:rsid w:val="00527A52"/>
    <w:rsid w:val="00527A73"/>
    <w:rsid w:val="00527AA3"/>
    <w:rsid w:val="00527E23"/>
    <w:rsid w:val="005303A4"/>
    <w:rsid w:val="005308A5"/>
    <w:rsid w:val="00530A2C"/>
    <w:rsid w:val="005311E0"/>
    <w:rsid w:val="0053130B"/>
    <w:rsid w:val="00531840"/>
    <w:rsid w:val="00531AA2"/>
    <w:rsid w:val="00531B5E"/>
    <w:rsid w:val="0053203E"/>
    <w:rsid w:val="00532170"/>
    <w:rsid w:val="0053269C"/>
    <w:rsid w:val="00532922"/>
    <w:rsid w:val="0053293A"/>
    <w:rsid w:val="00532DFA"/>
    <w:rsid w:val="00532E73"/>
    <w:rsid w:val="005331C2"/>
    <w:rsid w:val="00533404"/>
    <w:rsid w:val="005335E9"/>
    <w:rsid w:val="00533699"/>
    <w:rsid w:val="005339C1"/>
    <w:rsid w:val="00533BAF"/>
    <w:rsid w:val="00533D9A"/>
    <w:rsid w:val="0053411F"/>
    <w:rsid w:val="00534480"/>
    <w:rsid w:val="00534512"/>
    <w:rsid w:val="005349BD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2E5A"/>
    <w:rsid w:val="00543092"/>
    <w:rsid w:val="005434C7"/>
    <w:rsid w:val="00543B34"/>
    <w:rsid w:val="00543B88"/>
    <w:rsid w:val="00544087"/>
    <w:rsid w:val="00544A3F"/>
    <w:rsid w:val="0054512B"/>
    <w:rsid w:val="00545BAC"/>
    <w:rsid w:val="00546091"/>
    <w:rsid w:val="0054646F"/>
    <w:rsid w:val="00546AC8"/>
    <w:rsid w:val="00546B8F"/>
    <w:rsid w:val="005472BA"/>
    <w:rsid w:val="00547B42"/>
    <w:rsid w:val="00547BB8"/>
    <w:rsid w:val="005504EB"/>
    <w:rsid w:val="0055059A"/>
    <w:rsid w:val="00550C1F"/>
    <w:rsid w:val="00550E7E"/>
    <w:rsid w:val="00550F30"/>
    <w:rsid w:val="005511F8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0DD"/>
    <w:rsid w:val="00553123"/>
    <w:rsid w:val="00553567"/>
    <w:rsid w:val="00554BEF"/>
    <w:rsid w:val="005555D3"/>
    <w:rsid w:val="00555A37"/>
    <w:rsid w:val="00555E2C"/>
    <w:rsid w:val="005561E8"/>
    <w:rsid w:val="00556693"/>
    <w:rsid w:val="00556698"/>
    <w:rsid w:val="00556B89"/>
    <w:rsid w:val="00556C30"/>
    <w:rsid w:val="0055728E"/>
    <w:rsid w:val="0056012D"/>
    <w:rsid w:val="00560748"/>
    <w:rsid w:val="00560D41"/>
    <w:rsid w:val="00561209"/>
    <w:rsid w:val="00562193"/>
    <w:rsid w:val="00562729"/>
    <w:rsid w:val="00562754"/>
    <w:rsid w:val="00562CC1"/>
    <w:rsid w:val="00562D5B"/>
    <w:rsid w:val="00563074"/>
    <w:rsid w:val="0056339C"/>
    <w:rsid w:val="00563506"/>
    <w:rsid w:val="005635F0"/>
    <w:rsid w:val="0056408D"/>
    <w:rsid w:val="005642A3"/>
    <w:rsid w:val="005649D5"/>
    <w:rsid w:val="00565676"/>
    <w:rsid w:val="00565D72"/>
    <w:rsid w:val="00565EB7"/>
    <w:rsid w:val="00565F56"/>
    <w:rsid w:val="005666DF"/>
    <w:rsid w:val="0056744B"/>
    <w:rsid w:val="00567511"/>
    <w:rsid w:val="00567D59"/>
    <w:rsid w:val="00567FD9"/>
    <w:rsid w:val="00570005"/>
    <w:rsid w:val="00570477"/>
    <w:rsid w:val="005706A6"/>
    <w:rsid w:val="005709DF"/>
    <w:rsid w:val="00570FD2"/>
    <w:rsid w:val="0057132D"/>
    <w:rsid w:val="005713C7"/>
    <w:rsid w:val="0057168B"/>
    <w:rsid w:val="005718ED"/>
    <w:rsid w:val="00571F97"/>
    <w:rsid w:val="0057213F"/>
    <w:rsid w:val="00572945"/>
    <w:rsid w:val="005729A1"/>
    <w:rsid w:val="00572BF5"/>
    <w:rsid w:val="00572D4A"/>
    <w:rsid w:val="00572E31"/>
    <w:rsid w:val="0057326C"/>
    <w:rsid w:val="00573758"/>
    <w:rsid w:val="00573A8C"/>
    <w:rsid w:val="00573E28"/>
    <w:rsid w:val="00574611"/>
    <w:rsid w:val="00575241"/>
    <w:rsid w:val="0057526B"/>
    <w:rsid w:val="005754A7"/>
    <w:rsid w:val="005754FE"/>
    <w:rsid w:val="0057562B"/>
    <w:rsid w:val="005758B9"/>
    <w:rsid w:val="00575A27"/>
    <w:rsid w:val="005767A5"/>
    <w:rsid w:val="00576909"/>
    <w:rsid w:val="00576ADE"/>
    <w:rsid w:val="00576C27"/>
    <w:rsid w:val="00577196"/>
    <w:rsid w:val="005778FF"/>
    <w:rsid w:val="00577B93"/>
    <w:rsid w:val="005800A2"/>
    <w:rsid w:val="0058078C"/>
    <w:rsid w:val="00580A42"/>
    <w:rsid w:val="00581050"/>
    <w:rsid w:val="005810BB"/>
    <w:rsid w:val="0058156E"/>
    <w:rsid w:val="00581668"/>
    <w:rsid w:val="00581D10"/>
    <w:rsid w:val="00581E77"/>
    <w:rsid w:val="005827F0"/>
    <w:rsid w:val="005831E0"/>
    <w:rsid w:val="005832DF"/>
    <w:rsid w:val="00583305"/>
    <w:rsid w:val="00583501"/>
    <w:rsid w:val="00583B9A"/>
    <w:rsid w:val="00583CF9"/>
    <w:rsid w:val="005840D9"/>
    <w:rsid w:val="0058470D"/>
    <w:rsid w:val="00584FD1"/>
    <w:rsid w:val="00585762"/>
    <w:rsid w:val="00585B92"/>
    <w:rsid w:val="00586C76"/>
    <w:rsid w:val="005874AE"/>
    <w:rsid w:val="0058753D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85A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5E6D"/>
    <w:rsid w:val="00595EC9"/>
    <w:rsid w:val="0059606F"/>
    <w:rsid w:val="00596106"/>
    <w:rsid w:val="0059640C"/>
    <w:rsid w:val="0059648F"/>
    <w:rsid w:val="00596740"/>
    <w:rsid w:val="00596934"/>
    <w:rsid w:val="00596964"/>
    <w:rsid w:val="00596D5A"/>
    <w:rsid w:val="005974A5"/>
    <w:rsid w:val="0059763D"/>
    <w:rsid w:val="00597F53"/>
    <w:rsid w:val="00597FBF"/>
    <w:rsid w:val="005A04C3"/>
    <w:rsid w:val="005A0602"/>
    <w:rsid w:val="005A08C5"/>
    <w:rsid w:val="005A0D43"/>
    <w:rsid w:val="005A0E01"/>
    <w:rsid w:val="005A1128"/>
    <w:rsid w:val="005A1437"/>
    <w:rsid w:val="005A15E7"/>
    <w:rsid w:val="005A1628"/>
    <w:rsid w:val="005A1703"/>
    <w:rsid w:val="005A20FC"/>
    <w:rsid w:val="005A25B4"/>
    <w:rsid w:val="005A291B"/>
    <w:rsid w:val="005A305C"/>
    <w:rsid w:val="005A3229"/>
    <w:rsid w:val="005A34F0"/>
    <w:rsid w:val="005A356F"/>
    <w:rsid w:val="005A39EE"/>
    <w:rsid w:val="005A3AB7"/>
    <w:rsid w:val="005A3B08"/>
    <w:rsid w:val="005A3F43"/>
    <w:rsid w:val="005A4088"/>
    <w:rsid w:val="005A411C"/>
    <w:rsid w:val="005A4499"/>
    <w:rsid w:val="005A4A98"/>
    <w:rsid w:val="005A4B77"/>
    <w:rsid w:val="005A4E09"/>
    <w:rsid w:val="005A4E0B"/>
    <w:rsid w:val="005A592D"/>
    <w:rsid w:val="005A5EAF"/>
    <w:rsid w:val="005A5FEE"/>
    <w:rsid w:val="005A632F"/>
    <w:rsid w:val="005A685C"/>
    <w:rsid w:val="005A70C1"/>
    <w:rsid w:val="005A74DF"/>
    <w:rsid w:val="005A78A5"/>
    <w:rsid w:val="005A7D9F"/>
    <w:rsid w:val="005B0AF6"/>
    <w:rsid w:val="005B1444"/>
    <w:rsid w:val="005B15DA"/>
    <w:rsid w:val="005B171E"/>
    <w:rsid w:val="005B17A9"/>
    <w:rsid w:val="005B1ED7"/>
    <w:rsid w:val="005B1EEA"/>
    <w:rsid w:val="005B2120"/>
    <w:rsid w:val="005B2698"/>
    <w:rsid w:val="005B296C"/>
    <w:rsid w:val="005B2C2C"/>
    <w:rsid w:val="005B2D41"/>
    <w:rsid w:val="005B2E02"/>
    <w:rsid w:val="005B30AE"/>
    <w:rsid w:val="005B34F5"/>
    <w:rsid w:val="005B353A"/>
    <w:rsid w:val="005B368F"/>
    <w:rsid w:val="005B3E44"/>
    <w:rsid w:val="005B41BE"/>
    <w:rsid w:val="005B4286"/>
    <w:rsid w:val="005B44E4"/>
    <w:rsid w:val="005B45C5"/>
    <w:rsid w:val="005B462B"/>
    <w:rsid w:val="005B4662"/>
    <w:rsid w:val="005B4740"/>
    <w:rsid w:val="005B47AC"/>
    <w:rsid w:val="005B47BA"/>
    <w:rsid w:val="005B4C3F"/>
    <w:rsid w:val="005B4DA6"/>
    <w:rsid w:val="005B4DD0"/>
    <w:rsid w:val="005B4F92"/>
    <w:rsid w:val="005B5054"/>
    <w:rsid w:val="005B53B3"/>
    <w:rsid w:val="005B5B11"/>
    <w:rsid w:val="005B6198"/>
    <w:rsid w:val="005B62EE"/>
    <w:rsid w:val="005B65D2"/>
    <w:rsid w:val="005B6C9D"/>
    <w:rsid w:val="005B6F5D"/>
    <w:rsid w:val="005B73F0"/>
    <w:rsid w:val="005B7890"/>
    <w:rsid w:val="005B7BD0"/>
    <w:rsid w:val="005C09E3"/>
    <w:rsid w:val="005C0A35"/>
    <w:rsid w:val="005C1229"/>
    <w:rsid w:val="005C1346"/>
    <w:rsid w:val="005C1601"/>
    <w:rsid w:val="005C1618"/>
    <w:rsid w:val="005C17A5"/>
    <w:rsid w:val="005C196F"/>
    <w:rsid w:val="005C1F9F"/>
    <w:rsid w:val="005C24BF"/>
    <w:rsid w:val="005C2604"/>
    <w:rsid w:val="005C2645"/>
    <w:rsid w:val="005C2C69"/>
    <w:rsid w:val="005C2D21"/>
    <w:rsid w:val="005C3591"/>
    <w:rsid w:val="005C3F33"/>
    <w:rsid w:val="005C4256"/>
    <w:rsid w:val="005C4369"/>
    <w:rsid w:val="005C4429"/>
    <w:rsid w:val="005C458B"/>
    <w:rsid w:val="005C4A02"/>
    <w:rsid w:val="005C53B8"/>
    <w:rsid w:val="005C5421"/>
    <w:rsid w:val="005C5931"/>
    <w:rsid w:val="005C5CE1"/>
    <w:rsid w:val="005C600F"/>
    <w:rsid w:val="005C622D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0432"/>
    <w:rsid w:val="005D107E"/>
    <w:rsid w:val="005D13F4"/>
    <w:rsid w:val="005D1409"/>
    <w:rsid w:val="005D233C"/>
    <w:rsid w:val="005D23E4"/>
    <w:rsid w:val="005D2457"/>
    <w:rsid w:val="005D24D6"/>
    <w:rsid w:val="005D250B"/>
    <w:rsid w:val="005D271A"/>
    <w:rsid w:val="005D284B"/>
    <w:rsid w:val="005D2931"/>
    <w:rsid w:val="005D2DE6"/>
    <w:rsid w:val="005D331C"/>
    <w:rsid w:val="005D3A12"/>
    <w:rsid w:val="005D3AC4"/>
    <w:rsid w:val="005D3D39"/>
    <w:rsid w:val="005D3DCC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FD6"/>
    <w:rsid w:val="005D633C"/>
    <w:rsid w:val="005D63E3"/>
    <w:rsid w:val="005D66FC"/>
    <w:rsid w:val="005D6721"/>
    <w:rsid w:val="005D67C4"/>
    <w:rsid w:val="005D7488"/>
    <w:rsid w:val="005E0A79"/>
    <w:rsid w:val="005E0C6A"/>
    <w:rsid w:val="005E105E"/>
    <w:rsid w:val="005E1333"/>
    <w:rsid w:val="005E1706"/>
    <w:rsid w:val="005E1843"/>
    <w:rsid w:val="005E1EB4"/>
    <w:rsid w:val="005E207D"/>
    <w:rsid w:val="005E24E2"/>
    <w:rsid w:val="005E2DC0"/>
    <w:rsid w:val="005E3254"/>
    <w:rsid w:val="005E3268"/>
    <w:rsid w:val="005E3C43"/>
    <w:rsid w:val="005E3D7C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E7CE3"/>
    <w:rsid w:val="005F0217"/>
    <w:rsid w:val="005F08BB"/>
    <w:rsid w:val="005F0C7C"/>
    <w:rsid w:val="005F0E22"/>
    <w:rsid w:val="005F1191"/>
    <w:rsid w:val="005F179C"/>
    <w:rsid w:val="005F17FF"/>
    <w:rsid w:val="005F1D1C"/>
    <w:rsid w:val="005F212E"/>
    <w:rsid w:val="005F2545"/>
    <w:rsid w:val="005F2D54"/>
    <w:rsid w:val="005F312A"/>
    <w:rsid w:val="005F3886"/>
    <w:rsid w:val="005F38B1"/>
    <w:rsid w:val="005F3E86"/>
    <w:rsid w:val="005F3FBE"/>
    <w:rsid w:val="005F408F"/>
    <w:rsid w:val="005F46F9"/>
    <w:rsid w:val="005F470B"/>
    <w:rsid w:val="005F50F1"/>
    <w:rsid w:val="005F54B9"/>
    <w:rsid w:val="005F5654"/>
    <w:rsid w:val="005F5759"/>
    <w:rsid w:val="005F58B3"/>
    <w:rsid w:val="005F5C03"/>
    <w:rsid w:val="005F6C9F"/>
    <w:rsid w:val="005F75A6"/>
    <w:rsid w:val="005F7767"/>
    <w:rsid w:val="005F7CD9"/>
    <w:rsid w:val="005F7D59"/>
    <w:rsid w:val="006001B5"/>
    <w:rsid w:val="006006B1"/>
    <w:rsid w:val="00600773"/>
    <w:rsid w:val="00600A2C"/>
    <w:rsid w:val="00600E49"/>
    <w:rsid w:val="00600E68"/>
    <w:rsid w:val="00601678"/>
    <w:rsid w:val="006016AB"/>
    <w:rsid w:val="0060173A"/>
    <w:rsid w:val="00601C06"/>
    <w:rsid w:val="00602340"/>
    <w:rsid w:val="0060234B"/>
    <w:rsid w:val="00602732"/>
    <w:rsid w:val="00603100"/>
    <w:rsid w:val="006040AC"/>
    <w:rsid w:val="006044BF"/>
    <w:rsid w:val="00604AC8"/>
    <w:rsid w:val="00604FB6"/>
    <w:rsid w:val="00605329"/>
    <w:rsid w:val="006056D3"/>
    <w:rsid w:val="00605FD8"/>
    <w:rsid w:val="0060646B"/>
    <w:rsid w:val="0060715A"/>
    <w:rsid w:val="006071C4"/>
    <w:rsid w:val="006073CC"/>
    <w:rsid w:val="0060793B"/>
    <w:rsid w:val="00610910"/>
    <w:rsid w:val="00610B1F"/>
    <w:rsid w:val="00610CD9"/>
    <w:rsid w:val="006116F3"/>
    <w:rsid w:val="006117EE"/>
    <w:rsid w:val="00611EB4"/>
    <w:rsid w:val="006128F5"/>
    <w:rsid w:val="00612FB6"/>
    <w:rsid w:val="006130C6"/>
    <w:rsid w:val="006134B4"/>
    <w:rsid w:val="006135E8"/>
    <w:rsid w:val="00613E86"/>
    <w:rsid w:val="006141B5"/>
    <w:rsid w:val="006141BE"/>
    <w:rsid w:val="00614557"/>
    <w:rsid w:val="006145BC"/>
    <w:rsid w:val="00614C67"/>
    <w:rsid w:val="00614C8A"/>
    <w:rsid w:val="00614F90"/>
    <w:rsid w:val="006151EA"/>
    <w:rsid w:val="00615962"/>
    <w:rsid w:val="00615BA4"/>
    <w:rsid w:val="00616AC6"/>
    <w:rsid w:val="00616DF6"/>
    <w:rsid w:val="00616E4A"/>
    <w:rsid w:val="00617370"/>
    <w:rsid w:val="00617420"/>
    <w:rsid w:val="0062003E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D25"/>
    <w:rsid w:val="00625557"/>
    <w:rsid w:val="00625569"/>
    <w:rsid w:val="00625731"/>
    <w:rsid w:val="00625BF0"/>
    <w:rsid w:val="00625C0D"/>
    <w:rsid w:val="00625D63"/>
    <w:rsid w:val="006262B6"/>
    <w:rsid w:val="00626C90"/>
    <w:rsid w:val="00627239"/>
    <w:rsid w:val="006273EC"/>
    <w:rsid w:val="00627B1D"/>
    <w:rsid w:val="00627DBB"/>
    <w:rsid w:val="00627E26"/>
    <w:rsid w:val="006300AE"/>
    <w:rsid w:val="0063075D"/>
    <w:rsid w:val="006308BE"/>
    <w:rsid w:val="00630A4B"/>
    <w:rsid w:val="00630B8D"/>
    <w:rsid w:val="00631535"/>
    <w:rsid w:val="00631A90"/>
    <w:rsid w:val="00631C07"/>
    <w:rsid w:val="00631D3C"/>
    <w:rsid w:val="0063212C"/>
    <w:rsid w:val="006321E5"/>
    <w:rsid w:val="006328AF"/>
    <w:rsid w:val="006328ED"/>
    <w:rsid w:val="00632BCC"/>
    <w:rsid w:val="00632E52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4FC0"/>
    <w:rsid w:val="006358C1"/>
    <w:rsid w:val="0063673E"/>
    <w:rsid w:val="00636DD8"/>
    <w:rsid w:val="00636EDC"/>
    <w:rsid w:val="00637068"/>
    <w:rsid w:val="00637090"/>
    <w:rsid w:val="00637234"/>
    <w:rsid w:val="00637449"/>
    <w:rsid w:val="006378D3"/>
    <w:rsid w:val="006378D9"/>
    <w:rsid w:val="00637AB4"/>
    <w:rsid w:val="00637AC2"/>
    <w:rsid w:val="00637B93"/>
    <w:rsid w:val="00637D7D"/>
    <w:rsid w:val="00637E3D"/>
    <w:rsid w:val="00641055"/>
    <w:rsid w:val="00641261"/>
    <w:rsid w:val="006412EF"/>
    <w:rsid w:val="00641355"/>
    <w:rsid w:val="006413D1"/>
    <w:rsid w:val="00641654"/>
    <w:rsid w:val="006416F6"/>
    <w:rsid w:val="0064186E"/>
    <w:rsid w:val="00641DC2"/>
    <w:rsid w:val="00642323"/>
    <w:rsid w:val="00642819"/>
    <w:rsid w:val="006432E1"/>
    <w:rsid w:val="006433EC"/>
    <w:rsid w:val="00643C96"/>
    <w:rsid w:val="00644165"/>
    <w:rsid w:val="0064456F"/>
    <w:rsid w:val="0064463C"/>
    <w:rsid w:val="00644843"/>
    <w:rsid w:val="00644D21"/>
    <w:rsid w:val="006450DA"/>
    <w:rsid w:val="00645107"/>
    <w:rsid w:val="0064552E"/>
    <w:rsid w:val="00645814"/>
    <w:rsid w:val="006462FC"/>
    <w:rsid w:val="00646764"/>
    <w:rsid w:val="006467B7"/>
    <w:rsid w:val="00646852"/>
    <w:rsid w:val="00646B46"/>
    <w:rsid w:val="00646BF6"/>
    <w:rsid w:val="00647294"/>
    <w:rsid w:val="006474BA"/>
    <w:rsid w:val="0064786A"/>
    <w:rsid w:val="00647895"/>
    <w:rsid w:val="00650452"/>
    <w:rsid w:val="0065046F"/>
    <w:rsid w:val="00650596"/>
    <w:rsid w:val="006512BA"/>
    <w:rsid w:val="00651486"/>
    <w:rsid w:val="006516E4"/>
    <w:rsid w:val="0065176F"/>
    <w:rsid w:val="006517AE"/>
    <w:rsid w:val="00651B2A"/>
    <w:rsid w:val="00651E4F"/>
    <w:rsid w:val="00652646"/>
    <w:rsid w:val="006527CE"/>
    <w:rsid w:val="00652918"/>
    <w:rsid w:val="00652ABE"/>
    <w:rsid w:val="00653557"/>
    <w:rsid w:val="0065370D"/>
    <w:rsid w:val="006538C0"/>
    <w:rsid w:val="006538D5"/>
    <w:rsid w:val="0065397C"/>
    <w:rsid w:val="00653A27"/>
    <w:rsid w:val="00654119"/>
    <w:rsid w:val="00654A8B"/>
    <w:rsid w:val="00654DEB"/>
    <w:rsid w:val="00655066"/>
    <w:rsid w:val="00655175"/>
    <w:rsid w:val="006551BB"/>
    <w:rsid w:val="00655364"/>
    <w:rsid w:val="006560CA"/>
    <w:rsid w:val="00656467"/>
    <w:rsid w:val="006569DE"/>
    <w:rsid w:val="00656B00"/>
    <w:rsid w:val="00657963"/>
    <w:rsid w:val="00657F55"/>
    <w:rsid w:val="00660257"/>
    <w:rsid w:val="00660E3B"/>
    <w:rsid w:val="006613FD"/>
    <w:rsid w:val="00661A9B"/>
    <w:rsid w:val="00661B05"/>
    <w:rsid w:val="00661B17"/>
    <w:rsid w:val="00662882"/>
    <w:rsid w:val="00662BB5"/>
    <w:rsid w:val="00662DB6"/>
    <w:rsid w:val="00662E84"/>
    <w:rsid w:val="0066331A"/>
    <w:rsid w:val="006635AE"/>
    <w:rsid w:val="00663F9A"/>
    <w:rsid w:val="0066420F"/>
    <w:rsid w:val="00664481"/>
    <w:rsid w:val="00664E00"/>
    <w:rsid w:val="00665100"/>
    <w:rsid w:val="00665F3A"/>
    <w:rsid w:val="00666632"/>
    <w:rsid w:val="0066683E"/>
    <w:rsid w:val="00666AD2"/>
    <w:rsid w:val="00666C97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19C5"/>
    <w:rsid w:val="0067202F"/>
    <w:rsid w:val="0067268C"/>
    <w:rsid w:val="006729EB"/>
    <w:rsid w:val="00672C08"/>
    <w:rsid w:val="00672CE7"/>
    <w:rsid w:val="00672D34"/>
    <w:rsid w:val="00673002"/>
    <w:rsid w:val="006737C8"/>
    <w:rsid w:val="00673B99"/>
    <w:rsid w:val="00675809"/>
    <w:rsid w:val="00676154"/>
    <w:rsid w:val="006761C1"/>
    <w:rsid w:val="006762C5"/>
    <w:rsid w:val="006765C6"/>
    <w:rsid w:val="0067661C"/>
    <w:rsid w:val="00676653"/>
    <w:rsid w:val="0067679E"/>
    <w:rsid w:val="0067687E"/>
    <w:rsid w:val="00676CAE"/>
    <w:rsid w:val="00676EFA"/>
    <w:rsid w:val="006772A6"/>
    <w:rsid w:val="00677559"/>
    <w:rsid w:val="00677695"/>
    <w:rsid w:val="006777B7"/>
    <w:rsid w:val="00677A0B"/>
    <w:rsid w:val="00677C2A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864"/>
    <w:rsid w:val="00681E31"/>
    <w:rsid w:val="0068263A"/>
    <w:rsid w:val="00682C8F"/>
    <w:rsid w:val="00682E4B"/>
    <w:rsid w:val="00682EB6"/>
    <w:rsid w:val="006830FC"/>
    <w:rsid w:val="00683280"/>
    <w:rsid w:val="006835CB"/>
    <w:rsid w:val="00684819"/>
    <w:rsid w:val="00684D5F"/>
    <w:rsid w:val="00684E9C"/>
    <w:rsid w:val="00685465"/>
    <w:rsid w:val="006854BC"/>
    <w:rsid w:val="006856BD"/>
    <w:rsid w:val="006857F8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87DB1"/>
    <w:rsid w:val="00687F0F"/>
    <w:rsid w:val="0069008E"/>
    <w:rsid w:val="00690476"/>
    <w:rsid w:val="006905A4"/>
    <w:rsid w:val="00690C66"/>
    <w:rsid w:val="00690F4F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531"/>
    <w:rsid w:val="0069573D"/>
    <w:rsid w:val="006958F0"/>
    <w:rsid w:val="00695EA4"/>
    <w:rsid w:val="00696B81"/>
    <w:rsid w:val="00696E55"/>
    <w:rsid w:val="00697351"/>
    <w:rsid w:val="00697388"/>
    <w:rsid w:val="0069784B"/>
    <w:rsid w:val="006A0094"/>
    <w:rsid w:val="006A0414"/>
    <w:rsid w:val="006A0424"/>
    <w:rsid w:val="006A0B46"/>
    <w:rsid w:val="006A0B49"/>
    <w:rsid w:val="006A0CA1"/>
    <w:rsid w:val="006A161C"/>
    <w:rsid w:val="006A1B37"/>
    <w:rsid w:val="006A1E64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A8A"/>
    <w:rsid w:val="006A5B0F"/>
    <w:rsid w:val="006A5CB6"/>
    <w:rsid w:val="006A5E70"/>
    <w:rsid w:val="006A6040"/>
    <w:rsid w:val="006A65C6"/>
    <w:rsid w:val="006A6774"/>
    <w:rsid w:val="006A6A73"/>
    <w:rsid w:val="006A6AA3"/>
    <w:rsid w:val="006A6ACF"/>
    <w:rsid w:val="006A6CA7"/>
    <w:rsid w:val="006A708F"/>
    <w:rsid w:val="006A70BF"/>
    <w:rsid w:val="006A7783"/>
    <w:rsid w:val="006A784F"/>
    <w:rsid w:val="006A78F6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5CC"/>
    <w:rsid w:val="006B291E"/>
    <w:rsid w:val="006B2AAA"/>
    <w:rsid w:val="006B2C14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3F7"/>
    <w:rsid w:val="006B6B1E"/>
    <w:rsid w:val="006B6F0E"/>
    <w:rsid w:val="006B6F24"/>
    <w:rsid w:val="006B725B"/>
    <w:rsid w:val="006B7275"/>
    <w:rsid w:val="006B72CA"/>
    <w:rsid w:val="006B76B0"/>
    <w:rsid w:val="006B7A4C"/>
    <w:rsid w:val="006C01F9"/>
    <w:rsid w:val="006C0EDD"/>
    <w:rsid w:val="006C129F"/>
    <w:rsid w:val="006C1531"/>
    <w:rsid w:val="006C18FD"/>
    <w:rsid w:val="006C19BE"/>
    <w:rsid w:val="006C1C84"/>
    <w:rsid w:val="006C1F10"/>
    <w:rsid w:val="006C2068"/>
    <w:rsid w:val="006C2169"/>
    <w:rsid w:val="006C2465"/>
    <w:rsid w:val="006C26E8"/>
    <w:rsid w:val="006C2882"/>
    <w:rsid w:val="006C2A15"/>
    <w:rsid w:val="006C2A1C"/>
    <w:rsid w:val="006C2B06"/>
    <w:rsid w:val="006C2B27"/>
    <w:rsid w:val="006C3080"/>
    <w:rsid w:val="006C3131"/>
    <w:rsid w:val="006C3157"/>
    <w:rsid w:val="006C34E5"/>
    <w:rsid w:val="006C3CFA"/>
    <w:rsid w:val="006C3FB5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C5765"/>
    <w:rsid w:val="006C5DC6"/>
    <w:rsid w:val="006C5FFB"/>
    <w:rsid w:val="006C61EF"/>
    <w:rsid w:val="006C7140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5DA"/>
    <w:rsid w:val="006D36A1"/>
    <w:rsid w:val="006D3A88"/>
    <w:rsid w:val="006D400A"/>
    <w:rsid w:val="006D4BB4"/>
    <w:rsid w:val="006D4E36"/>
    <w:rsid w:val="006D4FC2"/>
    <w:rsid w:val="006D524D"/>
    <w:rsid w:val="006D5466"/>
    <w:rsid w:val="006D5DE4"/>
    <w:rsid w:val="006D6583"/>
    <w:rsid w:val="006D68DD"/>
    <w:rsid w:val="006D693C"/>
    <w:rsid w:val="006D6A0A"/>
    <w:rsid w:val="006D6B8D"/>
    <w:rsid w:val="006D6C33"/>
    <w:rsid w:val="006D6C90"/>
    <w:rsid w:val="006D72B2"/>
    <w:rsid w:val="006D7563"/>
    <w:rsid w:val="006D7918"/>
    <w:rsid w:val="006E00E8"/>
    <w:rsid w:val="006E02EB"/>
    <w:rsid w:val="006E031A"/>
    <w:rsid w:val="006E05FF"/>
    <w:rsid w:val="006E0758"/>
    <w:rsid w:val="006E0840"/>
    <w:rsid w:val="006E14B4"/>
    <w:rsid w:val="006E15AE"/>
    <w:rsid w:val="006E2434"/>
    <w:rsid w:val="006E273B"/>
    <w:rsid w:val="006E2854"/>
    <w:rsid w:val="006E2BB6"/>
    <w:rsid w:val="006E30F3"/>
    <w:rsid w:val="006E3627"/>
    <w:rsid w:val="006E3896"/>
    <w:rsid w:val="006E3A76"/>
    <w:rsid w:val="006E4537"/>
    <w:rsid w:val="006E46EE"/>
    <w:rsid w:val="006E4DAA"/>
    <w:rsid w:val="006E4E50"/>
    <w:rsid w:val="006E5000"/>
    <w:rsid w:val="006E50DF"/>
    <w:rsid w:val="006E5979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1405"/>
    <w:rsid w:val="006F167A"/>
    <w:rsid w:val="006F1D7D"/>
    <w:rsid w:val="006F2026"/>
    <w:rsid w:val="006F23FA"/>
    <w:rsid w:val="006F246C"/>
    <w:rsid w:val="006F27DE"/>
    <w:rsid w:val="006F2DFE"/>
    <w:rsid w:val="006F30BF"/>
    <w:rsid w:val="006F30C3"/>
    <w:rsid w:val="006F379A"/>
    <w:rsid w:val="006F3AE0"/>
    <w:rsid w:val="006F3E4F"/>
    <w:rsid w:val="006F3E67"/>
    <w:rsid w:val="006F42AC"/>
    <w:rsid w:val="006F4F47"/>
    <w:rsid w:val="006F5506"/>
    <w:rsid w:val="006F5B58"/>
    <w:rsid w:val="006F6089"/>
    <w:rsid w:val="006F640E"/>
    <w:rsid w:val="006F66B2"/>
    <w:rsid w:val="006F6F6F"/>
    <w:rsid w:val="006F7084"/>
    <w:rsid w:val="006F7097"/>
    <w:rsid w:val="006F7572"/>
    <w:rsid w:val="006F771F"/>
    <w:rsid w:val="006F7D14"/>
    <w:rsid w:val="007009B5"/>
    <w:rsid w:val="007010F8"/>
    <w:rsid w:val="0070130C"/>
    <w:rsid w:val="007017FE"/>
    <w:rsid w:val="00701B3B"/>
    <w:rsid w:val="00701F1A"/>
    <w:rsid w:val="007021F2"/>
    <w:rsid w:val="00702287"/>
    <w:rsid w:val="00702691"/>
    <w:rsid w:val="00702A9F"/>
    <w:rsid w:val="00702B33"/>
    <w:rsid w:val="00702BD3"/>
    <w:rsid w:val="007032CA"/>
    <w:rsid w:val="00703543"/>
    <w:rsid w:val="007036E2"/>
    <w:rsid w:val="0070380A"/>
    <w:rsid w:val="007042FC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7DC"/>
    <w:rsid w:val="00706C64"/>
    <w:rsid w:val="0070704D"/>
    <w:rsid w:val="0070709B"/>
    <w:rsid w:val="007072E2"/>
    <w:rsid w:val="00707591"/>
    <w:rsid w:val="007077B5"/>
    <w:rsid w:val="00707831"/>
    <w:rsid w:val="007101AD"/>
    <w:rsid w:val="007101CD"/>
    <w:rsid w:val="00710211"/>
    <w:rsid w:val="00710506"/>
    <w:rsid w:val="00710617"/>
    <w:rsid w:val="0071071D"/>
    <w:rsid w:val="00710AA6"/>
    <w:rsid w:val="00710E3C"/>
    <w:rsid w:val="0071119A"/>
    <w:rsid w:val="00711215"/>
    <w:rsid w:val="007122D6"/>
    <w:rsid w:val="0071243F"/>
    <w:rsid w:val="00712716"/>
    <w:rsid w:val="0071292A"/>
    <w:rsid w:val="00712A0C"/>
    <w:rsid w:val="00712A84"/>
    <w:rsid w:val="00712E40"/>
    <w:rsid w:val="00713000"/>
    <w:rsid w:val="007138CF"/>
    <w:rsid w:val="007139BC"/>
    <w:rsid w:val="00713D63"/>
    <w:rsid w:val="00713FF1"/>
    <w:rsid w:val="00714759"/>
    <w:rsid w:val="007147D7"/>
    <w:rsid w:val="0071515E"/>
    <w:rsid w:val="0071518E"/>
    <w:rsid w:val="00715276"/>
    <w:rsid w:val="00715473"/>
    <w:rsid w:val="00715475"/>
    <w:rsid w:val="00715477"/>
    <w:rsid w:val="0071588A"/>
    <w:rsid w:val="007158AB"/>
    <w:rsid w:val="00715B7F"/>
    <w:rsid w:val="00715D75"/>
    <w:rsid w:val="00716107"/>
    <w:rsid w:val="00716D88"/>
    <w:rsid w:val="0071744E"/>
    <w:rsid w:val="007178A5"/>
    <w:rsid w:val="00717E4A"/>
    <w:rsid w:val="00717E8E"/>
    <w:rsid w:val="00717EC1"/>
    <w:rsid w:val="00720406"/>
    <w:rsid w:val="00720458"/>
    <w:rsid w:val="007207A1"/>
    <w:rsid w:val="00721397"/>
    <w:rsid w:val="00721429"/>
    <w:rsid w:val="0072193E"/>
    <w:rsid w:val="00721961"/>
    <w:rsid w:val="0072252D"/>
    <w:rsid w:val="0072260F"/>
    <w:rsid w:val="007229A8"/>
    <w:rsid w:val="00723321"/>
    <w:rsid w:val="00723635"/>
    <w:rsid w:val="00724085"/>
    <w:rsid w:val="00724237"/>
    <w:rsid w:val="00724B83"/>
    <w:rsid w:val="00724DED"/>
    <w:rsid w:val="007250BB"/>
    <w:rsid w:val="0072563D"/>
    <w:rsid w:val="00725720"/>
    <w:rsid w:val="00725B0F"/>
    <w:rsid w:val="00726492"/>
    <w:rsid w:val="00726E7E"/>
    <w:rsid w:val="007275F3"/>
    <w:rsid w:val="00730041"/>
    <w:rsid w:val="007309BB"/>
    <w:rsid w:val="00730B4D"/>
    <w:rsid w:val="00730E29"/>
    <w:rsid w:val="0073158E"/>
    <w:rsid w:val="007317BC"/>
    <w:rsid w:val="007319B8"/>
    <w:rsid w:val="00731C2B"/>
    <w:rsid w:val="00731DA6"/>
    <w:rsid w:val="00731E9E"/>
    <w:rsid w:val="00732268"/>
    <w:rsid w:val="007322A3"/>
    <w:rsid w:val="007322AB"/>
    <w:rsid w:val="00732493"/>
    <w:rsid w:val="00732C1F"/>
    <w:rsid w:val="0073311F"/>
    <w:rsid w:val="00733383"/>
    <w:rsid w:val="00733489"/>
    <w:rsid w:val="00733641"/>
    <w:rsid w:val="00733C2E"/>
    <w:rsid w:val="00734100"/>
    <w:rsid w:val="007352C0"/>
    <w:rsid w:val="00735370"/>
    <w:rsid w:val="007353D3"/>
    <w:rsid w:val="0073548F"/>
    <w:rsid w:val="00735EA5"/>
    <w:rsid w:val="0073600B"/>
    <w:rsid w:val="007364D6"/>
    <w:rsid w:val="00736F65"/>
    <w:rsid w:val="007372E9"/>
    <w:rsid w:val="00737633"/>
    <w:rsid w:val="00737D08"/>
    <w:rsid w:val="00737D8A"/>
    <w:rsid w:val="007403CA"/>
    <w:rsid w:val="007406B9"/>
    <w:rsid w:val="007406E0"/>
    <w:rsid w:val="007407F0"/>
    <w:rsid w:val="007408AB"/>
    <w:rsid w:val="0074099F"/>
    <w:rsid w:val="00741486"/>
    <w:rsid w:val="007416A1"/>
    <w:rsid w:val="00741C5B"/>
    <w:rsid w:val="007424D0"/>
    <w:rsid w:val="0074250D"/>
    <w:rsid w:val="0074274D"/>
    <w:rsid w:val="007428C6"/>
    <w:rsid w:val="00742D77"/>
    <w:rsid w:val="00742FEF"/>
    <w:rsid w:val="00743681"/>
    <w:rsid w:val="007438AA"/>
    <w:rsid w:val="007438D8"/>
    <w:rsid w:val="00743A70"/>
    <w:rsid w:val="00744BC7"/>
    <w:rsid w:val="00744C86"/>
    <w:rsid w:val="00744F2E"/>
    <w:rsid w:val="00744F5A"/>
    <w:rsid w:val="00744FEF"/>
    <w:rsid w:val="007451BF"/>
    <w:rsid w:val="00745245"/>
    <w:rsid w:val="007457DE"/>
    <w:rsid w:val="00745851"/>
    <w:rsid w:val="00745C4F"/>
    <w:rsid w:val="00745EE8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D7"/>
    <w:rsid w:val="007509EA"/>
    <w:rsid w:val="00750C5D"/>
    <w:rsid w:val="00750EC8"/>
    <w:rsid w:val="00750FF1"/>
    <w:rsid w:val="0075126C"/>
    <w:rsid w:val="0075156B"/>
    <w:rsid w:val="007519E0"/>
    <w:rsid w:val="0075230C"/>
    <w:rsid w:val="007525B5"/>
    <w:rsid w:val="00752892"/>
    <w:rsid w:val="00752BB3"/>
    <w:rsid w:val="00752D57"/>
    <w:rsid w:val="00752E03"/>
    <w:rsid w:val="00753845"/>
    <w:rsid w:val="00753B46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5DE4"/>
    <w:rsid w:val="00756268"/>
    <w:rsid w:val="00756427"/>
    <w:rsid w:val="0075671B"/>
    <w:rsid w:val="007567FD"/>
    <w:rsid w:val="00756D85"/>
    <w:rsid w:val="00756FA5"/>
    <w:rsid w:val="00757032"/>
    <w:rsid w:val="0075729E"/>
    <w:rsid w:val="0076005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933"/>
    <w:rsid w:val="00762E69"/>
    <w:rsid w:val="0076323E"/>
    <w:rsid w:val="0076347B"/>
    <w:rsid w:val="00763627"/>
    <w:rsid w:val="00763E81"/>
    <w:rsid w:val="00764067"/>
    <w:rsid w:val="00764137"/>
    <w:rsid w:val="0076424A"/>
    <w:rsid w:val="00764455"/>
    <w:rsid w:val="00764536"/>
    <w:rsid w:val="00764579"/>
    <w:rsid w:val="00764AB4"/>
    <w:rsid w:val="00764E41"/>
    <w:rsid w:val="00764EC1"/>
    <w:rsid w:val="007656D7"/>
    <w:rsid w:val="007657F1"/>
    <w:rsid w:val="00765A55"/>
    <w:rsid w:val="00765C1A"/>
    <w:rsid w:val="00765EEE"/>
    <w:rsid w:val="00766A26"/>
    <w:rsid w:val="00766BA5"/>
    <w:rsid w:val="00767450"/>
    <w:rsid w:val="00767AED"/>
    <w:rsid w:val="00767CA2"/>
    <w:rsid w:val="0077024F"/>
    <w:rsid w:val="007705A6"/>
    <w:rsid w:val="00770666"/>
    <w:rsid w:val="0077083A"/>
    <w:rsid w:val="0077087B"/>
    <w:rsid w:val="00770C67"/>
    <w:rsid w:val="00771051"/>
    <w:rsid w:val="00771107"/>
    <w:rsid w:val="00771123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363"/>
    <w:rsid w:val="00774464"/>
    <w:rsid w:val="00774EB6"/>
    <w:rsid w:val="007750C9"/>
    <w:rsid w:val="007751D5"/>
    <w:rsid w:val="0077573B"/>
    <w:rsid w:val="0077623C"/>
    <w:rsid w:val="00776464"/>
    <w:rsid w:val="0077647D"/>
    <w:rsid w:val="0077656A"/>
    <w:rsid w:val="0077665F"/>
    <w:rsid w:val="00776738"/>
    <w:rsid w:val="00776DC3"/>
    <w:rsid w:val="007771AC"/>
    <w:rsid w:val="0077747A"/>
    <w:rsid w:val="00777C1C"/>
    <w:rsid w:val="00777E03"/>
    <w:rsid w:val="007800C6"/>
    <w:rsid w:val="00780951"/>
    <w:rsid w:val="00780C2B"/>
    <w:rsid w:val="00780DBC"/>
    <w:rsid w:val="00780E2C"/>
    <w:rsid w:val="0078160B"/>
    <w:rsid w:val="00781716"/>
    <w:rsid w:val="00781D76"/>
    <w:rsid w:val="00782109"/>
    <w:rsid w:val="00782266"/>
    <w:rsid w:val="007826D7"/>
    <w:rsid w:val="007827ED"/>
    <w:rsid w:val="00782813"/>
    <w:rsid w:val="007828C3"/>
    <w:rsid w:val="007831C2"/>
    <w:rsid w:val="007835B9"/>
    <w:rsid w:val="007836F7"/>
    <w:rsid w:val="00783773"/>
    <w:rsid w:val="00783946"/>
    <w:rsid w:val="0078399C"/>
    <w:rsid w:val="00783A01"/>
    <w:rsid w:val="00783FD2"/>
    <w:rsid w:val="00784B33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C96"/>
    <w:rsid w:val="00787E62"/>
    <w:rsid w:val="00787EB2"/>
    <w:rsid w:val="007900B9"/>
    <w:rsid w:val="0079017F"/>
    <w:rsid w:val="00791125"/>
    <w:rsid w:val="007912DD"/>
    <w:rsid w:val="007913C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59E"/>
    <w:rsid w:val="00794F6F"/>
    <w:rsid w:val="00795154"/>
    <w:rsid w:val="007953F7"/>
    <w:rsid w:val="00795A2B"/>
    <w:rsid w:val="00796046"/>
    <w:rsid w:val="0079612F"/>
    <w:rsid w:val="00796427"/>
    <w:rsid w:val="00796459"/>
    <w:rsid w:val="007964C8"/>
    <w:rsid w:val="00796689"/>
    <w:rsid w:val="007968F7"/>
    <w:rsid w:val="00796C88"/>
    <w:rsid w:val="00796D30"/>
    <w:rsid w:val="00797A45"/>
    <w:rsid w:val="00797B38"/>
    <w:rsid w:val="00797BB6"/>
    <w:rsid w:val="00797E01"/>
    <w:rsid w:val="007A03BA"/>
    <w:rsid w:val="007A04E5"/>
    <w:rsid w:val="007A0711"/>
    <w:rsid w:val="007A076D"/>
    <w:rsid w:val="007A10BC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15F"/>
    <w:rsid w:val="007A45CD"/>
    <w:rsid w:val="007A4763"/>
    <w:rsid w:val="007A4BFA"/>
    <w:rsid w:val="007A4E72"/>
    <w:rsid w:val="007A517C"/>
    <w:rsid w:val="007A5F88"/>
    <w:rsid w:val="007A6816"/>
    <w:rsid w:val="007A695D"/>
    <w:rsid w:val="007A736C"/>
    <w:rsid w:val="007A75F0"/>
    <w:rsid w:val="007A788D"/>
    <w:rsid w:val="007A7ED3"/>
    <w:rsid w:val="007B0A0E"/>
    <w:rsid w:val="007B0E22"/>
    <w:rsid w:val="007B0EAA"/>
    <w:rsid w:val="007B0EC0"/>
    <w:rsid w:val="007B1251"/>
    <w:rsid w:val="007B17FF"/>
    <w:rsid w:val="007B1E6C"/>
    <w:rsid w:val="007B2BF0"/>
    <w:rsid w:val="007B2E3D"/>
    <w:rsid w:val="007B2F1B"/>
    <w:rsid w:val="007B34CF"/>
    <w:rsid w:val="007B3957"/>
    <w:rsid w:val="007B3CF7"/>
    <w:rsid w:val="007B413C"/>
    <w:rsid w:val="007B4264"/>
    <w:rsid w:val="007B4590"/>
    <w:rsid w:val="007B4B9B"/>
    <w:rsid w:val="007B4CE7"/>
    <w:rsid w:val="007B5C05"/>
    <w:rsid w:val="007B603C"/>
    <w:rsid w:val="007B604C"/>
    <w:rsid w:val="007B6BED"/>
    <w:rsid w:val="007B726E"/>
    <w:rsid w:val="007B731B"/>
    <w:rsid w:val="007B7637"/>
    <w:rsid w:val="007B7B6F"/>
    <w:rsid w:val="007B7C0C"/>
    <w:rsid w:val="007C031C"/>
    <w:rsid w:val="007C0F61"/>
    <w:rsid w:val="007C13CF"/>
    <w:rsid w:val="007C1591"/>
    <w:rsid w:val="007C16B9"/>
    <w:rsid w:val="007C185D"/>
    <w:rsid w:val="007C1967"/>
    <w:rsid w:val="007C2814"/>
    <w:rsid w:val="007C2817"/>
    <w:rsid w:val="007C281B"/>
    <w:rsid w:val="007C29FD"/>
    <w:rsid w:val="007C2CAD"/>
    <w:rsid w:val="007C2E4A"/>
    <w:rsid w:val="007C2E86"/>
    <w:rsid w:val="007C3526"/>
    <w:rsid w:val="007C3B42"/>
    <w:rsid w:val="007C3CD5"/>
    <w:rsid w:val="007C415A"/>
    <w:rsid w:val="007C4B56"/>
    <w:rsid w:val="007C5239"/>
    <w:rsid w:val="007C5277"/>
    <w:rsid w:val="007C5349"/>
    <w:rsid w:val="007C53E3"/>
    <w:rsid w:val="007C542B"/>
    <w:rsid w:val="007C5945"/>
    <w:rsid w:val="007C5CD3"/>
    <w:rsid w:val="007C6064"/>
    <w:rsid w:val="007C6402"/>
    <w:rsid w:val="007C68B6"/>
    <w:rsid w:val="007C6909"/>
    <w:rsid w:val="007C6B2A"/>
    <w:rsid w:val="007C76AF"/>
    <w:rsid w:val="007C7F7B"/>
    <w:rsid w:val="007C7FD0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3C6F"/>
    <w:rsid w:val="007D40B6"/>
    <w:rsid w:val="007D4155"/>
    <w:rsid w:val="007D4469"/>
    <w:rsid w:val="007D4D6E"/>
    <w:rsid w:val="007D4EBE"/>
    <w:rsid w:val="007D559B"/>
    <w:rsid w:val="007D57B3"/>
    <w:rsid w:val="007D5D26"/>
    <w:rsid w:val="007D61DB"/>
    <w:rsid w:val="007D624A"/>
    <w:rsid w:val="007D62A9"/>
    <w:rsid w:val="007D631B"/>
    <w:rsid w:val="007D65C3"/>
    <w:rsid w:val="007D66AF"/>
    <w:rsid w:val="007D6768"/>
    <w:rsid w:val="007D67F4"/>
    <w:rsid w:val="007D6866"/>
    <w:rsid w:val="007D6878"/>
    <w:rsid w:val="007D68A6"/>
    <w:rsid w:val="007D726A"/>
    <w:rsid w:val="007E02C3"/>
    <w:rsid w:val="007E054A"/>
    <w:rsid w:val="007E05F0"/>
    <w:rsid w:val="007E0B09"/>
    <w:rsid w:val="007E0C78"/>
    <w:rsid w:val="007E0EB2"/>
    <w:rsid w:val="007E142E"/>
    <w:rsid w:val="007E1AE3"/>
    <w:rsid w:val="007E1E71"/>
    <w:rsid w:val="007E1F90"/>
    <w:rsid w:val="007E1FE4"/>
    <w:rsid w:val="007E2124"/>
    <w:rsid w:val="007E22B6"/>
    <w:rsid w:val="007E293C"/>
    <w:rsid w:val="007E3621"/>
    <w:rsid w:val="007E38AF"/>
    <w:rsid w:val="007E3B82"/>
    <w:rsid w:val="007E3D77"/>
    <w:rsid w:val="007E3D8F"/>
    <w:rsid w:val="007E4151"/>
    <w:rsid w:val="007E4408"/>
    <w:rsid w:val="007E48E5"/>
    <w:rsid w:val="007E503A"/>
    <w:rsid w:val="007E5296"/>
    <w:rsid w:val="007E534D"/>
    <w:rsid w:val="007E5D55"/>
    <w:rsid w:val="007E5E3F"/>
    <w:rsid w:val="007E604F"/>
    <w:rsid w:val="007E63AD"/>
    <w:rsid w:val="007E669C"/>
    <w:rsid w:val="007E6B7B"/>
    <w:rsid w:val="007E6F26"/>
    <w:rsid w:val="007E74B9"/>
    <w:rsid w:val="007E74BA"/>
    <w:rsid w:val="007E7559"/>
    <w:rsid w:val="007E7A5F"/>
    <w:rsid w:val="007F0320"/>
    <w:rsid w:val="007F09A2"/>
    <w:rsid w:val="007F0B2F"/>
    <w:rsid w:val="007F0CD4"/>
    <w:rsid w:val="007F10F8"/>
    <w:rsid w:val="007F18E9"/>
    <w:rsid w:val="007F1EEB"/>
    <w:rsid w:val="007F2978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575"/>
    <w:rsid w:val="007F467F"/>
    <w:rsid w:val="007F4E47"/>
    <w:rsid w:val="007F57CD"/>
    <w:rsid w:val="007F5A8C"/>
    <w:rsid w:val="007F64B7"/>
    <w:rsid w:val="007F6D8F"/>
    <w:rsid w:val="007F7118"/>
    <w:rsid w:val="007F7126"/>
    <w:rsid w:val="007F77C9"/>
    <w:rsid w:val="007F7BA5"/>
    <w:rsid w:val="008001A0"/>
    <w:rsid w:val="0080071D"/>
    <w:rsid w:val="00800836"/>
    <w:rsid w:val="00800C44"/>
    <w:rsid w:val="00800DBC"/>
    <w:rsid w:val="0080112F"/>
    <w:rsid w:val="00801F07"/>
    <w:rsid w:val="008021BA"/>
    <w:rsid w:val="0080231E"/>
    <w:rsid w:val="00802459"/>
    <w:rsid w:val="008028FB"/>
    <w:rsid w:val="00802944"/>
    <w:rsid w:val="00802AE8"/>
    <w:rsid w:val="008031DB"/>
    <w:rsid w:val="0080329F"/>
    <w:rsid w:val="008033D4"/>
    <w:rsid w:val="00803896"/>
    <w:rsid w:val="00803A47"/>
    <w:rsid w:val="00803CDC"/>
    <w:rsid w:val="00803F99"/>
    <w:rsid w:val="008042AF"/>
    <w:rsid w:val="008043A3"/>
    <w:rsid w:val="008044B8"/>
    <w:rsid w:val="0080459A"/>
    <w:rsid w:val="008045A7"/>
    <w:rsid w:val="00804802"/>
    <w:rsid w:val="008049E6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56F"/>
    <w:rsid w:val="008108A3"/>
    <w:rsid w:val="008109F7"/>
    <w:rsid w:val="00810AE8"/>
    <w:rsid w:val="00810EE8"/>
    <w:rsid w:val="00811102"/>
    <w:rsid w:val="008112F7"/>
    <w:rsid w:val="008115E4"/>
    <w:rsid w:val="00811762"/>
    <w:rsid w:val="008118D3"/>
    <w:rsid w:val="00811E1F"/>
    <w:rsid w:val="008121BA"/>
    <w:rsid w:val="008122E7"/>
    <w:rsid w:val="00812371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5C0"/>
    <w:rsid w:val="0081579F"/>
    <w:rsid w:val="00815B16"/>
    <w:rsid w:val="00815BE1"/>
    <w:rsid w:val="00816130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947"/>
    <w:rsid w:val="00821D95"/>
    <w:rsid w:val="008225DB"/>
    <w:rsid w:val="008227CF"/>
    <w:rsid w:val="008227FA"/>
    <w:rsid w:val="008228A3"/>
    <w:rsid w:val="008228AD"/>
    <w:rsid w:val="0082294A"/>
    <w:rsid w:val="008230E1"/>
    <w:rsid w:val="00823102"/>
    <w:rsid w:val="00823980"/>
    <w:rsid w:val="00823CD7"/>
    <w:rsid w:val="00823F71"/>
    <w:rsid w:val="00823FB7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51F"/>
    <w:rsid w:val="00831D0D"/>
    <w:rsid w:val="00831EE5"/>
    <w:rsid w:val="0083226D"/>
    <w:rsid w:val="00832414"/>
    <w:rsid w:val="00832658"/>
    <w:rsid w:val="0083279E"/>
    <w:rsid w:val="00832875"/>
    <w:rsid w:val="0083289A"/>
    <w:rsid w:val="008328AF"/>
    <w:rsid w:val="00832C93"/>
    <w:rsid w:val="008334F9"/>
    <w:rsid w:val="00833C6D"/>
    <w:rsid w:val="00833CC0"/>
    <w:rsid w:val="00833DEB"/>
    <w:rsid w:val="0083401E"/>
    <w:rsid w:val="00834BCD"/>
    <w:rsid w:val="00834CF8"/>
    <w:rsid w:val="00834ED8"/>
    <w:rsid w:val="00835596"/>
    <w:rsid w:val="008358F3"/>
    <w:rsid w:val="00835C33"/>
    <w:rsid w:val="00835E39"/>
    <w:rsid w:val="00835F46"/>
    <w:rsid w:val="00835F91"/>
    <w:rsid w:val="008360A8"/>
    <w:rsid w:val="008360EA"/>
    <w:rsid w:val="008362DE"/>
    <w:rsid w:val="008369D9"/>
    <w:rsid w:val="00837005"/>
    <w:rsid w:val="00837212"/>
    <w:rsid w:val="008373F3"/>
    <w:rsid w:val="0083763A"/>
    <w:rsid w:val="00837B14"/>
    <w:rsid w:val="00837D7E"/>
    <w:rsid w:val="00837F02"/>
    <w:rsid w:val="008400C9"/>
    <w:rsid w:val="008404D2"/>
    <w:rsid w:val="00840685"/>
    <w:rsid w:val="00840CD9"/>
    <w:rsid w:val="00841095"/>
    <w:rsid w:val="0084112B"/>
    <w:rsid w:val="008417AC"/>
    <w:rsid w:val="00841C52"/>
    <w:rsid w:val="00841E02"/>
    <w:rsid w:val="008422A0"/>
    <w:rsid w:val="008423BD"/>
    <w:rsid w:val="00842CD0"/>
    <w:rsid w:val="00843767"/>
    <w:rsid w:val="00843974"/>
    <w:rsid w:val="00843A74"/>
    <w:rsid w:val="008441FE"/>
    <w:rsid w:val="00844284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416"/>
    <w:rsid w:val="00846506"/>
    <w:rsid w:val="008470AB"/>
    <w:rsid w:val="00847836"/>
    <w:rsid w:val="008478B6"/>
    <w:rsid w:val="00850204"/>
    <w:rsid w:val="0085045B"/>
    <w:rsid w:val="00850691"/>
    <w:rsid w:val="008506BF"/>
    <w:rsid w:val="008506FA"/>
    <w:rsid w:val="0085092F"/>
    <w:rsid w:val="00850B0E"/>
    <w:rsid w:val="00850D3B"/>
    <w:rsid w:val="00850E43"/>
    <w:rsid w:val="0085110D"/>
    <w:rsid w:val="00851156"/>
    <w:rsid w:val="00851294"/>
    <w:rsid w:val="0085140E"/>
    <w:rsid w:val="008519A4"/>
    <w:rsid w:val="00852008"/>
    <w:rsid w:val="00852025"/>
    <w:rsid w:val="008522E2"/>
    <w:rsid w:val="008522E9"/>
    <w:rsid w:val="00852354"/>
    <w:rsid w:val="0085357D"/>
    <w:rsid w:val="008535BE"/>
    <w:rsid w:val="00853C6B"/>
    <w:rsid w:val="00853D68"/>
    <w:rsid w:val="0085434B"/>
    <w:rsid w:val="008547C2"/>
    <w:rsid w:val="00854CD8"/>
    <w:rsid w:val="00854E8B"/>
    <w:rsid w:val="008550D5"/>
    <w:rsid w:val="008551FF"/>
    <w:rsid w:val="00855498"/>
    <w:rsid w:val="008555C2"/>
    <w:rsid w:val="0085587C"/>
    <w:rsid w:val="0085601F"/>
    <w:rsid w:val="0085635A"/>
    <w:rsid w:val="0085643B"/>
    <w:rsid w:val="0085663D"/>
    <w:rsid w:val="00856A80"/>
    <w:rsid w:val="00857517"/>
    <w:rsid w:val="00857705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6B"/>
    <w:rsid w:val="00862A8A"/>
    <w:rsid w:val="00862FA6"/>
    <w:rsid w:val="008637B1"/>
    <w:rsid w:val="00863A66"/>
    <w:rsid w:val="00863C0E"/>
    <w:rsid w:val="008641F0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8B8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D56"/>
    <w:rsid w:val="00872EC5"/>
    <w:rsid w:val="008733C1"/>
    <w:rsid w:val="00873714"/>
    <w:rsid w:val="00873BD2"/>
    <w:rsid w:val="0087402B"/>
    <w:rsid w:val="008744AB"/>
    <w:rsid w:val="00874939"/>
    <w:rsid w:val="00874A5F"/>
    <w:rsid w:val="00874B0A"/>
    <w:rsid w:val="00874BA7"/>
    <w:rsid w:val="00874CB4"/>
    <w:rsid w:val="008758CA"/>
    <w:rsid w:val="008758DA"/>
    <w:rsid w:val="0087595C"/>
    <w:rsid w:val="00875A2F"/>
    <w:rsid w:val="00875E98"/>
    <w:rsid w:val="0087614E"/>
    <w:rsid w:val="00876E57"/>
    <w:rsid w:val="00876E98"/>
    <w:rsid w:val="00877703"/>
    <w:rsid w:val="00877A26"/>
    <w:rsid w:val="00877B3E"/>
    <w:rsid w:val="00877D9F"/>
    <w:rsid w:val="00880289"/>
    <w:rsid w:val="008807A8"/>
    <w:rsid w:val="00880F04"/>
    <w:rsid w:val="00880FAF"/>
    <w:rsid w:val="00881241"/>
    <w:rsid w:val="008822F9"/>
    <w:rsid w:val="00882459"/>
    <w:rsid w:val="00882A8C"/>
    <w:rsid w:val="00882F57"/>
    <w:rsid w:val="008831F5"/>
    <w:rsid w:val="008832E2"/>
    <w:rsid w:val="00883B5A"/>
    <w:rsid w:val="00884818"/>
    <w:rsid w:val="0088488C"/>
    <w:rsid w:val="00884BC6"/>
    <w:rsid w:val="00885A0C"/>
    <w:rsid w:val="00885C1B"/>
    <w:rsid w:val="00885E1C"/>
    <w:rsid w:val="00885F2D"/>
    <w:rsid w:val="00886959"/>
    <w:rsid w:val="00886B75"/>
    <w:rsid w:val="00886DB3"/>
    <w:rsid w:val="0088750A"/>
    <w:rsid w:val="0088772E"/>
    <w:rsid w:val="00887801"/>
    <w:rsid w:val="00887988"/>
    <w:rsid w:val="00887A74"/>
    <w:rsid w:val="00890002"/>
    <w:rsid w:val="008902C8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3C"/>
    <w:rsid w:val="008944AF"/>
    <w:rsid w:val="008944BC"/>
    <w:rsid w:val="008949C7"/>
    <w:rsid w:val="00894DCF"/>
    <w:rsid w:val="00894F55"/>
    <w:rsid w:val="0089568F"/>
    <w:rsid w:val="00895713"/>
    <w:rsid w:val="008957EA"/>
    <w:rsid w:val="00895B9C"/>
    <w:rsid w:val="00896465"/>
    <w:rsid w:val="008967A5"/>
    <w:rsid w:val="008968D9"/>
    <w:rsid w:val="00896BDA"/>
    <w:rsid w:val="00896C99"/>
    <w:rsid w:val="008972C9"/>
    <w:rsid w:val="008974EA"/>
    <w:rsid w:val="00897795"/>
    <w:rsid w:val="008A022B"/>
    <w:rsid w:val="008A0A0A"/>
    <w:rsid w:val="008A1033"/>
    <w:rsid w:val="008A12C0"/>
    <w:rsid w:val="008A19B6"/>
    <w:rsid w:val="008A1A63"/>
    <w:rsid w:val="008A1AFA"/>
    <w:rsid w:val="008A1EAA"/>
    <w:rsid w:val="008A2285"/>
    <w:rsid w:val="008A25D4"/>
    <w:rsid w:val="008A27A5"/>
    <w:rsid w:val="008A2AB7"/>
    <w:rsid w:val="008A2BC7"/>
    <w:rsid w:val="008A2D3B"/>
    <w:rsid w:val="008A2D49"/>
    <w:rsid w:val="008A305A"/>
    <w:rsid w:val="008A3234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107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7B5"/>
    <w:rsid w:val="008B3867"/>
    <w:rsid w:val="008B3947"/>
    <w:rsid w:val="008B3A33"/>
    <w:rsid w:val="008B3A63"/>
    <w:rsid w:val="008B3AF1"/>
    <w:rsid w:val="008B4895"/>
    <w:rsid w:val="008B48B4"/>
    <w:rsid w:val="008B4A0E"/>
    <w:rsid w:val="008B4A66"/>
    <w:rsid w:val="008B5163"/>
    <w:rsid w:val="008B5651"/>
    <w:rsid w:val="008B57E2"/>
    <w:rsid w:val="008B5A88"/>
    <w:rsid w:val="008B6700"/>
    <w:rsid w:val="008B6CB5"/>
    <w:rsid w:val="008B6E28"/>
    <w:rsid w:val="008B7538"/>
    <w:rsid w:val="008B7E04"/>
    <w:rsid w:val="008B7EEE"/>
    <w:rsid w:val="008C017A"/>
    <w:rsid w:val="008C01E3"/>
    <w:rsid w:val="008C06B2"/>
    <w:rsid w:val="008C0B06"/>
    <w:rsid w:val="008C0C55"/>
    <w:rsid w:val="008C0E9A"/>
    <w:rsid w:val="008C109A"/>
    <w:rsid w:val="008C1181"/>
    <w:rsid w:val="008C15C9"/>
    <w:rsid w:val="008C1973"/>
    <w:rsid w:val="008C1B65"/>
    <w:rsid w:val="008C1BC0"/>
    <w:rsid w:val="008C291B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5D6F"/>
    <w:rsid w:val="008C65CF"/>
    <w:rsid w:val="008C6A4C"/>
    <w:rsid w:val="008C706F"/>
    <w:rsid w:val="008C76EC"/>
    <w:rsid w:val="008C7729"/>
    <w:rsid w:val="008C7F47"/>
    <w:rsid w:val="008D022F"/>
    <w:rsid w:val="008D0367"/>
    <w:rsid w:val="008D07F9"/>
    <w:rsid w:val="008D0EDF"/>
    <w:rsid w:val="008D1047"/>
    <w:rsid w:val="008D10DE"/>
    <w:rsid w:val="008D14CF"/>
    <w:rsid w:val="008D18C0"/>
    <w:rsid w:val="008D2520"/>
    <w:rsid w:val="008D2551"/>
    <w:rsid w:val="008D369E"/>
    <w:rsid w:val="008D375D"/>
    <w:rsid w:val="008D3BC0"/>
    <w:rsid w:val="008D40B5"/>
    <w:rsid w:val="008D4281"/>
    <w:rsid w:val="008D46CC"/>
    <w:rsid w:val="008D4A59"/>
    <w:rsid w:val="008D4BF2"/>
    <w:rsid w:val="008D4DC8"/>
    <w:rsid w:val="008D52BC"/>
    <w:rsid w:val="008D54B6"/>
    <w:rsid w:val="008D57FF"/>
    <w:rsid w:val="008D5944"/>
    <w:rsid w:val="008D5952"/>
    <w:rsid w:val="008D5D6D"/>
    <w:rsid w:val="008D5E5F"/>
    <w:rsid w:val="008D6135"/>
    <w:rsid w:val="008D63CD"/>
    <w:rsid w:val="008D66B4"/>
    <w:rsid w:val="008D6CD0"/>
    <w:rsid w:val="008D6E68"/>
    <w:rsid w:val="008D6E8E"/>
    <w:rsid w:val="008D6FA1"/>
    <w:rsid w:val="008D74EB"/>
    <w:rsid w:val="008D7701"/>
    <w:rsid w:val="008D7A65"/>
    <w:rsid w:val="008D7A87"/>
    <w:rsid w:val="008D7C97"/>
    <w:rsid w:val="008E0305"/>
    <w:rsid w:val="008E05D5"/>
    <w:rsid w:val="008E0609"/>
    <w:rsid w:val="008E0758"/>
    <w:rsid w:val="008E143E"/>
    <w:rsid w:val="008E17D7"/>
    <w:rsid w:val="008E1C26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7F1"/>
    <w:rsid w:val="008E584C"/>
    <w:rsid w:val="008E58CD"/>
    <w:rsid w:val="008E5D82"/>
    <w:rsid w:val="008E5E6F"/>
    <w:rsid w:val="008E60FF"/>
    <w:rsid w:val="008E668C"/>
    <w:rsid w:val="008E6772"/>
    <w:rsid w:val="008E6911"/>
    <w:rsid w:val="008E69B4"/>
    <w:rsid w:val="008E6C10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1AA5"/>
    <w:rsid w:val="008F21EA"/>
    <w:rsid w:val="008F2251"/>
    <w:rsid w:val="008F252F"/>
    <w:rsid w:val="008F297E"/>
    <w:rsid w:val="008F2E7D"/>
    <w:rsid w:val="008F2F17"/>
    <w:rsid w:val="008F306C"/>
    <w:rsid w:val="008F3811"/>
    <w:rsid w:val="008F3828"/>
    <w:rsid w:val="008F38E1"/>
    <w:rsid w:val="008F3F48"/>
    <w:rsid w:val="008F429F"/>
    <w:rsid w:val="008F4500"/>
    <w:rsid w:val="008F4522"/>
    <w:rsid w:val="008F47D6"/>
    <w:rsid w:val="008F48C5"/>
    <w:rsid w:val="008F4ECF"/>
    <w:rsid w:val="008F56E7"/>
    <w:rsid w:val="008F5AC7"/>
    <w:rsid w:val="008F608D"/>
    <w:rsid w:val="008F6152"/>
    <w:rsid w:val="008F656C"/>
    <w:rsid w:val="008F65E6"/>
    <w:rsid w:val="008F72FB"/>
    <w:rsid w:val="008F742E"/>
    <w:rsid w:val="008F7473"/>
    <w:rsid w:val="008F7B04"/>
    <w:rsid w:val="008F7B8A"/>
    <w:rsid w:val="008F7F5F"/>
    <w:rsid w:val="009000CE"/>
    <w:rsid w:val="009000E1"/>
    <w:rsid w:val="0090035B"/>
    <w:rsid w:val="00900588"/>
    <w:rsid w:val="009009D2"/>
    <w:rsid w:val="009009EF"/>
    <w:rsid w:val="00901134"/>
    <w:rsid w:val="00901178"/>
    <w:rsid w:val="009014D4"/>
    <w:rsid w:val="009014EB"/>
    <w:rsid w:val="00901650"/>
    <w:rsid w:val="00901A1E"/>
    <w:rsid w:val="00901A6E"/>
    <w:rsid w:val="00901B14"/>
    <w:rsid w:val="00901E37"/>
    <w:rsid w:val="00901F98"/>
    <w:rsid w:val="00902236"/>
    <w:rsid w:val="00902274"/>
    <w:rsid w:val="009025FD"/>
    <w:rsid w:val="00902992"/>
    <w:rsid w:val="00902C4A"/>
    <w:rsid w:val="00903001"/>
    <w:rsid w:val="009032BF"/>
    <w:rsid w:val="00903662"/>
    <w:rsid w:val="0090371C"/>
    <w:rsid w:val="009038A6"/>
    <w:rsid w:val="00903B7D"/>
    <w:rsid w:val="00903BEC"/>
    <w:rsid w:val="009044EF"/>
    <w:rsid w:val="00904697"/>
    <w:rsid w:val="009046A6"/>
    <w:rsid w:val="00904795"/>
    <w:rsid w:val="009054B0"/>
    <w:rsid w:val="0090579D"/>
    <w:rsid w:val="009063F8"/>
    <w:rsid w:val="00907044"/>
    <w:rsid w:val="009070AB"/>
    <w:rsid w:val="009073DE"/>
    <w:rsid w:val="0090774B"/>
    <w:rsid w:val="009079E5"/>
    <w:rsid w:val="00907A40"/>
    <w:rsid w:val="00907A48"/>
    <w:rsid w:val="00907DD8"/>
    <w:rsid w:val="00907E21"/>
    <w:rsid w:val="00907F6F"/>
    <w:rsid w:val="0091035E"/>
    <w:rsid w:val="00910716"/>
    <w:rsid w:val="00910D0D"/>
    <w:rsid w:val="00910DE5"/>
    <w:rsid w:val="00911699"/>
    <w:rsid w:val="00911839"/>
    <w:rsid w:val="00911ADF"/>
    <w:rsid w:val="00911DB1"/>
    <w:rsid w:val="00911EC9"/>
    <w:rsid w:val="00912045"/>
    <w:rsid w:val="009121D8"/>
    <w:rsid w:val="0091307C"/>
    <w:rsid w:val="009135FA"/>
    <w:rsid w:val="00913705"/>
    <w:rsid w:val="0091397F"/>
    <w:rsid w:val="00913EB6"/>
    <w:rsid w:val="009142A7"/>
    <w:rsid w:val="00914E4A"/>
    <w:rsid w:val="00914EF9"/>
    <w:rsid w:val="009155D1"/>
    <w:rsid w:val="00915626"/>
    <w:rsid w:val="009159DD"/>
    <w:rsid w:val="00915B53"/>
    <w:rsid w:val="00915C35"/>
    <w:rsid w:val="009165E1"/>
    <w:rsid w:val="0091673F"/>
    <w:rsid w:val="0091681A"/>
    <w:rsid w:val="00916847"/>
    <w:rsid w:val="00916867"/>
    <w:rsid w:val="00916B48"/>
    <w:rsid w:val="009170AA"/>
    <w:rsid w:val="009173D7"/>
    <w:rsid w:val="009174D4"/>
    <w:rsid w:val="009177A8"/>
    <w:rsid w:val="00917866"/>
    <w:rsid w:val="00917B92"/>
    <w:rsid w:val="00917CCD"/>
    <w:rsid w:val="00917DBE"/>
    <w:rsid w:val="00920081"/>
    <w:rsid w:val="00920082"/>
    <w:rsid w:val="009205B7"/>
    <w:rsid w:val="00920904"/>
    <w:rsid w:val="00921699"/>
    <w:rsid w:val="00921970"/>
    <w:rsid w:val="00921C12"/>
    <w:rsid w:val="00921FE3"/>
    <w:rsid w:val="00922277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D27"/>
    <w:rsid w:val="00924F8D"/>
    <w:rsid w:val="0092504D"/>
    <w:rsid w:val="00925211"/>
    <w:rsid w:val="009256B4"/>
    <w:rsid w:val="009257BD"/>
    <w:rsid w:val="00925AFE"/>
    <w:rsid w:val="00926647"/>
    <w:rsid w:val="00926992"/>
    <w:rsid w:val="00926A69"/>
    <w:rsid w:val="00926EA6"/>
    <w:rsid w:val="0092741C"/>
    <w:rsid w:val="0092769B"/>
    <w:rsid w:val="00927E9E"/>
    <w:rsid w:val="00930B83"/>
    <w:rsid w:val="0093105B"/>
    <w:rsid w:val="00931C01"/>
    <w:rsid w:val="00931D46"/>
    <w:rsid w:val="00932436"/>
    <w:rsid w:val="0093273D"/>
    <w:rsid w:val="00932B7E"/>
    <w:rsid w:val="00932BA0"/>
    <w:rsid w:val="00932E04"/>
    <w:rsid w:val="00933470"/>
    <w:rsid w:val="009334D7"/>
    <w:rsid w:val="0093378F"/>
    <w:rsid w:val="009339DF"/>
    <w:rsid w:val="00933D95"/>
    <w:rsid w:val="00933E7C"/>
    <w:rsid w:val="00934222"/>
    <w:rsid w:val="0093431B"/>
    <w:rsid w:val="00934454"/>
    <w:rsid w:val="00934608"/>
    <w:rsid w:val="00934756"/>
    <w:rsid w:val="00934C53"/>
    <w:rsid w:val="00935849"/>
    <w:rsid w:val="00935A77"/>
    <w:rsid w:val="00935A91"/>
    <w:rsid w:val="00935D1B"/>
    <w:rsid w:val="00936025"/>
    <w:rsid w:val="009360CE"/>
    <w:rsid w:val="00936DBF"/>
    <w:rsid w:val="00936E70"/>
    <w:rsid w:val="00937313"/>
    <w:rsid w:val="00937CB7"/>
    <w:rsid w:val="00937D3E"/>
    <w:rsid w:val="00937DBF"/>
    <w:rsid w:val="00937DEC"/>
    <w:rsid w:val="00937F80"/>
    <w:rsid w:val="009404F5"/>
    <w:rsid w:val="0094063A"/>
    <w:rsid w:val="00940676"/>
    <w:rsid w:val="00940CF6"/>
    <w:rsid w:val="00940DDE"/>
    <w:rsid w:val="00940F41"/>
    <w:rsid w:val="0094106C"/>
    <w:rsid w:val="00941BFD"/>
    <w:rsid w:val="009420B8"/>
    <w:rsid w:val="0094242C"/>
    <w:rsid w:val="00942ACE"/>
    <w:rsid w:val="009439E9"/>
    <w:rsid w:val="00944005"/>
    <w:rsid w:val="0094442B"/>
    <w:rsid w:val="00944477"/>
    <w:rsid w:val="009444BA"/>
    <w:rsid w:val="00944612"/>
    <w:rsid w:val="00944A8D"/>
    <w:rsid w:val="00944A9F"/>
    <w:rsid w:val="00944B69"/>
    <w:rsid w:val="00944E1C"/>
    <w:rsid w:val="00944F19"/>
    <w:rsid w:val="0094521B"/>
    <w:rsid w:val="0094551D"/>
    <w:rsid w:val="0094563F"/>
    <w:rsid w:val="00945836"/>
    <w:rsid w:val="00945A9E"/>
    <w:rsid w:val="00945B55"/>
    <w:rsid w:val="009465C8"/>
    <w:rsid w:val="009469A2"/>
    <w:rsid w:val="009469B0"/>
    <w:rsid w:val="00946A49"/>
    <w:rsid w:val="0094716B"/>
    <w:rsid w:val="009479CA"/>
    <w:rsid w:val="00947CA6"/>
    <w:rsid w:val="00947E76"/>
    <w:rsid w:val="00950473"/>
    <w:rsid w:val="0095091E"/>
    <w:rsid w:val="00950A4C"/>
    <w:rsid w:val="00950E15"/>
    <w:rsid w:val="00951236"/>
    <w:rsid w:val="00951495"/>
    <w:rsid w:val="00951ECA"/>
    <w:rsid w:val="009525E7"/>
    <w:rsid w:val="00953117"/>
    <w:rsid w:val="009537D5"/>
    <w:rsid w:val="009547A1"/>
    <w:rsid w:val="00954A83"/>
    <w:rsid w:val="00954B19"/>
    <w:rsid w:val="0095536C"/>
    <w:rsid w:val="009553B2"/>
    <w:rsid w:val="00955D04"/>
    <w:rsid w:val="00955DDC"/>
    <w:rsid w:val="00956178"/>
    <w:rsid w:val="009563A3"/>
    <w:rsid w:val="009565A9"/>
    <w:rsid w:val="00956661"/>
    <w:rsid w:val="00956C26"/>
    <w:rsid w:val="00956E76"/>
    <w:rsid w:val="009576B4"/>
    <w:rsid w:val="00957902"/>
    <w:rsid w:val="00957BD5"/>
    <w:rsid w:val="00957E0D"/>
    <w:rsid w:val="00957EE4"/>
    <w:rsid w:val="00957FA4"/>
    <w:rsid w:val="0096019C"/>
    <w:rsid w:val="009608AB"/>
    <w:rsid w:val="009608F9"/>
    <w:rsid w:val="009609DE"/>
    <w:rsid w:val="00960A11"/>
    <w:rsid w:val="00960BCC"/>
    <w:rsid w:val="00960EB2"/>
    <w:rsid w:val="00961557"/>
    <w:rsid w:val="00961885"/>
    <w:rsid w:val="00961DF1"/>
    <w:rsid w:val="00961F87"/>
    <w:rsid w:val="009620E8"/>
    <w:rsid w:val="00962208"/>
    <w:rsid w:val="00962BC6"/>
    <w:rsid w:val="0096338A"/>
    <w:rsid w:val="009634DE"/>
    <w:rsid w:val="009637FA"/>
    <w:rsid w:val="00963B8A"/>
    <w:rsid w:val="00963BFD"/>
    <w:rsid w:val="0096429D"/>
    <w:rsid w:val="00964881"/>
    <w:rsid w:val="00964AB7"/>
    <w:rsid w:val="00964F78"/>
    <w:rsid w:val="0096514D"/>
    <w:rsid w:val="0096521B"/>
    <w:rsid w:val="0096521E"/>
    <w:rsid w:val="0096526C"/>
    <w:rsid w:val="00965460"/>
    <w:rsid w:val="0096577A"/>
    <w:rsid w:val="00965917"/>
    <w:rsid w:val="00965B88"/>
    <w:rsid w:val="00966026"/>
    <w:rsid w:val="00966146"/>
    <w:rsid w:val="009666DB"/>
    <w:rsid w:val="00966A63"/>
    <w:rsid w:val="00966B3A"/>
    <w:rsid w:val="00967476"/>
    <w:rsid w:val="0096754F"/>
    <w:rsid w:val="0096793C"/>
    <w:rsid w:val="009679F1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3C9"/>
    <w:rsid w:val="009725E1"/>
    <w:rsid w:val="009729B8"/>
    <w:rsid w:val="00972ACC"/>
    <w:rsid w:val="00973196"/>
    <w:rsid w:val="00973516"/>
    <w:rsid w:val="00973A9E"/>
    <w:rsid w:val="00973FC5"/>
    <w:rsid w:val="009741F4"/>
    <w:rsid w:val="009745B9"/>
    <w:rsid w:val="00974640"/>
    <w:rsid w:val="00975653"/>
    <w:rsid w:val="009758F3"/>
    <w:rsid w:val="00975ACA"/>
    <w:rsid w:val="00975D83"/>
    <w:rsid w:val="009768F3"/>
    <w:rsid w:val="00976DAC"/>
    <w:rsid w:val="00976EA8"/>
    <w:rsid w:val="00976F09"/>
    <w:rsid w:val="00976F5A"/>
    <w:rsid w:val="00977182"/>
    <w:rsid w:val="009771CA"/>
    <w:rsid w:val="00977355"/>
    <w:rsid w:val="0097756A"/>
    <w:rsid w:val="009775CB"/>
    <w:rsid w:val="009776E7"/>
    <w:rsid w:val="00977EDC"/>
    <w:rsid w:val="00980003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875"/>
    <w:rsid w:val="00982935"/>
    <w:rsid w:val="009840A4"/>
    <w:rsid w:val="00984241"/>
    <w:rsid w:val="009847D0"/>
    <w:rsid w:val="00984BAB"/>
    <w:rsid w:val="00984E8A"/>
    <w:rsid w:val="00985E4F"/>
    <w:rsid w:val="00986902"/>
    <w:rsid w:val="009869D7"/>
    <w:rsid w:val="00986DED"/>
    <w:rsid w:val="00986E18"/>
    <w:rsid w:val="0098730F"/>
    <w:rsid w:val="00987466"/>
    <w:rsid w:val="00987530"/>
    <w:rsid w:val="009879E8"/>
    <w:rsid w:val="00987F00"/>
    <w:rsid w:val="009908F5"/>
    <w:rsid w:val="00990FAA"/>
    <w:rsid w:val="00991844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146"/>
    <w:rsid w:val="009966EF"/>
    <w:rsid w:val="009967DC"/>
    <w:rsid w:val="00996DF3"/>
    <w:rsid w:val="00996F26"/>
    <w:rsid w:val="00997317"/>
    <w:rsid w:val="0099742F"/>
    <w:rsid w:val="00997861"/>
    <w:rsid w:val="00997AC3"/>
    <w:rsid w:val="009A019D"/>
    <w:rsid w:val="009A07E5"/>
    <w:rsid w:val="009A0D42"/>
    <w:rsid w:val="009A0D4D"/>
    <w:rsid w:val="009A0E1E"/>
    <w:rsid w:val="009A0F57"/>
    <w:rsid w:val="009A1015"/>
    <w:rsid w:val="009A10A3"/>
    <w:rsid w:val="009A1879"/>
    <w:rsid w:val="009A267F"/>
    <w:rsid w:val="009A2A67"/>
    <w:rsid w:val="009A2F85"/>
    <w:rsid w:val="009A318A"/>
    <w:rsid w:val="009A31A5"/>
    <w:rsid w:val="009A323D"/>
    <w:rsid w:val="009A324F"/>
    <w:rsid w:val="009A32F1"/>
    <w:rsid w:val="009A334F"/>
    <w:rsid w:val="009A34CA"/>
    <w:rsid w:val="009A3B7C"/>
    <w:rsid w:val="009A3B8B"/>
    <w:rsid w:val="009A3E09"/>
    <w:rsid w:val="009A3FBE"/>
    <w:rsid w:val="009A4627"/>
    <w:rsid w:val="009A4989"/>
    <w:rsid w:val="009A5646"/>
    <w:rsid w:val="009A5893"/>
    <w:rsid w:val="009A59ED"/>
    <w:rsid w:val="009A5C93"/>
    <w:rsid w:val="009A5EBA"/>
    <w:rsid w:val="009A6189"/>
    <w:rsid w:val="009A6358"/>
    <w:rsid w:val="009A67D8"/>
    <w:rsid w:val="009A6CED"/>
    <w:rsid w:val="009A77B7"/>
    <w:rsid w:val="009A7EF8"/>
    <w:rsid w:val="009B0049"/>
    <w:rsid w:val="009B00CC"/>
    <w:rsid w:val="009B0304"/>
    <w:rsid w:val="009B0338"/>
    <w:rsid w:val="009B0351"/>
    <w:rsid w:val="009B0608"/>
    <w:rsid w:val="009B0838"/>
    <w:rsid w:val="009B134D"/>
    <w:rsid w:val="009B13AA"/>
    <w:rsid w:val="009B174E"/>
    <w:rsid w:val="009B1878"/>
    <w:rsid w:val="009B18A1"/>
    <w:rsid w:val="009B196F"/>
    <w:rsid w:val="009B19A7"/>
    <w:rsid w:val="009B1EF1"/>
    <w:rsid w:val="009B1F6B"/>
    <w:rsid w:val="009B1FCD"/>
    <w:rsid w:val="009B1FCF"/>
    <w:rsid w:val="009B2003"/>
    <w:rsid w:val="009B20F8"/>
    <w:rsid w:val="009B2862"/>
    <w:rsid w:val="009B2DBB"/>
    <w:rsid w:val="009B311F"/>
    <w:rsid w:val="009B3301"/>
    <w:rsid w:val="009B33DB"/>
    <w:rsid w:val="009B3457"/>
    <w:rsid w:val="009B358B"/>
    <w:rsid w:val="009B4212"/>
    <w:rsid w:val="009B4313"/>
    <w:rsid w:val="009B48C4"/>
    <w:rsid w:val="009B50AA"/>
    <w:rsid w:val="009B57E5"/>
    <w:rsid w:val="009B5A50"/>
    <w:rsid w:val="009B5A95"/>
    <w:rsid w:val="009B5B9B"/>
    <w:rsid w:val="009B5BCF"/>
    <w:rsid w:val="009B5D5E"/>
    <w:rsid w:val="009B63C8"/>
    <w:rsid w:val="009B6DEE"/>
    <w:rsid w:val="009B6F11"/>
    <w:rsid w:val="009B7DDA"/>
    <w:rsid w:val="009C0068"/>
    <w:rsid w:val="009C094D"/>
    <w:rsid w:val="009C096A"/>
    <w:rsid w:val="009C0B4E"/>
    <w:rsid w:val="009C0C22"/>
    <w:rsid w:val="009C1A33"/>
    <w:rsid w:val="009C1B68"/>
    <w:rsid w:val="009C1C22"/>
    <w:rsid w:val="009C2183"/>
    <w:rsid w:val="009C2343"/>
    <w:rsid w:val="009C24E8"/>
    <w:rsid w:val="009C250C"/>
    <w:rsid w:val="009C29A6"/>
    <w:rsid w:val="009C2C09"/>
    <w:rsid w:val="009C356A"/>
    <w:rsid w:val="009C3803"/>
    <w:rsid w:val="009C3859"/>
    <w:rsid w:val="009C3DCC"/>
    <w:rsid w:val="009C4070"/>
    <w:rsid w:val="009C4269"/>
    <w:rsid w:val="009C4628"/>
    <w:rsid w:val="009C476B"/>
    <w:rsid w:val="009C4C01"/>
    <w:rsid w:val="009C5132"/>
    <w:rsid w:val="009C58D3"/>
    <w:rsid w:val="009C590D"/>
    <w:rsid w:val="009C5B4C"/>
    <w:rsid w:val="009C5E4C"/>
    <w:rsid w:val="009C5F43"/>
    <w:rsid w:val="009C6765"/>
    <w:rsid w:val="009C6C23"/>
    <w:rsid w:val="009C6DFE"/>
    <w:rsid w:val="009C7481"/>
    <w:rsid w:val="009D046D"/>
    <w:rsid w:val="009D06C2"/>
    <w:rsid w:val="009D07F9"/>
    <w:rsid w:val="009D0EA0"/>
    <w:rsid w:val="009D0F37"/>
    <w:rsid w:val="009D16A3"/>
    <w:rsid w:val="009D1D30"/>
    <w:rsid w:val="009D1EB4"/>
    <w:rsid w:val="009D2252"/>
    <w:rsid w:val="009D2255"/>
    <w:rsid w:val="009D2335"/>
    <w:rsid w:val="009D26CA"/>
    <w:rsid w:val="009D27E8"/>
    <w:rsid w:val="009D29DA"/>
    <w:rsid w:val="009D2D14"/>
    <w:rsid w:val="009D31CF"/>
    <w:rsid w:val="009D3453"/>
    <w:rsid w:val="009D391A"/>
    <w:rsid w:val="009D3E12"/>
    <w:rsid w:val="009D3EA8"/>
    <w:rsid w:val="009D4516"/>
    <w:rsid w:val="009D4A14"/>
    <w:rsid w:val="009D4D28"/>
    <w:rsid w:val="009D4E91"/>
    <w:rsid w:val="009D4F51"/>
    <w:rsid w:val="009D53FF"/>
    <w:rsid w:val="009D5664"/>
    <w:rsid w:val="009D5756"/>
    <w:rsid w:val="009D60E5"/>
    <w:rsid w:val="009D664F"/>
    <w:rsid w:val="009D667E"/>
    <w:rsid w:val="009D66E6"/>
    <w:rsid w:val="009D67E8"/>
    <w:rsid w:val="009D6A46"/>
    <w:rsid w:val="009D6AC5"/>
    <w:rsid w:val="009D6DC3"/>
    <w:rsid w:val="009D6F8E"/>
    <w:rsid w:val="009D6FEC"/>
    <w:rsid w:val="009D72D0"/>
    <w:rsid w:val="009D7625"/>
    <w:rsid w:val="009D784C"/>
    <w:rsid w:val="009E0490"/>
    <w:rsid w:val="009E0591"/>
    <w:rsid w:val="009E065B"/>
    <w:rsid w:val="009E06B3"/>
    <w:rsid w:val="009E07D3"/>
    <w:rsid w:val="009E0CA7"/>
    <w:rsid w:val="009E16D8"/>
    <w:rsid w:val="009E1A4C"/>
    <w:rsid w:val="009E1FDE"/>
    <w:rsid w:val="009E2213"/>
    <w:rsid w:val="009E2561"/>
    <w:rsid w:val="009E2CC1"/>
    <w:rsid w:val="009E2F27"/>
    <w:rsid w:val="009E355C"/>
    <w:rsid w:val="009E38B3"/>
    <w:rsid w:val="009E4018"/>
    <w:rsid w:val="009E4AD4"/>
    <w:rsid w:val="009E4C9F"/>
    <w:rsid w:val="009E4DD6"/>
    <w:rsid w:val="009E533E"/>
    <w:rsid w:val="009E548A"/>
    <w:rsid w:val="009E656F"/>
    <w:rsid w:val="009E72E5"/>
    <w:rsid w:val="009E7430"/>
    <w:rsid w:val="009E775A"/>
    <w:rsid w:val="009E794E"/>
    <w:rsid w:val="009E7E56"/>
    <w:rsid w:val="009E7E8A"/>
    <w:rsid w:val="009F08B0"/>
    <w:rsid w:val="009F0A3D"/>
    <w:rsid w:val="009F0AE2"/>
    <w:rsid w:val="009F0EFF"/>
    <w:rsid w:val="009F1365"/>
    <w:rsid w:val="009F14FB"/>
    <w:rsid w:val="009F1971"/>
    <w:rsid w:val="009F1BD5"/>
    <w:rsid w:val="009F2914"/>
    <w:rsid w:val="009F3356"/>
    <w:rsid w:val="009F37D1"/>
    <w:rsid w:val="009F3D2B"/>
    <w:rsid w:val="009F4219"/>
    <w:rsid w:val="009F4AD3"/>
    <w:rsid w:val="009F4F4B"/>
    <w:rsid w:val="009F5129"/>
    <w:rsid w:val="009F5244"/>
    <w:rsid w:val="009F59D4"/>
    <w:rsid w:val="009F5A87"/>
    <w:rsid w:val="009F5B2C"/>
    <w:rsid w:val="009F5C6F"/>
    <w:rsid w:val="009F5FE8"/>
    <w:rsid w:val="009F61A5"/>
    <w:rsid w:val="009F6287"/>
    <w:rsid w:val="009F6491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6D8"/>
    <w:rsid w:val="00A01B47"/>
    <w:rsid w:val="00A01D6B"/>
    <w:rsid w:val="00A01F38"/>
    <w:rsid w:val="00A024E0"/>
    <w:rsid w:val="00A02645"/>
    <w:rsid w:val="00A028DF"/>
    <w:rsid w:val="00A02B30"/>
    <w:rsid w:val="00A03574"/>
    <w:rsid w:val="00A03681"/>
    <w:rsid w:val="00A03B4B"/>
    <w:rsid w:val="00A03FBE"/>
    <w:rsid w:val="00A04150"/>
    <w:rsid w:val="00A041C4"/>
    <w:rsid w:val="00A05310"/>
    <w:rsid w:val="00A059B7"/>
    <w:rsid w:val="00A05ADF"/>
    <w:rsid w:val="00A05BCF"/>
    <w:rsid w:val="00A0668A"/>
    <w:rsid w:val="00A066F8"/>
    <w:rsid w:val="00A06BE3"/>
    <w:rsid w:val="00A07212"/>
    <w:rsid w:val="00A07603"/>
    <w:rsid w:val="00A07A2B"/>
    <w:rsid w:val="00A07D3D"/>
    <w:rsid w:val="00A10485"/>
    <w:rsid w:val="00A1070D"/>
    <w:rsid w:val="00A10F30"/>
    <w:rsid w:val="00A10FE6"/>
    <w:rsid w:val="00A11005"/>
    <w:rsid w:val="00A1100B"/>
    <w:rsid w:val="00A1220E"/>
    <w:rsid w:val="00A12373"/>
    <w:rsid w:val="00A12BF1"/>
    <w:rsid w:val="00A136E1"/>
    <w:rsid w:val="00A1396F"/>
    <w:rsid w:val="00A13A11"/>
    <w:rsid w:val="00A13B82"/>
    <w:rsid w:val="00A13C71"/>
    <w:rsid w:val="00A1425A"/>
    <w:rsid w:val="00A14634"/>
    <w:rsid w:val="00A14A0A"/>
    <w:rsid w:val="00A14AD7"/>
    <w:rsid w:val="00A14E41"/>
    <w:rsid w:val="00A15006"/>
    <w:rsid w:val="00A1519E"/>
    <w:rsid w:val="00A15691"/>
    <w:rsid w:val="00A15708"/>
    <w:rsid w:val="00A15E63"/>
    <w:rsid w:val="00A15F70"/>
    <w:rsid w:val="00A163FE"/>
    <w:rsid w:val="00A16498"/>
    <w:rsid w:val="00A165D0"/>
    <w:rsid w:val="00A166DA"/>
    <w:rsid w:val="00A16B88"/>
    <w:rsid w:val="00A16DB9"/>
    <w:rsid w:val="00A17F87"/>
    <w:rsid w:val="00A17FB3"/>
    <w:rsid w:val="00A205B7"/>
    <w:rsid w:val="00A20791"/>
    <w:rsid w:val="00A20C3F"/>
    <w:rsid w:val="00A21078"/>
    <w:rsid w:val="00A2117B"/>
    <w:rsid w:val="00A21450"/>
    <w:rsid w:val="00A215DD"/>
    <w:rsid w:val="00A21B1F"/>
    <w:rsid w:val="00A21CF4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917"/>
    <w:rsid w:val="00A24B50"/>
    <w:rsid w:val="00A24FEF"/>
    <w:rsid w:val="00A25517"/>
    <w:rsid w:val="00A25652"/>
    <w:rsid w:val="00A256BB"/>
    <w:rsid w:val="00A26484"/>
    <w:rsid w:val="00A269BC"/>
    <w:rsid w:val="00A26B98"/>
    <w:rsid w:val="00A26FE4"/>
    <w:rsid w:val="00A270CE"/>
    <w:rsid w:val="00A27118"/>
    <w:rsid w:val="00A27581"/>
    <w:rsid w:val="00A279D7"/>
    <w:rsid w:val="00A308B0"/>
    <w:rsid w:val="00A30F1D"/>
    <w:rsid w:val="00A315C0"/>
    <w:rsid w:val="00A31842"/>
    <w:rsid w:val="00A318BF"/>
    <w:rsid w:val="00A31920"/>
    <w:rsid w:val="00A31C75"/>
    <w:rsid w:val="00A327B9"/>
    <w:rsid w:val="00A32F18"/>
    <w:rsid w:val="00A331D0"/>
    <w:rsid w:val="00A3329E"/>
    <w:rsid w:val="00A336E4"/>
    <w:rsid w:val="00A339D8"/>
    <w:rsid w:val="00A33AB9"/>
    <w:rsid w:val="00A33E82"/>
    <w:rsid w:val="00A353B4"/>
    <w:rsid w:val="00A35A1C"/>
    <w:rsid w:val="00A35C99"/>
    <w:rsid w:val="00A36567"/>
    <w:rsid w:val="00A370CC"/>
    <w:rsid w:val="00A3764D"/>
    <w:rsid w:val="00A3782B"/>
    <w:rsid w:val="00A37962"/>
    <w:rsid w:val="00A3799E"/>
    <w:rsid w:val="00A37AF5"/>
    <w:rsid w:val="00A40086"/>
    <w:rsid w:val="00A40110"/>
    <w:rsid w:val="00A401F4"/>
    <w:rsid w:val="00A40A82"/>
    <w:rsid w:val="00A40D81"/>
    <w:rsid w:val="00A4145F"/>
    <w:rsid w:val="00A42A44"/>
    <w:rsid w:val="00A42B5F"/>
    <w:rsid w:val="00A42BCA"/>
    <w:rsid w:val="00A43062"/>
    <w:rsid w:val="00A43485"/>
    <w:rsid w:val="00A4356A"/>
    <w:rsid w:val="00A43B55"/>
    <w:rsid w:val="00A43BE7"/>
    <w:rsid w:val="00A43D16"/>
    <w:rsid w:val="00A441CD"/>
    <w:rsid w:val="00A4422F"/>
    <w:rsid w:val="00A4443A"/>
    <w:rsid w:val="00A44536"/>
    <w:rsid w:val="00A44673"/>
    <w:rsid w:val="00A44893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1C6"/>
    <w:rsid w:val="00A4649A"/>
    <w:rsid w:val="00A471B4"/>
    <w:rsid w:val="00A476DC"/>
    <w:rsid w:val="00A50626"/>
    <w:rsid w:val="00A50766"/>
    <w:rsid w:val="00A50816"/>
    <w:rsid w:val="00A50A05"/>
    <w:rsid w:val="00A50E45"/>
    <w:rsid w:val="00A50F0D"/>
    <w:rsid w:val="00A5105D"/>
    <w:rsid w:val="00A514CB"/>
    <w:rsid w:val="00A515F0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20E"/>
    <w:rsid w:val="00A53490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742"/>
    <w:rsid w:val="00A57B54"/>
    <w:rsid w:val="00A57C34"/>
    <w:rsid w:val="00A57CF0"/>
    <w:rsid w:val="00A57ED6"/>
    <w:rsid w:val="00A60725"/>
    <w:rsid w:val="00A60751"/>
    <w:rsid w:val="00A60ABB"/>
    <w:rsid w:val="00A611F4"/>
    <w:rsid w:val="00A6154D"/>
    <w:rsid w:val="00A61A20"/>
    <w:rsid w:val="00A61E4D"/>
    <w:rsid w:val="00A61EA4"/>
    <w:rsid w:val="00A61EFF"/>
    <w:rsid w:val="00A6238D"/>
    <w:rsid w:val="00A6299A"/>
    <w:rsid w:val="00A62A75"/>
    <w:rsid w:val="00A62B56"/>
    <w:rsid w:val="00A630F8"/>
    <w:rsid w:val="00A6311F"/>
    <w:rsid w:val="00A635F3"/>
    <w:rsid w:val="00A63832"/>
    <w:rsid w:val="00A638B9"/>
    <w:rsid w:val="00A63E4E"/>
    <w:rsid w:val="00A6460D"/>
    <w:rsid w:val="00A64C35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0D71"/>
    <w:rsid w:val="00A716F4"/>
    <w:rsid w:val="00A719AA"/>
    <w:rsid w:val="00A71E21"/>
    <w:rsid w:val="00A71E24"/>
    <w:rsid w:val="00A720B5"/>
    <w:rsid w:val="00A7212E"/>
    <w:rsid w:val="00A72366"/>
    <w:rsid w:val="00A729FD"/>
    <w:rsid w:val="00A73DD4"/>
    <w:rsid w:val="00A73E85"/>
    <w:rsid w:val="00A7433A"/>
    <w:rsid w:val="00A74461"/>
    <w:rsid w:val="00A755BF"/>
    <w:rsid w:val="00A756E1"/>
    <w:rsid w:val="00A761BD"/>
    <w:rsid w:val="00A762F0"/>
    <w:rsid w:val="00A7668B"/>
    <w:rsid w:val="00A76FAF"/>
    <w:rsid w:val="00A77EDC"/>
    <w:rsid w:val="00A800F0"/>
    <w:rsid w:val="00A802A3"/>
    <w:rsid w:val="00A8140C"/>
    <w:rsid w:val="00A81995"/>
    <w:rsid w:val="00A81B3E"/>
    <w:rsid w:val="00A81BE2"/>
    <w:rsid w:val="00A821CB"/>
    <w:rsid w:val="00A82BB1"/>
    <w:rsid w:val="00A82C17"/>
    <w:rsid w:val="00A82C7B"/>
    <w:rsid w:val="00A83234"/>
    <w:rsid w:val="00A8353A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147"/>
    <w:rsid w:val="00A86532"/>
    <w:rsid w:val="00A86BE9"/>
    <w:rsid w:val="00A86C1B"/>
    <w:rsid w:val="00A86DD7"/>
    <w:rsid w:val="00A86E48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998"/>
    <w:rsid w:val="00A91F3F"/>
    <w:rsid w:val="00A92176"/>
    <w:rsid w:val="00A92628"/>
    <w:rsid w:val="00A92723"/>
    <w:rsid w:val="00A927B8"/>
    <w:rsid w:val="00A92A0D"/>
    <w:rsid w:val="00A92B28"/>
    <w:rsid w:val="00A92C7A"/>
    <w:rsid w:val="00A92D48"/>
    <w:rsid w:val="00A92EA7"/>
    <w:rsid w:val="00A93B63"/>
    <w:rsid w:val="00A93BBB"/>
    <w:rsid w:val="00A94387"/>
    <w:rsid w:val="00A95063"/>
    <w:rsid w:val="00A95146"/>
    <w:rsid w:val="00A951A0"/>
    <w:rsid w:val="00A954BA"/>
    <w:rsid w:val="00A95584"/>
    <w:rsid w:val="00A95716"/>
    <w:rsid w:val="00A95BC6"/>
    <w:rsid w:val="00A95E58"/>
    <w:rsid w:val="00A9602B"/>
    <w:rsid w:val="00A96874"/>
    <w:rsid w:val="00A96B2B"/>
    <w:rsid w:val="00A96F7F"/>
    <w:rsid w:val="00A96FFD"/>
    <w:rsid w:val="00A971A8"/>
    <w:rsid w:val="00A97CAC"/>
    <w:rsid w:val="00A97F92"/>
    <w:rsid w:val="00AA018C"/>
    <w:rsid w:val="00AA03E7"/>
    <w:rsid w:val="00AA0A9E"/>
    <w:rsid w:val="00AA0B95"/>
    <w:rsid w:val="00AA0E9C"/>
    <w:rsid w:val="00AA12EC"/>
    <w:rsid w:val="00AA17A0"/>
    <w:rsid w:val="00AA22B5"/>
    <w:rsid w:val="00AA22D9"/>
    <w:rsid w:val="00AA28A3"/>
    <w:rsid w:val="00AA2A61"/>
    <w:rsid w:val="00AA2D22"/>
    <w:rsid w:val="00AA2E68"/>
    <w:rsid w:val="00AA3057"/>
    <w:rsid w:val="00AA3760"/>
    <w:rsid w:val="00AA3BF1"/>
    <w:rsid w:val="00AA3C79"/>
    <w:rsid w:val="00AA3CA3"/>
    <w:rsid w:val="00AA40E7"/>
    <w:rsid w:val="00AA44ED"/>
    <w:rsid w:val="00AA475A"/>
    <w:rsid w:val="00AA4B56"/>
    <w:rsid w:val="00AA4FB7"/>
    <w:rsid w:val="00AA522A"/>
    <w:rsid w:val="00AA5791"/>
    <w:rsid w:val="00AA5CF2"/>
    <w:rsid w:val="00AA6344"/>
    <w:rsid w:val="00AA6AD3"/>
    <w:rsid w:val="00AA6C55"/>
    <w:rsid w:val="00AA71B8"/>
    <w:rsid w:val="00AA7451"/>
    <w:rsid w:val="00AA7720"/>
    <w:rsid w:val="00AA7829"/>
    <w:rsid w:val="00AA7966"/>
    <w:rsid w:val="00AA7AA1"/>
    <w:rsid w:val="00AB01FB"/>
    <w:rsid w:val="00AB022F"/>
    <w:rsid w:val="00AB04B4"/>
    <w:rsid w:val="00AB0E8F"/>
    <w:rsid w:val="00AB0F6C"/>
    <w:rsid w:val="00AB1C0B"/>
    <w:rsid w:val="00AB1FB0"/>
    <w:rsid w:val="00AB25D1"/>
    <w:rsid w:val="00AB3050"/>
    <w:rsid w:val="00AB426D"/>
    <w:rsid w:val="00AB4279"/>
    <w:rsid w:val="00AB458B"/>
    <w:rsid w:val="00AB48FB"/>
    <w:rsid w:val="00AB52C8"/>
    <w:rsid w:val="00AB552D"/>
    <w:rsid w:val="00AB58B0"/>
    <w:rsid w:val="00AB592A"/>
    <w:rsid w:val="00AB59E3"/>
    <w:rsid w:val="00AB5D0D"/>
    <w:rsid w:val="00AB5D35"/>
    <w:rsid w:val="00AB5E65"/>
    <w:rsid w:val="00AB5EF0"/>
    <w:rsid w:val="00AB61C4"/>
    <w:rsid w:val="00AB6616"/>
    <w:rsid w:val="00AB68EA"/>
    <w:rsid w:val="00AB6CAD"/>
    <w:rsid w:val="00AB6EFF"/>
    <w:rsid w:val="00AB700C"/>
    <w:rsid w:val="00AB7825"/>
    <w:rsid w:val="00AB7AC3"/>
    <w:rsid w:val="00AB7BE1"/>
    <w:rsid w:val="00AB7CD3"/>
    <w:rsid w:val="00AC016B"/>
    <w:rsid w:val="00AC08D5"/>
    <w:rsid w:val="00AC09E6"/>
    <w:rsid w:val="00AC0D9C"/>
    <w:rsid w:val="00AC1002"/>
    <w:rsid w:val="00AC144D"/>
    <w:rsid w:val="00AC17BA"/>
    <w:rsid w:val="00AC1B6C"/>
    <w:rsid w:val="00AC2034"/>
    <w:rsid w:val="00AC2070"/>
    <w:rsid w:val="00AC25B4"/>
    <w:rsid w:val="00AC27E6"/>
    <w:rsid w:val="00AC2A2C"/>
    <w:rsid w:val="00AC37C3"/>
    <w:rsid w:val="00AC3FD2"/>
    <w:rsid w:val="00AC43A9"/>
    <w:rsid w:val="00AC49D1"/>
    <w:rsid w:val="00AC4F44"/>
    <w:rsid w:val="00AC512A"/>
    <w:rsid w:val="00AC51D2"/>
    <w:rsid w:val="00AC51DF"/>
    <w:rsid w:val="00AC5673"/>
    <w:rsid w:val="00AC581D"/>
    <w:rsid w:val="00AC5B38"/>
    <w:rsid w:val="00AC5F1A"/>
    <w:rsid w:val="00AC65AA"/>
    <w:rsid w:val="00AC6B00"/>
    <w:rsid w:val="00AC6D94"/>
    <w:rsid w:val="00AC6E79"/>
    <w:rsid w:val="00AC701B"/>
    <w:rsid w:val="00AC79D9"/>
    <w:rsid w:val="00AD0086"/>
    <w:rsid w:val="00AD02EB"/>
    <w:rsid w:val="00AD0444"/>
    <w:rsid w:val="00AD0AF9"/>
    <w:rsid w:val="00AD0C61"/>
    <w:rsid w:val="00AD12D7"/>
    <w:rsid w:val="00AD13D4"/>
    <w:rsid w:val="00AD1499"/>
    <w:rsid w:val="00AD1533"/>
    <w:rsid w:val="00AD1665"/>
    <w:rsid w:val="00AD1A1A"/>
    <w:rsid w:val="00AD1BD5"/>
    <w:rsid w:val="00AD1ED8"/>
    <w:rsid w:val="00AD1F36"/>
    <w:rsid w:val="00AD273F"/>
    <w:rsid w:val="00AD2988"/>
    <w:rsid w:val="00AD2B15"/>
    <w:rsid w:val="00AD2F41"/>
    <w:rsid w:val="00AD337D"/>
    <w:rsid w:val="00AD362A"/>
    <w:rsid w:val="00AD3974"/>
    <w:rsid w:val="00AD39B2"/>
    <w:rsid w:val="00AD3A56"/>
    <w:rsid w:val="00AD3D70"/>
    <w:rsid w:val="00AD3E88"/>
    <w:rsid w:val="00AD41B4"/>
    <w:rsid w:val="00AD4630"/>
    <w:rsid w:val="00AD54C5"/>
    <w:rsid w:val="00AD56FE"/>
    <w:rsid w:val="00AD573E"/>
    <w:rsid w:val="00AD57CD"/>
    <w:rsid w:val="00AD5E35"/>
    <w:rsid w:val="00AD5F7D"/>
    <w:rsid w:val="00AD6213"/>
    <w:rsid w:val="00AD6941"/>
    <w:rsid w:val="00AD6A1B"/>
    <w:rsid w:val="00AD6BC3"/>
    <w:rsid w:val="00AD7138"/>
    <w:rsid w:val="00AD756D"/>
    <w:rsid w:val="00AD76C1"/>
    <w:rsid w:val="00AD7FC0"/>
    <w:rsid w:val="00AE03F2"/>
    <w:rsid w:val="00AE0AAC"/>
    <w:rsid w:val="00AE0E46"/>
    <w:rsid w:val="00AE1AF0"/>
    <w:rsid w:val="00AE1B2F"/>
    <w:rsid w:val="00AE1C6D"/>
    <w:rsid w:val="00AE26A3"/>
    <w:rsid w:val="00AE3296"/>
    <w:rsid w:val="00AE3484"/>
    <w:rsid w:val="00AE384F"/>
    <w:rsid w:val="00AE3AAD"/>
    <w:rsid w:val="00AE3CAA"/>
    <w:rsid w:val="00AE3EC1"/>
    <w:rsid w:val="00AE3F80"/>
    <w:rsid w:val="00AE4A80"/>
    <w:rsid w:val="00AE4BE8"/>
    <w:rsid w:val="00AE4FFB"/>
    <w:rsid w:val="00AE5A55"/>
    <w:rsid w:val="00AE5D49"/>
    <w:rsid w:val="00AE6241"/>
    <w:rsid w:val="00AE780B"/>
    <w:rsid w:val="00AE7819"/>
    <w:rsid w:val="00AE7A80"/>
    <w:rsid w:val="00AF0260"/>
    <w:rsid w:val="00AF0A32"/>
    <w:rsid w:val="00AF0EDC"/>
    <w:rsid w:val="00AF119A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5BB"/>
    <w:rsid w:val="00AF367B"/>
    <w:rsid w:val="00AF39F8"/>
    <w:rsid w:val="00AF3D48"/>
    <w:rsid w:val="00AF4006"/>
    <w:rsid w:val="00AF4717"/>
    <w:rsid w:val="00AF519E"/>
    <w:rsid w:val="00AF5657"/>
    <w:rsid w:val="00AF58AC"/>
    <w:rsid w:val="00AF62C5"/>
    <w:rsid w:val="00AF62EF"/>
    <w:rsid w:val="00AF6315"/>
    <w:rsid w:val="00AF65E5"/>
    <w:rsid w:val="00AF6799"/>
    <w:rsid w:val="00AF682C"/>
    <w:rsid w:val="00AF687B"/>
    <w:rsid w:val="00AF6A1B"/>
    <w:rsid w:val="00AF6C81"/>
    <w:rsid w:val="00AF6CAE"/>
    <w:rsid w:val="00AF73D4"/>
    <w:rsid w:val="00AF73E6"/>
    <w:rsid w:val="00AF763E"/>
    <w:rsid w:val="00AF7B49"/>
    <w:rsid w:val="00AF7C26"/>
    <w:rsid w:val="00AF7D14"/>
    <w:rsid w:val="00B00195"/>
    <w:rsid w:val="00B00667"/>
    <w:rsid w:val="00B006ED"/>
    <w:rsid w:val="00B00857"/>
    <w:rsid w:val="00B00B67"/>
    <w:rsid w:val="00B0102F"/>
    <w:rsid w:val="00B01BEF"/>
    <w:rsid w:val="00B01D91"/>
    <w:rsid w:val="00B02196"/>
    <w:rsid w:val="00B027DB"/>
    <w:rsid w:val="00B0295C"/>
    <w:rsid w:val="00B03105"/>
    <w:rsid w:val="00B0346B"/>
    <w:rsid w:val="00B03746"/>
    <w:rsid w:val="00B04104"/>
    <w:rsid w:val="00B04347"/>
    <w:rsid w:val="00B044C2"/>
    <w:rsid w:val="00B0493D"/>
    <w:rsid w:val="00B050ED"/>
    <w:rsid w:val="00B051F0"/>
    <w:rsid w:val="00B052DC"/>
    <w:rsid w:val="00B052E5"/>
    <w:rsid w:val="00B0597F"/>
    <w:rsid w:val="00B05B10"/>
    <w:rsid w:val="00B05B8A"/>
    <w:rsid w:val="00B06722"/>
    <w:rsid w:val="00B06AF8"/>
    <w:rsid w:val="00B06E0F"/>
    <w:rsid w:val="00B06F53"/>
    <w:rsid w:val="00B07187"/>
    <w:rsid w:val="00B10187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0D2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C2"/>
    <w:rsid w:val="00B14D81"/>
    <w:rsid w:val="00B1511B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83A"/>
    <w:rsid w:val="00B2397D"/>
    <w:rsid w:val="00B239C9"/>
    <w:rsid w:val="00B23B13"/>
    <w:rsid w:val="00B23C8F"/>
    <w:rsid w:val="00B24188"/>
    <w:rsid w:val="00B2493C"/>
    <w:rsid w:val="00B2494D"/>
    <w:rsid w:val="00B2495D"/>
    <w:rsid w:val="00B24B3A"/>
    <w:rsid w:val="00B24DBB"/>
    <w:rsid w:val="00B25578"/>
    <w:rsid w:val="00B256B4"/>
    <w:rsid w:val="00B25A96"/>
    <w:rsid w:val="00B25BC0"/>
    <w:rsid w:val="00B265C9"/>
    <w:rsid w:val="00B269C3"/>
    <w:rsid w:val="00B26CC8"/>
    <w:rsid w:val="00B26F92"/>
    <w:rsid w:val="00B2720C"/>
    <w:rsid w:val="00B2785D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7DF"/>
    <w:rsid w:val="00B31BCA"/>
    <w:rsid w:val="00B31CDB"/>
    <w:rsid w:val="00B31E97"/>
    <w:rsid w:val="00B31F84"/>
    <w:rsid w:val="00B322C9"/>
    <w:rsid w:val="00B322F5"/>
    <w:rsid w:val="00B32307"/>
    <w:rsid w:val="00B32399"/>
    <w:rsid w:val="00B32680"/>
    <w:rsid w:val="00B329F2"/>
    <w:rsid w:val="00B32B7F"/>
    <w:rsid w:val="00B32BA9"/>
    <w:rsid w:val="00B32D71"/>
    <w:rsid w:val="00B33072"/>
    <w:rsid w:val="00B330DB"/>
    <w:rsid w:val="00B33832"/>
    <w:rsid w:val="00B33A6B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37D6C"/>
    <w:rsid w:val="00B37D92"/>
    <w:rsid w:val="00B4022D"/>
    <w:rsid w:val="00B40269"/>
    <w:rsid w:val="00B404C2"/>
    <w:rsid w:val="00B40906"/>
    <w:rsid w:val="00B41294"/>
    <w:rsid w:val="00B412C2"/>
    <w:rsid w:val="00B415D8"/>
    <w:rsid w:val="00B420EF"/>
    <w:rsid w:val="00B424A9"/>
    <w:rsid w:val="00B42AEC"/>
    <w:rsid w:val="00B42D23"/>
    <w:rsid w:val="00B42DEF"/>
    <w:rsid w:val="00B439AB"/>
    <w:rsid w:val="00B43A5B"/>
    <w:rsid w:val="00B43E90"/>
    <w:rsid w:val="00B44352"/>
    <w:rsid w:val="00B44405"/>
    <w:rsid w:val="00B4452C"/>
    <w:rsid w:val="00B44690"/>
    <w:rsid w:val="00B448B1"/>
    <w:rsid w:val="00B44B28"/>
    <w:rsid w:val="00B44FBF"/>
    <w:rsid w:val="00B451CB"/>
    <w:rsid w:val="00B452F8"/>
    <w:rsid w:val="00B45520"/>
    <w:rsid w:val="00B4560D"/>
    <w:rsid w:val="00B4575E"/>
    <w:rsid w:val="00B45BD8"/>
    <w:rsid w:val="00B45C87"/>
    <w:rsid w:val="00B4643A"/>
    <w:rsid w:val="00B46445"/>
    <w:rsid w:val="00B464FD"/>
    <w:rsid w:val="00B46711"/>
    <w:rsid w:val="00B46800"/>
    <w:rsid w:val="00B46D7F"/>
    <w:rsid w:val="00B4728A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1EF"/>
    <w:rsid w:val="00B523A4"/>
    <w:rsid w:val="00B5292A"/>
    <w:rsid w:val="00B52E6A"/>
    <w:rsid w:val="00B53311"/>
    <w:rsid w:val="00B5337B"/>
    <w:rsid w:val="00B53F1F"/>
    <w:rsid w:val="00B54233"/>
    <w:rsid w:val="00B5442F"/>
    <w:rsid w:val="00B54955"/>
    <w:rsid w:val="00B54BC4"/>
    <w:rsid w:val="00B54D1E"/>
    <w:rsid w:val="00B54D43"/>
    <w:rsid w:val="00B550C8"/>
    <w:rsid w:val="00B550F7"/>
    <w:rsid w:val="00B55320"/>
    <w:rsid w:val="00B555A5"/>
    <w:rsid w:val="00B5576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575"/>
    <w:rsid w:val="00B61637"/>
    <w:rsid w:val="00B619B7"/>
    <w:rsid w:val="00B61D2F"/>
    <w:rsid w:val="00B61DBC"/>
    <w:rsid w:val="00B61F25"/>
    <w:rsid w:val="00B620B8"/>
    <w:rsid w:val="00B62E56"/>
    <w:rsid w:val="00B633C6"/>
    <w:rsid w:val="00B6388C"/>
    <w:rsid w:val="00B639B8"/>
    <w:rsid w:val="00B639EF"/>
    <w:rsid w:val="00B63C74"/>
    <w:rsid w:val="00B63CA9"/>
    <w:rsid w:val="00B63CC7"/>
    <w:rsid w:val="00B63F3F"/>
    <w:rsid w:val="00B63F96"/>
    <w:rsid w:val="00B64408"/>
    <w:rsid w:val="00B646B9"/>
    <w:rsid w:val="00B646FF"/>
    <w:rsid w:val="00B64CD0"/>
    <w:rsid w:val="00B64CF7"/>
    <w:rsid w:val="00B64F7B"/>
    <w:rsid w:val="00B65050"/>
    <w:rsid w:val="00B65288"/>
    <w:rsid w:val="00B657B1"/>
    <w:rsid w:val="00B65AFF"/>
    <w:rsid w:val="00B66212"/>
    <w:rsid w:val="00B665E7"/>
    <w:rsid w:val="00B66606"/>
    <w:rsid w:val="00B666AE"/>
    <w:rsid w:val="00B66C8F"/>
    <w:rsid w:val="00B66D46"/>
    <w:rsid w:val="00B66D67"/>
    <w:rsid w:val="00B66FDE"/>
    <w:rsid w:val="00B6710C"/>
    <w:rsid w:val="00B6772D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5DE"/>
    <w:rsid w:val="00B73908"/>
    <w:rsid w:val="00B73EF5"/>
    <w:rsid w:val="00B73FF6"/>
    <w:rsid w:val="00B74618"/>
    <w:rsid w:val="00B74631"/>
    <w:rsid w:val="00B759F0"/>
    <w:rsid w:val="00B76148"/>
    <w:rsid w:val="00B7614D"/>
    <w:rsid w:val="00B763ED"/>
    <w:rsid w:val="00B766A5"/>
    <w:rsid w:val="00B767DF"/>
    <w:rsid w:val="00B76A13"/>
    <w:rsid w:val="00B76B38"/>
    <w:rsid w:val="00B76BB4"/>
    <w:rsid w:val="00B76D19"/>
    <w:rsid w:val="00B7767F"/>
    <w:rsid w:val="00B77935"/>
    <w:rsid w:val="00B81003"/>
    <w:rsid w:val="00B81142"/>
    <w:rsid w:val="00B8172C"/>
    <w:rsid w:val="00B8180F"/>
    <w:rsid w:val="00B81EAC"/>
    <w:rsid w:val="00B82395"/>
    <w:rsid w:val="00B82C6E"/>
    <w:rsid w:val="00B82CE0"/>
    <w:rsid w:val="00B82EFA"/>
    <w:rsid w:val="00B8329C"/>
    <w:rsid w:val="00B83469"/>
    <w:rsid w:val="00B8377F"/>
    <w:rsid w:val="00B83945"/>
    <w:rsid w:val="00B83A16"/>
    <w:rsid w:val="00B84284"/>
    <w:rsid w:val="00B843DE"/>
    <w:rsid w:val="00B844ED"/>
    <w:rsid w:val="00B84640"/>
    <w:rsid w:val="00B8497F"/>
    <w:rsid w:val="00B85CA9"/>
    <w:rsid w:val="00B86047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5B3"/>
    <w:rsid w:val="00B90D05"/>
    <w:rsid w:val="00B91469"/>
    <w:rsid w:val="00B91705"/>
    <w:rsid w:val="00B91B2E"/>
    <w:rsid w:val="00B9209C"/>
    <w:rsid w:val="00B9236B"/>
    <w:rsid w:val="00B924DC"/>
    <w:rsid w:val="00B92E72"/>
    <w:rsid w:val="00B92E8F"/>
    <w:rsid w:val="00B9340F"/>
    <w:rsid w:val="00B936AA"/>
    <w:rsid w:val="00B9370A"/>
    <w:rsid w:val="00B9389A"/>
    <w:rsid w:val="00B93DF9"/>
    <w:rsid w:val="00B9421F"/>
    <w:rsid w:val="00B945B0"/>
    <w:rsid w:val="00B94A1D"/>
    <w:rsid w:val="00B95295"/>
    <w:rsid w:val="00B95773"/>
    <w:rsid w:val="00B958D2"/>
    <w:rsid w:val="00B95A9B"/>
    <w:rsid w:val="00B95BF6"/>
    <w:rsid w:val="00B95CBD"/>
    <w:rsid w:val="00B975DD"/>
    <w:rsid w:val="00BA0018"/>
    <w:rsid w:val="00BA038E"/>
    <w:rsid w:val="00BA0997"/>
    <w:rsid w:val="00BA0EE0"/>
    <w:rsid w:val="00BA0FF2"/>
    <w:rsid w:val="00BA10B9"/>
    <w:rsid w:val="00BA10EE"/>
    <w:rsid w:val="00BA1342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93F"/>
    <w:rsid w:val="00BA2EF0"/>
    <w:rsid w:val="00BA2F16"/>
    <w:rsid w:val="00BA37BC"/>
    <w:rsid w:val="00BA38EF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32D"/>
    <w:rsid w:val="00BA643F"/>
    <w:rsid w:val="00BA6550"/>
    <w:rsid w:val="00BA65A4"/>
    <w:rsid w:val="00BA699B"/>
    <w:rsid w:val="00BA731E"/>
    <w:rsid w:val="00BA7AF4"/>
    <w:rsid w:val="00BB013B"/>
    <w:rsid w:val="00BB02D1"/>
    <w:rsid w:val="00BB0444"/>
    <w:rsid w:val="00BB04C4"/>
    <w:rsid w:val="00BB0704"/>
    <w:rsid w:val="00BB09BE"/>
    <w:rsid w:val="00BB0B50"/>
    <w:rsid w:val="00BB1382"/>
    <w:rsid w:val="00BB141B"/>
    <w:rsid w:val="00BB2285"/>
    <w:rsid w:val="00BB231B"/>
    <w:rsid w:val="00BB23AC"/>
    <w:rsid w:val="00BB24AB"/>
    <w:rsid w:val="00BB2872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17D"/>
    <w:rsid w:val="00BB523E"/>
    <w:rsid w:val="00BB5522"/>
    <w:rsid w:val="00BB5ECC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451"/>
    <w:rsid w:val="00BC0523"/>
    <w:rsid w:val="00BC057B"/>
    <w:rsid w:val="00BC097D"/>
    <w:rsid w:val="00BC0B86"/>
    <w:rsid w:val="00BC0BF1"/>
    <w:rsid w:val="00BC0F4E"/>
    <w:rsid w:val="00BC0F85"/>
    <w:rsid w:val="00BC10DA"/>
    <w:rsid w:val="00BC1336"/>
    <w:rsid w:val="00BC201E"/>
    <w:rsid w:val="00BC2120"/>
    <w:rsid w:val="00BC257B"/>
    <w:rsid w:val="00BC2665"/>
    <w:rsid w:val="00BC2CDC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6AE"/>
    <w:rsid w:val="00BC68F1"/>
    <w:rsid w:val="00BC7773"/>
    <w:rsid w:val="00BC7A5C"/>
    <w:rsid w:val="00BD03C4"/>
    <w:rsid w:val="00BD096F"/>
    <w:rsid w:val="00BD0A63"/>
    <w:rsid w:val="00BD0D25"/>
    <w:rsid w:val="00BD1017"/>
    <w:rsid w:val="00BD1214"/>
    <w:rsid w:val="00BD1369"/>
    <w:rsid w:val="00BD15E9"/>
    <w:rsid w:val="00BD16EB"/>
    <w:rsid w:val="00BD17D9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872"/>
    <w:rsid w:val="00BD699D"/>
    <w:rsid w:val="00BD69D9"/>
    <w:rsid w:val="00BD7508"/>
    <w:rsid w:val="00BD7934"/>
    <w:rsid w:val="00BD7AAE"/>
    <w:rsid w:val="00BD7AC5"/>
    <w:rsid w:val="00BD7BAD"/>
    <w:rsid w:val="00BE0183"/>
    <w:rsid w:val="00BE0C24"/>
    <w:rsid w:val="00BE149B"/>
    <w:rsid w:val="00BE16F5"/>
    <w:rsid w:val="00BE1A6A"/>
    <w:rsid w:val="00BE1CC8"/>
    <w:rsid w:val="00BE1FC9"/>
    <w:rsid w:val="00BE2864"/>
    <w:rsid w:val="00BE2AC1"/>
    <w:rsid w:val="00BE2C32"/>
    <w:rsid w:val="00BE2E38"/>
    <w:rsid w:val="00BE2EF0"/>
    <w:rsid w:val="00BE3196"/>
    <w:rsid w:val="00BE31BB"/>
    <w:rsid w:val="00BE328A"/>
    <w:rsid w:val="00BE42C0"/>
    <w:rsid w:val="00BE476E"/>
    <w:rsid w:val="00BE4858"/>
    <w:rsid w:val="00BE4B58"/>
    <w:rsid w:val="00BE5356"/>
    <w:rsid w:val="00BE535E"/>
    <w:rsid w:val="00BE554B"/>
    <w:rsid w:val="00BE5A22"/>
    <w:rsid w:val="00BE6A68"/>
    <w:rsid w:val="00BE6A7D"/>
    <w:rsid w:val="00BE6E9C"/>
    <w:rsid w:val="00BE7333"/>
    <w:rsid w:val="00BE7982"/>
    <w:rsid w:val="00BE799D"/>
    <w:rsid w:val="00BE7D6D"/>
    <w:rsid w:val="00BE7F23"/>
    <w:rsid w:val="00BF00A2"/>
    <w:rsid w:val="00BF0A30"/>
    <w:rsid w:val="00BF0AD5"/>
    <w:rsid w:val="00BF0B4F"/>
    <w:rsid w:val="00BF0F6C"/>
    <w:rsid w:val="00BF136A"/>
    <w:rsid w:val="00BF151F"/>
    <w:rsid w:val="00BF1678"/>
    <w:rsid w:val="00BF1998"/>
    <w:rsid w:val="00BF19E1"/>
    <w:rsid w:val="00BF1BC6"/>
    <w:rsid w:val="00BF1DDB"/>
    <w:rsid w:val="00BF1EBD"/>
    <w:rsid w:val="00BF1FC2"/>
    <w:rsid w:val="00BF23EA"/>
    <w:rsid w:val="00BF2463"/>
    <w:rsid w:val="00BF247A"/>
    <w:rsid w:val="00BF24BD"/>
    <w:rsid w:val="00BF285E"/>
    <w:rsid w:val="00BF2E15"/>
    <w:rsid w:val="00BF2EA5"/>
    <w:rsid w:val="00BF317E"/>
    <w:rsid w:val="00BF3EAD"/>
    <w:rsid w:val="00BF3F15"/>
    <w:rsid w:val="00BF3FFA"/>
    <w:rsid w:val="00BF420C"/>
    <w:rsid w:val="00BF4231"/>
    <w:rsid w:val="00BF4393"/>
    <w:rsid w:val="00BF43D4"/>
    <w:rsid w:val="00BF4591"/>
    <w:rsid w:val="00BF4665"/>
    <w:rsid w:val="00BF4A08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4D2"/>
    <w:rsid w:val="00BF70E5"/>
    <w:rsid w:val="00BF725C"/>
    <w:rsid w:val="00BF7288"/>
    <w:rsid w:val="00C0017C"/>
    <w:rsid w:val="00C0039A"/>
    <w:rsid w:val="00C0097B"/>
    <w:rsid w:val="00C00FA4"/>
    <w:rsid w:val="00C01183"/>
    <w:rsid w:val="00C01A8E"/>
    <w:rsid w:val="00C01AA5"/>
    <w:rsid w:val="00C021BB"/>
    <w:rsid w:val="00C02273"/>
    <w:rsid w:val="00C022C5"/>
    <w:rsid w:val="00C024D4"/>
    <w:rsid w:val="00C02881"/>
    <w:rsid w:val="00C02F08"/>
    <w:rsid w:val="00C0362F"/>
    <w:rsid w:val="00C03ECF"/>
    <w:rsid w:val="00C03F50"/>
    <w:rsid w:val="00C04184"/>
    <w:rsid w:val="00C04473"/>
    <w:rsid w:val="00C04A48"/>
    <w:rsid w:val="00C04DE0"/>
    <w:rsid w:val="00C04FFB"/>
    <w:rsid w:val="00C057DF"/>
    <w:rsid w:val="00C059D4"/>
    <w:rsid w:val="00C05A6A"/>
    <w:rsid w:val="00C05F53"/>
    <w:rsid w:val="00C06053"/>
    <w:rsid w:val="00C061AA"/>
    <w:rsid w:val="00C06330"/>
    <w:rsid w:val="00C063EB"/>
    <w:rsid w:val="00C0670D"/>
    <w:rsid w:val="00C06A5B"/>
    <w:rsid w:val="00C06B94"/>
    <w:rsid w:val="00C07C7D"/>
    <w:rsid w:val="00C07D1F"/>
    <w:rsid w:val="00C07DFD"/>
    <w:rsid w:val="00C100F2"/>
    <w:rsid w:val="00C100F8"/>
    <w:rsid w:val="00C1015A"/>
    <w:rsid w:val="00C1088A"/>
    <w:rsid w:val="00C1124A"/>
    <w:rsid w:val="00C11882"/>
    <w:rsid w:val="00C11A2C"/>
    <w:rsid w:val="00C11E17"/>
    <w:rsid w:val="00C12216"/>
    <w:rsid w:val="00C12810"/>
    <w:rsid w:val="00C1301C"/>
    <w:rsid w:val="00C139D3"/>
    <w:rsid w:val="00C13C5A"/>
    <w:rsid w:val="00C141CC"/>
    <w:rsid w:val="00C1453F"/>
    <w:rsid w:val="00C1474F"/>
    <w:rsid w:val="00C1475F"/>
    <w:rsid w:val="00C14EEF"/>
    <w:rsid w:val="00C15C03"/>
    <w:rsid w:val="00C15E47"/>
    <w:rsid w:val="00C162F1"/>
    <w:rsid w:val="00C1634B"/>
    <w:rsid w:val="00C1641C"/>
    <w:rsid w:val="00C16B25"/>
    <w:rsid w:val="00C17704"/>
    <w:rsid w:val="00C1798A"/>
    <w:rsid w:val="00C17E04"/>
    <w:rsid w:val="00C2035D"/>
    <w:rsid w:val="00C203DF"/>
    <w:rsid w:val="00C20BDA"/>
    <w:rsid w:val="00C2127A"/>
    <w:rsid w:val="00C21314"/>
    <w:rsid w:val="00C21A83"/>
    <w:rsid w:val="00C22007"/>
    <w:rsid w:val="00C22045"/>
    <w:rsid w:val="00C22211"/>
    <w:rsid w:val="00C22223"/>
    <w:rsid w:val="00C22338"/>
    <w:rsid w:val="00C22462"/>
    <w:rsid w:val="00C224A9"/>
    <w:rsid w:val="00C22FA4"/>
    <w:rsid w:val="00C22FE0"/>
    <w:rsid w:val="00C23145"/>
    <w:rsid w:val="00C23245"/>
    <w:rsid w:val="00C23546"/>
    <w:rsid w:val="00C237B9"/>
    <w:rsid w:val="00C23AE5"/>
    <w:rsid w:val="00C23B24"/>
    <w:rsid w:val="00C23BC2"/>
    <w:rsid w:val="00C23C09"/>
    <w:rsid w:val="00C2407F"/>
    <w:rsid w:val="00C24C2F"/>
    <w:rsid w:val="00C24ED8"/>
    <w:rsid w:val="00C255D6"/>
    <w:rsid w:val="00C25C02"/>
    <w:rsid w:val="00C25CBF"/>
    <w:rsid w:val="00C26768"/>
    <w:rsid w:val="00C2693A"/>
    <w:rsid w:val="00C26CF2"/>
    <w:rsid w:val="00C271B6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1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6399"/>
    <w:rsid w:val="00C36555"/>
    <w:rsid w:val="00C36D8B"/>
    <w:rsid w:val="00C37331"/>
    <w:rsid w:val="00C37376"/>
    <w:rsid w:val="00C37B4D"/>
    <w:rsid w:val="00C37CCA"/>
    <w:rsid w:val="00C37F8D"/>
    <w:rsid w:val="00C40165"/>
    <w:rsid w:val="00C40511"/>
    <w:rsid w:val="00C40561"/>
    <w:rsid w:val="00C408DE"/>
    <w:rsid w:val="00C409A8"/>
    <w:rsid w:val="00C4115F"/>
    <w:rsid w:val="00C412F5"/>
    <w:rsid w:val="00C416DB"/>
    <w:rsid w:val="00C421F8"/>
    <w:rsid w:val="00C42B38"/>
    <w:rsid w:val="00C42E50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22"/>
    <w:rsid w:val="00C4598D"/>
    <w:rsid w:val="00C459B6"/>
    <w:rsid w:val="00C45B27"/>
    <w:rsid w:val="00C45BF3"/>
    <w:rsid w:val="00C45D3A"/>
    <w:rsid w:val="00C46471"/>
    <w:rsid w:val="00C465BB"/>
    <w:rsid w:val="00C46A5D"/>
    <w:rsid w:val="00C46AD9"/>
    <w:rsid w:val="00C47331"/>
    <w:rsid w:val="00C4743C"/>
    <w:rsid w:val="00C47C3D"/>
    <w:rsid w:val="00C47D78"/>
    <w:rsid w:val="00C47F2F"/>
    <w:rsid w:val="00C5020D"/>
    <w:rsid w:val="00C50356"/>
    <w:rsid w:val="00C50A57"/>
    <w:rsid w:val="00C50BE6"/>
    <w:rsid w:val="00C518C0"/>
    <w:rsid w:val="00C51F02"/>
    <w:rsid w:val="00C52072"/>
    <w:rsid w:val="00C52296"/>
    <w:rsid w:val="00C52B43"/>
    <w:rsid w:val="00C52D93"/>
    <w:rsid w:val="00C53065"/>
    <w:rsid w:val="00C53400"/>
    <w:rsid w:val="00C537DC"/>
    <w:rsid w:val="00C53E40"/>
    <w:rsid w:val="00C541FD"/>
    <w:rsid w:val="00C54D7C"/>
    <w:rsid w:val="00C54DE2"/>
    <w:rsid w:val="00C5500C"/>
    <w:rsid w:val="00C550C7"/>
    <w:rsid w:val="00C55319"/>
    <w:rsid w:val="00C5552D"/>
    <w:rsid w:val="00C55596"/>
    <w:rsid w:val="00C55B51"/>
    <w:rsid w:val="00C566D3"/>
    <w:rsid w:val="00C5689D"/>
    <w:rsid w:val="00C569C9"/>
    <w:rsid w:val="00C56C52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57E8B"/>
    <w:rsid w:val="00C60128"/>
    <w:rsid w:val="00C602A6"/>
    <w:rsid w:val="00C607E8"/>
    <w:rsid w:val="00C60904"/>
    <w:rsid w:val="00C60AAE"/>
    <w:rsid w:val="00C60B36"/>
    <w:rsid w:val="00C61075"/>
    <w:rsid w:val="00C61258"/>
    <w:rsid w:val="00C61306"/>
    <w:rsid w:val="00C61D1D"/>
    <w:rsid w:val="00C61EBF"/>
    <w:rsid w:val="00C61FBA"/>
    <w:rsid w:val="00C625A4"/>
    <w:rsid w:val="00C62F93"/>
    <w:rsid w:val="00C6344F"/>
    <w:rsid w:val="00C63485"/>
    <w:rsid w:val="00C6368E"/>
    <w:rsid w:val="00C642F1"/>
    <w:rsid w:val="00C64717"/>
    <w:rsid w:val="00C64F45"/>
    <w:rsid w:val="00C64F60"/>
    <w:rsid w:val="00C652DF"/>
    <w:rsid w:val="00C65357"/>
    <w:rsid w:val="00C6549C"/>
    <w:rsid w:val="00C65933"/>
    <w:rsid w:val="00C65CE6"/>
    <w:rsid w:val="00C65F29"/>
    <w:rsid w:val="00C66089"/>
    <w:rsid w:val="00C66170"/>
    <w:rsid w:val="00C66CB2"/>
    <w:rsid w:val="00C673FD"/>
    <w:rsid w:val="00C6765E"/>
    <w:rsid w:val="00C67B10"/>
    <w:rsid w:val="00C67D57"/>
    <w:rsid w:val="00C67DA9"/>
    <w:rsid w:val="00C67E9B"/>
    <w:rsid w:val="00C67EEA"/>
    <w:rsid w:val="00C67FE9"/>
    <w:rsid w:val="00C70181"/>
    <w:rsid w:val="00C706DA"/>
    <w:rsid w:val="00C70B18"/>
    <w:rsid w:val="00C7137B"/>
    <w:rsid w:val="00C717BC"/>
    <w:rsid w:val="00C71ABA"/>
    <w:rsid w:val="00C71AD1"/>
    <w:rsid w:val="00C71C43"/>
    <w:rsid w:val="00C71DE2"/>
    <w:rsid w:val="00C72F9D"/>
    <w:rsid w:val="00C734BD"/>
    <w:rsid w:val="00C74006"/>
    <w:rsid w:val="00C7409E"/>
    <w:rsid w:val="00C74192"/>
    <w:rsid w:val="00C7419B"/>
    <w:rsid w:val="00C74810"/>
    <w:rsid w:val="00C748D5"/>
    <w:rsid w:val="00C74DCC"/>
    <w:rsid w:val="00C75584"/>
    <w:rsid w:val="00C75684"/>
    <w:rsid w:val="00C757B7"/>
    <w:rsid w:val="00C75BB4"/>
    <w:rsid w:val="00C761D0"/>
    <w:rsid w:val="00C771C0"/>
    <w:rsid w:val="00C77367"/>
    <w:rsid w:val="00C7781A"/>
    <w:rsid w:val="00C77A37"/>
    <w:rsid w:val="00C77A97"/>
    <w:rsid w:val="00C77D6C"/>
    <w:rsid w:val="00C80570"/>
    <w:rsid w:val="00C8088D"/>
    <w:rsid w:val="00C80F82"/>
    <w:rsid w:val="00C811F0"/>
    <w:rsid w:val="00C815AF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609"/>
    <w:rsid w:val="00C8579A"/>
    <w:rsid w:val="00C858AE"/>
    <w:rsid w:val="00C8629C"/>
    <w:rsid w:val="00C865C7"/>
    <w:rsid w:val="00C86A1E"/>
    <w:rsid w:val="00C86A6A"/>
    <w:rsid w:val="00C872CF"/>
    <w:rsid w:val="00C8742F"/>
    <w:rsid w:val="00C877FE"/>
    <w:rsid w:val="00C87B30"/>
    <w:rsid w:val="00C87C8D"/>
    <w:rsid w:val="00C9007E"/>
    <w:rsid w:val="00C904C1"/>
    <w:rsid w:val="00C904F0"/>
    <w:rsid w:val="00C9058A"/>
    <w:rsid w:val="00C90A48"/>
    <w:rsid w:val="00C90D6E"/>
    <w:rsid w:val="00C91286"/>
    <w:rsid w:val="00C9141D"/>
    <w:rsid w:val="00C91EAB"/>
    <w:rsid w:val="00C92AC6"/>
    <w:rsid w:val="00C92BA0"/>
    <w:rsid w:val="00C931E7"/>
    <w:rsid w:val="00C9339D"/>
    <w:rsid w:val="00C93469"/>
    <w:rsid w:val="00C93AA1"/>
    <w:rsid w:val="00C93BB1"/>
    <w:rsid w:val="00C93E77"/>
    <w:rsid w:val="00C943A2"/>
    <w:rsid w:val="00C94880"/>
    <w:rsid w:val="00C94B5B"/>
    <w:rsid w:val="00C94CAF"/>
    <w:rsid w:val="00C95629"/>
    <w:rsid w:val="00C95AF1"/>
    <w:rsid w:val="00C95E74"/>
    <w:rsid w:val="00C96B14"/>
    <w:rsid w:val="00C97771"/>
    <w:rsid w:val="00C978B5"/>
    <w:rsid w:val="00C9796B"/>
    <w:rsid w:val="00C97D7D"/>
    <w:rsid w:val="00C97E48"/>
    <w:rsid w:val="00CA02AB"/>
    <w:rsid w:val="00CA071D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4C2E"/>
    <w:rsid w:val="00CA4FF7"/>
    <w:rsid w:val="00CA5435"/>
    <w:rsid w:val="00CA55A0"/>
    <w:rsid w:val="00CA55E6"/>
    <w:rsid w:val="00CA578C"/>
    <w:rsid w:val="00CA5D60"/>
    <w:rsid w:val="00CA5E58"/>
    <w:rsid w:val="00CA627A"/>
    <w:rsid w:val="00CA69AA"/>
    <w:rsid w:val="00CA6BCC"/>
    <w:rsid w:val="00CA6CD5"/>
    <w:rsid w:val="00CA70A9"/>
    <w:rsid w:val="00CA7435"/>
    <w:rsid w:val="00CA74C9"/>
    <w:rsid w:val="00CA7B5F"/>
    <w:rsid w:val="00CB00E4"/>
    <w:rsid w:val="00CB02E8"/>
    <w:rsid w:val="00CB0B5E"/>
    <w:rsid w:val="00CB0EB9"/>
    <w:rsid w:val="00CB10B8"/>
    <w:rsid w:val="00CB1109"/>
    <w:rsid w:val="00CB1138"/>
    <w:rsid w:val="00CB135E"/>
    <w:rsid w:val="00CB1681"/>
    <w:rsid w:val="00CB23AE"/>
    <w:rsid w:val="00CB27FE"/>
    <w:rsid w:val="00CB2A54"/>
    <w:rsid w:val="00CB2C55"/>
    <w:rsid w:val="00CB2D0C"/>
    <w:rsid w:val="00CB2FED"/>
    <w:rsid w:val="00CB316A"/>
    <w:rsid w:val="00CB3591"/>
    <w:rsid w:val="00CB373C"/>
    <w:rsid w:val="00CB3962"/>
    <w:rsid w:val="00CB39DC"/>
    <w:rsid w:val="00CB3C4B"/>
    <w:rsid w:val="00CB4738"/>
    <w:rsid w:val="00CB4B0C"/>
    <w:rsid w:val="00CB50A5"/>
    <w:rsid w:val="00CB52CB"/>
    <w:rsid w:val="00CB55CF"/>
    <w:rsid w:val="00CB5748"/>
    <w:rsid w:val="00CB5C26"/>
    <w:rsid w:val="00CB61D9"/>
    <w:rsid w:val="00CB64A1"/>
    <w:rsid w:val="00CB66AC"/>
    <w:rsid w:val="00CB6A85"/>
    <w:rsid w:val="00CB6E20"/>
    <w:rsid w:val="00CB6E79"/>
    <w:rsid w:val="00CB702D"/>
    <w:rsid w:val="00CB7898"/>
    <w:rsid w:val="00CB7EB1"/>
    <w:rsid w:val="00CC003F"/>
    <w:rsid w:val="00CC0121"/>
    <w:rsid w:val="00CC0186"/>
    <w:rsid w:val="00CC0598"/>
    <w:rsid w:val="00CC0C21"/>
    <w:rsid w:val="00CC0FA2"/>
    <w:rsid w:val="00CC1459"/>
    <w:rsid w:val="00CC1B64"/>
    <w:rsid w:val="00CC1D67"/>
    <w:rsid w:val="00CC229D"/>
    <w:rsid w:val="00CC269B"/>
    <w:rsid w:val="00CC2B73"/>
    <w:rsid w:val="00CC35F7"/>
    <w:rsid w:val="00CC3976"/>
    <w:rsid w:val="00CC51D4"/>
    <w:rsid w:val="00CC5329"/>
    <w:rsid w:val="00CC57E3"/>
    <w:rsid w:val="00CC586C"/>
    <w:rsid w:val="00CC5921"/>
    <w:rsid w:val="00CC5E8A"/>
    <w:rsid w:val="00CC5E9B"/>
    <w:rsid w:val="00CC6474"/>
    <w:rsid w:val="00CC6CA5"/>
    <w:rsid w:val="00CC72EE"/>
    <w:rsid w:val="00CC7400"/>
    <w:rsid w:val="00CC77D0"/>
    <w:rsid w:val="00CC7ED7"/>
    <w:rsid w:val="00CD0B11"/>
    <w:rsid w:val="00CD0DB9"/>
    <w:rsid w:val="00CD11A5"/>
    <w:rsid w:val="00CD143F"/>
    <w:rsid w:val="00CD1B33"/>
    <w:rsid w:val="00CD1DA2"/>
    <w:rsid w:val="00CD1E43"/>
    <w:rsid w:val="00CD1F50"/>
    <w:rsid w:val="00CD2370"/>
    <w:rsid w:val="00CD2436"/>
    <w:rsid w:val="00CD2A52"/>
    <w:rsid w:val="00CD2BA6"/>
    <w:rsid w:val="00CD2BF2"/>
    <w:rsid w:val="00CD2D37"/>
    <w:rsid w:val="00CD3276"/>
    <w:rsid w:val="00CD35AC"/>
    <w:rsid w:val="00CD3953"/>
    <w:rsid w:val="00CD3AEC"/>
    <w:rsid w:val="00CD3BAC"/>
    <w:rsid w:val="00CD3C68"/>
    <w:rsid w:val="00CD3F51"/>
    <w:rsid w:val="00CD42C1"/>
    <w:rsid w:val="00CD4336"/>
    <w:rsid w:val="00CD4355"/>
    <w:rsid w:val="00CD44C9"/>
    <w:rsid w:val="00CD4C0F"/>
    <w:rsid w:val="00CD4C7F"/>
    <w:rsid w:val="00CD4D97"/>
    <w:rsid w:val="00CD4E8C"/>
    <w:rsid w:val="00CD5201"/>
    <w:rsid w:val="00CD5934"/>
    <w:rsid w:val="00CD5A7A"/>
    <w:rsid w:val="00CD6106"/>
    <w:rsid w:val="00CD6276"/>
    <w:rsid w:val="00CD62B6"/>
    <w:rsid w:val="00CD69E7"/>
    <w:rsid w:val="00CD6CBB"/>
    <w:rsid w:val="00CD7678"/>
    <w:rsid w:val="00CE01CF"/>
    <w:rsid w:val="00CE01DD"/>
    <w:rsid w:val="00CE068D"/>
    <w:rsid w:val="00CE09BB"/>
    <w:rsid w:val="00CE0CF2"/>
    <w:rsid w:val="00CE0EF3"/>
    <w:rsid w:val="00CE100E"/>
    <w:rsid w:val="00CE1199"/>
    <w:rsid w:val="00CE12D0"/>
    <w:rsid w:val="00CE13EF"/>
    <w:rsid w:val="00CE167F"/>
    <w:rsid w:val="00CE16AB"/>
    <w:rsid w:val="00CE17D0"/>
    <w:rsid w:val="00CE1EAC"/>
    <w:rsid w:val="00CE1F67"/>
    <w:rsid w:val="00CE219F"/>
    <w:rsid w:val="00CE2206"/>
    <w:rsid w:val="00CE23FD"/>
    <w:rsid w:val="00CE25B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E99"/>
    <w:rsid w:val="00CE4F67"/>
    <w:rsid w:val="00CE5010"/>
    <w:rsid w:val="00CE51BC"/>
    <w:rsid w:val="00CE57E6"/>
    <w:rsid w:val="00CE5C63"/>
    <w:rsid w:val="00CE5CF0"/>
    <w:rsid w:val="00CE7132"/>
    <w:rsid w:val="00CE715C"/>
    <w:rsid w:val="00CE74D3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AB9"/>
    <w:rsid w:val="00CF4C43"/>
    <w:rsid w:val="00CF4E5C"/>
    <w:rsid w:val="00CF5540"/>
    <w:rsid w:val="00CF57AD"/>
    <w:rsid w:val="00CF57FB"/>
    <w:rsid w:val="00CF67B5"/>
    <w:rsid w:val="00CF6E31"/>
    <w:rsid w:val="00CF6F66"/>
    <w:rsid w:val="00CF7389"/>
    <w:rsid w:val="00CF7637"/>
    <w:rsid w:val="00D00188"/>
    <w:rsid w:val="00D00C68"/>
    <w:rsid w:val="00D00D63"/>
    <w:rsid w:val="00D00E14"/>
    <w:rsid w:val="00D01261"/>
    <w:rsid w:val="00D01312"/>
    <w:rsid w:val="00D01672"/>
    <w:rsid w:val="00D0176C"/>
    <w:rsid w:val="00D019DA"/>
    <w:rsid w:val="00D01A00"/>
    <w:rsid w:val="00D01B6F"/>
    <w:rsid w:val="00D0250B"/>
    <w:rsid w:val="00D02981"/>
    <w:rsid w:val="00D03197"/>
    <w:rsid w:val="00D03597"/>
    <w:rsid w:val="00D035B6"/>
    <w:rsid w:val="00D0371B"/>
    <w:rsid w:val="00D037CD"/>
    <w:rsid w:val="00D03956"/>
    <w:rsid w:val="00D04656"/>
    <w:rsid w:val="00D047F9"/>
    <w:rsid w:val="00D04827"/>
    <w:rsid w:val="00D04B28"/>
    <w:rsid w:val="00D04C4E"/>
    <w:rsid w:val="00D04D33"/>
    <w:rsid w:val="00D04F87"/>
    <w:rsid w:val="00D05061"/>
    <w:rsid w:val="00D052DA"/>
    <w:rsid w:val="00D058EB"/>
    <w:rsid w:val="00D05932"/>
    <w:rsid w:val="00D05A87"/>
    <w:rsid w:val="00D05CAF"/>
    <w:rsid w:val="00D05D14"/>
    <w:rsid w:val="00D05E0D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08BD"/>
    <w:rsid w:val="00D11080"/>
    <w:rsid w:val="00D113B5"/>
    <w:rsid w:val="00D11644"/>
    <w:rsid w:val="00D117DB"/>
    <w:rsid w:val="00D11963"/>
    <w:rsid w:val="00D11D25"/>
    <w:rsid w:val="00D11DCC"/>
    <w:rsid w:val="00D11F35"/>
    <w:rsid w:val="00D12053"/>
    <w:rsid w:val="00D12BAF"/>
    <w:rsid w:val="00D1314F"/>
    <w:rsid w:val="00D13694"/>
    <w:rsid w:val="00D13795"/>
    <w:rsid w:val="00D137B4"/>
    <w:rsid w:val="00D13831"/>
    <w:rsid w:val="00D13C71"/>
    <w:rsid w:val="00D13D69"/>
    <w:rsid w:val="00D1400F"/>
    <w:rsid w:val="00D143FB"/>
    <w:rsid w:val="00D1452C"/>
    <w:rsid w:val="00D14A68"/>
    <w:rsid w:val="00D14C11"/>
    <w:rsid w:val="00D15063"/>
    <w:rsid w:val="00D1532A"/>
    <w:rsid w:val="00D1557F"/>
    <w:rsid w:val="00D155D4"/>
    <w:rsid w:val="00D1595F"/>
    <w:rsid w:val="00D15988"/>
    <w:rsid w:val="00D15AFB"/>
    <w:rsid w:val="00D15BA8"/>
    <w:rsid w:val="00D15DAC"/>
    <w:rsid w:val="00D15DDC"/>
    <w:rsid w:val="00D16483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21DB"/>
    <w:rsid w:val="00D2297A"/>
    <w:rsid w:val="00D23355"/>
    <w:rsid w:val="00D237C6"/>
    <w:rsid w:val="00D23D9B"/>
    <w:rsid w:val="00D24145"/>
    <w:rsid w:val="00D244E8"/>
    <w:rsid w:val="00D245E5"/>
    <w:rsid w:val="00D24854"/>
    <w:rsid w:val="00D25142"/>
    <w:rsid w:val="00D254E9"/>
    <w:rsid w:val="00D258C6"/>
    <w:rsid w:val="00D25957"/>
    <w:rsid w:val="00D25A97"/>
    <w:rsid w:val="00D2617E"/>
    <w:rsid w:val="00D262A5"/>
    <w:rsid w:val="00D26C52"/>
    <w:rsid w:val="00D26FB3"/>
    <w:rsid w:val="00D2705B"/>
    <w:rsid w:val="00D27199"/>
    <w:rsid w:val="00D272E6"/>
    <w:rsid w:val="00D27799"/>
    <w:rsid w:val="00D27A63"/>
    <w:rsid w:val="00D27EE6"/>
    <w:rsid w:val="00D30050"/>
    <w:rsid w:val="00D302FE"/>
    <w:rsid w:val="00D30561"/>
    <w:rsid w:val="00D30687"/>
    <w:rsid w:val="00D30761"/>
    <w:rsid w:val="00D3093F"/>
    <w:rsid w:val="00D30E1A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098"/>
    <w:rsid w:val="00D33140"/>
    <w:rsid w:val="00D33156"/>
    <w:rsid w:val="00D331CA"/>
    <w:rsid w:val="00D33209"/>
    <w:rsid w:val="00D335CD"/>
    <w:rsid w:val="00D336F4"/>
    <w:rsid w:val="00D33741"/>
    <w:rsid w:val="00D337C3"/>
    <w:rsid w:val="00D33D59"/>
    <w:rsid w:val="00D344D9"/>
    <w:rsid w:val="00D34506"/>
    <w:rsid w:val="00D3456C"/>
    <w:rsid w:val="00D34CF1"/>
    <w:rsid w:val="00D35862"/>
    <w:rsid w:val="00D358AB"/>
    <w:rsid w:val="00D35A79"/>
    <w:rsid w:val="00D35D17"/>
    <w:rsid w:val="00D35E61"/>
    <w:rsid w:val="00D35E8F"/>
    <w:rsid w:val="00D36185"/>
    <w:rsid w:val="00D36A01"/>
    <w:rsid w:val="00D37285"/>
    <w:rsid w:val="00D3734F"/>
    <w:rsid w:val="00D376E2"/>
    <w:rsid w:val="00D37719"/>
    <w:rsid w:val="00D3773F"/>
    <w:rsid w:val="00D37D6E"/>
    <w:rsid w:val="00D40284"/>
    <w:rsid w:val="00D404CB"/>
    <w:rsid w:val="00D405AF"/>
    <w:rsid w:val="00D40958"/>
    <w:rsid w:val="00D40963"/>
    <w:rsid w:val="00D40B8A"/>
    <w:rsid w:val="00D4163E"/>
    <w:rsid w:val="00D419D5"/>
    <w:rsid w:val="00D41AFF"/>
    <w:rsid w:val="00D41C16"/>
    <w:rsid w:val="00D41E18"/>
    <w:rsid w:val="00D42078"/>
    <w:rsid w:val="00D4240B"/>
    <w:rsid w:val="00D42808"/>
    <w:rsid w:val="00D42880"/>
    <w:rsid w:val="00D42CF2"/>
    <w:rsid w:val="00D42E08"/>
    <w:rsid w:val="00D42F23"/>
    <w:rsid w:val="00D4306D"/>
    <w:rsid w:val="00D438F8"/>
    <w:rsid w:val="00D43E3F"/>
    <w:rsid w:val="00D445A4"/>
    <w:rsid w:val="00D44846"/>
    <w:rsid w:val="00D44894"/>
    <w:rsid w:val="00D44C02"/>
    <w:rsid w:val="00D44CEA"/>
    <w:rsid w:val="00D453F8"/>
    <w:rsid w:val="00D45577"/>
    <w:rsid w:val="00D45608"/>
    <w:rsid w:val="00D45B20"/>
    <w:rsid w:val="00D45FCA"/>
    <w:rsid w:val="00D46367"/>
    <w:rsid w:val="00D46A44"/>
    <w:rsid w:val="00D46B50"/>
    <w:rsid w:val="00D46FE1"/>
    <w:rsid w:val="00D47592"/>
    <w:rsid w:val="00D476D1"/>
    <w:rsid w:val="00D47809"/>
    <w:rsid w:val="00D47BC0"/>
    <w:rsid w:val="00D5027C"/>
    <w:rsid w:val="00D508C3"/>
    <w:rsid w:val="00D50C86"/>
    <w:rsid w:val="00D50CAE"/>
    <w:rsid w:val="00D50FF2"/>
    <w:rsid w:val="00D515C3"/>
    <w:rsid w:val="00D51715"/>
    <w:rsid w:val="00D517B0"/>
    <w:rsid w:val="00D518D7"/>
    <w:rsid w:val="00D51C3B"/>
    <w:rsid w:val="00D51FDD"/>
    <w:rsid w:val="00D520EE"/>
    <w:rsid w:val="00D52DB1"/>
    <w:rsid w:val="00D52DB5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08B"/>
    <w:rsid w:val="00D54325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BC1"/>
    <w:rsid w:val="00D55FC9"/>
    <w:rsid w:val="00D5662F"/>
    <w:rsid w:val="00D56E2F"/>
    <w:rsid w:val="00D575DD"/>
    <w:rsid w:val="00D5768A"/>
    <w:rsid w:val="00D578AA"/>
    <w:rsid w:val="00D60688"/>
    <w:rsid w:val="00D60F2D"/>
    <w:rsid w:val="00D61151"/>
    <w:rsid w:val="00D611F2"/>
    <w:rsid w:val="00D6136A"/>
    <w:rsid w:val="00D61724"/>
    <w:rsid w:val="00D61F07"/>
    <w:rsid w:val="00D62286"/>
    <w:rsid w:val="00D6251D"/>
    <w:rsid w:val="00D626A3"/>
    <w:rsid w:val="00D62790"/>
    <w:rsid w:val="00D629F4"/>
    <w:rsid w:val="00D62ED1"/>
    <w:rsid w:val="00D632B9"/>
    <w:rsid w:val="00D63642"/>
    <w:rsid w:val="00D63923"/>
    <w:rsid w:val="00D64099"/>
    <w:rsid w:val="00D6446D"/>
    <w:rsid w:val="00D644E9"/>
    <w:rsid w:val="00D6488D"/>
    <w:rsid w:val="00D64EDD"/>
    <w:rsid w:val="00D65289"/>
    <w:rsid w:val="00D65A8A"/>
    <w:rsid w:val="00D66023"/>
    <w:rsid w:val="00D66072"/>
    <w:rsid w:val="00D66191"/>
    <w:rsid w:val="00D663CF"/>
    <w:rsid w:val="00D663F1"/>
    <w:rsid w:val="00D66635"/>
    <w:rsid w:val="00D67092"/>
    <w:rsid w:val="00D670FE"/>
    <w:rsid w:val="00D67AEA"/>
    <w:rsid w:val="00D67BEC"/>
    <w:rsid w:val="00D67D73"/>
    <w:rsid w:val="00D67E17"/>
    <w:rsid w:val="00D70316"/>
    <w:rsid w:val="00D7042F"/>
    <w:rsid w:val="00D70494"/>
    <w:rsid w:val="00D70D9B"/>
    <w:rsid w:val="00D70EFC"/>
    <w:rsid w:val="00D71364"/>
    <w:rsid w:val="00D71726"/>
    <w:rsid w:val="00D71D52"/>
    <w:rsid w:val="00D71E28"/>
    <w:rsid w:val="00D71F27"/>
    <w:rsid w:val="00D72388"/>
    <w:rsid w:val="00D72729"/>
    <w:rsid w:val="00D7278F"/>
    <w:rsid w:val="00D72C46"/>
    <w:rsid w:val="00D72CE7"/>
    <w:rsid w:val="00D72F91"/>
    <w:rsid w:val="00D733EB"/>
    <w:rsid w:val="00D73515"/>
    <w:rsid w:val="00D736B1"/>
    <w:rsid w:val="00D73723"/>
    <w:rsid w:val="00D73B45"/>
    <w:rsid w:val="00D73C91"/>
    <w:rsid w:val="00D73CE4"/>
    <w:rsid w:val="00D746E0"/>
    <w:rsid w:val="00D74C04"/>
    <w:rsid w:val="00D74CA4"/>
    <w:rsid w:val="00D75803"/>
    <w:rsid w:val="00D75D4D"/>
    <w:rsid w:val="00D7633E"/>
    <w:rsid w:val="00D76B82"/>
    <w:rsid w:val="00D76CF9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8B4"/>
    <w:rsid w:val="00D8394C"/>
    <w:rsid w:val="00D83BB7"/>
    <w:rsid w:val="00D83C71"/>
    <w:rsid w:val="00D83CF9"/>
    <w:rsid w:val="00D84287"/>
    <w:rsid w:val="00D84410"/>
    <w:rsid w:val="00D85058"/>
    <w:rsid w:val="00D85D4E"/>
    <w:rsid w:val="00D85F0F"/>
    <w:rsid w:val="00D867F2"/>
    <w:rsid w:val="00D86816"/>
    <w:rsid w:val="00D86C4F"/>
    <w:rsid w:val="00D86CB5"/>
    <w:rsid w:val="00D8707F"/>
    <w:rsid w:val="00D8769A"/>
    <w:rsid w:val="00D87B8A"/>
    <w:rsid w:val="00D87C55"/>
    <w:rsid w:val="00D87F77"/>
    <w:rsid w:val="00D9172C"/>
    <w:rsid w:val="00D919BC"/>
    <w:rsid w:val="00D91B1E"/>
    <w:rsid w:val="00D92125"/>
    <w:rsid w:val="00D92418"/>
    <w:rsid w:val="00D926C1"/>
    <w:rsid w:val="00D93107"/>
    <w:rsid w:val="00D93B54"/>
    <w:rsid w:val="00D9401F"/>
    <w:rsid w:val="00D94054"/>
    <w:rsid w:val="00D946AF"/>
    <w:rsid w:val="00D94854"/>
    <w:rsid w:val="00D952A6"/>
    <w:rsid w:val="00D953D3"/>
    <w:rsid w:val="00D95A5D"/>
    <w:rsid w:val="00D95AC8"/>
    <w:rsid w:val="00D95F7A"/>
    <w:rsid w:val="00D96829"/>
    <w:rsid w:val="00D96932"/>
    <w:rsid w:val="00D96985"/>
    <w:rsid w:val="00D96BC9"/>
    <w:rsid w:val="00D96D7E"/>
    <w:rsid w:val="00D973C5"/>
    <w:rsid w:val="00D97535"/>
    <w:rsid w:val="00D9799B"/>
    <w:rsid w:val="00D97CBA"/>
    <w:rsid w:val="00D97E86"/>
    <w:rsid w:val="00D97EFD"/>
    <w:rsid w:val="00D97FA3"/>
    <w:rsid w:val="00DA00D8"/>
    <w:rsid w:val="00DA0371"/>
    <w:rsid w:val="00DA06FF"/>
    <w:rsid w:val="00DA074B"/>
    <w:rsid w:val="00DA07FE"/>
    <w:rsid w:val="00DA0B05"/>
    <w:rsid w:val="00DA0B35"/>
    <w:rsid w:val="00DA0BFA"/>
    <w:rsid w:val="00DA0C42"/>
    <w:rsid w:val="00DA0D84"/>
    <w:rsid w:val="00DA0FA1"/>
    <w:rsid w:val="00DA186E"/>
    <w:rsid w:val="00DA1AB8"/>
    <w:rsid w:val="00DA1D8F"/>
    <w:rsid w:val="00DA1DD0"/>
    <w:rsid w:val="00DA2389"/>
    <w:rsid w:val="00DA2437"/>
    <w:rsid w:val="00DA307B"/>
    <w:rsid w:val="00DA30EC"/>
    <w:rsid w:val="00DA31D7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78E"/>
    <w:rsid w:val="00DA497F"/>
    <w:rsid w:val="00DA52B3"/>
    <w:rsid w:val="00DA66BB"/>
    <w:rsid w:val="00DA6B02"/>
    <w:rsid w:val="00DA6B4D"/>
    <w:rsid w:val="00DA70F0"/>
    <w:rsid w:val="00DA798E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B9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4B"/>
    <w:rsid w:val="00DB388B"/>
    <w:rsid w:val="00DB3EC5"/>
    <w:rsid w:val="00DB4006"/>
    <w:rsid w:val="00DB4320"/>
    <w:rsid w:val="00DB434B"/>
    <w:rsid w:val="00DB4E30"/>
    <w:rsid w:val="00DB5151"/>
    <w:rsid w:val="00DB52FC"/>
    <w:rsid w:val="00DB542B"/>
    <w:rsid w:val="00DB5655"/>
    <w:rsid w:val="00DB5690"/>
    <w:rsid w:val="00DB57B6"/>
    <w:rsid w:val="00DB5892"/>
    <w:rsid w:val="00DB591A"/>
    <w:rsid w:val="00DB617E"/>
    <w:rsid w:val="00DB64F5"/>
    <w:rsid w:val="00DB6836"/>
    <w:rsid w:val="00DB6868"/>
    <w:rsid w:val="00DB71BD"/>
    <w:rsid w:val="00DB73C4"/>
    <w:rsid w:val="00DB74FF"/>
    <w:rsid w:val="00DB7898"/>
    <w:rsid w:val="00DB7FBD"/>
    <w:rsid w:val="00DC0293"/>
    <w:rsid w:val="00DC04B2"/>
    <w:rsid w:val="00DC0549"/>
    <w:rsid w:val="00DC05E9"/>
    <w:rsid w:val="00DC0741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4B9F"/>
    <w:rsid w:val="00DC51F8"/>
    <w:rsid w:val="00DC52D5"/>
    <w:rsid w:val="00DC5651"/>
    <w:rsid w:val="00DC59F6"/>
    <w:rsid w:val="00DC61C4"/>
    <w:rsid w:val="00DC66A7"/>
    <w:rsid w:val="00DC6BFC"/>
    <w:rsid w:val="00DC6C86"/>
    <w:rsid w:val="00DC74A7"/>
    <w:rsid w:val="00DC75B5"/>
    <w:rsid w:val="00DC7AD2"/>
    <w:rsid w:val="00DD005C"/>
    <w:rsid w:val="00DD0859"/>
    <w:rsid w:val="00DD130C"/>
    <w:rsid w:val="00DD1375"/>
    <w:rsid w:val="00DD138D"/>
    <w:rsid w:val="00DD1B08"/>
    <w:rsid w:val="00DD1BCB"/>
    <w:rsid w:val="00DD1FDB"/>
    <w:rsid w:val="00DD2224"/>
    <w:rsid w:val="00DD28B6"/>
    <w:rsid w:val="00DD2993"/>
    <w:rsid w:val="00DD2B78"/>
    <w:rsid w:val="00DD2BEB"/>
    <w:rsid w:val="00DD2F1A"/>
    <w:rsid w:val="00DD35F2"/>
    <w:rsid w:val="00DD36C7"/>
    <w:rsid w:val="00DD3720"/>
    <w:rsid w:val="00DD3768"/>
    <w:rsid w:val="00DD393D"/>
    <w:rsid w:val="00DD3DFE"/>
    <w:rsid w:val="00DD3F0C"/>
    <w:rsid w:val="00DD45CB"/>
    <w:rsid w:val="00DD468C"/>
    <w:rsid w:val="00DD46B0"/>
    <w:rsid w:val="00DD4C42"/>
    <w:rsid w:val="00DD4CBB"/>
    <w:rsid w:val="00DD4FBB"/>
    <w:rsid w:val="00DD50A6"/>
    <w:rsid w:val="00DD5260"/>
    <w:rsid w:val="00DD5ECA"/>
    <w:rsid w:val="00DD5F3B"/>
    <w:rsid w:val="00DD6036"/>
    <w:rsid w:val="00DD637A"/>
    <w:rsid w:val="00DD6CC4"/>
    <w:rsid w:val="00DD6D78"/>
    <w:rsid w:val="00DD6EBA"/>
    <w:rsid w:val="00DD73C0"/>
    <w:rsid w:val="00DD752E"/>
    <w:rsid w:val="00DD7670"/>
    <w:rsid w:val="00DE0622"/>
    <w:rsid w:val="00DE0A04"/>
    <w:rsid w:val="00DE1083"/>
    <w:rsid w:val="00DE13ED"/>
    <w:rsid w:val="00DE16BD"/>
    <w:rsid w:val="00DE1975"/>
    <w:rsid w:val="00DE1E28"/>
    <w:rsid w:val="00DE2DA2"/>
    <w:rsid w:val="00DE32BD"/>
    <w:rsid w:val="00DE32DF"/>
    <w:rsid w:val="00DE3819"/>
    <w:rsid w:val="00DE390B"/>
    <w:rsid w:val="00DE4103"/>
    <w:rsid w:val="00DE45E9"/>
    <w:rsid w:val="00DE4752"/>
    <w:rsid w:val="00DE4F91"/>
    <w:rsid w:val="00DE5006"/>
    <w:rsid w:val="00DE5622"/>
    <w:rsid w:val="00DE59F0"/>
    <w:rsid w:val="00DE5D47"/>
    <w:rsid w:val="00DE5DEC"/>
    <w:rsid w:val="00DE6430"/>
    <w:rsid w:val="00DE6AB3"/>
    <w:rsid w:val="00DE6D8B"/>
    <w:rsid w:val="00DE765D"/>
    <w:rsid w:val="00DE790C"/>
    <w:rsid w:val="00DF0865"/>
    <w:rsid w:val="00DF0CB9"/>
    <w:rsid w:val="00DF1040"/>
    <w:rsid w:val="00DF133E"/>
    <w:rsid w:val="00DF145F"/>
    <w:rsid w:val="00DF19D9"/>
    <w:rsid w:val="00DF1C8B"/>
    <w:rsid w:val="00DF1DBE"/>
    <w:rsid w:val="00DF278E"/>
    <w:rsid w:val="00DF2AA2"/>
    <w:rsid w:val="00DF3179"/>
    <w:rsid w:val="00DF3C19"/>
    <w:rsid w:val="00DF4A0C"/>
    <w:rsid w:val="00DF5644"/>
    <w:rsid w:val="00DF590E"/>
    <w:rsid w:val="00DF5F96"/>
    <w:rsid w:val="00DF63E8"/>
    <w:rsid w:val="00DF6D94"/>
    <w:rsid w:val="00DF6E50"/>
    <w:rsid w:val="00DF6F85"/>
    <w:rsid w:val="00DF7009"/>
    <w:rsid w:val="00DF71D3"/>
    <w:rsid w:val="00DF7833"/>
    <w:rsid w:val="00DF7971"/>
    <w:rsid w:val="00DF7AF0"/>
    <w:rsid w:val="00DF7FCE"/>
    <w:rsid w:val="00E00492"/>
    <w:rsid w:val="00E007FE"/>
    <w:rsid w:val="00E0098D"/>
    <w:rsid w:val="00E00A4F"/>
    <w:rsid w:val="00E00B39"/>
    <w:rsid w:val="00E00B3B"/>
    <w:rsid w:val="00E00BE6"/>
    <w:rsid w:val="00E0100C"/>
    <w:rsid w:val="00E0169B"/>
    <w:rsid w:val="00E01849"/>
    <w:rsid w:val="00E019BE"/>
    <w:rsid w:val="00E01C96"/>
    <w:rsid w:val="00E02432"/>
    <w:rsid w:val="00E0244D"/>
    <w:rsid w:val="00E02614"/>
    <w:rsid w:val="00E02C64"/>
    <w:rsid w:val="00E02DA4"/>
    <w:rsid w:val="00E034CF"/>
    <w:rsid w:val="00E03899"/>
    <w:rsid w:val="00E03BC4"/>
    <w:rsid w:val="00E0435E"/>
    <w:rsid w:val="00E04442"/>
    <w:rsid w:val="00E0465A"/>
    <w:rsid w:val="00E04878"/>
    <w:rsid w:val="00E04A00"/>
    <w:rsid w:val="00E04EF4"/>
    <w:rsid w:val="00E04F1C"/>
    <w:rsid w:val="00E04FE7"/>
    <w:rsid w:val="00E05DF8"/>
    <w:rsid w:val="00E05DFD"/>
    <w:rsid w:val="00E062E9"/>
    <w:rsid w:val="00E06E8D"/>
    <w:rsid w:val="00E07466"/>
    <w:rsid w:val="00E07A18"/>
    <w:rsid w:val="00E07D2E"/>
    <w:rsid w:val="00E10370"/>
    <w:rsid w:val="00E108E1"/>
    <w:rsid w:val="00E1111C"/>
    <w:rsid w:val="00E112EF"/>
    <w:rsid w:val="00E118F3"/>
    <w:rsid w:val="00E11C75"/>
    <w:rsid w:val="00E120BD"/>
    <w:rsid w:val="00E12261"/>
    <w:rsid w:val="00E122C3"/>
    <w:rsid w:val="00E12580"/>
    <w:rsid w:val="00E1267F"/>
    <w:rsid w:val="00E12763"/>
    <w:rsid w:val="00E12839"/>
    <w:rsid w:val="00E129F4"/>
    <w:rsid w:val="00E131A2"/>
    <w:rsid w:val="00E136AB"/>
    <w:rsid w:val="00E1391E"/>
    <w:rsid w:val="00E13BC9"/>
    <w:rsid w:val="00E1407A"/>
    <w:rsid w:val="00E14091"/>
    <w:rsid w:val="00E14238"/>
    <w:rsid w:val="00E1490B"/>
    <w:rsid w:val="00E151FF"/>
    <w:rsid w:val="00E155AB"/>
    <w:rsid w:val="00E15E76"/>
    <w:rsid w:val="00E15F49"/>
    <w:rsid w:val="00E1682A"/>
    <w:rsid w:val="00E16C20"/>
    <w:rsid w:val="00E17301"/>
    <w:rsid w:val="00E174D0"/>
    <w:rsid w:val="00E17543"/>
    <w:rsid w:val="00E1778E"/>
    <w:rsid w:val="00E17ED0"/>
    <w:rsid w:val="00E20367"/>
    <w:rsid w:val="00E2078A"/>
    <w:rsid w:val="00E2094A"/>
    <w:rsid w:val="00E214B1"/>
    <w:rsid w:val="00E21505"/>
    <w:rsid w:val="00E21DC7"/>
    <w:rsid w:val="00E22062"/>
    <w:rsid w:val="00E226A7"/>
    <w:rsid w:val="00E228A3"/>
    <w:rsid w:val="00E22B89"/>
    <w:rsid w:val="00E22DAD"/>
    <w:rsid w:val="00E22E16"/>
    <w:rsid w:val="00E23EEC"/>
    <w:rsid w:val="00E2435C"/>
    <w:rsid w:val="00E243FC"/>
    <w:rsid w:val="00E24624"/>
    <w:rsid w:val="00E24935"/>
    <w:rsid w:val="00E24E35"/>
    <w:rsid w:val="00E24F43"/>
    <w:rsid w:val="00E254F9"/>
    <w:rsid w:val="00E25E85"/>
    <w:rsid w:val="00E25F30"/>
    <w:rsid w:val="00E26100"/>
    <w:rsid w:val="00E26924"/>
    <w:rsid w:val="00E27521"/>
    <w:rsid w:val="00E27EF2"/>
    <w:rsid w:val="00E3050D"/>
    <w:rsid w:val="00E3055E"/>
    <w:rsid w:val="00E30930"/>
    <w:rsid w:val="00E30C6B"/>
    <w:rsid w:val="00E31353"/>
    <w:rsid w:val="00E31956"/>
    <w:rsid w:val="00E31B2D"/>
    <w:rsid w:val="00E31D4B"/>
    <w:rsid w:val="00E3236B"/>
    <w:rsid w:val="00E327B9"/>
    <w:rsid w:val="00E327C1"/>
    <w:rsid w:val="00E32E8B"/>
    <w:rsid w:val="00E32F15"/>
    <w:rsid w:val="00E335EB"/>
    <w:rsid w:val="00E338F4"/>
    <w:rsid w:val="00E338F6"/>
    <w:rsid w:val="00E33B0E"/>
    <w:rsid w:val="00E342DF"/>
    <w:rsid w:val="00E34707"/>
    <w:rsid w:val="00E3566C"/>
    <w:rsid w:val="00E35FB0"/>
    <w:rsid w:val="00E36050"/>
    <w:rsid w:val="00E363D3"/>
    <w:rsid w:val="00E3645E"/>
    <w:rsid w:val="00E36578"/>
    <w:rsid w:val="00E36AC7"/>
    <w:rsid w:val="00E36BB9"/>
    <w:rsid w:val="00E36CBF"/>
    <w:rsid w:val="00E3717D"/>
    <w:rsid w:val="00E372AC"/>
    <w:rsid w:val="00E37365"/>
    <w:rsid w:val="00E3765B"/>
    <w:rsid w:val="00E37857"/>
    <w:rsid w:val="00E37927"/>
    <w:rsid w:val="00E37E08"/>
    <w:rsid w:val="00E40E66"/>
    <w:rsid w:val="00E4113E"/>
    <w:rsid w:val="00E411E7"/>
    <w:rsid w:val="00E412C1"/>
    <w:rsid w:val="00E41417"/>
    <w:rsid w:val="00E418AE"/>
    <w:rsid w:val="00E41904"/>
    <w:rsid w:val="00E41B4E"/>
    <w:rsid w:val="00E41D51"/>
    <w:rsid w:val="00E42366"/>
    <w:rsid w:val="00E425A6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83"/>
    <w:rsid w:val="00E44D8E"/>
    <w:rsid w:val="00E45042"/>
    <w:rsid w:val="00E4511D"/>
    <w:rsid w:val="00E452AA"/>
    <w:rsid w:val="00E45508"/>
    <w:rsid w:val="00E45716"/>
    <w:rsid w:val="00E4576F"/>
    <w:rsid w:val="00E45796"/>
    <w:rsid w:val="00E457AC"/>
    <w:rsid w:val="00E45B98"/>
    <w:rsid w:val="00E45ED3"/>
    <w:rsid w:val="00E45F35"/>
    <w:rsid w:val="00E460D1"/>
    <w:rsid w:val="00E466C9"/>
    <w:rsid w:val="00E467AE"/>
    <w:rsid w:val="00E4683D"/>
    <w:rsid w:val="00E46C90"/>
    <w:rsid w:val="00E46D78"/>
    <w:rsid w:val="00E47695"/>
    <w:rsid w:val="00E47861"/>
    <w:rsid w:val="00E478EE"/>
    <w:rsid w:val="00E50717"/>
    <w:rsid w:val="00E5096F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8CF"/>
    <w:rsid w:val="00E52F2B"/>
    <w:rsid w:val="00E5318B"/>
    <w:rsid w:val="00E531C2"/>
    <w:rsid w:val="00E5409F"/>
    <w:rsid w:val="00E540F6"/>
    <w:rsid w:val="00E54552"/>
    <w:rsid w:val="00E546E5"/>
    <w:rsid w:val="00E54EA4"/>
    <w:rsid w:val="00E54F1A"/>
    <w:rsid w:val="00E55941"/>
    <w:rsid w:val="00E55E5B"/>
    <w:rsid w:val="00E5656C"/>
    <w:rsid w:val="00E5689B"/>
    <w:rsid w:val="00E57109"/>
    <w:rsid w:val="00E5733C"/>
    <w:rsid w:val="00E5760B"/>
    <w:rsid w:val="00E57B87"/>
    <w:rsid w:val="00E57EED"/>
    <w:rsid w:val="00E57F26"/>
    <w:rsid w:val="00E600A3"/>
    <w:rsid w:val="00E602FE"/>
    <w:rsid w:val="00E615AE"/>
    <w:rsid w:val="00E62357"/>
    <w:rsid w:val="00E626A1"/>
    <w:rsid w:val="00E626B6"/>
    <w:rsid w:val="00E62898"/>
    <w:rsid w:val="00E62AC5"/>
    <w:rsid w:val="00E62E16"/>
    <w:rsid w:val="00E63267"/>
    <w:rsid w:val="00E633E7"/>
    <w:rsid w:val="00E6385E"/>
    <w:rsid w:val="00E6399B"/>
    <w:rsid w:val="00E63EC2"/>
    <w:rsid w:val="00E6417A"/>
    <w:rsid w:val="00E646B3"/>
    <w:rsid w:val="00E64990"/>
    <w:rsid w:val="00E64C7C"/>
    <w:rsid w:val="00E65306"/>
    <w:rsid w:val="00E65890"/>
    <w:rsid w:val="00E65911"/>
    <w:rsid w:val="00E65ACE"/>
    <w:rsid w:val="00E65BFC"/>
    <w:rsid w:val="00E65D74"/>
    <w:rsid w:val="00E65D9D"/>
    <w:rsid w:val="00E65DA8"/>
    <w:rsid w:val="00E6621B"/>
    <w:rsid w:val="00E66767"/>
    <w:rsid w:val="00E6682C"/>
    <w:rsid w:val="00E66992"/>
    <w:rsid w:val="00E67590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649"/>
    <w:rsid w:val="00E727A3"/>
    <w:rsid w:val="00E72B98"/>
    <w:rsid w:val="00E7314A"/>
    <w:rsid w:val="00E74163"/>
    <w:rsid w:val="00E74552"/>
    <w:rsid w:val="00E747C5"/>
    <w:rsid w:val="00E747F2"/>
    <w:rsid w:val="00E748DD"/>
    <w:rsid w:val="00E74B50"/>
    <w:rsid w:val="00E74BFD"/>
    <w:rsid w:val="00E75220"/>
    <w:rsid w:val="00E7550B"/>
    <w:rsid w:val="00E7569F"/>
    <w:rsid w:val="00E75BA5"/>
    <w:rsid w:val="00E75F44"/>
    <w:rsid w:val="00E75FA2"/>
    <w:rsid w:val="00E764F6"/>
    <w:rsid w:val="00E76BC1"/>
    <w:rsid w:val="00E76DD0"/>
    <w:rsid w:val="00E773C8"/>
    <w:rsid w:val="00E7797A"/>
    <w:rsid w:val="00E77BFB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6DE"/>
    <w:rsid w:val="00E81C43"/>
    <w:rsid w:val="00E81E1E"/>
    <w:rsid w:val="00E81FA5"/>
    <w:rsid w:val="00E81FD2"/>
    <w:rsid w:val="00E823D7"/>
    <w:rsid w:val="00E8257D"/>
    <w:rsid w:val="00E829BD"/>
    <w:rsid w:val="00E831A6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353"/>
    <w:rsid w:val="00E86929"/>
    <w:rsid w:val="00E86E6E"/>
    <w:rsid w:val="00E87723"/>
    <w:rsid w:val="00E87A07"/>
    <w:rsid w:val="00E87BD6"/>
    <w:rsid w:val="00E87D54"/>
    <w:rsid w:val="00E90196"/>
    <w:rsid w:val="00E904EC"/>
    <w:rsid w:val="00E90867"/>
    <w:rsid w:val="00E909CE"/>
    <w:rsid w:val="00E909FD"/>
    <w:rsid w:val="00E90C7C"/>
    <w:rsid w:val="00E90E13"/>
    <w:rsid w:val="00E913CA"/>
    <w:rsid w:val="00E9189E"/>
    <w:rsid w:val="00E918B9"/>
    <w:rsid w:val="00E91952"/>
    <w:rsid w:val="00E9235C"/>
    <w:rsid w:val="00E924BD"/>
    <w:rsid w:val="00E927E6"/>
    <w:rsid w:val="00E931A6"/>
    <w:rsid w:val="00E93865"/>
    <w:rsid w:val="00E938F6"/>
    <w:rsid w:val="00E93C4E"/>
    <w:rsid w:val="00E93C7B"/>
    <w:rsid w:val="00E93D2F"/>
    <w:rsid w:val="00E93FEE"/>
    <w:rsid w:val="00E944CF"/>
    <w:rsid w:val="00E94685"/>
    <w:rsid w:val="00E95728"/>
    <w:rsid w:val="00E95806"/>
    <w:rsid w:val="00E95B22"/>
    <w:rsid w:val="00E95C1B"/>
    <w:rsid w:val="00E95F4F"/>
    <w:rsid w:val="00E95FB1"/>
    <w:rsid w:val="00E95FC5"/>
    <w:rsid w:val="00E967D5"/>
    <w:rsid w:val="00E968D9"/>
    <w:rsid w:val="00E96B32"/>
    <w:rsid w:val="00E96C57"/>
    <w:rsid w:val="00E972C1"/>
    <w:rsid w:val="00E97484"/>
    <w:rsid w:val="00E97649"/>
    <w:rsid w:val="00E97865"/>
    <w:rsid w:val="00E97A52"/>
    <w:rsid w:val="00E97C02"/>
    <w:rsid w:val="00E97EFF"/>
    <w:rsid w:val="00EA053D"/>
    <w:rsid w:val="00EA05D9"/>
    <w:rsid w:val="00EA06A3"/>
    <w:rsid w:val="00EA0722"/>
    <w:rsid w:val="00EA088B"/>
    <w:rsid w:val="00EA0983"/>
    <w:rsid w:val="00EA0B26"/>
    <w:rsid w:val="00EA0C4C"/>
    <w:rsid w:val="00EA0D93"/>
    <w:rsid w:val="00EA1707"/>
    <w:rsid w:val="00EA191D"/>
    <w:rsid w:val="00EA1B92"/>
    <w:rsid w:val="00EA1FA8"/>
    <w:rsid w:val="00EA217A"/>
    <w:rsid w:val="00EA223E"/>
    <w:rsid w:val="00EA2E47"/>
    <w:rsid w:val="00EA2FA4"/>
    <w:rsid w:val="00EA32BD"/>
    <w:rsid w:val="00EA34A8"/>
    <w:rsid w:val="00EA378C"/>
    <w:rsid w:val="00EA387C"/>
    <w:rsid w:val="00EA3E64"/>
    <w:rsid w:val="00EA4013"/>
    <w:rsid w:val="00EA42F2"/>
    <w:rsid w:val="00EA452A"/>
    <w:rsid w:val="00EA4B5F"/>
    <w:rsid w:val="00EA533F"/>
    <w:rsid w:val="00EA5366"/>
    <w:rsid w:val="00EA53D5"/>
    <w:rsid w:val="00EA57E3"/>
    <w:rsid w:val="00EA593F"/>
    <w:rsid w:val="00EA5A79"/>
    <w:rsid w:val="00EA5BC9"/>
    <w:rsid w:val="00EA5CFE"/>
    <w:rsid w:val="00EA60C3"/>
    <w:rsid w:val="00EA657B"/>
    <w:rsid w:val="00EA68AB"/>
    <w:rsid w:val="00EA6D3C"/>
    <w:rsid w:val="00EA6D9D"/>
    <w:rsid w:val="00EA6E80"/>
    <w:rsid w:val="00EA77A2"/>
    <w:rsid w:val="00EA7912"/>
    <w:rsid w:val="00EA79D9"/>
    <w:rsid w:val="00EA7D20"/>
    <w:rsid w:val="00EB0533"/>
    <w:rsid w:val="00EB08C6"/>
    <w:rsid w:val="00EB09D2"/>
    <w:rsid w:val="00EB1060"/>
    <w:rsid w:val="00EB155D"/>
    <w:rsid w:val="00EB1728"/>
    <w:rsid w:val="00EB196A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C22"/>
    <w:rsid w:val="00EB3EE9"/>
    <w:rsid w:val="00EB3F38"/>
    <w:rsid w:val="00EB43BB"/>
    <w:rsid w:val="00EB4828"/>
    <w:rsid w:val="00EB4AE6"/>
    <w:rsid w:val="00EB52A2"/>
    <w:rsid w:val="00EB54AD"/>
    <w:rsid w:val="00EB57B2"/>
    <w:rsid w:val="00EB5A2C"/>
    <w:rsid w:val="00EB5D68"/>
    <w:rsid w:val="00EB60B3"/>
    <w:rsid w:val="00EB64CB"/>
    <w:rsid w:val="00EB6F68"/>
    <w:rsid w:val="00EB7017"/>
    <w:rsid w:val="00EB71BF"/>
    <w:rsid w:val="00EB74CC"/>
    <w:rsid w:val="00EB7816"/>
    <w:rsid w:val="00EC0344"/>
    <w:rsid w:val="00EC03C0"/>
    <w:rsid w:val="00EC048D"/>
    <w:rsid w:val="00EC09B5"/>
    <w:rsid w:val="00EC1694"/>
    <w:rsid w:val="00EC1D40"/>
    <w:rsid w:val="00EC1F19"/>
    <w:rsid w:val="00EC1FF1"/>
    <w:rsid w:val="00EC2977"/>
    <w:rsid w:val="00EC2D50"/>
    <w:rsid w:val="00EC2E8F"/>
    <w:rsid w:val="00EC2FE2"/>
    <w:rsid w:val="00EC3235"/>
    <w:rsid w:val="00EC3521"/>
    <w:rsid w:val="00EC3786"/>
    <w:rsid w:val="00EC3BF8"/>
    <w:rsid w:val="00EC5266"/>
    <w:rsid w:val="00EC6250"/>
    <w:rsid w:val="00EC637C"/>
    <w:rsid w:val="00EC63E1"/>
    <w:rsid w:val="00EC6E06"/>
    <w:rsid w:val="00EC721A"/>
    <w:rsid w:val="00EC7546"/>
    <w:rsid w:val="00EC7812"/>
    <w:rsid w:val="00EC7A47"/>
    <w:rsid w:val="00EC7D17"/>
    <w:rsid w:val="00ED006A"/>
    <w:rsid w:val="00ED013A"/>
    <w:rsid w:val="00ED0173"/>
    <w:rsid w:val="00ED0642"/>
    <w:rsid w:val="00ED089A"/>
    <w:rsid w:val="00ED1159"/>
    <w:rsid w:val="00ED163B"/>
    <w:rsid w:val="00ED1ABD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33"/>
    <w:rsid w:val="00ED574A"/>
    <w:rsid w:val="00ED62EC"/>
    <w:rsid w:val="00ED63F6"/>
    <w:rsid w:val="00ED684F"/>
    <w:rsid w:val="00ED6991"/>
    <w:rsid w:val="00ED6EC8"/>
    <w:rsid w:val="00ED7A78"/>
    <w:rsid w:val="00ED7C86"/>
    <w:rsid w:val="00ED7DD4"/>
    <w:rsid w:val="00ED7DEE"/>
    <w:rsid w:val="00ED7F2F"/>
    <w:rsid w:val="00ED7F3A"/>
    <w:rsid w:val="00EE0BE4"/>
    <w:rsid w:val="00EE0D72"/>
    <w:rsid w:val="00EE1320"/>
    <w:rsid w:val="00EE15B2"/>
    <w:rsid w:val="00EE1783"/>
    <w:rsid w:val="00EE17A4"/>
    <w:rsid w:val="00EE1E66"/>
    <w:rsid w:val="00EE1E71"/>
    <w:rsid w:val="00EE20F1"/>
    <w:rsid w:val="00EE246C"/>
    <w:rsid w:val="00EE246D"/>
    <w:rsid w:val="00EE25F2"/>
    <w:rsid w:val="00EE277B"/>
    <w:rsid w:val="00EE2D59"/>
    <w:rsid w:val="00EE2EFF"/>
    <w:rsid w:val="00EE3027"/>
    <w:rsid w:val="00EE304B"/>
    <w:rsid w:val="00EE3574"/>
    <w:rsid w:val="00EE3B9F"/>
    <w:rsid w:val="00EE3D81"/>
    <w:rsid w:val="00EE3F64"/>
    <w:rsid w:val="00EE4313"/>
    <w:rsid w:val="00EE455F"/>
    <w:rsid w:val="00EE47E0"/>
    <w:rsid w:val="00EE4BF1"/>
    <w:rsid w:val="00EE4F1E"/>
    <w:rsid w:val="00EE5231"/>
    <w:rsid w:val="00EE5DD1"/>
    <w:rsid w:val="00EE65C5"/>
    <w:rsid w:val="00EE65E6"/>
    <w:rsid w:val="00EE66D4"/>
    <w:rsid w:val="00EE68B6"/>
    <w:rsid w:val="00EE69EF"/>
    <w:rsid w:val="00EE6B6E"/>
    <w:rsid w:val="00EE6E12"/>
    <w:rsid w:val="00EE7235"/>
    <w:rsid w:val="00EE742B"/>
    <w:rsid w:val="00EE753F"/>
    <w:rsid w:val="00EE78C5"/>
    <w:rsid w:val="00EE78EC"/>
    <w:rsid w:val="00EE7BF5"/>
    <w:rsid w:val="00EE7DF4"/>
    <w:rsid w:val="00EE7FBD"/>
    <w:rsid w:val="00EF0004"/>
    <w:rsid w:val="00EF01AC"/>
    <w:rsid w:val="00EF03CB"/>
    <w:rsid w:val="00EF06C8"/>
    <w:rsid w:val="00EF0743"/>
    <w:rsid w:val="00EF0B2A"/>
    <w:rsid w:val="00EF0C9D"/>
    <w:rsid w:val="00EF0D46"/>
    <w:rsid w:val="00EF1030"/>
    <w:rsid w:val="00EF1783"/>
    <w:rsid w:val="00EF1900"/>
    <w:rsid w:val="00EF1FC0"/>
    <w:rsid w:val="00EF22F3"/>
    <w:rsid w:val="00EF235D"/>
    <w:rsid w:val="00EF23EE"/>
    <w:rsid w:val="00EF2694"/>
    <w:rsid w:val="00EF2F93"/>
    <w:rsid w:val="00EF3109"/>
    <w:rsid w:val="00EF35A0"/>
    <w:rsid w:val="00EF36B2"/>
    <w:rsid w:val="00EF37F4"/>
    <w:rsid w:val="00EF39CC"/>
    <w:rsid w:val="00EF3BF5"/>
    <w:rsid w:val="00EF505A"/>
    <w:rsid w:val="00EF5249"/>
    <w:rsid w:val="00EF58AA"/>
    <w:rsid w:val="00EF610F"/>
    <w:rsid w:val="00EF68E5"/>
    <w:rsid w:val="00EF735C"/>
    <w:rsid w:val="00EF753D"/>
    <w:rsid w:val="00EF7702"/>
    <w:rsid w:val="00EF7E34"/>
    <w:rsid w:val="00EF7FB0"/>
    <w:rsid w:val="00F00CAB"/>
    <w:rsid w:val="00F00DBD"/>
    <w:rsid w:val="00F01015"/>
    <w:rsid w:val="00F013B9"/>
    <w:rsid w:val="00F016B7"/>
    <w:rsid w:val="00F01941"/>
    <w:rsid w:val="00F01D15"/>
    <w:rsid w:val="00F02096"/>
    <w:rsid w:val="00F020AA"/>
    <w:rsid w:val="00F022C3"/>
    <w:rsid w:val="00F0233B"/>
    <w:rsid w:val="00F027FC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38A"/>
    <w:rsid w:val="00F05559"/>
    <w:rsid w:val="00F05D93"/>
    <w:rsid w:val="00F0602C"/>
    <w:rsid w:val="00F06051"/>
    <w:rsid w:val="00F060CE"/>
    <w:rsid w:val="00F067C7"/>
    <w:rsid w:val="00F06A17"/>
    <w:rsid w:val="00F06A32"/>
    <w:rsid w:val="00F06C06"/>
    <w:rsid w:val="00F06C5F"/>
    <w:rsid w:val="00F06E5B"/>
    <w:rsid w:val="00F07425"/>
    <w:rsid w:val="00F07786"/>
    <w:rsid w:val="00F07CB2"/>
    <w:rsid w:val="00F07F94"/>
    <w:rsid w:val="00F1032C"/>
    <w:rsid w:val="00F10846"/>
    <w:rsid w:val="00F10931"/>
    <w:rsid w:val="00F10B99"/>
    <w:rsid w:val="00F10C51"/>
    <w:rsid w:val="00F114AA"/>
    <w:rsid w:val="00F116DB"/>
    <w:rsid w:val="00F11C83"/>
    <w:rsid w:val="00F11FEE"/>
    <w:rsid w:val="00F1201E"/>
    <w:rsid w:val="00F12318"/>
    <w:rsid w:val="00F1259E"/>
    <w:rsid w:val="00F12A46"/>
    <w:rsid w:val="00F131E5"/>
    <w:rsid w:val="00F13C8F"/>
    <w:rsid w:val="00F13E0A"/>
    <w:rsid w:val="00F13F51"/>
    <w:rsid w:val="00F14362"/>
    <w:rsid w:val="00F143A2"/>
    <w:rsid w:val="00F14435"/>
    <w:rsid w:val="00F147DB"/>
    <w:rsid w:val="00F149CF"/>
    <w:rsid w:val="00F150AC"/>
    <w:rsid w:val="00F15451"/>
    <w:rsid w:val="00F161F8"/>
    <w:rsid w:val="00F16581"/>
    <w:rsid w:val="00F16667"/>
    <w:rsid w:val="00F16895"/>
    <w:rsid w:val="00F168DD"/>
    <w:rsid w:val="00F16902"/>
    <w:rsid w:val="00F16969"/>
    <w:rsid w:val="00F16A28"/>
    <w:rsid w:val="00F16A4A"/>
    <w:rsid w:val="00F16D16"/>
    <w:rsid w:val="00F16E45"/>
    <w:rsid w:val="00F17012"/>
    <w:rsid w:val="00F1759B"/>
    <w:rsid w:val="00F17CF8"/>
    <w:rsid w:val="00F2000C"/>
    <w:rsid w:val="00F209D1"/>
    <w:rsid w:val="00F20A4B"/>
    <w:rsid w:val="00F20B0B"/>
    <w:rsid w:val="00F20B3F"/>
    <w:rsid w:val="00F20BC3"/>
    <w:rsid w:val="00F20D66"/>
    <w:rsid w:val="00F20FA5"/>
    <w:rsid w:val="00F2156D"/>
    <w:rsid w:val="00F21A32"/>
    <w:rsid w:val="00F21CD0"/>
    <w:rsid w:val="00F2211B"/>
    <w:rsid w:val="00F2220F"/>
    <w:rsid w:val="00F222C8"/>
    <w:rsid w:val="00F228A4"/>
    <w:rsid w:val="00F230E6"/>
    <w:rsid w:val="00F2327A"/>
    <w:rsid w:val="00F2395F"/>
    <w:rsid w:val="00F23970"/>
    <w:rsid w:val="00F239CD"/>
    <w:rsid w:val="00F23B5F"/>
    <w:rsid w:val="00F23B61"/>
    <w:rsid w:val="00F2408C"/>
    <w:rsid w:val="00F24FDE"/>
    <w:rsid w:val="00F2508D"/>
    <w:rsid w:val="00F250BE"/>
    <w:rsid w:val="00F2536F"/>
    <w:rsid w:val="00F2537F"/>
    <w:rsid w:val="00F25C12"/>
    <w:rsid w:val="00F25CC0"/>
    <w:rsid w:val="00F26164"/>
    <w:rsid w:val="00F27205"/>
    <w:rsid w:val="00F272CC"/>
    <w:rsid w:val="00F27A5F"/>
    <w:rsid w:val="00F27BD0"/>
    <w:rsid w:val="00F27DE6"/>
    <w:rsid w:val="00F27E79"/>
    <w:rsid w:val="00F3042F"/>
    <w:rsid w:val="00F30FB1"/>
    <w:rsid w:val="00F31760"/>
    <w:rsid w:val="00F31F56"/>
    <w:rsid w:val="00F31FCF"/>
    <w:rsid w:val="00F32038"/>
    <w:rsid w:val="00F32442"/>
    <w:rsid w:val="00F327AC"/>
    <w:rsid w:val="00F329A6"/>
    <w:rsid w:val="00F32B73"/>
    <w:rsid w:val="00F32CA7"/>
    <w:rsid w:val="00F32E9B"/>
    <w:rsid w:val="00F330C1"/>
    <w:rsid w:val="00F332E9"/>
    <w:rsid w:val="00F3391C"/>
    <w:rsid w:val="00F33BD5"/>
    <w:rsid w:val="00F33D15"/>
    <w:rsid w:val="00F33F13"/>
    <w:rsid w:val="00F34089"/>
    <w:rsid w:val="00F34355"/>
    <w:rsid w:val="00F3514B"/>
    <w:rsid w:val="00F3533C"/>
    <w:rsid w:val="00F35B43"/>
    <w:rsid w:val="00F35F4B"/>
    <w:rsid w:val="00F3604A"/>
    <w:rsid w:val="00F361C6"/>
    <w:rsid w:val="00F362C6"/>
    <w:rsid w:val="00F36463"/>
    <w:rsid w:val="00F3675B"/>
    <w:rsid w:val="00F36A8A"/>
    <w:rsid w:val="00F36A98"/>
    <w:rsid w:val="00F36E49"/>
    <w:rsid w:val="00F371FE"/>
    <w:rsid w:val="00F37398"/>
    <w:rsid w:val="00F3763D"/>
    <w:rsid w:val="00F37A2B"/>
    <w:rsid w:val="00F4028F"/>
    <w:rsid w:val="00F40478"/>
    <w:rsid w:val="00F405D8"/>
    <w:rsid w:val="00F40EAF"/>
    <w:rsid w:val="00F40F24"/>
    <w:rsid w:val="00F4148A"/>
    <w:rsid w:val="00F41BD0"/>
    <w:rsid w:val="00F41C8B"/>
    <w:rsid w:val="00F4206B"/>
    <w:rsid w:val="00F427BA"/>
    <w:rsid w:val="00F42878"/>
    <w:rsid w:val="00F42A94"/>
    <w:rsid w:val="00F42B71"/>
    <w:rsid w:val="00F430AD"/>
    <w:rsid w:val="00F43615"/>
    <w:rsid w:val="00F43788"/>
    <w:rsid w:val="00F43BEC"/>
    <w:rsid w:val="00F43C30"/>
    <w:rsid w:val="00F43D1A"/>
    <w:rsid w:val="00F44132"/>
    <w:rsid w:val="00F443DA"/>
    <w:rsid w:val="00F448CD"/>
    <w:rsid w:val="00F45C32"/>
    <w:rsid w:val="00F4664B"/>
    <w:rsid w:val="00F47592"/>
    <w:rsid w:val="00F47820"/>
    <w:rsid w:val="00F47842"/>
    <w:rsid w:val="00F479A8"/>
    <w:rsid w:val="00F47ABB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48F"/>
    <w:rsid w:val="00F53A83"/>
    <w:rsid w:val="00F53BE9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7EC"/>
    <w:rsid w:val="00F569E2"/>
    <w:rsid w:val="00F57248"/>
    <w:rsid w:val="00F57CB5"/>
    <w:rsid w:val="00F605AC"/>
    <w:rsid w:val="00F60B01"/>
    <w:rsid w:val="00F6100B"/>
    <w:rsid w:val="00F61217"/>
    <w:rsid w:val="00F61228"/>
    <w:rsid w:val="00F61551"/>
    <w:rsid w:val="00F6168A"/>
    <w:rsid w:val="00F61BEF"/>
    <w:rsid w:val="00F61D52"/>
    <w:rsid w:val="00F61E1E"/>
    <w:rsid w:val="00F61E94"/>
    <w:rsid w:val="00F6233C"/>
    <w:rsid w:val="00F625FD"/>
    <w:rsid w:val="00F62957"/>
    <w:rsid w:val="00F62AA6"/>
    <w:rsid w:val="00F62B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4E1F"/>
    <w:rsid w:val="00F65004"/>
    <w:rsid w:val="00F65351"/>
    <w:rsid w:val="00F65A91"/>
    <w:rsid w:val="00F65F91"/>
    <w:rsid w:val="00F6601E"/>
    <w:rsid w:val="00F6606A"/>
    <w:rsid w:val="00F661D7"/>
    <w:rsid w:val="00F664E9"/>
    <w:rsid w:val="00F66564"/>
    <w:rsid w:val="00F66D23"/>
    <w:rsid w:val="00F67966"/>
    <w:rsid w:val="00F67A08"/>
    <w:rsid w:val="00F67A90"/>
    <w:rsid w:val="00F700E5"/>
    <w:rsid w:val="00F70357"/>
    <w:rsid w:val="00F71243"/>
    <w:rsid w:val="00F712EA"/>
    <w:rsid w:val="00F719D9"/>
    <w:rsid w:val="00F71AE4"/>
    <w:rsid w:val="00F71E72"/>
    <w:rsid w:val="00F72085"/>
    <w:rsid w:val="00F720CB"/>
    <w:rsid w:val="00F723D5"/>
    <w:rsid w:val="00F724AF"/>
    <w:rsid w:val="00F72A44"/>
    <w:rsid w:val="00F73BFC"/>
    <w:rsid w:val="00F73E08"/>
    <w:rsid w:val="00F74A33"/>
    <w:rsid w:val="00F75075"/>
    <w:rsid w:val="00F757D7"/>
    <w:rsid w:val="00F75971"/>
    <w:rsid w:val="00F7602F"/>
    <w:rsid w:val="00F76113"/>
    <w:rsid w:val="00F76903"/>
    <w:rsid w:val="00F76968"/>
    <w:rsid w:val="00F76D7F"/>
    <w:rsid w:val="00F770F1"/>
    <w:rsid w:val="00F7724A"/>
    <w:rsid w:val="00F77291"/>
    <w:rsid w:val="00F77E75"/>
    <w:rsid w:val="00F77E7B"/>
    <w:rsid w:val="00F80096"/>
    <w:rsid w:val="00F81217"/>
    <w:rsid w:val="00F81B1E"/>
    <w:rsid w:val="00F81DEF"/>
    <w:rsid w:val="00F81E28"/>
    <w:rsid w:val="00F82156"/>
    <w:rsid w:val="00F82160"/>
    <w:rsid w:val="00F82388"/>
    <w:rsid w:val="00F82542"/>
    <w:rsid w:val="00F827AA"/>
    <w:rsid w:val="00F8282A"/>
    <w:rsid w:val="00F82B10"/>
    <w:rsid w:val="00F82B1D"/>
    <w:rsid w:val="00F82B68"/>
    <w:rsid w:val="00F82CB2"/>
    <w:rsid w:val="00F82D05"/>
    <w:rsid w:val="00F83482"/>
    <w:rsid w:val="00F835DB"/>
    <w:rsid w:val="00F8387E"/>
    <w:rsid w:val="00F83FB0"/>
    <w:rsid w:val="00F842A4"/>
    <w:rsid w:val="00F8470D"/>
    <w:rsid w:val="00F849B2"/>
    <w:rsid w:val="00F84BA8"/>
    <w:rsid w:val="00F85AA2"/>
    <w:rsid w:val="00F862BE"/>
    <w:rsid w:val="00F86493"/>
    <w:rsid w:val="00F86605"/>
    <w:rsid w:val="00F86BEE"/>
    <w:rsid w:val="00F86FA4"/>
    <w:rsid w:val="00F87494"/>
    <w:rsid w:val="00F87B4E"/>
    <w:rsid w:val="00F87BBE"/>
    <w:rsid w:val="00F9016B"/>
    <w:rsid w:val="00F90429"/>
    <w:rsid w:val="00F9066D"/>
    <w:rsid w:val="00F9143B"/>
    <w:rsid w:val="00F91648"/>
    <w:rsid w:val="00F91721"/>
    <w:rsid w:val="00F918BA"/>
    <w:rsid w:val="00F91B25"/>
    <w:rsid w:val="00F91E52"/>
    <w:rsid w:val="00F91F60"/>
    <w:rsid w:val="00F92098"/>
    <w:rsid w:val="00F92525"/>
    <w:rsid w:val="00F92A58"/>
    <w:rsid w:val="00F93749"/>
    <w:rsid w:val="00F93BA2"/>
    <w:rsid w:val="00F93D5A"/>
    <w:rsid w:val="00F93EA0"/>
    <w:rsid w:val="00F94185"/>
    <w:rsid w:val="00F945A1"/>
    <w:rsid w:val="00F946A0"/>
    <w:rsid w:val="00F948BE"/>
    <w:rsid w:val="00F94912"/>
    <w:rsid w:val="00F94C1B"/>
    <w:rsid w:val="00F94C6C"/>
    <w:rsid w:val="00F94E5D"/>
    <w:rsid w:val="00F952ED"/>
    <w:rsid w:val="00F953E2"/>
    <w:rsid w:val="00F95538"/>
    <w:rsid w:val="00F955AB"/>
    <w:rsid w:val="00F964EB"/>
    <w:rsid w:val="00F96577"/>
    <w:rsid w:val="00F96611"/>
    <w:rsid w:val="00F96788"/>
    <w:rsid w:val="00F96CD9"/>
    <w:rsid w:val="00F96E32"/>
    <w:rsid w:val="00F96F23"/>
    <w:rsid w:val="00F96FE6"/>
    <w:rsid w:val="00F971B6"/>
    <w:rsid w:val="00F97BEA"/>
    <w:rsid w:val="00F97DD8"/>
    <w:rsid w:val="00FA03B5"/>
    <w:rsid w:val="00FA0BAB"/>
    <w:rsid w:val="00FA0DBA"/>
    <w:rsid w:val="00FA0EE8"/>
    <w:rsid w:val="00FA0FFD"/>
    <w:rsid w:val="00FA1075"/>
    <w:rsid w:val="00FA1897"/>
    <w:rsid w:val="00FA21FD"/>
    <w:rsid w:val="00FA2201"/>
    <w:rsid w:val="00FA23B2"/>
    <w:rsid w:val="00FA2B71"/>
    <w:rsid w:val="00FA2C32"/>
    <w:rsid w:val="00FA3867"/>
    <w:rsid w:val="00FA3FA2"/>
    <w:rsid w:val="00FA4058"/>
    <w:rsid w:val="00FA453C"/>
    <w:rsid w:val="00FA47D8"/>
    <w:rsid w:val="00FA4A8D"/>
    <w:rsid w:val="00FA4C6B"/>
    <w:rsid w:val="00FA4ED3"/>
    <w:rsid w:val="00FA514E"/>
    <w:rsid w:val="00FA5261"/>
    <w:rsid w:val="00FA5A07"/>
    <w:rsid w:val="00FA5AC2"/>
    <w:rsid w:val="00FA5D75"/>
    <w:rsid w:val="00FA622E"/>
    <w:rsid w:val="00FA66FF"/>
    <w:rsid w:val="00FA6884"/>
    <w:rsid w:val="00FA6983"/>
    <w:rsid w:val="00FA6EAB"/>
    <w:rsid w:val="00FA74ED"/>
    <w:rsid w:val="00FA75B3"/>
    <w:rsid w:val="00FA7704"/>
    <w:rsid w:val="00FA771D"/>
    <w:rsid w:val="00FA7A07"/>
    <w:rsid w:val="00FA7D07"/>
    <w:rsid w:val="00FB0455"/>
    <w:rsid w:val="00FB0818"/>
    <w:rsid w:val="00FB0F42"/>
    <w:rsid w:val="00FB1414"/>
    <w:rsid w:val="00FB15E6"/>
    <w:rsid w:val="00FB1DC5"/>
    <w:rsid w:val="00FB1E79"/>
    <w:rsid w:val="00FB225A"/>
    <w:rsid w:val="00FB23B4"/>
    <w:rsid w:val="00FB268A"/>
    <w:rsid w:val="00FB2C37"/>
    <w:rsid w:val="00FB2CAB"/>
    <w:rsid w:val="00FB2D7D"/>
    <w:rsid w:val="00FB2F8C"/>
    <w:rsid w:val="00FB312F"/>
    <w:rsid w:val="00FB314A"/>
    <w:rsid w:val="00FB31C1"/>
    <w:rsid w:val="00FB3465"/>
    <w:rsid w:val="00FB3599"/>
    <w:rsid w:val="00FB38A5"/>
    <w:rsid w:val="00FB38A6"/>
    <w:rsid w:val="00FB390B"/>
    <w:rsid w:val="00FB416A"/>
    <w:rsid w:val="00FB4189"/>
    <w:rsid w:val="00FB4C4B"/>
    <w:rsid w:val="00FB4D1F"/>
    <w:rsid w:val="00FB51B2"/>
    <w:rsid w:val="00FB568D"/>
    <w:rsid w:val="00FB57EA"/>
    <w:rsid w:val="00FB5C91"/>
    <w:rsid w:val="00FB67D8"/>
    <w:rsid w:val="00FB6842"/>
    <w:rsid w:val="00FB6A3C"/>
    <w:rsid w:val="00FB6A8D"/>
    <w:rsid w:val="00FB6AEB"/>
    <w:rsid w:val="00FB6B6B"/>
    <w:rsid w:val="00FB6BD8"/>
    <w:rsid w:val="00FB6CC6"/>
    <w:rsid w:val="00FB7618"/>
    <w:rsid w:val="00FB7AEC"/>
    <w:rsid w:val="00FB7B79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1F67"/>
    <w:rsid w:val="00FC2684"/>
    <w:rsid w:val="00FC2E2E"/>
    <w:rsid w:val="00FC3409"/>
    <w:rsid w:val="00FC3737"/>
    <w:rsid w:val="00FC3770"/>
    <w:rsid w:val="00FC38CE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865"/>
    <w:rsid w:val="00FC68AF"/>
    <w:rsid w:val="00FC6CAB"/>
    <w:rsid w:val="00FC70B9"/>
    <w:rsid w:val="00FC70FA"/>
    <w:rsid w:val="00FC74BC"/>
    <w:rsid w:val="00FC7540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AB1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0"/>
    <w:rsid w:val="00FD4B2C"/>
    <w:rsid w:val="00FD4B66"/>
    <w:rsid w:val="00FD5118"/>
    <w:rsid w:val="00FD5159"/>
    <w:rsid w:val="00FD5216"/>
    <w:rsid w:val="00FD53BC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39D"/>
    <w:rsid w:val="00FD7B86"/>
    <w:rsid w:val="00FD7EE3"/>
    <w:rsid w:val="00FE0034"/>
    <w:rsid w:val="00FE0421"/>
    <w:rsid w:val="00FE0A38"/>
    <w:rsid w:val="00FE0AE0"/>
    <w:rsid w:val="00FE100F"/>
    <w:rsid w:val="00FE1401"/>
    <w:rsid w:val="00FE1564"/>
    <w:rsid w:val="00FE1A4C"/>
    <w:rsid w:val="00FE1F0D"/>
    <w:rsid w:val="00FE2019"/>
    <w:rsid w:val="00FE20FB"/>
    <w:rsid w:val="00FE24ED"/>
    <w:rsid w:val="00FE2867"/>
    <w:rsid w:val="00FE2A09"/>
    <w:rsid w:val="00FE2B83"/>
    <w:rsid w:val="00FE2EDF"/>
    <w:rsid w:val="00FE2F06"/>
    <w:rsid w:val="00FE39D1"/>
    <w:rsid w:val="00FE4507"/>
    <w:rsid w:val="00FE492F"/>
    <w:rsid w:val="00FE499E"/>
    <w:rsid w:val="00FE4A65"/>
    <w:rsid w:val="00FE4FF8"/>
    <w:rsid w:val="00FE5858"/>
    <w:rsid w:val="00FE5AF2"/>
    <w:rsid w:val="00FE616A"/>
    <w:rsid w:val="00FE6ED9"/>
    <w:rsid w:val="00FE7356"/>
    <w:rsid w:val="00FE741C"/>
    <w:rsid w:val="00FE74C1"/>
    <w:rsid w:val="00FE7B41"/>
    <w:rsid w:val="00FF0014"/>
    <w:rsid w:val="00FF0ABD"/>
    <w:rsid w:val="00FF0C50"/>
    <w:rsid w:val="00FF0ED4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6B0"/>
    <w:rsid w:val="00FF27A5"/>
    <w:rsid w:val="00FF2AF7"/>
    <w:rsid w:val="00FF331A"/>
    <w:rsid w:val="00FF3BE8"/>
    <w:rsid w:val="00FF41E7"/>
    <w:rsid w:val="00FF420D"/>
    <w:rsid w:val="00FF4F60"/>
    <w:rsid w:val="00FF5400"/>
    <w:rsid w:val="00FF57BA"/>
    <w:rsid w:val="00FF5C22"/>
    <w:rsid w:val="00FF5CF0"/>
    <w:rsid w:val="00FF5E49"/>
    <w:rsid w:val="00FF5F84"/>
    <w:rsid w:val="00FF6013"/>
    <w:rsid w:val="00FF6167"/>
    <w:rsid w:val="00FF6411"/>
    <w:rsid w:val="00FF657D"/>
    <w:rsid w:val="00FF6EA7"/>
    <w:rsid w:val="00FF70C6"/>
    <w:rsid w:val="00FF7407"/>
    <w:rsid w:val="00FF7732"/>
    <w:rsid w:val="00FF7771"/>
    <w:rsid w:val="00FF7A61"/>
    <w:rsid w:val="00FF7BD0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6901BBCD-D977-45A4-9406-D57DF54B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F94B5F-DBDF-4D51-98A8-C19FAE20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32</Pages>
  <Words>7760</Words>
  <Characters>36765</Characters>
  <Application>Microsoft Office Word</Application>
  <DocSecurity>0</DocSecurity>
  <Lines>4033</Lines>
  <Paragraphs>1690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Nattida Teeramongkolsawat (Takk)</cp:lastModifiedBy>
  <cp:revision>6</cp:revision>
  <cp:lastPrinted>2025-08-04T02:23:00Z</cp:lastPrinted>
  <dcterms:created xsi:type="dcterms:W3CDTF">2025-10-27T11:35:00Z</dcterms:created>
  <dcterms:modified xsi:type="dcterms:W3CDTF">2025-11-03T02:59:00Z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