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2A31C" w14:textId="77777777" w:rsidR="00BF17F6" w:rsidRPr="004B1154" w:rsidRDefault="00BF17F6" w:rsidP="00B2039F">
      <w:pPr>
        <w:pStyle w:val="Title"/>
        <w:jc w:val="left"/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</w:pPr>
      <w:r w:rsidRPr="004B1154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>บริษัท คันทรี่ กรุ๊ป ดีเวลลอปเมนท์ จำกัด (มหาชน) และบริษัทย่อย</w:t>
      </w:r>
    </w:p>
    <w:p w14:paraId="28784303" w14:textId="77777777" w:rsidR="00BF17F6" w:rsidRPr="004B1154" w:rsidRDefault="00BF17F6" w:rsidP="00B2039F">
      <w:pPr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</w:pPr>
      <w:r w:rsidRPr="004B1154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>หมายเหตุประกอบงบการเงิน</w:t>
      </w:r>
      <w:r w:rsidR="00185335" w:rsidRPr="004B1154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>แบบ</w:t>
      </w:r>
      <w:r w:rsidR="00E43525" w:rsidRPr="004B1154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>ย่อ</w:t>
      </w:r>
    </w:p>
    <w:p w14:paraId="73F7613A" w14:textId="177870BA" w:rsidR="009B1B21" w:rsidRPr="004B1154" w:rsidRDefault="00513CD5" w:rsidP="00433D72">
      <w:pPr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</w:pPr>
      <w:r w:rsidRPr="004B1154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>สำหรับ</w:t>
      </w:r>
      <w:r w:rsidRPr="004B1154">
        <w:rPr>
          <w:rFonts w:asciiTheme="majorBidi" w:hAnsiTheme="majorBidi" w:cstheme="majorBidi"/>
          <w:b/>
          <w:bCs/>
          <w:snapToGrid w:val="0"/>
          <w:sz w:val="36"/>
          <w:szCs w:val="36"/>
          <w:cs/>
          <w:lang w:val="en-US"/>
        </w:rPr>
        <w:t>งวดสามเดือน</w:t>
      </w:r>
      <w:r w:rsidR="00B31CE0" w:rsidRPr="004B1154">
        <w:rPr>
          <w:rFonts w:asciiTheme="majorBidi" w:hAnsiTheme="majorBidi" w:cstheme="majorBidi" w:hint="cs"/>
          <w:b/>
          <w:bCs/>
          <w:snapToGrid w:val="0"/>
          <w:sz w:val="36"/>
          <w:szCs w:val="36"/>
          <w:cs/>
          <w:lang w:val="en-US"/>
        </w:rPr>
        <w:t>และงวด</w:t>
      </w:r>
      <w:r w:rsidR="00D243EF" w:rsidRPr="004B1154">
        <w:rPr>
          <w:rFonts w:asciiTheme="majorBidi" w:hAnsiTheme="majorBidi" w:cstheme="majorBidi" w:hint="cs"/>
          <w:b/>
          <w:bCs/>
          <w:snapToGrid w:val="0"/>
          <w:sz w:val="36"/>
          <w:szCs w:val="36"/>
          <w:cs/>
          <w:lang w:val="en-US"/>
        </w:rPr>
        <w:t>เ</w:t>
      </w:r>
      <w:r w:rsidR="00B31CE0" w:rsidRPr="004B1154">
        <w:rPr>
          <w:rFonts w:asciiTheme="majorBidi" w:hAnsiTheme="majorBidi" w:cstheme="majorBidi" w:hint="cs"/>
          <w:b/>
          <w:bCs/>
          <w:snapToGrid w:val="0"/>
          <w:sz w:val="36"/>
          <w:szCs w:val="36"/>
          <w:cs/>
          <w:lang w:val="en-US"/>
        </w:rPr>
        <w:t>ก</w:t>
      </w:r>
      <w:r w:rsidR="00D243EF" w:rsidRPr="004B1154">
        <w:rPr>
          <w:rFonts w:asciiTheme="majorBidi" w:hAnsiTheme="majorBidi" w:cstheme="majorBidi" w:hint="cs"/>
          <w:b/>
          <w:bCs/>
          <w:snapToGrid w:val="0"/>
          <w:sz w:val="36"/>
          <w:szCs w:val="36"/>
          <w:cs/>
          <w:lang w:val="en-US"/>
        </w:rPr>
        <w:t>้า</w:t>
      </w:r>
      <w:r w:rsidR="00B31CE0" w:rsidRPr="004B1154">
        <w:rPr>
          <w:rFonts w:asciiTheme="majorBidi" w:hAnsiTheme="majorBidi" w:cstheme="majorBidi" w:hint="cs"/>
          <w:b/>
          <w:bCs/>
          <w:snapToGrid w:val="0"/>
          <w:sz w:val="36"/>
          <w:szCs w:val="36"/>
          <w:cs/>
          <w:lang w:val="en-US"/>
        </w:rPr>
        <w:t>เดือน</w:t>
      </w:r>
      <w:r w:rsidRPr="004B1154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 xml:space="preserve">สิ้นสุดวันที่ </w:t>
      </w:r>
      <w:r w:rsidR="009E3308" w:rsidRPr="009E3308"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  <w:t>30</w:t>
      </w:r>
      <w:r w:rsidRPr="004B1154"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  <w:t xml:space="preserve"> </w:t>
      </w:r>
      <w:r w:rsidR="00D243EF" w:rsidRPr="004B1154">
        <w:rPr>
          <w:rFonts w:asciiTheme="majorBidi" w:hAnsiTheme="majorBidi" w:cstheme="majorBidi" w:hint="cs"/>
          <w:b/>
          <w:bCs/>
          <w:snapToGrid w:val="0"/>
          <w:sz w:val="36"/>
          <w:szCs w:val="36"/>
          <w:cs/>
          <w:lang w:val="en-US"/>
        </w:rPr>
        <w:t>กันยายน</w:t>
      </w:r>
      <w:r w:rsidR="00C74F3A" w:rsidRPr="004B1154">
        <w:rPr>
          <w:rFonts w:asciiTheme="majorBidi" w:hAnsiTheme="majorBidi" w:cstheme="majorBidi"/>
          <w:b/>
          <w:bCs/>
          <w:snapToGrid w:val="0"/>
          <w:sz w:val="36"/>
          <w:szCs w:val="36"/>
          <w:cs/>
          <w:lang w:val="en-US"/>
        </w:rPr>
        <w:t xml:space="preserve"> </w:t>
      </w:r>
      <w:r w:rsidR="009E3308" w:rsidRPr="009E3308"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  <w:t>2568</w:t>
      </w:r>
    </w:p>
    <w:p w14:paraId="281F9BDA" w14:textId="5759DEAC" w:rsidR="004414B1" w:rsidRPr="004B1154" w:rsidRDefault="004414B1" w:rsidP="00433D72">
      <w:pPr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</w:pPr>
      <w:r w:rsidRPr="004B1154"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  <w:t>“</w:t>
      </w:r>
      <w:r w:rsidRPr="004B1154">
        <w:rPr>
          <w:rFonts w:asciiTheme="majorBidi" w:hAnsiTheme="majorBidi" w:cstheme="majorBidi"/>
          <w:b/>
          <w:bCs/>
          <w:snapToGrid w:val="0"/>
          <w:sz w:val="36"/>
          <w:szCs w:val="36"/>
          <w:cs/>
          <w:lang w:val="en-US"/>
        </w:rPr>
        <w:t>ยังไม่ได้ตรวจสอบ”</w:t>
      </w:r>
    </w:p>
    <w:p w14:paraId="7459E2A8" w14:textId="77777777" w:rsidR="00943711" w:rsidRPr="004B1154" w:rsidRDefault="00943711" w:rsidP="00943711">
      <w:pPr>
        <w:pStyle w:val="IndexHeading1"/>
        <w:tabs>
          <w:tab w:val="left" w:pos="1080"/>
        </w:tabs>
        <w:spacing w:before="360" w:after="12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2"/>
          <w:szCs w:val="32"/>
          <w:lang w:val="en-US" w:bidi="th-TH"/>
        </w:rPr>
      </w:pPr>
      <w:r w:rsidRPr="004B1154">
        <w:rPr>
          <w:rFonts w:asciiTheme="majorBidi" w:hAnsiTheme="majorBidi" w:cstheme="majorBidi"/>
          <w:b w:val="0"/>
          <w:bCs/>
          <w:sz w:val="32"/>
          <w:szCs w:val="32"/>
          <w:cs/>
          <w:lang w:bidi="th-TH"/>
        </w:rPr>
        <w:t>หมายเหตุ</w:t>
      </w:r>
      <w:r w:rsidRPr="004B1154">
        <w:rPr>
          <w:rFonts w:asciiTheme="majorBidi" w:hAnsiTheme="majorBidi" w:cstheme="majorBidi"/>
          <w:b w:val="0"/>
          <w:bCs/>
          <w:sz w:val="32"/>
          <w:szCs w:val="32"/>
          <w:lang w:bidi="th-TH"/>
        </w:rPr>
        <w:tab/>
      </w:r>
      <w:r w:rsidRPr="004B1154">
        <w:rPr>
          <w:rFonts w:asciiTheme="majorBidi" w:hAnsiTheme="majorBidi" w:cstheme="majorBidi"/>
          <w:b w:val="0"/>
          <w:bCs/>
          <w:sz w:val="32"/>
          <w:szCs w:val="32"/>
          <w:cs/>
          <w:lang w:bidi="th-TH"/>
        </w:rPr>
        <w:t>สารบัญ</w:t>
      </w:r>
    </w:p>
    <w:p w14:paraId="37593926" w14:textId="77777777" w:rsidR="00943711" w:rsidRPr="004B1154" w:rsidRDefault="00EB768B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bookmarkStart w:id="0" w:name="_Hlk102997912"/>
      <w:r w:rsidRPr="004B1154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กา</w:t>
      </w:r>
      <w:r w:rsidRPr="004B1154">
        <w:rPr>
          <w:rFonts w:asciiTheme="majorBidi" w:hAnsiTheme="majorBidi" w:cstheme="majorBidi"/>
          <w:b w:val="0"/>
          <w:spacing w:val="-6"/>
          <w:sz w:val="32"/>
          <w:szCs w:val="32"/>
          <w:cs/>
          <w:lang w:bidi="th-TH"/>
        </w:rPr>
        <w:t>รดำเนินงานและข้อมูลทั่วไปของบริษัทและบริษัทย่อยและการดำเนินงานต่อเนื่อง</w:t>
      </w:r>
    </w:p>
    <w:bookmarkEnd w:id="0"/>
    <w:p w14:paraId="74F232DB" w14:textId="77777777" w:rsidR="00943711" w:rsidRPr="004B1154" w:rsidRDefault="0094371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4B1154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เกณฑ์การจัดทำและนำเสนองบการเงินระหว่างกาล</w:t>
      </w:r>
      <w:r w:rsidR="00F61AE5" w:rsidRPr="004B1154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รวมและงบการเงินระหว่างกาลเฉพาะกิจการ</w:t>
      </w:r>
    </w:p>
    <w:p w14:paraId="0A95E36A" w14:textId="12768E09" w:rsidR="00943711" w:rsidRPr="004B1154" w:rsidRDefault="0094371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4B1154">
        <w:rPr>
          <w:rFonts w:asciiTheme="majorBidi" w:hAnsiTheme="majorBidi" w:cstheme="majorBidi"/>
          <w:b w:val="0"/>
          <w:snapToGrid w:val="0"/>
          <w:sz w:val="32"/>
          <w:szCs w:val="32"/>
          <w:cs/>
          <w:lang w:bidi="th-TH"/>
        </w:rPr>
        <w:t>นโยบายการบัญชีที่</w:t>
      </w:r>
      <w:r w:rsidR="006D6399" w:rsidRPr="004B1154">
        <w:rPr>
          <w:rFonts w:asciiTheme="majorBidi" w:hAnsiTheme="majorBidi" w:cstheme="majorBidi"/>
          <w:b w:val="0"/>
          <w:snapToGrid w:val="0"/>
          <w:sz w:val="32"/>
          <w:szCs w:val="32"/>
          <w:cs/>
          <w:lang w:bidi="th-TH"/>
        </w:rPr>
        <w:t>มีสาระ</w:t>
      </w:r>
      <w:r w:rsidRPr="004B1154">
        <w:rPr>
          <w:rFonts w:asciiTheme="majorBidi" w:hAnsiTheme="majorBidi" w:cstheme="majorBidi"/>
          <w:b w:val="0"/>
          <w:snapToGrid w:val="0"/>
          <w:sz w:val="32"/>
          <w:szCs w:val="32"/>
          <w:cs/>
          <w:lang w:bidi="th-TH"/>
        </w:rPr>
        <w:t>สำคัญ</w:t>
      </w:r>
    </w:p>
    <w:p w14:paraId="334203B2" w14:textId="77777777" w:rsidR="00943711" w:rsidRPr="004B1154" w:rsidRDefault="0094371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4B1154">
        <w:rPr>
          <w:rFonts w:asciiTheme="majorBidi" w:hAnsiTheme="majorBidi" w:cstheme="majorBidi"/>
          <w:b w:val="0"/>
          <w:snapToGrid w:val="0"/>
          <w:sz w:val="32"/>
          <w:szCs w:val="32"/>
          <w:cs/>
          <w:lang w:val="en-US" w:bidi="th-TH"/>
        </w:rPr>
        <w:t>การเปิดเผย</w:t>
      </w:r>
      <w:r w:rsidRPr="004B1154">
        <w:rPr>
          <w:rFonts w:asciiTheme="majorBidi" w:hAnsiTheme="majorBidi" w:cstheme="majorBidi"/>
          <w:b w:val="0"/>
          <w:snapToGrid w:val="0"/>
          <w:sz w:val="32"/>
          <w:szCs w:val="32"/>
          <w:cs/>
          <w:lang w:bidi="th-TH"/>
        </w:rPr>
        <w:t>ข้อมูลเพิ่มเติมเกี่ยวกับกระแสเงินสด</w:t>
      </w:r>
    </w:p>
    <w:p w14:paraId="06948142" w14:textId="77777777" w:rsidR="00943711" w:rsidRPr="004B1154" w:rsidRDefault="0094371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4B1154">
        <w:rPr>
          <w:rFonts w:asciiTheme="majorBidi" w:hAnsiTheme="majorBidi" w:cstheme="majorBidi"/>
          <w:b w:val="0"/>
          <w:snapToGrid w:val="0"/>
          <w:sz w:val="32"/>
          <w:szCs w:val="32"/>
          <w:cs/>
          <w:lang w:bidi="th-TH"/>
        </w:rPr>
        <w:t>เงินสดและรายการเทียบเท่าเงินสด</w:t>
      </w:r>
    </w:p>
    <w:p w14:paraId="0A2F804B" w14:textId="23363712" w:rsidR="00943711" w:rsidRPr="004B1154" w:rsidRDefault="0094371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4B1154">
        <w:rPr>
          <w:rFonts w:asciiTheme="majorBidi" w:hAnsiTheme="majorBidi" w:cstheme="majorBidi"/>
          <w:b w:val="0"/>
          <w:snapToGrid w:val="0"/>
          <w:sz w:val="32"/>
          <w:szCs w:val="32"/>
          <w:cs/>
          <w:lang w:val="en-US" w:bidi="th-TH"/>
        </w:rPr>
        <w:t>ลูกห</w:t>
      </w:r>
      <w:r w:rsidR="00194553" w:rsidRPr="004B1154">
        <w:rPr>
          <w:rFonts w:asciiTheme="majorBidi" w:hAnsiTheme="majorBidi" w:cstheme="majorBidi"/>
          <w:b w:val="0"/>
          <w:snapToGrid w:val="0"/>
          <w:sz w:val="32"/>
          <w:szCs w:val="32"/>
          <w:cs/>
          <w:lang w:val="en-US" w:bidi="th-TH"/>
        </w:rPr>
        <w:t>นี้การค้าและลูกหนี้</w:t>
      </w:r>
      <w:r w:rsidR="00E32D08">
        <w:rPr>
          <w:rFonts w:asciiTheme="majorBidi" w:hAnsiTheme="majorBidi" w:cstheme="majorBidi" w:hint="cs"/>
          <w:b w:val="0"/>
          <w:snapToGrid w:val="0"/>
          <w:sz w:val="32"/>
          <w:szCs w:val="32"/>
          <w:cs/>
          <w:lang w:val="en-US" w:bidi="th-TH"/>
        </w:rPr>
        <w:t>อื่น</w:t>
      </w:r>
    </w:p>
    <w:p w14:paraId="5B598361" w14:textId="77777777" w:rsidR="00943711" w:rsidRPr="004B1154" w:rsidRDefault="0094371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4B1154">
        <w:rPr>
          <w:rFonts w:asciiTheme="majorBidi" w:hAnsiTheme="majorBidi" w:cstheme="majorBidi"/>
          <w:b w:val="0"/>
          <w:snapToGrid w:val="0"/>
          <w:sz w:val="32"/>
          <w:szCs w:val="32"/>
          <w:cs/>
          <w:lang w:val="en-US" w:bidi="th-TH"/>
        </w:rPr>
        <w:t>ต้นทุนของสัญญา</w:t>
      </w:r>
    </w:p>
    <w:p w14:paraId="1411FAAE" w14:textId="77777777" w:rsidR="00943711" w:rsidRPr="004B1154" w:rsidRDefault="0094371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4B1154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ที่ดินและต้นทุนโครงการระหว่างก่อสร้างและสาธารณูปโภค</w:t>
      </w:r>
    </w:p>
    <w:p w14:paraId="10CAA1E8" w14:textId="77777777" w:rsidR="00943711" w:rsidRPr="004B1154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4B1154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สินทรัพย์ทางการเงินไม่หมุนเวียนอื่น</w:t>
      </w:r>
    </w:p>
    <w:p w14:paraId="48B1F9B4" w14:textId="77777777" w:rsidR="00943711" w:rsidRPr="004B1154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4B1154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อสังหาริมทรัพย์เพื่อการลงทุน</w:t>
      </w:r>
    </w:p>
    <w:p w14:paraId="6EC53F9C" w14:textId="18103E66" w:rsidR="009A0C3A" w:rsidRPr="004B1154" w:rsidRDefault="009A0C3A" w:rsidP="0C25001B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4B1154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ที่ดิน อาคาร</w:t>
      </w:r>
      <w:r w:rsidR="09407F4D" w:rsidRPr="004B1154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 xml:space="preserve"> </w:t>
      </w:r>
      <w:r w:rsidRPr="004B1154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และอุปกรณ์</w:t>
      </w:r>
    </w:p>
    <w:p w14:paraId="20263FFB" w14:textId="77777777" w:rsidR="00943711" w:rsidRPr="004B1154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4B1154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เจ้าหนี้การค้าและเจ้าหนี้หมุนเวียนอื่น</w:t>
      </w:r>
    </w:p>
    <w:p w14:paraId="767140D8" w14:textId="77777777" w:rsidR="00943711" w:rsidRPr="004B1154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4B1154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เงินกู้ยืมระยะสั้น</w:t>
      </w:r>
    </w:p>
    <w:p w14:paraId="71D1954D" w14:textId="77777777" w:rsidR="00943711" w:rsidRPr="004B1154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4B1154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ตั๋วแลกเงิน</w:t>
      </w:r>
    </w:p>
    <w:p w14:paraId="1059AE7A" w14:textId="77777777" w:rsidR="00943711" w:rsidRPr="004B1154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4B1154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เจ้าหนี้ค่าก่อสร้าง</w:t>
      </w:r>
    </w:p>
    <w:p w14:paraId="5B872967" w14:textId="77777777" w:rsidR="00943711" w:rsidRPr="004B1154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4B1154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หนี้สินตามสัญญาเช่า</w:t>
      </w:r>
    </w:p>
    <w:p w14:paraId="6B4C3F43" w14:textId="77777777" w:rsidR="00943711" w:rsidRPr="004B1154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4B1154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หุ้นกู้</w:t>
      </w:r>
    </w:p>
    <w:p w14:paraId="6723EE4A" w14:textId="2B84A63F" w:rsidR="00943711" w:rsidRPr="00C04730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4B1154">
        <w:rPr>
          <w:rFonts w:asciiTheme="majorBidi" w:hAnsiTheme="majorBidi" w:cstheme="majorBidi"/>
          <w:sz w:val="32"/>
          <w:szCs w:val="32"/>
          <w:cs/>
          <w:lang w:bidi="th-TH"/>
        </w:rPr>
        <w:t>ทุนเรือนหุ้น</w:t>
      </w:r>
    </w:p>
    <w:p w14:paraId="244473D1" w14:textId="77777777" w:rsidR="009E3308" w:rsidRPr="002B4D05" w:rsidRDefault="009E3308" w:rsidP="009E3308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2B4D05">
        <w:rPr>
          <w:rFonts w:asciiTheme="majorBidi" w:hAnsiTheme="majorBidi" w:cstheme="majorBidi"/>
          <w:sz w:val="32"/>
          <w:szCs w:val="32"/>
          <w:cs/>
          <w:lang w:bidi="th-TH"/>
        </w:rPr>
        <w:t>รายได้อื่น</w:t>
      </w:r>
    </w:p>
    <w:p w14:paraId="711BED4B" w14:textId="77777777" w:rsidR="009E3308" w:rsidRPr="002B4D05" w:rsidRDefault="009E3308" w:rsidP="009E3308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  <w:rtl/>
          <w:cs/>
        </w:rPr>
      </w:pPr>
      <w:r w:rsidRPr="002B4D05">
        <w:rPr>
          <w:rFonts w:asciiTheme="majorBidi" w:hAnsiTheme="majorBidi" w:cstheme="majorBidi"/>
          <w:sz w:val="32"/>
          <w:szCs w:val="32"/>
          <w:cs/>
          <w:lang w:bidi="th-TH"/>
        </w:rPr>
        <w:t>ค่าตอบแทนกรรมการและผู้บริหาร</w:t>
      </w:r>
    </w:p>
    <w:p w14:paraId="576B4451" w14:textId="77777777" w:rsidR="009E3308" w:rsidRPr="002B4D05" w:rsidRDefault="009E3308" w:rsidP="009E3308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2B4D05">
        <w:rPr>
          <w:rFonts w:asciiTheme="majorBidi" w:hAnsiTheme="majorBidi" w:cstheme="majorBidi"/>
          <w:sz w:val="32"/>
          <w:szCs w:val="32"/>
          <w:cs/>
          <w:lang w:bidi="th-TH"/>
        </w:rPr>
        <w:t>รายการบัญชีกับบุคคลหรือกิจการที่เกี่ยวข้องกัน</w:t>
      </w:r>
    </w:p>
    <w:p w14:paraId="4928AAD2" w14:textId="77777777" w:rsidR="009E3308" w:rsidRPr="002B4D05" w:rsidRDefault="009E3308" w:rsidP="009E3308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2B4D05">
        <w:rPr>
          <w:rFonts w:asciiTheme="majorBidi" w:hAnsiTheme="majorBidi" w:cstheme="majorBidi"/>
          <w:sz w:val="32"/>
          <w:szCs w:val="32"/>
          <w:cs/>
          <w:lang w:bidi="th-TH"/>
        </w:rPr>
        <w:t>การเสนอข้อมูลทางการเงินจำแนกตามส่วนงาน</w:t>
      </w:r>
    </w:p>
    <w:p w14:paraId="3E83FCE6" w14:textId="382E1A7F" w:rsidR="00C04730" w:rsidRDefault="009E3308" w:rsidP="009E3308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  <w:lang w:bidi="th-TH"/>
        </w:rPr>
      </w:pPr>
      <w:r w:rsidRPr="002B4D05">
        <w:rPr>
          <w:rFonts w:asciiTheme="majorBidi" w:hAnsiTheme="majorBidi" w:cstheme="majorBidi"/>
          <w:sz w:val="32"/>
          <w:szCs w:val="32"/>
          <w:cs/>
          <w:lang w:bidi="th-TH"/>
        </w:rPr>
        <w:t>ภาระผูกพันและหนี้สินที่อาจเกิดขึ้น</w:t>
      </w:r>
    </w:p>
    <w:p w14:paraId="278A7A2D" w14:textId="77777777" w:rsidR="009E3308" w:rsidRDefault="009E3308">
      <w:pPr>
        <w:overflowPunct/>
        <w:autoSpaceDE/>
        <w:autoSpaceDN/>
        <w:adjustRightInd/>
        <w:textAlignment w:val="auto"/>
        <w:rPr>
          <w:rFonts w:asciiTheme="majorBidi" w:eastAsia="Times New Roman" w:hAnsiTheme="majorBidi" w:cstheme="majorBidi"/>
          <w:b/>
          <w:lang w:val="en-GB"/>
        </w:rPr>
      </w:pPr>
      <w:r>
        <w:rPr>
          <w:rFonts w:asciiTheme="majorBidi" w:eastAsia="Times New Roman" w:hAnsiTheme="majorBidi" w:cstheme="majorBidi"/>
          <w:lang w:val="en-GB"/>
        </w:rPr>
        <w:br w:type="page"/>
      </w:r>
    </w:p>
    <w:p w14:paraId="56FB8B63" w14:textId="58C20D70" w:rsidR="00C04730" w:rsidRPr="004B1154" w:rsidRDefault="00C04730" w:rsidP="00C04730">
      <w:pPr>
        <w:pStyle w:val="Title"/>
        <w:jc w:val="left"/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</w:pPr>
      <w:r w:rsidRPr="004B1154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lastRenderedPageBreak/>
        <w:t>บริษัท คันทรี่ กรุ๊ป ดีเวลลอปเมนท์ จำกัด (มหาชน) และบริษัทย่อย</w:t>
      </w:r>
    </w:p>
    <w:p w14:paraId="0B1F32DB" w14:textId="77777777" w:rsidR="00C04730" w:rsidRPr="00C04730" w:rsidRDefault="00C04730" w:rsidP="00C04730">
      <w:pPr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</w:pPr>
      <w:r w:rsidRPr="00C04730">
        <w:rPr>
          <w:rFonts w:asciiTheme="majorBidi" w:hAnsiTheme="majorBidi" w:cstheme="majorBidi" w:hint="cs"/>
          <w:b/>
          <w:bCs/>
          <w:snapToGrid w:val="0"/>
          <w:sz w:val="36"/>
          <w:szCs w:val="36"/>
          <w:cs/>
        </w:rPr>
        <w:t>หมายเหตุประกอบงบการเงิน</w:t>
      </w:r>
      <w:r w:rsidRPr="00C04730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>แบบย่อ</w:t>
      </w:r>
    </w:p>
    <w:p w14:paraId="46EE9F86" w14:textId="65E10069" w:rsidR="00C04730" w:rsidRPr="00C04730" w:rsidRDefault="00C04730" w:rsidP="00C04730">
      <w:pPr>
        <w:rPr>
          <w:rFonts w:asciiTheme="majorBidi" w:hAnsiTheme="majorBidi" w:cstheme="majorBidi"/>
          <w:b/>
          <w:bCs/>
          <w:snapToGrid w:val="0"/>
          <w:sz w:val="36"/>
          <w:szCs w:val="36"/>
        </w:rPr>
      </w:pPr>
      <w:r w:rsidRPr="00C04730">
        <w:rPr>
          <w:rFonts w:asciiTheme="majorBidi" w:hAnsiTheme="majorBidi" w:cstheme="majorBidi" w:hint="cs"/>
          <w:b/>
          <w:bCs/>
          <w:snapToGrid w:val="0"/>
          <w:sz w:val="36"/>
          <w:szCs w:val="36"/>
          <w:cs/>
        </w:rPr>
        <w:t>สำหรับ</w:t>
      </w:r>
      <w:r w:rsidRPr="00C04730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>งวดสามเดือน</w:t>
      </w:r>
      <w:r w:rsidRPr="00C04730">
        <w:rPr>
          <w:rFonts w:asciiTheme="majorBidi" w:hAnsiTheme="majorBidi" w:cstheme="majorBidi" w:hint="cs"/>
          <w:b/>
          <w:bCs/>
          <w:snapToGrid w:val="0"/>
          <w:sz w:val="36"/>
          <w:szCs w:val="36"/>
          <w:cs/>
        </w:rPr>
        <w:t>และงวดเก้าเดือน</w:t>
      </w:r>
      <w:r w:rsidRPr="00C04730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 xml:space="preserve">สิ้นสุดวันที่ </w:t>
      </w:r>
      <w:r w:rsidR="009E3308" w:rsidRPr="009E3308"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  <w:t>30</w:t>
      </w:r>
      <w:r w:rsidRPr="00C04730">
        <w:rPr>
          <w:rFonts w:asciiTheme="majorBidi" w:hAnsiTheme="majorBidi" w:cstheme="majorBidi"/>
          <w:b/>
          <w:bCs/>
          <w:snapToGrid w:val="0"/>
          <w:sz w:val="36"/>
          <w:szCs w:val="36"/>
        </w:rPr>
        <w:t xml:space="preserve"> </w:t>
      </w:r>
      <w:r w:rsidRPr="00C04730">
        <w:rPr>
          <w:rFonts w:asciiTheme="majorBidi" w:hAnsiTheme="majorBidi" w:cstheme="majorBidi" w:hint="cs"/>
          <w:b/>
          <w:bCs/>
          <w:snapToGrid w:val="0"/>
          <w:sz w:val="36"/>
          <w:szCs w:val="36"/>
          <w:cs/>
        </w:rPr>
        <w:t>กันยายน</w:t>
      </w:r>
      <w:r w:rsidRPr="00C04730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 xml:space="preserve"> </w:t>
      </w:r>
      <w:r w:rsidR="009E3308" w:rsidRPr="009E3308"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  <w:t>2568</w:t>
      </w:r>
    </w:p>
    <w:p w14:paraId="4B6AB8B6" w14:textId="77777777" w:rsidR="00C04730" w:rsidRPr="00C04730" w:rsidRDefault="00C04730" w:rsidP="00C04730">
      <w:pPr>
        <w:rPr>
          <w:rFonts w:asciiTheme="majorBidi" w:hAnsiTheme="majorBidi" w:cstheme="majorBidi"/>
          <w:b/>
          <w:bCs/>
          <w:snapToGrid w:val="0"/>
          <w:sz w:val="36"/>
          <w:szCs w:val="36"/>
        </w:rPr>
      </w:pPr>
      <w:r w:rsidRPr="00C04730">
        <w:rPr>
          <w:rFonts w:asciiTheme="majorBidi" w:hAnsiTheme="majorBidi" w:cstheme="majorBidi"/>
          <w:b/>
          <w:bCs/>
          <w:snapToGrid w:val="0"/>
          <w:sz w:val="36"/>
          <w:szCs w:val="36"/>
        </w:rPr>
        <w:t>“</w:t>
      </w:r>
      <w:r w:rsidRPr="00C04730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>ยังไม่ได้ตรวจสอบ”</w:t>
      </w:r>
    </w:p>
    <w:p w14:paraId="583D0092" w14:textId="77777777" w:rsidR="00C04730" w:rsidRPr="004B1154" w:rsidRDefault="00C04730" w:rsidP="00C04730">
      <w:pPr>
        <w:pStyle w:val="IndexHeading1"/>
        <w:tabs>
          <w:tab w:val="left" w:pos="1080"/>
        </w:tabs>
        <w:spacing w:before="360" w:after="120" w:line="240" w:lineRule="auto"/>
        <w:outlineLvl w:val="0"/>
        <w:rPr>
          <w:rFonts w:asciiTheme="majorBidi" w:hAnsiTheme="majorBidi" w:cstheme="majorBidi"/>
          <w:b w:val="0"/>
          <w:bCs/>
          <w:sz w:val="32"/>
          <w:szCs w:val="32"/>
          <w:lang w:val="en-US" w:bidi="th-TH"/>
        </w:rPr>
      </w:pPr>
      <w:r w:rsidRPr="004B1154">
        <w:rPr>
          <w:rFonts w:asciiTheme="majorBidi" w:hAnsiTheme="majorBidi" w:cstheme="majorBidi"/>
          <w:b w:val="0"/>
          <w:bCs/>
          <w:sz w:val="32"/>
          <w:szCs w:val="32"/>
          <w:cs/>
          <w:lang w:bidi="th-TH"/>
        </w:rPr>
        <w:t>หมายเหตุ</w:t>
      </w:r>
      <w:r w:rsidRPr="004B1154">
        <w:rPr>
          <w:rFonts w:asciiTheme="majorBidi" w:hAnsiTheme="majorBidi" w:cstheme="majorBidi"/>
          <w:b w:val="0"/>
          <w:bCs/>
          <w:sz w:val="32"/>
          <w:szCs w:val="32"/>
          <w:lang w:bidi="th-TH"/>
        </w:rPr>
        <w:tab/>
      </w:r>
      <w:r w:rsidRPr="004B1154">
        <w:rPr>
          <w:rFonts w:asciiTheme="majorBidi" w:hAnsiTheme="majorBidi" w:cstheme="majorBidi"/>
          <w:b w:val="0"/>
          <w:bCs/>
          <w:sz w:val="32"/>
          <w:szCs w:val="32"/>
          <w:cs/>
          <w:lang w:bidi="th-TH"/>
        </w:rPr>
        <w:t>สารบัญ</w:t>
      </w:r>
    </w:p>
    <w:p w14:paraId="3D9A9D3A" w14:textId="77777777" w:rsidR="00C04730" w:rsidRPr="002B4D05" w:rsidRDefault="00C04730" w:rsidP="00C04730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2B4D05">
        <w:rPr>
          <w:rFonts w:asciiTheme="majorBidi" w:hAnsiTheme="majorBidi" w:cstheme="majorBidi"/>
          <w:sz w:val="32"/>
          <w:szCs w:val="32"/>
          <w:cs/>
          <w:lang w:bidi="th-TH"/>
        </w:rPr>
        <w:t>คดีฟ้องร้อง</w:t>
      </w:r>
    </w:p>
    <w:p w14:paraId="6F8E9E2C" w14:textId="77777777" w:rsidR="00C04730" w:rsidRPr="002B4D05" w:rsidRDefault="00C04730" w:rsidP="00C04730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2B4D05">
        <w:rPr>
          <w:rFonts w:asciiTheme="majorBidi" w:hAnsiTheme="majorBidi" w:cstheme="majorBidi"/>
          <w:sz w:val="32"/>
          <w:szCs w:val="32"/>
          <w:cs/>
          <w:lang w:bidi="th-TH"/>
        </w:rPr>
        <w:t>การเปิดเผยข้อมูลเกี่ยวกับเครื่องมือทางการเงิน</w:t>
      </w:r>
    </w:p>
    <w:p w14:paraId="4D56F199" w14:textId="77777777" w:rsidR="00C04730" w:rsidRPr="002B4D05" w:rsidRDefault="00C04730" w:rsidP="00C04730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2B4D05">
        <w:rPr>
          <w:rFonts w:asciiTheme="majorBidi" w:hAnsiTheme="majorBidi" w:cstheme="majorBidi"/>
          <w:sz w:val="32"/>
          <w:szCs w:val="32"/>
          <w:cs/>
          <w:lang w:bidi="th-TH"/>
        </w:rPr>
        <w:t>เหตุการณ์ภายหลังรอบระยะเวลารายงาน</w:t>
      </w:r>
    </w:p>
    <w:p w14:paraId="1B7F5EEA" w14:textId="77777777" w:rsidR="00C04730" w:rsidRDefault="00C04730" w:rsidP="00C04730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2B4D05">
        <w:rPr>
          <w:rFonts w:asciiTheme="majorBidi" w:hAnsiTheme="majorBidi" w:cstheme="majorBidi"/>
          <w:sz w:val="32"/>
          <w:szCs w:val="32"/>
          <w:cs/>
          <w:lang w:bidi="th-TH"/>
        </w:rPr>
        <w:t>การอนุมัติงบการเงินระหว่างกาล</w:t>
      </w:r>
    </w:p>
    <w:p w14:paraId="1BC58D8A" w14:textId="067DC6D3" w:rsidR="00C04730" w:rsidRDefault="00C04730">
      <w:pPr>
        <w:overflowPunct/>
        <w:autoSpaceDE/>
        <w:autoSpaceDN/>
        <w:adjustRightInd/>
        <w:textAlignment w:val="auto"/>
        <w:rPr>
          <w:rFonts w:asciiTheme="majorBidi" w:eastAsia="Times New Roman" w:hAnsiTheme="majorBidi" w:cstheme="majorBidi"/>
          <w:b/>
          <w:lang w:val="en-GB" w:bidi="ar-SA"/>
        </w:rPr>
      </w:pPr>
    </w:p>
    <w:p w14:paraId="109167B6" w14:textId="77777777" w:rsidR="007A471E" w:rsidRPr="004B1154" w:rsidRDefault="007A471E" w:rsidP="007A471E">
      <w:pPr>
        <w:pStyle w:val="IndexHeading1"/>
        <w:tabs>
          <w:tab w:val="left" w:pos="1080"/>
        </w:tabs>
        <w:spacing w:after="0" w:line="240" w:lineRule="auto"/>
        <w:outlineLvl w:val="0"/>
        <w:rPr>
          <w:rFonts w:asciiTheme="majorBidi" w:hAnsiTheme="majorBidi" w:cstheme="majorBidi"/>
          <w:sz w:val="32"/>
          <w:szCs w:val="32"/>
        </w:rPr>
        <w:sectPr w:rsidR="007A471E" w:rsidRPr="004B1154" w:rsidSect="00AC777F">
          <w:headerReference w:type="default" r:id="rId11"/>
          <w:footerReference w:type="even" r:id="rId12"/>
          <w:headerReference w:type="first" r:id="rId13"/>
          <w:pgSz w:w="11909" w:h="16834" w:code="9"/>
          <w:pgMar w:top="1440" w:right="1224" w:bottom="720" w:left="1440" w:header="864" w:footer="432" w:gutter="0"/>
          <w:pgNumType w:start="2"/>
          <w:cols w:space="720"/>
          <w:titlePg/>
        </w:sectPr>
      </w:pPr>
    </w:p>
    <w:p w14:paraId="4212FAED" w14:textId="77777777" w:rsidR="00157205" w:rsidRPr="004B1154" w:rsidRDefault="00157205" w:rsidP="00157205">
      <w:pPr>
        <w:pStyle w:val="Title"/>
        <w:ind w:left="3330" w:hanging="3330"/>
        <w:jc w:val="left"/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</w:pPr>
      <w:r w:rsidRPr="004B1154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lastRenderedPageBreak/>
        <w:t>บริษัท คันทรี่ กรุ๊ป ดีเวลลอปเมนท์ จำกัด (มหาชน) และบริษัทย่อย</w:t>
      </w:r>
    </w:p>
    <w:p w14:paraId="6D3121FF" w14:textId="77777777" w:rsidR="00157205" w:rsidRPr="004B1154" w:rsidRDefault="00157205" w:rsidP="00157205">
      <w:pPr>
        <w:pStyle w:val="Title"/>
        <w:ind w:left="3330" w:hanging="3330"/>
        <w:jc w:val="left"/>
        <w:rPr>
          <w:rFonts w:asciiTheme="majorBidi" w:hAnsiTheme="majorBidi" w:cstheme="majorBidi"/>
          <w:b w:val="0"/>
          <w:bCs/>
          <w:snapToGrid w:val="0"/>
          <w:sz w:val="36"/>
          <w:szCs w:val="36"/>
          <w:cs/>
        </w:rPr>
      </w:pPr>
      <w:r w:rsidRPr="004B1154">
        <w:rPr>
          <w:rFonts w:asciiTheme="majorBidi" w:hAnsiTheme="majorBidi" w:cstheme="majorBidi"/>
          <w:b w:val="0"/>
          <w:bCs/>
          <w:snapToGrid w:val="0"/>
          <w:sz w:val="36"/>
          <w:szCs w:val="36"/>
          <w:cs/>
        </w:rPr>
        <w:t>หมายเหตุประกอบงบการเงินแบบย่อ</w:t>
      </w:r>
    </w:p>
    <w:p w14:paraId="10F233EB" w14:textId="4FE56FFE" w:rsidR="007F451D" w:rsidRPr="004B1154" w:rsidRDefault="009A0F17" w:rsidP="007F451D">
      <w:pPr>
        <w:pStyle w:val="Title"/>
        <w:ind w:left="3330" w:hanging="3330"/>
        <w:jc w:val="left"/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</w:pPr>
      <w:r w:rsidRPr="004B1154">
        <w:rPr>
          <w:rFonts w:ascii="Angsana New" w:hAnsi="Angsana New" w:cs="Angsana New"/>
          <w:bCs/>
          <w:snapToGrid w:val="0"/>
          <w:sz w:val="36"/>
          <w:szCs w:val="36"/>
          <w:cs/>
        </w:rPr>
        <w:t>สำหรับ</w:t>
      </w:r>
      <w:r w:rsidRPr="004B1154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>งวดสามเดือน</w:t>
      </w:r>
      <w:r w:rsidRPr="004B1154">
        <w:rPr>
          <w:rFonts w:ascii="Angsana New" w:hAnsi="Angsana New" w:cs="Angsana New" w:hint="cs"/>
          <w:bCs/>
          <w:snapToGrid w:val="0"/>
          <w:sz w:val="36"/>
          <w:szCs w:val="36"/>
          <w:cs/>
          <w:lang w:val="en-US"/>
        </w:rPr>
        <w:t>และงวด</w:t>
      </w:r>
      <w:r w:rsidR="00D243EF" w:rsidRPr="004B1154">
        <w:rPr>
          <w:rFonts w:ascii="Angsana New" w:hAnsi="Angsana New" w:cs="Angsana New" w:hint="cs"/>
          <w:bCs/>
          <w:snapToGrid w:val="0"/>
          <w:sz w:val="36"/>
          <w:szCs w:val="36"/>
          <w:cs/>
          <w:lang w:val="en-US"/>
        </w:rPr>
        <w:t>เ</w:t>
      </w:r>
      <w:r w:rsidRPr="004B1154">
        <w:rPr>
          <w:rFonts w:ascii="Angsana New" w:hAnsi="Angsana New" w:cs="Angsana New" w:hint="cs"/>
          <w:bCs/>
          <w:snapToGrid w:val="0"/>
          <w:sz w:val="36"/>
          <w:szCs w:val="36"/>
          <w:cs/>
          <w:lang w:val="en-US"/>
        </w:rPr>
        <w:t>ก</w:t>
      </w:r>
      <w:r w:rsidR="00D243EF" w:rsidRPr="004B1154">
        <w:rPr>
          <w:rFonts w:ascii="Angsana New" w:hAnsi="Angsana New" w:cs="Angsana New" w:hint="cs"/>
          <w:bCs/>
          <w:snapToGrid w:val="0"/>
          <w:sz w:val="36"/>
          <w:szCs w:val="36"/>
          <w:cs/>
          <w:lang w:val="en-US"/>
        </w:rPr>
        <w:t>้า</w:t>
      </w:r>
      <w:r w:rsidRPr="004B1154">
        <w:rPr>
          <w:rFonts w:ascii="Angsana New" w:hAnsi="Angsana New" w:cs="Angsana New" w:hint="cs"/>
          <w:bCs/>
          <w:snapToGrid w:val="0"/>
          <w:sz w:val="36"/>
          <w:szCs w:val="36"/>
          <w:cs/>
          <w:lang w:val="en-US"/>
        </w:rPr>
        <w:t>เดือน</w:t>
      </w:r>
      <w:r w:rsidRPr="004B1154">
        <w:rPr>
          <w:rFonts w:ascii="Angsana New" w:hAnsi="Angsana New" w:cs="Angsana New"/>
          <w:bCs/>
          <w:snapToGrid w:val="0"/>
          <w:sz w:val="36"/>
          <w:szCs w:val="36"/>
          <w:cs/>
        </w:rPr>
        <w:t xml:space="preserve">สิ้นสุดวันที่ </w:t>
      </w:r>
      <w:r w:rsidR="009E3308" w:rsidRPr="009E3308">
        <w:rPr>
          <w:rFonts w:ascii="Angsana New" w:hAnsi="Angsana New" w:cs="Angsana New"/>
          <w:bCs/>
          <w:snapToGrid w:val="0"/>
          <w:sz w:val="36"/>
          <w:szCs w:val="36"/>
          <w:lang w:val="en-US"/>
        </w:rPr>
        <w:t>30</w:t>
      </w:r>
      <w:r w:rsidRPr="004B1154">
        <w:rPr>
          <w:rFonts w:ascii="Angsana New" w:hAnsi="Angsana New" w:cs="Angsana New"/>
          <w:bCs/>
          <w:snapToGrid w:val="0"/>
          <w:sz w:val="36"/>
          <w:szCs w:val="36"/>
          <w:lang w:val="en-US"/>
        </w:rPr>
        <w:t xml:space="preserve"> </w:t>
      </w:r>
      <w:r w:rsidR="00D243EF" w:rsidRPr="004B1154">
        <w:rPr>
          <w:rFonts w:ascii="Angsana New" w:hAnsi="Angsana New" w:cs="Angsana New" w:hint="cs"/>
          <w:bCs/>
          <w:snapToGrid w:val="0"/>
          <w:sz w:val="36"/>
          <w:szCs w:val="36"/>
          <w:cs/>
          <w:lang w:val="en-US"/>
        </w:rPr>
        <w:t>กันยายน</w:t>
      </w:r>
      <w:r w:rsidRPr="004B1154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 xml:space="preserve"> </w:t>
      </w:r>
      <w:r w:rsidR="009E3308" w:rsidRPr="009E3308">
        <w:rPr>
          <w:rFonts w:ascii="Angsana New" w:hAnsi="Angsana New" w:cs="Angsana New"/>
          <w:bCs/>
          <w:snapToGrid w:val="0"/>
          <w:sz w:val="36"/>
          <w:szCs w:val="36"/>
          <w:lang w:val="en-US"/>
        </w:rPr>
        <w:t>2568</w:t>
      </w:r>
    </w:p>
    <w:p w14:paraId="11DB8D94" w14:textId="51B6998B" w:rsidR="004414B1" w:rsidRPr="004B1154" w:rsidRDefault="004414B1" w:rsidP="007F451D">
      <w:pPr>
        <w:pStyle w:val="Title"/>
        <w:ind w:left="3330" w:hanging="3330"/>
        <w:jc w:val="left"/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</w:pPr>
      <w:r w:rsidRPr="004B1154"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  <w:t>“</w:t>
      </w:r>
      <w:r w:rsidRPr="004B1154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>ยังไม่ได้ตรวจสอบ”</w:t>
      </w:r>
    </w:p>
    <w:p w14:paraId="42F46593" w14:textId="4A6BE201" w:rsidR="007169E3" w:rsidRPr="004B1154" w:rsidRDefault="009E3308" w:rsidP="00FB6573">
      <w:pPr>
        <w:spacing w:before="360"/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9E3308">
        <w:rPr>
          <w:rFonts w:asciiTheme="majorBidi" w:hAnsiTheme="majorBidi" w:cstheme="majorBidi"/>
          <w:b/>
          <w:bCs/>
          <w:snapToGrid w:val="0"/>
          <w:lang w:val="en-US"/>
        </w:rPr>
        <w:t>1</w:t>
      </w:r>
      <w:r w:rsidR="007169E3" w:rsidRPr="004B1154">
        <w:rPr>
          <w:rFonts w:asciiTheme="majorBidi" w:hAnsiTheme="majorBidi" w:cstheme="majorBidi"/>
          <w:b/>
          <w:bCs/>
          <w:snapToGrid w:val="0"/>
          <w:cs/>
        </w:rPr>
        <w:t>.</w:t>
      </w:r>
      <w:r w:rsidR="00B15D63" w:rsidRPr="004B1154">
        <w:rPr>
          <w:rFonts w:asciiTheme="majorBidi" w:hAnsiTheme="majorBidi" w:cstheme="majorBidi"/>
          <w:b/>
          <w:bCs/>
          <w:snapToGrid w:val="0"/>
          <w:cs/>
        </w:rPr>
        <w:tab/>
      </w:r>
      <w:r w:rsidR="007F6790" w:rsidRPr="004B1154">
        <w:rPr>
          <w:rFonts w:asciiTheme="majorBidi" w:hAnsiTheme="majorBidi" w:cstheme="majorBidi"/>
          <w:b/>
          <w:bCs/>
          <w:snapToGrid w:val="0"/>
          <w:cs/>
        </w:rPr>
        <w:t>การดำเนินงานและข้อมูลทั่วไปของบริษัทและบริษัทย่อยและการดำเนินงานต่อเนื่อง</w:t>
      </w:r>
    </w:p>
    <w:p w14:paraId="34E98701" w14:textId="26E2C0A0" w:rsidR="008E02D3" w:rsidRPr="004B1154" w:rsidRDefault="009E3308" w:rsidP="00B2039F">
      <w:pPr>
        <w:ind w:left="1260" w:hanging="720"/>
        <w:jc w:val="thaiDistribute"/>
        <w:rPr>
          <w:rFonts w:asciiTheme="majorBidi" w:hAnsiTheme="majorBidi" w:cstheme="majorBidi"/>
          <w:snapToGrid w:val="0"/>
          <w:lang w:val="en-US"/>
        </w:rPr>
      </w:pPr>
      <w:r w:rsidRPr="009E3308">
        <w:rPr>
          <w:rFonts w:asciiTheme="majorBidi" w:hAnsiTheme="majorBidi" w:cstheme="majorBidi"/>
          <w:snapToGrid w:val="0"/>
          <w:lang w:val="en-US"/>
        </w:rPr>
        <w:t>1</w:t>
      </w:r>
      <w:r w:rsidR="00B26D70" w:rsidRPr="004B1154">
        <w:rPr>
          <w:rFonts w:asciiTheme="majorBidi" w:hAnsiTheme="majorBidi" w:cstheme="majorBidi"/>
          <w:snapToGrid w:val="0"/>
          <w:cs/>
        </w:rPr>
        <w:t>.</w:t>
      </w:r>
      <w:r w:rsidRPr="009E3308">
        <w:rPr>
          <w:rFonts w:asciiTheme="majorBidi" w:hAnsiTheme="majorBidi" w:cstheme="majorBidi"/>
          <w:snapToGrid w:val="0"/>
          <w:lang w:val="en-US"/>
        </w:rPr>
        <w:t>1</w:t>
      </w:r>
      <w:r w:rsidR="007169E3" w:rsidRPr="004B1154">
        <w:rPr>
          <w:rFonts w:asciiTheme="majorBidi" w:hAnsiTheme="majorBidi" w:cstheme="majorBidi"/>
          <w:snapToGrid w:val="0"/>
          <w:cs/>
        </w:rPr>
        <w:t xml:space="preserve"> </w:t>
      </w:r>
      <w:r w:rsidR="00B15D63" w:rsidRPr="004B1154">
        <w:rPr>
          <w:rFonts w:asciiTheme="majorBidi" w:hAnsiTheme="majorBidi" w:cstheme="majorBidi"/>
          <w:snapToGrid w:val="0"/>
          <w:cs/>
        </w:rPr>
        <w:tab/>
      </w:r>
      <w:r w:rsidR="0052459F" w:rsidRPr="004B1154">
        <w:rPr>
          <w:rFonts w:asciiTheme="majorBidi" w:hAnsiTheme="majorBidi" w:cstheme="majorBidi"/>
          <w:snapToGrid w:val="0"/>
          <w:cs/>
        </w:rPr>
        <w:t>ข้อมูลทั่วไปและ</w:t>
      </w:r>
      <w:r w:rsidR="007169E3" w:rsidRPr="004B1154">
        <w:rPr>
          <w:rFonts w:asciiTheme="majorBidi" w:hAnsiTheme="majorBidi" w:cstheme="majorBidi"/>
          <w:snapToGrid w:val="0"/>
          <w:cs/>
        </w:rPr>
        <w:t>การ</w:t>
      </w:r>
      <w:r w:rsidR="00B52E3F" w:rsidRPr="004B1154">
        <w:rPr>
          <w:rFonts w:asciiTheme="majorBidi" w:hAnsiTheme="majorBidi" w:cstheme="majorBidi"/>
          <w:snapToGrid w:val="0"/>
          <w:cs/>
        </w:rPr>
        <w:t>ดำเนินงาน</w:t>
      </w:r>
      <w:r w:rsidR="007169E3" w:rsidRPr="004B1154">
        <w:rPr>
          <w:rFonts w:asciiTheme="majorBidi" w:hAnsiTheme="majorBidi" w:cstheme="majorBidi"/>
          <w:snapToGrid w:val="0"/>
          <w:cs/>
        </w:rPr>
        <w:t>ของบริษัท</w:t>
      </w:r>
    </w:p>
    <w:p w14:paraId="7DECF997" w14:textId="6B85FF5D" w:rsidR="00B26D70" w:rsidRPr="004B1154" w:rsidRDefault="00B26D70" w:rsidP="00B26D70">
      <w:pPr>
        <w:ind w:left="1267"/>
        <w:jc w:val="thaiDistribute"/>
        <w:rPr>
          <w:rFonts w:asciiTheme="majorBidi" w:hAnsiTheme="majorBidi" w:cstheme="majorBidi"/>
          <w:snapToGrid w:val="0"/>
          <w:cs/>
        </w:rPr>
      </w:pPr>
      <w:r w:rsidRPr="004B1154">
        <w:rPr>
          <w:rFonts w:asciiTheme="majorBidi" w:hAnsiTheme="majorBidi" w:cstheme="majorBidi"/>
          <w:snapToGrid w:val="0"/>
          <w:spacing w:val="10"/>
          <w:cs/>
        </w:rPr>
        <w:t xml:space="preserve">บริษัท </w:t>
      </w:r>
      <w:r w:rsidRPr="004B1154">
        <w:rPr>
          <w:rFonts w:asciiTheme="majorBidi" w:hAnsiTheme="majorBidi" w:cstheme="majorBidi"/>
          <w:snapToGrid w:val="0"/>
          <w:spacing w:val="10"/>
          <w:cs/>
          <w:lang w:val="en-US"/>
        </w:rPr>
        <w:t>คันทรี่ กรุ๊ป ดีเวลลอปเมนท์</w:t>
      </w:r>
      <w:r w:rsidRPr="004B1154">
        <w:rPr>
          <w:rFonts w:asciiTheme="majorBidi" w:hAnsiTheme="majorBidi" w:cstheme="majorBidi"/>
          <w:bCs/>
          <w:snapToGrid w:val="0"/>
          <w:spacing w:val="10"/>
          <w:cs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10"/>
          <w:cs/>
        </w:rPr>
        <w:t>จำกัด (มหาชน) (“บริษัท”) เป็นบริษัทที่จดทะเบียน</w:t>
      </w:r>
      <w:r w:rsidRPr="004B1154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ในประเทศไทย เมื่อวันที่ </w:t>
      </w:r>
      <w:r w:rsidR="009E3308" w:rsidRPr="009E3308">
        <w:rPr>
          <w:rFonts w:asciiTheme="majorBidi" w:hAnsiTheme="majorBidi" w:cstheme="majorBidi"/>
          <w:snapToGrid w:val="0"/>
          <w:spacing w:val="4"/>
          <w:lang w:val="en-US"/>
        </w:rPr>
        <w:t>29</w:t>
      </w:r>
      <w:r w:rsidRPr="004B1154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มีนาคม </w:t>
      </w:r>
      <w:r w:rsidR="009E3308" w:rsidRPr="009E3308">
        <w:rPr>
          <w:rFonts w:asciiTheme="majorBidi" w:hAnsiTheme="majorBidi" w:cstheme="majorBidi"/>
          <w:snapToGrid w:val="0"/>
          <w:spacing w:val="4"/>
          <w:lang w:val="en-US"/>
        </w:rPr>
        <w:t>2538</w:t>
      </w:r>
      <w:r w:rsidRPr="004B1154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ต่อมาบริษัทได้จดทะเบียนแปลงสภาพเป็น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 xml:space="preserve">บริษัทมหาชนจำกัด เมื่อวันที่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7</w:t>
      </w:r>
      <w:r w:rsidRPr="004B1154">
        <w:rPr>
          <w:rFonts w:asciiTheme="majorBidi" w:hAnsiTheme="majorBidi" w:cstheme="majorBidi"/>
          <w:snapToGrid w:val="0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 xml:space="preserve">พฤษภาคม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2540</w:t>
      </w:r>
      <w:r w:rsidRPr="004B1154">
        <w:rPr>
          <w:rFonts w:asciiTheme="majorBidi" w:hAnsiTheme="majorBidi" w:cstheme="majorBidi"/>
          <w:snapToGrid w:val="0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 xml:space="preserve">และได้เข้าเป็นบริษัทจดทะเบียนในตลาดหลักทรัพย์ </w:t>
      </w:r>
      <w:r w:rsidRPr="004B1154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เอ็ม เอ ไอ เมื่อวันที่ </w:t>
      </w:r>
      <w:r w:rsidR="009E3308" w:rsidRPr="009E3308">
        <w:rPr>
          <w:rFonts w:asciiTheme="majorBidi" w:hAnsiTheme="majorBidi" w:cstheme="majorBidi"/>
          <w:snapToGrid w:val="0"/>
          <w:spacing w:val="4"/>
          <w:lang w:val="en-US"/>
        </w:rPr>
        <w:t>25</w:t>
      </w:r>
      <w:r w:rsidRPr="004B1154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มิถุนายน </w:t>
      </w:r>
      <w:r w:rsidR="009E3308" w:rsidRPr="009E3308">
        <w:rPr>
          <w:rFonts w:asciiTheme="majorBidi" w:hAnsiTheme="majorBidi" w:cstheme="majorBidi"/>
          <w:snapToGrid w:val="0"/>
          <w:spacing w:val="4"/>
          <w:lang w:val="en-US"/>
        </w:rPr>
        <w:t>2550</w:t>
      </w:r>
      <w:r w:rsidRPr="004B1154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4"/>
          <w:cs/>
          <w:lang w:val="en-US"/>
        </w:rPr>
        <w:t>และได้เข้าเป็นบริษัทจดทะเบียนในตลาดหลักทรัพย์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 xml:space="preserve">แห่งประเทศไทย </w:t>
      </w:r>
      <w:r w:rsidRPr="004B1154">
        <w:rPr>
          <w:rFonts w:asciiTheme="majorBidi" w:hAnsiTheme="majorBidi" w:cstheme="majorBidi"/>
          <w:snapToGrid w:val="0"/>
          <w:lang w:val="en-US"/>
        </w:rPr>
        <w:t xml:space="preserve">(SET) 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 xml:space="preserve">เมื่อวันที่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30</w:t>
      </w:r>
      <w:r w:rsidRPr="004B1154">
        <w:rPr>
          <w:rFonts w:asciiTheme="majorBidi" w:hAnsiTheme="majorBidi" w:cstheme="majorBidi"/>
          <w:snapToGrid w:val="0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 xml:space="preserve">กันยายน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2557</w:t>
      </w:r>
      <w:r w:rsidRPr="004B1154">
        <w:rPr>
          <w:rFonts w:asciiTheme="majorBidi" w:hAnsiTheme="majorBidi" w:cstheme="majorBidi"/>
          <w:snapToGrid w:val="0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 xml:space="preserve">สำนักงานใหญ่ของบริษัท ตั้งอยู่เลขที่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898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4"/>
          <w:cs/>
          <w:lang w:val="en-US"/>
        </w:rPr>
        <w:t>อาคารเพลินจิตทาวเวอร์ ชั้นที่</w:t>
      </w:r>
      <w:r w:rsidR="00884FAF" w:rsidRPr="004B1154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="009E3308" w:rsidRPr="009E3308">
        <w:rPr>
          <w:rFonts w:asciiTheme="majorBidi" w:hAnsiTheme="majorBidi" w:cstheme="majorBidi"/>
          <w:snapToGrid w:val="0"/>
          <w:spacing w:val="4"/>
          <w:lang w:val="en-US"/>
        </w:rPr>
        <w:t>20</w:t>
      </w:r>
      <w:r w:rsidRPr="004B1154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ถนนเพลินจิต แขวงลุมพินี เขตปทุมวัน กรุงเทพมหานคร </w:t>
      </w:r>
      <w:r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ธุรกิจหลักของบริษัท</w:t>
      </w:r>
      <w:r w:rsidR="00007B97">
        <w:rPr>
          <w:rFonts w:asciiTheme="majorBidi" w:hAnsiTheme="majorBidi" w:cstheme="majorBidi" w:hint="cs"/>
          <w:snapToGrid w:val="0"/>
          <w:spacing w:val="-4"/>
          <w:cs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คือ</w:t>
      </w:r>
      <w:r w:rsidR="00007B97">
        <w:rPr>
          <w:rFonts w:asciiTheme="majorBidi" w:hAnsiTheme="majorBidi" w:cstheme="majorBidi" w:hint="cs"/>
          <w:snapToGrid w:val="0"/>
          <w:spacing w:val="-4"/>
          <w:cs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การถือหุ้นในบริษัทอื่น (</w:t>
      </w:r>
      <w:r w:rsidR="00CC571F" w:rsidRPr="004B1154">
        <w:rPr>
          <w:rFonts w:asciiTheme="majorBidi" w:hAnsiTheme="majorBidi" w:cstheme="majorBidi"/>
          <w:snapToGrid w:val="0"/>
          <w:spacing w:val="-4"/>
          <w:lang w:val="en-US"/>
        </w:rPr>
        <w:t>Holding</w:t>
      </w:r>
      <w:r w:rsidR="00CC571F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4"/>
          <w:lang w:val="en-US"/>
        </w:rPr>
        <w:t>Company)</w:t>
      </w:r>
      <w:r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และ</w:t>
      </w:r>
      <w:r w:rsidR="006B780D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ประกอบ</w:t>
      </w:r>
      <w:r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ธุรกิจอสังหาริมทรัพย์</w:t>
      </w:r>
    </w:p>
    <w:p w14:paraId="073019F5" w14:textId="586144AB" w:rsidR="0055183B" w:rsidRPr="004B1154" w:rsidRDefault="009E3308" w:rsidP="0066524F">
      <w:pPr>
        <w:spacing w:before="200"/>
        <w:ind w:left="1267" w:hanging="720"/>
        <w:jc w:val="thaiDistribute"/>
        <w:rPr>
          <w:rFonts w:asciiTheme="majorBidi" w:hAnsiTheme="majorBidi" w:cstheme="majorBidi"/>
          <w:b/>
          <w:snapToGrid w:val="0"/>
          <w:lang w:val="en-US"/>
        </w:rPr>
      </w:pPr>
      <w:r w:rsidRPr="009E3308">
        <w:rPr>
          <w:rFonts w:asciiTheme="majorBidi" w:hAnsiTheme="majorBidi" w:cstheme="majorBidi"/>
          <w:bCs/>
          <w:snapToGrid w:val="0"/>
          <w:lang w:val="en-US"/>
        </w:rPr>
        <w:t>1</w:t>
      </w:r>
      <w:r w:rsidR="0055183B" w:rsidRPr="004B1154">
        <w:rPr>
          <w:rFonts w:asciiTheme="majorBidi" w:hAnsiTheme="majorBidi" w:cstheme="majorBidi"/>
          <w:bCs/>
          <w:snapToGrid w:val="0"/>
          <w:lang w:val="en-US"/>
        </w:rPr>
        <w:t>.</w:t>
      </w:r>
      <w:r w:rsidRPr="009E3308">
        <w:rPr>
          <w:rFonts w:asciiTheme="majorBidi" w:hAnsiTheme="majorBidi" w:cstheme="majorBidi"/>
          <w:bCs/>
          <w:snapToGrid w:val="0"/>
          <w:lang w:val="en-US"/>
        </w:rPr>
        <w:t>2</w:t>
      </w:r>
      <w:r w:rsidR="0055183B" w:rsidRPr="004B1154">
        <w:rPr>
          <w:rFonts w:asciiTheme="majorBidi" w:hAnsiTheme="majorBidi" w:cstheme="majorBidi"/>
          <w:b/>
          <w:snapToGrid w:val="0"/>
          <w:cs/>
        </w:rPr>
        <w:tab/>
        <w:t>ข้อมูลทั่วไปและการดำเนินงานของบริษัทย่อย</w:t>
      </w:r>
    </w:p>
    <w:p w14:paraId="5B608878" w14:textId="09E2F438" w:rsidR="0004306E" w:rsidRPr="004B1154" w:rsidRDefault="009E3308" w:rsidP="0066524F">
      <w:pPr>
        <w:spacing w:after="200"/>
        <w:ind w:left="2160" w:hanging="893"/>
        <w:jc w:val="thaiDistribute"/>
        <w:rPr>
          <w:rFonts w:asciiTheme="majorBidi" w:hAnsiTheme="majorBidi" w:cstheme="majorBidi"/>
          <w:snapToGrid w:val="0"/>
          <w:cs/>
          <w:lang w:val="en-US"/>
        </w:rPr>
      </w:pPr>
      <w:r w:rsidRPr="009E3308">
        <w:rPr>
          <w:rFonts w:asciiTheme="majorBidi" w:hAnsiTheme="majorBidi" w:cstheme="majorBidi"/>
          <w:snapToGrid w:val="0"/>
          <w:lang w:val="en-US"/>
        </w:rPr>
        <w:t>1</w:t>
      </w:r>
      <w:r w:rsidR="0004306E" w:rsidRPr="004B1154">
        <w:rPr>
          <w:rFonts w:asciiTheme="majorBidi" w:hAnsiTheme="majorBidi" w:cstheme="majorBidi"/>
          <w:snapToGrid w:val="0"/>
          <w:lang w:val="en-US"/>
        </w:rPr>
        <w:t>.</w:t>
      </w:r>
      <w:r w:rsidRPr="009E3308">
        <w:rPr>
          <w:rFonts w:asciiTheme="majorBidi" w:hAnsiTheme="majorBidi" w:cstheme="majorBidi"/>
          <w:snapToGrid w:val="0"/>
          <w:lang w:val="en-US"/>
        </w:rPr>
        <w:t>2</w:t>
      </w:r>
      <w:r w:rsidR="0004306E" w:rsidRPr="004B1154">
        <w:rPr>
          <w:rFonts w:asciiTheme="majorBidi" w:hAnsiTheme="majorBidi" w:cstheme="majorBidi"/>
          <w:snapToGrid w:val="0"/>
          <w:lang w:val="en-US"/>
        </w:rPr>
        <w:t>.</w:t>
      </w:r>
      <w:r w:rsidRPr="009E3308">
        <w:rPr>
          <w:rFonts w:asciiTheme="majorBidi" w:hAnsiTheme="majorBidi" w:cstheme="majorBidi"/>
          <w:snapToGrid w:val="0"/>
          <w:lang w:val="en-US"/>
        </w:rPr>
        <w:t>1</w:t>
      </w:r>
      <w:r w:rsidR="0004306E" w:rsidRPr="004B1154">
        <w:rPr>
          <w:rFonts w:asciiTheme="majorBidi" w:hAnsiTheme="majorBidi" w:cstheme="majorBidi"/>
          <w:snapToGrid w:val="0"/>
          <w:lang w:val="en-US"/>
        </w:rPr>
        <w:tab/>
      </w:r>
      <w:r w:rsidR="0004306E" w:rsidRPr="004B1154">
        <w:rPr>
          <w:rFonts w:asciiTheme="majorBidi" w:hAnsiTheme="majorBidi" w:cstheme="majorBidi"/>
          <w:snapToGrid w:val="0"/>
          <w:cs/>
        </w:rPr>
        <w:t xml:space="preserve">บริษัท </w:t>
      </w:r>
      <w:r w:rsidR="0004306E" w:rsidRPr="004B1154">
        <w:rPr>
          <w:rFonts w:asciiTheme="majorBidi" w:hAnsiTheme="majorBidi" w:cstheme="majorBidi"/>
          <w:snapToGrid w:val="0"/>
          <w:shd w:val="clear" w:color="auto" w:fill="FFFFFF"/>
          <w:cs/>
        </w:rPr>
        <w:t>แลนด์</w:t>
      </w:r>
      <w:r w:rsidR="0004306E" w:rsidRPr="004B1154">
        <w:rPr>
          <w:rFonts w:asciiTheme="majorBidi" w:hAnsiTheme="majorBidi" w:cstheme="majorBidi"/>
          <w:snapToGrid w:val="0"/>
          <w:cs/>
        </w:rPr>
        <w:t>มาร์ค โฮลดิ้งส์</w:t>
      </w:r>
      <w:r w:rsidR="0004306E" w:rsidRPr="004B1154">
        <w:rPr>
          <w:rFonts w:asciiTheme="majorBidi" w:hAnsiTheme="majorBidi" w:cstheme="majorBidi"/>
          <w:b/>
          <w:bCs/>
          <w:snapToGrid w:val="0"/>
          <w:cs/>
        </w:rPr>
        <w:t xml:space="preserve"> </w:t>
      </w:r>
      <w:r w:rsidR="0004306E" w:rsidRPr="004B1154">
        <w:rPr>
          <w:rFonts w:asciiTheme="majorBidi" w:hAnsiTheme="majorBidi" w:cstheme="majorBidi"/>
          <w:snapToGrid w:val="0"/>
          <w:cs/>
        </w:rPr>
        <w:t>จำกัด เป็นบริษัทที่จดทะเบียนในประเทศไทย เมื่อวันที่</w:t>
      </w:r>
      <w:r w:rsidR="0004306E" w:rsidRPr="004B1154">
        <w:rPr>
          <w:rFonts w:asciiTheme="majorBidi" w:hAnsiTheme="majorBidi" w:cstheme="majorBidi"/>
          <w:snapToGrid w:val="0"/>
          <w:spacing w:val="-6"/>
          <w:cs/>
        </w:rPr>
        <w:t xml:space="preserve"> </w:t>
      </w:r>
      <w:r w:rsidRPr="009E3308">
        <w:rPr>
          <w:rFonts w:asciiTheme="majorBidi" w:hAnsiTheme="majorBidi" w:cstheme="majorBidi"/>
          <w:snapToGrid w:val="0"/>
          <w:spacing w:val="-6"/>
          <w:lang w:val="en-US"/>
        </w:rPr>
        <w:t>5</w:t>
      </w:r>
      <w:r w:rsidR="0004306E" w:rsidRPr="004B1154">
        <w:rPr>
          <w:rFonts w:asciiTheme="majorBidi" w:hAnsiTheme="majorBidi" w:cstheme="majorBidi"/>
          <w:snapToGrid w:val="0"/>
          <w:spacing w:val="-6"/>
          <w:cs/>
        </w:rPr>
        <w:t xml:space="preserve"> กรกฎาคม </w:t>
      </w:r>
      <w:r w:rsidRPr="009E3308">
        <w:rPr>
          <w:rFonts w:asciiTheme="majorBidi" w:hAnsiTheme="majorBidi" w:cstheme="majorBidi"/>
          <w:snapToGrid w:val="0"/>
          <w:spacing w:val="-6"/>
          <w:lang w:val="en-US"/>
        </w:rPr>
        <w:t>2556</w:t>
      </w:r>
      <w:r w:rsidR="0004306E" w:rsidRPr="004B1154">
        <w:rPr>
          <w:rFonts w:asciiTheme="majorBidi" w:hAnsiTheme="majorBidi" w:cstheme="majorBidi"/>
          <w:snapToGrid w:val="0"/>
          <w:spacing w:val="-6"/>
          <w:cs/>
        </w:rPr>
        <w:t xml:space="preserve"> </w:t>
      </w:r>
      <w:r w:rsidR="0004306E"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โดยมีสำนักงานใหญ่ตั้งอยู่เลขที่ </w:t>
      </w:r>
      <w:r w:rsidRPr="009E3308">
        <w:rPr>
          <w:rFonts w:asciiTheme="majorBidi" w:hAnsiTheme="majorBidi" w:cstheme="majorBidi"/>
          <w:snapToGrid w:val="0"/>
          <w:spacing w:val="-6"/>
          <w:lang w:val="en-US"/>
        </w:rPr>
        <w:t>898</w:t>
      </w:r>
      <w:r w:rsidR="0004306E"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อาคารเพลินจิตทาวเวอร์</w:t>
      </w:r>
      <w:r w:rsidR="0004306E" w:rsidRPr="004B1154">
        <w:rPr>
          <w:rFonts w:asciiTheme="majorBidi" w:hAnsiTheme="majorBidi" w:cstheme="majorBidi"/>
          <w:snapToGrid w:val="0"/>
          <w:cs/>
          <w:lang w:val="en-US"/>
        </w:rPr>
        <w:t xml:space="preserve"> ชั้นที่ </w:t>
      </w:r>
      <w:r w:rsidRPr="009E3308">
        <w:rPr>
          <w:rFonts w:asciiTheme="majorBidi" w:hAnsiTheme="majorBidi" w:cstheme="majorBidi"/>
          <w:snapToGrid w:val="0"/>
          <w:lang w:val="en-US"/>
        </w:rPr>
        <w:t>20</w:t>
      </w:r>
      <w:r w:rsidR="0004306E" w:rsidRPr="004B1154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04306E" w:rsidRPr="004B1154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ถนนเพลินจิต แขวงลุมพินี เขตปทุมวัน กรุงเทพมหานคร </w:t>
      </w:r>
      <w:r w:rsidR="0004306E" w:rsidRPr="004B1154">
        <w:rPr>
          <w:rFonts w:asciiTheme="majorBidi" w:hAnsiTheme="majorBidi" w:cstheme="majorBidi"/>
          <w:snapToGrid w:val="0"/>
          <w:spacing w:val="-10"/>
          <w:cs/>
        </w:rPr>
        <w:t>เพื่อประกอบธุรกิจซื้อขาย ให้เช่า</w:t>
      </w:r>
      <w:r w:rsidR="0004306E" w:rsidRPr="004B1154">
        <w:rPr>
          <w:rFonts w:asciiTheme="majorBidi" w:hAnsiTheme="majorBidi" w:cstheme="majorBidi"/>
          <w:snapToGrid w:val="0"/>
          <w:cs/>
        </w:rPr>
        <w:t xml:space="preserve"> </w:t>
      </w:r>
      <w:r w:rsidR="0004306E" w:rsidRPr="004B1154">
        <w:rPr>
          <w:rFonts w:asciiTheme="majorBidi" w:hAnsiTheme="majorBidi" w:cstheme="majorBidi"/>
          <w:snapToGrid w:val="0"/>
          <w:spacing w:val="-4"/>
          <w:cs/>
        </w:rPr>
        <w:t xml:space="preserve">และดำเนินงานด้านอสังหาริมทรัพย์ และการถือหุ้นในบริษัทอื่น </w:t>
      </w:r>
      <w:r w:rsidR="0004306E" w:rsidRPr="004B1154">
        <w:rPr>
          <w:rFonts w:asciiTheme="majorBidi" w:hAnsiTheme="majorBidi" w:cstheme="majorBidi"/>
          <w:snapToGrid w:val="0"/>
          <w:spacing w:val="-4"/>
          <w:lang w:val="en-US"/>
        </w:rPr>
        <w:t>(Holding Company)</w:t>
      </w:r>
      <w:r w:rsidR="00622910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="00CB09FE"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เมื่อวันที่ </w:t>
      </w:r>
      <w:r w:rsidRPr="009E3308">
        <w:rPr>
          <w:rFonts w:asciiTheme="majorBidi" w:hAnsiTheme="majorBidi" w:cstheme="majorBidi"/>
          <w:snapToGrid w:val="0"/>
          <w:spacing w:val="-6"/>
          <w:lang w:val="en-US"/>
        </w:rPr>
        <w:t>30</w:t>
      </w:r>
      <w:r w:rsidR="00CB09FE"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พฤษภาคม </w:t>
      </w:r>
      <w:r w:rsidRPr="009E3308">
        <w:rPr>
          <w:rFonts w:asciiTheme="majorBidi" w:hAnsiTheme="majorBidi" w:cstheme="majorBidi"/>
          <w:snapToGrid w:val="0"/>
          <w:spacing w:val="-6"/>
          <w:lang w:val="en-US"/>
        </w:rPr>
        <w:t>2562</w:t>
      </w:r>
      <w:r w:rsidR="00CB09FE"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="00CB09FE" w:rsidRPr="004B1154">
        <w:rPr>
          <w:rFonts w:asciiTheme="majorBidi" w:hAnsiTheme="majorBidi" w:cstheme="majorBidi"/>
          <w:snapToGrid w:val="0"/>
          <w:spacing w:val="-6"/>
          <w:cs/>
        </w:rPr>
        <w:t xml:space="preserve">บริษัท </w:t>
      </w:r>
      <w:r w:rsidR="00CB09FE" w:rsidRPr="004B1154">
        <w:rPr>
          <w:rFonts w:asciiTheme="majorBidi" w:hAnsiTheme="majorBidi" w:cstheme="majorBidi"/>
          <w:snapToGrid w:val="0"/>
          <w:spacing w:val="-6"/>
          <w:shd w:val="clear" w:color="auto" w:fill="FFFFFF"/>
          <w:cs/>
        </w:rPr>
        <w:t>แลนด์</w:t>
      </w:r>
      <w:r w:rsidR="00CB09FE" w:rsidRPr="004B1154">
        <w:rPr>
          <w:rFonts w:asciiTheme="majorBidi" w:hAnsiTheme="majorBidi" w:cstheme="majorBidi"/>
          <w:snapToGrid w:val="0"/>
          <w:spacing w:val="-6"/>
          <w:cs/>
        </w:rPr>
        <w:t xml:space="preserve">มาร์ค โฮลดิ้งส์ จำกัด </w:t>
      </w:r>
      <w:r w:rsidR="00CB09FE"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>ได้จดทะเบียนเพิ่มสาขา</w:t>
      </w:r>
      <w:r w:rsidR="00CB09FE" w:rsidRPr="004B1154">
        <w:rPr>
          <w:rFonts w:asciiTheme="majorBidi" w:hAnsiTheme="majorBidi" w:cstheme="majorBidi"/>
          <w:snapToGrid w:val="0"/>
          <w:cs/>
          <w:lang w:val="en-US"/>
        </w:rPr>
        <w:t xml:space="preserve"> จำนวน </w:t>
      </w:r>
      <w:r w:rsidRPr="009E3308">
        <w:rPr>
          <w:rFonts w:asciiTheme="majorBidi" w:hAnsiTheme="majorBidi" w:cstheme="majorBidi"/>
          <w:snapToGrid w:val="0"/>
          <w:lang w:val="en-US"/>
        </w:rPr>
        <w:t>2</w:t>
      </w:r>
      <w:r w:rsidR="00CB09FE" w:rsidRPr="004B1154">
        <w:rPr>
          <w:rFonts w:asciiTheme="majorBidi" w:hAnsiTheme="majorBidi" w:cstheme="majorBidi"/>
          <w:snapToGrid w:val="0"/>
          <w:cs/>
          <w:lang w:val="en-US"/>
        </w:rPr>
        <w:t xml:space="preserve"> สาขา เพื่อรองรับการดำเนินงานของธุรกิจโรงแรม </w:t>
      </w:r>
    </w:p>
    <w:p w14:paraId="216053D7" w14:textId="6FAC636F" w:rsidR="0004306E" w:rsidRPr="004B1154" w:rsidRDefault="009E3308" w:rsidP="0066524F">
      <w:pPr>
        <w:spacing w:after="200"/>
        <w:ind w:left="2160" w:hanging="893"/>
        <w:jc w:val="thaiDistribute"/>
        <w:rPr>
          <w:rFonts w:asciiTheme="majorBidi" w:hAnsiTheme="majorBidi" w:cstheme="majorBidi"/>
          <w:snapToGrid w:val="0"/>
          <w:lang w:val="en-US"/>
        </w:rPr>
      </w:pPr>
      <w:r w:rsidRPr="009E3308">
        <w:rPr>
          <w:rFonts w:asciiTheme="majorBidi" w:hAnsiTheme="majorBidi" w:cstheme="majorBidi"/>
          <w:snapToGrid w:val="0"/>
          <w:lang w:val="en-US"/>
        </w:rPr>
        <w:t>1</w:t>
      </w:r>
      <w:r w:rsidR="0004306E" w:rsidRPr="004B1154">
        <w:rPr>
          <w:rFonts w:asciiTheme="majorBidi" w:hAnsiTheme="majorBidi" w:cstheme="majorBidi"/>
          <w:snapToGrid w:val="0"/>
          <w:lang w:val="en-US"/>
        </w:rPr>
        <w:t>.</w:t>
      </w:r>
      <w:r w:rsidRPr="009E3308">
        <w:rPr>
          <w:rFonts w:asciiTheme="majorBidi" w:hAnsiTheme="majorBidi" w:cstheme="majorBidi"/>
          <w:snapToGrid w:val="0"/>
          <w:lang w:val="en-US"/>
        </w:rPr>
        <w:t>2</w:t>
      </w:r>
      <w:r w:rsidR="0004306E" w:rsidRPr="004B1154">
        <w:rPr>
          <w:rFonts w:asciiTheme="majorBidi" w:hAnsiTheme="majorBidi" w:cstheme="majorBidi"/>
          <w:snapToGrid w:val="0"/>
          <w:lang w:val="en-US"/>
        </w:rPr>
        <w:t>.</w:t>
      </w:r>
      <w:r w:rsidRPr="009E3308">
        <w:rPr>
          <w:rFonts w:asciiTheme="majorBidi" w:hAnsiTheme="majorBidi" w:cstheme="majorBidi"/>
          <w:snapToGrid w:val="0"/>
          <w:lang w:val="en-US"/>
        </w:rPr>
        <w:t>2</w:t>
      </w:r>
      <w:r w:rsidR="0004306E" w:rsidRPr="004B1154">
        <w:rPr>
          <w:rFonts w:asciiTheme="majorBidi" w:hAnsiTheme="majorBidi" w:cstheme="majorBidi"/>
          <w:snapToGrid w:val="0"/>
          <w:lang w:val="en-US"/>
        </w:rPr>
        <w:tab/>
      </w:r>
      <w:r w:rsidR="0004306E" w:rsidRPr="004B1154">
        <w:rPr>
          <w:rFonts w:asciiTheme="majorBidi" w:hAnsiTheme="majorBidi" w:cstheme="majorBidi"/>
          <w:snapToGrid w:val="0"/>
          <w:cs/>
        </w:rPr>
        <w:t xml:space="preserve">บริษัท บีซีอีจี คันทรี่ กรุ๊ป เอ็นจิเนียริ่ง จำกัด เป็นบริษัทที่จดทะเบียนในประเทศไทย </w:t>
      </w:r>
      <w:r w:rsidR="0004306E" w:rsidRPr="004B1154">
        <w:rPr>
          <w:rFonts w:asciiTheme="majorBidi" w:hAnsiTheme="majorBidi" w:cstheme="majorBidi"/>
          <w:snapToGrid w:val="0"/>
          <w:spacing w:val="-8"/>
          <w:cs/>
        </w:rPr>
        <w:t xml:space="preserve">เมื่อวันที่ </w:t>
      </w:r>
      <w:r w:rsidRPr="009E3308">
        <w:rPr>
          <w:rFonts w:asciiTheme="majorBidi" w:hAnsiTheme="majorBidi" w:cstheme="majorBidi"/>
          <w:snapToGrid w:val="0"/>
          <w:spacing w:val="-8"/>
          <w:lang w:val="en-US"/>
        </w:rPr>
        <w:t>5</w:t>
      </w:r>
      <w:r w:rsidR="0004306E" w:rsidRPr="004B1154">
        <w:rPr>
          <w:rFonts w:asciiTheme="majorBidi" w:hAnsiTheme="majorBidi" w:cstheme="majorBidi"/>
          <w:snapToGrid w:val="0"/>
          <w:spacing w:val="-8"/>
          <w:cs/>
        </w:rPr>
        <w:t xml:space="preserve"> กรกฎาคม </w:t>
      </w:r>
      <w:r w:rsidRPr="009E3308">
        <w:rPr>
          <w:rFonts w:asciiTheme="majorBidi" w:hAnsiTheme="majorBidi" w:cstheme="majorBidi"/>
          <w:snapToGrid w:val="0"/>
          <w:spacing w:val="-8"/>
          <w:lang w:val="en-US"/>
        </w:rPr>
        <w:t>2556</w:t>
      </w:r>
      <w:r w:rsidR="0004306E" w:rsidRPr="004B1154">
        <w:rPr>
          <w:rFonts w:asciiTheme="majorBidi" w:hAnsiTheme="majorBidi" w:cstheme="majorBidi"/>
          <w:snapToGrid w:val="0"/>
          <w:spacing w:val="-8"/>
          <w:cs/>
        </w:rPr>
        <w:t xml:space="preserve"> โดยมีสำนักงานใหญ่ตั้งอยู่เลขที่ </w:t>
      </w:r>
      <w:r w:rsidRPr="009E3308">
        <w:rPr>
          <w:rFonts w:asciiTheme="majorBidi" w:hAnsiTheme="majorBidi" w:cstheme="majorBidi"/>
          <w:snapToGrid w:val="0"/>
          <w:spacing w:val="-8"/>
          <w:lang w:val="en-US"/>
        </w:rPr>
        <w:t>898</w:t>
      </w:r>
      <w:r w:rsidR="0004306E" w:rsidRPr="004B1154">
        <w:rPr>
          <w:rFonts w:asciiTheme="majorBidi" w:hAnsiTheme="majorBidi" w:cstheme="majorBidi"/>
          <w:snapToGrid w:val="0"/>
          <w:spacing w:val="-8"/>
          <w:cs/>
        </w:rPr>
        <w:t xml:space="preserve"> อาคารเพลินจิตทาวเวอร์</w:t>
      </w:r>
      <w:r w:rsidR="0004306E" w:rsidRPr="004B1154">
        <w:rPr>
          <w:rFonts w:asciiTheme="majorBidi" w:hAnsiTheme="majorBidi" w:cstheme="majorBidi"/>
          <w:snapToGrid w:val="0"/>
          <w:spacing w:val="-12"/>
          <w:cs/>
        </w:rPr>
        <w:t xml:space="preserve"> ชั้นที่ </w:t>
      </w:r>
      <w:r w:rsidRPr="009E3308">
        <w:rPr>
          <w:rFonts w:asciiTheme="majorBidi" w:hAnsiTheme="majorBidi" w:cstheme="majorBidi"/>
          <w:snapToGrid w:val="0"/>
          <w:spacing w:val="-12"/>
          <w:lang w:val="en-US"/>
        </w:rPr>
        <w:t>20</w:t>
      </w:r>
      <w:r w:rsidR="0004306E" w:rsidRPr="004B1154">
        <w:rPr>
          <w:rFonts w:asciiTheme="majorBidi" w:hAnsiTheme="majorBidi" w:cstheme="majorBidi"/>
          <w:snapToGrid w:val="0"/>
          <w:spacing w:val="-12"/>
          <w:cs/>
        </w:rPr>
        <w:t xml:space="preserve"> ถนนเพลินจิต แขวงลุมพินี เขตปทุมวัน กรุงเทพมหานคร </w:t>
      </w:r>
      <w:r w:rsidR="00C67567" w:rsidRPr="004B1154">
        <w:rPr>
          <w:rFonts w:asciiTheme="majorBidi" w:hAnsiTheme="majorBidi" w:cstheme="majorBidi"/>
          <w:snapToGrid w:val="0"/>
          <w:spacing w:val="-12"/>
          <w:cs/>
        </w:rPr>
        <w:t>เพื่อประกอ</w:t>
      </w:r>
      <w:r w:rsidR="00C67567" w:rsidRPr="004B1154">
        <w:rPr>
          <w:rFonts w:asciiTheme="majorBidi" w:hAnsiTheme="majorBidi" w:cstheme="majorBidi"/>
          <w:snapToGrid w:val="0"/>
          <w:cs/>
        </w:rPr>
        <w:t>บธุรกิจ</w:t>
      </w:r>
      <w:r w:rsidR="00C67567" w:rsidRPr="004B1154">
        <w:rPr>
          <w:rFonts w:asciiTheme="majorBidi" w:hAnsiTheme="majorBidi" w:cstheme="majorBidi"/>
          <w:snapToGrid w:val="0"/>
          <w:spacing w:val="-4"/>
          <w:cs/>
        </w:rPr>
        <w:t>รับเหมาก่อสร้างอาคาร และขายส่งวัสดุอุปกรณ์และเครื่องตกแต่งที่ใช้ในงานก่อสร้าง</w:t>
      </w:r>
    </w:p>
    <w:p w14:paraId="077D1655" w14:textId="29989648" w:rsidR="002D1A75" w:rsidRDefault="009E3308" w:rsidP="009E3308">
      <w:pPr>
        <w:ind w:left="2160" w:hanging="893"/>
        <w:jc w:val="thaiDistribute"/>
        <w:rPr>
          <w:rFonts w:asciiTheme="majorBidi" w:hAnsiTheme="majorBidi" w:cstheme="majorBidi"/>
          <w:lang w:val="en-US"/>
        </w:rPr>
      </w:pPr>
      <w:r w:rsidRPr="009E3308">
        <w:rPr>
          <w:rFonts w:asciiTheme="majorBidi" w:hAnsiTheme="majorBidi" w:cstheme="majorBidi"/>
          <w:snapToGrid w:val="0"/>
          <w:lang w:val="en-US"/>
        </w:rPr>
        <w:t>1</w:t>
      </w:r>
      <w:r w:rsidR="00762F56" w:rsidRPr="004B1154">
        <w:rPr>
          <w:rFonts w:asciiTheme="majorBidi" w:hAnsiTheme="majorBidi" w:cstheme="majorBidi"/>
          <w:snapToGrid w:val="0"/>
          <w:lang w:val="en-US"/>
        </w:rPr>
        <w:t>.</w:t>
      </w:r>
      <w:r w:rsidRPr="009E3308">
        <w:rPr>
          <w:rFonts w:asciiTheme="majorBidi" w:hAnsiTheme="majorBidi" w:cstheme="majorBidi"/>
          <w:snapToGrid w:val="0"/>
          <w:lang w:val="en-US"/>
        </w:rPr>
        <w:t>2</w:t>
      </w:r>
      <w:r w:rsidR="00762F56" w:rsidRPr="004B1154">
        <w:rPr>
          <w:rFonts w:asciiTheme="majorBidi" w:hAnsiTheme="majorBidi" w:cstheme="majorBidi"/>
          <w:snapToGrid w:val="0"/>
          <w:lang w:val="en-US"/>
        </w:rPr>
        <w:t>.</w:t>
      </w:r>
      <w:r w:rsidRPr="009E3308">
        <w:rPr>
          <w:rFonts w:asciiTheme="majorBidi" w:hAnsiTheme="majorBidi" w:cstheme="majorBidi"/>
          <w:snapToGrid w:val="0"/>
          <w:lang w:val="en-US"/>
        </w:rPr>
        <w:t>3</w:t>
      </w:r>
      <w:r w:rsidR="00762F56" w:rsidRPr="004B1154">
        <w:rPr>
          <w:rFonts w:asciiTheme="majorBidi" w:hAnsiTheme="majorBidi" w:cstheme="majorBidi"/>
          <w:snapToGrid w:val="0"/>
          <w:lang w:val="en-US"/>
        </w:rPr>
        <w:tab/>
      </w:r>
      <w:r w:rsidR="00762F56" w:rsidRPr="004B1154">
        <w:rPr>
          <w:rFonts w:asciiTheme="majorBidi" w:hAnsiTheme="majorBidi" w:cstheme="majorBidi"/>
          <w:cs/>
        </w:rPr>
        <w:t xml:space="preserve">บริษัท </w:t>
      </w:r>
      <w:r w:rsidR="00762F56" w:rsidRPr="004B1154">
        <w:rPr>
          <w:rFonts w:asciiTheme="majorBidi" w:hAnsiTheme="majorBidi" w:cstheme="majorBidi"/>
          <w:snapToGrid w:val="0"/>
          <w:spacing w:val="4"/>
          <w:cs/>
        </w:rPr>
        <w:t>เจ้าพระยา เอสเตต เรสซิเด้นซ์ จำกัด</w:t>
      </w:r>
      <w:r w:rsidR="00762F56" w:rsidRPr="004B1154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="00762F56" w:rsidRPr="004B1154">
        <w:rPr>
          <w:rFonts w:asciiTheme="majorBidi" w:hAnsiTheme="majorBidi" w:cstheme="majorBidi"/>
          <w:snapToGrid w:val="0"/>
          <w:cs/>
        </w:rPr>
        <w:t xml:space="preserve">เป็นบริษัทที่จดทะเบียนในประเทศไทย </w:t>
      </w:r>
      <w:r w:rsidR="00762F56" w:rsidRPr="004B1154">
        <w:rPr>
          <w:rFonts w:asciiTheme="majorBidi" w:hAnsiTheme="majorBidi" w:cstheme="majorBidi"/>
          <w:snapToGrid w:val="0"/>
          <w:spacing w:val="-8"/>
          <w:cs/>
        </w:rPr>
        <w:t xml:space="preserve">เมื่อวันที่ </w:t>
      </w:r>
      <w:r w:rsidRPr="009E3308">
        <w:rPr>
          <w:rFonts w:asciiTheme="majorBidi" w:hAnsiTheme="majorBidi" w:cstheme="majorBidi"/>
          <w:snapToGrid w:val="0"/>
          <w:spacing w:val="-8"/>
          <w:lang w:val="en-US"/>
        </w:rPr>
        <w:t>20</w:t>
      </w:r>
      <w:r w:rsidR="00762F56" w:rsidRPr="004B1154">
        <w:rPr>
          <w:rFonts w:asciiTheme="majorBidi" w:hAnsiTheme="majorBidi" w:cstheme="majorBidi"/>
          <w:snapToGrid w:val="0"/>
          <w:spacing w:val="-8"/>
          <w:cs/>
        </w:rPr>
        <w:t xml:space="preserve"> ตุลาคม </w:t>
      </w:r>
      <w:r w:rsidRPr="009E3308">
        <w:rPr>
          <w:rFonts w:asciiTheme="majorBidi" w:hAnsiTheme="majorBidi" w:cstheme="majorBidi"/>
          <w:snapToGrid w:val="0"/>
          <w:spacing w:val="-8"/>
          <w:lang w:val="en-US"/>
        </w:rPr>
        <w:t>2557</w:t>
      </w:r>
      <w:r w:rsidR="00762F56" w:rsidRPr="004B1154">
        <w:rPr>
          <w:rFonts w:asciiTheme="majorBidi" w:hAnsiTheme="majorBidi" w:cstheme="majorBidi"/>
          <w:snapToGrid w:val="0"/>
          <w:spacing w:val="-8"/>
          <w:cs/>
        </w:rPr>
        <w:t xml:space="preserve"> โดยมีสำนักงานใหญ่ตั้งอยู่เลขที่ </w:t>
      </w:r>
      <w:r w:rsidRPr="009E3308">
        <w:rPr>
          <w:rFonts w:asciiTheme="majorBidi" w:hAnsiTheme="majorBidi" w:cstheme="majorBidi"/>
          <w:snapToGrid w:val="0"/>
          <w:spacing w:val="-8"/>
          <w:lang w:val="en-US"/>
        </w:rPr>
        <w:t>898</w:t>
      </w:r>
      <w:r w:rsidR="00762F56" w:rsidRPr="004B1154">
        <w:rPr>
          <w:rFonts w:asciiTheme="majorBidi" w:hAnsiTheme="majorBidi" w:cstheme="majorBidi"/>
          <w:snapToGrid w:val="0"/>
          <w:spacing w:val="-8"/>
          <w:cs/>
        </w:rPr>
        <w:t xml:space="preserve"> อาคารเพลินจิตทาวเวอร์</w:t>
      </w:r>
      <w:r w:rsidR="00762F56" w:rsidRPr="004B1154">
        <w:rPr>
          <w:rFonts w:asciiTheme="majorBidi" w:hAnsiTheme="majorBidi" w:cstheme="majorBidi"/>
          <w:snapToGrid w:val="0"/>
          <w:spacing w:val="-12"/>
          <w:cs/>
        </w:rPr>
        <w:t xml:space="preserve"> </w:t>
      </w:r>
      <w:r w:rsidR="00762F56" w:rsidRPr="004B1154">
        <w:rPr>
          <w:rFonts w:asciiTheme="majorBidi" w:hAnsiTheme="majorBidi" w:cstheme="majorBidi"/>
          <w:snapToGrid w:val="0"/>
          <w:spacing w:val="-6"/>
          <w:cs/>
        </w:rPr>
        <w:t xml:space="preserve">ชั้นที่ </w:t>
      </w:r>
      <w:r w:rsidRPr="009E3308">
        <w:rPr>
          <w:rFonts w:asciiTheme="majorBidi" w:hAnsiTheme="majorBidi" w:cstheme="majorBidi"/>
          <w:snapToGrid w:val="0"/>
          <w:spacing w:val="-6"/>
          <w:lang w:val="en-US"/>
        </w:rPr>
        <w:t>20</w:t>
      </w:r>
      <w:r w:rsidR="00762F56" w:rsidRPr="004B1154">
        <w:rPr>
          <w:rFonts w:asciiTheme="majorBidi" w:hAnsiTheme="majorBidi" w:cstheme="majorBidi"/>
          <w:snapToGrid w:val="0"/>
          <w:spacing w:val="-6"/>
          <w:cs/>
        </w:rPr>
        <w:t xml:space="preserve"> ถนนเพลินจิต แขวงลุมพินี เขตปทุมวัน กรุงเทพมหานคร เพื่อประกอบธุรกิจ</w:t>
      </w:r>
      <w:r w:rsidR="00762F56" w:rsidRPr="004B1154">
        <w:rPr>
          <w:rFonts w:asciiTheme="majorBidi" w:hAnsiTheme="majorBidi" w:cstheme="majorBidi"/>
          <w:cs/>
        </w:rPr>
        <w:t>เป็นผู้บริหารอสังหาริมทรัพย์ของโครงการเจ้าพระยา เอสเตท</w:t>
      </w:r>
    </w:p>
    <w:p w14:paraId="5F95CA25" w14:textId="77777777" w:rsidR="009E3308" w:rsidRPr="009E3308" w:rsidRDefault="009E3308" w:rsidP="009E3308">
      <w:pPr>
        <w:ind w:left="2160" w:hanging="893"/>
        <w:jc w:val="thaiDistribute"/>
        <w:rPr>
          <w:rFonts w:asciiTheme="majorBidi" w:hAnsiTheme="majorBidi" w:cstheme="majorBidi"/>
          <w:snapToGrid w:val="0"/>
          <w:lang w:val="en-US"/>
        </w:rPr>
      </w:pPr>
    </w:p>
    <w:p w14:paraId="64CE6955" w14:textId="77777777" w:rsidR="002D1A75" w:rsidRPr="004B1154" w:rsidRDefault="002D1A75" w:rsidP="002D1A75">
      <w:pPr>
        <w:jc w:val="thaiDistribute"/>
        <w:rPr>
          <w:rStyle w:val="PageNumber"/>
          <w:rFonts w:asciiTheme="majorBidi" w:hAnsiTheme="majorBidi" w:cstheme="majorBidi"/>
          <w:snapToGrid w:val="0"/>
          <w:cs/>
          <w:lang w:val="en-US"/>
        </w:rPr>
        <w:sectPr w:rsidR="002D1A75" w:rsidRPr="004B1154" w:rsidSect="00762F56">
          <w:pgSz w:w="11909" w:h="16834" w:code="9"/>
          <w:pgMar w:top="1440" w:right="1224" w:bottom="720" w:left="1440" w:header="864" w:footer="432" w:gutter="0"/>
          <w:pgNumType w:start="2"/>
          <w:cols w:space="720"/>
          <w:titlePg/>
        </w:sectPr>
      </w:pPr>
    </w:p>
    <w:p w14:paraId="5DABD365" w14:textId="292BE300" w:rsidR="0055183B" w:rsidRPr="004B1154" w:rsidRDefault="009E3308" w:rsidP="00B11792">
      <w:pPr>
        <w:spacing w:after="120"/>
        <w:ind w:left="2160" w:hanging="893"/>
        <w:jc w:val="thaiDistribute"/>
        <w:rPr>
          <w:rFonts w:asciiTheme="majorBidi" w:hAnsiTheme="majorBidi" w:cstheme="majorBidi"/>
          <w:snapToGrid w:val="0"/>
          <w:cs/>
        </w:rPr>
      </w:pPr>
      <w:r w:rsidRPr="009E3308">
        <w:rPr>
          <w:rFonts w:asciiTheme="majorBidi" w:hAnsiTheme="majorBidi" w:cstheme="majorBidi"/>
          <w:snapToGrid w:val="0"/>
          <w:lang w:val="en-US"/>
        </w:rPr>
        <w:lastRenderedPageBreak/>
        <w:t>1</w:t>
      </w:r>
      <w:r w:rsidR="0055183B" w:rsidRPr="004B1154">
        <w:rPr>
          <w:rFonts w:asciiTheme="majorBidi" w:hAnsiTheme="majorBidi" w:cstheme="majorBidi"/>
          <w:snapToGrid w:val="0"/>
          <w:lang w:val="en-US"/>
        </w:rPr>
        <w:t>.</w:t>
      </w:r>
      <w:r w:rsidRPr="009E3308">
        <w:rPr>
          <w:rFonts w:asciiTheme="majorBidi" w:hAnsiTheme="majorBidi" w:cstheme="majorBidi"/>
          <w:snapToGrid w:val="0"/>
          <w:lang w:val="en-US"/>
        </w:rPr>
        <w:t>2</w:t>
      </w:r>
      <w:r w:rsidR="0055183B" w:rsidRPr="004B1154">
        <w:rPr>
          <w:rFonts w:asciiTheme="majorBidi" w:hAnsiTheme="majorBidi" w:cstheme="majorBidi"/>
          <w:snapToGrid w:val="0"/>
          <w:lang w:val="en-US"/>
        </w:rPr>
        <w:t>.</w:t>
      </w:r>
      <w:r w:rsidRPr="009E3308">
        <w:rPr>
          <w:rFonts w:asciiTheme="majorBidi" w:hAnsiTheme="majorBidi" w:cstheme="majorBidi"/>
          <w:snapToGrid w:val="0"/>
          <w:lang w:val="en-US"/>
        </w:rPr>
        <w:t>4</w:t>
      </w:r>
      <w:r w:rsidR="0055183B" w:rsidRPr="004B1154">
        <w:rPr>
          <w:rFonts w:asciiTheme="majorBidi" w:hAnsiTheme="majorBidi" w:cstheme="majorBidi"/>
          <w:snapToGrid w:val="0"/>
          <w:lang w:val="en-US"/>
        </w:rPr>
        <w:tab/>
      </w:r>
      <w:r w:rsidR="0055183B" w:rsidRPr="004B1154">
        <w:rPr>
          <w:rFonts w:asciiTheme="majorBidi" w:hAnsiTheme="majorBidi" w:cstheme="majorBidi"/>
          <w:snapToGrid w:val="0"/>
          <w:spacing w:val="-2"/>
          <w:cs/>
        </w:rPr>
        <w:t>บริษัท ซีจีดี ดิจิตอล พาร์ทเนอร์ จำกัด เป็นบริษัทที่จดทะเบียนในประเทศมอริเชียส</w:t>
      </w:r>
      <w:r w:rsidR="0055183B" w:rsidRPr="004B1154">
        <w:rPr>
          <w:rFonts w:asciiTheme="majorBidi" w:hAnsiTheme="majorBidi" w:cstheme="majorBidi"/>
          <w:snapToGrid w:val="0"/>
          <w:spacing w:val="4"/>
          <w:cs/>
        </w:rPr>
        <w:t xml:space="preserve">เมื่อวันที่ </w:t>
      </w:r>
      <w:r w:rsidRPr="009E3308">
        <w:rPr>
          <w:rFonts w:asciiTheme="majorBidi" w:hAnsiTheme="majorBidi" w:cstheme="majorBidi"/>
          <w:snapToGrid w:val="0"/>
          <w:spacing w:val="4"/>
          <w:lang w:val="en-US"/>
        </w:rPr>
        <w:t>29</w:t>
      </w:r>
      <w:r w:rsidR="0055183B" w:rsidRPr="004B1154">
        <w:rPr>
          <w:rFonts w:asciiTheme="majorBidi" w:hAnsiTheme="majorBidi" w:cstheme="majorBidi"/>
          <w:snapToGrid w:val="0"/>
          <w:spacing w:val="4"/>
          <w:cs/>
        </w:rPr>
        <w:t xml:space="preserve"> ตุลาคม </w:t>
      </w:r>
      <w:r w:rsidRPr="009E3308">
        <w:rPr>
          <w:rFonts w:asciiTheme="majorBidi" w:hAnsiTheme="majorBidi" w:cstheme="majorBidi"/>
          <w:snapToGrid w:val="0"/>
          <w:spacing w:val="4"/>
          <w:lang w:val="en-US"/>
        </w:rPr>
        <w:t>2556</w:t>
      </w:r>
      <w:r w:rsidR="0055183B" w:rsidRPr="004B1154">
        <w:rPr>
          <w:rFonts w:asciiTheme="majorBidi" w:hAnsiTheme="majorBidi" w:cstheme="majorBidi"/>
          <w:snapToGrid w:val="0"/>
          <w:spacing w:val="4"/>
          <w:cs/>
        </w:rPr>
        <w:t xml:space="preserve"> โดยมีสำนักงานใหญ่ตั้งอยู่ที่ </w:t>
      </w:r>
      <w:r w:rsidRPr="009E3308">
        <w:rPr>
          <w:rFonts w:asciiTheme="majorBidi" w:hAnsiTheme="majorBidi" w:cstheme="majorBidi"/>
          <w:snapToGrid w:val="0"/>
          <w:spacing w:val="4"/>
          <w:lang w:val="en-US"/>
        </w:rPr>
        <w:t>8</w:t>
      </w:r>
      <w:r w:rsidR="0055183B" w:rsidRPr="004B1154">
        <w:rPr>
          <w:rFonts w:asciiTheme="majorBidi" w:hAnsiTheme="majorBidi" w:cstheme="majorBidi"/>
          <w:snapToGrid w:val="0"/>
          <w:spacing w:val="4"/>
          <w:vertAlign w:val="superscript"/>
          <w:cs/>
        </w:rPr>
        <w:t>th</w:t>
      </w:r>
      <w:r w:rsidR="0055183B" w:rsidRPr="004B1154">
        <w:rPr>
          <w:rFonts w:asciiTheme="majorBidi" w:hAnsiTheme="majorBidi" w:cstheme="majorBidi"/>
          <w:snapToGrid w:val="0"/>
          <w:spacing w:val="4"/>
          <w:cs/>
        </w:rPr>
        <w:t xml:space="preserve"> Floor, Medine Mews,</w:t>
      </w:r>
      <w:r w:rsidR="0055183B" w:rsidRPr="004B1154">
        <w:rPr>
          <w:rFonts w:asciiTheme="majorBidi" w:hAnsiTheme="majorBidi" w:cstheme="majorBidi"/>
          <w:snapToGrid w:val="0"/>
          <w:lang w:val="en-US"/>
        </w:rPr>
        <w:t xml:space="preserve"> </w:t>
      </w:r>
      <w:r w:rsidR="0055183B" w:rsidRPr="004B1154">
        <w:rPr>
          <w:rFonts w:asciiTheme="majorBidi" w:hAnsiTheme="majorBidi" w:cstheme="majorBidi"/>
          <w:snapToGrid w:val="0"/>
          <w:spacing w:val="-4"/>
          <w:cs/>
        </w:rPr>
        <w:t>La Chaussee Street, Port Louis, Mauritius เพื่อประกอบธุรกิจการลงทุน โดย</w:t>
      </w:r>
      <w:r w:rsidR="00185335" w:rsidRPr="004B1154">
        <w:rPr>
          <w:rFonts w:asciiTheme="majorBidi" w:hAnsiTheme="majorBidi" w:cstheme="majorBidi"/>
          <w:snapToGrid w:val="0"/>
          <w:spacing w:val="-4"/>
          <w:cs/>
        </w:rPr>
        <w:t>การ</w:t>
      </w:r>
      <w:r w:rsidR="0055183B" w:rsidRPr="004B1154">
        <w:rPr>
          <w:rFonts w:asciiTheme="majorBidi" w:hAnsiTheme="majorBidi" w:cstheme="majorBidi"/>
          <w:snapToGrid w:val="0"/>
          <w:spacing w:val="-4"/>
          <w:cs/>
        </w:rPr>
        <w:t>ถือหุ้น</w:t>
      </w:r>
      <w:r w:rsidR="0055183B" w:rsidRPr="004B1154">
        <w:rPr>
          <w:rFonts w:asciiTheme="majorBidi" w:hAnsiTheme="majorBidi" w:cstheme="majorBidi"/>
          <w:snapToGrid w:val="0"/>
          <w:cs/>
        </w:rPr>
        <w:t>ในบริษัทอื่น (Holding Company)</w:t>
      </w:r>
      <w:r w:rsidR="00C92C0F" w:rsidRPr="004B1154">
        <w:rPr>
          <w:rFonts w:asciiTheme="majorBidi" w:hAnsiTheme="majorBidi" w:cstheme="majorBidi"/>
          <w:snapToGrid w:val="0"/>
          <w:cs/>
        </w:rPr>
        <w:t xml:space="preserve"> </w:t>
      </w:r>
    </w:p>
    <w:p w14:paraId="23D9AAA7" w14:textId="6FA3E5C6" w:rsidR="00950048" w:rsidRPr="004B1154" w:rsidRDefault="00950048" w:rsidP="00B11792">
      <w:pPr>
        <w:spacing w:after="120"/>
        <w:ind w:left="2160"/>
        <w:jc w:val="thaiDistribute"/>
        <w:rPr>
          <w:rFonts w:asciiTheme="majorBidi" w:hAnsiTheme="majorBidi" w:cstheme="majorBidi"/>
          <w:snapToGrid w:val="0"/>
          <w:cs/>
        </w:rPr>
      </w:pPr>
      <w:r w:rsidRPr="004B1154">
        <w:rPr>
          <w:rFonts w:asciiTheme="majorBidi" w:hAnsiTheme="majorBidi" w:cstheme="majorBidi"/>
          <w:snapToGrid w:val="0"/>
          <w:spacing w:val="-6"/>
          <w:cs/>
        </w:rPr>
        <w:t>ปัจจุบัน บริษัท ซีจีดี ดิจิตอล พาร์ทเนอร์ จำกัด อยู่ระหว่างการ</w:t>
      </w:r>
      <w:r w:rsidR="002D656A" w:rsidRPr="004B1154">
        <w:rPr>
          <w:rFonts w:asciiTheme="majorBidi" w:hAnsiTheme="majorBidi" w:cstheme="majorBidi"/>
          <w:snapToGrid w:val="0"/>
          <w:spacing w:val="-6"/>
          <w:cs/>
        </w:rPr>
        <w:t>ชำระบัญชี</w:t>
      </w:r>
      <w:r w:rsidRPr="004B1154">
        <w:rPr>
          <w:rFonts w:asciiTheme="majorBidi" w:hAnsiTheme="majorBidi" w:cstheme="majorBidi"/>
          <w:snapToGrid w:val="0"/>
          <w:spacing w:val="-6"/>
          <w:cs/>
        </w:rPr>
        <w:t xml:space="preserve"> (ดูหมาย</w:t>
      </w:r>
      <w:r w:rsidRPr="004B1154">
        <w:rPr>
          <w:rFonts w:asciiTheme="majorBidi" w:hAnsiTheme="majorBidi" w:cstheme="majorBidi"/>
          <w:snapToGrid w:val="0"/>
          <w:cs/>
        </w:rPr>
        <w:t xml:space="preserve">เหตุข้อ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21</w:t>
      </w:r>
      <w:r w:rsidR="009C13C5" w:rsidRPr="004B1154">
        <w:rPr>
          <w:rFonts w:asciiTheme="majorBidi" w:hAnsiTheme="majorBidi" w:cstheme="majorBidi"/>
          <w:snapToGrid w:val="0"/>
          <w:lang w:val="en-US"/>
        </w:rPr>
        <w:t>.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1</w:t>
      </w:r>
      <w:r w:rsidRPr="004B1154">
        <w:rPr>
          <w:rFonts w:asciiTheme="majorBidi" w:hAnsiTheme="majorBidi" w:cstheme="majorBidi"/>
          <w:snapToGrid w:val="0"/>
          <w:cs/>
        </w:rPr>
        <w:t>)</w:t>
      </w:r>
      <w:r w:rsidR="00C43E09" w:rsidRPr="004B1154">
        <w:rPr>
          <w:rFonts w:asciiTheme="majorBidi" w:hAnsiTheme="majorBidi" w:cstheme="majorBidi"/>
          <w:snapToGrid w:val="0"/>
          <w:cs/>
        </w:rPr>
        <w:t xml:space="preserve"> </w:t>
      </w:r>
    </w:p>
    <w:p w14:paraId="70747DCA" w14:textId="471B1E1E" w:rsidR="0055183B" w:rsidRPr="004B1154" w:rsidRDefault="009E3308" w:rsidP="00B11792">
      <w:pPr>
        <w:spacing w:after="120"/>
        <w:ind w:left="2160" w:hanging="893"/>
        <w:jc w:val="thaiDistribute"/>
        <w:rPr>
          <w:rFonts w:asciiTheme="majorBidi" w:hAnsiTheme="majorBidi" w:cstheme="majorBidi"/>
          <w:snapToGrid w:val="0"/>
          <w:cs/>
        </w:rPr>
      </w:pPr>
      <w:r w:rsidRPr="009E3308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55183B" w:rsidRPr="004B1154">
        <w:rPr>
          <w:rFonts w:asciiTheme="majorBidi" w:hAnsiTheme="majorBidi" w:cstheme="majorBidi"/>
          <w:snapToGrid w:val="0"/>
          <w:spacing w:val="-4"/>
          <w:lang w:val="en-GB"/>
        </w:rPr>
        <w:t>.</w:t>
      </w:r>
      <w:r w:rsidRPr="009E3308">
        <w:rPr>
          <w:rFonts w:asciiTheme="majorBidi" w:hAnsiTheme="majorBidi" w:cstheme="majorBidi"/>
          <w:snapToGrid w:val="0"/>
          <w:spacing w:val="-4"/>
          <w:lang w:val="en-US"/>
        </w:rPr>
        <w:t>2</w:t>
      </w:r>
      <w:r w:rsidR="0055183B" w:rsidRPr="004B1154">
        <w:rPr>
          <w:rFonts w:asciiTheme="majorBidi" w:hAnsiTheme="majorBidi" w:cstheme="majorBidi"/>
          <w:snapToGrid w:val="0"/>
          <w:spacing w:val="-4"/>
          <w:lang w:val="en-GB"/>
        </w:rPr>
        <w:t>.</w:t>
      </w:r>
      <w:r w:rsidRPr="009E3308">
        <w:rPr>
          <w:rFonts w:asciiTheme="majorBidi" w:hAnsiTheme="majorBidi" w:cstheme="majorBidi"/>
          <w:snapToGrid w:val="0"/>
          <w:spacing w:val="-4"/>
          <w:lang w:val="en-US"/>
        </w:rPr>
        <w:t>5</w:t>
      </w:r>
      <w:r w:rsidR="0055183B" w:rsidRPr="004B1154">
        <w:rPr>
          <w:rFonts w:asciiTheme="majorBidi" w:hAnsiTheme="majorBidi" w:cstheme="majorBidi"/>
          <w:snapToGrid w:val="0"/>
          <w:spacing w:val="-4"/>
          <w:lang w:val="en-GB"/>
        </w:rPr>
        <w:tab/>
      </w:r>
      <w:r w:rsidR="0055183B" w:rsidRPr="004B1154">
        <w:rPr>
          <w:rFonts w:asciiTheme="majorBidi" w:hAnsiTheme="majorBidi" w:cstheme="majorBidi"/>
          <w:snapToGrid w:val="0"/>
          <w:spacing w:val="-12"/>
          <w:cs/>
        </w:rPr>
        <w:t xml:space="preserve">บริษัท ซีจียูเค </w:t>
      </w:r>
      <w:r w:rsidRPr="009E3308">
        <w:rPr>
          <w:rFonts w:asciiTheme="majorBidi" w:hAnsiTheme="majorBidi" w:cstheme="majorBidi"/>
          <w:snapToGrid w:val="0"/>
          <w:spacing w:val="-12"/>
          <w:lang w:val="en-US"/>
        </w:rPr>
        <w:t>1</w:t>
      </w:r>
      <w:r w:rsidR="0055183B" w:rsidRPr="004B1154">
        <w:rPr>
          <w:rFonts w:asciiTheme="majorBidi" w:hAnsiTheme="majorBidi" w:cstheme="majorBidi"/>
          <w:snapToGrid w:val="0"/>
          <w:spacing w:val="-12"/>
          <w:cs/>
        </w:rPr>
        <w:t xml:space="preserve"> จำกัด เป็นบริษัทที่จดทะเบียนในประเทศเกิร์นซีย์ เมื่อวันที่ </w:t>
      </w:r>
      <w:r w:rsidRPr="009E3308">
        <w:rPr>
          <w:rFonts w:asciiTheme="majorBidi" w:hAnsiTheme="majorBidi" w:cstheme="majorBidi"/>
          <w:snapToGrid w:val="0"/>
          <w:spacing w:val="-12"/>
          <w:lang w:val="en-US"/>
        </w:rPr>
        <w:t>31</w:t>
      </w:r>
      <w:r w:rsidR="0055183B" w:rsidRPr="004B1154">
        <w:rPr>
          <w:rFonts w:asciiTheme="majorBidi" w:hAnsiTheme="majorBidi" w:cstheme="majorBidi"/>
          <w:snapToGrid w:val="0"/>
          <w:spacing w:val="-12"/>
          <w:cs/>
        </w:rPr>
        <w:t xml:space="preserve"> กรกฎาคม</w:t>
      </w:r>
      <w:r w:rsidR="0055183B" w:rsidRPr="004B1154">
        <w:rPr>
          <w:rFonts w:asciiTheme="majorBidi" w:hAnsiTheme="majorBidi" w:cstheme="majorBidi"/>
          <w:snapToGrid w:val="0"/>
          <w:spacing w:val="-8"/>
          <w:cs/>
        </w:rPr>
        <w:t xml:space="preserve"> </w:t>
      </w:r>
      <w:r w:rsidRPr="009E3308">
        <w:rPr>
          <w:rFonts w:asciiTheme="majorBidi" w:hAnsiTheme="majorBidi" w:cstheme="majorBidi"/>
          <w:snapToGrid w:val="0"/>
          <w:spacing w:val="-10"/>
          <w:lang w:val="en-US"/>
        </w:rPr>
        <w:t>2558</w:t>
      </w:r>
      <w:r w:rsidR="0055183B" w:rsidRPr="004B1154">
        <w:rPr>
          <w:rFonts w:asciiTheme="majorBidi" w:hAnsiTheme="majorBidi" w:cstheme="majorBidi"/>
          <w:snapToGrid w:val="0"/>
          <w:spacing w:val="-10"/>
          <w:cs/>
        </w:rPr>
        <w:t xml:space="preserve"> โดยมีสำนักงานใหญ่ตั้งอยู่ที่ Anson Court, La Route des Camps, St</w:t>
      </w:r>
      <w:r w:rsidR="006B48DA" w:rsidRPr="004B1154">
        <w:rPr>
          <w:rFonts w:asciiTheme="majorBidi" w:hAnsiTheme="majorBidi" w:cstheme="majorBidi"/>
          <w:snapToGrid w:val="0"/>
          <w:spacing w:val="-10"/>
          <w:lang w:val="en-US"/>
        </w:rPr>
        <w:t>.</w:t>
      </w:r>
      <w:r w:rsidR="0055183B" w:rsidRPr="004B1154">
        <w:rPr>
          <w:rFonts w:asciiTheme="majorBidi" w:hAnsiTheme="majorBidi" w:cstheme="majorBidi"/>
          <w:snapToGrid w:val="0"/>
          <w:spacing w:val="-10"/>
          <w:cs/>
        </w:rPr>
        <w:t xml:space="preserve"> Martin, </w:t>
      </w:r>
      <w:r w:rsidR="0055183B" w:rsidRPr="004B1154">
        <w:rPr>
          <w:rFonts w:asciiTheme="majorBidi" w:hAnsiTheme="majorBidi" w:cstheme="majorBidi"/>
          <w:snapToGrid w:val="0"/>
          <w:cs/>
        </w:rPr>
        <w:t>Guernsey, GY</w:t>
      </w:r>
      <w:r w:rsidRPr="009E3308">
        <w:rPr>
          <w:rFonts w:asciiTheme="majorBidi" w:hAnsiTheme="majorBidi" w:cstheme="majorBidi"/>
          <w:snapToGrid w:val="0"/>
          <w:lang w:val="en-US"/>
        </w:rPr>
        <w:t>4</w:t>
      </w:r>
      <w:r w:rsidR="0055183B" w:rsidRPr="004B1154">
        <w:rPr>
          <w:rFonts w:asciiTheme="majorBidi" w:hAnsiTheme="majorBidi" w:cstheme="majorBidi"/>
          <w:snapToGrid w:val="0"/>
          <w:cs/>
        </w:rPr>
        <w:t xml:space="preserve"> </w:t>
      </w:r>
      <w:r w:rsidRPr="009E3308">
        <w:rPr>
          <w:rFonts w:asciiTheme="majorBidi" w:hAnsiTheme="majorBidi" w:cstheme="majorBidi"/>
          <w:snapToGrid w:val="0"/>
          <w:lang w:val="en-US"/>
        </w:rPr>
        <w:t>6</w:t>
      </w:r>
      <w:r w:rsidR="0055183B" w:rsidRPr="004B1154">
        <w:rPr>
          <w:rFonts w:asciiTheme="majorBidi" w:hAnsiTheme="majorBidi" w:cstheme="majorBidi"/>
          <w:snapToGrid w:val="0"/>
          <w:cs/>
        </w:rPr>
        <w:t>AD เพื่อประกอบธุรกิจอสังหาริมทรัพย์</w:t>
      </w:r>
    </w:p>
    <w:p w14:paraId="1C214190" w14:textId="3C6A27B1" w:rsidR="00686E88" w:rsidRPr="004B1154" w:rsidRDefault="00700CCD" w:rsidP="00B11792">
      <w:pPr>
        <w:spacing w:after="120"/>
        <w:ind w:left="2160"/>
        <w:jc w:val="thaiDistribute"/>
        <w:rPr>
          <w:rFonts w:asciiTheme="majorBidi" w:hAnsiTheme="majorBidi" w:cstheme="majorBidi"/>
          <w:snapToGrid w:val="0"/>
          <w:cs/>
        </w:rPr>
      </w:pPr>
      <w:r w:rsidRPr="004B1154">
        <w:rPr>
          <w:rFonts w:asciiTheme="majorBidi" w:hAnsiTheme="majorBidi" w:cstheme="majorBidi" w:hint="cs"/>
          <w:snapToGrid w:val="0"/>
          <w:spacing w:val="-6"/>
          <w:cs/>
          <w:lang w:val="en-US"/>
        </w:rPr>
        <w:t>เมื่อ</w:t>
      </w:r>
      <w:r w:rsidR="00821ED2" w:rsidRPr="004B1154">
        <w:rPr>
          <w:rFonts w:asciiTheme="majorBidi" w:hAnsiTheme="majorBidi" w:cstheme="majorBidi" w:hint="cs"/>
          <w:snapToGrid w:val="0"/>
          <w:spacing w:val="-6"/>
          <w:cs/>
        </w:rPr>
        <w:t xml:space="preserve">วันที่ </w:t>
      </w:r>
      <w:r w:rsidR="009E3308" w:rsidRPr="009E3308">
        <w:rPr>
          <w:rFonts w:asciiTheme="majorBidi" w:hAnsiTheme="majorBidi" w:cstheme="majorBidi"/>
          <w:snapToGrid w:val="0"/>
          <w:spacing w:val="-6"/>
          <w:lang w:val="en-US"/>
        </w:rPr>
        <w:t>21</w:t>
      </w:r>
      <w:r w:rsidR="00821ED2" w:rsidRPr="004B1154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="00821ED2" w:rsidRPr="004B1154">
        <w:rPr>
          <w:rFonts w:asciiTheme="majorBidi" w:hAnsiTheme="majorBidi" w:cstheme="majorBidi" w:hint="cs"/>
          <w:snapToGrid w:val="0"/>
          <w:spacing w:val="-6"/>
          <w:cs/>
          <w:lang w:val="en-US"/>
        </w:rPr>
        <w:t xml:space="preserve">มีนาคม </w:t>
      </w:r>
      <w:r w:rsidR="009E3308" w:rsidRPr="009E3308">
        <w:rPr>
          <w:rFonts w:asciiTheme="majorBidi" w:hAnsiTheme="majorBidi" w:cstheme="majorBidi"/>
          <w:snapToGrid w:val="0"/>
          <w:spacing w:val="-6"/>
          <w:lang w:val="en-US"/>
        </w:rPr>
        <w:t>2568</w:t>
      </w:r>
      <w:r w:rsidR="00821ED2" w:rsidRPr="004B1154">
        <w:rPr>
          <w:rFonts w:asciiTheme="majorBidi" w:hAnsiTheme="majorBidi" w:cstheme="majorBidi" w:hint="cs"/>
          <w:snapToGrid w:val="0"/>
          <w:spacing w:val="-6"/>
          <w:cs/>
        </w:rPr>
        <w:t xml:space="preserve"> </w:t>
      </w:r>
      <w:r w:rsidR="00686E88" w:rsidRPr="004B1154">
        <w:rPr>
          <w:rFonts w:asciiTheme="majorBidi" w:hAnsiTheme="majorBidi" w:cstheme="majorBidi"/>
          <w:snapToGrid w:val="0"/>
          <w:spacing w:val="-6"/>
          <w:cs/>
        </w:rPr>
        <w:t xml:space="preserve">บริษัท ซีจียูเค </w:t>
      </w:r>
      <w:r w:rsidR="009E3308" w:rsidRPr="009E3308">
        <w:rPr>
          <w:rFonts w:asciiTheme="majorBidi" w:hAnsiTheme="majorBidi" w:cstheme="majorBidi"/>
          <w:snapToGrid w:val="0"/>
          <w:spacing w:val="-6"/>
          <w:lang w:val="en-US"/>
        </w:rPr>
        <w:t>1</w:t>
      </w:r>
      <w:r w:rsidR="00686E88" w:rsidRPr="004B1154">
        <w:rPr>
          <w:rFonts w:asciiTheme="majorBidi" w:hAnsiTheme="majorBidi" w:cstheme="majorBidi"/>
          <w:snapToGrid w:val="0"/>
          <w:spacing w:val="-6"/>
          <w:cs/>
        </w:rPr>
        <w:t xml:space="preserve"> จำกัด </w:t>
      </w:r>
      <w:r w:rsidR="00B13F31" w:rsidRPr="004B1154">
        <w:rPr>
          <w:rFonts w:asciiTheme="majorBidi" w:hAnsiTheme="majorBidi" w:cs="Angsana New"/>
          <w:snapToGrid w:val="0"/>
          <w:spacing w:val="-6"/>
          <w:cs/>
        </w:rPr>
        <w:t>ได้ดำเนินการชำระบัญชีเสร็จสิ้นแล้ว</w:t>
      </w:r>
      <w:r w:rsidR="00F921BE" w:rsidRPr="004B1154">
        <w:rPr>
          <w:rFonts w:asciiTheme="majorBidi" w:hAnsiTheme="majorBidi" w:cstheme="majorBidi" w:hint="cs"/>
          <w:snapToGrid w:val="0"/>
          <w:spacing w:val="-6"/>
          <w:cs/>
        </w:rPr>
        <w:t xml:space="preserve"> </w:t>
      </w:r>
      <w:r w:rsidR="00686E88" w:rsidRPr="004B1154">
        <w:rPr>
          <w:rFonts w:asciiTheme="majorBidi" w:hAnsiTheme="majorBidi" w:cstheme="majorBidi"/>
          <w:snapToGrid w:val="0"/>
          <w:spacing w:val="-6"/>
          <w:cs/>
        </w:rPr>
        <w:t>(ดูหมาย</w:t>
      </w:r>
      <w:r w:rsidR="00686E88" w:rsidRPr="004B1154">
        <w:rPr>
          <w:rFonts w:asciiTheme="majorBidi" w:hAnsiTheme="majorBidi" w:cstheme="majorBidi"/>
          <w:snapToGrid w:val="0"/>
          <w:cs/>
        </w:rPr>
        <w:t xml:space="preserve">เหตุข้อ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21</w:t>
      </w:r>
      <w:r w:rsidR="00686E88" w:rsidRPr="004B1154">
        <w:rPr>
          <w:rFonts w:asciiTheme="majorBidi" w:hAnsiTheme="majorBidi" w:cstheme="majorBidi"/>
          <w:snapToGrid w:val="0"/>
          <w:lang w:val="en-US"/>
        </w:rPr>
        <w:t>.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1</w:t>
      </w:r>
      <w:r w:rsidR="00686E88" w:rsidRPr="004B1154">
        <w:rPr>
          <w:rFonts w:asciiTheme="majorBidi" w:hAnsiTheme="majorBidi" w:cstheme="majorBidi"/>
          <w:snapToGrid w:val="0"/>
          <w:cs/>
        </w:rPr>
        <w:t>)</w:t>
      </w:r>
    </w:p>
    <w:p w14:paraId="400AA645" w14:textId="69AAACDC" w:rsidR="00CA02B2" w:rsidRPr="004B1154" w:rsidRDefault="009E3308" w:rsidP="00B11792">
      <w:pPr>
        <w:spacing w:after="120"/>
        <w:ind w:left="2160" w:hanging="893"/>
        <w:jc w:val="both"/>
        <w:rPr>
          <w:rFonts w:asciiTheme="majorBidi" w:hAnsiTheme="majorBidi" w:cstheme="majorBidi"/>
          <w:snapToGrid w:val="0"/>
          <w:cs/>
        </w:rPr>
      </w:pPr>
      <w:r w:rsidRPr="009E3308">
        <w:rPr>
          <w:rFonts w:asciiTheme="majorBidi" w:hAnsiTheme="majorBidi" w:cstheme="majorBidi"/>
          <w:lang w:val="en-US"/>
        </w:rPr>
        <w:t>1</w:t>
      </w:r>
      <w:r w:rsidR="0055183B" w:rsidRPr="004B1154">
        <w:rPr>
          <w:rFonts w:asciiTheme="majorBidi" w:hAnsiTheme="majorBidi" w:cstheme="majorBidi"/>
          <w:lang w:val="en-US"/>
        </w:rPr>
        <w:t>.</w:t>
      </w:r>
      <w:r w:rsidRPr="009E3308">
        <w:rPr>
          <w:rFonts w:asciiTheme="majorBidi" w:hAnsiTheme="majorBidi" w:cstheme="majorBidi"/>
          <w:lang w:val="en-US"/>
        </w:rPr>
        <w:t>2</w:t>
      </w:r>
      <w:r w:rsidR="0055183B" w:rsidRPr="004B1154">
        <w:rPr>
          <w:rFonts w:asciiTheme="majorBidi" w:hAnsiTheme="majorBidi" w:cstheme="majorBidi"/>
          <w:lang w:val="en-US"/>
        </w:rPr>
        <w:t>.</w:t>
      </w:r>
      <w:r w:rsidRPr="009E3308">
        <w:rPr>
          <w:rFonts w:asciiTheme="majorBidi" w:hAnsiTheme="majorBidi" w:cstheme="majorBidi"/>
          <w:lang w:val="en-US"/>
        </w:rPr>
        <w:t>6</w:t>
      </w:r>
      <w:r w:rsidR="0055183B" w:rsidRPr="004B1154">
        <w:rPr>
          <w:rFonts w:asciiTheme="majorBidi" w:hAnsiTheme="majorBidi" w:cstheme="majorBidi"/>
          <w:lang w:val="en-US"/>
        </w:rPr>
        <w:tab/>
      </w:r>
      <w:r w:rsidR="0055183B" w:rsidRPr="004B1154">
        <w:rPr>
          <w:rFonts w:asciiTheme="majorBidi" w:hAnsiTheme="majorBidi" w:cstheme="majorBidi"/>
          <w:snapToGrid w:val="0"/>
          <w:cs/>
        </w:rPr>
        <w:t xml:space="preserve">บริษัท ลีดดิ้ง สคูล พาร์ทเนอร์ชิพ จำกัด เป็นบริษัทที่จดทะเบียนในประเทศเกิร์นซีย์ </w:t>
      </w:r>
      <w:r w:rsidR="0055183B" w:rsidRPr="004B1154">
        <w:rPr>
          <w:rFonts w:asciiTheme="majorBidi" w:hAnsiTheme="majorBidi" w:cstheme="majorBidi"/>
          <w:snapToGrid w:val="0"/>
          <w:spacing w:val="-10"/>
          <w:cs/>
        </w:rPr>
        <w:t xml:space="preserve">เมื่อวันที่ </w:t>
      </w:r>
      <w:r w:rsidRPr="009E3308">
        <w:rPr>
          <w:rFonts w:asciiTheme="majorBidi" w:hAnsiTheme="majorBidi" w:cstheme="majorBidi"/>
          <w:snapToGrid w:val="0"/>
          <w:spacing w:val="-10"/>
          <w:lang w:val="en-US"/>
        </w:rPr>
        <w:t>26</w:t>
      </w:r>
      <w:r w:rsidR="0055183B" w:rsidRPr="004B1154">
        <w:rPr>
          <w:rFonts w:asciiTheme="majorBidi" w:hAnsiTheme="majorBidi" w:cstheme="majorBidi"/>
          <w:snapToGrid w:val="0"/>
          <w:spacing w:val="-10"/>
          <w:cs/>
        </w:rPr>
        <w:t xml:space="preserve"> สิงหาคม </w:t>
      </w:r>
      <w:r w:rsidRPr="009E3308">
        <w:rPr>
          <w:rFonts w:asciiTheme="majorBidi" w:hAnsiTheme="majorBidi" w:cstheme="majorBidi"/>
          <w:snapToGrid w:val="0"/>
          <w:spacing w:val="-10"/>
          <w:lang w:val="en-US"/>
        </w:rPr>
        <w:t>2559</w:t>
      </w:r>
      <w:r w:rsidR="0055183B" w:rsidRPr="004B1154">
        <w:rPr>
          <w:rFonts w:asciiTheme="majorBidi" w:hAnsiTheme="majorBidi" w:cstheme="majorBidi"/>
          <w:snapToGrid w:val="0"/>
          <w:spacing w:val="-10"/>
          <w:cs/>
        </w:rPr>
        <w:t xml:space="preserve"> โดยมีสำนักงานใหญ่ตั้งอยู่ที่ Anson Court, La Route des Camps,</w:t>
      </w:r>
      <w:r w:rsidR="0055183B" w:rsidRPr="004B1154">
        <w:rPr>
          <w:rFonts w:asciiTheme="majorBidi" w:hAnsiTheme="majorBidi" w:cstheme="majorBidi"/>
          <w:snapToGrid w:val="0"/>
          <w:cs/>
        </w:rPr>
        <w:t xml:space="preserve"> </w:t>
      </w:r>
      <w:r w:rsidR="0055183B" w:rsidRPr="004B1154">
        <w:rPr>
          <w:rFonts w:asciiTheme="majorBidi" w:hAnsiTheme="majorBidi" w:cstheme="majorBidi"/>
          <w:snapToGrid w:val="0"/>
          <w:spacing w:val="-8"/>
          <w:cs/>
        </w:rPr>
        <w:t>St</w:t>
      </w:r>
      <w:r w:rsidR="006B48DA" w:rsidRPr="004B1154">
        <w:rPr>
          <w:rFonts w:asciiTheme="majorBidi" w:hAnsiTheme="majorBidi" w:cstheme="majorBidi"/>
          <w:snapToGrid w:val="0"/>
          <w:spacing w:val="-8"/>
          <w:cs/>
        </w:rPr>
        <w:t>.</w:t>
      </w:r>
      <w:r w:rsidR="0055183B" w:rsidRPr="004B1154">
        <w:rPr>
          <w:rFonts w:asciiTheme="majorBidi" w:hAnsiTheme="majorBidi" w:cstheme="majorBidi"/>
          <w:snapToGrid w:val="0"/>
          <w:spacing w:val="-8"/>
          <w:cs/>
        </w:rPr>
        <w:t xml:space="preserve"> Martin, Guernsey, GY</w:t>
      </w:r>
      <w:r w:rsidRPr="009E3308">
        <w:rPr>
          <w:rFonts w:asciiTheme="majorBidi" w:hAnsiTheme="majorBidi" w:cstheme="majorBidi"/>
          <w:snapToGrid w:val="0"/>
          <w:spacing w:val="-8"/>
          <w:lang w:val="en-US"/>
        </w:rPr>
        <w:t>4</w:t>
      </w:r>
      <w:r w:rsidR="0055183B" w:rsidRPr="004B1154">
        <w:rPr>
          <w:rFonts w:asciiTheme="majorBidi" w:hAnsiTheme="majorBidi" w:cstheme="majorBidi"/>
          <w:snapToGrid w:val="0"/>
          <w:spacing w:val="-8"/>
          <w:cs/>
        </w:rPr>
        <w:t xml:space="preserve"> </w:t>
      </w:r>
      <w:r w:rsidRPr="009E3308">
        <w:rPr>
          <w:rFonts w:asciiTheme="majorBidi" w:hAnsiTheme="majorBidi" w:cstheme="majorBidi"/>
          <w:snapToGrid w:val="0"/>
          <w:spacing w:val="-8"/>
          <w:lang w:val="en-US"/>
        </w:rPr>
        <w:t>6</w:t>
      </w:r>
      <w:r w:rsidR="0055183B" w:rsidRPr="004B1154">
        <w:rPr>
          <w:rFonts w:asciiTheme="majorBidi" w:hAnsiTheme="majorBidi" w:cstheme="majorBidi"/>
          <w:snapToGrid w:val="0"/>
          <w:spacing w:val="-8"/>
          <w:cs/>
        </w:rPr>
        <w:t>AD เพื่อประกอบธุรกิจ</w:t>
      </w:r>
      <w:r w:rsidR="006A10DF" w:rsidRPr="004B1154">
        <w:rPr>
          <w:rFonts w:asciiTheme="majorBidi" w:hAnsiTheme="majorBidi" w:cstheme="majorBidi"/>
          <w:snapToGrid w:val="0"/>
          <w:spacing w:val="-8"/>
          <w:cs/>
        </w:rPr>
        <w:t>การลงทุน</w:t>
      </w:r>
      <w:r w:rsidR="0051281C" w:rsidRPr="004B1154">
        <w:rPr>
          <w:rFonts w:asciiTheme="majorBidi" w:hAnsiTheme="majorBidi" w:cstheme="majorBidi"/>
          <w:snapToGrid w:val="0"/>
          <w:spacing w:val="-8"/>
          <w:cs/>
        </w:rPr>
        <w:t xml:space="preserve"> </w:t>
      </w:r>
      <w:r w:rsidR="0055183B" w:rsidRPr="004B1154">
        <w:rPr>
          <w:rFonts w:asciiTheme="majorBidi" w:hAnsiTheme="majorBidi" w:cstheme="majorBidi"/>
          <w:snapToGrid w:val="0"/>
          <w:spacing w:val="-8"/>
          <w:cs/>
        </w:rPr>
        <w:t>โดยการถือหุ้นในบริษัทอื่น</w:t>
      </w:r>
      <w:r w:rsidR="0051281C" w:rsidRPr="004B1154">
        <w:rPr>
          <w:rFonts w:asciiTheme="majorBidi" w:hAnsiTheme="majorBidi" w:cstheme="majorBidi"/>
          <w:snapToGrid w:val="0"/>
          <w:spacing w:val="-8"/>
          <w:cs/>
        </w:rPr>
        <w:t xml:space="preserve"> </w:t>
      </w:r>
      <w:r w:rsidR="0051281C" w:rsidRPr="004B1154">
        <w:rPr>
          <w:rFonts w:asciiTheme="majorBidi" w:hAnsiTheme="majorBidi" w:cstheme="majorBidi"/>
          <w:snapToGrid w:val="0"/>
          <w:cs/>
        </w:rPr>
        <w:t>(Holding Company)</w:t>
      </w:r>
    </w:p>
    <w:p w14:paraId="4560CF9F" w14:textId="51BFA411" w:rsidR="00013894" w:rsidRPr="004B1154" w:rsidRDefault="009E3308" w:rsidP="00B11792">
      <w:pPr>
        <w:spacing w:after="120"/>
        <w:ind w:left="2160" w:hanging="893"/>
        <w:jc w:val="thaiDistribute"/>
        <w:rPr>
          <w:rFonts w:asciiTheme="majorBidi" w:hAnsiTheme="majorBidi" w:cstheme="majorBidi"/>
          <w:snapToGrid w:val="0"/>
          <w:lang w:val="en-US"/>
        </w:rPr>
      </w:pPr>
      <w:r w:rsidRPr="009E3308">
        <w:rPr>
          <w:rFonts w:asciiTheme="majorBidi" w:hAnsiTheme="majorBidi" w:cstheme="majorBidi"/>
          <w:snapToGrid w:val="0"/>
          <w:lang w:val="en-US"/>
        </w:rPr>
        <w:t>1</w:t>
      </w:r>
      <w:r w:rsidR="00013894" w:rsidRPr="004B1154">
        <w:rPr>
          <w:rFonts w:asciiTheme="majorBidi" w:hAnsiTheme="majorBidi" w:cstheme="majorBidi"/>
          <w:snapToGrid w:val="0"/>
          <w:lang w:val="en-US"/>
        </w:rPr>
        <w:t>.</w:t>
      </w:r>
      <w:r w:rsidRPr="009E3308">
        <w:rPr>
          <w:rFonts w:asciiTheme="majorBidi" w:hAnsiTheme="majorBidi" w:cstheme="majorBidi"/>
          <w:snapToGrid w:val="0"/>
          <w:lang w:val="en-US"/>
        </w:rPr>
        <w:t>2</w:t>
      </w:r>
      <w:r w:rsidR="00013894" w:rsidRPr="004B1154">
        <w:rPr>
          <w:rFonts w:asciiTheme="majorBidi" w:hAnsiTheme="majorBidi" w:cstheme="majorBidi"/>
          <w:snapToGrid w:val="0"/>
          <w:lang w:val="en-US"/>
        </w:rPr>
        <w:t>.</w:t>
      </w:r>
      <w:r w:rsidRPr="009E3308">
        <w:rPr>
          <w:rFonts w:asciiTheme="majorBidi" w:hAnsiTheme="majorBidi" w:cstheme="majorBidi"/>
          <w:snapToGrid w:val="0"/>
          <w:lang w:val="en-US"/>
        </w:rPr>
        <w:t>7</w:t>
      </w:r>
      <w:r w:rsidR="00013894" w:rsidRPr="004B1154">
        <w:rPr>
          <w:rFonts w:asciiTheme="majorBidi" w:hAnsiTheme="majorBidi" w:cstheme="majorBidi"/>
          <w:snapToGrid w:val="0"/>
          <w:lang w:val="en-US"/>
        </w:rPr>
        <w:tab/>
      </w:r>
      <w:r w:rsidR="00013894" w:rsidRPr="004B1154">
        <w:rPr>
          <w:rFonts w:asciiTheme="majorBidi" w:hAnsiTheme="majorBidi" w:cstheme="majorBidi"/>
          <w:snapToGrid w:val="0"/>
          <w:spacing w:val="8"/>
          <w:cs/>
        </w:rPr>
        <w:t>บริษัท ลีดดิ้ง เอ็ดดูเคชั่น จำกัด เป็นบริษัทที่จดทะเบียนในประเทศไทย เมื่อวันที</w:t>
      </w:r>
      <w:r w:rsidR="000D5FE9" w:rsidRPr="004B1154">
        <w:rPr>
          <w:rFonts w:asciiTheme="majorBidi" w:hAnsiTheme="majorBidi" w:cstheme="majorBidi" w:hint="cs"/>
          <w:snapToGrid w:val="0"/>
          <w:spacing w:val="8"/>
          <w:cs/>
        </w:rPr>
        <w:t>่</w:t>
      </w:r>
      <w:r w:rsidR="0062586B" w:rsidRPr="004B1154">
        <w:rPr>
          <w:rFonts w:asciiTheme="majorBidi" w:hAnsiTheme="majorBidi" w:cstheme="majorBidi" w:hint="cs"/>
          <w:snapToGrid w:val="0"/>
          <w:spacing w:val="8"/>
          <w:cs/>
        </w:rPr>
        <w:t xml:space="preserve"> </w:t>
      </w:r>
      <w:r w:rsidRPr="009E3308">
        <w:rPr>
          <w:rFonts w:asciiTheme="majorBidi" w:hAnsiTheme="majorBidi" w:cstheme="majorBidi"/>
          <w:snapToGrid w:val="0"/>
          <w:spacing w:val="6"/>
          <w:lang w:val="en-US"/>
        </w:rPr>
        <w:t>31</w:t>
      </w:r>
      <w:r w:rsidR="00013894" w:rsidRPr="004B1154">
        <w:rPr>
          <w:rFonts w:asciiTheme="majorBidi" w:hAnsiTheme="majorBidi" w:cstheme="majorBidi"/>
          <w:snapToGrid w:val="0"/>
          <w:spacing w:val="6"/>
          <w:cs/>
        </w:rPr>
        <w:t xml:space="preserve"> กรกฎาคม </w:t>
      </w:r>
      <w:r w:rsidRPr="009E3308">
        <w:rPr>
          <w:rFonts w:asciiTheme="majorBidi" w:hAnsiTheme="majorBidi" w:cstheme="majorBidi"/>
          <w:snapToGrid w:val="0"/>
          <w:spacing w:val="6"/>
          <w:lang w:val="en-US"/>
        </w:rPr>
        <w:t>2567</w:t>
      </w:r>
      <w:r w:rsidR="00013894" w:rsidRPr="004B1154">
        <w:rPr>
          <w:rFonts w:asciiTheme="majorBidi" w:hAnsiTheme="majorBidi" w:cstheme="majorBidi"/>
          <w:snapToGrid w:val="0"/>
          <w:spacing w:val="6"/>
          <w:cs/>
        </w:rPr>
        <w:t xml:space="preserve"> โดยมีสำนักงานใหญ่ตั้งอยู่เลขที่ </w:t>
      </w:r>
      <w:r w:rsidRPr="009E3308">
        <w:rPr>
          <w:rFonts w:asciiTheme="majorBidi" w:hAnsiTheme="majorBidi" w:cstheme="majorBidi"/>
          <w:snapToGrid w:val="0"/>
          <w:spacing w:val="6"/>
          <w:lang w:val="en-US"/>
        </w:rPr>
        <w:t>224</w:t>
      </w:r>
      <w:r w:rsidR="0053645B" w:rsidRPr="004B1154">
        <w:rPr>
          <w:rFonts w:asciiTheme="majorBidi" w:hAnsiTheme="majorBidi" w:cstheme="majorBidi"/>
          <w:snapToGrid w:val="0"/>
          <w:spacing w:val="6"/>
          <w:cs/>
        </w:rPr>
        <w:t xml:space="preserve"> </w:t>
      </w:r>
      <w:r w:rsidR="00013894" w:rsidRPr="004B1154">
        <w:rPr>
          <w:rFonts w:asciiTheme="majorBidi" w:hAnsiTheme="majorBidi" w:cstheme="majorBidi"/>
          <w:snapToGrid w:val="0"/>
          <w:spacing w:val="6"/>
          <w:cs/>
        </w:rPr>
        <w:t>ถนนอุตสาหกรรม แขวงช่อง</w:t>
      </w:r>
      <w:r w:rsidR="00013894" w:rsidRPr="004B1154">
        <w:rPr>
          <w:rFonts w:asciiTheme="majorBidi" w:hAnsiTheme="majorBidi" w:cstheme="majorBidi"/>
          <w:snapToGrid w:val="0"/>
          <w:cs/>
        </w:rPr>
        <w:t>นนทรี เขตยานนาวา กรุงเทพมหานคร เพื่อประกอบกิจการโรงเรียน</w:t>
      </w:r>
      <w:r w:rsidR="006A422A" w:rsidRPr="004B1154">
        <w:rPr>
          <w:rFonts w:asciiTheme="majorBidi" w:hAnsiTheme="majorBidi" w:cstheme="majorBidi" w:hint="cs"/>
          <w:snapToGrid w:val="0"/>
          <w:cs/>
          <w:lang w:val="en-US"/>
        </w:rPr>
        <w:t>เอกชน</w:t>
      </w:r>
    </w:p>
    <w:p w14:paraId="3A1E0996" w14:textId="163C07B6" w:rsidR="00B757A8" w:rsidRPr="004B1154" w:rsidRDefault="009E3308" w:rsidP="00B11792">
      <w:pPr>
        <w:spacing w:after="120"/>
        <w:ind w:left="2160" w:hanging="893"/>
        <w:jc w:val="thaiDistribute"/>
        <w:rPr>
          <w:rFonts w:asciiTheme="majorBidi" w:hAnsiTheme="majorBidi" w:cstheme="majorBidi"/>
          <w:spacing w:val="2"/>
        </w:rPr>
      </w:pPr>
      <w:r w:rsidRPr="009E3308">
        <w:rPr>
          <w:rFonts w:asciiTheme="majorBidi" w:hAnsiTheme="majorBidi" w:cstheme="majorBidi"/>
          <w:snapToGrid w:val="0"/>
          <w:lang w:val="en-US"/>
        </w:rPr>
        <w:t>1</w:t>
      </w:r>
      <w:r w:rsidR="00B757A8" w:rsidRPr="004B1154">
        <w:rPr>
          <w:rFonts w:asciiTheme="majorBidi" w:hAnsiTheme="majorBidi" w:cstheme="majorBidi"/>
          <w:snapToGrid w:val="0"/>
          <w:lang w:val="en-US"/>
        </w:rPr>
        <w:t>.</w:t>
      </w:r>
      <w:r w:rsidRPr="009E3308">
        <w:rPr>
          <w:rFonts w:asciiTheme="majorBidi" w:hAnsiTheme="majorBidi" w:cstheme="majorBidi"/>
          <w:snapToGrid w:val="0"/>
          <w:lang w:val="en-US"/>
        </w:rPr>
        <w:t>2</w:t>
      </w:r>
      <w:r w:rsidR="00B757A8" w:rsidRPr="004B1154">
        <w:rPr>
          <w:rFonts w:asciiTheme="majorBidi" w:hAnsiTheme="majorBidi" w:cstheme="majorBidi"/>
          <w:snapToGrid w:val="0"/>
          <w:lang w:val="en-US"/>
        </w:rPr>
        <w:t>.</w:t>
      </w:r>
      <w:r w:rsidRPr="009E3308">
        <w:rPr>
          <w:rFonts w:asciiTheme="majorBidi" w:hAnsiTheme="majorBidi" w:cstheme="majorBidi"/>
          <w:snapToGrid w:val="0"/>
          <w:lang w:val="en-US"/>
        </w:rPr>
        <w:t>8</w:t>
      </w:r>
      <w:r w:rsidR="00B757A8" w:rsidRPr="004B1154">
        <w:rPr>
          <w:rFonts w:asciiTheme="majorBidi" w:hAnsiTheme="majorBidi" w:cstheme="majorBidi"/>
          <w:snapToGrid w:val="0"/>
          <w:lang w:val="en-US"/>
        </w:rPr>
        <w:tab/>
      </w:r>
      <w:r w:rsidR="00B757A8" w:rsidRPr="004B1154">
        <w:rPr>
          <w:rFonts w:asciiTheme="majorBidi" w:hAnsiTheme="majorBidi" w:cs="Angsana New"/>
          <w:snapToGrid w:val="0"/>
          <w:spacing w:val="8"/>
          <w:cs/>
        </w:rPr>
        <w:t>บริษัท ซีพีอี รีเสิร์ฟ จำกัด</w:t>
      </w:r>
      <w:r w:rsidR="00B757A8" w:rsidRPr="004B1154">
        <w:rPr>
          <w:rFonts w:asciiTheme="majorBidi" w:hAnsiTheme="majorBidi" w:cstheme="majorBidi"/>
          <w:snapToGrid w:val="0"/>
          <w:spacing w:val="8"/>
          <w:cs/>
        </w:rPr>
        <w:t xml:space="preserve"> เป็นบริษัทที่จดทะเบียนในประเทศไทย เมื่อวันที</w:t>
      </w:r>
      <w:r w:rsidR="00B757A8" w:rsidRPr="004B1154">
        <w:rPr>
          <w:rFonts w:asciiTheme="majorBidi" w:hAnsiTheme="majorBidi" w:cstheme="majorBidi" w:hint="cs"/>
          <w:snapToGrid w:val="0"/>
          <w:spacing w:val="8"/>
          <w:cs/>
        </w:rPr>
        <w:t xml:space="preserve">่ </w:t>
      </w:r>
      <w:r w:rsidR="00B757A8" w:rsidRPr="004B1154">
        <w:rPr>
          <w:rFonts w:asciiTheme="majorBidi" w:hAnsiTheme="majorBidi" w:cstheme="majorBidi"/>
          <w:snapToGrid w:val="0"/>
          <w:spacing w:val="8"/>
          <w:lang w:val="en-US"/>
        </w:rPr>
        <w:t xml:space="preserve">                  </w:t>
      </w:r>
      <w:r w:rsidRPr="009E3308">
        <w:rPr>
          <w:rFonts w:asciiTheme="majorBidi" w:hAnsiTheme="majorBidi" w:cstheme="majorBidi"/>
          <w:snapToGrid w:val="0"/>
          <w:lang w:val="en-US"/>
        </w:rPr>
        <w:t>12</w:t>
      </w:r>
      <w:r w:rsidR="00B757A8" w:rsidRPr="004B1154">
        <w:rPr>
          <w:rFonts w:asciiTheme="majorBidi" w:hAnsiTheme="majorBidi" w:cstheme="majorBidi"/>
          <w:snapToGrid w:val="0"/>
          <w:cs/>
        </w:rPr>
        <w:t xml:space="preserve"> </w:t>
      </w:r>
      <w:r w:rsidR="00B757A8" w:rsidRPr="004B1154">
        <w:rPr>
          <w:rFonts w:asciiTheme="majorBidi" w:hAnsiTheme="majorBidi" w:cstheme="majorBidi" w:hint="cs"/>
          <w:snapToGrid w:val="0"/>
          <w:cs/>
        </w:rPr>
        <w:t>พฤศจิกายน</w:t>
      </w:r>
      <w:r w:rsidR="00B757A8" w:rsidRPr="004B1154">
        <w:rPr>
          <w:rFonts w:asciiTheme="majorBidi" w:hAnsiTheme="majorBidi" w:cstheme="majorBidi"/>
          <w:snapToGrid w:val="0"/>
          <w:cs/>
        </w:rPr>
        <w:t xml:space="preserve"> </w:t>
      </w:r>
      <w:r w:rsidRPr="009E3308">
        <w:rPr>
          <w:rFonts w:asciiTheme="majorBidi" w:hAnsiTheme="majorBidi" w:cstheme="majorBidi"/>
          <w:snapToGrid w:val="0"/>
          <w:lang w:val="en-US"/>
        </w:rPr>
        <w:t>2567</w:t>
      </w:r>
      <w:r w:rsidR="00B757A8" w:rsidRPr="004B1154">
        <w:rPr>
          <w:rFonts w:asciiTheme="majorBidi" w:hAnsiTheme="majorBidi" w:cstheme="majorBidi"/>
          <w:snapToGrid w:val="0"/>
          <w:cs/>
        </w:rPr>
        <w:t xml:space="preserve"> </w:t>
      </w:r>
      <w:r w:rsidR="00B757A8" w:rsidRPr="004B1154">
        <w:rPr>
          <w:rFonts w:ascii="Angsana New" w:hAnsi="Angsana New" w:cs="Angsana New"/>
          <w:snapToGrid w:val="0"/>
          <w:spacing w:val="-8"/>
          <w:cs/>
        </w:rPr>
        <w:t xml:space="preserve">โดยมีสำนักงานใหญ่ตั้งอยู่เลขที่ </w:t>
      </w:r>
      <w:r w:rsidRPr="009E3308">
        <w:rPr>
          <w:rFonts w:ascii="Angsana New" w:hAnsi="Angsana New" w:cs="Angsana New"/>
          <w:snapToGrid w:val="0"/>
          <w:spacing w:val="-8"/>
          <w:lang w:val="en-US"/>
        </w:rPr>
        <w:t>898</w:t>
      </w:r>
      <w:r w:rsidR="00B757A8" w:rsidRPr="004B1154">
        <w:rPr>
          <w:rFonts w:ascii="Angsana New" w:hAnsi="Angsana New" w:cs="Angsana New"/>
          <w:snapToGrid w:val="0"/>
          <w:spacing w:val="-8"/>
          <w:cs/>
        </w:rPr>
        <w:t xml:space="preserve"> อาคารเพลินจิตทาวเวอร์</w:t>
      </w:r>
      <w:r w:rsidR="00B757A8" w:rsidRPr="004B1154">
        <w:rPr>
          <w:rFonts w:ascii="Angsana New" w:hAnsi="Angsana New" w:cs="Angsana New"/>
          <w:snapToGrid w:val="0"/>
          <w:spacing w:val="-12"/>
          <w:cs/>
        </w:rPr>
        <w:t xml:space="preserve"> ชั้น </w:t>
      </w:r>
      <w:r w:rsidRPr="009E3308">
        <w:rPr>
          <w:rFonts w:ascii="Angsana New" w:hAnsi="Angsana New" w:cs="Angsana New"/>
          <w:snapToGrid w:val="0"/>
          <w:spacing w:val="-12"/>
          <w:lang w:val="en-US"/>
        </w:rPr>
        <w:t>20</w:t>
      </w:r>
      <w:r w:rsidR="00B757A8" w:rsidRPr="004B1154">
        <w:rPr>
          <w:rFonts w:ascii="Angsana New" w:hAnsi="Angsana New" w:cs="Angsana New"/>
          <w:snapToGrid w:val="0"/>
          <w:spacing w:val="-12"/>
          <w:cs/>
        </w:rPr>
        <w:t xml:space="preserve"> ถนนเพลินจิต แขวงลุมพินี เขตปทุมวัน กรุงเทพมหานคร เพื่อประกอ</w:t>
      </w:r>
      <w:r w:rsidR="00B757A8" w:rsidRPr="004B1154">
        <w:rPr>
          <w:rFonts w:ascii="Angsana New" w:hAnsi="Angsana New" w:cs="Angsana New"/>
          <w:snapToGrid w:val="0"/>
          <w:cs/>
        </w:rPr>
        <w:t>บธุรกิจ</w:t>
      </w:r>
      <w:r w:rsidR="00B757A8" w:rsidRPr="004B1154">
        <w:rPr>
          <w:rFonts w:asciiTheme="majorBidi" w:hAnsiTheme="majorBidi" w:cstheme="majorBidi"/>
          <w:spacing w:val="2"/>
          <w:cs/>
        </w:rPr>
        <w:t>การลงทุน โดยการถือหุ้นในบริษัทอื่น (Holding Company)</w:t>
      </w:r>
    </w:p>
    <w:p w14:paraId="530F5089" w14:textId="664D7400" w:rsidR="004A6E0B" w:rsidRPr="004B1154" w:rsidRDefault="009E3308" w:rsidP="004A6E0B">
      <w:pPr>
        <w:spacing w:after="120"/>
        <w:ind w:left="2160" w:hanging="893"/>
        <w:jc w:val="thaiDistribute"/>
        <w:rPr>
          <w:rFonts w:asciiTheme="majorBidi" w:eastAsia="Times New Roman" w:hAnsiTheme="majorBidi" w:cs="Angsana New"/>
          <w:snapToGrid w:val="0"/>
          <w:cs/>
        </w:rPr>
      </w:pPr>
      <w:r w:rsidRPr="009E3308">
        <w:rPr>
          <w:rFonts w:asciiTheme="majorBidi" w:eastAsia="Times New Roman" w:hAnsiTheme="majorBidi" w:cs="Angsana New"/>
          <w:snapToGrid w:val="0"/>
          <w:lang w:val="en-US"/>
        </w:rPr>
        <w:t>1</w:t>
      </w:r>
      <w:r w:rsidR="004A6E0B" w:rsidRPr="004B1154">
        <w:rPr>
          <w:rFonts w:asciiTheme="majorBidi" w:eastAsia="Times New Roman" w:hAnsiTheme="majorBidi" w:cs="Angsana New"/>
          <w:snapToGrid w:val="0"/>
          <w:lang w:val="en-US"/>
        </w:rPr>
        <w:t>.</w:t>
      </w:r>
      <w:r w:rsidRPr="009E3308">
        <w:rPr>
          <w:rFonts w:asciiTheme="majorBidi" w:eastAsia="Times New Roman" w:hAnsiTheme="majorBidi" w:cs="Angsana New"/>
          <w:snapToGrid w:val="0"/>
          <w:lang w:val="en-US"/>
        </w:rPr>
        <w:t>2</w:t>
      </w:r>
      <w:r w:rsidR="004A6E0B" w:rsidRPr="004B1154">
        <w:rPr>
          <w:rFonts w:asciiTheme="majorBidi" w:eastAsia="Times New Roman" w:hAnsiTheme="majorBidi" w:cs="Angsana New"/>
          <w:snapToGrid w:val="0"/>
          <w:lang w:val="en-US"/>
        </w:rPr>
        <w:t>.</w:t>
      </w:r>
      <w:r w:rsidRPr="009E3308">
        <w:rPr>
          <w:rFonts w:asciiTheme="majorBidi" w:eastAsia="Times New Roman" w:hAnsiTheme="majorBidi" w:cs="Angsana New"/>
          <w:snapToGrid w:val="0"/>
          <w:lang w:val="en-US"/>
        </w:rPr>
        <w:t>9</w:t>
      </w:r>
      <w:r w:rsidR="004A6E0B" w:rsidRPr="004B1154">
        <w:rPr>
          <w:rFonts w:asciiTheme="majorBidi" w:eastAsia="Times New Roman" w:hAnsiTheme="majorBidi" w:cs="Angsana New"/>
          <w:snapToGrid w:val="0"/>
          <w:lang w:val="en-US"/>
        </w:rPr>
        <w:tab/>
      </w:r>
      <w:bookmarkStart w:id="1" w:name="_Hlk204791004"/>
      <w:r w:rsidR="004A6E0B" w:rsidRPr="004B1154">
        <w:rPr>
          <w:rFonts w:ascii="Angsana New" w:hAnsi="Angsana New" w:cs="Angsana New"/>
          <w:cs/>
          <w:lang w:val="en-US"/>
        </w:rPr>
        <w:t>บริษัท ซีจีดี อินดัสเทรียล ริง โรด จำกั</w:t>
      </w:r>
      <w:r w:rsidR="004A6E0B" w:rsidRPr="004B1154">
        <w:rPr>
          <w:rFonts w:ascii="Angsana New" w:hAnsi="Angsana New" w:cs="Angsana New" w:hint="cs"/>
          <w:cs/>
          <w:lang w:val="en-US"/>
        </w:rPr>
        <w:t>ด</w:t>
      </w:r>
      <w:bookmarkEnd w:id="1"/>
      <w:r w:rsidR="004A6E0B" w:rsidRPr="004B1154">
        <w:rPr>
          <w:rFonts w:asciiTheme="majorBidi" w:eastAsia="Times New Roman" w:hAnsiTheme="majorBidi" w:cs="Angsana New"/>
          <w:snapToGrid w:val="0"/>
          <w:spacing w:val="8"/>
          <w:cs/>
        </w:rPr>
        <w:t xml:space="preserve"> เป็นบริษัทที่จดทะเบียนในประเทศไทย </w:t>
      </w:r>
      <w:r w:rsidR="004A6E0B" w:rsidRPr="009E3308">
        <w:rPr>
          <w:rFonts w:asciiTheme="majorBidi" w:eastAsia="Times New Roman" w:hAnsiTheme="majorBidi" w:cs="Angsana New"/>
          <w:snapToGrid w:val="0"/>
          <w:spacing w:val="-6"/>
          <w:cs/>
        </w:rPr>
        <w:t>เมื่อวันที่</w:t>
      </w:r>
      <w:r w:rsidR="004A6E0B" w:rsidRPr="009E3308">
        <w:rPr>
          <w:rFonts w:asciiTheme="majorBidi" w:eastAsia="Times New Roman" w:hAnsiTheme="majorBidi" w:cs="Angsana New" w:hint="cs"/>
          <w:snapToGrid w:val="0"/>
          <w:spacing w:val="-6"/>
          <w:cs/>
        </w:rPr>
        <w:t xml:space="preserve"> </w:t>
      </w:r>
      <w:r w:rsidRPr="009E3308">
        <w:rPr>
          <w:rFonts w:ascii="Angsana New" w:hAnsi="Angsana New" w:cs="Angsana New"/>
          <w:spacing w:val="-6"/>
          <w:lang w:val="en-US"/>
        </w:rPr>
        <w:t>2</w:t>
      </w:r>
      <w:r w:rsidR="004A6E0B" w:rsidRPr="009E3308">
        <w:rPr>
          <w:rFonts w:ascii="Angsana New" w:hAnsi="Angsana New" w:cs="Angsana New"/>
          <w:spacing w:val="-6"/>
          <w:lang w:val="en-US"/>
        </w:rPr>
        <w:t xml:space="preserve"> </w:t>
      </w:r>
      <w:r w:rsidR="004A6E0B" w:rsidRPr="009E3308">
        <w:rPr>
          <w:rFonts w:ascii="Angsana New" w:hAnsi="Angsana New" w:cs="Angsana New" w:hint="cs"/>
          <w:spacing w:val="-6"/>
          <w:cs/>
          <w:lang w:val="en-US"/>
        </w:rPr>
        <w:t xml:space="preserve">เมษายน </w:t>
      </w:r>
      <w:r w:rsidRPr="009E3308">
        <w:rPr>
          <w:rFonts w:ascii="Angsana New" w:hAnsi="Angsana New" w:cs="Angsana New"/>
          <w:spacing w:val="-6"/>
          <w:lang w:val="en-US"/>
        </w:rPr>
        <w:t>2568</w:t>
      </w:r>
      <w:r w:rsidR="004A6E0B" w:rsidRPr="009E3308">
        <w:rPr>
          <w:rFonts w:ascii="Angsana New" w:hAnsi="Angsana New" w:cs="Angsana New"/>
          <w:spacing w:val="-6"/>
          <w:lang w:val="en-US"/>
        </w:rPr>
        <w:t xml:space="preserve"> </w:t>
      </w:r>
      <w:r w:rsidR="004A6E0B" w:rsidRPr="009E3308">
        <w:rPr>
          <w:rFonts w:ascii="Angsana New" w:eastAsia="Times New Roman" w:hAnsi="Angsana New" w:cs="Angsana New"/>
          <w:snapToGrid w:val="0"/>
          <w:spacing w:val="-6"/>
          <w:cs/>
        </w:rPr>
        <w:t xml:space="preserve">โดยมีสำนักงานใหญ่ตั้งอยู่เลขที่ </w:t>
      </w:r>
      <w:r w:rsidRPr="009E3308">
        <w:rPr>
          <w:rFonts w:asciiTheme="majorBidi" w:hAnsiTheme="majorBidi" w:cstheme="majorBidi"/>
          <w:snapToGrid w:val="0"/>
          <w:spacing w:val="-6"/>
          <w:lang w:val="en-US"/>
        </w:rPr>
        <w:t>224</w:t>
      </w:r>
      <w:r w:rsidR="004A6E0B" w:rsidRPr="009E3308">
        <w:rPr>
          <w:rFonts w:asciiTheme="majorBidi" w:hAnsiTheme="majorBidi" w:cstheme="majorBidi"/>
          <w:snapToGrid w:val="0"/>
          <w:spacing w:val="-6"/>
          <w:cs/>
        </w:rPr>
        <w:t xml:space="preserve"> ถนนอุตสาหกรรม</w:t>
      </w:r>
      <w:r w:rsidR="004A6E0B" w:rsidRPr="004B1154">
        <w:rPr>
          <w:rFonts w:asciiTheme="majorBidi" w:hAnsiTheme="majorBidi" w:cstheme="majorBidi"/>
          <w:snapToGrid w:val="0"/>
          <w:spacing w:val="6"/>
          <w:cs/>
        </w:rPr>
        <w:t xml:space="preserve"> </w:t>
      </w:r>
      <w:r>
        <w:rPr>
          <w:rFonts w:asciiTheme="majorBidi" w:hAnsiTheme="majorBidi" w:cstheme="majorBidi"/>
          <w:snapToGrid w:val="0"/>
          <w:spacing w:val="6"/>
          <w:lang w:val="en-US"/>
        </w:rPr>
        <w:t xml:space="preserve">            </w:t>
      </w:r>
      <w:r w:rsidR="004A6E0B" w:rsidRPr="009E3308">
        <w:rPr>
          <w:rFonts w:ascii="Angsana New" w:hAnsi="Angsana New" w:cs="Angsana New"/>
          <w:snapToGrid w:val="0"/>
          <w:spacing w:val="-12"/>
          <w:cs/>
        </w:rPr>
        <w:t>แขวงช่องนนทรี เขตยานนาวา กรุงเทพมหานคร</w:t>
      </w:r>
      <w:r w:rsidR="004A6E0B" w:rsidRPr="009E3308">
        <w:rPr>
          <w:rFonts w:ascii="Angsana New" w:eastAsia="Times New Roman" w:hAnsi="Angsana New" w:cs="Angsana New"/>
          <w:snapToGrid w:val="0"/>
          <w:spacing w:val="-12"/>
          <w:cs/>
        </w:rPr>
        <w:t xml:space="preserve"> เพื่อ</w:t>
      </w:r>
      <w:r w:rsidR="004A6E0B" w:rsidRPr="009E3308">
        <w:rPr>
          <w:rFonts w:ascii="Angsana New" w:hAnsi="Angsana New" w:cs="Angsana New"/>
          <w:spacing w:val="-12"/>
          <w:cs/>
          <w:lang w:val="en-US"/>
        </w:rPr>
        <w:t>ประกอบกิจการ ให้เช่</w:t>
      </w:r>
      <w:r w:rsidR="00387C7F" w:rsidRPr="009E3308">
        <w:rPr>
          <w:rFonts w:ascii="Angsana New" w:hAnsi="Angsana New" w:cs="Angsana New" w:hint="cs"/>
          <w:spacing w:val="-12"/>
          <w:cs/>
          <w:lang w:val="en-US"/>
        </w:rPr>
        <w:t>า</w:t>
      </w:r>
      <w:r w:rsidR="004A6E0B" w:rsidRPr="004B1154">
        <w:rPr>
          <w:rFonts w:ascii="Angsana New" w:hAnsi="Angsana New" w:cs="Angsana New"/>
          <w:cs/>
          <w:lang w:val="en-US"/>
        </w:rPr>
        <w:t>อสังหาริมทรัพย์</w:t>
      </w:r>
    </w:p>
    <w:p w14:paraId="61E56A49" w14:textId="28A4D2F3" w:rsidR="004A6E0B" w:rsidRPr="004B1154" w:rsidRDefault="004A6E0B" w:rsidP="0062586B">
      <w:pPr>
        <w:ind w:left="1267" w:hanging="720"/>
        <w:jc w:val="thaiDistribute"/>
        <w:rPr>
          <w:rFonts w:asciiTheme="majorBidi" w:hAnsiTheme="majorBidi" w:cstheme="majorBidi"/>
          <w:lang w:val="en-US"/>
        </w:rPr>
      </w:pPr>
      <w:r w:rsidRPr="004B1154">
        <w:rPr>
          <w:rFonts w:asciiTheme="majorBidi" w:hAnsiTheme="majorBidi" w:cstheme="majorBidi"/>
          <w:lang w:val="en-US"/>
        </w:rPr>
        <w:br w:type="page"/>
      </w:r>
    </w:p>
    <w:p w14:paraId="30DA568F" w14:textId="4C27D714" w:rsidR="00C2628F" w:rsidRPr="004B1154" w:rsidRDefault="009E3308" w:rsidP="002D15DC">
      <w:pPr>
        <w:spacing w:after="120"/>
        <w:ind w:left="1267" w:hanging="720"/>
        <w:jc w:val="thaiDistribute"/>
        <w:rPr>
          <w:rFonts w:ascii="Angsana New" w:hAnsi="Angsana New" w:cs="Angsana New"/>
          <w:spacing w:val="-6"/>
        </w:rPr>
      </w:pPr>
      <w:r w:rsidRPr="009E3308">
        <w:rPr>
          <w:rFonts w:asciiTheme="majorBidi" w:hAnsiTheme="majorBidi" w:cstheme="majorBidi"/>
          <w:lang w:val="en-US"/>
        </w:rPr>
        <w:lastRenderedPageBreak/>
        <w:t>1</w:t>
      </w:r>
      <w:r w:rsidR="004962AB" w:rsidRPr="004B1154">
        <w:rPr>
          <w:rFonts w:asciiTheme="majorBidi" w:hAnsiTheme="majorBidi" w:cstheme="majorBidi"/>
          <w:cs/>
        </w:rPr>
        <w:t>.</w:t>
      </w:r>
      <w:r w:rsidRPr="009E3308">
        <w:rPr>
          <w:rFonts w:asciiTheme="majorBidi" w:hAnsiTheme="majorBidi" w:cstheme="majorBidi"/>
          <w:lang w:val="en-US"/>
        </w:rPr>
        <w:t>3</w:t>
      </w:r>
      <w:r w:rsidR="002A616B" w:rsidRPr="004B1154">
        <w:rPr>
          <w:rFonts w:asciiTheme="majorBidi" w:hAnsiTheme="majorBidi" w:cstheme="majorBidi"/>
          <w:lang w:val="en-US"/>
        </w:rPr>
        <w:tab/>
      </w:r>
      <w:r w:rsidR="00C2628F" w:rsidRPr="004B1154">
        <w:rPr>
          <w:rFonts w:ascii="Angsana New" w:hAnsi="Angsana New" w:cs="Angsana New"/>
          <w:spacing w:val="-6"/>
          <w:cs/>
        </w:rPr>
        <w:t xml:space="preserve">ณ </w:t>
      </w:r>
      <w:r w:rsidR="00C2628F" w:rsidRPr="004B1154">
        <w:rPr>
          <w:rFonts w:ascii="Angsana New" w:hAnsi="Angsana New" w:cs="Angsana New"/>
          <w:snapToGrid w:val="0"/>
          <w:spacing w:val="-10"/>
          <w:cs/>
        </w:rPr>
        <w:t xml:space="preserve">วันที่ </w:t>
      </w:r>
      <w:r w:rsidRPr="009E3308">
        <w:rPr>
          <w:rFonts w:ascii="Angsana New" w:hAnsi="Angsana New" w:cs="Angsana New"/>
          <w:snapToGrid w:val="0"/>
          <w:spacing w:val="-10"/>
          <w:lang w:val="en-US"/>
        </w:rPr>
        <w:t>30</w:t>
      </w:r>
      <w:r w:rsidR="00BA387D" w:rsidRPr="004B1154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A218A6" w:rsidRPr="004B1154">
        <w:rPr>
          <w:rFonts w:ascii="Angsana New" w:hAnsi="Angsana New" w:cs="Angsana New" w:hint="cs"/>
          <w:snapToGrid w:val="0"/>
          <w:spacing w:val="-10"/>
          <w:cs/>
          <w:lang w:val="en-US"/>
        </w:rPr>
        <w:t>กันยายน</w:t>
      </w:r>
      <w:r w:rsidR="00C2628F" w:rsidRPr="004B1154">
        <w:rPr>
          <w:rFonts w:ascii="Angsana New" w:hAnsi="Angsana New" w:cs="Angsana New"/>
          <w:spacing w:val="-6"/>
          <w:cs/>
        </w:rPr>
        <w:t xml:space="preserve"> </w:t>
      </w:r>
      <w:r w:rsidRPr="009E3308">
        <w:rPr>
          <w:rFonts w:ascii="Angsana New" w:hAnsi="Angsana New" w:cs="Angsana New"/>
          <w:snapToGrid w:val="0"/>
          <w:spacing w:val="-10"/>
          <w:lang w:val="en-US"/>
        </w:rPr>
        <w:t>2568</w:t>
      </w:r>
      <w:r w:rsidR="00C2628F" w:rsidRPr="004B1154">
        <w:rPr>
          <w:rFonts w:ascii="Angsana New" w:hAnsi="Angsana New" w:cs="Angsana New"/>
          <w:spacing w:val="-6"/>
          <w:cs/>
        </w:rPr>
        <w:t xml:space="preserve"> </w:t>
      </w:r>
      <w:r w:rsidR="00A218A6" w:rsidRPr="004B1154">
        <w:rPr>
          <w:rFonts w:ascii="Angsana New" w:hAnsi="Angsana New" w:cs="Angsana New"/>
          <w:spacing w:val="-6"/>
          <w:cs/>
        </w:rPr>
        <w:t>กลุ่มบริษัทมีหนี้สินหมุนเวียนรวม</w:t>
      </w:r>
      <w:r w:rsidR="003E4AA7">
        <w:rPr>
          <w:rFonts w:ascii="Angsana New" w:hAnsi="Angsana New" w:cs="Angsana New" w:hint="cs"/>
          <w:spacing w:val="-6"/>
          <w:cs/>
          <w:lang w:val="en-US"/>
        </w:rPr>
        <w:t>สูงกว่าสินทรัพย์หมุนเวียนรวม</w:t>
      </w:r>
      <w:r w:rsidR="000D65A4">
        <w:rPr>
          <w:rFonts w:ascii="Angsana New" w:hAnsi="Angsana New" w:cs="Angsana New" w:hint="cs"/>
          <w:spacing w:val="-6"/>
          <w:cs/>
          <w:lang w:val="en-US"/>
        </w:rPr>
        <w:t>จำนวน</w:t>
      </w:r>
      <w:r w:rsidR="0067062E">
        <w:rPr>
          <w:rFonts w:ascii="Angsana New" w:hAnsi="Angsana New" w:cs="Angsana New"/>
          <w:spacing w:val="-6"/>
          <w:lang w:val="en-US"/>
        </w:rPr>
        <w:t xml:space="preserve"> </w:t>
      </w:r>
      <w:r w:rsidRPr="009E3308">
        <w:rPr>
          <w:rFonts w:ascii="Angsana New" w:hAnsi="Angsana New" w:cs="Angsana New"/>
          <w:spacing w:val="-6"/>
          <w:lang w:val="en-US"/>
        </w:rPr>
        <w:t>1</w:t>
      </w:r>
      <w:r w:rsidR="0067062E">
        <w:rPr>
          <w:rFonts w:ascii="Angsana New" w:hAnsi="Angsana New" w:cs="Angsana New"/>
          <w:spacing w:val="-6"/>
          <w:lang w:val="en-US"/>
        </w:rPr>
        <w:t>,</w:t>
      </w:r>
      <w:r w:rsidRPr="009E3308">
        <w:rPr>
          <w:rFonts w:ascii="Angsana New" w:hAnsi="Angsana New" w:cs="Angsana New"/>
          <w:spacing w:val="-6"/>
          <w:lang w:val="en-US"/>
        </w:rPr>
        <w:t>844</w:t>
      </w:r>
      <w:r w:rsidR="0067062E">
        <w:rPr>
          <w:rFonts w:ascii="Angsana New" w:hAnsi="Angsana New" w:cs="Angsana New"/>
          <w:spacing w:val="-6"/>
          <w:lang w:val="en-US"/>
        </w:rPr>
        <w:t>.</w:t>
      </w:r>
      <w:r w:rsidRPr="009E3308">
        <w:rPr>
          <w:rFonts w:ascii="Angsana New" w:hAnsi="Angsana New" w:cs="Angsana New"/>
          <w:spacing w:val="-6"/>
          <w:lang w:val="en-US"/>
        </w:rPr>
        <w:t>56</w:t>
      </w:r>
      <w:r w:rsidR="0067062E">
        <w:rPr>
          <w:rFonts w:ascii="Angsana New" w:hAnsi="Angsana New" w:cs="Angsana New"/>
          <w:spacing w:val="-6"/>
          <w:lang w:val="en-US"/>
        </w:rPr>
        <w:t xml:space="preserve"> </w:t>
      </w:r>
      <w:r w:rsidR="0067062E">
        <w:rPr>
          <w:rFonts w:ascii="Angsana New" w:hAnsi="Angsana New" w:cs="Angsana New" w:hint="cs"/>
          <w:spacing w:val="-6"/>
          <w:cs/>
          <w:lang w:val="en-US"/>
        </w:rPr>
        <w:t>ล้านบาท</w:t>
      </w:r>
      <w:r w:rsidR="00C2628F" w:rsidRPr="004B1154">
        <w:rPr>
          <w:rFonts w:ascii="Angsana New" w:hAnsi="Angsana New" w:cs="Angsana New"/>
          <w:spacing w:val="-6"/>
          <w:cs/>
        </w:rPr>
        <w:t xml:space="preserve"> โดย</w:t>
      </w:r>
      <w:r w:rsidR="003952C4" w:rsidRPr="004B1154">
        <w:rPr>
          <w:rFonts w:ascii="Angsana New" w:hAnsi="Angsana New" w:cs="Angsana New" w:hint="cs"/>
          <w:spacing w:val="-6"/>
          <w:cs/>
          <w:lang w:val="en-US"/>
        </w:rPr>
        <w:t>หนี้สินหมุนเวียนรวม</w:t>
      </w:r>
      <w:r w:rsidR="00C2628F" w:rsidRPr="004B1154">
        <w:rPr>
          <w:rFonts w:ascii="Angsana New" w:hAnsi="Angsana New" w:cs="Angsana New"/>
          <w:spacing w:val="-6"/>
          <w:cs/>
        </w:rPr>
        <w:t>ส่วนใหญ่</w:t>
      </w:r>
      <w:r w:rsidR="00C2628F" w:rsidRPr="004B1154">
        <w:rPr>
          <w:rFonts w:ascii="Angsana New" w:hAnsi="Angsana New" w:cs="Angsana New"/>
          <w:spacing w:val="2"/>
          <w:cs/>
        </w:rPr>
        <w:t>เป็นเจ้าหนี้ค่าก่อสร้างและดอกเบี้ยค้างจ่าย</w:t>
      </w:r>
      <w:r w:rsidR="00F530F3" w:rsidRPr="004D0E39">
        <w:rPr>
          <w:rFonts w:ascii="Angsana New" w:hAnsi="Angsana New" w:cs="Angsana New"/>
          <w:spacing w:val="-4"/>
          <w:cs/>
        </w:rPr>
        <w:t>กับผู้รับเหมา</w:t>
      </w:r>
      <w:r w:rsidR="00C2628F" w:rsidRPr="004D0E39">
        <w:rPr>
          <w:rFonts w:ascii="Angsana New" w:hAnsi="Angsana New" w:cs="Angsana New"/>
          <w:spacing w:val="-4"/>
          <w:cs/>
        </w:rPr>
        <w:t>โครงการของบริษัทย่อยแห่งหนึ่ง</w:t>
      </w:r>
      <w:r w:rsidR="00B11792" w:rsidRPr="004D0E39">
        <w:rPr>
          <w:rFonts w:ascii="Angsana New" w:hAnsi="Angsana New" w:cs="Angsana New"/>
          <w:spacing w:val="-4"/>
          <w:cs/>
        </w:rPr>
        <w:t xml:space="preserve"> </w:t>
      </w:r>
      <w:r w:rsidR="002D15DC" w:rsidRPr="004D0E39">
        <w:rPr>
          <w:rFonts w:ascii="Angsana New" w:hAnsi="Angsana New" w:cs="Angsana New"/>
          <w:spacing w:val="-4"/>
          <w:cs/>
          <w:lang w:val="en-US"/>
        </w:rPr>
        <w:t xml:space="preserve">โดย </w:t>
      </w:r>
      <w:r w:rsidR="00C2628F" w:rsidRPr="004D0E39">
        <w:rPr>
          <w:rFonts w:ascii="Angsana New" w:hAnsi="Angsana New" w:cs="Angsana New"/>
          <w:spacing w:val="-4"/>
          <w:cs/>
        </w:rPr>
        <w:t xml:space="preserve">ณ วันที่ </w:t>
      </w:r>
      <w:r w:rsidRPr="009E3308">
        <w:rPr>
          <w:rFonts w:ascii="Angsana New" w:hAnsi="Angsana New" w:cs="Angsana New"/>
          <w:snapToGrid w:val="0"/>
          <w:spacing w:val="-4"/>
          <w:lang w:val="en-US"/>
        </w:rPr>
        <w:t>30</w:t>
      </w:r>
      <w:r w:rsidR="00FA7363" w:rsidRPr="004D0E39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A218A6" w:rsidRPr="004D0E39">
        <w:rPr>
          <w:rFonts w:ascii="Angsana New" w:hAnsi="Angsana New" w:cs="Angsana New"/>
          <w:snapToGrid w:val="0"/>
          <w:spacing w:val="-4"/>
          <w:cs/>
          <w:lang w:val="en-US"/>
        </w:rPr>
        <w:t>กันยายน</w:t>
      </w:r>
      <w:r w:rsidR="00FA7363" w:rsidRPr="004D0E39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Pr="009E3308">
        <w:rPr>
          <w:rFonts w:ascii="Angsana New" w:hAnsi="Angsana New" w:cs="Angsana New"/>
          <w:snapToGrid w:val="0"/>
          <w:spacing w:val="-4"/>
          <w:lang w:val="en-US"/>
        </w:rPr>
        <w:t>2568</w:t>
      </w:r>
      <w:r w:rsidR="00C2628F" w:rsidRPr="004D0E39">
        <w:rPr>
          <w:rFonts w:ascii="Angsana New" w:hAnsi="Angsana New" w:cs="Angsana New"/>
          <w:spacing w:val="-4"/>
          <w:cs/>
        </w:rPr>
        <w:t xml:space="preserve"> </w:t>
      </w:r>
      <w:r w:rsidR="00445352" w:rsidRPr="004D0E39">
        <w:rPr>
          <w:rFonts w:ascii="Angsana New" w:hAnsi="Angsana New" w:cs="Angsana New"/>
          <w:spacing w:val="-4"/>
          <w:cs/>
        </w:rPr>
        <w:t>เจ้า</w:t>
      </w:r>
      <w:r w:rsidR="00C2628F" w:rsidRPr="004D0E39">
        <w:rPr>
          <w:rFonts w:ascii="Angsana New" w:hAnsi="Angsana New" w:cs="Angsana New"/>
          <w:spacing w:val="-4"/>
          <w:cs/>
        </w:rPr>
        <w:t>หนี้ค่าก่อสร้าง</w:t>
      </w:r>
      <w:r w:rsidR="00C2628F" w:rsidRPr="004D0E39">
        <w:rPr>
          <w:rFonts w:ascii="Angsana New" w:hAnsi="Angsana New" w:cs="Angsana New"/>
          <w:cs/>
        </w:rPr>
        <w:t xml:space="preserve">และดอกเบี้ยค้างจ่ายระหว่างบริษัทย่อยและผู้รับเหมาโครงการมียอดคงเหลือจำนวน </w:t>
      </w:r>
      <w:r w:rsidRPr="009E3308">
        <w:rPr>
          <w:rFonts w:ascii="Angsana New" w:hAnsi="Angsana New" w:cs="Angsana New"/>
          <w:lang w:val="en-US"/>
        </w:rPr>
        <w:t>5</w:t>
      </w:r>
      <w:r w:rsidR="00C2628F" w:rsidRPr="004D0E39">
        <w:rPr>
          <w:rFonts w:ascii="Angsana New" w:hAnsi="Angsana New" w:cs="Angsana New"/>
        </w:rPr>
        <w:t>,</w:t>
      </w:r>
      <w:r w:rsidRPr="009E3308">
        <w:rPr>
          <w:rFonts w:ascii="Angsana New" w:hAnsi="Angsana New" w:cs="Angsana New"/>
          <w:lang w:val="en-US"/>
        </w:rPr>
        <w:t>484</w:t>
      </w:r>
      <w:r w:rsidR="00C2628F" w:rsidRPr="004D0E39">
        <w:rPr>
          <w:rFonts w:ascii="Angsana New" w:hAnsi="Angsana New" w:cs="Angsana New"/>
          <w:cs/>
        </w:rPr>
        <w:t>.</w:t>
      </w:r>
      <w:r w:rsidRPr="009E3308">
        <w:rPr>
          <w:rFonts w:ascii="Angsana New" w:hAnsi="Angsana New" w:cs="Angsana New"/>
          <w:lang w:val="en-US"/>
        </w:rPr>
        <w:t>65</w:t>
      </w:r>
      <w:r w:rsidR="00C2628F" w:rsidRPr="004D0E39">
        <w:rPr>
          <w:rFonts w:ascii="Angsana New" w:hAnsi="Angsana New" w:cs="Angsana New"/>
          <w:cs/>
        </w:rPr>
        <w:t xml:space="preserve"> ล้านบาท</w:t>
      </w:r>
      <w:r w:rsidR="00C2628F" w:rsidRPr="004B1154">
        <w:rPr>
          <w:rFonts w:ascii="Angsana New" w:hAnsi="Angsana New" w:cs="Angsana New"/>
          <w:spacing w:val="-6"/>
          <w:cs/>
        </w:rPr>
        <w:t xml:space="preserve"> </w:t>
      </w:r>
      <w:r w:rsidR="00C2628F" w:rsidRPr="004B1154">
        <w:rPr>
          <w:rFonts w:ascii="Angsana New" w:hAnsi="Angsana New" w:cs="Angsana New" w:hint="cs"/>
          <w:spacing w:val="-6"/>
          <w:cs/>
        </w:rPr>
        <w:t xml:space="preserve">และ </w:t>
      </w:r>
      <w:r w:rsidRPr="009E3308">
        <w:rPr>
          <w:rFonts w:ascii="Angsana New" w:hAnsi="Angsana New" w:cs="Angsana New"/>
          <w:spacing w:val="-6"/>
          <w:lang w:val="en-US"/>
        </w:rPr>
        <w:t>1</w:t>
      </w:r>
      <w:r w:rsidR="003510FD" w:rsidRPr="004B1154">
        <w:rPr>
          <w:rFonts w:ascii="Angsana New" w:hAnsi="Angsana New" w:cs="Angsana New"/>
          <w:spacing w:val="-6"/>
          <w:lang w:val="en-US"/>
        </w:rPr>
        <w:t>,</w:t>
      </w:r>
      <w:r w:rsidRPr="009E3308">
        <w:rPr>
          <w:rFonts w:ascii="Angsana New" w:hAnsi="Angsana New" w:cs="Angsana New"/>
          <w:spacing w:val="-6"/>
          <w:lang w:val="en-US"/>
        </w:rPr>
        <w:t>302</w:t>
      </w:r>
      <w:r w:rsidR="003510FD" w:rsidRPr="004B1154">
        <w:rPr>
          <w:rFonts w:ascii="Angsana New" w:hAnsi="Angsana New" w:cs="Angsana New"/>
          <w:spacing w:val="-6"/>
          <w:lang w:val="en-US"/>
        </w:rPr>
        <w:t>.</w:t>
      </w:r>
      <w:r w:rsidRPr="009E3308">
        <w:rPr>
          <w:rFonts w:ascii="Angsana New" w:hAnsi="Angsana New" w:cs="Angsana New"/>
          <w:spacing w:val="-6"/>
          <w:lang w:val="en-US"/>
        </w:rPr>
        <w:t>75</w:t>
      </w:r>
      <w:r w:rsidR="00C2628F" w:rsidRPr="004B1154">
        <w:rPr>
          <w:rFonts w:ascii="Angsana New" w:hAnsi="Angsana New" w:cs="Angsana New"/>
          <w:spacing w:val="-6"/>
          <w:cs/>
        </w:rPr>
        <w:t xml:space="preserve"> </w:t>
      </w:r>
      <w:r w:rsidR="00C2628F" w:rsidRPr="004B1154">
        <w:rPr>
          <w:rFonts w:ascii="Angsana New" w:hAnsi="Angsana New" w:cs="Angsana New" w:hint="cs"/>
          <w:spacing w:val="-6"/>
          <w:cs/>
        </w:rPr>
        <w:t>ล้านบาท</w:t>
      </w:r>
      <w:r w:rsidR="00C2628F" w:rsidRPr="004B1154">
        <w:rPr>
          <w:rFonts w:ascii="Angsana New" w:hAnsi="Angsana New" w:cs="Angsana New"/>
          <w:spacing w:val="-6"/>
          <w:cs/>
        </w:rPr>
        <w:t xml:space="preserve"> </w:t>
      </w:r>
      <w:r w:rsidR="00C2628F" w:rsidRPr="004B1154">
        <w:rPr>
          <w:rFonts w:ascii="Angsana New" w:hAnsi="Angsana New" w:cs="Angsana New" w:hint="cs"/>
          <w:spacing w:val="-6"/>
          <w:cs/>
        </w:rPr>
        <w:t>ตามลำดับ ซึ่งตามสัญญาชำระ</w:t>
      </w:r>
      <w:r w:rsidR="000E5BF8" w:rsidRPr="004B1154">
        <w:rPr>
          <w:rFonts w:ascii="Angsana New" w:hAnsi="Angsana New" w:cs="Angsana New" w:hint="cs"/>
          <w:spacing w:val="-6"/>
          <w:cs/>
        </w:rPr>
        <w:t>เงิน</w:t>
      </w:r>
      <w:r w:rsidR="00C2628F" w:rsidRPr="004B1154">
        <w:rPr>
          <w:rFonts w:ascii="Angsana New" w:hAnsi="Angsana New" w:cs="Angsana New" w:hint="cs"/>
          <w:spacing w:val="-6"/>
          <w:cs/>
        </w:rPr>
        <w:t>คืนยอดหนี้ดังกล่าวมีกำหนดชำระภายในวันที่</w:t>
      </w:r>
      <w:r w:rsidR="00C2628F" w:rsidRPr="004B1154">
        <w:rPr>
          <w:rFonts w:ascii="Angsana New" w:hAnsi="Angsana New" w:cs="Angsana New"/>
          <w:spacing w:val="-6"/>
          <w:cs/>
        </w:rPr>
        <w:t xml:space="preserve"> </w:t>
      </w:r>
      <w:r w:rsidRPr="009E3308">
        <w:rPr>
          <w:rFonts w:ascii="Angsana New" w:hAnsi="Angsana New" w:cs="Angsana New"/>
          <w:spacing w:val="-6"/>
          <w:lang w:val="en-US"/>
        </w:rPr>
        <w:t>30</w:t>
      </w:r>
      <w:r w:rsidR="00C2628F" w:rsidRPr="004B1154">
        <w:rPr>
          <w:rFonts w:ascii="Angsana New" w:hAnsi="Angsana New" w:cs="Angsana New"/>
          <w:spacing w:val="-6"/>
          <w:cs/>
        </w:rPr>
        <w:t xml:space="preserve"> </w:t>
      </w:r>
      <w:r w:rsidR="00C2628F" w:rsidRPr="004B1154">
        <w:rPr>
          <w:rFonts w:ascii="Angsana New" w:hAnsi="Angsana New" w:cs="Angsana New" w:hint="cs"/>
          <w:spacing w:val="-6"/>
          <w:cs/>
        </w:rPr>
        <w:t>มิถุนายน</w:t>
      </w:r>
      <w:r w:rsidR="00C2628F" w:rsidRPr="004B1154">
        <w:rPr>
          <w:rFonts w:ascii="Angsana New" w:hAnsi="Angsana New" w:cs="Angsana New"/>
          <w:spacing w:val="-6"/>
          <w:cs/>
        </w:rPr>
        <w:t xml:space="preserve"> </w:t>
      </w:r>
      <w:r w:rsidRPr="009E3308">
        <w:rPr>
          <w:rFonts w:ascii="Angsana New" w:hAnsi="Angsana New" w:cs="Angsana New"/>
          <w:spacing w:val="-6"/>
          <w:lang w:val="en-US"/>
        </w:rPr>
        <w:t>2565</w:t>
      </w:r>
      <w:r w:rsidR="003952C4" w:rsidRPr="004B1154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3952C4" w:rsidRPr="004B1154">
        <w:rPr>
          <w:rFonts w:ascii="Angsana New" w:hAnsi="Angsana New" w:cs="Angsana New"/>
          <w:spacing w:val="-6"/>
          <w:lang w:val="en-US"/>
        </w:rPr>
        <w:t>(</w:t>
      </w:r>
      <w:r w:rsidR="003952C4" w:rsidRPr="004B1154">
        <w:rPr>
          <w:rFonts w:ascii="Angsana New" w:hAnsi="Angsana New" w:cs="Angsana New" w:hint="cs"/>
          <w:spacing w:val="-6"/>
          <w:cs/>
          <w:lang w:val="en-US"/>
        </w:rPr>
        <w:t xml:space="preserve">ดูหมายเหตุข้อ </w:t>
      </w:r>
      <w:r w:rsidRPr="009E3308">
        <w:rPr>
          <w:rFonts w:ascii="Angsana New" w:hAnsi="Angsana New" w:cs="Angsana New"/>
          <w:spacing w:val="-6"/>
          <w:lang w:val="en-US"/>
        </w:rPr>
        <w:t>15</w:t>
      </w:r>
      <w:r w:rsidR="003952C4" w:rsidRPr="004B1154">
        <w:rPr>
          <w:rFonts w:ascii="Angsana New" w:hAnsi="Angsana New" w:cs="Angsana New"/>
          <w:spacing w:val="-6"/>
          <w:lang w:val="en-US"/>
        </w:rPr>
        <w:t>)</w:t>
      </w:r>
    </w:p>
    <w:p w14:paraId="43378809" w14:textId="6611983D" w:rsidR="00C2628F" w:rsidRPr="004B1154" w:rsidRDefault="00C2628F" w:rsidP="00B11792">
      <w:pPr>
        <w:spacing w:after="120"/>
        <w:ind w:left="1267"/>
        <w:jc w:val="thaiDistribute"/>
        <w:rPr>
          <w:rFonts w:ascii="Angsana New" w:hAnsi="Angsana New" w:cs="Angsana New"/>
          <w:cs/>
        </w:rPr>
      </w:pPr>
      <w:r w:rsidRPr="004B1154">
        <w:rPr>
          <w:rFonts w:ascii="Angsana New" w:hAnsi="Angsana New" w:cs="Angsana New"/>
          <w:cs/>
        </w:rPr>
        <w:t>อย่างไรก็ตาม บริษัทย่อยเห็นว่าผู้รับเหมาโครงการไม่สามารถปฏิบัติตามภาระที่ระบุไว้ใน</w:t>
      </w:r>
      <w:r w:rsidRPr="004B1154">
        <w:rPr>
          <w:rFonts w:ascii="Angsana New" w:hAnsi="Angsana New" w:cs="Angsana New" w:hint="cs"/>
          <w:spacing w:val="-6"/>
          <w:cs/>
        </w:rPr>
        <w:t xml:space="preserve"> </w:t>
      </w:r>
      <w:r w:rsidRPr="004B1154">
        <w:rPr>
          <w:rFonts w:ascii="Angsana New" w:hAnsi="Angsana New" w:cs="Angsana New"/>
          <w:cs/>
        </w:rPr>
        <w:t>สัญญาก่อสร้างและไม่สามารถส่งมอบการก่อสร้างโครงการเจ้าพระยาเอสเตทได้ภายในวันที่</w:t>
      </w:r>
      <w:r w:rsidRPr="004B1154">
        <w:rPr>
          <w:rFonts w:ascii="Angsana New" w:hAnsi="Angsana New" w:cs="Angsana New" w:hint="cs"/>
          <w:spacing w:val="-6"/>
          <w:cs/>
        </w:rPr>
        <w:t xml:space="preserve">  </w:t>
      </w:r>
      <w:r w:rsidR="009E3308" w:rsidRPr="009E3308">
        <w:rPr>
          <w:rFonts w:ascii="Angsana New" w:hAnsi="Angsana New" w:cs="Angsana New"/>
          <w:lang w:val="en-US"/>
        </w:rPr>
        <w:t>31</w:t>
      </w:r>
      <w:r w:rsidRPr="004B1154">
        <w:rPr>
          <w:rFonts w:ascii="Angsana New" w:hAnsi="Angsana New" w:cs="Angsana New"/>
          <w:cs/>
        </w:rPr>
        <w:t xml:space="preserve"> ตุลาคม </w:t>
      </w:r>
      <w:r w:rsidR="009E3308" w:rsidRPr="009E3308">
        <w:rPr>
          <w:rFonts w:ascii="Angsana New" w:hAnsi="Angsana New" w:cs="Angsana New"/>
          <w:lang w:val="en-US"/>
        </w:rPr>
        <w:t>2561</w:t>
      </w:r>
      <w:r w:rsidRPr="004B1154">
        <w:rPr>
          <w:rFonts w:ascii="Angsana New" w:hAnsi="Angsana New" w:cs="Angsana New"/>
          <w:cs/>
        </w:rPr>
        <w:t xml:space="preserve"> ตามที่ก</w:t>
      </w:r>
      <w:r w:rsidRPr="004B1154">
        <w:rPr>
          <w:rFonts w:ascii="Angsana New" w:hAnsi="Angsana New" w:cs="Angsana New" w:hint="cs"/>
          <w:cs/>
        </w:rPr>
        <w:t>ำ</w:t>
      </w:r>
      <w:r w:rsidRPr="004B1154">
        <w:rPr>
          <w:rFonts w:ascii="Angsana New" w:hAnsi="Angsana New" w:cs="Angsana New"/>
          <w:cs/>
        </w:rPr>
        <w:t>หนดไว้ ทั้งนี้ตามที่ระบุไว้ในสัญญาก่อสร้าง บริษัทย่อยและผู้รับเหมา</w:t>
      </w:r>
      <w:r w:rsidRPr="004B1154">
        <w:rPr>
          <w:rFonts w:ascii="Angsana New" w:hAnsi="Angsana New" w:cs="Angsana New" w:hint="cs"/>
          <w:cs/>
        </w:rPr>
        <w:t>โครงการ</w:t>
      </w:r>
      <w:r w:rsidRPr="004B1154">
        <w:rPr>
          <w:rFonts w:ascii="Angsana New" w:hAnsi="Angsana New" w:cs="Angsana New"/>
          <w:cs/>
        </w:rPr>
        <w:t>แต่ละฝ่</w:t>
      </w:r>
      <w:r w:rsidRPr="004B1154">
        <w:rPr>
          <w:rFonts w:ascii="Angsana New" w:hAnsi="Angsana New" w:cs="Angsana New" w:hint="cs"/>
          <w:cs/>
        </w:rPr>
        <w:t>า</w:t>
      </w:r>
      <w:r w:rsidRPr="004B1154">
        <w:rPr>
          <w:rFonts w:ascii="Angsana New" w:hAnsi="Angsana New" w:cs="Angsana New"/>
          <w:cs/>
        </w:rPr>
        <w:t>ยต้องยื่นข้อเรียกร้องของตนต่อวิศวกรซึ่งได้รับการแต่งตั้งจากทั้งสองฝ่</w:t>
      </w:r>
      <w:r w:rsidRPr="004B1154">
        <w:rPr>
          <w:rFonts w:ascii="Angsana New" w:hAnsi="Angsana New" w:cs="Angsana New" w:hint="cs"/>
          <w:cs/>
        </w:rPr>
        <w:t>า</w:t>
      </w:r>
      <w:r w:rsidRPr="004B1154">
        <w:rPr>
          <w:rFonts w:ascii="Angsana New" w:hAnsi="Angsana New" w:cs="Angsana New"/>
          <w:cs/>
        </w:rPr>
        <w:t>ยตามที่บริษัทย่อยและผู้รับเหมาโครงการได้ระบุไว้ในสัญญาก่อสร้าง (“วิศวกร”) ส</w:t>
      </w:r>
      <w:r w:rsidRPr="004B1154">
        <w:rPr>
          <w:rFonts w:ascii="Angsana New" w:hAnsi="Angsana New" w:cs="Angsana New" w:hint="cs"/>
          <w:cs/>
        </w:rPr>
        <w:t>ำ</w:t>
      </w:r>
      <w:r w:rsidRPr="004B1154">
        <w:rPr>
          <w:rFonts w:ascii="Angsana New" w:hAnsi="Angsana New" w:cs="Angsana New"/>
          <w:cs/>
        </w:rPr>
        <w:t>หรับความเสียหายจากความล่าช้าและการขยายก</w:t>
      </w:r>
      <w:r w:rsidRPr="004B1154">
        <w:rPr>
          <w:rFonts w:ascii="Angsana New" w:hAnsi="Angsana New" w:cs="Angsana New" w:hint="cs"/>
          <w:cs/>
        </w:rPr>
        <w:t>ำ</w:t>
      </w:r>
      <w:r w:rsidRPr="004B1154">
        <w:rPr>
          <w:rFonts w:ascii="Angsana New" w:hAnsi="Angsana New" w:cs="Angsana New"/>
          <w:cs/>
        </w:rPr>
        <w:t xml:space="preserve">หนดเวลาแล้วเสร็จของงาน (Extension of Time for Completion)โดยวิศวกรในฐานะที่เป็นผู้ชี้ขาดข้อเรียกร้อง (Claim Determinder) ของคู่สัญญา จะต้องชี้ขาดประเด็นดังกล่าวซึ่งจะมีผลผูกพันคู่สัญญา โดยเมื่อวันที่ </w:t>
      </w:r>
      <w:r w:rsidR="009E3308" w:rsidRPr="009E3308">
        <w:rPr>
          <w:rFonts w:ascii="Angsana New" w:hAnsi="Angsana New" w:cs="Angsana New"/>
          <w:lang w:val="en-US"/>
        </w:rPr>
        <w:t>20</w:t>
      </w:r>
      <w:r w:rsidRPr="004B1154">
        <w:rPr>
          <w:rFonts w:ascii="Angsana New" w:hAnsi="Angsana New" w:cs="Angsana New"/>
          <w:cs/>
        </w:rPr>
        <w:t xml:space="preserve"> เมษายน </w:t>
      </w:r>
      <w:r w:rsidR="009E3308" w:rsidRPr="009E3308">
        <w:rPr>
          <w:rFonts w:ascii="Angsana New" w:hAnsi="Angsana New" w:cs="Angsana New"/>
          <w:lang w:val="en-US"/>
        </w:rPr>
        <w:t>2566</w:t>
      </w:r>
      <w:r w:rsidRPr="004B1154">
        <w:rPr>
          <w:rFonts w:ascii="Angsana New" w:hAnsi="Angsana New" w:cs="Angsana New"/>
          <w:cs/>
        </w:rPr>
        <w:t xml:space="preserve"> วิศวกรได้ออกหนังสือชี้ขาดอย่างเป็นทางการ (Engineer’s Determination) ซึ่งได้สรุปผลการพิจารณาว่า</w:t>
      </w:r>
      <w:r w:rsidRPr="004B1154">
        <w:rPr>
          <w:rFonts w:ascii="Angsana New" w:hAnsi="Angsana New" w:cs="Angsana New" w:hint="cs"/>
          <w:cs/>
        </w:rPr>
        <w:t>ผู้รับเหมาโครงการไม่ได้สิทธิในการขอขยายเวลาส่งมอบงาน</w:t>
      </w:r>
      <w:r w:rsidRPr="004B1154">
        <w:rPr>
          <w:rFonts w:ascii="Angsana New" w:hAnsi="Angsana New" w:cs="Angsana New"/>
          <w:cs/>
        </w:rPr>
        <w:t xml:space="preserve"> </w:t>
      </w:r>
      <w:r w:rsidRPr="004B1154">
        <w:rPr>
          <w:rFonts w:ascii="Angsana New" w:hAnsi="Angsana New" w:cs="Angsana New" w:hint="cs"/>
          <w:cs/>
        </w:rPr>
        <w:t>ดังนั้นกำหนดเวลาแล้วเสร็จของงา</w:t>
      </w:r>
      <w:r w:rsidR="00AF2DBD" w:rsidRPr="004B1154">
        <w:rPr>
          <w:rFonts w:ascii="Angsana New" w:hAnsi="Angsana New" w:cs="Angsana New" w:hint="cs"/>
          <w:cs/>
        </w:rPr>
        <w:t>นจึง</w:t>
      </w:r>
      <w:r w:rsidRPr="004B1154">
        <w:rPr>
          <w:rFonts w:ascii="Angsana New" w:hAnsi="Angsana New" w:cs="Angsana New" w:hint="cs"/>
          <w:cs/>
        </w:rPr>
        <w:t>ยังคงไม่เปลี่ยนแปลง</w:t>
      </w:r>
      <w:r w:rsidRPr="004B1154">
        <w:rPr>
          <w:rFonts w:ascii="Angsana New" w:hAnsi="Angsana New" w:cs="Angsana New"/>
          <w:cs/>
        </w:rPr>
        <w:t xml:space="preserve"> </w:t>
      </w:r>
      <w:r w:rsidRPr="004B1154">
        <w:rPr>
          <w:rFonts w:ascii="Angsana New" w:hAnsi="Angsana New" w:cs="Angsana New" w:hint="cs"/>
          <w:cs/>
        </w:rPr>
        <w:t>กล่าวคือวันที่</w:t>
      </w:r>
      <w:r w:rsidRPr="004B1154">
        <w:rPr>
          <w:rFonts w:ascii="Angsana New" w:hAnsi="Angsana New" w:cs="Angsana New"/>
          <w:cs/>
        </w:rPr>
        <w:t xml:space="preserve"> </w:t>
      </w:r>
      <w:r w:rsidR="009E3308" w:rsidRPr="009E3308">
        <w:rPr>
          <w:rFonts w:ascii="Angsana New" w:hAnsi="Angsana New" w:cs="Angsana New"/>
          <w:lang w:val="en-US"/>
        </w:rPr>
        <w:t>31</w:t>
      </w:r>
      <w:r w:rsidRPr="004B1154">
        <w:rPr>
          <w:rFonts w:ascii="Angsana New" w:hAnsi="Angsana New" w:cs="Angsana New"/>
          <w:cs/>
        </w:rPr>
        <w:t xml:space="preserve"> </w:t>
      </w:r>
      <w:r w:rsidRPr="004B1154">
        <w:rPr>
          <w:rFonts w:ascii="Angsana New" w:hAnsi="Angsana New" w:cs="Angsana New" w:hint="cs"/>
          <w:cs/>
        </w:rPr>
        <w:t>ตุลาคม</w:t>
      </w:r>
      <w:r w:rsidRPr="004B1154">
        <w:rPr>
          <w:rFonts w:ascii="Angsana New" w:hAnsi="Angsana New" w:cs="Angsana New"/>
          <w:cs/>
        </w:rPr>
        <w:t xml:space="preserve"> </w:t>
      </w:r>
      <w:r w:rsidR="009E3308" w:rsidRPr="009E3308">
        <w:rPr>
          <w:rFonts w:ascii="Angsana New" w:hAnsi="Angsana New" w:cs="Angsana New"/>
          <w:lang w:val="en-US"/>
        </w:rPr>
        <w:t>2561</w:t>
      </w:r>
      <w:r w:rsidRPr="004B1154">
        <w:rPr>
          <w:rFonts w:ascii="Angsana New" w:hAnsi="Angsana New" w:cs="Angsana New"/>
          <w:cs/>
        </w:rPr>
        <w:t xml:space="preserve"> </w:t>
      </w:r>
      <w:r w:rsidRPr="004B1154">
        <w:rPr>
          <w:rFonts w:ascii="Angsana New" w:hAnsi="Angsana New" w:cs="Angsana New" w:hint="cs"/>
          <w:cs/>
        </w:rPr>
        <w:t>และผู้รับเหมาโครงการไม่สามารถปฏิบัติตามภาระที่ระบุไว้ในสัญญาก่อสร้าง</w:t>
      </w:r>
      <w:r w:rsidRPr="004B1154">
        <w:rPr>
          <w:rFonts w:ascii="Angsana New" w:hAnsi="Angsana New" w:cs="Angsana New"/>
          <w:cs/>
        </w:rPr>
        <w:t xml:space="preserve"> </w:t>
      </w:r>
      <w:r w:rsidRPr="004B1154">
        <w:rPr>
          <w:rFonts w:ascii="Angsana New" w:hAnsi="Angsana New" w:cs="Angsana New" w:hint="cs"/>
          <w:cs/>
        </w:rPr>
        <w:t>อีกทั้งวิศวกรได้ระบุไว้ในหนังสือชี้ขาดว่าบริษัทย่อยมีสิทธิได้รับการชดใช้ค่าเสียหายจากความล่าช้าจำนวน</w:t>
      </w:r>
      <w:r w:rsidRPr="004B1154">
        <w:rPr>
          <w:rFonts w:ascii="Angsana New" w:hAnsi="Angsana New" w:cs="Angsana New"/>
          <w:cs/>
        </w:rPr>
        <w:t xml:space="preserve"> </w:t>
      </w:r>
      <w:r w:rsidR="009E3308" w:rsidRPr="009E3308">
        <w:rPr>
          <w:rFonts w:ascii="Angsana New" w:hAnsi="Angsana New" w:cs="Angsana New"/>
          <w:lang w:val="en-US"/>
        </w:rPr>
        <w:t>5</w:t>
      </w:r>
      <w:r w:rsidRPr="004B1154">
        <w:rPr>
          <w:rFonts w:ascii="Angsana New" w:hAnsi="Angsana New" w:cs="Angsana New"/>
          <w:cs/>
        </w:rPr>
        <w:t>,</w:t>
      </w:r>
      <w:r w:rsidR="009E3308" w:rsidRPr="009E3308">
        <w:rPr>
          <w:rFonts w:ascii="Angsana New" w:hAnsi="Angsana New" w:cs="Angsana New"/>
          <w:lang w:val="en-US"/>
        </w:rPr>
        <w:t>380</w:t>
      </w:r>
      <w:r w:rsidRPr="004B1154">
        <w:rPr>
          <w:rFonts w:ascii="Angsana New" w:hAnsi="Angsana New" w:cs="Angsana New"/>
          <w:cs/>
        </w:rPr>
        <w:t>.</w:t>
      </w:r>
      <w:r w:rsidR="009E3308" w:rsidRPr="009E3308">
        <w:rPr>
          <w:rFonts w:ascii="Angsana New" w:hAnsi="Angsana New" w:cs="Angsana New"/>
          <w:lang w:val="en-US"/>
        </w:rPr>
        <w:t>22</w:t>
      </w:r>
      <w:r w:rsidRPr="004B1154">
        <w:rPr>
          <w:rFonts w:ascii="Angsana New" w:hAnsi="Angsana New" w:cs="Angsana New"/>
          <w:cs/>
        </w:rPr>
        <w:t xml:space="preserve"> </w:t>
      </w:r>
      <w:r w:rsidRPr="004B1154">
        <w:rPr>
          <w:rFonts w:ascii="Angsana New" w:hAnsi="Angsana New" w:cs="Angsana New" w:hint="cs"/>
          <w:cs/>
        </w:rPr>
        <w:t>ล้านบาท</w:t>
      </w:r>
      <w:r w:rsidRPr="004B1154">
        <w:rPr>
          <w:rFonts w:ascii="Angsana New" w:hAnsi="Angsana New" w:cs="Angsana New"/>
          <w:cs/>
        </w:rPr>
        <w:t xml:space="preserve"> </w:t>
      </w:r>
      <w:r w:rsidRPr="004B1154">
        <w:rPr>
          <w:rFonts w:ascii="Angsana New" w:hAnsi="Angsana New" w:cs="Angsana New" w:hint="cs"/>
          <w:cs/>
        </w:rPr>
        <w:t>และยังระบุไว้ในหนังสือชี้ขาดดังกล่าวว่าการก่อสร้างโครงการยังไม่แล้วเสร็จ</w:t>
      </w:r>
      <w:r w:rsidR="00B11792" w:rsidRPr="004B1154">
        <w:rPr>
          <w:rFonts w:ascii="Angsana New" w:hAnsi="Angsana New" w:cs="Angsana New"/>
        </w:rPr>
        <w:t xml:space="preserve"> </w:t>
      </w:r>
      <w:r w:rsidR="00B11792" w:rsidRPr="004B1154">
        <w:rPr>
          <w:rFonts w:ascii="Angsana New" w:hAnsi="Angsana New" w:cs="Angsana New"/>
          <w:cs/>
        </w:rPr>
        <w:t>และค่าความเสียหายจากความล่าช้าจะดำเนินต่อจนถึงวันที่งานก่อสร้างแล้วเสร็จขั้นสุดท้าย (</w:t>
      </w:r>
      <w:r w:rsidR="00B11792" w:rsidRPr="004B1154">
        <w:rPr>
          <w:rFonts w:ascii="Angsana New" w:hAnsi="Angsana New" w:cs="Angsana New"/>
        </w:rPr>
        <w:t>Practical Completion)</w:t>
      </w:r>
      <w:r w:rsidR="00E86D9F" w:rsidRPr="004B1154">
        <w:rPr>
          <w:rFonts w:ascii="Angsana New" w:hAnsi="Angsana New" w:cs="Angsana New" w:hint="cs"/>
          <w:cs/>
        </w:rPr>
        <w:t xml:space="preserve"> </w:t>
      </w:r>
    </w:p>
    <w:p w14:paraId="2C5DBCCC" w14:textId="0F70F540" w:rsidR="00F71DC0" w:rsidRPr="004B1154" w:rsidRDefault="00C2628F" w:rsidP="002D15DC">
      <w:pPr>
        <w:spacing w:after="120"/>
        <w:ind w:left="1267"/>
        <w:jc w:val="thaiDistribute"/>
        <w:rPr>
          <w:rFonts w:asciiTheme="majorBidi" w:hAnsiTheme="majorBidi" w:cstheme="majorBidi"/>
          <w:snapToGrid w:val="0"/>
          <w:spacing w:val="-4"/>
          <w:cs/>
          <w:lang w:val="en-US"/>
        </w:rPr>
      </w:pPr>
      <w:r w:rsidRPr="004B1154">
        <w:rPr>
          <w:rFonts w:ascii="Angsana New" w:hAnsi="Angsana New" w:cs="Angsana New"/>
          <w:spacing w:val="4"/>
          <w:cs/>
        </w:rPr>
        <w:t>การชี้ขาดในเรื่องค่าเสียหายจากความล่าช้าดังกล่าวซึ่งสนับสนุนข้อเรียกร้องของบริษัทย่อย ยัง</w:t>
      </w:r>
      <w:r w:rsidRPr="004B1154">
        <w:rPr>
          <w:rFonts w:ascii="Angsana New" w:hAnsi="Angsana New" w:cs="Angsana New"/>
          <w:cs/>
        </w:rPr>
        <w:t>ไม่รวมถึงค่าเสียหายอื่น ๆ ซึ่งบริษัทย่อยได้ประเมินเบื้องต้นแล้วพบว่าความเสียหายอันเนื่องมาจากความล่าช้าร่วมกับการผิดสัญญาก่อสร้างและสัญญาระหว่างผู้ถือหุ้นมีมูลค่าเกินกว่าจ</w:t>
      </w:r>
      <w:r w:rsidRPr="004B1154">
        <w:rPr>
          <w:rFonts w:ascii="Angsana New" w:hAnsi="Angsana New" w:cs="Angsana New" w:hint="cs"/>
          <w:cs/>
        </w:rPr>
        <w:t>ำ</w:t>
      </w:r>
      <w:r w:rsidRPr="004B1154">
        <w:rPr>
          <w:rFonts w:ascii="Angsana New" w:hAnsi="Angsana New" w:cs="Angsana New"/>
          <w:cs/>
        </w:rPr>
        <w:t>นวนรวมของ</w:t>
      </w:r>
      <w:r w:rsidR="00F81EF1" w:rsidRPr="004B1154">
        <w:rPr>
          <w:rFonts w:ascii="Angsana New" w:hAnsi="Angsana New" w:cs="Angsana New" w:hint="cs"/>
          <w:cs/>
        </w:rPr>
        <w:t>เจ้า</w:t>
      </w:r>
      <w:r w:rsidRPr="004B1154">
        <w:rPr>
          <w:rFonts w:ascii="Angsana New" w:hAnsi="Angsana New" w:cs="Angsana New"/>
          <w:cs/>
        </w:rPr>
        <w:t xml:space="preserve">หนี้ค่าก่อสร้างและดอกเบี้ยค้างจ่ายทั้งหมด ทั้งนี้ ตามความเห็นของที่ปรึกษาทางกฎหมายของกลุ่มบริษัท สัญญาก่อสร้างดังกล่าวมีลักษณะเป็นสัญญาต่างตอบแทน ดังนั้นบริษัทย่อยย่อมไม่ตกอยู่ในฐานะลูกหนี้ผิดนัดภายใต้พฤติการณ์ที่บริษัทย่อยไม่มีส่วนในการรับผิดชอบตามมาตรา </w:t>
      </w:r>
      <w:r w:rsidR="009E3308" w:rsidRPr="009E3308">
        <w:rPr>
          <w:rFonts w:ascii="Angsana New" w:hAnsi="Angsana New" w:cs="Angsana New"/>
          <w:lang w:val="en-US"/>
        </w:rPr>
        <w:t>205</w:t>
      </w:r>
      <w:r w:rsidRPr="004B1154">
        <w:rPr>
          <w:rFonts w:ascii="Angsana New" w:hAnsi="Angsana New" w:cs="Angsana New"/>
          <w:cs/>
        </w:rPr>
        <w:t xml:space="preserve"> ของประมวลกฎหมายแพ่งและพาณิชย์</w:t>
      </w:r>
    </w:p>
    <w:p w14:paraId="287A441B" w14:textId="77777777" w:rsidR="00AC777F" w:rsidRPr="004B1154" w:rsidRDefault="00AC777F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  <w:lang w:val="en-US"/>
        </w:rPr>
      </w:pPr>
      <w:r w:rsidRPr="004B1154">
        <w:rPr>
          <w:rFonts w:ascii="Angsana New" w:hAnsi="Angsana New" w:cs="Angsana New"/>
          <w:cs/>
          <w:lang w:val="en-US"/>
        </w:rPr>
        <w:br w:type="page"/>
      </w:r>
    </w:p>
    <w:p w14:paraId="4A292332" w14:textId="795891B3" w:rsidR="0062586B" w:rsidRPr="004B1154" w:rsidRDefault="00C2628F" w:rsidP="00611FC4">
      <w:pPr>
        <w:spacing w:after="120"/>
        <w:ind w:left="1267"/>
        <w:jc w:val="thaiDistribute"/>
        <w:rPr>
          <w:rFonts w:ascii="Angsana New" w:hAnsi="Angsana New" w:cs="Angsana New"/>
          <w:cs/>
          <w:lang w:val="en-US"/>
        </w:rPr>
      </w:pPr>
      <w:r w:rsidRPr="004B1154">
        <w:rPr>
          <w:rFonts w:ascii="Angsana New" w:hAnsi="Angsana New" w:cs="Angsana New"/>
          <w:cs/>
          <w:lang w:val="en-US"/>
        </w:rPr>
        <w:lastRenderedPageBreak/>
        <w:t>ปัจจุบันผู้รับเหมาโครงการ บริษัทและบริษัทย่อย อย</w:t>
      </w:r>
      <w:r w:rsidRPr="004B1154">
        <w:rPr>
          <w:rFonts w:ascii="Angsana New" w:hAnsi="Angsana New" w:cs="Angsana New" w:hint="cs"/>
          <w:cs/>
          <w:lang w:val="en-US"/>
        </w:rPr>
        <w:t>ู่ระ</w:t>
      </w:r>
      <w:r w:rsidRPr="004B1154">
        <w:rPr>
          <w:rFonts w:ascii="Angsana New" w:hAnsi="Angsana New" w:cs="Angsana New"/>
          <w:cs/>
          <w:lang w:val="en-US"/>
        </w:rPr>
        <w:t>หว่างการด</w:t>
      </w:r>
      <w:r w:rsidRPr="004B1154">
        <w:rPr>
          <w:rFonts w:ascii="Angsana New" w:hAnsi="Angsana New" w:cs="Angsana New" w:hint="cs"/>
          <w:cs/>
          <w:lang w:val="en-US"/>
        </w:rPr>
        <w:t>ำ</w:t>
      </w:r>
      <w:r w:rsidRPr="004B1154">
        <w:rPr>
          <w:rFonts w:ascii="Angsana New" w:hAnsi="Angsana New" w:cs="Angsana New"/>
          <w:cs/>
          <w:lang w:val="en-US"/>
        </w:rPr>
        <w:t>เนินคดีทางกฎหมายและการด</w:t>
      </w:r>
      <w:r w:rsidRPr="004B1154">
        <w:rPr>
          <w:rFonts w:ascii="Angsana New" w:hAnsi="Angsana New" w:cs="Angsana New" w:hint="cs"/>
          <w:cs/>
          <w:lang w:val="en-US"/>
        </w:rPr>
        <w:t>ำ</w:t>
      </w:r>
      <w:r w:rsidRPr="004B1154">
        <w:rPr>
          <w:rFonts w:ascii="Angsana New" w:hAnsi="Angsana New" w:cs="Angsana New"/>
          <w:cs/>
          <w:lang w:val="en-US"/>
        </w:rPr>
        <w:t xml:space="preserve">เนินการระงับข้อพิพาทด้วยวิธีการทางอนุญาโตตุลาการที่เกี่ยวข้องกับการผิดสัญญาก่อสร้างและสัญญาอื่นที่เกี่ยวข้อง (ดูหมายเหตุข้อ </w:t>
      </w:r>
      <w:r w:rsidR="009E3308" w:rsidRPr="009E3308">
        <w:rPr>
          <w:rFonts w:ascii="Angsana New" w:hAnsi="Angsana New" w:cs="Angsana New"/>
          <w:lang w:val="en-US"/>
        </w:rPr>
        <w:t>24</w:t>
      </w:r>
      <w:r w:rsidRPr="004B1154">
        <w:rPr>
          <w:rFonts w:ascii="Angsana New" w:hAnsi="Angsana New"/>
          <w:lang w:val="en-US"/>
        </w:rPr>
        <w:t>.</w:t>
      </w:r>
      <w:r w:rsidR="009E3308" w:rsidRPr="009E3308">
        <w:rPr>
          <w:rFonts w:ascii="Angsana New" w:hAnsi="Angsana New" w:cs="Angsana New"/>
          <w:lang w:val="en-US"/>
        </w:rPr>
        <w:t>2</w:t>
      </w:r>
      <w:r w:rsidRPr="004B1154">
        <w:rPr>
          <w:rFonts w:ascii="Angsana New" w:hAnsi="Angsana New"/>
          <w:lang w:val="en-US"/>
        </w:rPr>
        <w:t xml:space="preserve">) </w:t>
      </w:r>
      <w:r w:rsidRPr="004B1154">
        <w:rPr>
          <w:rFonts w:ascii="Angsana New" w:hAnsi="Angsana New" w:cs="Angsana New"/>
          <w:cs/>
          <w:lang w:val="en-US"/>
        </w:rPr>
        <w:t>ทั้งนี้ผู้บริหารของกลุ่มบริษัท</w:t>
      </w:r>
      <w:r w:rsidRPr="004B1154">
        <w:rPr>
          <w:rFonts w:ascii="Angsana New" w:hAnsi="Angsana New" w:cs="Angsana New" w:hint="cs"/>
          <w:cs/>
          <w:lang w:val="en-US"/>
        </w:rPr>
        <w:t>และบริษัทเชื่อ</w:t>
      </w:r>
      <w:r w:rsidRPr="004B1154">
        <w:rPr>
          <w:rFonts w:ascii="Angsana New" w:hAnsi="Angsana New" w:cs="Angsana New"/>
          <w:cs/>
          <w:lang w:val="en-US"/>
        </w:rPr>
        <w:t>ว่าคดีความฟ้องร้องและข้อพิพาทกับผู้รับเหมาโครงการ</w:t>
      </w:r>
      <w:r w:rsidRPr="004B1154">
        <w:rPr>
          <w:rFonts w:ascii="Angsana New" w:hAnsi="Angsana New" w:cs="Angsana New" w:hint="cs"/>
          <w:cs/>
          <w:lang w:val="en-US"/>
        </w:rPr>
        <w:t>จะ</w:t>
      </w:r>
      <w:r w:rsidRPr="004B1154">
        <w:rPr>
          <w:rFonts w:ascii="Angsana New" w:hAnsi="Angsana New" w:cs="Angsana New"/>
          <w:cs/>
          <w:lang w:val="en-US"/>
        </w:rPr>
        <w:t>ไม่มีผลกระทบต่อการด</w:t>
      </w:r>
      <w:r w:rsidRPr="004B1154">
        <w:rPr>
          <w:rFonts w:ascii="Angsana New" w:hAnsi="Angsana New" w:cs="Angsana New" w:hint="cs"/>
          <w:cs/>
          <w:lang w:val="en-US"/>
        </w:rPr>
        <w:t>ำ</w:t>
      </w:r>
      <w:r w:rsidRPr="004B1154">
        <w:rPr>
          <w:rFonts w:ascii="Angsana New" w:hAnsi="Angsana New" w:cs="Angsana New"/>
          <w:cs/>
          <w:lang w:val="en-US"/>
        </w:rPr>
        <w:t>เนินงานต่อเนื่องของกลุ่มบริษัท</w:t>
      </w:r>
      <w:r w:rsidRPr="004B1154">
        <w:rPr>
          <w:rFonts w:ascii="Angsana New" w:hAnsi="Angsana New" w:cs="Angsana New" w:hint="cs"/>
          <w:cs/>
          <w:lang w:val="en-US"/>
        </w:rPr>
        <w:t>และบริษัท</w:t>
      </w:r>
    </w:p>
    <w:p w14:paraId="2C960BAF" w14:textId="5B3D3E2E" w:rsidR="00C2628F" w:rsidRPr="004B1154" w:rsidRDefault="00C2628F" w:rsidP="00561202">
      <w:pPr>
        <w:spacing w:after="360"/>
        <w:ind w:left="1267"/>
        <w:jc w:val="thaiDistribute"/>
        <w:rPr>
          <w:rFonts w:ascii="Angsana New" w:hAnsi="Angsana New" w:cs="Angsana New"/>
          <w:lang w:val="en-US"/>
        </w:rPr>
      </w:pPr>
      <w:r w:rsidRPr="004B1154">
        <w:rPr>
          <w:rFonts w:ascii="Angsana New" w:hAnsi="Angsana New" w:cs="Angsana New"/>
          <w:cs/>
          <w:lang w:val="en-US"/>
        </w:rPr>
        <w:t>จากการประเมินของผู้บริหารเกี่ยวกับความสามารถในการดำเนินงานต่อเนื่องของกลุ่มบริษัทและบริษัทตามที่ได้กล่าวมาข้างต้น ผู้บริหารของกลุ่มบริษัทและบริษัทเห็นว่าการจัดทำ</w:t>
      </w:r>
      <w:r w:rsidR="006E5AF8" w:rsidRPr="004B1154">
        <w:rPr>
          <w:rFonts w:ascii="Angsana New" w:hAnsi="Angsana New" w:cs="Angsana New"/>
          <w:lang w:val="en-US"/>
        </w:rPr>
        <w:t xml:space="preserve">          </w:t>
      </w:r>
      <w:r w:rsidRPr="004B1154">
        <w:rPr>
          <w:rFonts w:ascii="Angsana New" w:hAnsi="Angsana New" w:cs="Angsana New"/>
          <w:cs/>
          <w:lang w:val="en-US"/>
        </w:rPr>
        <w:t>งบการเงินโดยใช้เกณฑ์การดำเนินงานต่อเนื่องนั้นยังคงเหมาะสม</w:t>
      </w:r>
    </w:p>
    <w:p w14:paraId="1EC71BB8" w14:textId="135CF137" w:rsidR="00C32BB7" w:rsidRPr="004B1154" w:rsidRDefault="009E3308" w:rsidP="00013018">
      <w:pPr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cs/>
          <w:lang w:val="en-US"/>
        </w:rPr>
      </w:pPr>
      <w:r w:rsidRPr="009E3308">
        <w:rPr>
          <w:rFonts w:asciiTheme="majorBidi" w:hAnsiTheme="majorBidi" w:cstheme="majorBidi"/>
          <w:b/>
          <w:bCs/>
          <w:snapToGrid w:val="0"/>
          <w:lang w:val="en-US"/>
        </w:rPr>
        <w:t>2</w:t>
      </w:r>
      <w:r w:rsidR="00C32BB7" w:rsidRPr="004B1154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E1048C" w:rsidRPr="004B1154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C32BB7" w:rsidRPr="004B1154">
        <w:rPr>
          <w:rFonts w:asciiTheme="majorBidi" w:hAnsiTheme="majorBidi" w:cstheme="majorBidi"/>
          <w:b/>
          <w:bCs/>
          <w:snapToGrid w:val="0"/>
          <w:cs/>
          <w:lang w:val="en-US"/>
        </w:rPr>
        <w:t>เกณฑ์การจัดทำและนำเสนองบการเงิน</w:t>
      </w:r>
      <w:r w:rsidR="00185335" w:rsidRPr="004B1154">
        <w:rPr>
          <w:rFonts w:asciiTheme="majorBidi" w:hAnsiTheme="majorBidi" w:cstheme="majorBidi"/>
          <w:b/>
          <w:bCs/>
          <w:snapToGrid w:val="0"/>
          <w:cs/>
          <w:lang w:val="en-US"/>
        </w:rPr>
        <w:t>ระหว่างกาลรวมและงบการเงินระหว่างกาลเฉพาะกิจการ</w:t>
      </w:r>
    </w:p>
    <w:p w14:paraId="577F26A0" w14:textId="390ED96C" w:rsidR="00315033" w:rsidRPr="004B1154" w:rsidRDefault="009E3308" w:rsidP="0062586B">
      <w:pPr>
        <w:spacing w:after="240"/>
        <w:ind w:left="1080" w:hanging="540"/>
        <w:jc w:val="thaiDistribute"/>
        <w:rPr>
          <w:rFonts w:asciiTheme="majorBidi" w:hAnsiTheme="majorBidi" w:cstheme="majorBidi"/>
          <w:b/>
          <w:spacing w:val="-4"/>
          <w:lang w:val="en-US"/>
        </w:rPr>
      </w:pPr>
      <w:r w:rsidRPr="009E3308">
        <w:rPr>
          <w:rFonts w:asciiTheme="majorBidi" w:hAnsiTheme="majorBidi" w:cstheme="majorBidi"/>
          <w:lang w:val="en-US"/>
        </w:rPr>
        <w:t>2</w:t>
      </w:r>
      <w:r w:rsidR="00A24C00" w:rsidRPr="004B1154">
        <w:rPr>
          <w:rFonts w:asciiTheme="majorBidi" w:hAnsiTheme="majorBidi" w:cstheme="majorBidi"/>
          <w:cs/>
        </w:rPr>
        <w:t>.</w:t>
      </w:r>
      <w:r w:rsidRPr="009E3308">
        <w:rPr>
          <w:rFonts w:asciiTheme="majorBidi" w:hAnsiTheme="majorBidi" w:cstheme="majorBidi"/>
          <w:lang w:val="en-US"/>
        </w:rPr>
        <w:t>1</w:t>
      </w:r>
      <w:r w:rsidR="00A24C00" w:rsidRPr="004B1154">
        <w:rPr>
          <w:rFonts w:asciiTheme="majorBidi" w:hAnsiTheme="majorBidi" w:cstheme="majorBidi"/>
          <w:cs/>
          <w:lang w:val="en-US"/>
        </w:rPr>
        <w:tab/>
      </w:r>
      <w:r w:rsidR="00430DCD" w:rsidRPr="004B1154">
        <w:rPr>
          <w:rFonts w:asciiTheme="majorBidi" w:hAnsiTheme="majorBidi" w:cstheme="majorBidi"/>
          <w:b/>
          <w:spacing w:val="-4"/>
          <w:cs/>
          <w:lang w:val="en-US"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9E3308">
        <w:rPr>
          <w:rFonts w:asciiTheme="majorBidi" w:hAnsiTheme="majorBidi" w:cstheme="majorBidi"/>
          <w:bCs/>
          <w:spacing w:val="-4"/>
          <w:lang w:val="en-US"/>
        </w:rPr>
        <w:t>34</w:t>
      </w:r>
      <w:r w:rsidR="00430DCD" w:rsidRPr="004B1154">
        <w:rPr>
          <w:rFonts w:asciiTheme="majorBidi" w:hAnsiTheme="majorBidi" w:cstheme="majorBidi"/>
          <w:b/>
          <w:spacing w:val="-4"/>
          <w:cs/>
          <w:lang w:val="en-US"/>
        </w:rPr>
        <w:t xml:space="preserve"> เรื่อง “การรายงานทางการเงินระหว่างกาล” และวิธีปฏิบัติ</w:t>
      </w:r>
      <w:r w:rsidR="00430DCD" w:rsidRPr="004B1154">
        <w:rPr>
          <w:rFonts w:asciiTheme="majorBidi" w:hAnsiTheme="majorBidi" w:cstheme="majorBidi"/>
          <w:b/>
          <w:spacing w:val="-6"/>
          <w:cs/>
          <w:lang w:val="en-US"/>
        </w:rPr>
        <w:t>ทางการบัญชีที่รับรองทั่วไปในประเทศไทย โดยหมายเหตุประกอบงบการเงินระหว่างกาลเป็นแบบย่อ</w:t>
      </w:r>
      <w:r w:rsidR="00430DCD" w:rsidRPr="004B1154">
        <w:rPr>
          <w:rFonts w:asciiTheme="majorBidi" w:hAnsiTheme="majorBidi" w:cstheme="majorBidi"/>
          <w:b/>
          <w:spacing w:val="-4"/>
          <w:cs/>
          <w:lang w:val="en-US"/>
        </w:rPr>
        <w:t xml:space="preserve">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 </w:t>
      </w:r>
    </w:p>
    <w:p w14:paraId="43F9BE96" w14:textId="77777777" w:rsidR="00315033" w:rsidRPr="004B1154" w:rsidRDefault="00315033" w:rsidP="0062586B">
      <w:pPr>
        <w:spacing w:after="240"/>
        <w:ind w:left="1080" w:hanging="450"/>
        <w:jc w:val="thaiDistribute"/>
        <w:rPr>
          <w:rFonts w:asciiTheme="majorBidi" w:hAnsiTheme="majorBidi" w:cstheme="majorBidi"/>
          <w:b/>
          <w:spacing w:val="-4"/>
          <w:lang w:val="en-US"/>
        </w:rPr>
      </w:pPr>
      <w:r w:rsidRPr="004B1154">
        <w:rPr>
          <w:rFonts w:asciiTheme="majorBidi" w:hAnsiTheme="majorBidi" w:cstheme="majorBidi"/>
          <w:b/>
          <w:spacing w:val="-4"/>
          <w:lang w:val="en-US"/>
        </w:rPr>
        <w:tab/>
      </w:r>
      <w:r w:rsidRPr="004B1154">
        <w:rPr>
          <w:rFonts w:asciiTheme="majorBidi" w:hAnsiTheme="majorBidi" w:cstheme="majorBidi"/>
          <w:b/>
          <w:spacing w:val="-4"/>
          <w:cs/>
          <w:lang w:val="en-US"/>
        </w:rPr>
        <w:t>งบการเงินรวมและเฉพาะกิจการฉบับภาษาอังกฤษจัดทำขึ้นจากงบการเงินตามกฎหมายที่เป็น</w:t>
      </w:r>
      <w:r w:rsidRPr="004B1154">
        <w:rPr>
          <w:rFonts w:asciiTheme="majorBidi" w:hAnsiTheme="majorBidi" w:cstheme="majorBidi"/>
          <w:b/>
          <w:spacing w:val="-12"/>
          <w:cs/>
          <w:lang w:val="en-US"/>
        </w:rPr>
        <w:t>ภาษาไทย ในกรณีที่มีเนื้อความขัดแย้งกันหรือมีการตีความในสองภาษาที่แตกต่างกัน ให้ใช้งบการเงินรว</w:t>
      </w:r>
      <w:r w:rsidRPr="004B1154">
        <w:rPr>
          <w:rFonts w:asciiTheme="majorBidi" w:hAnsiTheme="majorBidi" w:cstheme="majorBidi"/>
          <w:b/>
          <w:spacing w:val="-4"/>
          <w:cs/>
          <w:lang w:val="en-US"/>
        </w:rPr>
        <w:t>มและเฉพาะกิจการที่เป็นภาษาไทยเป็นหลัก</w:t>
      </w:r>
    </w:p>
    <w:p w14:paraId="5F116100" w14:textId="41DC70EE" w:rsidR="00363F77" w:rsidRPr="004B1154" w:rsidRDefault="009E3308" w:rsidP="0062586B">
      <w:pPr>
        <w:spacing w:after="240"/>
        <w:ind w:left="1080" w:hanging="540"/>
        <w:jc w:val="thaiDistribute"/>
        <w:rPr>
          <w:rFonts w:asciiTheme="majorBidi" w:hAnsiTheme="majorBidi" w:cstheme="majorBidi"/>
          <w:lang w:val="en-GB"/>
        </w:rPr>
      </w:pPr>
      <w:r w:rsidRPr="009E3308">
        <w:rPr>
          <w:rFonts w:asciiTheme="majorBidi" w:hAnsiTheme="majorBidi" w:cstheme="majorBidi"/>
          <w:lang w:val="en-US"/>
        </w:rPr>
        <w:t>2</w:t>
      </w:r>
      <w:r w:rsidR="009D1612" w:rsidRPr="004B1154">
        <w:rPr>
          <w:rFonts w:asciiTheme="majorBidi" w:hAnsiTheme="majorBidi" w:cstheme="majorBidi"/>
          <w:cs/>
        </w:rPr>
        <w:t>.</w:t>
      </w:r>
      <w:r w:rsidRPr="009E3308">
        <w:rPr>
          <w:rFonts w:asciiTheme="majorBidi" w:hAnsiTheme="majorBidi" w:cstheme="majorBidi"/>
          <w:lang w:val="en-US"/>
        </w:rPr>
        <w:t>2</w:t>
      </w:r>
      <w:r w:rsidR="009D1612" w:rsidRPr="004B1154">
        <w:rPr>
          <w:rFonts w:asciiTheme="majorBidi" w:hAnsiTheme="majorBidi" w:cstheme="majorBidi"/>
          <w:cs/>
        </w:rPr>
        <w:tab/>
        <w:t>งบฐานะ</w:t>
      </w:r>
      <w:r w:rsidR="009D1612" w:rsidRPr="004B1154">
        <w:rPr>
          <w:rFonts w:asciiTheme="majorBidi" w:hAnsiTheme="majorBidi" w:cstheme="majorBidi"/>
          <w:cs/>
          <w:lang w:val="en-GB"/>
        </w:rPr>
        <w:t xml:space="preserve">การเงินรวมและงบฐานะการเงินเฉพาะกิจการ ณ วันที่ </w:t>
      </w:r>
      <w:r w:rsidRPr="009E3308">
        <w:rPr>
          <w:rFonts w:asciiTheme="majorBidi" w:hAnsiTheme="majorBidi" w:cstheme="majorBidi"/>
          <w:lang w:val="en-US"/>
        </w:rPr>
        <w:t>31</w:t>
      </w:r>
      <w:r w:rsidR="00E23770" w:rsidRPr="004B1154">
        <w:rPr>
          <w:rFonts w:asciiTheme="majorBidi" w:hAnsiTheme="majorBidi" w:cstheme="majorBidi"/>
          <w:cs/>
          <w:lang w:val="en-GB"/>
        </w:rPr>
        <w:t xml:space="preserve"> ธันวาคม </w:t>
      </w:r>
      <w:r w:rsidRPr="009E3308">
        <w:rPr>
          <w:rFonts w:asciiTheme="majorBidi" w:hAnsiTheme="majorBidi" w:cstheme="majorBidi"/>
          <w:lang w:val="en-US"/>
        </w:rPr>
        <w:t>2567</w:t>
      </w:r>
      <w:r w:rsidR="00173FE8" w:rsidRPr="004B1154">
        <w:rPr>
          <w:rFonts w:asciiTheme="majorBidi" w:hAnsiTheme="majorBidi" w:cstheme="majorBidi"/>
          <w:lang w:val="en-US"/>
        </w:rPr>
        <w:t xml:space="preserve"> </w:t>
      </w:r>
      <w:r w:rsidR="009D1612" w:rsidRPr="004B1154">
        <w:rPr>
          <w:rFonts w:asciiTheme="majorBidi" w:hAnsiTheme="majorBidi" w:cstheme="majorBidi"/>
          <w:cs/>
          <w:lang w:val="en-GB"/>
        </w:rPr>
        <w:t>ซึ่ง</w:t>
      </w:r>
      <w:r w:rsidR="009D1612" w:rsidRPr="004B1154">
        <w:rPr>
          <w:rFonts w:asciiTheme="majorBidi" w:hAnsiTheme="majorBidi" w:cstheme="majorBidi"/>
          <w:spacing w:val="-10"/>
          <w:cs/>
          <w:lang w:val="en-GB"/>
        </w:rPr>
        <w:t>นำมาแสดงเปรียบเทียบได้มาจากงบการเงินรวมและงบการเงินเฉพาะกิจการสำหรับปีสิ้น</w:t>
      </w:r>
      <w:r w:rsidR="005E0B20" w:rsidRPr="004B1154">
        <w:rPr>
          <w:rFonts w:asciiTheme="majorBidi" w:hAnsiTheme="majorBidi" w:cstheme="majorBidi"/>
          <w:spacing w:val="-10"/>
          <w:cs/>
          <w:lang w:val="en-GB"/>
        </w:rPr>
        <w:t>สุดวัน</w:t>
      </w:r>
      <w:r w:rsidR="005E0B20" w:rsidRPr="004B1154">
        <w:rPr>
          <w:rFonts w:asciiTheme="majorBidi" w:hAnsiTheme="majorBidi" w:cstheme="majorBidi"/>
          <w:cs/>
          <w:lang w:val="en-GB"/>
        </w:rPr>
        <w:t>เดียวกันซึ่งได้ตรวจสอบแล้ว</w:t>
      </w:r>
    </w:p>
    <w:p w14:paraId="7AF7B1DF" w14:textId="43EAF471" w:rsidR="007239AC" w:rsidRPr="004B1154" w:rsidRDefault="009E3308" w:rsidP="00CE52BE">
      <w:pPr>
        <w:spacing w:after="240"/>
        <w:ind w:left="1080" w:hanging="540"/>
        <w:jc w:val="thaiDistribute"/>
        <w:rPr>
          <w:rFonts w:asciiTheme="majorBidi" w:hAnsiTheme="majorBidi" w:cstheme="majorBidi"/>
          <w:lang w:val="en-US"/>
        </w:rPr>
      </w:pPr>
      <w:r w:rsidRPr="009E3308">
        <w:rPr>
          <w:rFonts w:asciiTheme="majorBidi" w:hAnsiTheme="majorBidi" w:cstheme="majorBidi"/>
          <w:spacing w:val="4"/>
          <w:lang w:val="en-US"/>
        </w:rPr>
        <w:t>2</w:t>
      </w:r>
      <w:r w:rsidR="00245F2F" w:rsidRPr="004B1154">
        <w:rPr>
          <w:rFonts w:asciiTheme="majorBidi" w:hAnsiTheme="majorBidi" w:cstheme="majorBidi"/>
          <w:spacing w:val="4"/>
          <w:lang w:val="en-US"/>
        </w:rPr>
        <w:t>.</w:t>
      </w:r>
      <w:r w:rsidRPr="009E3308">
        <w:rPr>
          <w:rFonts w:asciiTheme="majorBidi" w:hAnsiTheme="majorBidi" w:cstheme="majorBidi"/>
          <w:spacing w:val="4"/>
          <w:lang w:val="en-US"/>
        </w:rPr>
        <w:t>3</w:t>
      </w:r>
      <w:r w:rsidR="00245F2F" w:rsidRPr="004B1154">
        <w:rPr>
          <w:rFonts w:asciiTheme="majorBidi" w:hAnsiTheme="majorBidi" w:cstheme="majorBidi"/>
          <w:spacing w:val="4"/>
          <w:lang w:val="en-US"/>
        </w:rPr>
        <w:tab/>
      </w:r>
      <w:r w:rsidR="00345921" w:rsidRPr="004B1154">
        <w:rPr>
          <w:rFonts w:asciiTheme="majorBidi" w:hAnsiTheme="majorBidi" w:cstheme="majorBidi"/>
          <w:spacing w:val="4"/>
          <w:cs/>
        </w:rPr>
        <w:t>ผลการดำเนินงานซึ่งยังไม่ได้ตรวจสอบที่ปรากฏในงวดสามเดือน</w:t>
      </w:r>
      <w:r w:rsidR="00A75B77" w:rsidRPr="004B1154">
        <w:rPr>
          <w:rFonts w:asciiTheme="majorBidi" w:hAnsiTheme="majorBidi" w:cstheme="majorBidi" w:hint="cs"/>
          <w:spacing w:val="4"/>
          <w:cs/>
        </w:rPr>
        <w:t>และงวด</w:t>
      </w:r>
      <w:r w:rsidR="00D243EF" w:rsidRPr="004B1154">
        <w:rPr>
          <w:rFonts w:asciiTheme="majorBidi" w:hAnsiTheme="majorBidi" w:cstheme="majorBidi" w:hint="cs"/>
          <w:spacing w:val="4"/>
          <w:cs/>
        </w:rPr>
        <w:t>เ</w:t>
      </w:r>
      <w:r w:rsidR="00A75B77" w:rsidRPr="004B1154">
        <w:rPr>
          <w:rFonts w:asciiTheme="majorBidi" w:hAnsiTheme="majorBidi" w:cstheme="majorBidi" w:hint="cs"/>
          <w:spacing w:val="4"/>
          <w:cs/>
        </w:rPr>
        <w:t>ก</w:t>
      </w:r>
      <w:r w:rsidR="00D243EF" w:rsidRPr="004B1154">
        <w:rPr>
          <w:rFonts w:asciiTheme="majorBidi" w:hAnsiTheme="majorBidi" w:cstheme="majorBidi" w:hint="cs"/>
          <w:spacing w:val="4"/>
          <w:cs/>
        </w:rPr>
        <w:t>้า</w:t>
      </w:r>
      <w:r w:rsidR="00A75B77" w:rsidRPr="004B1154">
        <w:rPr>
          <w:rFonts w:asciiTheme="majorBidi" w:hAnsiTheme="majorBidi" w:cstheme="majorBidi" w:hint="cs"/>
          <w:spacing w:val="4"/>
          <w:cs/>
        </w:rPr>
        <w:t>เดือน</w:t>
      </w:r>
      <w:r w:rsidR="00345921" w:rsidRPr="004B1154">
        <w:rPr>
          <w:rFonts w:asciiTheme="majorBidi" w:hAnsiTheme="majorBidi" w:cstheme="majorBidi"/>
          <w:spacing w:val="4"/>
          <w:cs/>
        </w:rPr>
        <w:t xml:space="preserve">สิ้นสุดวันที่ </w:t>
      </w:r>
      <w:r w:rsidRPr="009E3308">
        <w:rPr>
          <w:rFonts w:asciiTheme="majorBidi" w:hAnsiTheme="majorBidi" w:cstheme="majorBidi"/>
          <w:spacing w:val="4"/>
          <w:lang w:val="en-US"/>
        </w:rPr>
        <w:t>30</w:t>
      </w:r>
      <w:r w:rsidR="00A75B77" w:rsidRPr="004B1154">
        <w:rPr>
          <w:rFonts w:asciiTheme="majorBidi" w:hAnsiTheme="majorBidi" w:cstheme="majorBidi"/>
          <w:spacing w:val="4"/>
          <w:lang w:val="en-US"/>
        </w:rPr>
        <w:t xml:space="preserve"> </w:t>
      </w:r>
      <w:r w:rsidR="00D243EF" w:rsidRPr="004B1154">
        <w:rPr>
          <w:rFonts w:asciiTheme="majorBidi" w:hAnsiTheme="majorBidi" w:cs="Angsana New" w:hint="cs"/>
          <w:spacing w:val="4"/>
          <w:cs/>
          <w:lang w:val="en-US"/>
        </w:rPr>
        <w:t>กันยายน</w:t>
      </w:r>
      <w:r w:rsidR="00A75B77" w:rsidRPr="004B1154">
        <w:rPr>
          <w:rFonts w:asciiTheme="majorBidi" w:hAnsiTheme="majorBidi" w:cs="Angsana New"/>
          <w:spacing w:val="4"/>
          <w:cs/>
          <w:lang w:val="en-US"/>
        </w:rPr>
        <w:t xml:space="preserve"> </w:t>
      </w:r>
      <w:r w:rsidRPr="009E3308">
        <w:rPr>
          <w:rFonts w:asciiTheme="majorBidi" w:hAnsiTheme="majorBidi" w:cstheme="majorBidi"/>
          <w:lang w:val="en-US"/>
        </w:rPr>
        <w:t>2568</w:t>
      </w:r>
      <w:r w:rsidR="00345921" w:rsidRPr="004B1154">
        <w:rPr>
          <w:rFonts w:asciiTheme="majorBidi" w:hAnsiTheme="majorBidi" w:cstheme="majorBidi"/>
          <w:lang w:val="en-US"/>
        </w:rPr>
        <w:t xml:space="preserve"> </w:t>
      </w:r>
      <w:r w:rsidR="00345921" w:rsidRPr="004B1154">
        <w:rPr>
          <w:rFonts w:asciiTheme="majorBidi" w:hAnsiTheme="majorBidi" w:cstheme="majorBidi"/>
          <w:cs/>
          <w:lang w:val="en-US"/>
        </w:rPr>
        <w:t>มิใช่เครื่องบ่งชี้และมิใช่การคาดการณ์ถึงผลการดำเนินงานเต็มปี</w:t>
      </w:r>
    </w:p>
    <w:p w14:paraId="1C0E2590" w14:textId="3517C678" w:rsidR="00561202" w:rsidRPr="004B1154" w:rsidRDefault="009E3308" w:rsidP="00B11792">
      <w:pPr>
        <w:spacing w:after="120"/>
        <w:ind w:left="1094" w:hanging="547"/>
        <w:jc w:val="thaiDistribute"/>
        <w:rPr>
          <w:rFonts w:asciiTheme="majorBidi" w:hAnsiTheme="majorBidi" w:cstheme="majorBidi"/>
          <w:lang w:val="en-US"/>
        </w:rPr>
      </w:pPr>
      <w:r w:rsidRPr="009E3308">
        <w:rPr>
          <w:rFonts w:asciiTheme="majorBidi" w:hAnsiTheme="majorBidi" w:cstheme="majorBidi"/>
          <w:lang w:val="en-US"/>
        </w:rPr>
        <w:t>2</w:t>
      </w:r>
      <w:r w:rsidR="00E21C5A" w:rsidRPr="004B1154">
        <w:rPr>
          <w:rFonts w:asciiTheme="majorBidi" w:hAnsiTheme="majorBidi" w:cstheme="majorBidi"/>
          <w:lang w:val="en-US"/>
        </w:rPr>
        <w:t>.</w:t>
      </w:r>
      <w:r w:rsidRPr="009E3308">
        <w:rPr>
          <w:rFonts w:asciiTheme="majorBidi" w:hAnsiTheme="majorBidi" w:cstheme="majorBidi"/>
          <w:lang w:val="en-US"/>
        </w:rPr>
        <w:t>4</w:t>
      </w:r>
      <w:r w:rsidR="00A24C00" w:rsidRPr="004B1154">
        <w:rPr>
          <w:rFonts w:asciiTheme="majorBidi" w:hAnsiTheme="majorBidi" w:cstheme="majorBidi"/>
          <w:b/>
          <w:snapToGrid w:val="0"/>
          <w:lang w:val="en-US"/>
        </w:rPr>
        <w:tab/>
      </w:r>
      <w:r w:rsidR="00A24C00" w:rsidRPr="004B1154">
        <w:rPr>
          <w:rFonts w:asciiTheme="majorBidi" w:hAnsiTheme="majorBidi" w:cstheme="majorBidi"/>
          <w:spacing w:val="-4"/>
          <w:cs/>
          <w:lang w:val="en-US"/>
        </w:rPr>
        <w:t>ข้อมูล</w:t>
      </w:r>
      <w:r w:rsidR="0064191C" w:rsidRPr="004B1154">
        <w:rPr>
          <w:rFonts w:asciiTheme="majorBidi" w:hAnsiTheme="majorBidi" w:cstheme="majorBidi"/>
          <w:spacing w:val="-4"/>
          <w:cs/>
          <w:lang w:val="en-US"/>
        </w:rPr>
        <w:t>ทางการเงิน</w:t>
      </w:r>
      <w:r w:rsidR="00A24C00" w:rsidRPr="004B1154">
        <w:rPr>
          <w:rFonts w:asciiTheme="majorBidi" w:hAnsiTheme="majorBidi" w:cstheme="majorBidi"/>
          <w:spacing w:val="-4"/>
          <w:cs/>
          <w:lang w:val="en-US"/>
        </w:rPr>
        <w:t>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</w:t>
      </w:r>
      <w:r w:rsidR="00A24C00" w:rsidRPr="004B1154">
        <w:rPr>
          <w:rFonts w:asciiTheme="majorBidi" w:hAnsiTheme="majorBidi" w:cstheme="majorBidi"/>
          <w:cs/>
          <w:lang w:val="en-US"/>
        </w:rPr>
        <w:t>ดังกล่าวในงบการเงินระหว่างกาล ดังนั้น งบการเงินระหว่างกาลสำหรับ</w:t>
      </w:r>
      <w:r w:rsidR="00E70ABD" w:rsidRPr="004B1154">
        <w:rPr>
          <w:rFonts w:asciiTheme="majorBidi" w:hAnsiTheme="majorBidi" w:cstheme="majorBidi"/>
          <w:cs/>
          <w:lang w:val="en-US"/>
        </w:rPr>
        <w:t>งวด</w:t>
      </w:r>
      <w:r w:rsidR="00916926" w:rsidRPr="004B1154">
        <w:rPr>
          <w:rFonts w:asciiTheme="majorBidi" w:hAnsiTheme="majorBidi" w:cstheme="majorBidi"/>
          <w:cs/>
          <w:lang w:val="en-US"/>
        </w:rPr>
        <w:t>สามเดือน</w:t>
      </w:r>
      <w:r w:rsidR="00A75B77" w:rsidRPr="004B1154">
        <w:rPr>
          <w:rFonts w:asciiTheme="majorBidi" w:hAnsiTheme="majorBidi" w:cstheme="majorBidi" w:hint="cs"/>
          <w:spacing w:val="4"/>
          <w:cs/>
        </w:rPr>
        <w:t>และงวด</w:t>
      </w:r>
      <w:r w:rsidR="00D243EF" w:rsidRPr="004B1154">
        <w:rPr>
          <w:rFonts w:asciiTheme="majorBidi" w:hAnsiTheme="majorBidi" w:cstheme="majorBidi" w:hint="cs"/>
          <w:spacing w:val="4"/>
          <w:cs/>
        </w:rPr>
        <w:t>เ</w:t>
      </w:r>
      <w:r w:rsidR="00A75B77" w:rsidRPr="004B1154">
        <w:rPr>
          <w:rFonts w:asciiTheme="majorBidi" w:hAnsiTheme="majorBidi" w:cstheme="majorBidi" w:hint="cs"/>
          <w:spacing w:val="4"/>
          <w:cs/>
        </w:rPr>
        <w:t>ก</w:t>
      </w:r>
      <w:r w:rsidR="00D243EF" w:rsidRPr="004B1154">
        <w:rPr>
          <w:rFonts w:asciiTheme="majorBidi" w:hAnsiTheme="majorBidi" w:cstheme="majorBidi" w:hint="cs"/>
          <w:spacing w:val="4"/>
          <w:cs/>
        </w:rPr>
        <w:t>้า</w:t>
      </w:r>
      <w:r w:rsidR="00A75B77" w:rsidRPr="004B1154">
        <w:rPr>
          <w:rFonts w:asciiTheme="majorBidi" w:hAnsiTheme="majorBidi" w:cstheme="majorBidi" w:hint="cs"/>
          <w:spacing w:val="4"/>
          <w:cs/>
        </w:rPr>
        <w:t>เดือน</w:t>
      </w:r>
      <w:r w:rsidR="00513CD5" w:rsidRPr="004B1154">
        <w:rPr>
          <w:rFonts w:asciiTheme="majorBidi" w:hAnsiTheme="majorBidi" w:cstheme="majorBidi"/>
          <w:spacing w:val="4"/>
          <w:cs/>
          <w:lang w:val="en-US"/>
        </w:rPr>
        <w:t>สิ้นสุดวันที่</w:t>
      </w:r>
      <w:r w:rsidR="00E63B3E" w:rsidRPr="004B1154">
        <w:rPr>
          <w:rFonts w:asciiTheme="majorBidi" w:hAnsiTheme="majorBidi" w:cstheme="majorBidi"/>
          <w:spacing w:val="4"/>
          <w:cs/>
          <w:lang w:val="en-US"/>
        </w:rPr>
        <w:t xml:space="preserve"> </w:t>
      </w:r>
      <w:r w:rsidRPr="009E3308">
        <w:rPr>
          <w:rFonts w:asciiTheme="majorBidi" w:hAnsiTheme="majorBidi" w:cstheme="majorBidi"/>
          <w:spacing w:val="4"/>
          <w:lang w:val="en-US"/>
        </w:rPr>
        <w:t>30</w:t>
      </w:r>
      <w:r w:rsidR="00A75B77" w:rsidRPr="004B1154">
        <w:rPr>
          <w:rFonts w:asciiTheme="majorBidi" w:hAnsiTheme="majorBidi" w:cstheme="majorBidi"/>
          <w:spacing w:val="4"/>
          <w:lang w:val="en-US"/>
        </w:rPr>
        <w:t xml:space="preserve"> </w:t>
      </w:r>
      <w:r w:rsidR="00D243EF" w:rsidRPr="004B1154">
        <w:rPr>
          <w:rFonts w:asciiTheme="majorBidi" w:hAnsiTheme="majorBidi" w:cs="Angsana New" w:hint="cs"/>
          <w:spacing w:val="4"/>
          <w:cs/>
          <w:lang w:val="en-US"/>
        </w:rPr>
        <w:t>กันยายน</w:t>
      </w:r>
      <w:r w:rsidR="00A75B77" w:rsidRPr="004B1154">
        <w:rPr>
          <w:rFonts w:asciiTheme="majorBidi" w:hAnsiTheme="majorBidi" w:cs="Angsana New"/>
          <w:spacing w:val="4"/>
          <w:cs/>
          <w:lang w:val="en-US"/>
        </w:rPr>
        <w:t xml:space="preserve"> </w:t>
      </w:r>
      <w:r w:rsidRPr="009E3308">
        <w:rPr>
          <w:rFonts w:asciiTheme="majorBidi" w:hAnsiTheme="majorBidi" w:cstheme="majorBidi"/>
          <w:spacing w:val="4"/>
          <w:lang w:val="en-US"/>
        </w:rPr>
        <w:t>2568</w:t>
      </w:r>
      <w:r w:rsidR="00AE75A1" w:rsidRPr="004B1154">
        <w:rPr>
          <w:rFonts w:asciiTheme="majorBidi" w:hAnsiTheme="majorBidi" w:cstheme="majorBidi"/>
          <w:spacing w:val="4"/>
          <w:lang w:val="en-US"/>
        </w:rPr>
        <w:t xml:space="preserve"> </w:t>
      </w:r>
      <w:r w:rsidR="00A24C00" w:rsidRPr="004B1154">
        <w:rPr>
          <w:rFonts w:asciiTheme="majorBidi" w:hAnsiTheme="majorBidi" w:cstheme="majorBidi"/>
          <w:spacing w:val="4"/>
          <w:cs/>
          <w:lang w:val="en-US"/>
        </w:rPr>
        <w:t>จึงควรอ่านประกอบกับงบการเงินสำหรับปีสิ้นสุดวันที่</w:t>
      </w:r>
      <w:r w:rsidR="00937052" w:rsidRPr="004B1154">
        <w:rPr>
          <w:rFonts w:asciiTheme="majorBidi" w:hAnsiTheme="majorBidi" w:cstheme="majorBidi"/>
          <w:spacing w:val="4"/>
          <w:lang w:val="en-US"/>
        </w:rPr>
        <w:t xml:space="preserve"> </w:t>
      </w:r>
      <w:r w:rsidRPr="009E3308">
        <w:rPr>
          <w:rFonts w:asciiTheme="majorBidi" w:hAnsiTheme="majorBidi" w:cstheme="majorBidi"/>
          <w:lang w:val="en-US"/>
        </w:rPr>
        <w:t>31</w:t>
      </w:r>
      <w:r w:rsidR="00E23770" w:rsidRPr="004B1154">
        <w:rPr>
          <w:rFonts w:asciiTheme="majorBidi" w:hAnsiTheme="majorBidi" w:cstheme="majorBidi"/>
          <w:cs/>
          <w:lang w:val="en-US"/>
        </w:rPr>
        <w:t xml:space="preserve"> ธันวาคม </w:t>
      </w:r>
      <w:r w:rsidRPr="009E3308">
        <w:rPr>
          <w:rFonts w:asciiTheme="majorBidi" w:hAnsiTheme="majorBidi" w:cstheme="majorBidi"/>
          <w:lang w:val="en-US"/>
        </w:rPr>
        <w:t>2567</w:t>
      </w:r>
      <w:r w:rsidR="00E23770" w:rsidRPr="004B1154">
        <w:rPr>
          <w:rFonts w:asciiTheme="majorBidi" w:hAnsiTheme="majorBidi" w:cstheme="majorBidi"/>
          <w:cs/>
          <w:lang w:val="en-US"/>
        </w:rPr>
        <w:t xml:space="preserve"> </w:t>
      </w:r>
      <w:r w:rsidR="00A24C00" w:rsidRPr="004B1154">
        <w:rPr>
          <w:rFonts w:asciiTheme="majorBidi" w:hAnsiTheme="majorBidi" w:cstheme="majorBidi"/>
          <w:cs/>
          <w:lang w:val="en-US"/>
        </w:rPr>
        <w:t>ซึ่งได้มีการตรวจสอบแล้ว</w:t>
      </w:r>
    </w:p>
    <w:p w14:paraId="3FDEB1AD" w14:textId="77777777" w:rsidR="00AC777F" w:rsidRPr="004B1154" w:rsidRDefault="00AC777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lang w:val="en-US"/>
        </w:rPr>
      </w:pPr>
      <w:r w:rsidRPr="004B1154">
        <w:rPr>
          <w:rFonts w:asciiTheme="majorBidi" w:hAnsiTheme="majorBidi" w:cstheme="majorBidi"/>
          <w:lang w:val="en-US"/>
        </w:rPr>
        <w:br w:type="page"/>
      </w:r>
    </w:p>
    <w:p w14:paraId="73E220EE" w14:textId="713D2C1F" w:rsidR="00A24C00" w:rsidRPr="004B1154" w:rsidRDefault="009E3308" w:rsidP="00937052">
      <w:pPr>
        <w:spacing w:after="120"/>
        <w:ind w:left="1094" w:hanging="547"/>
        <w:jc w:val="thaiDistribute"/>
        <w:rPr>
          <w:rFonts w:asciiTheme="majorBidi" w:hAnsiTheme="majorBidi" w:cstheme="majorBidi"/>
          <w:b/>
          <w:spacing w:val="-4"/>
          <w:lang w:val="en-US"/>
        </w:rPr>
      </w:pPr>
      <w:r w:rsidRPr="009E3308">
        <w:rPr>
          <w:rFonts w:asciiTheme="majorBidi" w:hAnsiTheme="majorBidi" w:cstheme="majorBidi"/>
          <w:lang w:val="en-US"/>
        </w:rPr>
        <w:lastRenderedPageBreak/>
        <w:t>2</w:t>
      </w:r>
      <w:r w:rsidR="00A24C00" w:rsidRPr="004B1154">
        <w:rPr>
          <w:rFonts w:asciiTheme="majorBidi" w:hAnsiTheme="majorBidi" w:cstheme="majorBidi"/>
          <w:cs/>
          <w:lang w:val="en-US"/>
        </w:rPr>
        <w:t>.</w:t>
      </w:r>
      <w:r w:rsidRPr="009E3308">
        <w:rPr>
          <w:rFonts w:asciiTheme="majorBidi" w:hAnsiTheme="majorBidi" w:cstheme="majorBidi"/>
          <w:lang w:val="en-US"/>
        </w:rPr>
        <w:t>5</w:t>
      </w:r>
      <w:r w:rsidR="00A24C00" w:rsidRPr="004B1154">
        <w:rPr>
          <w:rFonts w:asciiTheme="majorBidi" w:hAnsiTheme="majorBidi" w:cstheme="majorBidi"/>
          <w:cs/>
        </w:rPr>
        <w:tab/>
      </w:r>
      <w:r w:rsidR="00A24C00" w:rsidRPr="004B1154">
        <w:rPr>
          <w:rFonts w:asciiTheme="majorBidi" w:hAnsiTheme="majorBidi" w:cstheme="majorBidi"/>
          <w:b/>
          <w:spacing w:val="-4"/>
          <w:cs/>
          <w:lang w:val="en-US"/>
        </w:rPr>
        <w:t>งบการเงินรวมนี้ได้จัดทำขึ้นโดยรวมงบการเงินของบริษัท คันทรี่ กรุ๊ป ดีเวลลอปเมนท์ จำกัด (มหาชน) และบริษัทย่อย ดังต่อไปนี้</w:t>
      </w:r>
    </w:p>
    <w:tbl>
      <w:tblPr>
        <w:tblW w:w="8031" w:type="dxa"/>
        <w:tblInd w:w="1197" w:type="dxa"/>
        <w:tblLook w:val="0000" w:firstRow="0" w:lastRow="0" w:firstColumn="0" w:lastColumn="0" w:noHBand="0" w:noVBand="0"/>
      </w:tblPr>
      <w:tblGrid>
        <w:gridCol w:w="2685"/>
        <w:gridCol w:w="970"/>
        <w:gridCol w:w="2348"/>
        <w:gridCol w:w="1008"/>
        <w:gridCol w:w="1020"/>
      </w:tblGrid>
      <w:tr w:rsidR="00522938" w:rsidRPr="004B1154" w14:paraId="0FD6AB3C" w14:textId="77777777" w:rsidTr="00F34422">
        <w:trPr>
          <w:trHeight w:val="144"/>
        </w:trPr>
        <w:tc>
          <w:tcPr>
            <w:tcW w:w="2685" w:type="dxa"/>
          </w:tcPr>
          <w:p w14:paraId="43103E26" w14:textId="05896F04" w:rsidR="00D243EF" w:rsidRPr="004B1154" w:rsidRDefault="00D243EF" w:rsidP="00D243EF">
            <w:pPr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br w:type="page"/>
            </w:r>
            <w:r w:rsidRPr="004B1154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70" w:type="dxa"/>
          </w:tcPr>
          <w:p w14:paraId="612D08E0" w14:textId="75EEE568" w:rsidR="00D243EF" w:rsidRPr="004B1154" w:rsidRDefault="00D243EF" w:rsidP="00D243EF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2348" w:type="dxa"/>
          </w:tcPr>
          <w:p w14:paraId="17BA67BF" w14:textId="18AA6ADC" w:rsidR="00D243EF" w:rsidRPr="004B1154" w:rsidRDefault="00D243EF" w:rsidP="00D243EF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2028" w:type="dxa"/>
            <w:gridSpan w:val="2"/>
          </w:tcPr>
          <w:p w14:paraId="36F5D41A" w14:textId="415673E3" w:rsidR="00D243EF" w:rsidRPr="004B1154" w:rsidRDefault="00D243EF" w:rsidP="00D243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อัตราการถือหุ้น</w:t>
            </w:r>
          </w:p>
        </w:tc>
      </w:tr>
      <w:tr w:rsidR="00522938" w:rsidRPr="004B1154" w14:paraId="768AB2C0" w14:textId="77777777" w:rsidTr="00F34422">
        <w:trPr>
          <w:trHeight w:val="144"/>
        </w:trPr>
        <w:tc>
          <w:tcPr>
            <w:tcW w:w="2685" w:type="dxa"/>
          </w:tcPr>
          <w:p w14:paraId="231B4E1E" w14:textId="77777777" w:rsidR="00D243EF" w:rsidRPr="004B1154" w:rsidRDefault="00D243EF" w:rsidP="00D243EF">
            <w:pPr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699087B3" w14:textId="77777777" w:rsidR="00D243EF" w:rsidRPr="004B1154" w:rsidRDefault="00D243EF" w:rsidP="00D243EF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48" w:type="dxa"/>
          </w:tcPr>
          <w:p w14:paraId="68B2BDB5" w14:textId="77777777" w:rsidR="00D243EF" w:rsidRPr="004B1154" w:rsidRDefault="00D243EF" w:rsidP="00D243EF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28" w:type="dxa"/>
            <w:gridSpan w:val="2"/>
          </w:tcPr>
          <w:p w14:paraId="19FC13A7" w14:textId="13802C2C" w:rsidR="00D243EF" w:rsidRPr="004B1154" w:rsidRDefault="00D243EF" w:rsidP="00D243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 xml:space="preserve">โดยบริษัท </w:t>
            </w:r>
            <w:r w:rsidRPr="004B1154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Pr="004B1154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ร้อยละ</w:t>
            </w:r>
            <w:r w:rsidRPr="004B1154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522938" w:rsidRPr="004B1154" w14:paraId="6CA139DB" w14:textId="77777777" w:rsidTr="00D243EF">
        <w:trPr>
          <w:trHeight w:val="144"/>
        </w:trPr>
        <w:tc>
          <w:tcPr>
            <w:tcW w:w="2685" w:type="dxa"/>
          </w:tcPr>
          <w:p w14:paraId="30D12E2B" w14:textId="77777777" w:rsidR="00D243EF" w:rsidRPr="004B1154" w:rsidRDefault="00D243EF" w:rsidP="00D243EF">
            <w:pPr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63E4EAAE" w14:textId="77777777" w:rsidR="00D243EF" w:rsidRPr="004B1154" w:rsidRDefault="00D243EF" w:rsidP="00D243EF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48" w:type="dxa"/>
          </w:tcPr>
          <w:p w14:paraId="600C04DA" w14:textId="77777777" w:rsidR="00D243EF" w:rsidRPr="004B1154" w:rsidRDefault="00D243EF" w:rsidP="00D243EF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482311C3" w14:textId="62AB3866" w:rsidR="00D243EF" w:rsidRPr="004B1154" w:rsidRDefault="00D243EF" w:rsidP="00D243EF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20" w:type="dxa"/>
          </w:tcPr>
          <w:p w14:paraId="046D3545" w14:textId="5D9F8B4D" w:rsidR="00D243EF" w:rsidRPr="004B1154" w:rsidRDefault="00D243EF" w:rsidP="00D243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</w:t>
            </w:r>
            <w:r w:rsidRPr="004B1154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วันที่</w:t>
            </w:r>
          </w:p>
        </w:tc>
      </w:tr>
      <w:tr w:rsidR="00522938" w:rsidRPr="004B1154" w14:paraId="025F78CC" w14:textId="77777777" w:rsidTr="00D243EF">
        <w:trPr>
          <w:trHeight w:val="144"/>
        </w:trPr>
        <w:tc>
          <w:tcPr>
            <w:tcW w:w="2685" w:type="dxa"/>
          </w:tcPr>
          <w:p w14:paraId="3973E2B5" w14:textId="77777777" w:rsidR="00D243EF" w:rsidRPr="004B1154" w:rsidRDefault="00D243EF" w:rsidP="00D243EF">
            <w:pPr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2DCCFF4A" w14:textId="77777777" w:rsidR="00D243EF" w:rsidRPr="004B1154" w:rsidRDefault="00D243EF" w:rsidP="00D243EF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48" w:type="dxa"/>
          </w:tcPr>
          <w:p w14:paraId="2C6A82F0" w14:textId="77777777" w:rsidR="00D243EF" w:rsidRPr="004B1154" w:rsidRDefault="00D243EF" w:rsidP="00D243EF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0D2E0EDA" w14:textId="2A0E049A" w:rsidR="00D243EF" w:rsidRPr="004B1154" w:rsidRDefault="009E3308" w:rsidP="008B055E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9E3308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D243EF" w:rsidRPr="004B1154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8B055E" w:rsidRPr="004B1154">
              <w:rPr>
                <w:rFonts w:asciiTheme="majorBidi" w:eastAsia="Verdana" w:hAnsiTheme="majorBidi" w:cstheme="majorBidi" w:hint="cs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020" w:type="dxa"/>
          </w:tcPr>
          <w:p w14:paraId="3AFC769F" w14:textId="2310F396" w:rsidR="00D243EF" w:rsidRPr="004B1154" w:rsidRDefault="009E3308" w:rsidP="00D243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D243EF"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D243EF" w:rsidRPr="004B1154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522938" w:rsidRPr="004B1154" w14:paraId="0EC291C5" w14:textId="77777777" w:rsidTr="00D243EF">
        <w:trPr>
          <w:trHeight w:val="144"/>
        </w:trPr>
        <w:tc>
          <w:tcPr>
            <w:tcW w:w="2685" w:type="dxa"/>
          </w:tcPr>
          <w:p w14:paraId="23A9E514" w14:textId="77777777" w:rsidR="00D243EF" w:rsidRPr="004B1154" w:rsidRDefault="00D243EF" w:rsidP="00D243EF">
            <w:pPr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47C6083C" w14:textId="77777777" w:rsidR="00D243EF" w:rsidRPr="004B1154" w:rsidRDefault="00D243EF" w:rsidP="00D243EF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48" w:type="dxa"/>
          </w:tcPr>
          <w:p w14:paraId="1336B9B8" w14:textId="77777777" w:rsidR="00D243EF" w:rsidRPr="004B1154" w:rsidRDefault="00D243EF" w:rsidP="00D243EF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357F8C1B" w14:textId="7D6BA627" w:rsidR="00D243EF" w:rsidRPr="004B1154" w:rsidRDefault="009E3308" w:rsidP="00D243EF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9E3308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20" w:type="dxa"/>
          </w:tcPr>
          <w:p w14:paraId="792EAD7D" w14:textId="2A48DDC0" w:rsidR="00D243EF" w:rsidRPr="004B1154" w:rsidRDefault="009E3308" w:rsidP="00D243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E3308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522938" w:rsidRPr="004B1154" w14:paraId="0A7B985C" w14:textId="77777777" w:rsidTr="00D243EF">
        <w:trPr>
          <w:trHeight w:val="144"/>
        </w:trPr>
        <w:tc>
          <w:tcPr>
            <w:tcW w:w="2685" w:type="dxa"/>
          </w:tcPr>
          <w:p w14:paraId="595EE1B2" w14:textId="1E7AF74D" w:rsidR="00D243EF" w:rsidRPr="004B1154" w:rsidRDefault="00D243EF" w:rsidP="00D243EF">
            <w:pPr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970" w:type="dxa"/>
          </w:tcPr>
          <w:p w14:paraId="28054D2C" w14:textId="77777777" w:rsidR="00D243EF" w:rsidRPr="004B1154" w:rsidRDefault="00D243EF" w:rsidP="00D243EF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48" w:type="dxa"/>
          </w:tcPr>
          <w:p w14:paraId="6E6E4CD9" w14:textId="77777777" w:rsidR="00D243EF" w:rsidRPr="004B1154" w:rsidRDefault="00D243EF" w:rsidP="00D243EF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center"/>
          </w:tcPr>
          <w:p w14:paraId="1887260F" w14:textId="6E6E185E" w:rsidR="00D243EF" w:rsidRPr="004B1154" w:rsidRDefault="00D243EF" w:rsidP="00D243EF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vAlign w:val="center"/>
          </w:tcPr>
          <w:p w14:paraId="13CBBF6E" w14:textId="10A9AE5C" w:rsidR="00D243EF" w:rsidRPr="004B1154" w:rsidRDefault="00D243EF" w:rsidP="00D243EF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F34422" w:rsidRPr="004B1154" w14:paraId="6876A175" w14:textId="77777777" w:rsidTr="00D243EF">
        <w:trPr>
          <w:trHeight w:val="144"/>
        </w:trPr>
        <w:tc>
          <w:tcPr>
            <w:tcW w:w="2685" w:type="dxa"/>
          </w:tcPr>
          <w:p w14:paraId="4290BA25" w14:textId="5892BB97" w:rsidR="00F34422" w:rsidRPr="004B1154" w:rsidRDefault="00F34422" w:rsidP="00F34422">
            <w:pPr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eastAsia="Verdana" w:hAnsiTheme="majorBidi" w:cstheme="majorBidi"/>
                <w:sz w:val="20"/>
                <w:szCs w:val="20"/>
                <w:cs/>
              </w:rPr>
              <w:t>บริษัท แลนด์มาร์ค โฮลดิ้งส์ จำกัด</w:t>
            </w:r>
          </w:p>
        </w:tc>
        <w:tc>
          <w:tcPr>
            <w:tcW w:w="970" w:type="dxa"/>
          </w:tcPr>
          <w:p w14:paraId="4541E42C" w14:textId="1033643A" w:rsidR="00F34422" w:rsidRPr="004B1154" w:rsidRDefault="00F34422" w:rsidP="00F34422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2348" w:type="dxa"/>
          </w:tcPr>
          <w:p w14:paraId="0BDB57CF" w14:textId="1E98CCC7" w:rsidR="00F34422" w:rsidRPr="004B1154" w:rsidRDefault="00F34422" w:rsidP="00F34422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ซื้อขาย ให้เช่าและดำเนินงาน</w:t>
            </w:r>
          </w:p>
        </w:tc>
        <w:tc>
          <w:tcPr>
            <w:tcW w:w="1008" w:type="dxa"/>
          </w:tcPr>
          <w:p w14:paraId="78C46248" w14:textId="06ED4988" w:rsidR="00F34422" w:rsidRPr="004B1154" w:rsidRDefault="009E3308" w:rsidP="00F34422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9E330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70</w:t>
            </w:r>
            <w:r w:rsidR="00F34422" w:rsidRPr="004B1154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9E330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1020" w:type="dxa"/>
          </w:tcPr>
          <w:p w14:paraId="20FB6C4E" w14:textId="77F36706" w:rsidR="00F34422" w:rsidRPr="004B1154" w:rsidRDefault="009E3308" w:rsidP="00F34422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F34422" w:rsidRPr="004B1154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9E330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</w:tr>
      <w:tr w:rsidR="00F34422" w:rsidRPr="004B1154" w14:paraId="1C1A26F5" w14:textId="77777777" w:rsidTr="00D243EF">
        <w:trPr>
          <w:trHeight w:val="144"/>
        </w:trPr>
        <w:tc>
          <w:tcPr>
            <w:tcW w:w="2685" w:type="dxa"/>
          </w:tcPr>
          <w:p w14:paraId="2A1CFD64" w14:textId="2F482F5B" w:rsidR="00F34422" w:rsidRPr="004B1154" w:rsidRDefault="00F34422" w:rsidP="00F34422">
            <w:pPr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3531B0C8" w14:textId="77777777" w:rsidR="00F34422" w:rsidRPr="004B1154" w:rsidRDefault="00F34422" w:rsidP="00F34422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48" w:type="dxa"/>
          </w:tcPr>
          <w:p w14:paraId="4E57BF1F" w14:textId="7F4D779F" w:rsidR="00F34422" w:rsidRPr="004B1154" w:rsidRDefault="00F34422" w:rsidP="00F34422">
            <w:pPr>
              <w:pStyle w:val="Heading4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  <w:r w:rsidRPr="004B115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ด้านอสังหาริมทรัพย์</w:t>
            </w:r>
          </w:p>
        </w:tc>
        <w:tc>
          <w:tcPr>
            <w:tcW w:w="1008" w:type="dxa"/>
          </w:tcPr>
          <w:p w14:paraId="174BF9A2" w14:textId="77777777" w:rsidR="00F34422" w:rsidRPr="004B1154" w:rsidRDefault="00F34422" w:rsidP="00F34422">
            <w:pPr>
              <w:tabs>
                <w:tab w:val="num" w:pos="900"/>
              </w:tabs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0" w:type="dxa"/>
          </w:tcPr>
          <w:p w14:paraId="58B46882" w14:textId="77777777" w:rsidR="00F34422" w:rsidRPr="004B1154" w:rsidRDefault="00F34422" w:rsidP="00F34422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F34422" w:rsidRPr="004B1154" w14:paraId="3E85C34B" w14:textId="77777777" w:rsidTr="00D243EF">
        <w:trPr>
          <w:trHeight w:val="144"/>
        </w:trPr>
        <w:tc>
          <w:tcPr>
            <w:tcW w:w="2685" w:type="dxa"/>
          </w:tcPr>
          <w:p w14:paraId="325555C7" w14:textId="59F2FD21" w:rsidR="00F34422" w:rsidRPr="004B1154" w:rsidRDefault="00F34422" w:rsidP="00F34422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0EC885CB" w14:textId="59E5CA41" w:rsidR="00F34422" w:rsidRPr="004B1154" w:rsidRDefault="00F34422" w:rsidP="00F34422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48" w:type="dxa"/>
          </w:tcPr>
          <w:p w14:paraId="3DC16FB3" w14:textId="4286580F" w:rsidR="00F34422" w:rsidRPr="004B1154" w:rsidRDefault="00F34422" w:rsidP="00F34422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4B115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และถือหุ้นในบริษัทอื่น</w:t>
            </w:r>
          </w:p>
        </w:tc>
        <w:tc>
          <w:tcPr>
            <w:tcW w:w="1008" w:type="dxa"/>
          </w:tcPr>
          <w:p w14:paraId="40E6ED49" w14:textId="36ECFDBC" w:rsidR="00F34422" w:rsidRPr="004B1154" w:rsidRDefault="00F34422" w:rsidP="00F34422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</w:tcPr>
          <w:p w14:paraId="7629D964" w14:textId="11EBB612" w:rsidR="00F34422" w:rsidRPr="004B1154" w:rsidRDefault="00F34422" w:rsidP="00F34422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</w:tr>
      <w:tr w:rsidR="00F34422" w:rsidRPr="004B1154" w14:paraId="2BCAA417" w14:textId="77777777" w:rsidTr="00D243EF">
        <w:trPr>
          <w:trHeight w:val="144"/>
        </w:trPr>
        <w:tc>
          <w:tcPr>
            <w:tcW w:w="2685" w:type="dxa"/>
          </w:tcPr>
          <w:p w14:paraId="2CA1F8BA" w14:textId="6626CC83" w:rsidR="00F34422" w:rsidRPr="004B1154" w:rsidRDefault="00F34422" w:rsidP="00F34422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eastAsia="Verdana" w:hAnsiTheme="majorBidi" w:cstheme="majorBidi"/>
                <w:sz w:val="20"/>
                <w:szCs w:val="20"/>
                <w:cs/>
              </w:rPr>
              <w:t>บริษัท บีซีอีจี คันทรี่ กรุ๊ป เอ็นจิเนียริ่ง จำกัด</w:t>
            </w:r>
          </w:p>
        </w:tc>
        <w:tc>
          <w:tcPr>
            <w:tcW w:w="970" w:type="dxa"/>
          </w:tcPr>
          <w:p w14:paraId="5CCFC14C" w14:textId="4F066D08" w:rsidR="00F34422" w:rsidRPr="004B1154" w:rsidRDefault="00F34422" w:rsidP="00F34422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4B115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48" w:type="dxa"/>
          </w:tcPr>
          <w:p w14:paraId="293776A0" w14:textId="09911816" w:rsidR="00F34422" w:rsidRPr="004B1154" w:rsidRDefault="00F34422" w:rsidP="00F34422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4B115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รับเหมาก่อสร้างอาคาร และขายส่ง</w:t>
            </w:r>
          </w:p>
        </w:tc>
        <w:tc>
          <w:tcPr>
            <w:tcW w:w="1008" w:type="dxa"/>
          </w:tcPr>
          <w:p w14:paraId="4FCE8ED2" w14:textId="7D687048" w:rsidR="00F34422" w:rsidRPr="004B1154" w:rsidRDefault="009E3308" w:rsidP="00F34422">
            <w:pPr>
              <w:tabs>
                <w:tab w:val="num" w:pos="900"/>
              </w:tabs>
              <w:jc w:val="center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99</w:t>
            </w:r>
            <w:r w:rsidR="00F34422" w:rsidRPr="004B1154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9E330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99</w:t>
            </w:r>
          </w:p>
        </w:tc>
        <w:tc>
          <w:tcPr>
            <w:tcW w:w="1020" w:type="dxa"/>
          </w:tcPr>
          <w:p w14:paraId="4249FF0E" w14:textId="5EB6B40E" w:rsidR="00F34422" w:rsidRPr="004B1154" w:rsidRDefault="009E3308" w:rsidP="00F34422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  <w:r w:rsidR="00F34422" w:rsidRPr="004B1154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9E330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</w:p>
        </w:tc>
      </w:tr>
      <w:tr w:rsidR="00F34422" w:rsidRPr="004B1154" w14:paraId="2ADF1996" w14:textId="77777777" w:rsidTr="00D243EF">
        <w:trPr>
          <w:trHeight w:val="144"/>
        </w:trPr>
        <w:tc>
          <w:tcPr>
            <w:tcW w:w="2685" w:type="dxa"/>
          </w:tcPr>
          <w:p w14:paraId="1805BE54" w14:textId="77777777" w:rsidR="00F34422" w:rsidRPr="004B1154" w:rsidRDefault="00F34422" w:rsidP="00F34422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2F636A4B" w14:textId="77777777" w:rsidR="00F34422" w:rsidRPr="004B1154" w:rsidRDefault="00F34422" w:rsidP="00F34422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48" w:type="dxa"/>
          </w:tcPr>
          <w:p w14:paraId="13F1878E" w14:textId="6FFBEC76" w:rsidR="00F34422" w:rsidRPr="004B1154" w:rsidRDefault="00F34422" w:rsidP="00F34422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4B115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วัสดุอุปกรณ์และเครื่องตกแต่ง</w:t>
            </w:r>
          </w:p>
        </w:tc>
        <w:tc>
          <w:tcPr>
            <w:tcW w:w="1008" w:type="dxa"/>
          </w:tcPr>
          <w:p w14:paraId="33EA10ED" w14:textId="77777777" w:rsidR="00F34422" w:rsidRPr="004B1154" w:rsidRDefault="00F34422" w:rsidP="00F34422">
            <w:pPr>
              <w:ind w:right="-86"/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0" w:type="dxa"/>
          </w:tcPr>
          <w:p w14:paraId="359832BC" w14:textId="77777777" w:rsidR="00F34422" w:rsidRPr="004B1154" w:rsidRDefault="00F34422" w:rsidP="00F34422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F34422" w:rsidRPr="004B1154" w14:paraId="6189FCFD" w14:textId="77777777" w:rsidTr="00D243EF">
        <w:trPr>
          <w:trHeight w:val="144"/>
        </w:trPr>
        <w:tc>
          <w:tcPr>
            <w:tcW w:w="2685" w:type="dxa"/>
          </w:tcPr>
          <w:p w14:paraId="4BE54750" w14:textId="2EAB6766" w:rsidR="00F34422" w:rsidRPr="004B1154" w:rsidRDefault="00F34422" w:rsidP="00F34422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35EDAE44" w14:textId="00AA89B4" w:rsidR="00F34422" w:rsidRPr="004B1154" w:rsidRDefault="00F34422" w:rsidP="00F34422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48" w:type="dxa"/>
          </w:tcPr>
          <w:p w14:paraId="7A43373F" w14:textId="7DF3DCCC" w:rsidR="00F34422" w:rsidRPr="004B1154" w:rsidRDefault="00F34422" w:rsidP="00F34422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4B115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ที่ใช้ในงานก่อสร้าง</w:t>
            </w:r>
          </w:p>
        </w:tc>
        <w:tc>
          <w:tcPr>
            <w:tcW w:w="1008" w:type="dxa"/>
          </w:tcPr>
          <w:p w14:paraId="7FAB7633" w14:textId="0F6A6939" w:rsidR="00F34422" w:rsidRPr="004B1154" w:rsidRDefault="00F34422" w:rsidP="00F34422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0" w:type="dxa"/>
          </w:tcPr>
          <w:p w14:paraId="6FE28EB7" w14:textId="7295CE59" w:rsidR="00F34422" w:rsidRPr="004B1154" w:rsidRDefault="00F34422" w:rsidP="00F34422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F34422" w:rsidRPr="004B1154" w14:paraId="59ECFC43" w14:textId="77777777" w:rsidTr="00D243EF">
        <w:trPr>
          <w:trHeight w:val="144"/>
        </w:trPr>
        <w:tc>
          <w:tcPr>
            <w:tcW w:w="2685" w:type="dxa"/>
          </w:tcPr>
          <w:p w14:paraId="05BB4F27" w14:textId="1AF6C967" w:rsidR="00F34422" w:rsidRPr="004B1154" w:rsidRDefault="00F34422" w:rsidP="00F34422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970" w:type="dxa"/>
          </w:tcPr>
          <w:p w14:paraId="7DD84B74" w14:textId="08993709" w:rsidR="00F34422" w:rsidRPr="004B1154" w:rsidRDefault="00F34422" w:rsidP="00F34422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4B1154">
              <w:rPr>
                <w:rFonts w:asciiTheme="majorBidi" w:hAnsiTheme="majorBidi" w:cstheme="majorBidi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มอริเชียส</w:t>
            </w:r>
          </w:p>
        </w:tc>
        <w:tc>
          <w:tcPr>
            <w:tcW w:w="2348" w:type="dxa"/>
          </w:tcPr>
          <w:p w14:paraId="6DD39B7F" w14:textId="6B1B65C1" w:rsidR="00F34422" w:rsidRPr="004B1154" w:rsidRDefault="00F34422" w:rsidP="00F34422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4B115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1008" w:type="dxa"/>
          </w:tcPr>
          <w:p w14:paraId="6A0148CD" w14:textId="7E4EEE94" w:rsidR="00F34422" w:rsidRPr="004B1154" w:rsidRDefault="009E3308" w:rsidP="00F34422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100</w:t>
            </w:r>
            <w:r w:rsidR="00F34422" w:rsidRPr="004B1154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9E330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00</w:t>
            </w:r>
            <w:r w:rsidR="00F34422" w:rsidRPr="004B1154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(</w:t>
            </w:r>
            <w:r w:rsidRPr="009E330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5</w:t>
            </w:r>
            <w:r w:rsidR="00F34422" w:rsidRPr="004B1154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020" w:type="dxa"/>
          </w:tcPr>
          <w:p w14:paraId="4E52CF71" w14:textId="31EC0323" w:rsidR="00F34422" w:rsidRPr="004B1154" w:rsidRDefault="009E3308" w:rsidP="00F34422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100</w:t>
            </w:r>
            <w:r w:rsidR="00F34422" w:rsidRPr="004B1154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9E330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00</w:t>
            </w:r>
            <w:r w:rsidR="00F34422" w:rsidRPr="004B1154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9E3308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5</w:t>
            </w:r>
            <w:r w:rsidR="00F34422" w:rsidRPr="004B1154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F34422" w:rsidRPr="004B1154" w14:paraId="6A5BAC94" w14:textId="77777777" w:rsidTr="00D243EF">
        <w:trPr>
          <w:trHeight w:val="144"/>
        </w:trPr>
        <w:tc>
          <w:tcPr>
            <w:tcW w:w="2685" w:type="dxa"/>
          </w:tcPr>
          <w:p w14:paraId="73968ADA" w14:textId="16B3ABB9" w:rsidR="00F34422" w:rsidRPr="004B1154" w:rsidRDefault="00F34422" w:rsidP="00F34422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  <w:t>บริษัท ลีดดิ้ง สคูล พาร์ทเนอร์ชิพ จำกัด</w:t>
            </w:r>
          </w:p>
        </w:tc>
        <w:tc>
          <w:tcPr>
            <w:tcW w:w="970" w:type="dxa"/>
          </w:tcPr>
          <w:p w14:paraId="7159B857" w14:textId="05CF84F1" w:rsidR="00F34422" w:rsidRPr="004B1154" w:rsidRDefault="00F34422" w:rsidP="00F34422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4B1154">
              <w:rPr>
                <w:rFonts w:asciiTheme="majorBidi" w:hAnsiTheme="majorBidi" w:cstheme="majorBidi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เกิร์นซีย์</w:t>
            </w:r>
          </w:p>
        </w:tc>
        <w:tc>
          <w:tcPr>
            <w:tcW w:w="2348" w:type="dxa"/>
          </w:tcPr>
          <w:p w14:paraId="1A01D838" w14:textId="7DB9321D" w:rsidR="00F34422" w:rsidRPr="004B1154" w:rsidRDefault="00F34422" w:rsidP="00F34422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4B115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1008" w:type="dxa"/>
          </w:tcPr>
          <w:p w14:paraId="53D0A480" w14:textId="3700AFD1" w:rsidR="00F34422" w:rsidRPr="004B1154" w:rsidRDefault="009E3308" w:rsidP="00F34422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96</w:t>
            </w:r>
            <w:r w:rsidR="00F34422" w:rsidRPr="004B1154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9E330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45</w:t>
            </w:r>
          </w:p>
        </w:tc>
        <w:tc>
          <w:tcPr>
            <w:tcW w:w="1020" w:type="dxa"/>
          </w:tcPr>
          <w:p w14:paraId="06439945" w14:textId="4B0C2E99" w:rsidR="00F34422" w:rsidRPr="004B1154" w:rsidRDefault="009E3308" w:rsidP="00F34422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96</w:t>
            </w:r>
            <w:r w:rsidR="00F34422" w:rsidRPr="004B1154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9E330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45</w:t>
            </w:r>
          </w:p>
        </w:tc>
      </w:tr>
      <w:tr w:rsidR="00F34422" w:rsidRPr="004B1154" w14:paraId="4CD91150" w14:textId="77777777" w:rsidTr="00D243EF">
        <w:trPr>
          <w:trHeight w:val="144"/>
        </w:trPr>
        <w:tc>
          <w:tcPr>
            <w:tcW w:w="2685" w:type="dxa"/>
          </w:tcPr>
          <w:p w14:paraId="1018D91A" w14:textId="7E5F9137" w:rsidR="00F34422" w:rsidRPr="004B1154" w:rsidRDefault="00F34422" w:rsidP="00F34422">
            <w:pPr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  <w:t>บริษัท ลีดดิ้ง เอ็ดดูเคชั่น จำกัด</w:t>
            </w:r>
          </w:p>
        </w:tc>
        <w:tc>
          <w:tcPr>
            <w:tcW w:w="970" w:type="dxa"/>
          </w:tcPr>
          <w:p w14:paraId="244D7B1C" w14:textId="26AF052E" w:rsidR="00F34422" w:rsidRPr="004B1154" w:rsidRDefault="00F34422" w:rsidP="00F34422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</w:pPr>
            <w:r w:rsidRPr="004B115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48" w:type="dxa"/>
          </w:tcPr>
          <w:p w14:paraId="4B78B1A5" w14:textId="01AAB781" w:rsidR="00F34422" w:rsidRPr="004B1154" w:rsidRDefault="00F34422" w:rsidP="00F34422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4B115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โรงเรียน</w:t>
            </w:r>
            <w:r w:rsidRPr="004B1154">
              <w:rPr>
                <w:rFonts w:asciiTheme="majorBidi" w:hAnsiTheme="majorBidi" w:cstheme="majorBidi" w:hint="cs"/>
                <w:b w:val="0"/>
                <w:bCs w:val="0"/>
                <w:sz w:val="20"/>
                <w:szCs w:val="20"/>
                <w:cs/>
                <w:lang w:eastAsia="en-US"/>
              </w:rPr>
              <w:t>เอกชน</w:t>
            </w:r>
          </w:p>
        </w:tc>
        <w:tc>
          <w:tcPr>
            <w:tcW w:w="1008" w:type="dxa"/>
          </w:tcPr>
          <w:p w14:paraId="7043E3ED" w14:textId="196FF8CF" w:rsidR="00F34422" w:rsidRPr="004B1154" w:rsidRDefault="009E3308" w:rsidP="00F34422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  <w:r w:rsidR="00F34422" w:rsidRPr="004B1154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9E330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1020" w:type="dxa"/>
          </w:tcPr>
          <w:p w14:paraId="778BE4E5" w14:textId="2F51E3EE" w:rsidR="00F34422" w:rsidRPr="004B1154" w:rsidRDefault="009E3308" w:rsidP="00F34422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  <w:r w:rsidR="00F34422" w:rsidRPr="004B1154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9E330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</w:p>
        </w:tc>
      </w:tr>
      <w:tr w:rsidR="00F34422" w:rsidRPr="004B1154" w14:paraId="06A6BDAE" w14:textId="77777777" w:rsidTr="00D243EF">
        <w:trPr>
          <w:trHeight w:val="144"/>
        </w:trPr>
        <w:tc>
          <w:tcPr>
            <w:tcW w:w="2685" w:type="dxa"/>
          </w:tcPr>
          <w:p w14:paraId="2204498E" w14:textId="6EF8DEA1" w:rsidR="00F34422" w:rsidRPr="004B1154" w:rsidRDefault="00F34422" w:rsidP="00F34422">
            <w:pPr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eastAsia="Verdana" w:hAnsiTheme="majorBidi" w:cs="Angsana New"/>
                <w:sz w:val="20"/>
                <w:szCs w:val="20"/>
                <w:cs/>
                <w:lang w:val="en-US"/>
              </w:rPr>
              <w:t>บริษัท ซีจีดี อินดัสเทรียล ริง โรด จำกัด</w:t>
            </w:r>
          </w:p>
        </w:tc>
        <w:tc>
          <w:tcPr>
            <w:tcW w:w="970" w:type="dxa"/>
          </w:tcPr>
          <w:p w14:paraId="198682B0" w14:textId="282A9170" w:rsidR="00F34422" w:rsidRPr="004B1154" w:rsidRDefault="00F34422" w:rsidP="00F34422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4B1154"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48" w:type="dxa"/>
          </w:tcPr>
          <w:p w14:paraId="585052F5" w14:textId="5548E237" w:rsidR="00F34422" w:rsidRPr="004B1154" w:rsidRDefault="00F34422" w:rsidP="00F34422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4B1154"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  <w:t>ให้เช่าอสังหาริมทรัพย์</w:t>
            </w:r>
          </w:p>
        </w:tc>
        <w:tc>
          <w:tcPr>
            <w:tcW w:w="1008" w:type="dxa"/>
          </w:tcPr>
          <w:p w14:paraId="1C8B639D" w14:textId="722CA4C2" w:rsidR="00F34422" w:rsidRPr="004B1154" w:rsidRDefault="009E3308" w:rsidP="00F34422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  <w:r w:rsidR="00F34422" w:rsidRPr="004B1154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9E330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1020" w:type="dxa"/>
          </w:tcPr>
          <w:p w14:paraId="2A793303" w14:textId="34F87E3E" w:rsidR="00F34422" w:rsidRPr="004B1154" w:rsidRDefault="00F34422" w:rsidP="00F34422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Verdana" w:hAnsiTheme="majorBidi" w:cstheme="majorBidi" w:hint="cs"/>
                <w:sz w:val="20"/>
                <w:szCs w:val="20"/>
                <w:cs/>
                <w:lang w:val="en-US"/>
              </w:rPr>
              <w:t>-</w:t>
            </w:r>
          </w:p>
        </w:tc>
      </w:tr>
      <w:tr w:rsidR="00F34422" w:rsidRPr="004B1154" w14:paraId="29749362" w14:textId="77777777" w:rsidTr="00D243EF">
        <w:trPr>
          <w:trHeight w:val="144"/>
        </w:trPr>
        <w:tc>
          <w:tcPr>
            <w:tcW w:w="2685" w:type="dxa"/>
          </w:tcPr>
          <w:p w14:paraId="563B1958" w14:textId="77777777" w:rsidR="00F34422" w:rsidRPr="004B1154" w:rsidRDefault="00F34422" w:rsidP="00F34422">
            <w:pPr>
              <w:rPr>
                <w:rFonts w:asciiTheme="majorBidi" w:eastAsia="Verdana" w:hAnsiTheme="majorBidi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70" w:type="dxa"/>
          </w:tcPr>
          <w:p w14:paraId="344837E9" w14:textId="77777777" w:rsidR="00F34422" w:rsidRPr="004B1154" w:rsidRDefault="00F34422" w:rsidP="00F34422">
            <w:pPr>
              <w:pStyle w:val="Heading4"/>
              <w:ind w:left="-108" w:right="-108"/>
              <w:jc w:val="center"/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48" w:type="dxa"/>
          </w:tcPr>
          <w:p w14:paraId="5195B18C" w14:textId="77777777" w:rsidR="00F34422" w:rsidRPr="004B1154" w:rsidRDefault="00F34422" w:rsidP="00F34422">
            <w:pPr>
              <w:pStyle w:val="Heading4"/>
              <w:ind w:left="-108" w:right="-108"/>
              <w:jc w:val="center"/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008" w:type="dxa"/>
          </w:tcPr>
          <w:p w14:paraId="76C921C5" w14:textId="77777777" w:rsidR="00F34422" w:rsidRPr="004B1154" w:rsidRDefault="00F34422" w:rsidP="00F34422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</w:tcPr>
          <w:p w14:paraId="1D218193" w14:textId="77777777" w:rsidR="00F34422" w:rsidRPr="004B1154" w:rsidRDefault="00F34422" w:rsidP="00F34422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F34422" w:rsidRPr="004B1154" w14:paraId="646E1980" w14:textId="77777777" w:rsidTr="00D243EF">
        <w:trPr>
          <w:trHeight w:val="144"/>
        </w:trPr>
        <w:tc>
          <w:tcPr>
            <w:tcW w:w="2685" w:type="dxa"/>
          </w:tcPr>
          <w:p w14:paraId="1414602F" w14:textId="1609E626" w:rsidR="00F34422" w:rsidRPr="004B1154" w:rsidRDefault="00F34422" w:rsidP="00F34422">
            <w:pPr>
              <w:rPr>
                <w:rFonts w:asciiTheme="majorBidi" w:eastAsia="Verdana" w:hAnsiTheme="majorBidi" w:cs="Angsana New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970" w:type="dxa"/>
          </w:tcPr>
          <w:p w14:paraId="6CBA9974" w14:textId="77777777" w:rsidR="00F34422" w:rsidRPr="004B1154" w:rsidRDefault="00F34422" w:rsidP="00F34422">
            <w:pPr>
              <w:pStyle w:val="Heading4"/>
              <w:ind w:left="-108" w:right="-108"/>
              <w:jc w:val="center"/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48" w:type="dxa"/>
          </w:tcPr>
          <w:p w14:paraId="4D9DE1B0" w14:textId="77777777" w:rsidR="00F34422" w:rsidRPr="004B1154" w:rsidRDefault="00F34422" w:rsidP="00F34422">
            <w:pPr>
              <w:pStyle w:val="Heading4"/>
              <w:ind w:left="-108" w:right="-108"/>
              <w:jc w:val="center"/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008" w:type="dxa"/>
          </w:tcPr>
          <w:p w14:paraId="3CE8022B" w14:textId="77777777" w:rsidR="00F34422" w:rsidRPr="004B1154" w:rsidRDefault="00F34422" w:rsidP="00F34422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</w:tcPr>
          <w:p w14:paraId="2BA7EE4F" w14:textId="77777777" w:rsidR="00F34422" w:rsidRPr="004B1154" w:rsidRDefault="00F34422" w:rsidP="00F34422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F34422" w:rsidRPr="004B1154" w14:paraId="2EB8E019" w14:textId="77777777" w:rsidTr="00D243EF">
        <w:trPr>
          <w:trHeight w:val="144"/>
        </w:trPr>
        <w:tc>
          <w:tcPr>
            <w:tcW w:w="2685" w:type="dxa"/>
          </w:tcPr>
          <w:p w14:paraId="0BE90455" w14:textId="14CF07AA" w:rsidR="00F34422" w:rsidRPr="004B1154" w:rsidRDefault="00F34422" w:rsidP="00F34422">
            <w:pPr>
              <w:rPr>
                <w:rFonts w:asciiTheme="majorBidi" w:eastAsia="Verdana" w:hAnsiTheme="majorBidi" w:cs="Angsana New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eastAsia="Verdana" w:hAnsiTheme="majorBidi" w:cstheme="majorBidi"/>
                <w:sz w:val="20"/>
                <w:szCs w:val="20"/>
                <w:cs/>
              </w:rPr>
              <w:t>บริษัท เจ้าพระยา เอสเตต เรสซิเด้นซ์ จำกัด</w:t>
            </w:r>
          </w:p>
        </w:tc>
        <w:tc>
          <w:tcPr>
            <w:tcW w:w="970" w:type="dxa"/>
          </w:tcPr>
          <w:p w14:paraId="0557E495" w14:textId="6565BFA6" w:rsidR="00F34422" w:rsidRPr="004B1154" w:rsidRDefault="00F34422" w:rsidP="00F34422">
            <w:pPr>
              <w:pStyle w:val="Heading4"/>
              <w:ind w:left="-108" w:right="-108"/>
              <w:jc w:val="center"/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4B115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48" w:type="dxa"/>
          </w:tcPr>
          <w:p w14:paraId="17E8E858" w14:textId="0B763AAB" w:rsidR="00F34422" w:rsidRPr="004B1154" w:rsidRDefault="00F34422" w:rsidP="00F34422">
            <w:pPr>
              <w:pStyle w:val="Heading4"/>
              <w:ind w:left="-108" w:right="-108"/>
              <w:jc w:val="center"/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4B115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ผู้บริหารอสังหาริมทรัพย์ของ</w:t>
            </w:r>
          </w:p>
        </w:tc>
        <w:tc>
          <w:tcPr>
            <w:tcW w:w="1008" w:type="dxa"/>
          </w:tcPr>
          <w:p w14:paraId="5D2644FE" w14:textId="077BFA44" w:rsidR="00F34422" w:rsidRPr="004B1154" w:rsidRDefault="009E3308" w:rsidP="00F34422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38</w:t>
            </w:r>
            <w:r w:rsidR="00F34422" w:rsidRPr="004B1154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9E330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Pr="009E3308">
              <w:rPr>
                <w:rFonts w:ascii="Angsana New" w:eastAsia="Verdana" w:hAnsi="Angsana New" w:cs="Angsana New" w:hint="cs"/>
                <w:color w:val="000000" w:themeColor="text1"/>
                <w:sz w:val="20"/>
                <w:szCs w:val="20"/>
                <w:lang w:val="en-US"/>
              </w:rPr>
              <w:t>4</w:t>
            </w:r>
            <w:r w:rsidR="00F34422" w:rsidRPr="004B1154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(</w:t>
            </w:r>
            <w:r w:rsidRPr="009E330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1</w:t>
            </w:r>
            <w:r w:rsidR="00F34422" w:rsidRPr="004B1154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)(</w:t>
            </w:r>
            <w:r w:rsidRPr="009E330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2</w:t>
            </w:r>
            <w:r w:rsidR="00F34422" w:rsidRPr="004B1154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020" w:type="dxa"/>
          </w:tcPr>
          <w:p w14:paraId="2031B9FD" w14:textId="29A1A7FC" w:rsidR="00F34422" w:rsidRPr="004B1154" w:rsidRDefault="009E3308" w:rsidP="00F34422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38</w:t>
            </w:r>
            <w:r w:rsidR="00F34422" w:rsidRPr="004B1154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9E3308">
              <w:rPr>
                <w:rFonts w:ascii="Angsana New" w:eastAsia="Verdana" w:hAnsi="Angsana New" w:cs="Angsana New" w:hint="cs"/>
                <w:sz w:val="20"/>
                <w:szCs w:val="20"/>
                <w:lang w:val="en-US"/>
              </w:rPr>
              <w:t>94</w:t>
            </w:r>
            <w:r w:rsidR="00F34422" w:rsidRPr="004B1154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9E3308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1</w:t>
            </w:r>
            <w:r w:rsidR="00F34422" w:rsidRPr="004B1154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)(</w:t>
            </w:r>
            <w:r w:rsidRPr="009E3308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2</w:t>
            </w:r>
            <w:r w:rsidR="00F34422" w:rsidRPr="004B1154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F34422" w:rsidRPr="004B1154" w14:paraId="5DF042BC" w14:textId="77777777" w:rsidTr="00D243EF">
        <w:trPr>
          <w:trHeight w:val="144"/>
        </w:trPr>
        <w:tc>
          <w:tcPr>
            <w:tcW w:w="2685" w:type="dxa"/>
          </w:tcPr>
          <w:p w14:paraId="3ECE0DE3" w14:textId="77777777" w:rsidR="00F34422" w:rsidRPr="004B1154" w:rsidRDefault="00F34422" w:rsidP="00F34422">
            <w:pPr>
              <w:rPr>
                <w:rFonts w:asciiTheme="majorBidi" w:eastAsia="Verdana" w:hAnsiTheme="majorBidi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70" w:type="dxa"/>
          </w:tcPr>
          <w:p w14:paraId="01F7A625" w14:textId="77777777" w:rsidR="00F34422" w:rsidRPr="004B1154" w:rsidRDefault="00F34422" w:rsidP="00F34422">
            <w:pPr>
              <w:pStyle w:val="Heading4"/>
              <w:ind w:left="-108" w:right="-108"/>
              <w:jc w:val="center"/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48" w:type="dxa"/>
          </w:tcPr>
          <w:p w14:paraId="14AD8367" w14:textId="2B332537" w:rsidR="00F34422" w:rsidRPr="004B1154" w:rsidRDefault="00F34422" w:rsidP="00F34422">
            <w:pPr>
              <w:pStyle w:val="Heading4"/>
              <w:ind w:left="-108" w:right="-108"/>
              <w:jc w:val="center"/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4B115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โครงการเจ้าพระยา เอสเตท</w:t>
            </w:r>
          </w:p>
        </w:tc>
        <w:tc>
          <w:tcPr>
            <w:tcW w:w="1008" w:type="dxa"/>
          </w:tcPr>
          <w:p w14:paraId="5F96D578" w14:textId="77777777" w:rsidR="00F34422" w:rsidRPr="004B1154" w:rsidRDefault="00F34422" w:rsidP="00F34422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</w:tcPr>
          <w:p w14:paraId="38883F46" w14:textId="77777777" w:rsidR="00F34422" w:rsidRPr="004B1154" w:rsidRDefault="00F34422" w:rsidP="00F34422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F34422" w:rsidRPr="004B1154" w14:paraId="3A37EAE8" w14:textId="77777777" w:rsidTr="00D243EF">
        <w:trPr>
          <w:trHeight w:val="144"/>
        </w:trPr>
        <w:tc>
          <w:tcPr>
            <w:tcW w:w="2685" w:type="dxa"/>
          </w:tcPr>
          <w:p w14:paraId="46113FDF" w14:textId="49B351CF" w:rsidR="00F34422" w:rsidRPr="004B1154" w:rsidRDefault="00F34422" w:rsidP="00F34422">
            <w:pPr>
              <w:rPr>
                <w:rFonts w:asciiTheme="majorBidi" w:eastAsia="Verdana" w:hAnsiTheme="majorBidi" w:cs="Angsana New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eastAsia="Verdana" w:hAnsiTheme="majorBidi" w:cstheme="majorBidi"/>
                <w:sz w:val="20"/>
                <w:szCs w:val="20"/>
                <w:cs/>
              </w:rPr>
              <w:t xml:space="preserve">บริษัท ซีจียูเค </w:t>
            </w:r>
            <w:r w:rsidR="009E3308" w:rsidRPr="009E330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1</w:t>
            </w:r>
            <w:r w:rsidRPr="004B1154">
              <w:rPr>
                <w:rFonts w:asciiTheme="majorBidi" w:eastAsia="Verdana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0" w:type="dxa"/>
          </w:tcPr>
          <w:p w14:paraId="1ECC236F" w14:textId="58A51565" w:rsidR="00F34422" w:rsidRPr="004B1154" w:rsidRDefault="00F34422" w:rsidP="00F34422">
            <w:pPr>
              <w:pStyle w:val="Heading4"/>
              <w:ind w:left="-108" w:right="-108"/>
              <w:jc w:val="center"/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4B115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เกิร์นซีย์</w:t>
            </w:r>
          </w:p>
        </w:tc>
        <w:tc>
          <w:tcPr>
            <w:tcW w:w="2348" w:type="dxa"/>
          </w:tcPr>
          <w:p w14:paraId="18780F80" w14:textId="5032ADB7" w:rsidR="00F34422" w:rsidRPr="004B1154" w:rsidRDefault="00F34422" w:rsidP="00F34422">
            <w:pPr>
              <w:pStyle w:val="Heading4"/>
              <w:ind w:left="-108" w:right="-108"/>
              <w:jc w:val="center"/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4B115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ธุรกิจอสังหาริมทรัพย์</w:t>
            </w:r>
          </w:p>
        </w:tc>
        <w:tc>
          <w:tcPr>
            <w:tcW w:w="1008" w:type="dxa"/>
          </w:tcPr>
          <w:p w14:paraId="50F7617D" w14:textId="473A8725" w:rsidR="00F34422" w:rsidRPr="004B1154" w:rsidRDefault="00F34422" w:rsidP="00F34422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20" w:type="dxa"/>
          </w:tcPr>
          <w:p w14:paraId="3D63D6E5" w14:textId="1C7D63C2" w:rsidR="00F34422" w:rsidRPr="004B1154" w:rsidRDefault="009E3308" w:rsidP="00F34422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96</w:t>
            </w:r>
            <w:r w:rsidR="00F34422" w:rsidRPr="004B1154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9E330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45</w:t>
            </w:r>
            <w:r w:rsidR="00F34422" w:rsidRPr="004B1154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9E3308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3</w:t>
            </w:r>
            <w:r w:rsidR="00F34422" w:rsidRPr="004B1154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F34422" w:rsidRPr="004B1154" w14:paraId="2C1EC3E9" w14:textId="77777777" w:rsidTr="00D243EF">
        <w:trPr>
          <w:trHeight w:val="144"/>
        </w:trPr>
        <w:tc>
          <w:tcPr>
            <w:tcW w:w="2685" w:type="dxa"/>
          </w:tcPr>
          <w:p w14:paraId="66F00FA4" w14:textId="71B83B0D" w:rsidR="00F34422" w:rsidRPr="004B1154" w:rsidRDefault="00F34422" w:rsidP="00F34422">
            <w:pPr>
              <w:rPr>
                <w:rFonts w:asciiTheme="majorBidi" w:eastAsia="Verdana" w:hAnsiTheme="majorBidi" w:cs="Angsana New"/>
                <w:sz w:val="20"/>
                <w:szCs w:val="20"/>
                <w:cs/>
                <w:lang w:val="en-US"/>
              </w:rPr>
            </w:pPr>
            <w:r w:rsidRPr="004B1154">
              <w:rPr>
                <w:rFonts w:ascii="Angsana New" w:hAnsi="Angsana New" w:cs="Angsana New"/>
                <w:sz w:val="20"/>
                <w:szCs w:val="20"/>
                <w:cs/>
              </w:rPr>
              <w:t>บริษัท ซีพีอี รีเสิร์ฟ จำกัด</w:t>
            </w:r>
          </w:p>
        </w:tc>
        <w:tc>
          <w:tcPr>
            <w:tcW w:w="970" w:type="dxa"/>
          </w:tcPr>
          <w:p w14:paraId="2294E238" w14:textId="43BE5A6F" w:rsidR="00F34422" w:rsidRPr="004B1154" w:rsidRDefault="00F34422" w:rsidP="00F34422">
            <w:pPr>
              <w:pStyle w:val="Heading4"/>
              <w:ind w:left="-108" w:right="-108"/>
              <w:jc w:val="center"/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4B1154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48" w:type="dxa"/>
          </w:tcPr>
          <w:p w14:paraId="44B73770" w14:textId="78A01FC6" w:rsidR="00F34422" w:rsidRPr="004B1154" w:rsidRDefault="00F34422" w:rsidP="00F34422">
            <w:pPr>
              <w:pStyle w:val="Heading4"/>
              <w:ind w:left="-108" w:right="-108"/>
              <w:jc w:val="center"/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4B1154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1008" w:type="dxa"/>
          </w:tcPr>
          <w:p w14:paraId="43D6AD43" w14:textId="390D7284" w:rsidR="00F34422" w:rsidRPr="004B1154" w:rsidRDefault="009E3308" w:rsidP="00F34422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69</w:t>
            </w:r>
            <w:r w:rsidR="00F34422" w:rsidRPr="004B1154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9E330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99</w:t>
            </w:r>
            <w:r w:rsidR="00F34422" w:rsidRPr="004B1154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(</w:t>
            </w:r>
            <w:r w:rsidRPr="009E3308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4</w:t>
            </w:r>
            <w:r w:rsidR="00F34422" w:rsidRPr="004B1154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020" w:type="dxa"/>
          </w:tcPr>
          <w:p w14:paraId="1DC1BA8F" w14:textId="37412AFD" w:rsidR="00F34422" w:rsidRPr="004B1154" w:rsidRDefault="009E3308" w:rsidP="00F34422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69</w:t>
            </w:r>
            <w:r w:rsidR="00F34422" w:rsidRPr="004B1154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9E3308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  <w:r w:rsidR="00F34422" w:rsidRPr="004B1154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9E3308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4</w:t>
            </w:r>
            <w:r w:rsidR="00F34422" w:rsidRPr="004B1154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</w:tbl>
    <w:p w14:paraId="3935A3A4" w14:textId="39B01528" w:rsidR="00F869BB" w:rsidRPr="004B1154" w:rsidRDefault="00F869BB" w:rsidP="00F869BB">
      <w:pPr>
        <w:numPr>
          <w:ilvl w:val="0"/>
          <w:numId w:val="14"/>
        </w:numPr>
        <w:overflowPunct/>
        <w:autoSpaceDE/>
        <w:autoSpaceDN/>
        <w:adjustRightInd/>
        <w:spacing w:before="120" w:line="280" w:lineRule="exact"/>
        <w:ind w:left="1620" w:right="65" w:hanging="270"/>
        <w:jc w:val="thaiDistribute"/>
        <w:textAlignment w:val="auto"/>
        <w:rPr>
          <w:rFonts w:ascii="Angsana New" w:hAnsi="Angsana New" w:cs="Angsana New"/>
          <w:snapToGrid w:val="0"/>
          <w:spacing w:val="-6"/>
          <w:sz w:val="20"/>
          <w:szCs w:val="20"/>
          <w:lang w:val="en-US"/>
        </w:rPr>
      </w:pPr>
      <w:r w:rsidRPr="004B1154">
        <w:rPr>
          <w:rFonts w:ascii="Angsana New" w:hAnsi="Angsana New" w:cs="Angsana New"/>
          <w:spacing w:val="-6"/>
          <w:sz w:val="20"/>
          <w:szCs w:val="20"/>
          <w:cs/>
          <w:lang w:val="en-US"/>
        </w:rPr>
        <w:t>บริษัท</w:t>
      </w:r>
      <w:r w:rsidRPr="004B1154">
        <w:rPr>
          <w:rFonts w:ascii="Angsana New" w:hAnsi="Angsana New" w:cs="Angsana New"/>
          <w:spacing w:val="-6"/>
          <w:sz w:val="20"/>
          <w:szCs w:val="20"/>
          <w:cs/>
        </w:rPr>
        <w:t xml:space="preserve">ถือหุ้นทางอ้อมผ่านบริษัท </w:t>
      </w:r>
      <w:r w:rsidRPr="004B1154">
        <w:rPr>
          <w:rFonts w:ascii="Angsana New" w:eastAsia="Verdana" w:hAnsi="Angsana New" w:cs="Angsana New"/>
          <w:snapToGrid w:val="0"/>
          <w:spacing w:val="-6"/>
          <w:sz w:val="20"/>
          <w:szCs w:val="20"/>
          <w:cs/>
        </w:rPr>
        <w:t xml:space="preserve">แลนด์มาร์ค โฮลดิ้งส์ จำกัด อัตราการถือหุ้นได้รวมหุ้นบุริมสิทธิซึ่งมีสิทธิออกเสียงได้หนึ่งเสียงต่อหุ้นบุริมสิทธิ </w:t>
      </w:r>
      <w:r w:rsidR="009E3308" w:rsidRPr="009E3308">
        <w:rPr>
          <w:rFonts w:ascii="Angsana New" w:eastAsia="Verdana" w:hAnsi="Angsana New" w:cs="Angsana New"/>
          <w:snapToGrid w:val="0"/>
          <w:spacing w:val="-6"/>
          <w:sz w:val="20"/>
          <w:szCs w:val="20"/>
          <w:lang w:val="en-US"/>
        </w:rPr>
        <w:t>50</w:t>
      </w:r>
      <w:r w:rsidRPr="004B1154">
        <w:rPr>
          <w:rFonts w:ascii="Angsana New" w:eastAsia="Verdana" w:hAnsi="Angsana New" w:cs="Angsana New"/>
          <w:snapToGrid w:val="0"/>
          <w:spacing w:val="-6"/>
          <w:sz w:val="20"/>
          <w:szCs w:val="20"/>
          <w:lang w:val="en-US"/>
        </w:rPr>
        <w:t xml:space="preserve"> </w:t>
      </w:r>
      <w:r w:rsidRPr="004B1154">
        <w:rPr>
          <w:rFonts w:ascii="Angsana New" w:hAnsi="Angsana New" w:cs="Angsana New"/>
          <w:snapToGrid w:val="0"/>
          <w:spacing w:val="-6"/>
          <w:sz w:val="20"/>
          <w:szCs w:val="20"/>
          <w:cs/>
          <w:lang w:val="en-US"/>
        </w:rPr>
        <w:t>หุ้น</w:t>
      </w:r>
      <w:r w:rsidRPr="004B1154">
        <w:rPr>
          <w:rFonts w:ascii="Angsana New" w:hAnsi="Angsana New" w:cs="Angsana New"/>
          <w:snapToGrid w:val="0"/>
          <w:spacing w:val="-6"/>
          <w:sz w:val="20"/>
          <w:szCs w:val="20"/>
          <w:lang w:val="en-US"/>
        </w:rPr>
        <w:t xml:space="preserve"> </w:t>
      </w:r>
      <w:r w:rsidRPr="004B1154">
        <w:rPr>
          <w:rFonts w:ascii="Angsana New" w:hAnsi="Angsana New" w:cs="Angsana New"/>
          <w:snapToGrid w:val="0"/>
          <w:spacing w:val="-6"/>
          <w:sz w:val="20"/>
          <w:szCs w:val="20"/>
          <w:cs/>
          <w:lang w:val="en-US"/>
        </w:rPr>
        <w:t>ที่ถืออยู่</w:t>
      </w:r>
      <w:r w:rsidRPr="004B1154">
        <w:rPr>
          <w:rFonts w:ascii="Angsana New" w:hAnsi="Angsana New" w:cs="Angsana New"/>
          <w:snapToGrid w:val="0"/>
          <w:spacing w:val="-6"/>
          <w:sz w:val="20"/>
          <w:szCs w:val="20"/>
          <w:lang w:val="en-US"/>
        </w:rPr>
        <w:t xml:space="preserve"> </w:t>
      </w:r>
      <w:r w:rsidRPr="004B1154">
        <w:rPr>
          <w:rFonts w:ascii="Angsana New" w:hAnsi="Angsana New" w:cs="Angsana New" w:hint="cs"/>
          <w:snapToGrid w:val="0"/>
          <w:spacing w:val="-6"/>
          <w:sz w:val="20"/>
          <w:szCs w:val="20"/>
          <w:cs/>
          <w:lang w:val="en-US"/>
        </w:rPr>
        <w:t>บริษัทมีอำนาจควบคุมใน</w:t>
      </w:r>
      <w:r w:rsidRPr="004B1154">
        <w:rPr>
          <w:rFonts w:ascii="Angsana New" w:hAnsi="Angsana New" w:cs="Angsana New"/>
          <w:sz w:val="20"/>
          <w:szCs w:val="20"/>
          <w:cs/>
          <w:lang w:val="en-US"/>
        </w:rPr>
        <w:t>บริษัท เจ้าพระยา เอสเตต เรสซิเด้นซ์ จำกัด</w:t>
      </w:r>
      <w:r w:rsidRPr="004B1154">
        <w:rPr>
          <w:rFonts w:ascii="Angsana New" w:hAnsi="Angsana New" w:cs="Angsana New" w:hint="cs"/>
          <w:sz w:val="20"/>
          <w:szCs w:val="20"/>
          <w:cs/>
          <w:lang w:val="en-US"/>
        </w:rPr>
        <w:t xml:space="preserve"> ตามข้อกำหนดของมาตรฐานการรายงานทางการเงิน ฉบับที่ </w:t>
      </w:r>
      <w:r w:rsidR="009E3308" w:rsidRPr="009E3308">
        <w:rPr>
          <w:rFonts w:ascii="Angsana New" w:hAnsi="Angsana New" w:cs="Angsana New"/>
          <w:sz w:val="20"/>
          <w:szCs w:val="20"/>
          <w:lang w:val="en-US"/>
        </w:rPr>
        <w:t>10</w:t>
      </w:r>
      <w:r w:rsidRPr="004B1154">
        <w:rPr>
          <w:rFonts w:ascii="Angsana New" w:hAnsi="Angsana New" w:cs="Angsana New"/>
          <w:sz w:val="20"/>
          <w:szCs w:val="20"/>
          <w:lang w:val="en-US"/>
        </w:rPr>
        <w:t xml:space="preserve"> </w:t>
      </w:r>
      <w:r w:rsidRPr="004B1154">
        <w:rPr>
          <w:rFonts w:ascii="Angsana New" w:hAnsi="Angsana New" w:cs="Angsana New" w:hint="cs"/>
          <w:sz w:val="20"/>
          <w:szCs w:val="20"/>
          <w:cs/>
          <w:lang w:val="en-US"/>
        </w:rPr>
        <w:t xml:space="preserve">เรื่อง </w:t>
      </w:r>
      <w:r w:rsidRPr="004B1154">
        <w:rPr>
          <w:rFonts w:ascii="Angsana New" w:hAnsi="Angsana New" w:cs="Angsana New"/>
          <w:sz w:val="20"/>
          <w:szCs w:val="20"/>
          <w:lang w:val="en-US"/>
        </w:rPr>
        <w:t>“</w:t>
      </w:r>
      <w:r w:rsidRPr="004B1154">
        <w:rPr>
          <w:rFonts w:ascii="Angsana New" w:hAnsi="Angsana New" w:cs="Angsana New" w:hint="cs"/>
          <w:sz w:val="20"/>
          <w:szCs w:val="20"/>
          <w:cs/>
          <w:lang w:val="en-US"/>
        </w:rPr>
        <w:t>งบการเงินรวม</w:t>
      </w:r>
      <w:r w:rsidRPr="004B1154">
        <w:rPr>
          <w:rFonts w:ascii="Angsana New" w:hAnsi="Angsana New" w:cs="Angsana New"/>
          <w:sz w:val="20"/>
          <w:szCs w:val="20"/>
          <w:lang w:val="en-US"/>
        </w:rPr>
        <w:t>”</w:t>
      </w:r>
    </w:p>
    <w:p w14:paraId="59D3AF95" w14:textId="77777777" w:rsidR="00F869BB" w:rsidRPr="004B1154" w:rsidRDefault="00F869BB" w:rsidP="00F869BB">
      <w:pPr>
        <w:numPr>
          <w:ilvl w:val="0"/>
          <w:numId w:val="14"/>
        </w:numPr>
        <w:overflowPunct/>
        <w:autoSpaceDE/>
        <w:autoSpaceDN/>
        <w:adjustRightInd/>
        <w:spacing w:before="120" w:line="280" w:lineRule="exact"/>
        <w:ind w:left="1620" w:right="65" w:hanging="270"/>
        <w:jc w:val="thaiDistribute"/>
        <w:textAlignment w:val="auto"/>
        <w:rPr>
          <w:rFonts w:ascii="Angsana New" w:hAnsi="Angsana New" w:cs="Angsana New"/>
          <w:snapToGrid w:val="0"/>
          <w:spacing w:val="-6"/>
          <w:sz w:val="20"/>
          <w:szCs w:val="20"/>
          <w:lang w:val="en-US"/>
        </w:rPr>
      </w:pPr>
      <w:r w:rsidRPr="004B1154">
        <w:rPr>
          <w:rFonts w:ascii="Angsana New" w:hAnsi="Angsana New" w:cs="Angsana New" w:hint="cs"/>
          <w:sz w:val="20"/>
          <w:szCs w:val="20"/>
          <w:cs/>
          <w:lang w:val="en-US"/>
        </w:rPr>
        <w:t>อัตราการถือหุ้นโดยบริษัทลดลงจากการขายหุ้นให้เจ้าของห้องชุดตามสัดส่วนพื้นที่</w:t>
      </w:r>
    </w:p>
    <w:p w14:paraId="2903BB46" w14:textId="529D7407" w:rsidR="00F869BB" w:rsidRPr="004B1154" w:rsidRDefault="00F869BB" w:rsidP="00F869BB">
      <w:pPr>
        <w:numPr>
          <w:ilvl w:val="0"/>
          <w:numId w:val="14"/>
        </w:numPr>
        <w:overflowPunct/>
        <w:autoSpaceDE/>
        <w:autoSpaceDN/>
        <w:adjustRightInd/>
        <w:spacing w:before="120" w:after="120" w:line="280" w:lineRule="exact"/>
        <w:ind w:left="1620" w:hanging="270"/>
        <w:jc w:val="thaiDistribute"/>
        <w:textAlignment w:val="auto"/>
        <w:rPr>
          <w:rFonts w:ascii="Angsana New" w:hAnsi="Angsana New" w:cs="Angsana New"/>
          <w:spacing w:val="-8"/>
          <w:sz w:val="20"/>
          <w:szCs w:val="20"/>
          <w:cs/>
        </w:rPr>
      </w:pPr>
      <w:r w:rsidRPr="004B1154">
        <w:rPr>
          <w:rFonts w:ascii="Angsana New" w:hAnsi="Angsana New" w:cs="Angsana New"/>
          <w:spacing w:val="-8"/>
          <w:sz w:val="20"/>
          <w:szCs w:val="20"/>
          <w:cs/>
          <w:lang w:val="en-US"/>
        </w:rPr>
        <w:t>บริษัท</w:t>
      </w:r>
      <w:r w:rsidRPr="004B1154">
        <w:rPr>
          <w:rFonts w:ascii="Angsana New" w:hAnsi="Angsana New" w:cs="Angsana New"/>
          <w:spacing w:val="-8"/>
          <w:sz w:val="20"/>
          <w:szCs w:val="20"/>
          <w:cs/>
        </w:rPr>
        <w:t>ถือหุ้นทางอ้อมผ่านบริษัท ลีดดิ้ง สคูล พาร์ทเนอร์ชิพ จำกัด</w:t>
      </w:r>
      <w:r w:rsidRPr="004B1154">
        <w:rPr>
          <w:rFonts w:ascii="Angsana New" w:hAnsi="Angsana New" w:cs="Angsana New" w:hint="cs"/>
          <w:spacing w:val="-8"/>
          <w:sz w:val="20"/>
          <w:szCs w:val="20"/>
          <w:cs/>
        </w:rPr>
        <w:t xml:space="preserve"> </w:t>
      </w:r>
      <w:r w:rsidR="00B13F31" w:rsidRPr="004B1154">
        <w:rPr>
          <w:rFonts w:ascii="Angsana New" w:hAnsi="Angsana New" w:cs="Angsana New" w:hint="cs"/>
          <w:spacing w:val="-8"/>
          <w:sz w:val="20"/>
          <w:szCs w:val="20"/>
          <w:cs/>
        </w:rPr>
        <w:t xml:space="preserve"> </w:t>
      </w:r>
      <w:r w:rsidR="00714574" w:rsidRPr="004B1154">
        <w:rPr>
          <w:rFonts w:ascii="Angsana New" w:hAnsi="Angsana New" w:cs="Angsana New" w:hint="cs"/>
          <w:spacing w:val="-8"/>
          <w:sz w:val="20"/>
          <w:szCs w:val="20"/>
          <w:cs/>
          <w:lang w:val="en-US"/>
        </w:rPr>
        <w:t>เมื่อ</w:t>
      </w:r>
      <w:r w:rsidR="00B13F31" w:rsidRPr="004B1154">
        <w:rPr>
          <w:rFonts w:ascii="Angsana New" w:hAnsi="Angsana New" w:cs="Angsana New"/>
          <w:spacing w:val="-8"/>
          <w:sz w:val="20"/>
          <w:szCs w:val="20"/>
          <w:cs/>
        </w:rPr>
        <w:t xml:space="preserve">วันที่ </w:t>
      </w:r>
      <w:r w:rsidR="009E3308" w:rsidRPr="009E3308">
        <w:rPr>
          <w:rFonts w:ascii="Angsana New" w:hAnsi="Angsana New" w:cs="Angsana New"/>
          <w:spacing w:val="-8"/>
          <w:sz w:val="20"/>
          <w:szCs w:val="20"/>
          <w:lang w:val="en-US"/>
        </w:rPr>
        <w:t>21</w:t>
      </w:r>
      <w:r w:rsidR="00B13F31" w:rsidRPr="004B1154">
        <w:rPr>
          <w:rFonts w:ascii="Angsana New" w:hAnsi="Angsana New" w:cs="Angsana New"/>
          <w:spacing w:val="-8"/>
          <w:sz w:val="20"/>
          <w:szCs w:val="20"/>
          <w:cs/>
        </w:rPr>
        <w:t xml:space="preserve"> มีนาคม </w:t>
      </w:r>
      <w:r w:rsidR="009E3308" w:rsidRPr="009E3308">
        <w:rPr>
          <w:rFonts w:ascii="Angsana New" w:hAnsi="Angsana New" w:cs="Angsana New"/>
          <w:spacing w:val="-8"/>
          <w:sz w:val="20"/>
          <w:szCs w:val="20"/>
          <w:lang w:val="en-US"/>
        </w:rPr>
        <w:t>2568</w:t>
      </w:r>
      <w:r w:rsidR="00B13F31" w:rsidRPr="004B1154">
        <w:rPr>
          <w:rFonts w:ascii="Angsana New" w:hAnsi="Angsana New" w:cs="Angsana New"/>
          <w:spacing w:val="-8"/>
          <w:sz w:val="20"/>
          <w:szCs w:val="20"/>
          <w:cs/>
        </w:rPr>
        <w:t xml:space="preserve"> บริษัท ซีจียูเค </w:t>
      </w:r>
      <w:r w:rsidR="009E3308" w:rsidRPr="009E3308">
        <w:rPr>
          <w:rFonts w:ascii="Angsana New" w:hAnsi="Angsana New" w:cs="Angsana New"/>
          <w:spacing w:val="-8"/>
          <w:sz w:val="20"/>
          <w:szCs w:val="20"/>
          <w:lang w:val="en-US"/>
        </w:rPr>
        <w:t>1</w:t>
      </w:r>
      <w:r w:rsidR="00B13F31" w:rsidRPr="004B1154">
        <w:rPr>
          <w:rFonts w:ascii="Angsana New" w:hAnsi="Angsana New" w:cs="Angsana New"/>
          <w:spacing w:val="-8"/>
          <w:sz w:val="20"/>
          <w:szCs w:val="20"/>
          <w:cs/>
        </w:rPr>
        <w:t xml:space="preserve"> จำกัด ได้ดำเนินการชำระบัญชีเสร็จสิ้นแล้ว</w:t>
      </w:r>
    </w:p>
    <w:p w14:paraId="0F344599" w14:textId="353F8154" w:rsidR="00F869BB" w:rsidRPr="004B1154" w:rsidRDefault="00F869BB" w:rsidP="00D9259B">
      <w:pPr>
        <w:numPr>
          <w:ilvl w:val="0"/>
          <w:numId w:val="14"/>
        </w:numPr>
        <w:overflowPunct/>
        <w:autoSpaceDE/>
        <w:autoSpaceDN/>
        <w:adjustRightInd/>
        <w:spacing w:before="120" w:line="280" w:lineRule="exact"/>
        <w:ind w:left="1620" w:right="65" w:hanging="270"/>
        <w:jc w:val="thaiDistribute"/>
        <w:textAlignment w:val="auto"/>
        <w:rPr>
          <w:rFonts w:ascii="Angsana New" w:hAnsi="Angsana New" w:cs="Angsana New"/>
          <w:sz w:val="20"/>
          <w:szCs w:val="20"/>
          <w:lang w:val="en-US"/>
        </w:rPr>
      </w:pPr>
      <w:r w:rsidRPr="004B1154">
        <w:rPr>
          <w:rFonts w:ascii="Angsana New" w:hAnsi="Angsana New" w:cs="Angsana New"/>
          <w:sz w:val="20"/>
          <w:szCs w:val="20"/>
          <w:cs/>
          <w:lang w:val="en-US"/>
        </w:rPr>
        <w:t>บริษัทถือหุ้นทางอ้อมผ่านบริษัทแลนด์มาร์ค โฮลดิ้งส์ จำกัด</w:t>
      </w:r>
      <w:r w:rsidR="00B13F31" w:rsidRPr="004B1154">
        <w:rPr>
          <w:rFonts w:ascii="Angsana New" w:hAnsi="Angsana New" w:cs="Angsana New" w:hint="cs"/>
          <w:sz w:val="20"/>
          <w:szCs w:val="20"/>
          <w:cs/>
          <w:lang w:val="en-US"/>
        </w:rPr>
        <w:t xml:space="preserve"> </w:t>
      </w:r>
    </w:p>
    <w:p w14:paraId="74E445F3" w14:textId="3423449C" w:rsidR="002C3692" w:rsidRPr="004B1154" w:rsidRDefault="002C3692" w:rsidP="00D9259B">
      <w:pPr>
        <w:numPr>
          <w:ilvl w:val="0"/>
          <w:numId w:val="14"/>
        </w:numPr>
        <w:overflowPunct/>
        <w:autoSpaceDE/>
        <w:autoSpaceDN/>
        <w:adjustRightInd/>
        <w:spacing w:before="120" w:line="280" w:lineRule="exact"/>
        <w:ind w:left="1620" w:right="65" w:hanging="270"/>
        <w:jc w:val="thaiDistribute"/>
        <w:textAlignment w:val="auto"/>
        <w:rPr>
          <w:rFonts w:ascii="Angsana New" w:hAnsi="Angsana New" w:cs="Angsana New"/>
          <w:sz w:val="20"/>
          <w:szCs w:val="20"/>
          <w:lang w:val="en-US"/>
        </w:rPr>
      </w:pPr>
      <w:r w:rsidRPr="004B1154">
        <w:rPr>
          <w:rFonts w:ascii="Angsana New" w:hAnsi="Angsana New" w:cs="Angsana New"/>
          <w:sz w:val="20"/>
          <w:szCs w:val="20"/>
          <w:cs/>
          <w:lang w:val="en-US"/>
        </w:rPr>
        <w:t xml:space="preserve">ปัจจุบัน บริษัท ซีจีดี ดิจิตอล พาร์ทเนอร์ จำกัด อยู่ระหว่างการชำระบัญชี </w:t>
      </w:r>
    </w:p>
    <w:p w14:paraId="3DAADEAF" w14:textId="77777777" w:rsidR="00DE296D" w:rsidRPr="004B1154" w:rsidRDefault="0062053C" w:rsidP="00C94214">
      <w:pPr>
        <w:spacing w:before="240" w:after="240"/>
        <w:ind w:left="1080"/>
        <w:jc w:val="thaiDistribute"/>
        <w:rPr>
          <w:rFonts w:asciiTheme="majorBidi" w:hAnsiTheme="majorBidi" w:cstheme="majorBidi"/>
          <w:cs/>
        </w:rPr>
      </w:pPr>
      <w:r w:rsidRPr="004B1154">
        <w:rPr>
          <w:rFonts w:asciiTheme="majorBidi" w:hAnsiTheme="majorBidi" w:cstheme="majorBidi"/>
          <w:spacing w:val="-6"/>
          <w:cs/>
        </w:rPr>
        <w:t>บริษัท</w:t>
      </w:r>
      <w:r w:rsidRPr="004B1154">
        <w:rPr>
          <w:rFonts w:asciiTheme="majorBidi" w:hAnsiTheme="majorBidi" w:cstheme="majorBidi"/>
          <w:spacing w:val="-6"/>
          <w:cs/>
          <w:lang w:val="en-US"/>
        </w:rPr>
        <w:t xml:space="preserve">นำงบการเงินของบริษัทย่อย (รวมบริษัทย่อยที่บริษัทถือหุ้นทางอ้อม) </w:t>
      </w:r>
      <w:r w:rsidRPr="004B1154">
        <w:rPr>
          <w:rFonts w:asciiTheme="majorBidi" w:hAnsiTheme="majorBidi" w:cstheme="majorBidi"/>
          <w:spacing w:val="-6"/>
          <w:cs/>
        </w:rPr>
        <w:t>มาจัดทำงบการเงินรวม</w:t>
      </w:r>
      <w:r w:rsidRPr="004B1154">
        <w:rPr>
          <w:rFonts w:asciiTheme="majorBidi" w:hAnsiTheme="majorBidi" w:cstheme="majorBidi"/>
          <w:cs/>
        </w:rPr>
        <w:t>ตั้งแต่วันที่บริษัทมีอ</w:t>
      </w:r>
      <w:r w:rsidRPr="004B1154">
        <w:rPr>
          <w:rFonts w:asciiTheme="majorBidi" w:hAnsiTheme="majorBidi" w:cstheme="majorBidi"/>
          <w:cs/>
          <w:lang w:val="en-US"/>
        </w:rPr>
        <w:t>ำน</w:t>
      </w:r>
      <w:r w:rsidRPr="004B1154">
        <w:rPr>
          <w:rFonts w:asciiTheme="majorBidi" w:hAnsiTheme="majorBidi" w:cstheme="majorBidi"/>
          <w:cs/>
        </w:rPr>
        <w:t>าจควบคุม</w:t>
      </w:r>
      <w:r w:rsidRPr="004B1154">
        <w:rPr>
          <w:rFonts w:asciiTheme="majorBidi" w:hAnsiTheme="majorBidi" w:cstheme="majorBidi"/>
          <w:cs/>
          <w:lang w:val="en-US"/>
        </w:rPr>
        <w:t>ทั้งทางตรงและทางอ้อมในการกำหนดนโยบายทางการเงิน</w:t>
      </w:r>
      <w:r w:rsidRPr="004B1154">
        <w:rPr>
          <w:rFonts w:asciiTheme="majorBidi" w:hAnsiTheme="majorBidi" w:cstheme="majorBidi"/>
          <w:cs/>
        </w:rPr>
        <w:t>และการดำเนินงานของบริษัทย่อยจนถึงวันที่บริษัทสิ้นสุดการควบคุมบริษัทย่อยนั้น</w:t>
      </w:r>
    </w:p>
    <w:p w14:paraId="5F2DAD59" w14:textId="1D562083" w:rsidR="000D7074" w:rsidRPr="004B1154" w:rsidRDefault="009E3308" w:rsidP="00D243EF">
      <w:pPr>
        <w:ind w:left="1094" w:right="-86" w:hanging="547"/>
        <w:jc w:val="thaiDistribute"/>
        <w:rPr>
          <w:rFonts w:asciiTheme="majorBidi" w:hAnsiTheme="majorBidi" w:cstheme="majorBidi"/>
          <w:b/>
          <w:lang w:val="en-US"/>
        </w:rPr>
      </w:pPr>
      <w:r w:rsidRPr="009E3308">
        <w:rPr>
          <w:rFonts w:asciiTheme="majorBidi" w:hAnsiTheme="majorBidi" w:cstheme="majorBidi"/>
          <w:bCs/>
          <w:lang w:val="en-US"/>
        </w:rPr>
        <w:t>2</w:t>
      </w:r>
      <w:r w:rsidR="000D7074" w:rsidRPr="004B1154">
        <w:rPr>
          <w:rFonts w:asciiTheme="majorBidi" w:hAnsiTheme="majorBidi" w:cstheme="majorBidi"/>
          <w:bCs/>
          <w:lang w:val="en-US"/>
        </w:rPr>
        <w:t>.</w:t>
      </w:r>
      <w:r w:rsidRPr="009E3308">
        <w:rPr>
          <w:rFonts w:asciiTheme="majorBidi" w:hAnsiTheme="majorBidi" w:cstheme="majorBidi"/>
          <w:bCs/>
          <w:lang w:val="en-US"/>
        </w:rPr>
        <w:t>6</w:t>
      </w:r>
      <w:r w:rsidR="000D7074" w:rsidRPr="004B1154">
        <w:rPr>
          <w:rFonts w:asciiTheme="majorBidi" w:hAnsiTheme="majorBidi" w:cstheme="majorBidi"/>
          <w:bCs/>
          <w:lang w:val="en-US"/>
        </w:rPr>
        <w:tab/>
      </w:r>
      <w:r w:rsidR="00345921" w:rsidRPr="004B1154">
        <w:rPr>
          <w:rFonts w:asciiTheme="majorBidi" w:eastAsia="Times New Roman" w:hAnsiTheme="majorBidi" w:cstheme="majorBidi"/>
          <w:cs/>
          <w:lang w:val="en-GB"/>
        </w:rPr>
        <w:t>รายการ</w:t>
      </w:r>
      <w:r w:rsidR="00345921" w:rsidRPr="004B1154">
        <w:rPr>
          <w:rFonts w:asciiTheme="majorBidi" w:hAnsiTheme="majorBidi" w:cstheme="majorBidi"/>
          <w:b/>
          <w:spacing w:val="-4"/>
          <w:cs/>
          <w:lang w:val="en-US"/>
        </w:rPr>
        <w:t>บัญชีระหว่างบริษัทและบริษัทย่อยที่มีสาระสำคัญได้ถูกตัดบัญชีออกจากงบการเงิน</w:t>
      </w:r>
      <w:r w:rsidR="000813FB" w:rsidRPr="004B1154">
        <w:rPr>
          <w:rFonts w:asciiTheme="majorBidi" w:hAnsiTheme="majorBidi" w:cstheme="majorBidi"/>
          <w:b/>
          <w:spacing w:val="-4"/>
          <w:lang w:val="en-US"/>
        </w:rPr>
        <w:t xml:space="preserve">      </w:t>
      </w:r>
      <w:r w:rsidR="00345921" w:rsidRPr="004B1154">
        <w:rPr>
          <w:rFonts w:asciiTheme="majorBidi" w:hAnsiTheme="majorBidi" w:cstheme="majorBidi"/>
          <w:b/>
          <w:spacing w:val="-4"/>
          <w:cs/>
          <w:lang w:val="en-US"/>
        </w:rPr>
        <w:t>ระหว่างกาลรวมนี้แล้ว งบการเงินระหว่างกาลรวมสำหรับ</w:t>
      </w:r>
      <w:r w:rsidR="00345921" w:rsidRPr="004B1154">
        <w:rPr>
          <w:rFonts w:asciiTheme="majorBidi" w:hAnsiTheme="majorBidi" w:cstheme="majorBidi"/>
          <w:spacing w:val="-4"/>
          <w:cs/>
        </w:rPr>
        <w:t>งวด</w:t>
      </w:r>
      <w:r w:rsidR="00345921" w:rsidRPr="004B1154">
        <w:rPr>
          <w:rFonts w:asciiTheme="majorBidi" w:hAnsiTheme="majorBidi" w:cstheme="majorBidi"/>
          <w:spacing w:val="-4"/>
          <w:cs/>
          <w:lang w:val="en-US"/>
        </w:rPr>
        <w:t>สามเดือน</w:t>
      </w:r>
      <w:r w:rsidR="00061276" w:rsidRPr="004B1154">
        <w:rPr>
          <w:rFonts w:asciiTheme="majorBidi" w:hAnsiTheme="majorBidi" w:cstheme="majorBidi" w:hint="cs"/>
          <w:spacing w:val="4"/>
          <w:cs/>
        </w:rPr>
        <w:t>และงวด</w:t>
      </w:r>
      <w:r w:rsidR="00D243EF" w:rsidRPr="004B1154">
        <w:rPr>
          <w:rFonts w:asciiTheme="majorBidi" w:hAnsiTheme="majorBidi" w:cstheme="majorBidi" w:hint="cs"/>
          <w:spacing w:val="4"/>
          <w:cs/>
          <w:lang w:val="en-US"/>
        </w:rPr>
        <w:t>เ</w:t>
      </w:r>
      <w:r w:rsidR="00061276" w:rsidRPr="004B1154">
        <w:rPr>
          <w:rFonts w:asciiTheme="majorBidi" w:hAnsiTheme="majorBidi" w:cstheme="majorBidi" w:hint="cs"/>
          <w:spacing w:val="4"/>
          <w:cs/>
        </w:rPr>
        <w:t>ก</w:t>
      </w:r>
      <w:r w:rsidR="00D243EF" w:rsidRPr="004B1154">
        <w:rPr>
          <w:rFonts w:asciiTheme="majorBidi" w:hAnsiTheme="majorBidi" w:cstheme="majorBidi" w:hint="cs"/>
          <w:spacing w:val="4"/>
          <w:cs/>
        </w:rPr>
        <w:t>้า</w:t>
      </w:r>
      <w:r w:rsidR="00061276" w:rsidRPr="004B1154">
        <w:rPr>
          <w:rFonts w:asciiTheme="majorBidi" w:hAnsiTheme="majorBidi" w:cstheme="majorBidi" w:hint="cs"/>
          <w:spacing w:val="4"/>
          <w:cs/>
        </w:rPr>
        <w:t>เดือน</w:t>
      </w:r>
      <w:r w:rsidR="00345921" w:rsidRPr="004B1154">
        <w:rPr>
          <w:rFonts w:asciiTheme="majorBidi" w:hAnsiTheme="majorBidi" w:cstheme="majorBidi"/>
          <w:cs/>
        </w:rPr>
        <w:t xml:space="preserve">สิ้นสุดวันที่ </w:t>
      </w:r>
      <w:r w:rsidRPr="009E3308">
        <w:rPr>
          <w:rFonts w:asciiTheme="majorBidi" w:hAnsiTheme="majorBidi" w:cstheme="majorBidi"/>
          <w:spacing w:val="4"/>
          <w:lang w:val="en-US"/>
        </w:rPr>
        <w:t>30</w:t>
      </w:r>
      <w:r w:rsidR="00061276" w:rsidRPr="004B1154">
        <w:rPr>
          <w:rFonts w:asciiTheme="majorBidi" w:hAnsiTheme="majorBidi" w:cstheme="majorBidi"/>
          <w:spacing w:val="4"/>
          <w:lang w:val="en-US"/>
        </w:rPr>
        <w:t xml:space="preserve"> </w:t>
      </w:r>
      <w:r w:rsidR="00D243EF" w:rsidRPr="004B1154">
        <w:rPr>
          <w:rFonts w:asciiTheme="majorBidi" w:hAnsiTheme="majorBidi" w:cs="Angsana New" w:hint="cs"/>
          <w:spacing w:val="4"/>
          <w:cs/>
          <w:lang w:val="en-US"/>
        </w:rPr>
        <w:t>กันยายน</w:t>
      </w:r>
      <w:r w:rsidR="00061276" w:rsidRPr="004B1154">
        <w:rPr>
          <w:rFonts w:asciiTheme="majorBidi" w:hAnsiTheme="majorBidi" w:cs="Angsana New"/>
          <w:spacing w:val="4"/>
          <w:cs/>
          <w:lang w:val="en-US"/>
        </w:rPr>
        <w:t xml:space="preserve"> </w:t>
      </w:r>
      <w:r w:rsidRPr="009E3308">
        <w:rPr>
          <w:rFonts w:asciiTheme="majorBidi" w:hAnsiTheme="majorBidi" w:cstheme="majorBidi"/>
          <w:spacing w:val="-2"/>
          <w:lang w:val="en-US"/>
        </w:rPr>
        <w:t>2568</w:t>
      </w:r>
      <w:r w:rsidR="00345921" w:rsidRPr="004B1154">
        <w:rPr>
          <w:rFonts w:asciiTheme="majorBidi" w:hAnsiTheme="majorBidi" w:cstheme="majorBidi"/>
          <w:cs/>
        </w:rPr>
        <w:t xml:space="preserve"> </w:t>
      </w:r>
      <w:r w:rsidR="00345921" w:rsidRPr="004B1154">
        <w:rPr>
          <w:rFonts w:asciiTheme="majorBidi" w:hAnsiTheme="majorBidi" w:cstheme="majorBidi"/>
          <w:b/>
          <w:spacing w:val="-4"/>
          <w:cs/>
          <w:lang w:val="en-US"/>
        </w:rPr>
        <w:t>ได้จัดทำขึ้นโดยรวมข้อมูลทางการเงินระหว่างกาลของบริษัทย่อย สำหรับ</w:t>
      </w:r>
      <w:r w:rsidR="00345921" w:rsidRPr="004B1154">
        <w:rPr>
          <w:rFonts w:asciiTheme="majorBidi" w:hAnsiTheme="majorBidi" w:cstheme="majorBidi"/>
          <w:spacing w:val="-4"/>
          <w:cs/>
        </w:rPr>
        <w:t>งวดสามเดือน</w:t>
      </w:r>
      <w:r w:rsidR="00061276" w:rsidRPr="004B1154">
        <w:rPr>
          <w:rFonts w:asciiTheme="majorBidi" w:hAnsiTheme="majorBidi" w:cstheme="majorBidi" w:hint="cs"/>
          <w:spacing w:val="4"/>
          <w:cs/>
        </w:rPr>
        <w:t>และงวด</w:t>
      </w:r>
      <w:r w:rsidR="00D243EF" w:rsidRPr="004B1154">
        <w:rPr>
          <w:rFonts w:asciiTheme="majorBidi" w:hAnsiTheme="majorBidi" w:cstheme="majorBidi" w:hint="cs"/>
          <w:spacing w:val="4"/>
          <w:cs/>
        </w:rPr>
        <w:t>เ</w:t>
      </w:r>
      <w:r w:rsidR="00061276" w:rsidRPr="004B1154">
        <w:rPr>
          <w:rFonts w:asciiTheme="majorBidi" w:hAnsiTheme="majorBidi" w:cstheme="majorBidi" w:hint="cs"/>
          <w:spacing w:val="4"/>
          <w:cs/>
        </w:rPr>
        <w:t>ก</w:t>
      </w:r>
      <w:r w:rsidR="00D243EF" w:rsidRPr="004B1154">
        <w:rPr>
          <w:rFonts w:asciiTheme="majorBidi" w:hAnsiTheme="majorBidi" w:cstheme="majorBidi" w:hint="cs"/>
          <w:spacing w:val="4"/>
          <w:cs/>
        </w:rPr>
        <w:t>้า</w:t>
      </w:r>
      <w:r w:rsidR="00061276" w:rsidRPr="004B1154">
        <w:rPr>
          <w:rFonts w:asciiTheme="majorBidi" w:hAnsiTheme="majorBidi" w:cstheme="majorBidi" w:hint="cs"/>
          <w:spacing w:val="4"/>
          <w:cs/>
        </w:rPr>
        <w:t>เดือน</w:t>
      </w:r>
      <w:r w:rsidR="00345921" w:rsidRPr="004B1154">
        <w:rPr>
          <w:rFonts w:asciiTheme="majorBidi" w:hAnsiTheme="majorBidi" w:cstheme="majorBidi"/>
          <w:cs/>
        </w:rPr>
        <w:t>สิ้นสุดวันที่</w:t>
      </w:r>
      <w:r w:rsidR="00AF79D8" w:rsidRPr="004B1154">
        <w:rPr>
          <w:rFonts w:asciiTheme="majorBidi" w:hAnsiTheme="majorBidi" w:cstheme="majorBidi"/>
          <w:cs/>
        </w:rPr>
        <w:t xml:space="preserve"> </w:t>
      </w:r>
      <w:r w:rsidRPr="009E3308">
        <w:rPr>
          <w:rFonts w:asciiTheme="majorBidi" w:hAnsiTheme="majorBidi" w:cstheme="majorBidi"/>
          <w:spacing w:val="4"/>
          <w:lang w:val="en-US"/>
        </w:rPr>
        <w:t>30</w:t>
      </w:r>
      <w:r w:rsidR="00061276" w:rsidRPr="004B1154">
        <w:rPr>
          <w:rFonts w:asciiTheme="majorBidi" w:hAnsiTheme="majorBidi" w:cstheme="majorBidi"/>
          <w:spacing w:val="4"/>
          <w:lang w:val="en-US"/>
        </w:rPr>
        <w:t xml:space="preserve"> </w:t>
      </w:r>
      <w:r w:rsidR="00D243EF" w:rsidRPr="004B1154">
        <w:rPr>
          <w:rFonts w:asciiTheme="majorBidi" w:hAnsiTheme="majorBidi" w:cs="Angsana New" w:hint="cs"/>
          <w:spacing w:val="4"/>
          <w:cs/>
          <w:lang w:val="en-US"/>
        </w:rPr>
        <w:t>กันยายน</w:t>
      </w:r>
      <w:r w:rsidR="00061276" w:rsidRPr="004B1154">
        <w:rPr>
          <w:rFonts w:asciiTheme="majorBidi" w:hAnsiTheme="majorBidi" w:cs="Angsana New"/>
          <w:spacing w:val="4"/>
          <w:cs/>
          <w:lang w:val="en-US"/>
        </w:rPr>
        <w:t xml:space="preserve"> </w:t>
      </w:r>
      <w:r w:rsidRPr="009E3308">
        <w:rPr>
          <w:rFonts w:asciiTheme="majorBidi" w:hAnsiTheme="majorBidi" w:cstheme="majorBidi"/>
          <w:spacing w:val="-2"/>
          <w:lang w:val="en-US"/>
        </w:rPr>
        <w:t>2568</w:t>
      </w:r>
      <w:r w:rsidR="00345921" w:rsidRPr="004B1154">
        <w:rPr>
          <w:rFonts w:asciiTheme="majorBidi" w:hAnsiTheme="majorBidi" w:cstheme="majorBidi"/>
          <w:cs/>
        </w:rPr>
        <w:t xml:space="preserve"> </w:t>
      </w:r>
      <w:r w:rsidR="00345921" w:rsidRPr="004B1154">
        <w:rPr>
          <w:rFonts w:asciiTheme="majorBidi" w:hAnsiTheme="majorBidi" w:cstheme="majorBidi"/>
          <w:b/>
          <w:cs/>
          <w:lang w:val="en-US"/>
        </w:rPr>
        <w:t>ซึ่งได้สอบทานแล้ว</w:t>
      </w:r>
    </w:p>
    <w:p w14:paraId="213CE70D" w14:textId="77777777" w:rsidR="00AC777F" w:rsidRPr="004B1154" w:rsidRDefault="00AC777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lang w:val="en-US"/>
        </w:rPr>
      </w:pPr>
      <w:r w:rsidRPr="004B1154">
        <w:rPr>
          <w:rFonts w:asciiTheme="majorBidi" w:hAnsiTheme="majorBidi" w:cstheme="majorBidi"/>
          <w:b/>
          <w:lang w:val="en-US"/>
        </w:rPr>
        <w:br w:type="page"/>
      </w:r>
    </w:p>
    <w:p w14:paraId="76601E00" w14:textId="3B10DBBA" w:rsidR="00F909FB" w:rsidRPr="004B1154" w:rsidRDefault="009E3308" w:rsidP="00095D74">
      <w:pPr>
        <w:spacing w:line="400" w:lineRule="exact"/>
        <w:ind w:left="1094" w:right="-86" w:hanging="547"/>
        <w:jc w:val="thaiDistribute"/>
        <w:rPr>
          <w:rFonts w:asciiTheme="majorBidi" w:eastAsia="Times New Roman" w:hAnsiTheme="majorBidi" w:cstheme="majorBidi"/>
          <w:lang w:val="en-GB"/>
        </w:rPr>
      </w:pPr>
      <w:r w:rsidRPr="009E3308">
        <w:rPr>
          <w:rFonts w:asciiTheme="majorBidi" w:hAnsiTheme="majorBidi" w:cstheme="majorBidi"/>
          <w:bCs/>
          <w:lang w:val="en-US"/>
        </w:rPr>
        <w:lastRenderedPageBreak/>
        <w:t>2</w:t>
      </w:r>
      <w:r w:rsidR="00A57CB3" w:rsidRPr="004B1154">
        <w:rPr>
          <w:rFonts w:asciiTheme="majorBidi" w:hAnsiTheme="majorBidi" w:cstheme="majorBidi"/>
          <w:bCs/>
          <w:lang w:val="en-US"/>
        </w:rPr>
        <w:t>.</w:t>
      </w:r>
      <w:r w:rsidRPr="009E3308">
        <w:rPr>
          <w:rFonts w:asciiTheme="majorBidi" w:hAnsiTheme="majorBidi" w:cstheme="majorBidi"/>
          <w:bCs/>
          <w:lang w:val="en-US"/>
        </w:rPr>
        <w:t>7</w:t>
      </w:r>
      <w:r w:rsidR="00A57CB3" w:rsidRPr="004B1154">
        <w:rPr>
          <w:rFonts w:asciiTheme="majorBidi" w:hAnsiTheme="majorBidi" w:cstheme="majorBidi"/>
          <w:bCs/>
          <w:lang w:val="en-US"/>
        </w:rPr>
        <w:tab/>
      </w:r>
      <w:r w:rsidR="00A57CB3" w:rsidRPr="004B1154">
        <w:rPr>
          <w:rFonts w:asciiTheme="majorBidi" w:eastAsia="Times New Roman" w:hAnsiTheme="majorBidi" w:cstheme="majorBidi"/>
          <w:cs/>
          <w:lang w:val="en-GB"/>
        </w:rPr>
        <w:t>ค่าความ</w:t>
      </w:r>
      <w:r w:rsidR="00A57CB3" w:rsidRPr="004B1154">
        <w:rPr>
          <w:rFonts w:asciiTheme="majorBidi" w:hAnsiTheme="majorBidi" w:cstheme="majorBidi"/>
          <w:cs/>
        </w:rPr>
        <w:t>นิยม</w:t>
      </w:r>
    </w:p>
    <w:p w14:paraId="606BCAB4" w14:textId="42C206CB" w:rsidR="00A57CB3" w:rsidRPr="004B1154" w:rsidRDefault="00A57CB3" w:rsidP="00095D74">
      <w:pPr>
        <w:spacing w:after="120" w:line="400" w:lineRule="exact"/>
        <w:ind w:left="1080"/>
        <w:jc w:val="thaiDistribute"/>
        <w:rPr>
          <w:rFonts w:asciiTheme="majorBidi" w:hAnsiTheme="majorBidi" w:cstheme="majorBidi"/>
          <w:cs/>
        </w:rPr>
      </w:pPr>
      <w:r w:rsidRPr="004B1154">
        <w:rPr>
          <w:rFonts w:asciiTheme="majorBidi" w:hAnsiTheme="majorBidi" w:cstheme="majorBidi"/>
          <w:cs/>
        </w:rPr>
        <w:t xml:space="preserve">เมื่อวันที่ </w:t>
      </w:r>
      <w:r w:rsidR="009E3308" w:rsidRPr="009E3308">
        <w:rPr>
          <w:rFonts w:asciiTheme="majorBidi" w:hAnsiTheme="majorBidi" w:cstheme="majorBidi"/>
          <w:lang w:val="en-US"/>
        </w:rPr>
        <w:t>15</w:t>
      </w:r>
      <w:r w:rsidRPr="004B1154">
        <w:rPr>
          <w:rFonts w:asciiTheme="majorBidi" w:hAnsiTheme="majorBidi" w:cstheme="majorBidi"/>
          <w:cs/>
        </w:rPr>
        <w:t xml:space="preserve"> พฤษภาคม </w:t>
      </w:r>
      <w:r w:rsidR="009E3308" w:rsidRPr="009E3308">
        <w:rPr>
          <w:rFonts w:asciiTheme="majorBidi" w:hAnsiTheme="majorBidi" w:cstheme="majorBidi"/>
          <w:lang w:val="en-US"/>
        </w:rPr>
        <w:t>2556</w:t>
      </w:r>
      <w:r w:rsidRPr="004B1154">
        <w:rPr>
          <w:rFonts w:asciiTheme="majorBidi" w:hAnsiTheme="majorBidi" w:cstheme="majorBidi"/>
          <w:cs/>
        </w:rPr>
        <w:t xml:space="preserve"> บริษัทได้ซื้อแ</w:t>
      </w:r>
      <w:r w:rsidR="00972562" w:rsidRPr="004B1154">
        <w:rPr>
          <w:rFonts w:asciiTheme="majorBidi" w:hAnsiTheme="majorBidi" w:cstheme="majorBidi"/>
          <w:cs/>
        </w:rPr>
        <w:t>ละรับโอนกิจการทั้งหมด (สินทรัพย์</w:t>
      </w:r>
      <w:r w:rsidRPr="004B1154">
        <w:rPr>
          <w:rFonts w:asciiTheme="majorBidi" w:hAnsiTheme="majorBidi" w:cstheme="majorBidi"/>
          <w:cs/>
        </w:rPr>
        <w:t xml:space="preserve"> หนี้สิน สิทธิ หน้าที่ และภาระผูกพัน) จากกลุ่มบริษัท แลนด์มาร์ค ดีเวลล็อปเม้นท์ กรุ๊ป จำกัด (“LDG”) ภายหลังการรวมกิจการและโอนกิจการทั้งหมดแล้ว บริษัท แลนด์มาร์ค ดีเวลล็อปเม้นท์ กรุ๊ป จำกัด ได้จดทะเบียนเลิกกิจการและได้ดำเนินการจดทะเบียนชำระบัญชีแล้วในวันเดียวกันทำให้</w:t>
      </w:r>
      <w:r w:rsidR="00FC42F9" w:rsidRPr="004B1154">
        <w:rPr>
          <w:rFonts w:asciiTheme="majorBidi" w:hAnsiTheme="majorBidi" w:cstheme="majorBidi"/>
          <w:cs/>
        </w:rPr>
        <w:t xml:space="preserve">           </w:t>
      </w:r>
      <w:r w:rsidRPr="004B1154">
        <w:rPr>
          <w:rFonts w:asciiTheme="majorBidi" w:hAnsiTheme="majorBidi" w:cstheme="majorBidi"/>
          <w:cs/>
        </w:rPr>
        <w:t xml:space="preserve">ผู้ถือหุ้นกลุ่ม LDG เป็นผู้ถือหุ้นรายใหญ่ของบริษัทซึ่งถือหุ้นของบริษัทเกินกว่าร้อยละ </w:t>
      </w:r>
      <w:r w:rsidR="009E3308" w:rsidRPr="009E3308">
        <w:rPr>
          <w:rFonts w:asciiTheme="majorBidi" w:hAnsiTheme="majorBidi" w:cstheme="majorBidi"/>
          <w:lang w:val="en-US"/>
        </w:rPr>
        <w:t>50</w:t>
      </w:r>
      <w:r w:rsidRPr="004B1154">
        <w:rPr>
          <w:rFonts w:asciiTheme="majorBidi" w:hAnsiTheme="majorBidi" w:cstheme="majorBidi"/>
          <w:cs/>
        </w:rPr>
        <w:t xml:space="preserve"> ของทุนที่ออกและเรียกชำระแล้ว และมีอำนาจควบคุมบริษัท จึงถือเป็นการซื้อธุรกิจแบบย้อนกลับ </w:t>
      </w:r>
      <w:r w:rsidRPr="004B1154">
        <w:rPr>
          <w:rFonts w:asciiTheme="majorBidi" w:hAnsiTheme="majorBidi" w:cstheme="majorBidi"/>
          <w:spacing w:val="-8"/>
          <w:cs/>
        </w:rPr>
        <w:t xml:space="preserve">(Reverse Takeover) ตามมาตรฐานการรายงานทางการเงิน ฉบับที่ </w:t>
      </w:r>
      <w:r w:rsidR="009E3308" w:rsidRPr="009E3308">
        <w:rPr>
          <w:rFonts w:asciiTheme="majorBidi" w:hAnsiTheme="majorBidi" w:cstheme="majorBidi"/>
          <w:spacing w:val="-8"/>
          <w:lang w:val="en-US"/>
        </w:rPr>
        <w:t>3</w:t>
      </w:r>
      <w:r w:rsidRPr="004B1154">
        <w:rPr>
          <w:rFonts w:asciiTheme="majorBidi" w:hAnsiTheme="majorBidi" w:cstheme="majorBidi"/>
          <w:spacing w:val="-8"/>
          <w:cs/>
        </w:rPr>
        <w:t xml:space="preserve"> เรื่องการรวมธุรกิจ ซึ่งมี</w:t>
      </w:r>
      <w:r w:rsidRPr="004B1154">
        <w:rPr>
          <w:rFonts w:asciiTheme="majorBidi" w:hAnsiTheme="majorBidi" w:cstheme="majorBidi"/>
          <w:cs/>
        </w:rPr>
        <w:t xml:space="preserve">บริษัทเป็นบริษัทใหญ่ตามกฎหมายแต่เป็นผู้ถูกซื้อในทางบัญชี ทั้งนี้ ส่วนต่างของต้นทุนการรวมธุรกิจที่สูงกว่าส่วนได้เสียของผู้ถูกซื้อทางบัญชีในมูลค่ายุติธรรมสุทธิแสดงเป็นค่าความนิยมจำนวน </w:t>
      </w:r>
      <w:r w:rsidR="009E3308" w:rsidRPr="009E3308">
        <w:rPr>
          <w:rFonts w:asciiTheme="majorBidi" w:hAnsiTheme="majorBidi" w:cstheme="majorBidi"/>
          <w:lang w:val="en-US"/>
        </w:rPr>
        <w:t>3</w:t>
      </w:r>
      <w:r w:rsidR="001D729B" w:rsidRPr="004B1154">
        <w:rPr>
          <w:rFonts w:asciiTheme="majorBidi" w:hAnsiTheme="majorBidi" w:cstheme="majorBidi"/>
          <w:cs/>
        </w:rPr>
        <w:t>,</w:t>
      </w:r>
      <w:r w:rsidR="009E3308" w:rsidRPr="009E3308">
        <w:rPr>
          <w:rFonts w:asciiTheme="majorBidi" w:hAnsiTheme="majorBidi" w:cstheme="majorBidi"/>
          <w:lang w:val="en-US"/>
        </w:rPr>
        <w:t>614</w:t>
      </w:r>
      <w:r w:rsidR="001D729B" w:rsidRPr="004B1154">
        <w:rPr>
          <w:rFonts w:asciiTheme="majorBidi" w:hAnsiTheme="majorBidi" w:cstheme="majorBidi"/>
          <w:cs/>
        </w:rPr>
        <w:t>.</w:t>
      </w:r>
      <w:r w:rsidR="009E3308" w:rsidRPr="009E3308">
        <w:rPr>
          <w:rFonts w:asciiTheme="majorBidi" w:hAnsiTheme="majorBidi" w:cstheme="majorBidi"/>
          <w:lang w:val="en-US"/>
        </w:rPr>
        <w:t>38</w:t>
      </w:r>
      <w:r w:rsidR="001D729B" w:rsidRPr="004B1154">
        <w:rPr>
          <w:rFonts w:asciiTheme="majorBidi" w:hAnsiTheme="majorBidi" w:cstheme="majorBidi"/>
          <w:cs/>
        </w:rPr>
        <w:t xml:space="preserve"> </w:t>
      </w:r>
      <w:r w:rsidR="00F61AE5" w:rsidRPr="004B1154">
        <w:rPr>
          <w:rFonts w:asciiTheme="majorBidi" w:hAnsiTheme="majorBidi" w:cstheme="majorBidi"/>
          <w:cs/>
        </w:rPr>
        <w:t>ล้าน</w:t>
      </w:r>
      <w:r w:rsidRPr="004B1154">
        <w:rPr>
          <w:rFonts w:asciiTheme="majorBidi" w:hAnsiTheme="majorBidi" w:cstheme="majorBidi"/>
          <w:cs/>
        </w:rPr>
        <w:t>บาท</w:t>
      </w:r>
      <w:r w:rsidR="0011388F" w:rsidRPr="004B1154">
        <w:rPr>
          <w:rFonts w:asciiTheme="majorBidi" w:hAnsiTheme="majorBidi" w:cstheme="majorBidi"/>
          <w:cs/>
        </w:rPr>
        <w:t xml:space="preserve"> </w:t>
      </w:r>
      <w:r w:rsidRPr="004B1154">
        <w:rPr>
          <w:rFonts w:asciiTheme="majorBidi" w:hAnsiTheme="majorBidi" w:cstheme="majorBidi"/>
          <w:cs/>
        </w:rPr>
        <w:t>ในงบการเงินรวมของกลุ่มบริษัท</w:t>
      </w:r>
    </w:p>
    <w:p w14:paraId="224C3A07" w14:textId="08E992A7" w:rsidR="00B168B9" w:rsidRPr="004B1154" w:rsidRDefault="009E3308" w:rsidP="00095D74">
      <w:pPr>
        <w:spacing w:line="400" w:lineRule="exact"/>
        <w:ind w:left="1094" w:right="-86" w:hanging="547"/>
        <w:jc w:val="thaiDistribute"/>
        <w:rPr>
          <w:rFonts w:asciiTheme="majorBidi" w:hAnsiTheme="majorBidi" w:cstheme="majorBidi"/>
          <w:cs/>
        </w:rPr>
      </w:pPr>
      <w:r w:rsidRPr="009E3308">
        <w:rPr>
          <w:rFonts w:asciiTheme="majorBidi" w:hAnsiTheme="majorBidi" w:cstheme="majorBidi"/>
          <w:lang w:val="en-US"/>
        </w:rPr>
        <w:t>2</w:t>
      </w:r>
      <w:r w:rsidR="00A75F25" w:rsidRPr="004B1154">
        <w:rPr>
          <w:rFonts w:asciiTheme="majorBidi" w:hAnsiTheme="majorBidi" w:cstheme="majorBidi"/>
          <w:lang w:val="en-US"/>
        </w:rPr>
        <w:t>.</w:t>
      </w:r>
      <w:r w:rsidRPr="009E3308">
        <w:rPr>
          <w:rFonts w:asciiTheme="majorBidi" w:hAnsiTheme="majorBidi" w:cstheme="majorBidi"/>
          <w:lang w:val="en-US"/>
        </w:rPr>
        <w:t>8</w:t>
      </w:r>
      <w:r w:rsidR="00A75F25" w:rsidRPr="004B1154">
        <w:rPr>
          <w:rFonts w:asciiTheme="majorBidi" w:hAnsiTheme="majorBidi" w:cstheme="majorBidi"/>
          <w:spacing w:val="-6"/>
          <w:lang w:val="en-US"/>
        </w:rPr>
        <w:tab/>
      </w:r>
      <w:r w:rsidR="00B168B9" w:rsidRPr="004B1154">
        <w:rPr>
          <w:rFonts w:asciiTheme="majorBidi" w:hAnsiTheme="majorBidi" w:cstheme="majorBidi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46FC4583" w14:textId="6D06EE57" w:rsidR="00B550B7" w:rsidRPr="004B1154" w:rsidRDefault="00B550B7" w:rsidP="00095D74">
      <w:pPr>
        <w:spacing w:after="120" w:line="400" w:lineRule="exact"/>
        <w:ind w:left="1080"/>
        <w:jc w:val="thaiDistribute"/>
        <w:rPr>
          <w:rFonts w:ascii="Angsana New" w:hAnsi="Angsana New" w:cs="Angsana New"/>
        </w:rPr>
      </w:pPr>
      <w:r w:rsidRPr="004B1154">
        <w:rPr>
          <w:rFonts w:asciiTheme="majorBidi" w:eastAsia="Times New Roman" w:hAnsiTheme="majorBidi" w:cstheme="majorBidi"/>
          <w:cs/>
          <w:lang w:val="en-GB"/>
        </w:rPr>
        <w:t>ในระหว่างงวด</w:t>
      </w:r>
      <w:r w:rsidR="00541201" w:rsidRPr="004B1154">
        <w:rPr>
          <w:rFonts w:asciiTheme="majorBidi" w:eastAsia="Times New Roman" w:hAnsiTheme="majorBidi" w:cstheme="majorBidi"/>
          <w:lang w:val="en-GB"/>
        </w:rPr>
        <w:t xml:space="preserve"> </w:t>
      </w:r>
      <w:r w:rsidRPr="004B1154">
        <w:rPr>
          <w:rFonts w:asciiTheme="majorBidi" w:eastAsia="Times New Roman" w:hAnsiTheme="majorBidi" w:cstheme="majorBidi"/>
          <w:cs/>
          <w:lang w:val="en-GB"/>
        </w:rPr>
        <w:t xml:space="preserve">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9E3308" w:rsidRPr="009E3308">
        <w:rPr>
          <w:rFonts w:asciiTheme="majorBidi" w:eastAsia="Times New Roman" w:hAnsiTheme="majorBidi" w:cstheme="majorBidi"/>
          <w:lang w:val="en-US"/>
        </w:rPr>
        <w:t>1</w:t>
      </w:r>
      <w:r w:rsidRPr="004B1154">
        <w:rPr>
          <w:rFonts w:asciiTheme="majorBidi" w:eastAsia="Times New Roman" w:hAnsiTheme="majorBidi" w:cstheme="majorBidi"/>
          <w:cs/>
          <w:lang w:val="en-GB"/>
        </w:rPr>
        <w:t xml:space="preserve"> มกราคม </w:t>
      </w:r>
      <w:r w:rsidR="009E3308" w:rsidRPr="009E3308">
        <w:rPr>
          <w:rFonts w:asciiTheme="majorBidi" w:eastAsia="Times New Roman" w:hAnsiTheme="majorBidi" w:cstheme="majorBidi"/>
          <w:lang w:val="en-US"/>
        </w:rPr>
        <w:t>2568</w:t>
      </w:r>
      <w:r w:rsidRPr="004B1154">
        <w:rPr>
          <w:rFonts w:asciiTheme="majorBidi" w:eastAsia="Times New Roman" w:hAnsiTheme="majorBidi" w:cstheme="majorBidi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4B1154">
        <w:rPr>
          <w:rFonts w:ascii="Angsana New" w:eastAsia="Times New Roman" w:hAnsi="Angsana New" w:cs="Angsana New"/>
          <w:cs/>
          <w:lang w:val="en-GB"/>
        </w:rPr>
        <w:t>โดย</w:t>
      </w:r>
      <w:r w:rsidRPr="004B1154">
        <w:rPr>
          <w:rFonts w:ascii="Angsana New" w:hAnsi="Angsana New" w:cs="Angsana New"/>
          <w:cs/>
        </w:rPr>
        <w:t xml:space="preserve">เป็นการปรับปรุงข้อกำหนดทางการบัญชี ได้แก่ </w:t>
      </w:r>
    </w:p>
    <w:p w14:paraId="57039951" w14:textId="5D3FC514" w:rsidR="00B550B7" w:rsidRPr="004B1154" w:rsidRDefault="00B550B7" w:rsidP="00095D74">
      <w:pPr>
        <w:spacing w:after="120" w:line="400" w:lineRule="exact"/>
        <w:ind w:left="1281" w:hanging="230"/>
        <w:jc w:val="thaiDistribute"/>
        <w:rPr>
          <w:rFonts w:ascii="Angsana New" w:hAnsi="Angsana New" w:cs="Angsana New"/>
          <w:cs/>
        </w:rPr>
      </w:pPr>
      <w:r w:rsidRPr="004B1154">
        <w:rPr>
          <w:rFonts w:ascii="Angsana New" w:hAnsi="Angsana New" w:cs="Angsana New" w:hint="cs"/>
          <w:cs/>
        </w:rPr>
        <w:t>-</w:t>
      </w:r>
      <w:r w:rsidRPr="004B1154">
        <w:rPr>
          <w:rFonts w:ascii="Angsana New" w:hAnsi="Angsana New" w:cs="Angsana New"/>
          <w:cs/>
        </w:rPr>
        <w:tab/>
      </w:r>
      <w:r w:rsidRPr="004B1154">
        <w:rPr>
          <w:rFonts w:ascii="Angsana New" w:hAnsi="Angsana New" w:cs="Angsana New" w:hint="cs"/>
          <w:cs/>
        </w:rPr>
        <w:t xml:space="preserve">มาตรฐานการบัญชี ฉบับที่ </w:t>
      </w:r>
      <w:r w:rsidR="009E3308" w:rsidRPr="009E3308">
        <w:rPr>
          <w:rFonts w:ascii="Angsana New" w:hAnsi="Angsana New" w:cs="Angsana New"/>
          <w:lang w:val="en-US"/>
        </w:rPr>
        <w:t>1</w:t>
      </w:r>
      <w:r w:rsidRPr="004B1154">
        <w:rPr>
          <w:rFonts w:ascii="Angsana New" w:hAnsi="Angsana New" w:cs="Angsana New" w:hint="cs"/>
          <w:cs/>
        </w:rPr>
        <w:t xml:space="preserve"> เรื่อง การนำเสนองบการเงิน </w:t>
      </w:r>
      <w:r w:rsidRPr="004B1154">
        <w:rPr>
          <w:rFonts w:asciiTheme="majorBidi" w:hAnsiTheme="majorBidi" w:cstheme="majorBidi"/>
          <w:cs/>
        </w:rPr>
        <w:t>แก้ไขเพิ่มเติม</w:t>
      </w:r>
      <w:r w:rsidRPr="004B1154">
        <w:rPr>
          <w:rFonts w:asciiTheme="majorBidi" w:hAnsiTheme="majorBidi" w:cstheme="majorBidi" w:hint="cs"/>
          <w:cs/>
        </w:rPr>
        <w:t>เรื่อง</w:t>
      </w:r>
      <w:r w:rsidRPr="004B1154">
        <w:rPr>
          <w:rFonts w:asciiTheme="majorBidi" w:hAnsiTheme="majorBidi" w:cs="Angsana New"/>
          <w:cs/>
        </w:rPr>
        <w:t>การจัดประเภทหนี้สินเป็นรายการหมุนเวียน</w:t>
      </w:r>
      <w:r w:rsidRPr="004B1154">
        <w:rPr>
          <w:rFonts w:asciiTheme="majorBidi" w:hAnsiTheme="majorBidi" w:cs="Angsana New" w:hint="cs"/>
          <w:cs/>
        </w:rPr>
        <w:t>หรือ</w:t>
      </w:r>
      <w:r w:rsidRPr="004B1154">
        <w:rPr>
          <w:rFonts w:asciiTheme="majorBidi" w:hAnsiTheme="majorBidi" w:cs="Angsana New"/>
          <w:cs/>
        </w:rPr>
        <w:t>ไม่หมุนเวียน</w:t>
      </w:r>
      <w:r w:rsidRPr="004B1154">
        <w:rPr>
          <w:rFonts w:asciiTheme="majorBidi" w:hAnsiTheme="majorBidi" w:cs="Angsana New" w:hint="cs"/>
          <w:cs/>
        </w:rPr>
        <w:t xml:space="preserve"> และเพิ่มข้อกำหนดเกี่ยวกับ</w:t>
      </w:r>
      <w:r w:rsidRPr="004B1154">
        <w:rPr>
          <w:rFonts w:asciiTheme="majorBidi" w:hAnsiTheme="majorBidi" w:cs="Angsana New"/>
          <w:cs/>
        </w:rPr>
        <w:t>หนี้สินไม่หมุนเวียนที่ต้องดำรงสถานะ</w:t>
      </w:r>
    </w:p>
    <w:p w14:paraId="401D9364" w14:textId="54A1BEA0" w:rsidR="00B550B7" w:rsidRPr="004B1154" w:rsidRDefault="00B550B7" w:rsidP="00095D74">
      <w:pPr>
        <w:spacing w:after="120" w:line="400" w:lineRule="exact"/>
        <w:ind w:left="1281" w:hanging="230"/>
        <w:jc w:val="thaiDistribute"/>
        <w:rPr>
          <w:rFonts w:ascii="Angsana New" w:hAnsi="Angsana New" w:cs="Angsana New"/>
        </w:rPr>
      </w:pPr>
      <w:r w:rsidRPr="004B1154">
        <w:rPr>
          <w:rFonts w:ascii="Angsana New" w:hAnsi="Angsana New" w:cs="Angsana New" w:hint="cs"/>
          <w:cs/>
        </w:rPr>
        <w:t>-</w:t>
      </w:r>
      <w:r w:rsidRPr="004B1154">
        <w:rPr>
          <w:rFonts w:ascii="Angsana New" w:hAnsi="Angsana New" w:cs="Angsana New"/>
          <w:cs/>
        </w:rPr>
        <w:tab/>
        <w:t xml:space="preserve">มาตรฐานการบัญชี ฉบับที่ </w:t>
      </w:r>
      <w:r w:rsidR="009E3308" w:rsidRPr="009E3308">
        <w:rPr>
          <w:rFonts w:ascii="Angsana New" w:hAnsi="Angsana New" w:cs="Angsana New"/>
          <w:lang w:val="en-US"/>
        </w:rPr>
        <w:t>7</w:t>
      </w:r>
      <w:r w:rsidRPr="004B1154">
        <w:rPr>
          <w:rFonts w:ascii="Angsana New" w:hAnsi="Angsana New" w:cs="Angsana New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9E3308" w:rsidRPr="009E3308">
        <w:rPr>
          <w:rFonts w:ascii="Angsana New" w:hAnsi="Angsana New" w:cs="Angsana New"/>
          <w:lang w:val="en-US"/>
        </w:rPr>
        <w:t>7</w:t>
      </w:r>
      <w:r w:rsidRPr="004B1154">
        <w:rPr>
          <w:rFonts w:ascii="Angsana New" w:hAnsi="Angsana New" w:cs="Angsana New"/>
          <w:cs/>
        </w:rPr>
        <w:t xml:space="preserve"> </w:t>
      </w:r>
      <w:r w:rsidRPr="004B1154">
        <w:rPr>
          <w:rFonts w:ascii="Angsana New" w:hAnsi="Angsana New" w:cs="Angsana New" w:hint="cs"/>
          <w:cs/>
        </w:rPr>
        <w:t>เรื่อง การ</w:t>
      </w:r>
      <w:r w:rsidRPr="004B1154">
        <w:rPr>
          <w:rFonts w:ascii="Angsana New" w:hAnsi="Angsana New" w:cs="Angsana New"/>
          <w:cs/>
        </w:rPr>
        <w:t>เปิดเผยข้อมูลเครื่องมือทางการเงิน</w:t>
      </w:r>
      <w:r w:rsidRPr="004B1154">
        <w:rPr>
          <w:rFonts w:ascii="Angsana New" w:hAnsi="Angsana New" w:cs="Angsana New" w:hint="cs"/>
          <w:cs/>
        </w:rPr>
        <w:t xml:space="preserve"> กำหนดให้กิจการเปิดเผยข้อมูลเกี่ยวกับ</w:t>
      </w:r>
      <w:r w:rsidRPr="004B1154">
        <w:rPr>
          <w:rFonts w:ascii="Angsana New" w:hAnsi="Angsana New" w:cs="Angsana New"/>
          <w:cs/>
        </w:rPr>
        <w:t>ข้อตกลงจัดหาเงินทุนเพื่อจ่ายผู้ขาย</w:t>
      </w:r>
      <w:r w:rsidRPr="004B1154">
        <w:rPr>
          <w:rFonts w:ascii="Angsana New" w:hAnsi="Angsana New" w:cs="Angsana New" w:hint="cs"/>
          <w:cs/>
        </w:rPr>
        <w:t xml:space="preserve"> และ</w:t>
      </w:r>
      <w:r w:rsidRPr="004B1154">
        <w:rPr>
          <w:rFonts w:ascii="Angsana New" w:hAnsi="Angsana New" w:cs="Angsana New"/>
          <w:cs/>
        </w:rPr>
        <w:t>ข้อมูลความเสี่ยงด้านสภาพคล่อง</w:t>
      </w:r>
      <w:r w:rsidRPr="004B1154">
        <w:rPr>
          <w:rFonts w:ascii="Angsana New" w:hAnsi="Angsana New" w:cs="Angsana New" w:hint="cs"/>
          <w:cs/>
        </w:rPr>
        <w:t>ที่เกี่ยวข้อง</w:t>
      </w:r>
    </w:p>
    <w:p w14:paraId="49AC2A6F" w14:textId="6407212F" w:rsidR="008B5EBF" w:rsidRPr="004B1154" w:rsidRDefault="00B550B7" w:rsidP="00095D74">
      <w:pPr>
        <w:spacing w:after="120" w:line="400" w:lineRule="exact"/>
        <w:ind w:left="1281" w:hanging="230"/>
        <w:jc w:val="thaiDistribute"/>
        <w:rPr>
          <w:rFonts w:asciiTheme="majorBidi" w:hAnsiTheme="majorBidi" w:cs="Angsana New"/>
          <w:cs/>
        </w:rPr>
      </w:pPr>
      <w:r w:rsidRPr="004B1154">
        <w:rPr>
          <w:rFonts w:ascii="Angsana New" w:hAnsi="Angsana New" w:cs="Angsana New" w:hint="cs"/>
          <w:cs/>
        </w:rPr>
        <w:t>-</w:t>
      </w:r>
      <w:r w:rsidRPr="004B1154">
        <w:rPr>
          <w:rFonts w:ascii="Angsana New" w:hAnsi="Angsana New" w:cs="Angsana New"/>
          <w:cs/>
        </w:rPr>
        <w:tab/>
      </w:r>
      <w:r w:rsidRPr="004B1154">
        <w:rPr>
          <w:rFonts w:asciiTheme="majorBidi" w:hAnsiTheme="majorBidi" w:cs="Angsana New"/>
          <w:cs/>
        </w:rPr>
        <w:t xml:space="preserve">มาตรฐานการรายงานทางการเงิน ฉบับที่ </w:t>
      </w:r>
      <w:r w:rsidR="009E3308" w:rsidRPr="009E3308">
        <w:rPr>
          <w:rFonts w:asciiTheme="majorBidi" w:hAnsiTheme="majorBidi" w:cs="Angsana New"/>
          <w:lang w:val="en-US"/>
        </w:rPr>
        <w:t>16</w:t>
      </w:r>
      <w:r w:rsidRPr="004B1154">
        <w:rPr>
          <w:rFonts w:asciiTheme="majorBidi" w:hAnsiTheme="majorBidi" w:cs="Angsana New"/>
          <w:cs/>
        </w:rPr>
        <w:t xml:space="preserve"> เรื่อง สัญญาเช่า </w:t>
      </w:r>
      <w:r w:rsidRPr="004B1154">
        <w:rPr>
          <w:rFonts w:asciiTheme="majorBidi" w:hAnsiTheme="majorBidi" w:cs="Angsana New" w:hint="cs"/>
          <w:cs/>
        </w:rPr>
        <w:t>เพิ่มข้อกำหนด</w:t>
      </w:r>
      <w:r w:rsidRPr="004B1154">
        <w:rPr>
          <w:rFonts w:asciiTheme="majorBidi" w:hAnsiTheme="majorBidi" w:cs="Angsana New"/>
          <w:cs/>
        </w:rPr>
        <w:t>การวัดมูลค่าภายหลังสำหรับรายการการขายและเช่ากลับคืน</w:t>
      </w:r>
    </w:p>
    <w:p w14:paraId="6CE4CC9F" w14:textId="110E1D88" w:rsidR="0062586B" w:rsidRPr="004B1154" w:rsidRDefault="00B550B7" w:rsidP="00095D74">
      <w:pPr>
        <w:spacing w:after="120" w:line="400" w:lineRule="exact"/>
        <w:ind w:left="1281" w:hanging="230"/>
        <w:jc w:val="thaiDistribute"/>
        <w:rPr>
          <w:rFonts w:asciiTheme="majorBidi" w:hAnsiTheme="majorBidi" w:cs="Angsana New"/>
          <w:cs/>
        </w:rPr>
      </w:pPr>
      <w:r w:rsidRPr="004B1154">
        <w:rPr>
          <w:rFonts w:asciiTheme="majorBidi" w:hAnsiTheme="majorBidi" w:cstheme="majorBidi" w:hint="cs"/>
          <w:cs/>
        </w:rPr>
        <w:t>-</w:t>
      </w:r>
      <w:r w:rsidRPr="004B1154">
        <w:rPr>
          <w:rFonts w:asciiTheme="majorBidi" w:hAnsiTheme="majorBidi" w:cstheme="majorBidi"/>
          <w:cs/>
        </w:rPr>
        <w:tab/>
        <w:t xml:space="preserve">มาตรฐานการรายงานทางการเงินฉบับที่ </w:t>
      </w:r>
      <w:r w:rsidR="009E3308" w:rsidRPr="009E3308">
        <w:rPr>
          <w:rFonts w:asciiTheme="majorBidi" w:hAnsiTheme="majorBidi" w:cstheme="majorBidi"/>
          <w:lang w:val="en-US"/>
        </w:rPr>
        <w:t>17</w:t>
      </w:r>
      <w:r w:rsidRPr="004B1154">
        <w:rPr>
          <w:rFonts w:asciiTheme="majorBidi" w:hAnsiTheme="majorBidi" w:cstheme="majorBidi"/>
          <w:cs/>
        </w:rPr>
        <w:t xml:space="preserve"> เรื่อง สัญญาประกันภัย ใช้แทนมาตรฐานการรายงานทางการเงินฉบับที่ </w:t>
      </w:r>
      <w:r w:rsidR="009E3308" w:rsidRPr="009E3308">
        <w:rPr>
          <w:rFonts w:asciiTheme="majorBidi" w:hAnsiTheme="majorBidi" w:cstheme="majorBidi"/>
          <w:lang w:val="en-US"/>
        </w:rPr>
        <w:t>4</w:t>
      </w:r>
      <w:r w:rsidRPr="004B1154">
        <w:rPr>
          <w:rFonts w:asciiTheme="majorBidi" w:hAnsiTheme="majorBidi" w:cstheme="majorBidi"/>
          <w:cs/>
        </w:rPr>
        <w:t xml:space="preserve"> เรื่อง สัญญาประกันภัย ซึ่ง</w:t>
      </w:r>
      <w:r w:rsidRPr="004B1154">
        <w:rPr>
          <w:rFonts w:asciiTheme="majorBidi" w:hAnsiTheme="majorBidi" w:cs="Angsana New"/>
          <w:cs/>
        </w:rPr>
        <w:t>กำหนดหลักการสำหรับการรับรู้รายการ การวัดค่า การนำเสนอและการเปิดเผยข้อมูลของสัญญาประกันภัย</w:t>
      </w:r>
    </w:p>
    <w:p w14:paraId="1C9CF3FD" w14:textId="23644BB4" w:rsidR="00AC777F" w:rsidRPr="004B1154" w:rsidRDefault="00C60F73" w:rsidP="00095D74">
      <w:pPr>
        <w:spacing w:line="400" w:lineRule="exact"/>
        <w:ind w:left="1080" w:right="-86" w:firstLine="14"/>
        <w:jc w:val="thaiDistribute"/>
        <w:rPr>
          <w:rFonts w:asciiTheme="majorBidi" w:hAnsiTheme="majorBidi" w:cstheme="majorBidi"/>
          <w:cs/>
        </w:rPr>
      </w:pPr>
      <w:r w:rsidRPr="004B1154">
        <w:rPr>
          <w:rFonts w:asciiTheme="majorBidi" w:hAnsiTheme="majorBidi" w:cstheme="majorBidi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  <w:r w:rsidR="00AC777F" w:rsidRPr="004B1154">
        <w:rPr>
          <w:rFonts w:asciiTheme="majorBidi" w:hAnsiTheme="majorBidi" w:cstheme="majorBidi"/>
          <w:cs/>
        </w:rPr>
        <w:br w:type="page"/>
      </w:r>
    </w:p>
    <w:p w14:paraId="4C0C726F" w14:textId="1ABE0E70" w:rsidR="00E23770" w:rsidRPr="004B1154" w:rsidRDefault="009E3308" w:rsidP="00AC777F">
      <w:pPr>
        <w:tabs>
          <w:tab w:val="left" w:pos="1260"/>
        </w:tabs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9E3308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3</w:t>
      </w:r>
      <w:r w:rsidR="00E23770" w:rsidRPr="004B1154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E23770" w:rsidRPr="004B1154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E23770" w:rsidRPr="004B1154">
        <w:rPr>
          <w:rFonts w:asciiTheme="majorBidi" w:hAnsiTheme="majorBidi" w:cstheme="majorBidi"/>
          <w:b/>
          <w:bCs/>
          <w:snapToGrid w:val="0"/>
          <w:cs/>
          <w:lang w:val="en-US"/>
        </w:rPr>
        <w:t>นโยบายการบัญชีที่</w:t>
      </w:r>
      <w:r w:rsidR="00FF2A8D" w:rsidRPr="004B1154">
        <w:rPr>
          <w:rFonts w:asciiTheme="majorBidi" w:hAnsiTheme="majorBidi" w:cstheme="majorBidi"/>
          <w:b/>
          <w:bCs/>
          <w:snapToGrid w:val="0"/>
          <w:cs/>
          <w:lang w:val="en-US"/>
        </w:rPr>
        <w:t>มีสาระ</w:t>
      </w:r>
      <w:r w:rsidR="00E23770" w:rsidRPr="004B1154">
        <w:rPr>
          <w:rFonts w:asciiTheme="majorBidi" w:hAnsiTheme="majorBidi" w:cstheme="majorBidi"/>
          <w:b/>
          <w:bCs/>
          <w:snapToGrid w:val="0"/>
          <w:cs/>
          <w:lang w:val="en-US"/>
        </w:rPr>
        <w:t>สำคัญ</w:t>
      </w:r>
    </w:p>
    <w:p w14:paraId="4E06D7B6" w14:textId="50022BC9" w:rsidR="00B721B8" w:rsidRPr="004B1154" w:rsidRDefault="00E23770" w:rsidP="00FC5E85">
      <w:pPr>
        <w:tabs>
          <w:tab w:val="left" w:pos="1260"/>
        </w:tabs>
        <w:ind w:left="547"/>
        <w:jc w:val="thaiDistribute"/>
        <w:rPr>
          <w:rFonts w:asciiTheme="majorBidi" w:hAnsiTheme="majorBidi" w:cstheme="majorBidi"/>
          <w:cs/>
          <w:lang w:val="en-US"/>
        </w:rPr>
      </w:pPr>
      <w:r w:rsidRPr="004B1154">
        <w:rPr>
          <w:rFonts w:asciiTheme="majorBidi" w:hAnsiTheme="majorBidi" w:cstheme="majorBidi"/>
          <w:spacing w:val="2"/>
          <w:cs/>
          <w:lang w:val="en-US"/>
        </w:rPr>
        <w:t>งบ</w:t>
      </w:r>
      <w:r w:rsidRPr="004B1154">
        <w:rPr>
          <w:rFonts w:asciiTheme="majorBidi" w:eastAsia="Times New Roman" w:hAnsiTheme="majorBidi" w:cstheme="majorBidi"/>
          <w:spacing w:val="2"/>
          <w:cs/>
          <w:lang w:val="en-GB"/>
        </w:rPr>
        <w:t>การเงิน</w:t>
      </w:r>
      <w:r w:rsidRPr="004B1154">
        <w:rPr>
          <w:rFonts w:asciiTheme="majorBidi" w:hAnsiTheme="majorBidi" w:cstheme="majorBidi"/>
          <w:spacing w:val="2"/>
          <w:cs/>
          <w:lang w:val="en-US"/>
        </w:rPr>
        <w:t>ระหว่างกาลนี้จัดทำขึ้นโดยใช้หลักเกณฑ์ นโยบายการบัญชีและวิธีการคำนวณเช่นเดียวกับ</w:t>
      </w:r>
      <w:r w:rsidRPr="004B1154">
        <w:rPr>
          <w:rFonts w:asciiTheme="majorBidi" w:hAnsiTheme="majorBidi" w:cstheme="majorBidi"/>
          <w:cs/>
          <w:lang w:val="en-US"/>
        </w:rPr>
        <w:t xml:space="preserve">ที่ใช้ในงบการเงินสำหรับปีสิ้นสุดวันที่ </w:t>
      </w:r>
      <w:r w:rsidR="009E3308" w:rsidRPr="009E3308">
        <w:rPr>
          <w:rFonts w:asciiTheme="majorBidi" w:hAnsiTheme="majorBidi" w:cstheme="majorBidi"/>
          <w:lang w:val="en-US"/>
        </w:rPr>
        <w:t>31</w:t>
      </w:r>
      <w:r w:rsidRPr="004B1154">
        <w:rPr>
          <w:rFonts w:asciiTheme="majorBidi" w:hAnsiTheme="majorBidi" w:cstheme="majorBidi"/>
          <w:lang w:val="en-US"/>
        </w:rPr>
        <w:t xml:space="preserve"> </w:t>
      </w:r>
      <w:r w:rsidRPr="004B1154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9E3308" w:rsidRPr="009E3308">
        <w:rPr>
          <w:rFonts w:asciiTheme="majorBidi" w:hAnsiTheme="majorBidi" w:cstheme="majorBidi"/>
          <w:lang w:val="en-US"/>
        </w:rPr>
        <w:t>2567</w:t>
      </w:r>
    </w:p>
    <w:p w14:paraId="4B9ECE38" w14:textId="777BFF7C" w:rsidR="00E23770" w:rsidRPr="004B1154" w:rsidRDefault="009E3308" w:rsidP="0062586B">
      <w:pPr>
        <w:tabs>
          <w:tab w:val="left" w:pos="1260"/>
        </w:tabs>
        <w:spacing w:before="360"/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9E3308">
        <w:rPr>
          <w:rFonts w:asciiTheme="majorBidi" w:hAnsiTheme="majorBidi" w:cstheme="majorBidi"/>
          <w:b/>
          <w:bCs/>
          <w:snapToGrid w:val="0"/>
          <w:lang w:val="en-US"/>
        </w:rPr>
        <w:t>4</w:t>
      </w:r>
      <w:r w:rsidR="00E23770" w:rsidRPr="004B1154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E23770" w:rsidRPr="004B1154">
        <w:rPr>
          <w:rFonts w:asciiTheme="majorBidi" w:hAnsiTheme="majorBidi" w:cstheme="majorBidi"/>
          <w:b/>
          <w:bCs/>
          <w:snapToGrid w:val="0"/>
          <w:cs/>
          <w:lang w:val="en-US"/>
        </w:rPr>
        <w:tab/>
        <w:t>การเปิดเผยข้อมูลเพิ่มเติมเกี่ยวกับกระแสเงินสด</w:t>
      </w:r>
    </w:p>
    <w:p w14:paraId="265A1994" w14:textId="43E3EEA2" w:rsidR="00E23770" w:rsidRPr="004B1154" w:rsidRDefault="009E3308" w:rsidP="00937052">
      <w:pPr>
        <w:tabs>
          <w:tab w:val="left" w:pos="1080"/>
        </w:tabs>
        <w:ind w:left="547" w:right="-86"/>
        <w:jc w:val="thaiDistribute"/>
        <w:rPr>
          <w:rFonts w:asciiTheme="majorBidi" w:hAnsiTheme="majorBidi" w:cstheme="majorBidi"/>
          <w:spacing w:val="-6"/>
          <w:lang w:val="en-US"/>
        </w:rPr>
      </w:pPr>
      <w:r w:rsidRPr="009E3308">
        <w:rPr>
          <w:rFonts w:asciiTheme="majorBidi" w:hAnsiTheme="majorBidi" w:cstheme="majorBidi"/>
          <w:spacing w:val="-6"/>
          <w:lang w:val="en-US"/>
        </w:rPr>
        <w:t>4</w:t>
      </w:r>
      <w:r w:rsidR="00E23770" w:rsidRPr="004B1154">
        <w:rPr>
          <w:rFonts w:asciiTheme="majorBidi" w:hAnsiTheme="majorBidi" w:cstheme="majorBidi"/>
          <w:spacing w:val="-6"/>
          <w:lang w:val="en-US"/>
        </w:rPr>
        <w:t>.</w:t>
      </w:r>
      <w:r w:rsidRPr="009E3308">
        <w:rPr>
          <w:rFonts w:asciiTheme="majorBidi" w:hAnsiTheme="majorBidi" w:cstheme="majorBidi"/>
          <w:spacing w:val="-6"/>
          <w:lang w:val="en-US"/>
        </w:rPr>
        <w:t>1</w:t>
      </w:r>
      <w:r w:rsidR="00E23770" w:rsidRPr="004B1154">
        <w:rPr>
          <w:rFonts w:asciiTheme="majorBidi" w:hAnsiTheme="majorBidi" w:cstheme="majorBidi"/>
          <w:spacing w:val="-6"/>
          <w:lang w:val="en-US"/>
        </w:rPr>
        <w:tab/>
      </w:r>
      <w:r w:rsidR="00E23770" w:rsidRPr="004B1154">
        <w:rPr>
          <w:rFonts w:asciiTheme="majorBidi" w:hAnsiTheme="majorBidi" w:cstheme="majorBidi"/>
          <w:cs/>
        </w:rPr>
        <w:t>รายการ</w:t>
      </w:r>
      <w:r w:rsidR="00E23770" w:rsidRPr="004B1154">
        <w:rPr>
          <w:rFonts w:asciiTheme="majorBidi" w:hAnsiTheme="majorBidi" w:cstheme="majorBidi"/>
          <w:spacing w:val="-6"/>
          <w:cs/>
        </w:rPr>
        <w:t>ที่ไม่เกี่ยวข้องกับเงินสด มีดังนี้</w:t>
      </w:r>
    </w:p>
    <w:p w14:paraId="6994176F" w14:textId="20971B68" w:rsidR="00E23770" w:rsidRPr="004B1154" w:rsidRDefault="009E3308" w:rsidP="00E23770">
      <w:pPr>
        <w:tabs>
          <w:tab w:val="left" w:pos="1710"/>
        </w:tabs>
        <w:ind w:left="1080" w:right="-86"/>
        <w:jc w:val="thaiDistribute"/>
        <w:rPr>
          <w:rFonts w:asciiTheme="majorBidi" w:hAnsiTheme="majorBidi" w:cstheme="majorBidi"/>
          <w:lang w:val="en-US"/>
        </w:rPr>
      </w:pPr>
      <w:r w:rsidRPr="009E3308">
        <w:rPr>
          <w:rFonts w:asciiTheme="majorBidi" w:hAnsiTheme="majorBidi" w:cstheme="majorBidi"/>
          <w:lang w:val="en-US"/>
        </w:rPr>
        <w:t>4</w:t>
      </w:r>
      <w:r w:rsidR="00E23770" w:rsidRPr="004B1154">
        <w:rPr>
          <w:rFonts w:asciiTheme="majorBidi" w:hAnsiTheme="majorBidi" w:cstheme="majorBidi"/>
          <w:lang w:val="en-US"/>
        </w:rPr>
        <w:t>.</w:t>
      </w:r>
      <w:r w:rsidRPr="009E3308">
        <w:rPr>
          <w:rFonts w:asciiTheme="majorBidi" w:hAnsiTheme="majorBidi" w:cstheme="majorBidi"/>
          <w:lang w:val="en-US"/>
        </w:rPr>
        <w:t>1</w:t>
      </w:r>
      <w:r w:rsidR="00E23770" w:rsidRPr="004B1154">
        <w:rPr>
          <w:rFonts w:asciiTheme="majorBidi" w:hAnsiTheme="majorBidi" w:cstheme="majorBidi"/>
          <w:lang w:val="en-US"/>
        </w:rPr>
        <w:t>.</w:t>
      </w:r>
      <w:r w:rsidRPr="009E3308">
        <w:rPr>
          <w:rFonts w:asciiTheme="majorBidi" w:hAnsiTheme="majorBidi" w:cstheme="majorBidi"/>
          <w:lang w:val="en-US"/>
        </w:rPr>
        <w:t>1</w:t>
      </w:r>
      <w:r w:rsidR="00E23770" w:rsidRPr="004B1154">
        <w:rPr>
          <w:rFonts w:asciiTheme="majorBidi" w:hAnsiTheme="majorBidi" w:cstheme="majorBidi"/>
          <w:lang w:val="en-US"/>
        </w:rPr>
        <w:tab/>
      </w:r>
      <w:r w:rsidR="00E23770" w:rsidRPr="004B1154">
        <w:rPr>
          <w:rFonts w:asciiTheme="majorBidi" w:hAnsiTheme="majorBidi" w:cstheme="majorBidi"/>
          <w:cs/>
        </w:rPr>
        <w:t xml:space="preserve">เจ้าหนี้ค่าซื้อสินทรัพย์ถาวร </w:t>
      </w:r>
    </w:p>
    <w:p w14:paraId="7153E0E7" w14:textId="77777777" w:rsidR="00E23770" w:rsidRPr="004B1154" w:rsidRDefault="00E23770" w:rsidP="00237256">
      <w:pPr>
        <w:ind w:left="1181" w:right="-97" w:hanging="634"/>
        <w:jc w:val="right"/>
        <w:rPr>
          <w:rFonts w:asciiTheme="majorBidi" w:hAnsiTheme="majorBidi" w:cstheme="majorBidi"/>
          <w:b/>
          <w:bCs/>
          <w:snapToGrid w:val="0"/>
          <w:sz w:val="24"/>
          <w:szCs w:val="24"/>
          <w:cs/>
        </w:rPr>
      </w:pPr>
      <w:r w:rsidRPr="004B1154">
        <w:rPr>
          <w:rFonts w:asciiTheme="majorBidi" w:hAnsiTheme="majorBidi" w:cstheme="majorBidi"/>
          <w:b/>
          <w:bCs/>
          <w:snapToGrid w:val="0"/>
          <w:sz w:val="24"/>
          <w:szCs w:val="24"/>
          <w:cs/>
        </w:rPr>
        <w:t>(หน่วย : บาท)</w:t>
      </w:r>
    </w:p>
    <w:tbl>
      <w:tblPr>
        <w:tblW w:w="834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6"/>
        <w:gridCol w:w="968"/>
        <w:gridCol w:w="93"/>
        <w:gridCol w:w="967"/>
        <w:gridCol w:w="93"/>
        <w:gridCol w:w="967"/>
        <w:gridCol w:w="93"/>
        <w:gridCol w:w="967"/>
      </w:tblGrid>
      <w:tr w:rsidR="00522938" w:rsidRPr="004B1154" w14:paraId="0676F8BB" w14:textId="77777777" w:rsidTr="007B496D">
        <w:trPr>
          <w:trHeight w:val="20"/>
        </w:trPr>
        <w:tc>
          <w:tcPr>
            <w:tcW w:w="4196" w:type="dxa"/>
          </w:tcPr>
          <w:p w14:paraId="39E7E71E" w14:textId="77777777" w:rsidR="003F588E" w:rsidRPr="004B1154" w:rsidRDefault="003F588E" w:rsidP="00CD076C">
            <w:pPr>
              <w:tabs>
                <w:tab w:val="left" w:pos="1440"/>
              </w:tabs>
              <w:ind w:left="90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028" w:type="dxa"/>
            <w:gridSpan w:val="3"/>
          </w:tcPr>
          <w:p w14:paraId="109A44A4" w14:textId="77777777" w:rsidR="003F588E" w:rsidRPr="004B1154" w:rsidRDefault="003F588E" w:rsidP="00CD076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3" w:type="dxa"/>
          </w:tcPr>
          <w:p w14:paraId="0947F9C9" w14:textId="77777777" w:rsidR="003F588E" w:rsidRPr="004B1154" w:rsidRDefault="003F588E" w:rsidP="00CD07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7" w:type="dxa"/>
            <w:gridSpan w:val="3"/>
          </w:tcPr>
          <w:p w14:paraId="29463BF5" w14:textId="77777777" w:rsidR="003F588E" w:rsidRPr="004B1154" w:rsidRDefault="003F588E" w:rsidP="00CD076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22938" w:rsidRPr="004B1154" w14:paraId="703EE2E2" w14:textId="77777777" w:rsidTr="003F588E">
        <w:trPr>
          <w:trHeight w:val="20"/>
        </w:trPr>
        <w:tc>
          <w:tcPr>
            <w:tcW w:w="4196" w:type="dxa"/>
          </w:tcPr>
          <w:p w14:paraId="1D30BF6E" w14:textId="77777777" w:rsidR="00AF3EE7" w:rsidRPr="004B1154" w:rsidRDefault="00AF3EE7" w:rsidP="00AF3EE7">
            <w:pPr>
              <w:tabs>
                <w:tab w:val="left" w:pos="1440"/>
              </w:tabs>
              <w:ind w:left="90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</w:tcPr>
          <w:p w14:paraId="722C99DA" w14:textId="16E52A93" w:rsidR="00AF3EE7" w:rsidRPr="004B1154" w:rsidRDefault="009E3308" w:rsidP="00AF3EE7">
            <w:pPr>
              <w:ind w:left="-468" w:firstLine="46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3" w:type="dxa"/>
          </w:tcPr>
          <w:p w14:paraId="3417378F" w14:textId="77777777" w:rsidR="00AF3EE7" w:rsidRPr="004B1154" w:rsidRDefault="00AF3EE7" w:rsidP="00AF3EE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14:paraId="79BB2A0F" w14:textId="59C7D335" w:rsidR="00AF3EE7" w:rsidRPr="004B1154" w:rsidRDefault="009E3308" w:rsidP="00AF3EE7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3" w:type="dxa"/>
          </w:tcPr>
          <w:p w14:paraId="1C497BBC" w14:textId="77777777" w:rsidR="00AF3EE7" w:rsidRPr="004B1154" w:rsidRDefault="00AF3EE7" w:rsidP="00AF3EE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14:paraId="4A1C9F8E" w14:textId="2191104C" w:rsidR="00AF3EE7" w:rsidRPr="004B1154" w:rsidRDefault="009E3308" w:rsidP="00AF3EE7">
            <w:pPr>
              <w:ind w:left="-468" w:firstLine="46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3" w:type="dxa"/>
          </w:tcPr>
          <w:p w14:paraId="4721F6A2" w14:textId="77777777" w:rsidR="00AF3EE7" w:rsidRPr="004B1154" w:rsidRDefault="00AF3EE7" w:rsidP="00AF3EE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14:paraId="7CFF7BD7" w14:textId="7A298BDA" w:rsidR="00AF3EE7" w:rsidRPr="004B1154" w:rsidRDefault="009E3308" w:rsidP="00AF3EE7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2567</w:t>
            </w:r>
          </w:p>
        </w:tc>
      </w:tr>
      <w:tr w:rsidR="00522938" w:rsidRPr="004B1154" w14:paraId="6038BB1F" w14:textId="77777777" w:rsidTr="003627F8">
        <w:trPr>
          <w:trHeight w:val="20"/>
        </w:trPr>
        <w:tc>
          <w:tcPr>
            <w:tcW w:w="4196" w:type="dxa"/>
          </w:tcPr>
          <w:p w14:paraId="3792FB01" w14:textId="58FBB14C" w:rsidR="008B055E" w:rsidRPr="004B1154" w:rsidRDefault="008B055E" w:rsidP="008B055E">
            <w:pPr>
              <w:tabs>
                <w:tab w:val="left" w:pos="1440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1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เจ้าหนี้ค่าซื้อสินทรัพย์ถาวรยกมา ณ วันที่ </w:t>
            </w:r>
            <w:r w:rsidR="009E3308" w:rsidRPr="009E33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B1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4156E" w14:textId="2EA8DEF1" w:rsidR="008B055E" w:rsidRPr="004B1154" w:rsidRDefault="009E3308" w:rsidP="00512615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172</w:t>
            </w:r>
            <w:r w:rsidR="00F34422"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623</w:t>
            </w:r>
            <w:r w:rsidR="00F34422"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703</w:t>
            </w:r>
          </w:p>
        </w:tc>
        <w:tc>
          <w:tcPr>
            <w:tcW w:w="93" w:type="dxa"/>
          </w:tcPr>
          <w:p w14:paraId="43A6DC0D" w14:textId="77777777" w:rsidR="008B055E" w:rsidRPr="004B1154" w:rsidRDefault="008B055E" w:rsidP="008B055E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7354B650" w14:textId="55E71464" w:rsidR="008B055E" w:rsidRPr="004B1154" w:rsidRDefault="009E3308" w:rsidP="008B055E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34</w:t>
            </w:r>
            <w:r w:rsidR="008B055E" w:rsidRPr="004B1154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163</w:t>
            </w:r>
            <w:r w:rsidR="008B055E" w:rsidRPr="004B1154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791</w:t>
            </w:r>
          </w:p>
        </w:tc>
        <w:tc>
          <w:tcPr>
            <w:tcW w:w="93" w:type="dxa"/>
          </w:tcPr>
          <w:p w14:paraId="13E301DE" w14:textId="77777777" w:rsidR="008B055E" w:rsidRPr="004B1154" w:rsidRDefault="008B055E" w:rsidP="008B055E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B5D38" w14:textId="6ADBBE0F" w:rsidR="008B055E" w:rsidRPr="004B1154" w:rsidRDefault="009E3308" w:rsidP="00C07A9E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172</w:t>
            </w:r>
            <w:r w:rsidR="00F34422"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608</w:t>
            </w:r>
            <w:r w:rsidR="00F34422"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455</w:t>
            </w:r>
          </w:p>
        </w:tc>
        <w:tc>
          <w:tcPr>
            <w:tcW w:w="93" w:type="dxa"/>
          </w:tcPr>
          <w:p w14:paraId="42C3F054" w14:textId="77777777" w:rsidR="008B055E" w:rsidRPr="004B1154" w:rsidRDefault="008B055E" w:rsidP="008B055E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vAlign w:val="bottom"/>
          </w:tcPr>
          <w:p w14:paraId="71E7AF30" w14:textId="21486B91" w:rsidR="008B055E" w:rsidRPr="004B1154" w:rsidRDefault="009E3308" w:rsidP="008B055E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34</w:t>
            </w:r>
            <w:r w:rsidR="008B055E" w:rsidRPr="004B1154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054</w:t>
            </w:r>
            <w:r w:rsidR="008B055E" w:rsidRPr="004B1154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919</w:t>
            </w:r>
          </w:p>
        </w:tc>
      </w:tr>
      <w:tr w:rsidR="00522938" w:rsidRPr="004B1154" w14:paraId="7D81B350" w14:textId="77777777" w:rsidTr="003627F8">
        <w:trPr>
          <w:trHeight w:val="20"/>
        </w:trPr>
        <w:tc>
          <w:tcPr>
            <w:tcW w:w="4196" w:type="dxa"/>
          </w:tcPr>
          <w:p w14:paraId="7B6F89AC" w14:textId="77777777" w:rsidR="008B055E" w:rsidRPr="004B1154" w:rsidRDefault="008B055E" w:rsidP="008B055E">
            <w:pPr>
              <w:tabs>
                <w:tab w:val="left" w:pos="450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115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4B1154">
              <w:rPr>
                <w:rFonts w:asciiTheme="majorBidi" w:hAnsiTheme="majorBidi" w:cstheme="majorBidi"/>
                <w:sz w:val="24"/>
                <w:szCs w:val="24"/>
                <w:cs/>
              </w:rPr>
              <w:t>  ค่าซื้อสินทรัพย์ถาวร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17D88" w14:textId="041C3C4E" w:rsidR="008B055E" w:rsidRPr="004B1154" w:rsidRDefault="009E3308" w:rsidP="00512615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367</w:t>
            </w:r>
            <w:r w:rsidR="00F34422" w:rsidRPr="0051261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932</w:t>
            </w:r>
            <w:r w:rsidR="00F34422" w:rsidRPr="0051261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3" w:type="dxa"/>
            <w:vAlign w:val="bottom"/>
          </w:tcPr>
          <w:p w14:paraId="31396934" w14:textId="77777777" w:rsidR="008B055E" w:rsidRPr="004B1154" w:rsidRDefault="008B055E" w:rsidP="008B055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0285BC79" w14:textId="7FAEE83A" w:rsidR="008B055E" w:rsidRPr="004B1154" w:rsidRDefault="009E3308" w:rsidP="008B055E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724</w:t>
            </w:r>
            <w:r w:rsidR="008B055E" w:rsidRPr="004B1154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505</w:t>
            </w:r>
            <w:r w:rsidR="008B055E" w:rsidRPr="004B1154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199</w:t>
            </w:r>
          </w:p>
        </w:tc>
        <w:tc>
          <w:tcPr>
            <w:tcW w:w="93" w:type="dxa"/>
          </w:tcPr>
          <w:p w14:paraId="5F9C1EFF" w14:textId="77777777" w:rsidR="008B055E" w:rsidRPr="004B1154" w:rsidRDefault="008B055E" w:rsidP="008B055E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E0535" w14:textId="2253D5C4" w:rsidR="008B055E" w:rsidRPr="004B1154" w:rsidRDefault="009E3308" w:rsidP="00C07A9E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361</w:t>
            </w:r>
            <w:r w:rsidR="00F34422"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097</w:t>
            </w:r>
            <w:r w:rsidR="00F34422"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027</w:t>
            </w:r>
          </w:p>
        </w:tc>
        <w:tc>
          <w:tcPr>
            <w:tcW w:w="93" w:type="dxa"/>
          </w:tcPr>
          <w:p w14:paraId="48FA658B" w14:textId="77777777" w:rsidR="008B055E" w:rsidRPr="004B1154" w:rsidRDefault="008B055E" w:rsidP="008B055E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vAlign w:val="bottom"/>
          </w:tcPr>
          <w:p w14:paraId="4916748A" w14:textId="12209FBC" w:rsidR="008B055E" w:rsidRPr="004B1154" w:rsidRDefault="009E3308" w:rsidP="008B055E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717</w:t>
            </w:r>
            <w:r w:rsidR="008B055E" w:rsidRPr="004B1154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851</w:t>
            </w:r>
            <w:r w:rsidR="008B055E" w:rsidRPr="004B1154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063</w:t>
            </w:r>
          </w:p>
        </w:tc>
      </w:tr>
      <w:tr w:rsidR="00522938" w:rsidRPr="004B1154" w14:paraId="035781CF" w14:textId="77777777" w:rsidTr="00420F9A">
        <w:trPr>
          <w:trHeight w:val="20"/>
        </w:trPr>
        <w:tc>
          <w:tcPr>
            <w:tcW w:w="4196" w:type="dxa"/>
            <w:vAlign w:val="center"/>
          </w:tcPr>
          <w:p w14:paraId="0CD2C241" w14:textId="4CD31565" w:rsidR="008B055E" w:rsidRPr="004B1154" w:rsidRDefault="008B055E" w:rsidP="008B055E">
            <w:pPr>
              <w:tabs>
                <w:tab w:val="left" w:pos="450"/>
              </w:tabs>
              <w:ind w:left="9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B115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B1154">
              <w:rPr>
                <w:rFonts w:asciiTheme="majorBidi" w:hAnsiTheme="majorBidi" w:cstheme="majorBidi"/>
                <w:sz w:val="24"/>
                <w:szCs w:val="24"/>
              </w:rPr>
              <w:t xml:space="preserve">    </w:t>
            </w:r>
            <w:r w:rsidRPr="004B1154">
              <w:rPr>
                <w:rFonts w:asciiTheme="majorBidi" w:hAnsiTheme="majorBidi" w:cstheme="majorBidi"/>
                <w:sz w:val="24"/>
                <w:szCs w:val="24"/>
                <w:cs/>
              </w:rPr>
              <w:t>ค่าซื้อสินทรัพย์ตามสัญญาเช่าเงิน</w:t>
            </w:r>
            <w:r w:rsidRPr="004B1154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ทุน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vAlign w:val="center"/>
          </w:tcPr>
          <w:p w14:paraId="0C72F821" w14:textId="7DC3E496" w:rsidR="008B055E" w:rsidRPr="00512615" w:rsidRDefault="00F34422" w:rsidP="00512615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512615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10</w:t>
            </w:r>
            <w:r w:rsidRPr="0051261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616</w:t>
            </w:r>
            <w:r w:rsidRPr="0051261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851</w:t>
            </w:r>
            <w:r w:rsidRPr="00512615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3" w:type="dxa"/>
            <w:vAlign w:val="center"/>
          </w:tcPr>
          <w:p w14:paraId="31A5CC87" w14:textId="77777777" w:rsidR="008B055E" w:rsidRPr="004B1154" w:rsidRDefault="008B055E" w:rsidP="008B055E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</w:tcPr>
          <w:p w14:paraId="40A415E8" w14:textId="708C5913" w:rsidR="008B055E" w:rsidRPr="004B1154" w:rsidRDefault="00F34422" w:rsidP="00F34422">
            <w:pPr>
              <w:tabs>
                <w:tab w:val="decimal" w:pos="504"/>
              </w:tabs>
              <w:ind w:right="-891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4B1154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" w:type="dxa"/>
          </w:tcPr>
          <w:p w14:paraId="71E94E54" w14:textId="77777777" w:rsidR="008B055E" w:rsidRPr="004B1154" w:rsidRDefault="008B055E" w:rsidP="008B055E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vAlign w:val="center"/>
          </w:tcPr>
          <w:p w14:paraId="1E6EDFAF" w14:textId="366B2746" w:rsidR="008B055E" w:rsidRPr="004B1154" w:rsidRDefault="00F34422" w:rsidP="00C07A9E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4B115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  <w:t>(</w:t>
            </w:r>
            <w:r w:rsidR="009E3308"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</w:t>
            </w:r>
            <w:r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320</w:t>
            </w:r>
            <w:r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9E3308"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658</w:t>
            </w:r>
            <w:r w:rsidRPr="004B115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3" w:type="dxa"/>
          </w:tcPr>
          <w:p w14:paraId="1E87F718" w14:textId="77777777" w:rsidR="008B055E" w:rsidRPr="004B1154" w:rsidRDefault="008B055E" w:rsidP="008B055E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</w:tcPr>
          <w:p w14:paraId="611F283C" w14:textId="529B86F6" w:rsidR="008B055E" w:rsidRPr="004B1154" w:rsidRDefault="00F34422" w:rsidP="00F34422">
            <w:pPr>
              <w:tabs>
                <w:tab w:val="decimal" w:pos="541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4B1154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val="en-US"/>
              </w:rPr>
              <w:t>-</w:t>
            </w:r>
          </w:p>
        </w:tc>
      </w:tr>
      <w:tr w:rsidR="00522938" w:rsidRPr="004B1154" w14:paraId="419D6EE9" w14:textId="77777777" w:rsidTr="00420F9A">
        <w:trPr>
          <w:trHeight w:val="20"/>
        </w:trPr>
        <w:tc>
          <w:tcPr>
            <w:tcW w:w="4196" w:type="dxa"/>
            <w:vAlign w:val="center"/>
          </w:tcPr>
          <w:p w14:paraId="73C8F474" w14:textId="77777777" w:rsidR="008B055E" w:rsidRPr="004B1154" w:rsidRDefault="008B055E" w:rsidP="008B055E">
            <w:pPr>
              <w:tabs>
                <w:tab w:val="left" w:pos="450"/>
              </w:tabs>
              <w:ind w:left="9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B115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B1154">
              <w:rPr>
                <w:rFonts w:asciiTheme="majorBidi" w:hAnsiTheme="majorBidi" w:cstheme="majorBidi"/>
                <w:sz w:val="24"/>
                <w:szCs w:val="24"/>
                <w:cs/>
              </w:rPr>
              <w:t>    ค่าซื้อสินทรัพย์ถาวรส่วนที่จ่ายเป็นเงินสด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56F1A9" w14:textId="7FAC7826" w:rsidR="008B055E" w:rsidRPr="004B1154" w:rsidRDefault="00F34422" w:rsidP="00512615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4B115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481</w:t>
            </w:r>
            <w:r w:rsidRPr="00386A7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245</w:t>
            </w:r>
            <w:r w:rsidRPr="00386A7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985</w:t>
            </w:r>
            <w:r w:rsidRPr="00386A78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3" w:type="dxa"/>
            <w:vAlign w:val="center"/>
          </w:tcPr>
          <w:p w14:paraId="4581D369" w14:textId="77777777" w:rsidR="008B055E" w:rsidRPr="004B1154" w:rsidRDefault="008B055E" w:rsidP="008B055E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20983618" w14:textId="00BD20D9" w:rsidR="008B055E" w:rsidRPr="004B1154" w:rsidRDefault="008B055E" w:rsidP="008B055E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635</w:t>
            </w:r>
            <w:r w:rsidRPr="004B1154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123</w:t>
            </w:r>
            <w:r w:rsidRPr="004B1154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071</w:t>
            </w:r>
            <w:r w:rsidRPr="004B1154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</w:tcPr>
          <w:p w14:paraId="0A5FED1F" w14:textId="77777777" w:rsidR="008B055E" w:rsidRPr="004B1154" w:rsidRDefault="008B055E" w:rsidP="008B055E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186CCB" w14:textId="1A4F2839" w:rsidR="008B055E" w:rsidRPr="004B1154" w:rsidRDefault="00F34422" w:rsidP="00C07A9E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4B115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  <w:t>(</w:t>
            </w:r>
            <w:r w:rsidR="009E3308"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477</w:t>
            </w:r>
            <w:r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715</w:t>
            </w:r>
            <w:r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9E3308"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525</w:t>
            </w:r>
            <w:r w:rsidRPr="004B115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3" w:type="dxa"/>
          </w:tcPr>
          <w:p w14:paraId="4D1279DE" w14:textId="77777777" w:rsidR="008B055E" w:rsidRPr="004B1154" w:rsidRDefault="008B055E" w:rsidP="008B055E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58DA167C" w14:textId="7B8E2BC6" w:rsidR="008B055E" w:rsidRPr="004B1154" w:rsidRDefault="008B055E" w:rsidP="008B055E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630</w:t>
            </w:r>
            <w:r w:rsidRPr="004B1154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663</w:t>
            </w:r>
            <w:r w:rsidRPr="004B1154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620</w:t>
            </w:r>
            <w:r w:rsidRPr="004B1154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)</w:t>
            </w:r>
          </w:p>
        </w:tc>
      </w:tr>
      <w:tr w:rsidR="00522938" w:rsidRPr="004B1154" w14:paraId="5DFD9F64" w14:textId="77777777" w:rsidTr="00420F9A">
        <w:trPr>
          <w:trHeight w:val="20"/>
        </w:trPr>
        <w:tc>
          <w:tcPr>
            <w:tcW w:w="4196" w:type="dxa"/>
          </w:tcPr>
          <w:p w14:paraId="4FB4AEA5" w14:textId="2C27DFB8" w:rsidR="008B055E" w:rsidRPr="004B1154" w:rsidRDefault="008B055E" w:rsidP="008B055E">
            <w:pPr>
              <w:tabs>
                <w:tab w:val="left" w:pos="1440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เจ้าหนี้ค่าซื้อสินทรัพย์ถาวรยกไป ณ วันที่ </w:t>
            </w:r>
            <w:r w:rsidR="009E3308" w:rsidRPr="009E33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4B1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B1154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19CCD27" w14:textId="5262BF2E" w:rsidR="008B055E" w:rsidRPr="004B1154" w:rsidRDefault="009E3308" w:rsidP="00512615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48</w:t>
            </w:r>
            <w:r w:rsidR="00F34422"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4"/>
                <w:szCs w:val="24"/>
                <w:lang w:val="en-US"/>
              </w:rPr>
              <w:t>692</w:t>
            </w:r>
            <w:r w:rsidR="00F34422"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867</w:t>
            </w:r>
          </w:p>
        </w:tc>
        <w:tc>
          <w:tcPr>
            <w:tcW w:w="93" w:type="dxa"/>
          </w:tcPr>
          <w:p w14:paraId="57772982" w14:textId="77777777" w:rsidR="008B055E" w:rsidRPr="004B1154" w:rsidRDefault="008B055E" w:rsidP="008B055E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803FFD" w14:textId="73B76570" w:rsidR="008B055E" w:rsidRPr="004B1154" w:rsidRDefault="009E3308" w:rsidP="008B055E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9E3308">
              <w:rPr>
                <w:rFonts w:asciiTheme="majorBidi" w:hAnsiTheme="majorBidi" w:cs="Angsana New"/>
                <w:snapToGrid w:val="0"/>
                <w:sz w:val="24"/>
                <w:szCs w:val="24"/>
                <w:lang w:val="en-US"/>
              </w:rPr>
              <w:t>123</w:t>
            </w:r>
            <w:r w:rsidR="00F34422" w:rsidRPr="004B1154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4"/>
                <w:szCs w:val="24"/>
                <w:lang w:val="en-US"/>
              </w:rPr>
              <w:t>545</w:t>
            </w:r>
            <w:r w:rsidR="00F34422" w:rsidRPr="004B1154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4"/>
                <w:szCs w:val="24"/>
                <w:lang w:val="en-US"/>
              </w:rPr>
              <w:t>919</w:t>
            </w:r>
          </w:p>
        </w:tc>
        <w:tc>
          <w:tcPr>
            <w:tcW w:w="93" w:type="dxa"/>
          </w:tcPr>
          <w:p w14:paraId="002385A3" w14:textId="77777777" w:rsidR="008B055E" w:rsidRPr="004B1154" w:rsidRDefault="008B055E" w:rsidP="008B055E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DCA5E95" w14:textId="498C94A6" w:rsidR="008B055E" w:rsidRPr="004B1154" w:rsidRDefault="009E3308" w:rsidP="00C07A9E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48</w:t>
            </w:r>
            <w:r w:rsidR="00F34422"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4"/>
                <w:szCs w:val="24"/>
                <w:lang w:val="en-US"/>
              </w:rPr>
              <w:t>669</w:t>
            </w:r>
            <w:r w:rsidR="00F34422"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299</w:t>
            </w:r>
          </w:p>
        </w:tc>
        <w:tc>
          <w:tcPr>
            <w:tcW w:w="93" w:type="dxa"/>
          </w:tcPr>
          <w:p w14:paraId="079B65F5" w14:textId="77777777" w:rsidR="008B055E" w:rsidRPr="004B1154" w:rsidRDefault="008B055E" w:rsidP="008B055E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31230" w14:textId="0383B43B" w:rsidR="008B055E" w:rsidRPr="004B1154" w:rsidRDefault="009E3308" w:rsidP="008B055E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9E3308">
              <w:rPr>
                <w:rFonts w:asciiTheme="majorBidi" w:hAnsiTheme="majorBidi" w:cs="Angsana New"/>
                <w:snapToGrid w:val="0"/>
                <w:sz w:val="24"/>
                <w:szCs w:val="24"/>
                <w:lang w:val="en-US"/>
              </w:rPr>
              <w:t>121</w:t>
            </w:r>
            <w:r w:rsidR="00F34422" w:rsidRPr="004B1154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4"/>
                <w:szCs w:val="24"/>
                <w:lang w:val="en-US"/>
              </w:rPr>
              <w:t>242</w:t>
            </w:r>
            <w:r w:rsidR="00F34422" w:rsidRPr="004B1154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4"/>
                <w:szCs w:val="24"/>
                <w:lang w:val="en-US"/>
              </w:rPr>
              <w:t>362</w:t>
            </w:r>
          </w:p>
        </w:tc>
      </w:tr>
    </w:tbl>
    <w:p w14:paraId="65D8A527" w14:textId="401D9C25" w:rsidR="00E23770" w:rsidRPr="004B1154" w:rsidRDefault="009E3308" w:rsidP="00561202">
      <w:pPr>
        <w:tabs>
          <w:tab w:val="left" w:pos="1710"/>
        </w:tabs>
        <w:spacing w:before="120"/>
        <w:ind w:left="1080" w:right="-86"/>
        <w:jc w:val="thaiDistribute"/>
        <w:rPr>
          <w:rFonts w:asciiTheme="majorBidi" w:hAnsiTheme="majorBidi" w:cstheme="majorBidi"/>
          <w:lang w:val="en-US"/>
        </w:rPr>
      </w:pPr>
      <w:r w:rsidRPr="009E3308">
        <w:rPr>
          <w:rFonts w:asciiTheme="majorBidi" w:hAnsiTheme="majorBidi" w:cstheme="majorBidi"/>
          <w:lang w:val="en-US"/>
        </w:rPr>
        <w:t>4</w:t>
      </w:r>
      <w:r w:rsidR="00E23770" w:rsidRPr="004B1154">
        <w:rPr>
          <w:rFonts w:asciiTheme="majorBidi" w:hAnsiTheme="majorBidi" w:cstheme="majorBidi"/>
          <w:cs/>
          <w:lang w:val="en-US"/>
        </w:rPr>
        <w:t>.</w:t>
      </w:r>
      <w:r w:rsidRPr="009E3308">
        <w:rPr>
          <w:rFonts w:asciiTheme="majorBidi" w:hAnsiTheme="majorBidi" w:cstheme="majorBidi"/>
          <w:lang w:val="en-US"/>
        </w:rPr>
        <w:t>1</w:t>
      </w:r>
      <w:r w:rsidR="00E23770" w:rsidRPr="004B1154">
        <w:rPr>
          <w:rFonts w:asciiTheme="majorBidi" w:hAnsiTheme="majorBidi" w:cstheme="majorBidi"/>
          <w:lang w:val="en-US"/>
        </w:rPr>
        <w:t>.</w:t>
      </w:r>
      <w:r w:rsidRPr="009E3308">
        <w:rPr>
          <w:rFonts w:asciiTheme="majorBidi" w:hAnsiTheme="majorBidi" w:cstheme="majorBidi"/>
          <w:lang w:val="en-US"/>
        </w:rPr>
        <w:t>2</w:t>
      </w:r>
      <w:r w:rsidR="00E23770" w:rsidRPr="004B1154">
        <w:rPr>
          <w:rFonts w:asciiTheme="majorBidi" w:hAnsiTheme="majorBidi" w:cstheme="majorBidi"/>
          <w:cs/>
          <w:lang w:val="en-US"/>
        </w:rPr>
        <w:tab/>
        <w:t>เงินให้กู้ยืมระยะสั้นแก่บริษัทที่เกี่ยวข้องกัน</w:t>
      </w:r>
      <w:r w:rsidR="00553E8A" w:rsidRPr="004B1154">
        <w:rPr>
          <w:rFonts w:asciiTheme="majorBidi" w:hAnsiTheme="majorBidi" w:cstheme="majorBidi"/>
          <w:lang w:val="en-US"/>
        </w:rPr>
        <w:t xml:space="preserve"> (</w:t>
      </w:r>
      <w:r w:rsidR="00553E8A" w:rsidRPr="004B1154">
        <w:rPr>
          <w:rFonts w:asciiTheme="majorBidi" w:hAnsiTheme="majorBidi" w:cstheme="majorBidi" w:hint="cs"/>
          <w:cs/>
          <w:lang w:val="en-US"/>
        </w:rPr>
        <w:t xml:space="preserve">ดูหมายเหตุข้อ </w:t>
      </w:r>
      <w:r w:rsidRPr="009E3308">
        <w:rPr>
          <w:rFonts w:asciiTheme="majorBidi" w:hAnsiTheme="majorBidi" w:cstheme="majorBidi"/>
          <w:lang w:val="en-US"/>
        </w:rPr>
        <w:t>21</w:t>
      </w:r>
      <w:r w:rsidR="00553E8A" w:rsidRPr="004B1154">
        <w:rPr>
          <w:rFonts w:asciiTheme="majorBidi" w:hAnsiTheme="majorBidi" w:cstheme="majorBidi"/>
          <w:lang w:val="en-US"/>
        </w:rPr>
        <w:t>.</w:t>
      </w:r>
      <w:r w:rsidRPr="009E3308">
        <w:rPr>
          <w:rFonts w:asciiTheme="majorBidi" w:hAnsiTheme="majorBidi" w:cstheme="majorBidi"/>
          <w:lang w:val="en-US"/>
        </w:rPr>
        <w:t>2</w:t>
      </w:r>
      <w:r w:rsidR="00553E8A" w:rsidRPr="004B1154">
        <w:rPr>
          <w:rFonts w:asciiTheme="majorBidi" w:hAnsiTheme="majorBidi" w:cstheme="majorBidi"/>
          <w:lang w:val="en-US"/>
        </w:rPr>
        <w:t>)</w:t>
      </w:r>
    </w:p>
    <w:p w14:paraId="4344C39A" w14:textId="77777777" w:rsidR="00E23770" w:rsidRPr="004B1154" w:rsidRDefault="00E23770" w:rsidP="00A07653">
      <w:pPr>
        <w:tabs>
          <w:tab w:val="left" w:pos="360"/>
        </w:tabs>
        <w:ind w:left="360" w:right="-61" w:hanging="360"/>
        <w:jc w:val="righ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4B1154">
        <w:rPr>
          <w:rFonts w:asciiTheme="majorBidi" w:hAnsiTheme="majorBidi" w:cstheme="majorBidi"/>
          <w:b/>
          <w:bCs/>
          <w:sz w:val="24"/>
          <w:szCs w:val="24"/>
          <w:lang w:val="en-US"/>
        </w:rPr>
        <w:t>(</w:t>
      </w:r>
      <w:proofErr w:type="gramStart"/>
      <w:r w:rsidRPr="004B1154">
        <w:rPr>
          <w:rFonts w:asciiTheme="majorBidi" w:hAnsiTheme="majorBidi" w:cstheme="majorBidi"/>
          <w:b/>
          <w:bCs/>
          <w:sz w:val="24"/>
          <w:szCs w:val="24"/>
          <w:cs/>
        </w:rPr>
        <w:t>หน่วย :</w:t>
      </w:r>
      <w:proofErr w:type="gramEnd"/>
      <w:r w:rsidRPr="004B1154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บาท</w:t>
      </w:r>
      <w:r w:rsidRPr="004B1154">
        <w:rPr>
          <w:rFonts w:asciiTheme="majorBidi" w:hAnsiTheme="majorBidi" w:cstheme="majorBidi"/>
          <w:b/>
          <w:bCs/>
          <w:sz w:val="24"/>
          <w:szCs w:val="24"/>
          <w:lang w:val="en-US"/>
        </w:rPr>
        <w:t>)</w:t>
      </w:r>
    </w:p>
    <w:tbl>
      <w:tblPr>
        <w:tblW w:w="8244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4"/>
        <w:gridCol w:w="1215"/>
        <w:gridCol w:w="90"/>
        <w:gridCol w:w="1215"/>
      </w:tblGrid>
      <w:tr w:rsidR="00522938" w:rsidRPr="004B1154" w14:paraId="533042D7" w14:textId="77777777" w:rsidTr="00A07653">
        <w:trPr>
          <w:trHeight w:val="144"/>
        </w:trPr>
        <w:tc>
          <w:tcPr>
            <w:tcW w:w="5724" w:type="dxa"/>
          </w:tcPr>
          <w:p w14:paraId="4010BD24" w14:textId="77777777" w:rsidR="00E23770" w:rsidRPr="004B1154" w:rsidRDefault="00E23770" w:rsidP="00CD076C">
            <w:pPr>
              <w:ind w:left="1088" w:right="-2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5D34F1E2" w14:textId="77777777" w:rsidR="00E23770" w:rsidRPr="004B1154" w:rsidRDefault="00E23770" w:rsidP="00CD07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</w:t>
            </w:r>
            <w:r w:rsidRPr="004B1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522938" w:rsidRPr="004B1154" w14:paraId="6391DCA0" w14:textId="77777777" w:rsidTr="00A07653">
        <w:trPr>
          <w:trHeight w:val="144"/>
        </w:trPr>
        <w:tc>
          <w:tcPr>
            <w:tcW w:w="5724" w:type="dxa"/>
          </w:tcPr>
          <w:p w14:paraId="7D8126D7" w14:textId="77777777" w:rsidR="007F451D" w:rsidRPr="004B1154" w:rsidRDefault="007F451D" w:rsidP="00CD076C">
            <w:pPr>
              <w:ind w:left="1088" w:right="-2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5EBC0628" w14:textId="7BD497C7" w:rsidR="007F451D" w:rsidRPr="004B1154" w:rsidRDefault="009E3308" w:rsidP="00CD07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6E4516B4" w14:textId="77777777" w:rsidR="007F451D" w:rsidRPr="004B1154" w:rsidRDefault="007F451D" w:rsidP="00CD07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6B84DFFD" w14:textId="450E3A43" w:rsidR="007F451D" w:rsidRPr="004B1154" w:rsidRDefault="009E3308" w:rsidP="00CD07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2567</w:t>
            </w:r>
          </w:p>
        </w:tc>
      </w:tr>
      <w:tr w:rsidR="00522938" w:rsidRPr="004B1154" w14:paraId="679AD074" w14:textId="77777777" w:rsidTr="00A07653">
        <w:trPr>
          <w:trHeight w:val="144"/>
        </w:trPr>
        <w:tc>
          <w:tcPr>
            <w:tcW w:w="5724" w:type="dxa"/>
          </w:tcPr>
          <w:p w14:paraId="6DC9DFBB" w14:textId="0BFE29B1" w:rsidR="008B055E" w:rsidRPr="004B1154" w:rsidRDefault="008B055E" w:rsidP="008B055E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เงินให้กู้ยืมระยะสั้นแก่บริษัทที่เกี่ยวข้องกันยกมา ณ วันที่ </w:t>
            </w:r>
            <w:r w:rsidR="009E3308" w:rsidRPr="009E33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B1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15" w:type="dxa"/>
          </w:tcPr>
          <w:p w14:paraId="74990191" w14:textId="039D35ED" w:rsidR="008B055E" w:rsidRPr="004B1154" w:rsidRDefault="00F34422" w:rsidP="008B055E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4B1154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val="en-US"/>
              </w:rPr>
              <w:t xml:space="preserve"> </w:t>
            </w:r>
            <w:r w:rsidR="009E3308"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9E3308"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511</w:t>
            </w:r>
            <w:r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9E3308"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028</w:t>
            </w:r>
            <w:r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9E3308"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539</w:t>
            </w:r>
          </w:p>
        </w:tc>
        <w:tc>
          <w:tcPr>
            <w:tcW w:w="90" w:type="dxa"/>
          </w:tcPr>
          <w:p w14:paraId="2CDE029A" w14:textId="77777777" w:rsidR="008B055E" w:rsidRPr="004B1154" w:rsidRDefault="008B055E" w:rsidP="008B055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5C168936" w14:textId="14803B2A" w:rsidR="008B055E" w:rsidRPr="004B1154" w:rsidRDefault="009E3308" w:rsidP="008B055E">
            <w:pPr>
              <w:tabs>
                <w:tab w:val="decimal" w:pos="1117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8B055E"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528</w:t>
            </w:r>
            <w:r w:rsidR="008B055E"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028</w:t>
            </w:r>
            <w:r w:rsidR="008B055E"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539</w:t>
            </w:r>
          </w:p>
        </w:tc>
      </w:tr>
      <w:tr w:rsidR="00522938" w:rsidRPr="004B1154" w14:paraId="1C96CC9F" w14:textId="77777777" w:rsidTr="00A07653">
        <w:trPr>
          <w:trHeight w:val="144"/>
        </w:trPr>
        <w:tc>
          <w:tcPr>
            <w:tcW w:w="5724" w:type="dxa"/>
          </w:tcPr>
          <w:p w14:paraId="317733A3" w14:textId="15CFB3F6" w:rsidR="008B055E" w:rsidRPr="004B1154" w:rsidRDefault="008B055E" w:rsidP="008B055E">
            <w:pPr>
              <w:ind w:left="396" w:right="-202" w:hanging="3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1154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4B1154">
              <w:rPr>
                <w:rFonts w:asciiTheme="majorBidi" w:hAnsiTheme="majorBidi" w:cs="Angsana New"/>
                <w:sz w:val="24"/>
                <w:szCs w:val="24"/>
                <w:lang w:val="en-US"/>
              </w:rPr>
              <w:tab/>
            </w:r>
            <w:r w:rsidRPr="004B1154">
              <w:rPr>
                <w:rFonts w:asciiTheme="majorBidi" w:hAnsiTheme="majorBidi" w:cs="Angsana New"/>
                <w:sz w:val="24"/>
                <w:szCs w:val="24"/>
                <w:cs/>
              </w:rPr>
              <w:t>เงินสดจ่ายสำหรับเงินให้กู้ยืมระยะสั้นแก่บริษัทที่เกี่ยวข้องกัน</w:t>
            </w:r>
          </w:p>
        </w:tc>
        <w:tc>
          <w:tcPr>
            <w:tcW w:w="1215" w:type="dxa"/>
          </w:tcPr>
          <w:p w14:paraId="4504D206" w14:textId="4FE2BA8A" w:rsidR="008B055E" w:rsidRPr="004B1154" w:rsidRDefault="009E3308" w:rsidP="008B055E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</w:t>
            </w:r>
            <w:r w:rsidR="00F34422"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500</w:t>
            </w:r>
            <w:r w:rsidR="00F34422"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4FA19E7" w14:textId="77777777" w:rsidR="008B055E" w:rsidRPr="004B1154" w:rsidRDefault="008B055E" w:rsidP="008B055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69C09812" w14:textId="62D5CEB6" w:rsidR="008B055E" w:rsidRPr="004B1154" w:rsidRDefault="00F34422" w:rsidP="00F34422">
            <w:pPr>
              <w:tabs>
                <w:tab w:val="decimal" w:pos="623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4B1154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val="en-US"/>
              </w:rPr>
              <w:t>-</w:t>
            </w:r>
          </w:p>
        </w:tc>
      </w:tr>
      <w:tr w:rsidR="008614BD" w:rsidRPr="004B1154" w14:paraId="30EE18A2" w14:textId="77777777" w:rsidTr="00A07653">
        <w:trPr>
          <w:trHeight w:val="144"/>
        </w:trPr>
        <w:tc>
          <w:tcPr>
            <w:tcW w:w="5724" w:type="dxa"/>
          </w:tcPr>
          <w:p w14:paraId="02B52683" w14:textId="56572816" w:rsidR="008614BD" w:rsidRPr="004B1154" w:rsidRDefault="008614BD" w:rsidP="008B055E">
            <w:pPr>
              <w:ind w:left="396" w:right="-202" w:hanging="387"/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</w:pPr>
            <w:r w:rsidRPr="004B1154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4B1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 </w:t>
            </w:r>
            <w:r w:rsidR="00CB2C5B" w:rsidRPr="004B1154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4B1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เงินสดรับคืนเงินให้กู้ยืมระยะสั้นแก่บริษัทที่เกี่ยวข้องกัน</w:t>
            </w:r>
          </w:p>
        </w:tc>
        <w:tc>
          <w:tcPr>
            <w:tcW w:w="1215" w:type="dxa"/>
          </w:tcPr>
          <w:p w14:paraId="7A931640" w14:textId="486FD99C" w:rsidR="008614BD" w:rsidRPr="004B1154" w:rsidRDefault="008614BD" w:rsidP="008614BD">
            <w:pPr>
              <w:tabs>
                <w:tab w:val="decimal" w:pos="663"/>
              </w:tabs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4B1154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7C98AF6" w14:textId="77777777" w:rsidR="008614BD" w:rsidRPr="004B1154" w:rsidRDefault="008614BD" w:rsidP="008614BD">
            <w:pPr>
              <w:tabs>
                <w:tab w:val="decimal" w:pos="1117"/>
              </w:tabs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15" w:type="dxa"/>
          </w:tcPr>
          <w:p w14:paraId="09E4FDED" w14:textId="55292C2E" w:rsidR="008614BD" w:rsidRPr="004B1154" w:rsidRDefault="008614BD" w:rsidP="008614BD">
            <w:pPr>
              <w:tabs>
                <w:tab w:val="decimal" w:pos="1117"/>
              </w:tabs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4B115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  <w:t>(</w:t>
            </w:r>
            <w:r w:rsidR="009E3308"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17</w:t>
            </w:r>
            <w:r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9E3308"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000</w:t>
            </w:r>
            <w:r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9E3308"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000</w:t>
            </w:r>
            <w:r w:rsidRPr="004B115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8614BD" w:rsidRPr="004B1154" w14:paraId="2AD10B9F" w14:textId="77777777" w:rsidTr="00A07653">
        <w:trPr>
          <w:trHeight w:val="144"/>
        </w:trPr>
        <w:tc>
          <w:tcPr>
            <w:tcW w:w="5724" w:type="dxa"/>
          </w:tcPr>
          <w:p w14:paraId="4876FCFA" w14:textId="76EB751E" w:rsidR="008614BD" w:rsidRPr="004B1154" w:rsidRDefault="008614BD" w:rsidP="008614BD">
            <w:pPr>
              <w:ind w:left="396" w:right="-202" w:hanging="387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4B1154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4B1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4B11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4B1154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</w:tcPr>
          <w:p w14:paraId="17D3DFE2" w14:textId="0E1CFEA9" w:rsidR="008614BD" w:rsidRPr="004B1154" w:rsidRDefault="008614BD" w:rsidP="008614BD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4B115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  <w:t>(</w:t>
            </w:r>
            <w:r w:rsidR="009E3308"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125</w:t>
            </w:r>
            <w:r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9E3308"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131</w:t>
            </w:r>
            <w:r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9E3308"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973</w:t>
            </w:r>
            <w:r w:rsidRPr="004B1154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640AB82" w14:textId="77777777" w:rsidR="008614BD" w:rsidRPr="004B1154" w:rsidRDefault="008614BD" w:rsidP="008614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6A005BDD" w14:textId="2439CA9D" w:rsidR="008614BD" w:rsidRPr="004B1154" w:rsidRDefault="008614BD" w:rsidP="008614BD">
            <w:pPr>
              <w:tabs>
                <w:tab w:val="decimal" w:pos="623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4B1154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val="en-US"/>
              </w:rPr>
              <w:t>-</w:t>
            </w:r>
          </w:p>
        </w:tc>
      </w:tr>
      <w:tr w:rsidR="008614BD" w:rsidRPr="004B1154" w14:paraId="57FBAC53" w14:textId="77777777" w:rsidTr="00A07653">
        <w:trPr>
          <w:trHeight w:val="144"/>
        </w:trPr>
        <w:tc>
          <w:tcPr>
            <w:tcW w:w="5724" w:type="dxa"/>
          </w:tcPr>
          <w:p w14:paraId="5A175F57" w14:textId="489E2EC6" w:rsidR="008614BD" w:rsidRPr="004B1154" w:rsidRDefault="008614BD" w:rsidP="008614BD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เงินให้กู้ยืมระยะสั้นแก่บริษัทที่เกี่ยวข้องกันยกไป ณ วันที่ </w:t>
            </w:r>
            <w:r w:rsidR="009E3308" w:rsidRPr="009E33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4B1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B1154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4DB18431" w14:textId="19FB2665" w:rsidR="008614BD" w:rsidRPr="004B1154" w:rsidRDefault="009E3308" w:rsidP="008614BD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8614BD"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388</w:t>
            </w:r>
            <w:r w:rsidR="008614BD"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396</w:t>
            </w:r>
            <w:r w:rsidR="008614BD"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566</w:t>
            </w:r>
          </w:p>
        </w:tc>
        <w:tc>
          <w:tcPr>
            <w:tcW w:w="90" w:type="dxa"/>
          </w:tcPr>
          <w:p w14:paraId="2E2921BF" w14:textId="77777777" w:rsidR="008614BD" w:rsidRPr="004B1154" w:rsidRDefault="008614BD" w:rsidP="008614B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7B005CF9" w14:textId="435ABE76" w:rsidR="008614BD" w:rsidRPr="004B1154" w:rsidRDefault="009E3308" w:rsidP="008614BD">
            <w:pPr>
              <w:tabs>
                <w:tab w:val="decimal" w:pos="1117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8614BD"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511</w:t>
            </w:r>
            <w:r w:rsidR="008614BD"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028</w:t>
            </w:r>
            <w:r w:rsidR="008614BD"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539</w:t>
            </w:r>
          </w:p>
        </w:tc>
      </w:tr>
    </w:tbl>
    <w:p w14:paraId="6D0ECD55" w14:textId="41FC36AB" w:rsidR="004C06E3" w:rsidRPr="004B1154" w:rsidRDefault="009E3308" w:rsidP="00561202">
      <w:pPr>
        <w:tabs>
          <w:tab w:val="left" w:pos="1710"/>
        </w:tabs>
        <w:spacing w:before="120"/>
        <w:ind w:left="1080" w:right="-86"/>
        <w:jc w:val="thaiDistribute"/>
        <w:rPr>
          <w:rFonts w:asciiTheme="majorBidi" w:hAnsiTheme="majorBidi" w:cstheme="majorBidi"/>
          <w:lang w:val="en-US"/>
        </w:rPr>
      </w:pPr>
      <w:r w:rsidRPr="009E3308">
        <w:rPr>
          <w:rFonts w:asciiTheme="majorBidi" w:hAnsiTheme="majorBidi" w:cstheme="majorBidi"/>
          <w:lang w:val="en-US"/>
        </w:rPr>
        <w:t>4</w:t>
      </w:r>
      <w:r w:rsidR="004C06E3" w:rsidRPr="004B1154">
        <w:rPr>
          <w:rFonts w:asciiTheme="majorBidi" w:hAnsiTheme="majorBidi" w:cstheme="majorBidi"/>
          <w:cs/>
          <w:lang w:val="en-US"/>
        </w:rPr>
        <w:t>.</w:t>
      </w:r>
      <w:r w:rsidRPr="009E3308">
        <w:rPr>
          <w:rFonts w:asciiTheme="majorBidi" w:hAnsiTheme="majorBidi" w:cstheme="majorBidi"/>
          <w:lang w:val="en-US"/>
        </w:rPr>
        <w:t>1</w:t>
      </w:r>
      <w:r w:rsidR="004C06E3" w:rsidRPr="004B1154">
        <w:rPr>
          <w:rFonts w:asciiTheme="majorBidi" w:hAnsiTheme="majorBidi" w:cstheme="majorBidi"/>
          <w:lang w:val="en-US"/>
        </w:rPr>
        <w:t>.</w:t>
      </w:r>
      <w:r w:rsidRPr="009E3308">
        <w:rPr>
          <w:rFonts w:asciiTheme="majorBidi" w:hAnsiTheme="majorBidi" w:cstheme="majorBidi"/>
          <w:lang w:val="en-US"/>
        </w:rPr>
        <w:t>3</w:t>
      </w:r>
      <w:r w:rsidR="004C06E3" w:rsidRPr="004B1154">
        <w:rPr>
          <w:rFonts w:asciiTheme="majorBidi" w:hAnsiTheme="majorBidi" w:cstheme="majorBidi"/>
          <w:cs/>
          <w:lang w:val="en-US"/>
        </w:rPr>
        <w:tab/>
        <w:t>เงินให้กู้ยืมระยะสั้นแก่บริษัทอื่น</w:t>
      </w:r>
    </w:p>
    <w:p w14:paraId="6BE82645" w14:textId="77777777" w:rsidR="004C06E3" w:rsidRPr="004B1154" w:rsidRDefault="004C06E3" w:rsidP="004C06E3">
      <w:pPr>
        <w:tabs>
          <w:tab w:val="left" w:pos="360"/>
        </w:tabs>
        <w:ind w:left="360" w:right="-61" w:hanging="360"/>
        <w:jc w:val="righ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4B1154">
        <w:rPr>
          <w:rFonts w:asciiTheme="majorBidi" w:hAnsiTheme="majorBidi" w:cstheme="majorBidi"/>
          <w:b/>
          <w:bCs/>
          <w:sz w:val="24"/>
          <w:szCs w:val="24"/>
          <w:lang w:val="en-US"/>
        </w:rPr>
        <w:t>(</w:t>
      </w:r>
      <w:proofErr w:type="gramStart"/>
      <w:r w:rsidRPr="004B1154">
        <w:rPr>
          <w:rFonts w:asciiTheme="majorBidi" w:hAnsiTheme="majorBidi" w:cstheme="majorBidi"/>
          <w:b/>
          <w:bCs/>
          <w:sz w:val="24"/>
          <w:szCs w:val="24"/>
          <w:cs/>
        </w:rPr>
        <w:t>หน่วย :</w:t>
      </w:r>
      <w:proofErr w:type="gramEnd"/>
      <w:r w:rsidRPr="004B1154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บาท</w:t>
      </w:r>
      <w:r w:rsidRPr="004B1154">
        <w:rPr>
          <w:rFonts w:asciiTheme="majorBidi" w:hAnsiTheme="majorBidi" w:cstheme="majorBidi"/>
          <w:b/>
          <w:bCs/>
          <w:sz w:val="24"/>
          <w:szCs w:val="24"/>
          <w:lang w:val="en-US"/>
        </w:rPr>
        <w:t>)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0"/>
        <w:gridCol w:w="1167"/>
        <w:gridCol w:w="146"/>
        <w:gridCol w:w="1167"/>
      </w:tblGrid>
      <w:tr w:rsidR="00522938" w:rsidRPr="004B1154" w14:paraId="39569D64" w14:textId="77777777" w:rsidTr="00BA0FDF">
        <w:trPr>
          <w:trHeight w:val="144"/>
        </w:trPr>
        <w:tc>
          <w:tcPr>
            <w:tcW w:w="5800" w:type="dxa"/>
          </w:tcPr>
          <w:p w14:paraId="44111097" w14:textId="77777777" w:rsidR="000E1D29" w:rsidRPr="004B1154" w:rsidRDefault="000E1D29" w:rsidP="004C06E3">
            <w:pPr>
              <w:ind w:left="1088" w:right="-2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  <w:gridSpan w:val="3"/>
          </w:tcPr>
          <w:p w14:paraId="637FCFE0" w14:textId="77777777" w:rsidR="000E1D29" w:rsidRPr="004B1154" w:rsidRDefault="000E1D29" w:rsidP="004C06E3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522938" w:rsidRPr="004B1154" w14:paraId="72B9F1F3" w14:textId="77777777" w:rsidTr="000E1D29">
        <w:trPr>
          <w:trHeight w:val="144"/>
        </w:trPr>
        <w:tc>
          <w:tcPr>
            <w:tcW w:w="5800" w:type="dxa"/>
          </w:tcPr>
          <w:p w14:paraId="4AE0D713" w14:textId="77777777" w:rsidR="004C06E3" w:rsidRPr="004B1154" w:rsidRDefault="004C06E3" w:rsidP="004C06E3">
            <w:pPr>
              <w:ind w:left="1088" w:right="-2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14:paraId="2EA7D443" w14:textId="6BD2CD20" w:rsidR="004C06E3" w:rsidRPr="004B1154" w:rsidRDefault="009E3308" w:rsidP="004C06E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6" w:type="dxa"/>
          </w:tcPr>
          <w:p w14:paraId="7786D871" w14:textId="77777777" w:rsidR="004C06E3" w:rsidRPr="004B1154" w:rsidRDefault="004C06E3" w:rsidP="004C06E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14:paraId="0B2A598B" w14:textId="6C668EE1" w:rsidR="004C06E3" w:rsidRPr="004B1154" w:rsidRDefault="009E3308" w:rsidP="004C06E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2567</w:t>
            </w:r>
          </w:p>
        </w:tc>
      </w:tr>
      <w:tr w:rsidR="00312F42" w:rsidRPr="004B1154" w14:paraId="3269F17A" w14:textId="77777777" w:rsidTr="00F34422">
        <w:trPr>
          <w:trHeight w:val="144"/>
        </w:trPr>
        <w:tc>
          <w:tcPr>
            <w:tcW w:w="5800" w:type="dxa"/>
          </w:tcPr>
          <w:p w14:paraId="6283E9EA" w14:textId="2DD0835B" w:rsidR="00312F42" w:rsidRPr="004B1154" w:rsidRDefault="00312F42" w:rsidP="00312F42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เงินให้กู้ยืมระยะสั้นแก่บริษัทอื่นยกมา ณ วันที่ </w:t>
            </w:r>
            <w:r w:rsidR="009E3308" w:rsidRPr="009E33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B11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67" w:type="dxa"/>
          </w:tcPr>
          <w:p w14:paraId="79B1B2E9" w14:textId="06BBB2DB" w:rsidR="00312F42" w:rsidRPr="004B1154" w:rsidRDefault="009E3308" w:rsidP="00312F42">
            <w:pPr>
              <w:tabs>
                <w:tab w:val="decimal" w:pos="1117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</w:t>
            </w:r>
            <w:r w:rsidR="00312F42"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841</w:t>
            </w:r>
            <w:r w:rsidR="00312F42"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909</w:t>
            </w:r>
          </w:p>
        </w:tc>
        <w:tc>
          <w:tcPr>
            <w:tcW w:w="146" w:type="dxa"/>
          </w:tcPr>
          <w:p w14:paraId="31298CFB" w14:textId="77777777" w:rsidR="00312F42" w:rsidRPr="004B1154" w:rsidRDefault="00312F42" w:rsidP="00312F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14:paraId="2212483C" w14:textId="2A679A1F" w:rsidR="00312F42" w:rsidRPr="004B1154" w:rsidRDefault="009E3308" w:rsidP="00312F42">
            <w:pPr>
              <w:tabs>
                <w:tab w:val="decimal" w:pos="1117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</w:t>
            </w:r>
            <w:r w:rsidR="00312F42"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041</w:t>
            </w:r>
            <w:r w:rsidR="00312F42"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113</w:t>
            </w:r>
          </w:p>
        </w:tc>
      </w:tr>
      <w:tr w:rsidR="00312F42" w:rsidRPr="004B1154" w14:paraId="1183ED98" w14:textId="77777777" w:rsidTr="00BA0FDF">
        <w:trPr>
          <w:trHeight w:val="144"/>
        </w:trPr>
        <w:tc>
          <w:tcPr>
            <w:tcW w:w="5800" w:type="dxa"/>
          </w:tcPr>
          <w:p w14:paraId="25619A55" w14:textId="1D5ACCE6" w:rsidR="00312F42" w:rsidRPr="004B1154" w:rsidRDefault="00312F42" w:rsidP="00312F42">
            <w:pPr>
              <w:ind w:left="387" w:right="-202" w:hanging="378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บวก</w:t>
            </w:r>
            <w:r w:rsidRPr="004B1154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4B11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</w:t>
            </w:r>
            <w:r w:rsidRPr="004B1154">
              <w:rPr>
                <w:rFonts w:asciiTheme="majorBidi" w:hAnsiTheme="majorBidi" w:cstheme="majorBidi"/>
                <w:sz w:val="24"/>
                <w:szCs w:val="24"/>
                <w:cs/>
              </w:rPr>
              <w:t>ที่ยังไม่เกิดขึ้นจากอัตราแลกเปลี่ยนเงินตราต่างประเทศ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C6A6D85" w14:textId="37192693" w:rsidR="00312F42" w:rsidRPr="004B1154" w:rsidRDefault="009E3308" w:rsidP="00312F42">
            <w:pPr>
              <w:tabs>
                <w:tab w:val="decimal" w:pos="1117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118</w:t>
            </w:r>
            <w:r w:rsidR="00312F42"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363</w:t>
            </w:r>
          </w:p>
        </w:tc>
        <w:tc>
          <w:tcPr>
            <w:tcW w:w="146" w:type="dxa"/>
          </w:tcPr>
          <w:p w14:paraId="09F85B77" w14:textId="77777777" w:rsidR="00312F42" w:rsidRPr="00E91994" w:rsidRDefault="00312F42" w:rsidP="00312F42">
            <w:pPr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167" w:type="dxa"/>
          </w:tcPr>
          <w:p w14:paraId="17D99709" w14:textId="0FAE6591" w:rsidR="00312F42" w:rsidRPr="004B1154" w:rsidRDefault="00312F42" w:rsidP="00312F42">
            <w:pPr>
              <w:tabs>
                <w:tab w:val="decimal" w:pos="1117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(</w:t>
            </w:r>
            <w:r w:rsidR="009E3308"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114</w:t>
            </w:r>
            <w:r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9E3308"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362</w:t>
            </w:r>
            <w:r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)</w:t>
            </w:r>
          </w:p>
        </w:tc>
      </w:tr>
      <w:tr w:rsidR="00312F42" w:rsidRPr="00FE0DAB" w14:paraId="04A42789" w14:textId="77777777" w:rsidTr="00312F42">
        <w:trPr>
          <w:trHeight w:val="144"/>
        </w:trPr>
        <w:tc>
          <w:tcPr>
            <w:tcW w:w="5800" w:type="dxa"/>
          </w:tcPr>
          <w:p w14:paraId="0D3E91F9" w14:textId="77A8F980" w:rsidR="00312F42" w:rsidRPr="00FE0DAB" w:rsidRDefault="00312F42" w:rsidP="00FE0DAB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FE0DAB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  <w:t xml:space="preserve">เงินให้กู้ยืมระยะสั้นแก่บริษัทอื่นยกไป ณ วันที่ </w:t>
            </w:r>
            <w:r w:rsidR="009E3308"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30</w:t>
            </w:r>
            <w:r w:rsidRPr="00FE0DAB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 xml:space="preserve"> </w:t>
            </w:r>
            <w:r w:rsidRPr="00FE0DAB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167" w:type="dxa"/>
            <w:tcBorders>
              <w:bottom w:val="double" w:sz="4" w:space="0" w:color="auto"/>
            </w:tcBorders>
          </w:tcPr>
          <w:p w14:paraId="3472C850" w14:textId="63949B2B" w:rsidR="00312F42" w:rsidRPr="004B1154" w:rsidRDefault="009E3308" w:rsidP="00312F42">
            <w:pPr>
              <w:tabs>
                <w:tab w:val="decimal" w:pos="1117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</w:t>
            </w:r>
            <w:r w:rsidR="00312F42"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960</w:t>
            </w:r>
            <w:r w:rsidR="00312F42"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272</w:t>
            </w:r>
          </w:p>
        </w:tc>
        <w:tc>
          <w:tcPr>
            <w:tcW w:w="146" w:type="dxa"/>
          </w:tcPr>
          <w:p w14:paraId="327B6A26" w14:textId="77777777" w:rsidR="00312F42" w:rsidRPr="00FE0DAB" w:rsidRDefault="00312F42" w:rsidP="00FE0DAB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43A3F96A" w14:textId="5AE660F3" w:rsidR="00312F42" w:rsidRPr="004B1154" w:rsidRDefault="009E3308" w:rsidP="00312F42">
            <w:pPr>
              <w:tabs>
                <w:tab w:val="decimal" w:pos="1117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</w:t>
            </w:r>
            <w:r w:rsidR="00312F42"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926</w:t>
            </w:r>
            <w:r w:rsidR="00312F42" w:rsidRPr="004B115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751</w:t>
            </w:r>
          </w:p>
        </w:tc>
      </w:tr>
    </w:tbl>
    <w:p w14:paraId="5380FD9E" w14:textId="77777777" w:rsidR="0062586B" w:rsidRPr="00FE0DAB" w:rsidRDefault="0062586B" w:rsidP="00FE0DAB">
      <w:pPr>
        <w:tabs>
          <w:tab w:val="decimal" w:pos="1129"/>
        </w:tabs>
        <w:rPr>
          <w:rFonts w:ascii="Angsana New" w:hAnsi="Angsana New" w:cs="Angsana New"/>
          <w:snapToGrid w:val="0"/>
          <w:sz w:val="24"/>
          <w:szCs w:val="24"/>
          <w:lang w:val="en-US"/>
        </w:rPr>
      </w:pPr>
      <w:r w:rsidRPr="00FE0DAB">
        <w:rPr>
          <w:rFonts w:ascii="Angsana New" w:hAnsi="Angsana New" w:cs="Angsana New"/>
          <w:snapToGrid w:val="0"/>
          <w:sz w:val="24"/>
          <w:szCs w:val="24"/>
          <w:lang w:val="en-US"/>
        </w:rPr>
        <w:br w:type="page"/>
      </w:r>
    </w:p>
    <w:p w14:paraId="288D65F3" w14:textId="34AF0DF7" w:rsidR="00E23770" w:rsidRPr="004B1154" w:rsidRDefault="009E3308" w:rsidP="00561202">
      <w:pPr>
        <w:tabs>
          <w:tab w:val="left" w:pos="1080"/>
        </w:tabs>
        <w:spacing w:before="120"/>
        <w:ind w:left="1065" w:right="-86" w:hanging="518"/>
        <w:jc w:val="thaiDistribute"/>
        <w:rPr>
          <w:rFonts w:asciiTheme="majorBidi" w:hAnsiTheme="majorBidi" w:cstheme="majorBidi"/>
          <w:spacing w:val="-6"/>
          <w:lang w:val="en-US"/>
        </w:rPr>
      </w:pPr>
      <w:r w:rsidRPr="009E3308">
        <w:rPr>
          <w:rFonts w:asciiTheme="majorBidi" w:hAnsiTheme="majorBidi" w:cstheme="majorBidi"/>
          <w:spacing w:val="-10"/>
          <w:lang w:val="en-US"/>
        </w:rPr>
        <w:lastRenderedPageBreak/>
        <w:t>4</w:t>
      </w:r>
      <w:r w:rsidR="008F59E3" w:rsidRPr="004B1154">
        <w:rPr>
          <w:rFonts w:asciiTheme="majorBidi" w:hAnsiTheme="majorBidi" w:cstheme="majorBidi"/>
          <w:spacing w:val="-10"/>
          <w:cs/>
          <w:lang w:val="en-US"/>
        </w:rPr>
        <w:t>.</w:t>
      </w:r>
      <w:r w:rsidRPr="009E3308">
        <w:rPr>
          <w:rFonts w:asciiTheme="majorBidi" w:hAnsiTheme="majorBidi" w:cstheme="majorBidi"/>
          <w:spacing w:val="-10"/>
          <w:lang w:val="en-US"/>
        </w:rPr>
        <w:t>2</w:t>
      </w:r>
      <w:r w:rsidR="008F59E3" w:rsidRPr="004B1154">
        <w:rPr>
          <w:rFonts w:asciiTheme="majorBidi" w:hAnsiTheme="majorBidi" w:cstheme="majorBidi"/>
          <w:spacing w:val="-10"/>
          <w:cs/>
          <w:lang w:val="en-US"/>
        </w:rPr>
        <w:tab/>
      </w:r>
      <w:r w:rsidR="00E23770" w:rsidRPr="004B1154">
        <w:rPr>
          <w:rFonts w:asciiTheme="majorBidi" w:hAnsiTheme="majorBidi" w:cstheme="majorBidi"/>
          <w:spacing w:val="-2"/>
          <w:cs/>
          <w:lang w:val="en-US"/>
        </w:rPr>
        <w:t>การเปลี่ยนแปลงในหนี้สินที่เกิดจากกิจกรรมจัดหาเงินสำหรับงวด</w:t>
      </w:r>
      <w:r w:rsidR="00D243EF" w:rsidRPr="004B1154">
        <w:rPr>
          <w:rFonts w:asciiTheme="majorBidi" w:hAnsiTheme="majorBidi" w:cstheme="majorBidi" w:hint="cs"/>
          <w:spacing w:val="-2"/>
          <w:cs/>
          <w:lang w:val="en-US"/>
        </w:rPr>
        <w:t>เ</w:t>
      </w:r>
      <w:r w:rsidR="009A0F17" w:rsidRPr="004B1154">
        <w:rPr>
          <w:rFonts w:asciiTheme="majorBidi" w:hAnsiTheme="majorBidi" w:cstheme="majorBidi" w:hint="cs"/>
          <w:spacing w:val="-2"/>
          <w:cs/>
          <w:lang w:val="en-US"/>
        </w:rPr>
        <w:t>ก</w:t>
      </w:r>
      <w:r w:rsidR="00D243EF" w:rsidRPr="004B1154">
        <w:rPr>
          <w:rFonts w:asciiTheme="majorBidi" w:hAnsiTheme="majorBidi" w:cstheme="majorBidi" w:hint="cs"/>
          <w:spacing w:val="-2"/>
          <w:cs/>
          <w:lang w:val="en-US"/>
        </w:rPr>
        <w:t>้า</w:t>
      </w:r>
      <w:r w:rsidR="00E23770" w:rsidRPr="004B1154">
        <w:rPr>
          <w:rFonts w:asciiTheme="majorBidi" w:hAnsiTheme="majorBidi" w:cstheme="majorBidi"/>
          <w:spacing w:val="-2"/>
          <w:cs/>
          <w:lang w:val="en-US"/>
        </w:rPr>
        <w:t xml:space="preserve">เดือนสิ้นสุดวันที่ </w:t>
      </w:r>
      <w:r w:rsidRPr="009E3308">
        <w:rPr>
          <w:rFonts w:asciiTheme="majorBidi" w:hAnsiTheme="majorBidi" w:cstheme="majorBidi"/>
          <w:spacing w:val="-2"/>
          <w:lang w:val="en-US"/>
        </w:rPr>
        <w:t>30</w:t>
      </w:r>
      <w:r w:rsidR="00DD0777" w:rsidRPr="004B1154">
        <w:rPr>
          <w:rFonts w:asciiTheme="majorBidi" w:hAnsiTheme="majorBidi" w:cstheme="majorBidi"/>
          <w:spacing w:val="-2"/>
          <w:lang w:val="en-US"/>
        </w:rPr>
        <w:t xml:space="preserve"> </w:t>
      </w:r>
      <w:r w:rsidR="00D243EF" w:rsidRPr="004B1154">
        <w:rPr>
          <w:rFonts w:asciiTheme="majorBidi" w:hAnsiTheme="majorBidi" w:cstheme="majorBidi" w:hint="cs"/>
          <w:spacing w:val="-2"/>
          <w:cs/>
          <w:lang w:val="en-US"/>
        </w:rPr>
        <w:t>กันยายน</w:t>
      </w:r>
      <w:r w:rsidR="00E23770" w:rsidRPr="004B1154">
        <w:rPr>
          <w:rFonts w:asciiTheme="majorBidi" w:hAnsiTheme="majorBidi" w:cstheme="majorBidi"/>
          <w:spacing w:val="-2"/>
          <w:lang w:val="en-US"/>
        </w:rPr>
        <w:t xml:space="preserve"> </w:t>
      </w:r>
      <w:r w:rsidR="00E23770" w:rsidRPr="004B1154">
        <w:rPr>
          <w:rFonts w:asciiTheme="majorBidi" w:hAnsiTheme="majorBidi" w:cstheme="majorBidi"/>
          <w:spacing w:val="-2"/>
          <w:cs/>
          <w:lang w:val="en-US"/>
        </w:rPr>
        <w:t>มีดังนี้</w:t>
      </w:r>
    </w:p>
    <w:tbl>
      <w:tblPr>
        <w:tblW w:w="5131" w:type="pct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023"/>
        <w:gridCol w:w="104"/>
        <w:gridCol w:w="1024"/>
        <w:gridCol w:w="100"/>
        <w:gridCol w:w="1024"/>
        <w:gridCol w:w="100"/>
        <w:gridCol w:w="1182"/>
        <w:gridCol w:w="100"/>
        <w:gridCol w:w="1024"/>
        <w:gridCol w:w="100"/>
        <w:gridCol w:w="1024"/>
        <w:gridCol w:w="100"/>
        <w:gridCol w:w="962"/>
      </w:tblGrid>
      <w:tr w:rsidR="00522938" w:rsidRPr="004B1154" w14:paraId="0FA6EA01" w14:textId="77777777" w:rsidTr="00774744">
        <w:trPr>
          <w:trHeight w:val="74"/>
        </w:trPr>
        <w:tc>
          <w:tcPr>
            <w:tcW w:w="1620" w:type="dxa"/>
          </w:tcPr>
          <w:p w14:paraId="538CD113" w14:textId="77777777" w:rsidR="00E23770" w:rsidRPr="004B1154" w:rsidRDefault="00E23770" w:rsidP="00704E74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5C3DAFC6" w14:textId="77777777" w:rsidR="00E23770" w:rsidRPr="004B1154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04" w:type="dxa"/>
          </w:tcPr>
          <w:p w14:paraId="458D3205" w14:textId="77777777" w:rsidR="00E23770" w:rsidRPr="004B1154" w:rsidRDefault="00E23770" w:rsidP="00704E74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4C4C3A8" w14:textId="77777777" w:rsidR="00E23770" w:rsidRPr="004B1154" w:rsidRDefault="00E23770" w:rsidP="00704E74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1B92D5B5" w14:textId="77777777" w:rsidR="00E23770" w:rsidRPr="004B1154" w:rsidRDefault="00E23770" w:rsidP="00704E74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6B1D33C7" w14:textId="77777777" w:rsidR="00E23770" w:rsidRPr="004B1154" w:rsidRDefault="00E23770" w:rsidP="00704E74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5A584DE1" w14:textId="77777777" w:rsidR="00E23770" w:rsidRPr="004B1154" w:rsidRDefault="00E23770" w:rsidP="00704E74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</w:tcPr>
          <w:p w14:paraId="08B0A2DC" w14:textId="77777777" w:rsidR="00E23770" w:rsidRPr="004B1154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7B647788" w14:textId="77777777" w:rsidR="00E23770" w:rsidRPr="004B1154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84AA3A7" w14:textId="77777777" w:rsidR="00E23770" w:rsidRPr="004B1154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42751243" w14:textId="77777777" w:rsidR="00E23770" w:rsidRPr="004B1154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204A70F4" w14:textId="77777777" w:rsidR="00E23770" w:rsidRPr="004B1154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62DC0799" w14:textId="77777777" w:rsidR="00E23770" w:rsidRPr="004B1154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2E1C52F2" w14:textId="77777777" w:rsidR="00E23770" w:rsidRPr="004B1154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522938" w:rsidRPr="004B1154" w14:paraId="7C82F073" w14:textId="77777777" w:rsidTr="00774744">
        <w:trPr>
          <w:trHeight w:val="74"/>
        </w:trPr>
        <w:tc>
          <w:tcPr>
            <w:tcW w:w="1620" w:type="dxa"/>
          </w:tcPr>
          <w:p w14:paraId="116BE4E9" w14:textId="77777777" w:rsidR="00E23770" w:rsidRPr="004B1154" w:rsidRDefault="00E23770" w:rsidP="008D4A91">
            <w:pPr>
              <w:spacing w:line="260" w:lineRule="exact"/>
              <w:ind w:left="-18" w:right="-198" w:firstLine="279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67" w:type="dxa"/>
            <w:gridSpan w:val="13"/>
          </w:tcPr>
          <w:p w14:paraId="73396920" w14:textId="77777777" w:rsidR="00E23770" w:rsidRPr="004B1154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522938" w:rsidRPr="004B1154" w14:paraId="0F28235E" w14:textId="77777777" w:rsidTr="00774744">
        <w:trPr>
          <w:trHeight w:val="74"/>
        </w:trPr>
        <w:tc>
          <w:tcPr>
            <w:tcW w:w="1620" w:type="dxa"/>
          </w:tcPr>
          <w:p w14:paraId="603A1A2E" w14:textId="77777777" w:rsidR="00E23770" w:rsidRPr="004B1154" w:rsidRDefault="00E23770" w:rsidP="00704E74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300B42AF" w14:textId="77777777" w:rsidR="00E23770" w:rsidRPr="004B1154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104" w:type="dxa"/>
          </w:tcPr>
          <w:p w14:paraId="3B0A0399" w14:textId="77777777" w:rsidR="00E23770" w:rsidRPr="004B1154" w:rsidRDefault="00E23770" w:rsidP="00704E74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right w:val="nil"/>
            </w:tcBorders>
          </w:tcPr>
          <w:p w14:paraId="0A38DE20" w14:textId="77777777" w:rsidR="00E23770" w:rsidRPr="004B1154" w:rsidRDefault="00E23770" w:rsidP="00704E74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42AE276C" w14:textId="77777777" w:rsidR="00E23770" w:rsidRPr="004B1154" w:rsidRDefault="00E23770" w:rsidP="00704E74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right w:val="nil"/>
            </w:tcBorders>
          </w:tcPr>
          <w:p w14:paraId="2E2B441C" w14:textId="77777777" w:rsidR="00E23770" w:rsidRPr="004B1154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4CE0B2E6" w14:textId="77777777" w:rsidR="00E23770" w:rsidRPr="004B1154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633BFB64" w14:textId="77777777" w:rsidR="00E23770" w:rsidRPr="004B1154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ยอดคงเหลือ</w:t>
            </w:r>
          </w:p>
        </w:tc>
      </w:tr>
      <w:tr w:rsidR="00522938" w:rsidRPr="004B1154" w14:paraId="76D64642" w14:textId="77777777" w:rsidTr="00774744">
        <w:trPr>
          <w:trHeight w:val="74"/>
        </w:trPr>
        <w:tc>
          <w:tcPr>
            <w:tcW w:w="1620" w:type="dxa"/>
          </w:tcPr>
          <w:p w14:paraId="11E1802E" w14:textId="77777777" w:rsidR="00D5616A" w:rsidRPr="004B1154" w:rsidRDefault="00D5616A" w:rsidP="00D5616A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12FF0C93" w14:textId="77777777" w:rsidR="00D5616A" w:rsidRPr="004B115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4" w:type="dxa"/>
          </w:tcPr>
          <w:p w14:paraId="5D922F27" w14:textId="77777777" w:rsidR="00D5616A" w:rsidRPr="004B1154" w:rsidRDefault="00D5616A" w:rsidP="00D5616A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C27DD82" w14:textId="77777777" w:rsidR="00D5616A" w:rsidRPr="004B1154" w:rsidRDefault="00D5616A" w:rsidP="00D5616A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กระแสเงินสดจากกิจกรรมจัดหาเงิน</w:t>
            </w:r>
          </w:p>
        </w:tc>
        <w:tc>
          <w:tcPr>
            <w:tcW w:w="100" w:type="dxa"/>
          </w:tcPr>
          <w:p w14:paraId="3069A51C" w14:textId="77777777" w:rsidR="00D5616A" w:rsidRPr="004B1154" w:rsidRDefault="00D5616A" w:rsidP="00D5616A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FEFF7B0" w14:textId="77777777" w:rsidR="00D5616A" w:rsidRPr="004B115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100" w:type="dxa"/>
          </w:tcPr>
          <w:p w14:paraId="13FE16F2" w14:textId="77777777" w:rsidR="00D5616A" w:rsidRPr="004B115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15C30CFF" w14:textId="77777777" w:rsidR="00D5616A" w:rsidRPr="004B115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522938" w:rsidRPr="004B1154" w14:paraId="4A35ECFE" w14:textId="77777777" w:rsidTr="00774744">
        <w:trPr>
          <w:trHeight w:val="74"/>
        </w:trPr>
        <w:tc>
          <w:tcPr>
            <w:tcW w:w="1620" w:type="dxa"/>
          </w:tcPr>
          <w:p w14:paraId="155257F4" w14:textId="77777777" w:rsidR="00BB2821" w:rsidRPr="004B1154" w:rsidRDefault="00BB2821" w:rsidP="00BB2821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1304D66E" w14:textId="169E6359" w:rsidR="00BB2821" w:rsidRPr="004B1154" w:rsidRDefault="009E3308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9E330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BB2821"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04" w:type="dxa"/>
          </w:tcPr>
          <w:p w14:paraId="3BA2E293" w14:textId="77777777" w:rsidR="00BB2821" w:rsidRPr="004B1154" w:rsidRDefault="00BB2821" w:rsidP="00BB2821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AE61C" w14:textId="77777777" w:rsidR="00BB2821" w:rsidRPr="004B1154" w:rsidRDefault="00BB2821" w:rsidP="00BB2821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AAFAA" w14:textId="77777777" w:rsidR="00BB2821" w:rsidRPr="004B1154" w:rsidRDefault="00BB2821" w:rsidP="00BB282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F1F163" w14:textId="77777777" w:rsidR="00BB2821" w:rsidRPr="004B1154" w:rsidRDefault="00BB2821" w:rsidP="00BB2821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00" w:type="dxa"/>
          </w:tcPr>
          <w:p w14:paraId="02C63AA3" w14:textId="77777777" w:rsidR="00BB2821" w:rsidRPr="004B1154" w:rsidRDefault="00BB2821" w:rsidP="00BB282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42043" w14:textId="77777777" w:rsidR="00BB2821" w:rsidRPr="004B1154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4B1154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ขาดทุนจากอัตรา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1661CA" w14:textId="77777777" w:rsidR="00BB2821" w:rsidRPr="004B1154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B25CBD" w14:textId="77777777" w:rsidR="00BB2821" w:rsidRPr="004B1154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9C8B76" w14:textId="77777777" w:rsidR="00BB2821" w:rsidRPr="004B1154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F0EAD" w14:textId="77777777" w:rsidR="00BB2821" w:rsidRPr="004B1154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 ๆ*</w:t>
            </w:r>
          </w:p>
        </w:tc>
        <w:tc>
          <w:tcPr>
            <w:tcW w:w="100" w:type="dxa"/>
          </w:tcPr>
          <w:p w14:paraId="4B02D066" w14:textId="77777777" w:rsidR="00BB2821" w:rsidRPr="004B1154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4601B2D2" w14:textId="0DEBA6F1" w:rsidR="00BB2821" w:rsidRPr="004B1154" w:rsidRDefault="009E3308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9E330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30</w:t>
            </w:r>
            <w:r w:rsidR="00BB2821"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D243EF" w:rsidRPr="004B1154">
              <w:rPr>
                <w:rFonts w:asciiTheme="majorBidi" w:eastAsia="Times New Roman" w:hAnsiTheme="majorBidi" w:cstheme="majorBidi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522938" w:rsidRPr="004B1154" w14:paraId="240F256B" w14:textId="77777777" w:rsidTr="00774744">
        <w:trPr>
          <w:trHeight w:val="74"/>
        </w:trPr>
        <w:tc>
          <w:tcPr>
            <w:tcW w:w="1620" w:type="dxa"/>
          </w:tcPr>
          <w:p w14:paraId="11D1A9C9" w14:textId="77777777" w:rsidR="00D5616A" w:rsidRPr="004B1154" w:rsidRDefault="00D5616A" w:rsidP="00D5616A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  <w:hideMark/>
          </w:tcPr>
          <w:p w14:paraId="336B51DF" w14:textId="521FCD41" w:rsidR="00D5616A" w:rsidRPr="004B1154" w:rsidRDefault="009E3308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9E330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4" w:type="dxa"/>
          </w:tcPr>
          <w:p w14:paraId="3730A749" w14:textId="77777777" w:rsidR="00D5616A" w:rsidRPr="004B1154" w:rsidRDefault="00D5616A" w:rsidP="00D5616A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608E7C1A" w14:textId="77777777" w:rsidR="00D5616A" w:rsidRPr="004B1154" w:rsidRDefault="00D5616A" w:rsidP="00D5616A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553BD074" w14:textId="77777777" w:rsidR="00D5616A" w:rsidRPr="004B1154" w:rsidRDefault="00D5616A" w:rsidP="00D5616A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72B8D844" w14:textId="77777777" w:rsidR="00D5616A" w:rsidRPr="004B1154" w:rsidRDefault="00D5616A" w:rsidP="00D5616A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384D98A6" w14:textId="77777777" w:rsidR="00D5616A" w:rsidRPr="004B1154" w:rsidRDefault="00D5616A" w:rsidP="00D5616A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13E5DA2B" w14:textId="77777777" w:rsidR="00D5616A" w:rsidRPr="004B115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4B1154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แลกแปลี่ยนที่ยัง</w:t>
            </w:r>
          </w:p>
        </w:tc>
        <w:tc>
          <w:tcPr>
            <w:tcW w:w="100" w:type="dxa"/>
          </w:tcPr>
          <w:p w14:paraId="73EF707F" w14:textId="77777777" w:rsidR="00D5616A" w:rsidRPr="004B115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hideMark/>
          </w:tcPr>
          <w:p w14:paraId="43BB9FEA" w14:textId="77777777" w:rsidR="00D5616A" w:rsidRPr="004B115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100" w:type="dxa"/>
          </w:tcPr>
          <w:p w14:paraId="0FF29D84" w14:textId="77777777" w:rsidR="00D5616A" w:rsidRPr="004B115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69918BB2" w14:textId="77777777" w:rsidR="00D5616A" w:rsidRPr="004B115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0FA91517" w14:textId="77777777" w:rsidR="00D5616A" w:rsidRPr="004B115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hideMark/>
          </w:tcPr>
          <w:p w14:paraId="649ADCA2" w14:textId="3738CADA" w:rsidR="00D5616A" w:rsidRPr="004B1154" w:rsidRDefault="009E3308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9E330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2568</w:t>
            </w:r>
          </w:p>
        </w:tc>
      </w:tr>
      <w:tr w:rsidR="00522938" w:rsidRPr="004B1154" w14:paraId="5110A54D" w14:textId="77777777" w:rsidTr="00774744">
        <w:trPr>
          <w:trHeight w:val="74"/>
        </w:trPr>
        <w:tc>
          <w:tcPr>
            <w:tcW w:w="1620" w:type="dxa"/>
          </w:tcPr>
          <w:p w14:paraId="741B494B" w14:textId="77777777" w:rsidR="00D5616A" w:rsidRPr="004B1154" w:rsidRDefault="00D5616A" w:rsidP="00D5616A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55D7B0C4" w14:textId="77777777" w:rsidR="00D5616A" w:rsidRPr="004B115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4EA5260B" w14:textId="77777777" w:rsidR="00D5616A" w:rsidRPr="004B1154" w:rsidRDefault="00D5616A" w:rsidP="00D5616A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24" w:type="dxa"/>
          </w:tcPr>
          <w:p w14:paraId="30B161D8" w14:textId="77777777" w:rsidR="00D5616A" w:rsidRPr="004B1154" w:rsidRDefault="00D5616A" w:rsidP="00D5616A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200359E3" w14:textId="77777777" w:rsidR="00D5616A" w:rsidRPr="004B1154" w:rsidRDefault="00D5616A" w:rsidP="00D5616A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3B9C18B4" w14:textId="77777777" w:rsidR="00D5616A" w:rsidRPr="004B1154" w:rsidRDefault="00D5616A" w:rsidP="00D5616A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E6C96EA" w14:textId="77777777" w:rsidR="00D5616A" w:rsidRPr="004B1154" w:rsidRDefault="00D5616A" w:rsidP="00D5616A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56E693EE" w14:textId="77777777" w:rsidR="00D5616A" w:rsidRPr="004B115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4B1154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ไม่เกิดขึ้น</w:t>
            </w:r>
          </w:p>
        </w:tc>
        <w:tc>
          <w:tcPr>
            <w:tcW w:w="100" w:type="dxa"/>
          </w:tcPr>
          <w:p w14:paraId="66C5F44A" w14:textId="77777777" w:rsidR="00D5616A" w:rsidRPr="004B115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hideMark/>
          </w:tcPr>
          <w:p w14:paraId="5339AB20" w14:textId="77777777" w:rsidR="00D5616A" w:rsidRPr="004B115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100" w:type="dxa"/>
          </w:tcPr>
          <w:p w14:paraId="6666C835" w14:textId="77777777" w:rsidR="00D5616A" w:rsidRPr="004B115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101B9470" w14:textId="77777777" w:rsidR="00D5616A" w:rsidRPr="004B115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0D1A57D8" w14:textId="77777777" w:rsidR="00D5616A" w:rsidRPr="004B115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</w:tcPr>
          <w:p w14:paraId="46A8B410" w14:textId="77777777" w:rsidR="00D5616A" w:rsidRPr="004B1154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A72C0A" w:rsidRPr="004B1154" w14:paraId="06C286EB" w14:textId="77777777" w:rsidTr="003627F8">
        <w:trPr>
          <w:trHeight w:val="74"/>
        </w:trPr>
        <w:tc>
          <w:tcPr>
            <w:tcW w:w="1620" w:type="dxa"/>
          </w:tcPr>
          <w:p w14:paraId="06A24C80" w14:textId="77777777" w:rsidR="00A72C0A" w:rsidRPr="004B1154" w:rsidRDefault="00A72C0A" w:rsidP="00A72C0A">
            <w:pPr>
              <w:spacing w:line="260" w:lineRule="exact"/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B5D6F98" w14:textId="61FE0B7B" w:rsidR="00A72C0A" w:rsidRPr="00A72C0A" w:rsidRDefault="009E3308" w:rsidP="00A72C0A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108</w:t>
            </w:r>
            <w:r w:rsidR="00A72C0A" w:rsidRPr="00A72C0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493</w:t>
            </w:r>
            <w:r w:rsidR="00A72C0A" w:rsidRPr="00A72C0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8ECA52" w14:textId="77777777" w:rsidR="00A72C0A" w:rsidRPr="004B1154" w:rsidRDefault="00A72C0A" w:rsidP="00A72C0A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2F49D29" w14:textId="6AC8020F" w:rsidR="00A72C0A" w:rsidRPr="004B1154" w:rsidRDefault="00A72C0A" w:rsidP="00A72C0A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3DDA8C" w14:textId="77777777" w:rsidR="00A72C0A" w:rsidRPr="004B1154" w:rsidRDefault="00A72C0A" w:rsidP="00A72C0A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F636F4" w14:textId="4A1CE04E" w:rsidR="00A72C0A" w:rsidRPr="00A72C0A" w:rsidRDefault="00A72C0A" w:rsidP="00A72C0A">
            <w:pPr>
              <w:tabs>
                <w:tab w:val="decimal" w:pos="524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72C0A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9E3308" w:rsidRPr="009E330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35</w:t>
            </w:r>
            <w:r w:rsidRPr="00A72C0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000</w:t>
            </w:r>
            <w:r w:rsidRPr="00A72C0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000</w:t>
            </w:r>
            <w:r w:rsidRPr="00A72C0A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A7166B" w14:textId="77777777" w:rsidR="00A72C0A" w:rsidRPr="00A72C0A" w:rsidRDefault="00A72C0A" w:rsidP="00A72C0A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13D04D" w14:textId="71C7BD90" w:rsidR="00A72C0A" w:rsidRPr="004B1154" w:rsidRDefault="00A72C0A" w:rsidP="00A72C0A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C2AF41C" w14:textId="77777777" w:rsidR="00A72C0A" w:rsidRPr="004B1154" w:rsidRDefault="00A72C0A" w:rsidP="00A72C0A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6E3C3B8" w14:textId="4E9E2786" w:rsidR="00A72C0A" w:rsidRPr="004B1154" w:rsidRDefault="009E3308" w:rsidP="00A72C0A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3</w:t>
            </w:r>
            <w:r w:rsidR="00A72C0A" w:rsidRPr="004B1154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079</w:t>
            </w:r>
            <w:r w:rsidR="00A72C0A" w:rsidRPr="004B1154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041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AD832E7" w14:textId="77777777" w:rsidR="00A72C0A" w:rsidRPr="004B1154" w:rsidRDefault="00A72C0A" w:rsidP="00A72C0A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3257F37" w14:textId="3050B115" w:rsidR="00A72C0A" w:rsidRPr="004B1154" w:rsidRDefault="00A72C0A" w:rsidP="00A72C0A">
            <w:pPr>
              <w:tabs>
                <w:tab w:val="decimal" w:pos="889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72C0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</w:t>
            </w:r>
            <w:r w:rsidRPr="00A72C0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444</w:t>
            </w:r>
            <w:r w:rsidRPr="00A72C0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863</w:t>
            </w:r>
            <w:r w:rsidRPr="00A72C0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08E3CC5" w14:textId="77777777" w:rsidR="00A72C0A" w:rsidRPr="004B1154" w:rsidRDefault="00A72C0A" w:rsidP="00A72C0A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BE1899" w14:textId="5E666512" w:rsidR="00A72C0A" w:rsidRPr="004160EB" w:rsidRDefault="009E3308" w:rsidP="00A72C0A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</w:t>
            </w:r>
            <w:r w:rsidR="00A72C0A" w:rsidRPr="004160E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128</w:t>
            </w:r>
            <w:r w:rsidR="00A72C0A" w:rsidRPr="004160E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014</w:t>
            </w:r>
          </w:p>
        </w:tc>
      </w:tr>
      <w:tr w:rsidR="003F294F" w:rsidRPr="004B1154" w14:paraId="3D03837A" w14:textId="77777777" w:rsidTr="003627F8">
        <w:trPr>
          <w:trHeight w:val="261"/>
        </w:trPr>
        <w:tc>
          <w:tcPr>
            <w:tcW w:w="1620" w:type="dxa"/>
          </w:tcPr>
          <w:p w14:paraId="6FBE96F9" w14:textId="77777777" w:rsidR="003F294F" w:rsidRPr="004B1154" w:rsidRDefault="003F294F" w:rsidP="003F294F">
            <w:pPr>
              <w:spacing w:line="260" w:lineRule="exact"/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B2B1BC" w14:textId="373DC7DA" w:rsidR="003F294F" w:rsidRPr="00A72C0A" w:rsidRDefault="009E3308" w:rsidP="00A72C0A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156</w:t>
            </w:r>
            <w:r w:rsidR="003F294F" w:rsidRPr="00A72C0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744</w:t>
            </w:r>
            <w:r w:rsidR="003F294F" w:rsidRPr="00A72C0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B596D10" w14:textId="77777777" w:rsidR="003F294F" w:rsidRPr="004B1154" w:rsidRDefault="003F294F" w:rsidP="003F294F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0B9CAB7" w14:textId="6B7D49EC" w:rsidR="003F294F" w:rsidRPr="004B1154" w:rsidRDefault="003F294F" w:rsidP="003F294F">
            <w:pPr>
              <w:tabs>
                <w:tab w:val="decimal" w:pos="54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2A2A865" w14:textId="651D016A" w:rsidR="003F294F" w:rsidRPr="004B1154" w:rsidRDefault="003F294F" w:rsidP="003F294F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5230355" w14:textId="4089E27D" w:rsidR="003F294F" w:rsidRPr="00A72C0A" w:rsidRDefault="003F294F" w:rsidP="00A72C0A">
            <w:pPr>
              <w:tabs>
                <w:tab w:val="decimal" w:pos="524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B43A926" w14:textId="49FD0311" w:rsidR="003F294F" w:rsidRPr="004B1154" w:rsidRDefault="003F294F" w:rsidP="003F294F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BCE567" w14:textId="6CA79D7B" w:rsidR="003F294F" w:rsidRPr="004B1154" w:rsidRDefault="00A72C0A" w:rsidP="003F294F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B98F03" w14:textId="1240B4AC" w:rsidR="003F294F" w:rsidRPr="004B1154" w:rsidRDefault="003F294F" w:rsidP="003F294F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B043D4" w14:textId="6E6020A0" w:rsidR="003F294F" w:rsidRPr="004B1154" w:rsidRDefault="009E3308" w:rsidP="003F294F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8</w:t>
            </w:r>
            <w:r w:rsidR="003F294F" w:rsidRPr="004B1154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281</w:t>
            </w:r>
            <w:r w:rsidR="003F294F" w:rsidRPr="004B1154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940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C26D869" w14:textId="236F5642" w:rsidR="003F294F" w:rsidRPr="004B1154" w:rsidRDefault="003F294F" w:rsidP="003F294F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948F70E" w14:textId="6D0340C8" w:rsidR="003F294F" w:rsidRPr="00A72C0A" w:rsidRDefault="003F294F" w:rsidP="003F294F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72C0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</w:t>
            </w:r>
            <w:r w:rsidRPr="00A72C0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144</w:t>
            </w:r>
            <w:r w:rsidRPr="00A72C0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055</w:t>
            </w:r>
            <w:r w:rsidRPr="00A72C0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F3AB5CC" w14:textId="000C621F" w:rsidR="003F294F" w:rsidRPr="004B1154" w:rsidRDefault="003F294F" w:rsidP="003F294F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5D0130" w14:textId="73C37105" w:rsidR="003F294F" w:rsidRPr="004160EB" w:rsidRDefault="009E3308" w:rsidP="003F294F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156</w:t>
            </w:r>
            <w:r w:rsidR="003F294F" w:rsidRPr="004160E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882</w:t>
            </w:r>
            <w:r w:rsidR="003F294F" w:rsidRPr="004160E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396</w:t>
            </w:r>
          </w:p>
        </w:tc>
      </w:tr>
      <w:tr w:rsidR="003F294F" w:rsidRPr="004B1154" w14:paraId="2BBCFC86" w14:textId="77777777" w:rsidTr="00CE2A5A">
        <w:trPr>
          <w:trHeight w:val="74"/>
        </w:trPr>
        <w:tc>
          <w:tcPr>
            <w:tcW w:w="1620" w:type="dxa"/>
          </w:tcPr>
          <w:p w14:paraId="4AD7AE85" w14:textId="77777777" w:rsidR="003F294F" w:rsidRPr="004B1154" w:rsidRDefault="003F294F" w:rsidP="003F294F">
            <w:pPr>
              <w:spacing w:line="260" w:lineRule="exact"/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F4EFDEE" w14:textId="77E00563" w:rsidR="003F294F" w:rsidRPr="00A72C0A" w:rsidRDefault="009E3308" w:rsidP="00A72C0A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378</w:t>
            </w:r>
            <w:r w:rsidR="003F294F" w:rsidRPr="00A72C0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192</w:t>
            </w:r>
            <w:r w:rsidR="003F294F" w:rsidRPr="00A72C0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707698" w14:textId="77777777" w:rsidR="003F294F" w:rsidRPr="004B1154" w:rsidRDefault="003F294F" w:rsidP="003F294F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982649D" w14:textId="0E4CB37B" w:rsidR="003F294F" w:rsidRPr="004B1154" w:rsidRDefault="003F294F" w:rsidP="003F294F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5A81C5" w14:textId="77777777" w:rsidR="003F294F" w:rsidRPr="004B1154" w:rsidRDefault="003F294F" w:rsidP="003F294F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2D315F40" w14:textId="52CE16D9" w:rsidR="003F294F" w:rsidRPr="004B1154" w:rsidRDefault="003F294F" w:rsidP="00A72C0A">
            <w:pPr>
              <w:tabs>
                <w:tab w:val="decimal" w:pos="524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72C0A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9E3308" w:rsidRPr="009E330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18</w:t>
            </w:r>
            <w:r w:rsidRPr="00A72C0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978</w:t>
            </w:r>
            <w:r w:rsidRPr="00A72C0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450</w:t>
            </w:r>
            <w:r w:rsidRPr="00A72C0A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1FD751" w14:textId="77777777" w:rsidR="003F294F" w:rsidRPr="004B1154" w:rsidRDefault="003F294F" w:rsidP="003F294F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29419B1" w14:textId="7F6E51CA" w:rsidR="003F294F" w:rsidRPr="004B1154" w:rsidRDefault="003F294F" w:rsidP="00A72C0A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6AA57EB" w14:textId="77777777" w:rsidR="003F294F" w:rsidRPr="004B1154" w:rsidRDefault="003F294F" w:rsidP="003F294F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FFBAA2F" w14:textId="4644BDC0" w:rsidR="003F294F" w:rsidRPr="004B1154" w:rsidRDefault="003F294F" w:rsidP="003F294F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BCC8C8" w14:textId="77777777" w:rsidR="003F294F" w:rsidRPr="004B1154" w:rsidRDefault="003F294F" w:rsidP="003F294F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96F7639" w14:textId="60DDFDA2" w:rsidR="003F294F" w:rsidRPr="00A72C0A" w:rsidRDefault="009E3308" w:rsidP="003F294F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28</w:t>
            </w:r>
            <w:r w:rsidR="003F294F" w:rsidRPr="00A72C0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092</w:t>
            </w:r>
            <w:r w:rsidR="003F294F" w:rsidRPr="00A72C0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961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417532D" w14:textId="77777777" w:rsidR="003F294F" w:rsidRPr="004B1154" w:rsidRDefault="003F294F" w:rsidP="003F294F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DDEE9D2" w14:textId="2F19C13E" w:rsidR="003F294F" w:rsidRPr="004160EB" w:rsidRDefault="009E3308" w:rsidP="003F294F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387</w:t>
            </w:r>
            <w:r w:rsidR="003F294F" w:rsidRPr="004160E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307</w:t>
            </w:r>
            <w:r w:rsidR="003F294F" w:rsidRPr="004160E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059</w:t>
            </w:r>
          </w:p>
        </w:tc>
      </w:tr>
      <w:tr w:rsidR="003F294F" w:rsidRPr="004B1154" w14:paraId="21D0A196" w14:textId="77777777" w:rsidTr="00AC777F">
        <w:trPr>
          <w:trHeight w:val="74"/>
        </w:trPr>
        <w:tc>
          <w:tcPr>
            <w:tcW w:w="1620" w:type="dxa"/>
          </w:tcPr>
          <w:p w14:paraId="0C30755A" w14:textId="77777777" w:rsidR="003F294F" w:rsidRPr="004B1154" w:rsidRDefault="003F294F" w:rsidP="003F294F">
            <w:pPr>
              <w:spacing w:line="260" w:lineRule="exact"/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A12BAEA" w14:textId="36845D5E" w:rsidR="003F294F" w:rsidRPr="00A72C0A" w:rsidRDefault="009E3308" w:rsidP="00A72C0A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3F294F" w:rsidRPr="00A72C0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504</w:t>
            </w:r>
            <w:r w:rsidR="003F294F" w:rsidRPr="00A72C0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012</w:t>
            </w:r>
            <w:r w:rsidR="003F294F" w:rsidRPr="00A72C0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9965D7" w14:textId="77777777" w:rsidR="003F294F" w:rsidRPr="004B1154" w:rsidRDefault="003F294F" w:rsidP="003F294F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6E4EA35" w14:textId="2BA1CF24" w:rsidR="003F294F" w:rsidRPr="004B1154" w:rsidRDefault="003F294F" w:rsidP="003F294F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6F9CBE5" w14:textId="77777777" w:rsidR="003F294F" w:rsidRPr="004B1154" w:rsidRDefault="003F294F" w:rsidP="003F294F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80FE576" w14:textId="799462EE" w:rsidR="003F294F" w:rsidRPr="004B1154" w:rsidRDefault="003F294F" w:rsidP="00A72C0A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E2AE78" w14:textId="77777777" w:rsidR="003F294F" w:rsidRPr="004B1154" w:rsidRDefault="003F294F" w:rsidP="003F294F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74BF9D4" w14:textId="4CA42FE8" w:rsidR="003F294F" w:rsidRPr="004B1154" w:rsidRDefault="003F294F" w:rsidP="00A72C0A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BBF164" w14:textId="77777777" w:rsidR="003F294F" w:rsidRPr="004B1154" w:rsidRDefault="003F294F" w:rsidP="003F294F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D2845B8" w14:textId="51CEC367" w:rsidR="003F294F" w:rsidRPr="004B1154" w:rsidRDefault="003F294F" w:rsidP="003F294F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D078D1F" w14:textId="77777777" w:rsidR="003F294F" w:rsidRPr="004B1154" w:rsidRDefault="003F294F" w:rsidP="003F294F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5BD999B" w14:textId="4B556123" w:rsidR="003F294F" w:rsidRPr="00A72C0A" w:rsidRDefault="003F294F" w:rsidP="003F294F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72C0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12</w:t>
            </w:r>
            <w:r w:rsidRPr="00A72C0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140</w:t>
            </w:r>
            <w:r w:rsidRPr="00A72C0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BAA3C1" w14:textId="77777777" w:rsidR="003F294F" w:rsidRPr="004B1154" w:rsidRDefault="003F294F" w:rsidP="003F294F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428F1CA" w14:textId="5B1A49F4" w:rsidR="003F294F" w:rsidRPr="004160EB" w:rsidRDefault="009E3308" w:rsidP="003F294F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3F294F" w:rsidRPr="004160E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504</w:t>
            </w:r>
            <w:r w:rsidR="003F294F" w:rsidRPr="004160E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3F294F" w:rsidRPr="004160E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790</w:t>
            </w:r>
          </w:p>
        </w:tc>
      </w:tr>
      <w:tr w:rsidR="003F294F" w:rsidRPr="004B1154" w14:paraId="65FEDF07" w14:textId="77777777" w:rsidTr="00AC777F">
        <w:trPr>
          <w:trHeight w:val="74"/>
        </w:trPr>
        <w:tc>
          <w:tcPr>
            <w:tcW w:w="1620" w:type="dxa"/>
          </w:tcPr>
          <w:p w14:paraId="5BD3AABE" w14:textId="77777777" w:rsidR="003F294F" w:rsidRPr="004B1154" w:rsidRDefault="003F294F" w:rsidP="003F294F">
            <w:pPr>
              <w:spacing w:line="260" w:lineRule="exact"/>
              <w:ind w:left="448" w:right="46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624A1E27" w14:textId="5E9FCB99" w:rsidR="003F294F" w:rsidRPr="004B1154" w:rsidRDefault="009E3308" w:rsidP="00A72C0A">
            <w:pPr>
              <w:tabs>
                <w:tab w:val="decimal" w:pos="889"/>
              </w:tabs>
              <w:rPr>
                <w:rFonts w:ascii="Times New Roman" w:eastAsia="Times New Roman" w:hAnsi="Times New Roman" w:cs="Angsana New"/>
                <w:sz w:val="14"/>
                <w:szCs w:val="14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3F294F" w:rsidRPr="00A72C0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147</w:t>
            </w:r>
            <w:r w:rsidR="003F294F" w:rsidRPr="00A72C0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443</w:t>
            </w:r>
            <w:r w:rsidR="003F294F" w:rsidRPr="00A72C0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073A3EB" w14:textId="77777777" w:rsidR="003F294F" w:rsidRPr="004B1154" w:rsidRDefault="003F294F" w:rsidP="003F294F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7F6461D5" w14:textId="0003A80C" w:rsidR="003F294F" w:rsidRPr="004B1154" w:rsidRDefault="003F294F" w:rsidP="003F294F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90A250F" w14:textId="77777777" w:rsidR="003F294F" w:rsidRPr="004B1154" w:rsidRDefault="003F294F" w:rsidP="003F294F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253C93E2" w14:textId="3BA14D77" w:rsidR="003F294F" w:rsidRPr="004B1154" w:rsidRDefault="003F294F" w:rsidP="00A72C0A">
            <w:pPr>
              <w:tabs>
                <w:tab w:val="decimal" w:pos="524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72C0A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9E3308" w:rsidRPr="009E330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53</w:t>
            </w:r>
            <w:r w:rsidRPr="00A72C0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978</w:t>
            </w:r>
            <w:r w:rsidRPr="00A72C0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450</w:t>
            </w:r>
            <w:r w:rsidRPr="00A72C0A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01FA01" w14:textId="77777777" w:rsidR="003F294F" w:rsidRPr="004B1154" w:rsidRDefault="003F294F" w:rsidP="003F294F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06E0B4FC" w14:textId="21D089D6" w:rsidR="003F294F" w:rsidRPr="004B1154" w:rsidRDefault="003F294F" w:rsidP="00A72C0A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58BD8FF" w14:textId="77777777" w:rsidR="003F294F" w:rsidRPr="004B1154" w:rsidRDefault="003F294F" w:rsidP="003F294F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1110AA59" w14:textId="5AE1CC69" w:rsidR="003F294F" w:rsidRPr="004B1154" w:rsidRDefault="009E3308" w:rsidP="003F294F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11</w:t>
            </w:r>
            <w:r w:rsidR="003F294F" w:rsidRPr="004B1154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360</w:t>
            </w:r>
            <w:r w:rsidR="003F294F" w:rsidRPr="004B1154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981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763C79D" w14:textId="77777777" w:rsidR="003F294F" w:rsidRPr="004B1154" w:rsidRDefault="003F294F" w:rsidP="003F294F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59ED9D1D" w14:textId="086AB21E" w:rsidR="003F294F" w:rsidRPr="00A72C0A" w:rsidRDefault="009E3308" w:rsidP="003F294F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17</w:t>
            </w:r>
            <w:r w:rsidR="003F294F" w:rsidRPr="00A72C0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491</w:t>
            </w:r>
            <w:r w:rsidR="003F294F" w:rsidRPr="00A72C0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903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BB13B87" w14:textId="77777777" w:rsidR="003F294F" w:rsidRPr="004B1154" w:rsidRDefault="003F294F" w:rsidP="003F294F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2945634A" w14:textId="2F3226D0" w:rsidR="003F294F" w:rsidRPr="004160EB" w:rsidRDefault="009E3308" w:rsidP="003F294F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3F294F" w:rsidRPr="004160E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122</w:t>
            </w:r>
            <w:r w:rsidR="003F294F" w:rsidRPr="004160E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318</w:t>
            </w:r>
            <w:r w:rsidR="003F294F" w:rsidRPr="004160E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259</w:t>
            </w:r>
          </w:p>
        </w:tc>
      </w:tr>
    </w:tbl>
    <w:p w14:paraId="242B16D0" w14:textId="34321EC5" w:rsidR="00430DCD" w:rsidRPr="004B1154" w:rsidRDefault="006F00B1" w:rsidP="006F00B1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Theme="majorBidi" w:hAnsiTheme="majorBidi" w:cstheme="majorBidi"/>
          <w:sz w:val="20"/>
          <w:szCs w:val="20"/>
          <w:cs/>
          <w:lang w:val="en-US"/>
        </w:rPr>
      </w:pPr>
      <w:r w:rsidRPr="004B1154">
        <w:rPr>
          <w:rFonts w:ascii="Angsana New" w:hAnsi="Angsana New" w:cs="Angsana New"/>
          <w:sz w:val="18"/>
          <w:szCs w:val="18"/>
          <w:lang w:val="en-US"/>
        </w:rPr>
        <w:t xml:space="preserve">* </w:t>
      </w:r>
      <w:r w:rsidRPr="004B1154">
        <w:rPr>
          <w:rFonts w:ascii="Angsana New" w:hAnsi="Angsana New" w:cs="Angsana New" w:hint="cs"/>
          <w:sz w:val="18"/>
          <w:szCs w:val="18"/>
          <w:cs/>
          <w:lang w:val="en-US"/>
        </w:rPr>
        <w:t>ยอดดังกล่าวประกอบด้วย</w:t>
      </w:r>
      <w:r w:rsidRPr="004B1154">
        <w:rPr>
          <w:rFonts w:ascii="Angsana New" w:hAnsi="Angsana New" w:cs="Angsana New"/>
          <w:sz w:val="18"/>
          <w:szCs w:val="18"/>
          <w:cs/>
          <w:lang w:val="en-US"/>
        </w:rPr>
        <w:t>ค่าตัดจำหน่ายสะสมของค่าใช้จ่ายในการออกหุ้นกู้</w:t>
      </w:r>
      <w:r w:rsidRPr="004B1154">
        <w:rPr>
          <w:rFonts w:ascii="Angsana New" w:hAnsi="Angsana New" w:cs="Angsana New"/>
          <w:sz w:val="18"/>
          <w:szCs w:val="18"/>
          <w:lang w:val="en-US"/>
        </w:rPr>
        <w:t xml:space="preserve"> </w:t>
      </w:r>
      <w:r w:rsidRPr="004B1154">
        <w:rPr>
          <w:rFonts w:ascii="Angsana New" w:hAnsi="Angsana New" w:cs="Angsana New"/>
          <w:sz w:val="18"/>
          <w:szCs w:val="18"/>
          <w:cs/>
          <w:lang w:val="en-US"/>
        </w:rPr>
        <w:t>ดอกเบี้ยรอตัดจำหน่ายตามอัตราดอกเบี้ยที่แท้จริง</w:t>
      </w:r>
      <w:r w:rsidRPr="004B1154">
        <w:rPr>
          <w:rFonts w:ascii="Angsana New" w:hAnsi="Angsana New" w:cs="Angsana New"/>
          <w:sz w:val="18"/>
          <w:szCs w:val="18"/>
          <w:lang w:val="en-US"/>
        </w:rPr>
        <w:t xml:space="preserve"> </w:t>
      </w:r>
      <w:r w:rsidRPr="004B1154">
        <w:rPr>
          <w:rFonts w:ascii="Angsana New" w:hAnsi="Angsana New" w:cs="Angsana New" w:hint="cs"/>
          <w:sz w:val="18"/>
          <w:szCs w:val="18"/>
          <w:cs/>
          <w:lang w:val="en-US"/>
        </w:rPr>
        <w:t>การเพิ่มขึ้นของสัญญาเช่าและการต่ออายุสัญญาเช่า</w:t>
      </w:r>
    </w:p>
    <w:tbl>
      <w:tblPr>
        <w:tblW w:w="5131" w:type="pct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023"/>
        <w:gridCol w:w="104"/>
        <w:gridCol w:w="1024"/>
        <w:gridCol w:w="100"/>
        <w:gridCol w:w="1024"/>
        <w:gridCol w:w="100"/>
        <w:gridCol w:w="1182"/>
        <w:gridCol w:w="100"/>
        <w:gridCol w:w="1024"/>
        <w:gridCol w:w="100"/>
        <w:gridCol w:w="1024"/>
        <w:gridCol w:w="100"/>
        <w:gridCol w:w="962"/>
      </w:tblGrid>
      <w:tr w:rsidR="00522938" w:rsidRPr="004B1154" w14:paraId="5A7E0E12" w14:textId="77777777" w:rsidTr="00774744">
        <w:trPr>
          <w:trHeight w:val="74"/>
        </w:trPr>
        <w:tc>
          <w:tcPr>
            <w:tcW w:w="1620" w:type="dxa"/>
          </w:tcPr>
          <w:p w14:paraId="2416F2C5" w14:textId="77777777" w:rsidR="008D4A91" w:rsidRPr="004B1154" w:rsidRDefault="008D4A91" w:rsidP="004657F3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1F6C34CD" w14:textId="77777777" w:rsidR="008D4A91" w:rsidRPr="004B1154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04" w:type="dxa"/>
          </w:tcPr>
          <w:p w14:paraId="15327005" w14:textId="77777777" w:rsidR="008D4A91" w:rsidRPr="004B1154" w:rsidRDefault="008D4A91" w:rsidP="004657F3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4B003799" w14:textId="77777777" w:rsidR="008D4A91" w:rsidRPr="004B1154" w:rsidRDefault="008D4A91" w:rsidP="004657F3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6261C2DE" w14:textId="77777777" w:rsidR="008D4A91" w:rsidRPr="004B1154" w:rsidRDefault="008D4A91" w:rsidP="004657F3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B7DBA21" w14:textId="77777777" w:rsidR="008D4A91" w:rsidRPr="004B1154" w:rsidRDefault="008D4A91" w:rsidP="004657F3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015A6B05" w14:textId="77777777" w:rsidR="008D4A91" w:rsidRPr="004B1154" w:rsidRDefault="008D4A91" w:rsidP="004657F3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</w:tcPr>
          <w:p w14:paraId="04C848EE" w14:textId="77777777" w:rsidR="008D4A91" w:rsidRPr="004B1154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12A28917" w14:textId="77777777" w:rsidR="008D4A91" w:rsidRPr="004B1154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0071DFEE" w14:textId="77777777" w:rsidR="008D4A91" w:rsidRPr="004B1154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2BA853E2" w14:textId="77777777" w:rsidR="008D4A91" w:rsidRPr="004B1154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73A6C765" w14:textId="77777777" w:rsidR="008D4A91" w:rsidRPr="004B1154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603C5158" w14:textId="77777777" w:rsidR="008D4A91" w:rsidRPr="004B1154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05098D4A" w14:textId="77777777" w:rsidR="008D4A91" w:rsidRPr="004B1154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522938" w:rsidRPr="004B1154" w14:paraId="79B7F964" w14:textId="77777777" w:rsidTr="00774744">
        <w:trPr>
          <w:trHeight w:val="74"/>
        </w:trPr>
        <w:tc>
          <w:tcPr>
            <w:tcW w:w="1620" w:type="dxa"/>
          </w:tcPr>
          <w:p w14:paraId="30EEBF9A" w14:textId="77777777" w:rsidR="008D4A91" w:rsidRPr="004B1154" w:rsidRDefault="008D4A91" w:rsidP="00781C76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67" w:type="dxa"/>
            <w:gridSpan w:val="13"/>
          </w:tcPr>
          <w:p w14:paraId="52394279" w14:textId="77777777" w:rsidR="008D4A91" w:rsidRPr="004B1154" w:rsidRDefault="008D4A91" w:rsidP="00781C7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522938" w:rsidRPr="004B1154" w14:paraId="201DA4CD" w14:textId="77777777" w:rsidTr="00774744">
        <w:trPr>
          <w:trHeight w:val="74"/>
        </w:trPr>
        <w:tc>
          <w:tcPr>
            <w:tcW w:w="1620" w:type="dxa"/>
          </w:tcPr>
          <w:p w14:paraId="669B808B" w14:textId="77777777" w:rsidR="008D4A91" w:rsidRPr="004B1154" w:rsidRDefault="008D4A91" w:rsidP="008D4A91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769F38E6" w14:textId="77777777" w:rsidR="008D4A91" w:rsidRPr="004B115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104" w:type="dxa"/>
          </w:tcPr>
          <w:p w14:paraId="5556B8AE" w14:textId="77777777" w:rsidR="008D4A91" w:rsidRPr="004B1154" w:rsidRDefault="008D4A91" w:rsidP="008D4A91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7AF7BF0D" w14:textId="77777777" w:rsidR="008D4A91" w:rsidRPr="004B1154" w:rsidRDefault="008D4A91" w:rsidP="008D4A91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0D695FBE" w14:textId="77777777" w:rsidR="008D4A91" w:rsidRPr="004B1154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1E8AC5FB" w14:textId="77777777" w:rsidR="008D4A91" w:rsidRPr="004B1154" w:rsidRDefault="008D4A91" w:rsidP="008D4A91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4CD9EC60" w14:textId="77777777" w:rsidR="008D4A91" w:rsidRPr="004B1154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</w:tcPr>
          <w:p w14:paraId="5F4DEF92" w14:textId="77777777" w:rsidR="008D4A91" w:rsidRPr="004B115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4BECA5EE" w14:textId="77777777" w:rsidR="008D4A91" w:rsidRPr="004B115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0A678E5" w14:textId="77777777" w:rsidR="008D4A91" w:rsidRPr="004B115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1D78D670" w14:textId="77777777" w:rsidR="008D4A91" w:rsidRPr="004B115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3FC75A15" w14:textId="77777777" w:rsidR="008D4A91" w:rsidRPr="004B115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5DD7B7D6" w14:textId="77777777" w:rsidR="008D4A91" w:rsidRPr="004B115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37B46F46" w14:textId="77777777" w:rsidR="008D4A91" w:rsidRPr="004B115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ยอดคงเหลือ</w:t>
            </w:r>
          </w:p>
        </w:tc>
      </w:tr>
      <w:tr w:rsidR="00522938" w:rsidRPr="004B1154" w14:paraId="21BD21D0" w14:textId="77777777" w:rsidTr="00774744">
        <w:trPr>
          <w:trHeight w:val="74"/>
        </w:trPr>
        <w:tc>
          <w:tcPr>
            <w:tcW w:w="1620" w:type="dxa"/>
          </w:tcPr>
          <w:p w14:paraId="2C48142E" w14:textId="77777777" w:rsidR="008D4A91" w:rsidRPr="004B1154" w:rsidRDefault="008D4A91" w:rsidP="008D4A91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643AFC08" w14:textId="77777777" w:rsidR="008D4A91" w:rsidRPr="004B115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4" w:type="dxa"/>
          </w:tcPr>
          <w:p w14:paraId="45E39825" w14:textId="77777777" w:rsidR="008D4A91" w:rsidRPr="004B1154" w:rsidRDefault="008D4A91" w:rsidP="008D4A91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750AA18" w14:textId="77777777" w:rsidR="008D4A91" w:rsidRPr="004B1154" w:rsidRDefault="008D4A91" w:rsidP="008D4A91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กระแสเงินสดจากกิจกรรมจัดหาเงิน</w:t>
            </w:r>
          </w:p>
        </w:tc>
        <w:tc>
          <w:tcPr>
            <w:tcW w:w="100" w:type="dxa"/>
          </w:tcPr>
          <w:p w14:paraId="7C9A2EB6" w14:textId="77777777" w:rsidR="008D4A91" w:rsidRPr="004B1154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41FEEDB5" w14:textId="77777777" w:rsidR="008D4A91" w:rsidRPr="004B115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100" w:type="dxa"/>
          </w:tcPr>
          <w:p w14:paraId="6BF220AD" w14:textId="77777777" w:rsidR="008D4A91" w:rsidRPr="004B115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42DC8A94" w14:textId="77777777" w:rsidR="008D4A91" w:rsidRPr="004B115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522938" w:rsidRPr="004B1154" w14:paraId="23F82592" w14:textId="77777777" w:rsidTr="00774744">
        <w:trPr>
          <w:trHeight w:val="74"/>
        </w:trPr>
        <w:tc>
          <w:tcPr>
            <w:tcW w:w="1620" w:type="dxa"/>
          </w:tcPr>
          <w:p w14:paraId="6FC6FE6D" w14:textId="77777777" w:rsidR="00630D87" w:rsidRPr="004B1154" w:rsidRDefault="00630D87" w:rsidP="00630D87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401BA1F2" w14:textId="3D4B634F" w:rsidR="00630D87" w:rsidRPr="004B1154" w:rsidRDefault="009E3308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9E330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630D87"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04" w:type="dxa"/>
          </w:tcPr>
          <w:p w14:paraId="7F208E9C" w14:textId="77777777" w:rsidR="00630D87" w:rsidRPr="004B1154" w:rsidRDefault="00630D87" w:rsidP="00630D87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C04BD" w14:textId="35E9BA77" w:rsidR="00630D87" w:rsidRPr="004B1154" w:rsidRDefault="00630D87" w:rsidP="00630D87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1E8920" w14:textId="77777777" w:rsidR="00630D87" w:rsidRPr="004B1154" w:rsidRDefault="00630D87" w:rsidP="00630D87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F4885" w14:textId="2C743C2B" w:rsidR="00630D87" w:rsidRPr="004B1154" w:rsidRDefault="00630D87" w:rsidP="00630D87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00" w:type="dxa"/>
          </w:tcPr>
          <w:p w14:paraId="270E037D" w14:textId="77777777" w:rsidR="00630D87" w:rsidRPr="004B1154" w:rsidRDefault="00630D87" w:rsidP="00630D87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89ED6" w14:textId="48A9C8DC" w:rsidR="00630D87" w:rsidRPr="004B1154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4B1154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ขาดทุนจากอัตรา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E25C12" w14:textId="77777777" w:rsidR="00630D87" w:rsidRPr="004B1154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300B3" w14:textId="6618B305" w:rsidR="00630D87" w:rsidRPr="004B1154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6E848F" w14:textId="77777777" w:rsidR="00630D87" w:rsidRPr="004B1154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017E6" w14:textId="6B3D6651" w:rsidR="00630D87" w:rsidRPr="004B1154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 ๆ*</w:t>
            </w:r>
          </w:p>
        </w:tc>
        <w:tc>
          <w:tcPr>
            <w:tcW w:w="100" w:type="dxa"/>
          </w:tcPr>
          <w:p w14:paraId="7F01A400" w14:textId="77777777" w:rsidR="00630D87" w:rsidRPr="004B1154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7CFD7ED8" w14:textId="060F99DA" w:rsidR="00630D87" w:rsidRPr="004B1154" w:rsidRDefault="009E3308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9E330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30</w:t>
            </w:r>
            <w:r w:rsidR="00630D87"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D243EF" w:rsidRPr="004B1154">
              <w:rPr>
                <w:rFonts w:asciiTheme="majorBidi" w:eastAsia="Times New Roman" w:hAnsiTheme="majorBidi" w:cstheme="majorBidi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522938" w:rsidRPr="004B1154" w14:paraId="5DC3B8F8" w14:textId="77777777" w:rsidTr="00774744">
        <w:trPr>
          <w:trHeight w:val="74"/>
        </w:trPr>
        <w:tc>
          <w:tcPr>
            <w:tcW w:w="1620" w:type="dxa"/>
          </w:tcPr>
          <w:p w14:paraId="01C62AAF" w14:textId="77777777" w:rsidR="008D4A91" w:rsidRPr="004B1154" w:rsidRDefault="008D4A91" w:rsidP="008D4A91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2A602A7B" w14:textId="44CBA1E0" w:rsidR="008D4A91" w:rsidRPr="004B1154" w:rsidRDefault="009E3308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9E330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4" w:type="dxa"/>
          </w:tcPr>
          <w:p w14:paraId="464A7F49" w14:textId="77777777" w:rsidR="008D4A91" w:rsidRPr="004B1154" w:rsidRDefault="008D4A91" w:rsidP="008D4A91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3301F2C1" w14:textId="77777777" w:rsidR="008D4A91" w:rsidRPr="004B1154" w:rsidRDefault="008D4A91" w:rsidP="008D4A91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CCAAAC8" w14:textId="77777777" w:rsidR="008D4A91" w:rsidRPr="004B1154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36069E3D" w14:textId="77777777" w:rsidR="008D4A91" w:rsidRPr="004B1154" w:rsidRDefault="008D4A91" w:rsidP="008D4A91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36F14D12" w14:textId="77777777" w:rsidR="008D4A91" w:rsidRPr="004B1154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</w:tcPr>
          <w:p w14:paraId="62268D3E" w14:textId="77777777" w:rsidR="008D4A91" w:rsidRPr="004B115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4B1154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แลกแปลี่ยนที่ยัง</w:t>
            </w:r>
          </w:p>
        </w:tc>
        <w:tc>
          <w:tcPr>
            <w:tcW w:w="100" w:type="dxa"/>
          </w:tcPr>
          <w:p w14:paraId="7C057E54" w14:textId="77777777" w:rsidR="008D4A91" w:rsidRPr="004B115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</w:tcPr>
          <w:p w14:paraId="79CC518D" w14:textId="77777777" w:rsidR="008D4A91" w:rsidRPr="004B115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100" w:type="dxa"/>
          </w:tcPr>
          <w:p w14:paraId="2E6183F0" w14:textId="77777777" w:rsidR="008D4A91" w:rsidRPr="004B115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6E0F4F73" w14:textId="77777777" w:rsidR="008D4A91" w:rsidRPr="004B115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5C67D0A2" w14:textId="77777777" w:rsidR="008D4A91" w:rsidRPr="004B115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</w:tcPr>
          <w:p w14:paraId="15BBB963" w14:textId="55AC8D82" w:rsidR="008D4A91" w:rsidRPr="004B1154" w:rsidRDefault="009E3308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9E330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2567</w:t>
            </w:r>
          </w:p>
        </w:tc>
      </w:tr>
      <w:tr w:rsidR="00522938" w:rsidRPr="004B1154" w14:paraId="6F46E05C" w14:textId="77777777" w:rsidTr="00774744">
        <w:trPr>
          <w:trHeight w:val="74"/>
        </w:trPr>
        <w:tc>
          <w:tcPr>
            <w:tcW w:w="1620" w:type="dxa"/>
          </w:tcPr>
          <w:p w14:paraId="389BF02A" w14:textId="77777777" w:rsidR="008D4A91" w:rsidRPr="004B1154" w:rsidRDefault="008D4A91" w:rsidP="008D4A91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51594E94" w14:textId="77777777" w:rsidR="008D4A91" w:rsidRPr="004B115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6A285D01" w14:textId="77777777" w:rsidR="008D4A91" w:rsidRPr="004B1154" w:rsidRDefault="008D4A91" w:rsidP="008D4A91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24" w:type="dxa"/>
          </w:tcPr>
          <w:p w14:paraId="2984D604" w14:textId="77777777" w:rsidR="008D4A91" w:rsidRPr="004B1154" w:rsidRDefault="008D4A91" w:rsidP="008D4A91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8132B72" w14:textId="77777777" w:rsidR="008D4A91" w:rsidRPr="004B1154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4276A601" w14:textId="77777777" w:rsidR="008D4A91" w:rsidRPr="004B1154" w:rsidRDefault="008D4A91" w:rsidP="008D4A91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5CCB5C4A" w14:textId="77777777" w:rsidR="008D4A91" w:rsidRPr="004B1154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</w:tcPr>
          <w:p w14:paraId="00A05A41" w14:textId="77777777" w:rsidR="008D4A91" w:rsidRPr="004B115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4B1154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ไม่เกิดขึ้น</w:t>
            </w:r>
          </w:p>
        </w:tc>
        <w:tc>
          <w:tcPr>
            <w:tcW w:w="100" w:type="dxa"/>
          </w:tcPr>
          <w:p w14:paraId="22B31B26" w14:textId="77777777" w:rsidR="008D4A91" w:rsidRPr="004B115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</w:tcPr>
          <w:p w14:paraId="4C2548BD" w14:textId="77777777" w:rsidR="008D4A91" w:rsidRPr="004B115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100" w:type="dxa"/>
          </w:tcPr>
          <w:p w14:paraId="4D644806" w14:textId="77777777" w:rsidR="008D4A91" w:rsidRPr="004B115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1B2BE9BF" w14:textId="77777777" w:rsidR="008D4A91" w:rsidRPr="004B115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7EB2F683" w14:textId="77777777" w:rsidR="008D4A91" w:rsidRPr="004B115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</w:tcPr>
          <w:p w14:paraId="32A7ED49" w14:textId="77777777" w:rsidR="008D4A91" w:rsidRPr="004B1154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522938" w:rsidRPr="004B1154" w14:paraId="7A254FFF" w14:textId="77777777" w:rsidTr="00F34422">
        <w:trPr>
          <w:trHeight w:val="74"/>
        </w:trPr>
        <w:tc>
          <w:tcPr>
            <w:tcW w:w="1620" w:type="dxa"/>
          </w:tcPr>
          <w:p w14:paraId="0D1A1745" w14:textId="77777777" w:rsidR="008B055E" w:rsidRPr="004B1154" w:rsidRDefault="008B055E" w:rsidP="008B055E">
            <w:pPr>
              <w:spacing w:line="260" w:lineRule="exact"/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023" w:type="dxa"/>
          </w:tcPr>
          <w:p w14:paraId="3CFB70A2" w14:textId="23DEE76C" w:rsidR="008B055E" w:rsidRPr="004B1154" w:rsidRDefault="009E3308" w:rsidP="008B055E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108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390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679</w:t>
            </w:r>
          </w:p>
        </w:tc>
        <w:tc>
          <w:tcPr>
            <w:tcW w:w="104" w:type="dxa"/>
          </w:tcPr>
          <w:p w14:paraId="151CC408" w14:textId="77777777" w:rsidR="008B055E" w:rsidRPr="004B1154" w:rsidRDefault="008B055E" w:rsidP="008B055E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0B991DD5" w14:textId="056E5E5B" w:rsidR="008B055E" w:rsidRPr="004B1154" w:rsidRDefault="008B055E" w:rsidP="008B055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center"/>
          </w:tcPr>
          <w:p w14:paraId="0C1A2D54" w14:textId="77777777" w:rsidR="008B055E" w:rsidRPr="004B1154" w:rsidRDefault="008B055E" w:rsidP="008B055E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6349A4CA" w14:textId="76268DD7" w:rsidR="008B055E" w:rsidRPr="004B1154" w:rsidRDefault="008B055E" w:rsidP="008B055E">
            <w:pPr>
              <w:tabs>
                <w:tab w:val="decimal" w:pos="524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center"/>
          </w:tcPr>
          <w:p w14:paraId="1B43B8D8" w14:textId="77777777" w:rsidR="008B055E" w:rsidRPr="004B1154" w:rsidRDefault="008B055E" w:rsidP="008B055E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</w:tcPr>
          <w:p w14:paraId="1016F9AF" w14:textId="401C6791" w:rsidR="008B055E" w:rsidRPr="004B1154" w:rsidRDefault="008B055E" w:rsidP="008B055E">
            <w:pPr>
              <w:tabs>
                <w:tab w:val="decimal" w:pos="58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center"/>
          </w:tcPr>
          <w:p w14:paraId="5C755F6D" w14:textId="77777777" w:rsidR="008B055E" w:rsidRPr="004B1154" w:rsidRDefault="008B055E" w:rsidP="008B055E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1DDAC2EC" w14:textId="528F877A" w:rsidR="008B055E" w:rsidRPr="004B1154" w:rsidRDefault="009E3308" w:rsidP="008B055E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973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836</w:t>
            </w:r>
          </w:p>
        </w:tc>
        <w:tc>
          <w:tcPr>
            <w:tcW w:w="100" w:type="dxa"/>
            <w:vAlign w:val="center"/>
          </w:tcPr>
          <w:p w14:paraId="6C74A7E8" w14:textId="77777777" w:rsidR="008B055E" w:rsidRPr="004B1154" w:rsidRDefault="008B055E" w:rsidP="008B055E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25A56C2" w14:textId="25DF1D48" w:rsidR="008B055E" w:rsidRPr="00A16ACD" w:rsidRDefault="008B055E" w:rsidP="008B055E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6ACD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A16AC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011</w:t>
            </w:r>
            <w:r w:rsidRPr="00A16AC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775</w:t>
            </w:r>
            <w:r w:rsidRPr="00A16ACD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vAlign w:val="center"/>
          </w:tcPr>
          <w:p w14:paraId="6EBF2478" w14:textId="77777777" w:rsidR="008B055E" w:rsidRPr="004B1154" w:rsidRDefault="008B055E" w:rsidP="008B055E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vAlign w:val="center"/>
          </w:tcPr>
          <w:p w14:paraId="35E70130" w14:textId="43F896BE" w:rsidR="008B055E" w:rsidRPr="004B1154" w:rsidRDefault="009E3308" w:rsidP="008B055E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108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352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740</w:t>
            </w:r>
          </w:p>
        </w:tc>
      </w:tr>
      <w:tr w:rsidR="00522938" w:rsidRPr="004B1154" w14:paraId="1083619C" w14:textId="77777777" w:rsidTr="00F34422">
        <w:trPr>
          <w:trHeight w:val="74"/>
        </w:trPr>
        <w:tc>
          <w:tcPr>
            <w:tcW w:w="1620" w:type="dxa"/>
          </w:tcPr>
          <w:p w14:paraId="047AE75F" w14:textId="77777777" w:rsidR="008B055E" w:rsidRPr="004B1154" w:rsidRDefault="008B055E" w:rsidP="008B055E">
            <w:pPr>
              <w:spacing w:line="260" w:lineRule="exact"/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023" w:type="dxa"/>
          </w:tcPr>
          <w:p w14:paraId="7A0AD331" w14:textId="698DA85C" w:rsidR="008B055E" w:rsidRPr="004B1154" w:rsidRDefault="009E3308" w:rsidP="008B055E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166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678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407</w:t>
            </w:r>
          </w:p>
        </w:tc>
        <w:tc>
          <w:tcPr>
            <w:tcW w:w="104" w:type="dxa"/>
          </w:tcPr>
          <w:p w14:paraId="0C54FB09" w14:textId="77777777" w:rsidR="008B055E" w:rsidRPr="004B1154" w:rsidRDefault="008B055E" w:rsidP="008B055E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332F420A" w14:textId="704BBCAC" w:rsidR="008B055E" w:rsidRPr="004B1154" w:rsidRDefault="008B055E" w:rsidP="008B055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center"/>
          </w:tcPr>
          <w:p w14:paraId="37055532" w14:textId="77777777" w:rsidR="008B055E" w:rsidRPr="004B1154" w:rsidRDefault="008B055E" w:rsidP="008B055E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62A237A7" w14:textId="63BD71F1" w:rsidR="008B055E" w:rsidRPr="004B1154" w:rsidRDefault="008B055E" w:rsidP="008B055E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vAlign w:val="center"/>
          </w:tcPr>
          <w:p w14:paraId="043DEF5E" w14:textId="77777777" w:rsidR="008B055E" w:rsidRPr="004B1154" w:rsidRDefault="008B055E" w:rsidP="008B055E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</w:tcPr>
          <w:p w14:paraId="571499A0" w14:textId="0EDBCA0A" w:rsidR="008B055E" w:rsidRPr="004B1154" w:rsidRDefault="008B055E" w:rsidP="008B055E">
            <w:pPr>
              <w:tabs>
                <w:tab w:val="decimal" w:pos="58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center"/>
          </w:tcPr>
          <w:p w14:paraId="4C567CF8" w14:textId="77777777" w:rsidR="008B055E" w:rsidRPr="004B1154" w:rsidRDefault="008B055E" w:rsidP="008B055E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2D051AE0" w14:textId="3ACB9ABD" w:rsidR="008B055E" w:rsidRPr="004B1154" w:rsidRDefault="009E3308" w:rsidP="008B055E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505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546</w:t>
            </w:r>
          </w:p>
        </w:tc>
        <w:tc>
          <w:tcPr>
            <w:tcW w:w="100" w:type="dxa"/>
            <w:vAlign w:val="center"/>
          </w:tcPr>
          <w:p w14:paraId="37E4C29E" w14:textId="77777777" w:rsidR="008B055E" w:rsidRPr="004B1154" w:rsidRDefault="008B055E" w:rsidP="008B055E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E0AE690" w14:textId="183FFEC2" w:rsidR="008B055E" w:rsidRPr="00A16ACD" w:rsidRDefault="008B055E" w:rsidP="008B055E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126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159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vAlign w:val="center"/>
          </w:tcPr>
          <w:p w14:paraId="633C00DF" w14:textId="77777777" w:rsidR="008B055E" w:rsidRPr="004B1154" w:rsidRDefault="008B055E" w:rsidP="008B055E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vAlign w:val="center"/>
          </w:tcPr>
          <w:p w14:paraId="0FFA4DB2" w14:textId="7782DFC2" w:rsidR="008B055E" w:rsidRPr="004B1154" w:rsidRDefault="009E3308" w:rsidP="008B055E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157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057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794</w:t>
            </w:r>
          </w:p>
        </w:tc>
      </w:tr>
      <w:tr w:rsidR="00522938" w:rsidRPr="004B1154" w14:paraId="39708660" w14:textId="77777777" w:rsidTr="00F34422">
        <w:trPr>
          <w:trHeight w:val="74"/>
        </w:trPr>
        <w:tc>
          <w:tcPr>
            <w:tcW w:w="1620" w:type="dxa"/>
          </w:tcPr>
          <w:p w14:paraId="1B445D24" w14:textId="77777777" w:rsidR="008B055E" w:rsidRPr="004B1154" w:rsidRDefault="008B055E" w:rsidP="008B055E">
            <w:pPr>
              <w:spacing w:line="260" w:lineRule="exact"/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3" w:type="dxa"/>
          </w:tcPr>
          <w:p w14:paraId="28B5DBC9" w14:textId="409DEAD0" w:rsidR="008B055E" w:rsidRPr="004B1154" w:rsidRDefault="009E3308" w:rsidP="008B055E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375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760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580</w:t>
            </w:r>
          </w:p>
        </w:tc>
        <w:tc>
          <w:tcPr>
            <w:tcW w:w="104" w:type="dxa"/>
          </w:tcPr>
          <w:p w14:paraId="63BD8037" w14:textId="77777777" w:rsidR="008B055E" w:rsidRPr="004B1154" w:rsidRDefault="008B055E" w:rsidP="008B055E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77ECA1C8" w14:textId="489C63FC" w:rsidR="008B055E" w:rsidRPr="004B1154" w:rsidRDefault="008B055E" w:rsidP="008B055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center"/>
          </w:tcPr>
          <w:p w14:paraId="4C0773C3" w14:textId="77777777" w:rsidR="008B055E" w:rsidRPr="004B1154" w:rsidRDefault="008B055E" w:rsidP="008B055E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4F0CE4A" w14:textId="67F34A7B" w:rsidR="008B055E" w:rsidRPr="004B1154" w:rsidRDefault="008B055E" w:rsidP="008B055E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356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454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vAlign w:val="center"/>
          </w:tcPr>
          <w:p w14:paraId="3526CD8B" w14:textId="77777777" w:rsidR="008B055E" w:rsidRPr="004B1154" w:rsidRDefault="008B055E" w:rsidP="008B055E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</w:tcPr>
          <w:p w14:paraId="2CA80D1D" w14:textId="5296C3B1" w:rsidR="008B055E" w:rsidRPr="004B1154" w:rsidRDefault="008B055E" w:rsidP="008B055E">
            <w:pPr>
              <w:tabs>
                <w:tab w:val="decimal" w:pos="58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center"/>
          </w:tcPr>
          <w:p w14:paraId="460BCD2E" w14:textId="77777777" w:rsidR="008B055E" w:rsidRPr="004B1154" w:rsidRDefault="008B055E" w:rsidP="008B055E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4DCB27AA" w14:textId="7CDE35F0" w:rsidR="008B055E" w:rsidRPr="004B1154" w:rsidRDefault="008B055E" w:rsidP="008B055E">
            <w:pPr>
              <w:tabs>
                <w:tab w:val="decimal" w:pos="58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center"/>
          </w:tcPr>
          <w:p w14:paraId="05BD8951" w14:textId="1900F90A" w:rsidR="008B055E" w:rsidRPr="004B1154" w:rsidRDefault="008B055E" w:rsidP="008B055E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34992C2" w14:textId="0BC4D9E1" w:rsidR="008B055E" w:rsidRPr="00A16ACD" w:rsidRDefault="009E3308" w:rsidP="008B055E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  <w:r w:rsidR="008B055E" w:rsidRPr="00A16AC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239</w:t>
            </w:r>
            <w:r w:rsidR="008B055E" w:rsidRPr="00A16AC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632</w:t>
            </w:r>
          </w:p>
        </w:tc>
        <w:tc>
          <w:tcPr>
            <w:tcW w:w="100" w:type="dxa"/>
            <w:vAlign w:val="center"/>
          </w:tcPr>
          <w:p w14:paraId="48900E5E" w14:textId="77777777" w:rsidR="008B055E" w:rsidRPr="004B1154" w:rsidRDefault="008B055E" w:rsidP="008B055E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vAlign w:val="center"/>
          </w:tcPr>
          <w:p w14:paraId="59840995" w14:textId="0D2B38F7" w:rsidR="008B055E" w:rsidRPr="004B1154" w:rsidRDefault="009E3308" w:rsidP="008B055E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374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643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758</w:t>
            </w:r>
          </w:p>
        </w:tc>
      </w:tr>
      <w:tr w:rsidR="00522938" w:rsidRPr="004B1154" w14:paraId="0E0EFADB" w14:textId="77777777" w:rsidTr="00F34422">
        <w:trPr>
          <w:trHeight w:val="74"/>
        </w:trPr>
        <w:tc>
          <w:tcPr>
            <w:tcW w:w="1620" w:type="dxa"/>
          </w:tcPr>
          <w:p w14:paraId="2CDFE446" w14:textId="77777777" w:rsidR="008B055E" w:rsidRPr="004B1154" w:rsidRDefault="008B055E" w:rsidP="008B055E">
            <w:pPr>
              <w:spacing w:line="260" w:lineRule="exact"/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24450B47" w14:textId="65C5E837" w:rsidR="008B055E" w:rsidRPr="004B1154" w:rsidRDefault="009E3308" w:rsidP="008B055E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135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245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281</w:t>
            </w:r>
          </w:p>
        </w:tc>
        <w:tc>
          <w:tcPr>
            <w:tcW w:w="104" w:type="dxa"/>
          </w:tcPr>
          <w:p w14:paraId="07CE5EF7" w14:textId="77777777" w:rsidR="008B055E" w:rsidRPr="004B1154" w:rsidRDefault="008B055E" w:rsidP="008B055E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31DD7BD" w14:textId="42F10CD6" w:rsidR="008B055E" w:rsidRPr="004B1154" w:rsidRDefault="008B055E" w:rsidP="008B055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center"/>
          </w:tcPr>
          <w:p w14:paraId="7AEA355D" w14:textId="77777777" w:rsidR="008B055E" w:rsidRPr="004B1154" w:rsidRDefault="008B055E" w:rsidP="008B055E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14:paraId="060E2A79" w14:textId="0C1520BB" w:rsidR="008B055E" w:rsidRPr="004B1154" w:rsidRDefault="008B055E" w:rsidP="008B055E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536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617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vAlign w:val="center"/>
          </w:tcPr>
          <w:p w14:paraId="688016D5" w14:textId="77777777" w:rsidR="008B055E" w:rsidRPr="004B1154" w:rsidRDefault="008B055E" w:rsidP="008B055E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14F8D009" w14:textId="1F49A73C" w:rsidR="008B055E" w:rsidRPr="004B1154" w:rsidRDefault="008B055E" w:rsidP="008B055E">
            <w:pPr>
              <w:tabs>
                <w:tab w:val="decimal" w:pos="58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center"/>
          </w:tcPr>
          <w:p w14:paraId="285196E7" w14:textId="77777777" w:rsidR="008B055E" w:rsidRPr="004B1154" w:rsidRDefault="008B055E" w:rsidP="008B055E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D16E725" w14:textId="67A15DC5" w:rsidR="008B055E" w:rsidRPr="004B1154" w:rsidRDefault="008B055E" w:rsidP="008B055E">
            <w:pPr>
              <w:tabs>
                <w:tab w:val="decimal" w:pos="58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center"/>
          </w:tcPr>
          <w:p w14:paraId="52AE5E5E" w14:textId="77777777" w:rsidR="008B055E" w:rsidRPr="004B1154" w:rsidRDefault="008B055E" w:rsidP="008B055E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14:paraId="06671385" w14:textId="55F3A288" w:rsidR="008B055E" w:rsidRPr="00A16ACD" w:rsidRDefault="008B055E" w:rsidP="008B055E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16AC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A16AC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888</w:t>
            </w:r>
            <w:r w:rsidRPr="00A16AC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296</w:t>
            </w:r>
            <w:r w:rsidRPr="00A16AC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vAlign w:val="center"/>
          </w:tcPr>
          <w:p w14:paraId="3B6480DA" w14:textId="77777777" w:rsidR="008B055E" w:rsidRPr="004B1154" w:rsidRDefault="008B055E" w:rsidP="008B055E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14:paraId="19AFF321" w14:textId="78E16C9F" w:rsidR="008B055E" w:rsidRPr="004B1154" w:rsidRDefault="009E3308" w:rsidP="008B055E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593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739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985</w:t>
            </w:r>
          </w:p>
        </w:tc>
      </w:tr>
      <w:tr w:rsidR="00522938" w:rsidRPr="004B1154" w14:paraId="0867C0A7" w14:textId="77777777" w:rsidTr="00F34422">
        <w:trPr>
          <w:trHeight w:val="74"/>
        </w:trPr>
        <w:tc>
          <w:tcPr>
            <w:tcW w:w="1620" w:type="dxa"/>
          </w:tcPr>
          <w:p w14:paraId="6FBA4A12" w14:textId="77777777" w:rsidR="008B055E" w:rsidRPr="004B1154" w:rsidRDefault="008B055E" w:rsidP="008B055E">
            <w:pPr>
              <w:spacing w:line="260" w:lineRule="exact"/>
              <w:ind w:left="448" w:right="46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B87C50" w14:textId="588189C5" w:rsidR="008B055E" w:rsidRPr="004B1154" w:rsidRDefault="009E3308" w:rsidP="008B055E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786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074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885F8EE" w14:textId="77777777" w:rsidR="008B055E" w:rsidRPr="004B1154" w:rsidRDefault="008B055E" w:rsidP="008B055E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ABA392" w14:textId="6781A139" w:rsidR="008B055E" w:rsidRPr="004B1154" w:rsidRDefault="008B055E" w:rsidP="008B055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EDB1B" w14:textId="77777777" w:rsidR="008B055E" w:rsidRPr="004B1154" w:rsidRDefault="008B055E" w:rsidP="008B055E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C183DBA" w14:textId="1BDEAB29" w:rsidR="008B055E" w:rsidRPr="004B1154" w:rsidRDefault="008B055E" w:rsidP="008B055E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564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973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454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4D4C7" w14:textId="77777777" w:rsidR="008B055E" w:rsidRPr="004B1154" w:rsidRDefault="008B055E" w:rsidP="008B055E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63965C" w14:textId="3B8AEE2C" w:rsidR="008B055E" w:rsidRPr="004B1154" w:rsidRDefault="008B055E" w:rsidP="008B055E">
            <w:pPr>
              <w:tabs>
                <w:tab w:val="decimal" w:pos="58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C0683" w14:textId="77777777" w:rsidR="008B055E" w:rsidRPr="004B1154" w:rsidRDefault="008B055E" w:rsidP="008B055E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2E2A72F" w14:textId="1AB1AB2F" w:rsidR="008B055E" w:rsidRPr="004B1154" w:rsidRDefault="009E3308" w:rsidP="008B055E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479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47683" w14:textId="77777777" w:rsidR="008B055E" w:rsidRPr="004B1154" w:rsidRDefault="008B055E" w:rsidP="008B055E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3B36185" w14:textId="15A1F780" w:rsidR="008B055E" w:rsidRPr="00A16ACD" w:rsidRDefault="008B055E" w:rsidP="008B055E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786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598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B114AA" w14:textId="77777777" w:rsidR="008B055E" w:rsidRPr="004B1154" w:rsidRDefault="008B055E" w:rsidP="008B055E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B72A66F" w14:textId="0BA15E40" w:rsidR="008B055E" w:rsidRPr="004B1154" w:rsidRDefault="009E3308" w:rsidP="008B055E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233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794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277</w:t>
            </w:r>
          </w:p>
        </w:tc>
      </w:tr>
    </w:tbl>
    <w:p w14:paraId="65EBDF59" w14:textId="46DDB423" w:rsidR="00F35D67" w:rsidRPr="004B1154" w:rsidRDefault="00D55D05" w:rsidP="00FD3075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 w:cs="Angsana New"/>
          <w:sz w:val="18"/>
          <w:szCs w:val="18"/>
          <w:cs/>
          <w:lang w:val="en-US"/>
        </w:rPr>
      </w:pPr>
      <w:r w:rsidRPr="004B1154">
        <w:rPr>
          <w:rFonts w:ascii="Angsana New" w:hAnsi="Angsana New" w:cs="Angsana New"/>
          <w:sz w:val="18"/>
          <w:szCs w:val="18"/>
          <w:lang w:val="en-US"/>
        </w:rPr>
        <w:t xml:space="preserve">* </w:t>
      </w:r>
      <w:r w:rsidRPr="004B1154">
        <w:rPr>
          <w:rFonts w:ascii="Angsana New" w:hAnsi="Angsana New" w:cs="Angsana New" w:hint="cs"/>
          <w:sz w:val="18"/>
          <w:szCs w:val="18"/>
          <w:cs/>
          <w:lang w:val="en-US"/>
        </w:rPr>
        <w:t>ยอดดังกล่าวประกอบด้วย</w:t>
      </w:r>
      <w:r w:rsidRPr="004B1154">
        <w:rPr>
          <w:rFonts w:ascii="Angsana New" w:hAnsi="Angsana New" w:cs="Angsana New"/>
          <w:sz w:val="18"/>
          <w:szCs w:val="18"/>
          <w:cs/>
          <w:lang w:val="en-US"/>
        </w:rPr>
        <w:t>ค่าตัดจำหน่ายสะสมของค่าใช้จ่ายในการออกหุ้นกู้</w:t>
      </w:r>
      <w:r w:rsidRPr="004B1154">
        <w:rPr>
          <w:rFonts w:ascii="Angsana New" w:hAnsi="Angsana New" w:cs="Angsana New"/>
          <w:sz w:val="18"/>
          <w:szCs w:val="18"/>
          <w:lang w:val="en-US"/>
        </w:rPr>
        <w:t xml:space="preserve"> </w:t>
      </w:r>
      <w:r w:rsidRPr="004B1154">
        <w:rPr>
          <w:rFonts w:ascii="Angsana New" w:hAnsi="Angsana New" w:cs="Angsana New"/>
          <w:sz w:val="18"/>
          <w:szCs w:val="18"/>
          <w:cs/>
          <w:lang w:val="en-US"/>
        </w:rPr>
        <w:t>ดอกเบี้ยรอตัดจำหน่ายตามอัตราดอกเบี้ยที่แท้จริง</w:t>
      </w:r>
      <w:r w:rsidRPr="004B1154">
        <w:rPr>
          <w:rFonts w:ascii="Angsana New" w:hAnsi="Angsana New" w:cs="Angsana New"/>
          <w:sz w:val="18"/>
          <w:szCs w:val="18"/>
          <w:lang w:val="en-US"/>
        </w:rPr>
        <w:t xml:space="preserve"> </w:t>
      </w:r>
      <w:r w:rsidRPr="004B1154">
        <w:rPr>
          <w:rFonts w:ascii="Angsana New" w:hAnsi="Angsana New" w:cs="Angsana New" w:hint="cs"/>
          <w:sz w:val="18"/>
          <w:szCs w:val="18"/>
          <w:cs/>
          <w:lang w:val="en-US"/>
        </w:rPr>
        <w:t>การเพิ่มขึ้นของสัญญาเช่าและการต่ออายุสัญญาเช่า</w:t>
      </w:r>
    </w:p>
    <w:tbl>
      <w:tblPr>
        <w:tblW w:w="5131" w:type="pct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933"/>
        <w:gridCol w:w="104"/>
        <w:gridCol w:w="1024"/>
        <w:gridCol w:w="100"/>
        <w:gridCol w:w="1024"/>
        <w:gridCol w:w="100"/>
        <w:gridCol w:w="1182"/>
        <w:gridCol w:w="100"/>
        <w:gridCol w:w="1024"/>
        <w:gridCol w:w="100"/>
        <w:gridCol w:w="1024"/>
        <w:gridCol w:w="100"/>
        <w:gridCol w:w="962"/>
      </w:tblGrid>
      <w:tr w:rsidR="00522938" w:rsidRPr="004B1154" w14:paraId="0E131D58" w14:textId="77777777" w:rsidTr="005A2633">
        <w:trPr>
          <w:trHeight w:val="74"/>
        </w:trPr>
        <w:tc>
          <w:tcPr>
            <w:tcW w:w="1710" w:type="dxa"/>
          </w:tcPr>
          <w:p w14:paraId="0BE734AC" w14:textId="77777777" w:rsidR="00A13152" w:rsidRPr="004B1154" w:rsidRDefault="00A13152" w:rsidP="00CD076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3" w:type="dxa"/>
          </w:tcPr>
          <w:p w14:paraId="3FDC6921" w14:textId="77777777" w:rsidR="00A13152" w:rsidRPr="004B115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04" w:type="dxa"/>
          </w:tcPr>
          <w:p w14:paraId="05B9DBC4" w14:textId="77777777" w:rsidR="00A13152" w:rsidRPr="004B1154" w:rsidRDefault="00A13152" w:rsidP="00CD076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4630AF04" w14:textId="77777777" w:rsidR="00A13152" w:rsidRPr="004B1154" w:rsidRDefault="00A13152" w:rsidP="00CD076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54B70ADD" w14:textId="77777777" w:rsidR="00A13152" w:rsidRPr="004B1154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0D289508" w14:textId="77777777" w:rsidR="00A13152" w:rsidRPr="004B1154" w:rsidRDefault="00A13152" w:rsidP="00CD076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8EA1817" w14:textId="77777777" w:rsidR="00A13152" w:rsidRPr="004B1154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</w:tcPr>
          <w:p w14:paraId="77AB0F6E" w14:textId="77777777" w:rsidR="00A13152" w:rsidRPr="004B115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787BF06F" w14:textId="77777777" w:rsidR="00A13152" w:rsidRPr="004B115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45C3CDBB" w14:textId="77777777" w:rsidR="00A13152" w:rsidRPr="004B115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03B85F12" w14:textId="77777777" w:rsidR="00A13152" w:rsidRPr="004B115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323EABD" w14:textId="77777777" w:rsidR="00A13152" w:rsidRPr="004B115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23F12D27" w14:textId="77777777" w:rsidR="00A13152" w:rsidRPr="004B115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765DF87F" w14:textId="77777777" w:rsidR="00A13152" w:rsidRPr="004B115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522938" w:rsidRPr="004B1154" w14:paraId="33DFB715" w14:textId="77777777" w:rsidTr="005A2633">
        <w:trPr>
          <w:trHeight w:val="74"/>
        </w:trPr>
        <w:tc>
          <w:tcPr>
            <w:tcW w:w="1710" w:type="dxa"/>
          </w:tcPr>
          <w:p w14:paraId="0E598087" w14:textId="77777777" w:rsidR="00A13152" w:rsidRPr="004B1154" w:rsidRDefault="00A13152" w:rsidP="00CD076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77" w:type="dxa"/>
            <w:gridSpan w:val="13"/>
          </w:tcPr>
          <w:p w14:paraId="1AA4806E" w14:textId="77777777" w:rsidR="00A13152" w:rsidRPr="004B1154" w:rsidRDefault="00A265F0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522938" w:rsidRPr="004B1154" w14:paraId="0843ACE3" w14:textId="77777777" w:rsidTr="005A2633">
        <w:trPr>
          <w:trHeight w:val="74"/>
        </w:trPr>
        <w:tc>
          <w:tcPr>
            <w:tcW w:w="1710" w:type="dxa"/>
          </w:tcPr>
          <w:p w14:paraId="2285407D" w14:textId="77777777" w:rsidR="00A13152" w:rsidRPr="004B1154" w:rsidRDefault="00A13152" w:rsidP="00CD076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3" w:type="dxa"/>
          </w:tcPr>
          <w:p w14:paraId="6D07C669" w14:textId="77777777" w:rsidR="00A13152" w:rsidRPr="004B115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104" w:type="dxa"/>
          </w:tcPr>
          <w:p w14:paraId="5E53A387" w14:textId="77777777" w:rsidR="00A13152" w:rsidRPr="004B1154" w:rsidRDefault="00A13152" w:rsidP="00CD076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right w:val="nil"/>
            </w:tcBorders>
          </w:tcPr>
          <w:p w14:paraId="49B555C6" w14:textId="77777777" w:rsidR="00A13152" w:rsidRPr="004B1154" w:rsidRDefault="00A13152" w:rsidP="00CD076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4CA85DB4" w14:textId="77777777" w:rsidR="00A13152" w:rsidRPr="004B1154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right w:val="nil"/>
            </w:tcBorders>
          </w:tcPr>
          <w:p w14:paraId="721F94E2" w14:textId="77777777" w:rsidR="00A13152" w:rsidRPr="004B115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409FA1C8" w14:textId="77777777" w:rsidR="00A13152" w:rsidRPr="004B115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470E3CEA" w14:textId="77777777" w:rsidR="00A13152" w:rsidRPr="004B115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ยอดคงเหลือ</w:t>
            </w:r>
          </w:p>
        </w:tc>
      </w:tr>
      <w:tr w:rsidR="00522938" w:rsidRPr="004B1154" w14:paraId="1D13B1B4" w14:textId="77777777" w:rsidTr="005A2633">
        <w:trPr>
          <w:trHeight w:val="74"/>
        </w:trPr>
        <w:tc>
          <w:tcPr>
            <w:tcW w:w="1710" w:type="dxa"/>
          </w:tcPr>
          <w:p w14:paraId="274C25B5" w14:textId="77777777" w:rsidR="003346C9" w:rsidRPr="004B1154" w:rsidRDefault="003346C9" w:rsidP="00CD076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3" w:type="dxa"/>
          </w:tcPr>
          <w:p w14:paraId="2F4F4ECC" w14:textId="77777777" w:rsidR="003346C9" w:rsidRPr="004B1154" w:rsidRDefault="003346C9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4" w:type="dxa"/>
          </w:tcPr>
          <w:p w14:paraId="108EAAE0" w14:textId="77777777" w:rsidR="003346C9" w:rsidRPr="004B1154" w:rsidRDefault="003346C9" w:rsidP="00CD076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C3E00C8" w14:textId="77777777" w:rsidR="003346C9" w:rsidRPr="004B1154" w:rsidRDefault="003346C9" w:rsidP="00CD076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กระแสเงินสดจากกิจกรรมจัดหาเงิน</w:t>
            </w:r>
          </w:p>
        </w:tc>
        <w:tc>
          <w:tcPr>
            <w:tcW w:w="100" w:type="dxa"/>
          </w:tcPr>
          <w:p w14:paraId="01B0D559" w14:textId="77777777" w:rsidR="003346C9" w:rsidRPr="004B1154" w:rsidRDefault="003346C9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77F55EE4" w14:textId="77777777" w:rsidR="003346C9" w:rsidRPr="004B1154" w:rsidRDefault="003346C9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100" w:type="dxa"/>
          </w:tcPr>
          <w:p w14:paraId="1B464D70" w14:textId="77777777" w:rsidR="003346C9" w:rsidRPr="004B1154" w:rsidRDefault="003346C9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73158EC9" w14:textId="77777777" w:rsidR="003346C9" w:rsidRPr="004B1154" w:rsidRDefault="003346C9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522938" w:rsidRPr="004B1154" w14:paraId="51B4549A" w14:textId="77777777" w:rsidTr="005A2633">
        <w:trPr>
          <w:trHeight w:val="74"/>
        </w:trPr>
        <w:tc>
          <w:tcPr>
            <w:tcW w:w="1710" w:type="dxa"/>
          </w:tcPr>
          <w:p w14:paraId="17950376" w14:textId="77777777" w:rsidR="00630D87" w:rsidRPr="004B1154" w:rsidRDefault="00630D87" w:rsidP="00630D87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3" w:type="dxa"/>
          </w:tcPr>
          <w:p w14:paraId="4AB27AC4" w14:textId="6DDD0851" w:rsidR="00630D87" w:rsidRPr="004B1154" w:rsidRDefault="009E3308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9E330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630D87"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04" w:type="dxa"/>
          </w:tcPr>
          <w:p w14:paraId="3C1C942F" w14:textId="77777777" w:rsidR="00630D87" w:rsidRPr="004B1154" w:rsidRDefault="00630D87" w:rsidP="00630D87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6DA6E4" w14:textId="114C95E0" w:rsidR="00630D87" w:rsidRPr="004B1154" w:rsidRDefault="00630D87" w:rsidP="00630D87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84E2D" w14:textId="77777777" w:rsidR="00630D87" w:rsidRPr="004B1154" w:rsidRDefault="00630D87" w:rsidP="00630D87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CBC38D" w14:textId="23CBA725" w:rsidR="00630D87" w:rsidRPr="004B1154" w:rsidRDefault="00630D87" w:rsidP="00630D87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00" w:type="dxa"/>
          </w:tcPr>
          <w:p w14:paraId="4719E2B2" w14:textId="77777777" w:rsidR="00630D87" w:rsidRPr="004B1154" w:rsidRDefault="00630D87" w:rsidP="00630D87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AA4D9" w14:textId="3685D367" w:rsidR="00630D87" w:rsidRPr="004B1154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4B1154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ขาดทุนจากอัตรา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2FF08" w14:textId="77777777" w:rsidR="00630D87" w:rsidRPr="004B1154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ECCD2" w14:textId="2F3DEEF6" w:rsidR="00630D87" w:rsidRPr="004B1154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B451E2" w14:textId="77777777" w:rsidR="00630D87" w:rsidRPr="004B1154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B60A6A" w14:textId="3E0BEE4A" w:rsidR="00630D87" w:rsidRPr="004B1154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 ๆ*</w:t>
            </w:r>
          </w:p>
        </w:tc>
        <w:tc>
          <w:tcPr>
            <w:tcW w:w="100" w:type="dxa"/>
          </w:tcPr>
          <w:p w14:paraId="7EBA7100" w14:textId="77777777" w:rsidR="00630D87" w:rsidRPr="004B1154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518E0DCD" w14:textId="573D18CD" w:rsidR="00630D87" w:rsidRPr="004B1154" w:rsidRDefault="009E3308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9E330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30</w:t>
            </w:r>
            <w:r w:rsidR="00630D87"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D243EF" w:rsidRPr="004B1154">
              <w:rPr>
                <w:rFonts w:asciiTheme="majorBidi" w:eastAsia="Times New Roman" w:hAnsiTheme="majorBidi" w:cstheme="majorBidi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522938" w:rsidRPr="004B1154" w14:paraId="02064D01" w14:textId="77777777" w:rsidTr="005A2633">
        <w:trPr>
          <w:trHeight w:val="74"/>
        </w:trPr>
        <w:tc>
          <w:tcPr>
            <w:tcW w:w="1710" w:type="dxa"/>
          </w:tcPr>
          <w:p w14:paraId="0E1E7DB4" w14:textId="77777777" w:rsidR="00A13152" w:rsidRPr="004B1154" w:rsidRDefault="00A13152" w:rsidP="00CD076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3" w:type="dxa"/>
            <w:hideMark/>
          </w:tcPr>
          <w:p w14:paraId="42C90921" w14:textId="48192F32" w:rsidR="00A13152" w:rsidRPr="004B1154" w:rsidRDefault="009E3308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9E330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4" w:type="dxa"/>
          </w:tcPr>
          <w:p w14:paraId="35700D4F" w14:textId="77777777" w:rsidR="00A13152" w:rsidRPr="004B1154" w:rsidRDefault="00A13152" w:rsidP="00CD076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26BB4CC5" w14:textId="77777777" w:rsidR="00A13152" w:rsidRPr="004B1154" w:rsidRDefault="00A13152" w:rsidP="00CD076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7A7CD676" w14:textId="77777777" w:rsidR="00A13152" w:rsidRPr="004B1154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223C7637" w14:textId="77777777" w:rsidR="00A13152" w:rsidRPr="004B1154" w:rsidRDefault="00A13152" w:rsidP="00CD076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048FCD83" w14:textId="77777777" w:rsidR="00A13152" w:rsidRPr="004B1154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1BCBD08A" w14:textId="77777777" w:rsidR="00A13152" w:rsidRPr="004B115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4B1154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แลกแปลี่ยนที่ยัง</w:t>
            </w:r>
          </w:p>
        </w:tc>
        <w:tc>
          <w:tcPr>
            <w:tcW w:w="100" w:type="dxa"/>
          </w:tcPr>
          <w:p w14:paraId="750C0F94" w14:textId="77777777" w:rsidR="00A13152" w:rsidRPr="004B115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hideMark/>
          </w:tcPr>
          <w:p w14:paraId="6ABE8B9C" w14:textId="77777777" w:rsidR="00A13152" w:rsidRPr="004B115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100" w:type="dxa"/>
          </w:tcPr>
          <w:p w14:paraId="2AFEE0C6" w14:textId="77777777" w:rsidR="00A13152" w:rsidRPr="004B115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0F01E480" w14:textId="77777777" w:rsidR="00A13152" w:rsidRPr="004B115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56A7AA70" w14:textId="77777777" w:rsidR="00A13152" w:rsidRPr="004B115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hideMark/>
          </w:tcPr>
          <w:p w14:paraId="79425D68" w14:textId="3AB7BA03" w:rsidR="00A13152" w:rsidRPr="004B1154" w:rsidRDefault="009E3308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9E330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2568</w:t>
            </w:r>
          </w:p>
        </w:tc>
      </w:tr>
      <w:tr w:rsidR="00522938" w:rsidRPr="004B1154" w14:paraId="61A78DC3" w14:textId="77777777" w:rsidTr="005A2633">
        <w:trPr>
          <w:trHeight w:val="74"/>
        </w:trPr>
        <w:tc>
          <w:tcPr>
            <w:tcW w:w="1710" w:type="dxa"/>
          </w:tcPr>
          <w:p w14:paraId="46C4DA55" w14:textId="77777777" w:rsidR="00A13152" w:rsidRPr="004B1154" w:rsidRDefault="00A13152" w:rsidP="00CD076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3" w:type="dxa"/>
          </w:tcPr>
          <w:p w14:paraId="08F8C6DA" w14:textId="77777777" w:rsidR="00A13152" w:rsidRPr="004B115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4AF146C0" w14:textId="77777777" w:rsidR="00A13152" w:rsidRPr="004B1154" w:rsidRDefault="00A13152" w:rsidP="00CD076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24" w:type="dxa"/>
          </w:tcPr>
          <w:p w14:paraId="25341E60" w14:textId="77777777" w:rsidR="00A13152" w:rsidRPr="004B1154" w:rsidRDefault="00A13152" w:rsidP="00CD076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5B7E0E8F" w14:textId="77777777" w:rsidR="00A13152" w:rsidRPr="004B1154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0E015AF2" w14:textId="77777777" w:rsidR="00A13152" w:rsidRPr="004B1154" w:rsidRDefault="00A13152" w:rsidP="00CD076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50AA4F8" w14:textId="77777777" w:rsidR="00A13152" w:rsidRPr="004B1154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64679AA1" w14:textId="77777777" w:rsidR="00A13152" w:rsidRPr="004B115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4B1154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ไม่เกิดขึ้น</w:t>
            </w:r>
          </w:p>
        </w:tc>
        <w:tc>
          <w:tcPr>
            <w:tcW w:w="100" w:type="dxa"/>
          </w:tcPr>
          <w:p w14:paraId="75A3F8D6" w14:textId="77777777" w:rsidR="00A13152" w:rsidRPr="004B115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hideMark/>
          </w:tcPr>
          <w:p w14:paraId="2E8E2E97" w14:textId="77777777" w:rsidR="00A13152" w:rsidRPr="004B115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100" w:type="dxa"/>
          </w:tcPr>
          <w:p w14:paraId="1F9E32A5" w14:textId="77777777" w:rsidR="00A13152" w:rsidRPr="004B115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1309AAFA" w14:textId="77777777" w:rsidR="00A13152" w:rsidRPr="004B115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74F0F3C9" w14:textId="77777777" w:rsidR="00A13152" w:rsidRPr="004B115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</w:tcPr>
          <w:p w14:paraId="5AC56459" w14:textId="77777777" w:rsidR="00A13152" w:rsidRPr="004B1154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3F294F" w:rsidRPr="004B1154" w14:paraId="79809992" w14:textId="77777777" w:rsidTr="005A2633">
        <w:trPr>
          <w:trHeight w:val="74"/>
        </w:trPr>
        <w:tc>
          <w:tcPr>
            <w:tcW w:w="1710" w:type="dxa"/>
          </w:tcPr>
          <w:p w14:paraId="73F64D1A" w14:textId="77777777" w:rsidR="003F294F" w:rsidRPr="004B1154" w:rsidRDefault="003F294F" w:rsidP="003F294F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14:paraId="4AF8C16D" w14:textId="2A478ADD" w:rsidR="003F294F" w:rsidRPr="004B1154" w:rsidRDefault="009E3308" w:rsidP="003F294F">
            <w:pPr>
              <w:tabs>
                <w:tab w:val="decimal" w:pos="900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108</w:t>
            </w:r>
            <w:r w:rsidR="003F294F"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493</w:t>
            </w:r>
            <w:r w:rsidR="003F294F"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836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4214A7D" w14:textId="77777777" w:rsidR="003F294F" w:rsidRPr="004B1154" w:rsidRDefault="003F294F" w:rsidP="003F294F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3379B9" w14:textId="5749B69F" w:rsidR="003F294F" w:rsidRPr="004B1154" w:rsidRDefault="003F294F" w:rsidP="003F294F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D17FA7" w14:textId="27F73E4C" w:rsidR="003F294F" w:rsidRPr="004B1154" w:rsidRDefault="003F294F" w:rsidP="003F294F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91B1485" w14:textId="053DEA82" w:rsidR="003F294F" w:rsidRPr="004B1154" w:rsidRDefault="003F294F" w:rsidP="003F294F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EEE6B1" w14:textId="0C793867" w:rsidR="003F294F" w:rsidRPr="004B1154" w:rsidRDefault="003F294F" w:rsidP="003F294F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E14ECDD" w14:textId="27F81DE5" w:rsidR="003F294F" w:rsidRPr="004B1154" w:rsidRDefault="003F294F" w:rsidP="003F294F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CFCEF3" w14:textId="0A0B72E4" w:rsidR="003F294F" w:rsidRPr="004B1154" w:rsidRDefault="003F294F" w:rsidP="003F294F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6431313" w14:textId="422CE2A4" w:rsidR="003F294F" w:rsidRPr="004B1154" w:rsidRDefault="009E3308" w:rsidP="003F294F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3</w:t>
            </w:r>
            <w:r w:rsidR="003F294F" w:rsidRPr="004B1154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079</w:t>
            </w:r>
            <w:r w:rsidR="003F294F" w:rsidRPr="004B1154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041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63F8EBB" w14:textId="13E2EF17" w:rsidR="003F294F" w:rsidRPr="004B1154" w:rsidRDefault="003F294F" w:rsidP="003F294F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5352B5" w14:textId="3359BA42" w:rsidR="003F294F" w:rsidRPr="004B1154" w:rsidRDefault="003F294F" w:rsidP="003F294F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(</w:t>
            </w:r>
            <w:r w:rsidR="009E3308"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2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444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863</w:t>
            </w:r>
            <w:r w:rsidRPr="004B1154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98BB20" w14:textId="4F006B5A" w:rsidR="003F294F" w:rsidRPr="004B1154" w:rsidRDefault="003F294F" w:rsidP="003F294F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04F9E81" w14:textId="264DAD1A" w:rsidR="003F294F" w:rsidRPr="004B1154" w:rsidRDefault="009E3308" w:rsidP="003F294F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74</w:t>
            </w:r>
            <w:r w:rsidR="003F294F" w:rsidRPr="004B1154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128</w:t>
            </w:r>
            <w:r w:rsidR="003F294F" w:rsidRPr="004B1154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014</w:t>
            </w:r>
          </w:p>
        </w:tc>
      </w:tr>
      <w:tr w:rsidR="003F294F" w:rsidRPr="004B1154" w14:paraId="0460D188" w14:textId="77777777" w:rsidTr="005A2633">
        <w:trPr>
          <w:trHeight w:val="261"/>
        </w:trPr>
        <w:tc>
          <w:tcPr>
            <w:tcW w:w="1710" w:type="dxa"/>
          </w:tcPr>
          <w:p w14:paraId="559066A8" w14:textId="67137EB2" w:rsidR="003F294F" w:rsidRPr="004B1154" w:rsidRDefault="003F294F" w:rsidP="003F294F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เงินกู้ยืมระยะสั้นจาก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F152C" w14:textId="29A11A16" w:rsidR="003F294F" w:rsidRPr="004B1154" w:rsidRDefault="003F294F" w:rsidP="003F294F">
            <w:pPr>
              <w:tabs>
                <w:tab w:val="decimal" w:pos="900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09C002C" w14:textId="77777777" w:rsidR="003F294F" w:rsidRPr="004B1154" w:rsidRDefault="003F294F" w:rsidP="003F294F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BBF3A86" w14:textId="68AF56C8" w:rsidR="003F294F" w:rsidRPr="004B1154" w:rsidRDefault="003F294F" w:rsidP="003F294F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351CC4" w14:textId="77777777" w:rsidR="003F294F" w:rsidRPr="004B1154" w:rsidRDefault="003F294F" w:rsidP="003F294F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9D7AC5" w14:textId="6FD8BBF3" w:rsidR="003F294F" w:rsidRPr="004B1154" w:rsidRDefault="003F294F" w:rsidP="003F294F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67BC33E" w14:textId="77777777" w:rsidR="003F294F" w:rsidRPr="004B1154" w:rsidRDefault="003F294F" w:rsidP="003F294F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FDD5BF" w14:textId="52C522E6" w:rsidR="003F294F" w:rsidRPr="004B1154" w:rsidRDefault="003F294F" w:rsidP="003F294F">
            <w:pPr>
              <w:tabs>
                <w:tab w:val="decimal" w:pos="1068"/>
              </w:tabs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FDF161" w14:textId="77777777" w:rsidR="003F294F" w:rsidRPr="004B1154" w:rsidRDefault="003F294F" w:rsidP="003F294F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121ECC8" w14:textId="51AF726A" w:rsidR="003F294F" w:rsidRPr="004B1154" w:rsidRDefault="003F294F" w:rsidP="003F294F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8586A0" w14:textId="77777777" w:rsidR="003F294F" w:rsidRPr="004B1154" w:rsidRDefault="003F294F" w:rsidP="003F294F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68A9D64" w14:textId="6DAE458F" w:rsidR="003F294F" w:rsidRPr="004B1154" w:rsidRDefault="003F294F" w:rsidP="003F294F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EC4C326" w14:textId="77777777" w:rsidR="003F294F" w:rsidRPr="004B1154" w:rsidRDefault="003F294F" w:rsidP="003F294F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7F36AA" w14:textId="3615641C" w:rsidR="003F294F" w:rsidRPr="004B1154" w:rsidRDefault="003F294F" w:rsidP="003F294F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3F294F" w:rsidRPr="004B1154" w14:paraId="1F8BF766" w14:textId="77777777" w:rsidTr="005A2633">
        <w:trPr>
          <w:trHeight w:val="261"/>
        </w:trPr>
        <w:tc>
          <w:tcPr>
            <w:tcW w:w="1710" w:type="dxa"/>
          </w:tcPr>
          <w:p w14:paraId="39E84D57" w14:textId="71F05079" w:rsidR="003F294F" w:rsidRPr="004B1154" w:rsidRDefault="003F294F" w:rsidP="003F294F">
            <w:pPr>
              <w:ind w:left="270" w:right="-198" w:firstLine="14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EBCB23" w14:textId="3B68E2C6" w:rsidR="003F294F" w:rsidRPr="004B1154" w:rsidRDefault="009E3308" w:rsidP="003F294F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</w:pP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671</w:t>
            </w:r>
            <w:r w:rsidR="003F294F" w:rsidRPr="004B1154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941</w:t>
            </w:r>
            <w:r w:rsidR="003F294F" w:rsidRPr="004B1154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419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DCD0F6" w14:textId="77777777" w:rsidR="003F294F" w:rsidRPr="004B1154" w:rsidRDefault="003F294F" w:rsidP="003F294F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9493FA4" w14:textId="70E41277" w:rsidR="003F294F" w:rsidRPr="004B1154" w:rsidRDefault="003F294F" w:rsidP="003F294F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A1B3AFD" w14:textId="48964044" w:rsidR="003F294F" w:rsidRPr="004B1154" w:rsidRDefault="003F294F" w:rsidP="003F294F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1B2CF89" w14:textId="78A546C7" w:rsidR="003F294F" w:rsidRPr="004B1154" w:rsidRDefault="003F294F" w:rsidP="003F294F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3D06329" w14:textId="0B3FB0A2" w:rsidR="003F294F" w:rsidRPr="004B1154" w:rsidRDefault="003F294F" w:rsidP="003F294F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C78CBB3" w14:textId="113EDBC7" w:rsidR="003F294F" w:rsidRPr="004B1154" w:rsidRDefault="009E3308" w:rsidP="003F294F">
            <w:pPr>
              <w:tabs>
                <w:tab w:val="decimal" w:pos="1068"/>
              </w:tabs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8</w:t>
            </w:r>
            <w:r w:rsidR="003F294F" w:rsidRPr="004B1154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866</w:t>
            </w:r>
            <w:r w:rsidR="003F294F" w:rsidRPr="004B1154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523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12B6786" w14:textId="21194D38" w:rsidR="003F294F" w:rsidRPr="004B1154" w:rsidRDefault="003F294F" w:rsidP="003F294F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2F3CD1" w14:textId="4D7A17D0" w:rsidR="003F294F" w:rsidRPr="004B1154" w:rsidRDefault="003F294F" w:rsidP="003F294F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3D2686" w14:textId="1AAEDBEF" w:rsidR="003F294F" w:rsidRPr="004B1154" w:rsidRDefault="003F294F" w:rsidP="003F294F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8FBA6CA" w14:textId="5FF071C9" w:rsidR="003F294F" w:rsidRPr="004B1154" w:rsidRDefault="003F294F" w:rsidP="003F294F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93A717E" w14:textId="487DA112" w:rsidR="003F294F" w:rsidRPr="004B1154" w:rsidRDefault="003F294F" w:rsidP="003F294F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220CE01" w14:textId="7A66078E" w:rsidR="003F294F" w:rsidRPr="004B1154" w:rsidRDefault="009E3308" w:rsidP="003F294F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</w:pP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680</w:t>
            </w:r>
            <w:r w:rsidR="003F294F" w:rsidRPr="004B1154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807</w:t>
            </w:r>
            <w:r w:rsidR="003F294F" w:rsidRPr="004B1154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942</w:t>
            </w:r>
          </w:p>
        </w:tc>
      </w:tr>
      <w:tr w:rsidR="003F294F" w:rsidRPr="004B1154" w14:paraId="7A1B2038" w14:textId="77777777" w:rsidTr="005A2633">
        <w:trPr>
          <w:trHeight w:val="74"/>
        </w:trPr>
        <w:tc>
          <w:tcPr>
            <w:tcW w:w="1710" w:type="dxa"/>
          </w:tcPr>
          <w:p w14:paraId="1153039C" w14:textId="77777777" w:rsidR="003F294F" w:rsidRPr="004B1154" w:rsidRDefault="003F294F" w:rsidP="003F294F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8BE29CD" w14:textId="270EC694" w:rsidR="003F294F" w:rsidRPr="004B1154" w:rsidRDefault="009E3308" w:rsidP="003F294F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</w:pP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156</w:t>
            </w:r>
            <w:r w:rsidR="003F294F" w:rsidRPr="004B1154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744</w:t>
            </w:r>
            <w:r w:rsidR="003F294F" w:rsidRPr="004B1154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511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5664CD" w14:textId="77777777" w:rsidR="003F294F" w:rsidRPr="004B1154" w:rsidRDefault="003F294F" w:rsidP="003F294F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76609AD" w14:textId="473D44A7" w:rsidR="003F294F" w:rsidRPr="004B1154" w:rsidRDefault="003F294F" w:rsidP="003F294F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8E1FC5" w14:textId="527E04AA" w:rsidR="003F294F" w:rsidRPr="004B1154" w:rsidRDefault="003F294F" w:rsidP="003F294F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658E07" w14:textId="147FA166" w:rsidR="003F294F" w:rsidRPr="004B1154" w:rsidRDefault="003F294F" w:rsidP="003F294F">
            <w:pPr>
              <w:ind w:right="8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E0664A1" w14:textId="743853E1" w:rsidR="003F294F" w:rsidRPr="004B1154" w:rsidRDefault="003F294F" w:rsidP="003F294F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64F5645" w14:textId="7F5F8909" w:rsidR="003F294F" w:rsidRPr="004B1154" w:rsidRDefault="003F294F" w:rsidP="003F294F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CAD707B" w14:textId="6A321C2F" w:rsidR="003F294F" w:rsidRPr="004B1154" w:rsidRDefault="003F294F" w:rsidP="003F294F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4C0E93D" w14:textId="33BCFDB7" w:rsidR="003F294F" w:rsidRPr="004B1154" w:rsidRDefault="009E3308" w:rsidP="003F294F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8</w:t>
            </w:r>
            <w:r w:rsidR="003F294F" w:rsidRPr="004B1154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281</w:t>
            </w:r>
            <w:r w:rsidR="003F294F" w:rsidRPr="004B1154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940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C098BC" w14:textId="14DB4E65" w:rsidR="003F294F" w:rsidRPr="004B1154" w:rsidRDefault="003F294F" w:rsidP="003F294F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B03A63" w14:textId="6B150EB1" w:rsidR="003F294F" w:rsidRPr="004B1154" w:rsidRDefault="003F294F" w:rsidP="003F294F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8</w:t>
            </w:r>
            <w:r w:rsidRPr="004B1154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144</w:t>
            </w:r>
            <w:r w:rsidRPr="004B1154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055</w:t>
            </w:r>
            <w:r w:rsidRPr="004B1154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BCDCDA" w14:textId="11F950F1" w:rsidR="003F294F" w:rsidRPr="004B1154" w:rsidRDefault="003F294F" w:rsidP="003F294F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1717ED3" w14:textId="592272CD" w:rsidR="003F294F" w:rsidRPr="004B1154" w:rsidRDefault="009E3308" w:rsidP="003F294F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</w:pP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156</w:t>
            </w:r>
            <w:r w:rsidR="003F294F" w:rsidRPr="004B1154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882</w:t>
            </w:r>
            <w:r w:rsidR="003F294F" w:rsidRPr="004B1154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396</w:t>
            </w:r>
          </w:p>
        </w:tc>
      </w:tr>
      <w:tr w:rsidR="00E502BB" w:rsidRPr="004B1154" w14:paraId="2C576EEF" w14:textId="77777777" w:rsidTr="005A2633">
        <w:trPr>
          <w:trHeight w:val="74"/>
        </w:trPr>
        <w:tc>
          <w:tcPr>
            <w:tcW w:w="1710" w:type="dxa"/>
          </w:tcPr>
          <w:p w14:paraId="030BF35A" w14:textId="2FEA11F5" w:rsidR="00E502BB" w:rsidRPr="004B1154" w:rsidRDefault="00E502BB" w:rsidP="00E502BB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C837C7D" w14:textId="2E7CC9F9" w:rsidR="00E502BB" w:rsidRPr="004B1154" w:rsidRDefault="009E3308" w:rsidP="00E502BB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</w:pP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13</w:t>
            </w:r>
            <w:r w:rsidR="00E502BB" w:rsidRPr="004B1154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866</w:t>
            </w:r>
            <w:r w:rsidR="00E502BB" w:rsidRPr="004B1154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310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B4BBB7A" w14:textId="77777777" w:rsidR="00E502BB" w:rsidRPr="004B1154" w:rsidRDefault="00E502BB" w:rsidP="00E502BB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3640FAA" w14:textId="71AF727C" w:rsidR="00E502BB" w:rsidRPr="004B1154" w:rsidRDefault="00E502BB" w:rsidP="00E502BB">
            <w:pPr>
              <w:ind w:right="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0B9A627" w14:textId="77777777" w:rsidR="00E502BB" w:rsidRPr="004B1154" w:rsidRDefault="00E502BB" w:rsidP="00E502BB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D280540" w14:textId="31643715" w:rsidR="00E502BB" w:rsidRPr="004B1154" w:rsidRDefault="00E502BB" w:rsidP="00E502BB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646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010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35E5558" w14:textId="77777777" w:rsidR="00E502BB" w:rsidRPr="004B1154" w:rsidRDefault="00E502BB" w:rsidP="00E502BB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4FCFCCB" w14:textId="7DD74926" w:rsidR="00E502BB" w:rsidRPr="004B1154" w:rsidRDefault="00E502BB" w:rsidP="00E502BB">
            <w:pPr>
              <w:ind w:right="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87AB9D5" w14:textId="77777777" w:rsidR="00E502BB" w:rsidRPr="004B1154" w:rsidRDefault="00E502BB" w:rsidP="00E502BB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380229" w14:textId="471E2FAA" w:rsidR="00E502BB" w:rsidRPr="004B1154" w:rsidRDefault="00E502BB" w:rsidP="00E502BB">
            <w:pPr>
              <w:tabs>
                <w:tab w:val="decimal" w:pos="566"/>
              </w:tabs>
              <w:ind w:right="-100"/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AB7BA4F" w14:textId="77777777" w:rsidR="00E502BB" w:rsidRPr="004B1154" w:rsidRDefault="00E502BB" w:rsidP="00E502BB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5733342" w14:textId="6AD10F18" w:rsidR="00E502BB" w:rsidRPr="004B1154" w:rsidRDefault="009E3308" w:rsidP="00E502BB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</w:pP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8</w:t>
            </w:r>
            <w:r w:rsidR="00E502BB" w:rsidRPr="004B1154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229</w:t>
            </w:r>
            <w:r w:rsidR="00E502BB" w:rsidRPr="004B1154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565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F821430" w14:textId="77777777" w:rsidR="00E502BB" w:rsidRPr="004B1154" w:rsidRDefault="00E502BB" w:rsidP="00E502BB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C4D4B88" w14:textId="4A16DB7C" w:rsidR="00E502BB" w:rsidRPr="004B1154" w:rsidRDefault="009E3308" w:rsidP="00E502BB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</w:pP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15</w:t>
            </w:r>
            <w:r w:rsidR="00E502BB" w:rsidRPr="004B1154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449</w:t>
            </w:r>
            <w:r w:rsidR="00E502BB" w:rsidRPr="004B1154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865</w:t>
            </w:r>
          </w:p>
        </w:tc>
      </w:tr>
      <w:tr w:rsidR="00E502BB" w:rsidRPr="004B1154" w14:paraId="2685791A" w14:textId="77777777" w:rsidTr="005A2633">
        <w:trPr>
          <w:trHeight w:val="74"/>
        </w:trPr>
        <w:tc>
          <w:tcPr>
            <w:tcW w:w="1710" w:type="dxa"/>
          </w:tcPr>
          <w:p w14:paraId="042680C0" w14:textId="17D80D1D" w:rsidR="00E502BB" w:rsidRPr="004B1154" w:rsidRDefault="00E502BB" w:rsidP="00E502BB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25EC30" w14:textId="77777777" w:rsidR="00E502BB" w:rsidRPr="004B1154" w:rsidRDefault="00E502BB" w:rsidP="00E502BB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DE2CE3F" w14:textId="77777777" w:rsidR="00E502BB" w:rsidRPr="004B1154" w:rsidRDefault="00E502BB" w:rsidP="00E502BB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10F1471" w14:textId="77777777" w:rsidR="00E502BB" w:rsidRPr="004B1154" w:rsidRDefault="00E502BB" w:rsidP="00E502BB">
            <w:pPr>
              <w:ind w:right="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A8FE675" w14:textId="77777777" w:rsidR="00E502BB" w:rsidRPr="004B1154" w:rsidRDefault="00E502BB" w:rsidP="00E502BB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D88BAD8" w14:textId="77777777" w:rsidR="00E502BB" w:rsidRPr="004B1154" w:rsidRDefault="00E502BB" w:rsidP="00E502BB">
            <w:pPr>
              <w:ind w:right="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174CDFC" w14:textId="77777777" w:rsidR="00E502BB" w:rsidRPr="004B1154" w:rsidRDefault="00E502BB" w:rsidP="00E502BB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90EE409" w14:textId="77777777" w:rsidR="00E502BB" w:rsidRPr="004B1154" w:rsidRDefault="00E502BB" w:rsidP="00E502BB">
            <w:pPr>
              <w:ind w:right="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B4EFC8B" w14:textId="77777777" w:rsidR="00E502BB" w:rsidRPr="004B1154" w:rsidRDefault="00E502BB" w:rsidP="00E502BB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03B4115" w14:textId="77777777" w:rsidR="00E502BB" w:rsidRPr="004B1154" w:rsidRDefault="00E502BB" w:rsidP="00E502BB">
            <w:pPr>
              <w:tabs>
                <w:tab w:val="decimal" w:pos="900"/>
              </w:tabs>
              <w:ind w:right="-100"/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C3C7B45" w14:textId="77777777" w:rsidR="00E502BB" w:rsidRPr="004B1154" w:rsidRDefault="00E502BB" w:rsidP="00E502BB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52128F" w14:textId="77777777" w:rsidR="00E502BB" w:rsidRPr="004B1154" w:rsidRDefault="00E502BB" w:rsidP="00E502BB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29ECFFD" w14:textId="77777777" w:rsidR="00E502BB" w:rsidRPr="004B1154" w:rsidRDefault="00E502BB" w:rsidP="00E502BB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19E072A" w14:textId="77777777" w:rsidR="00E502BB" w:rsidRPr="004B1154" w:rsidRDefault="00E502BB" w:rsidP="00E502BB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</w:pPr>
          </w:p>
        </w:tc>
      </w:tr>
      <w:tr w:rsidR="00E502BB" w:rsidRPr="004B1154" w14:paraId="485119E1" w14:textId="77777777" w:rsidTr="005A2633">
        <w:trPr>
          <w:trHeight w:val="74"/>
        </w:trPr>
        <w:tc>
          <w:tcPr>
            <w:tcW w:w="1710" w:type="dxa"/>
          </w:tcPr>
          <w:p w14:paraId="74485CAE" w14:textId="23590FCB" w:rsidR="00E502BB" w:rsidRPr="004B1154" w:rsidRDefault="00E502BB" w:rsidP="00E502BB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="Angsana New" w:hint="cs"/>
                <w:sz w:val="20"/>
                <w:szCs w:val="20"/>
                <w:cs/>
              </w:rPr>
              <w:t xml:space="preserve">   </w:t>
            </w:r>
            <w:r w:rsidR="005A2633">
              <w:rPr>
                <w:rFonts w:asciiTheme="majorBidi" w:eastAsia="Times New Roman" w:hAnsiTheme="majorBidi" w:cs="Angsana New" w:hint="cs"/>
                <w:sz w:val="20"/>
                <w:szCs w:val="20"/>
                <w:cs/>
                <w:lang w:val="en-US"/>
              </w:rPr>
              <w:t>จาก</w:t>
            </w:r>
            <w:r w:rsidR="005A2633">
              <w:rPr>
                <w:rFonts w:asciiTheme="majorBidi" w:eastAsia="Times New Roman" w:hAnsiTheme="majorBidi" w:cs="Angsana New" w:hint="cs"/>
                <w:sz w:val="20"/>
                <w:szCs w:val="20"/>
                <w:cs/>
              </w:rPr>
              <w:t>บริษัท</w:t>
            </w:r>
            <w:r w:rsidRPr="004B1154">
              <w:rPr>
                <w:rFonts w:asciiTheme="majorBidi" w:eastAsia="Times New Roman" w:hAnsiTheme="majorBidi" w:cs="Angsana New"/>
                <w:sz w:val="20"/>
                <w:szCs w:val="20"/>
                <w:cs/>
              </w:rPr>
              <w:t>ที่เกี่ยวข้องกัน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7188629" w14:textId="6807D5D1" w:rsidR="00E502BB" w:rsidRPr="004B1154" w:rsidRDefault="00E502BB" w:rsidP="00B87CA6">
            <w:pPr>
              <w:ind w:right="8"/>
              <w:jc w:val="center"/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</w:pPr>
            <w:r w:rsidRPr="00B87CA6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DF8B9E" w14:textId="77777777" w:rsidR="00E502BB" w:rsidRPr="004B1154" w:rsidRDefault="00E502BB" w:rsidP="00E502BB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FBF321" w14:textId="0FA29E3A" w:rsidR="00E502BB" w:rsidRPr="004B1154" w:rsidRDefault="00E502BB" w:rsidP="00E502BB">
            <w:pPr>
              <w:ind w:right="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0AB24D0" w14:textId="77777777" w:rsidR="00E502BB" w:rsidRPr="004B1154" w:rsidRDefault="00E502BB" w:rsidP="00E502BB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0B001B9" w14:textId="6C9CCEBD" w:rsidR="00E502BB" w:rsidRPr="004B1154" w:rsidRDefault="00E502BB" w:rsidP="00E502BB">
            <w:pPr>
              <w:ind w:right="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3EFEF5" w14:textId="77777777" w:rsidR="00E502BB" w:rsidRPr="004B1154" w:rsidRDefault="00E502BB" w:rsidP="00E502BB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C7DFC2" w14:textId="56B4274A" w:rsidR="00E502BB" w:rsidRPr="004B1154" w:rsidRDefault="00E502BB" w:rsidP="00E502BB">
            <w:pPr>
              <w:ind w:right="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0DFFEC0" w14:textId="77777777" w:rsidR="00E502BB" w:rsidRPr="004B1154" w:rsidRDefault="00E502BB" w:rsidP="00E502BB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C3CED89" w14:textId="58541AD2" w:rsidR="00E502BB" w:rsidRPr="004B1154" w:rsidRDefault="00E502BB" w:rsidP="00E502BB">
            <w:pPr>
              <w:tabs>
                <w:tab w:val="decimal" w:pos="559"/>
              </w:tabs>
              <w:ind w:right="-100"/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87155D2" w14:textId="77777777" w:rsidR="00E502BB" w:rsidRPr="004B1154" w:rsidRDefault="00E502BB" w:rsidP="00E502BB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EF623D8" w14:textId="2AE15B4C" w:rsidR="00E502BB" w:rsidRPr="004B1154" w:rsidRDefault="009E3308" w:rsidP="00E502BB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</w:pPr>
            <w:r w:rsidRPr="009E3308">
              <w:rPr>
                <w:rFonts w:ascii="Times New Roman" w:eastAsia="Times New Roman" w:hAnsi="Times New Roman" w:cs="Angsana New"/>
                <w:sz w:val="14"/>
                <w:szCs w:val="14"/>
                <w:lang w:val="en-US"/>
              </w:rPr>
              <w:t>6</w:t>
            </w:r>
            <w:r w:rsidR="00E502BB" w:rsidRPr="004B1154">
              <w:rPr>
                <w:rFonts w:ascii="Times New Roman" w:eastAsia="Times New Roman" w:hAnsi="Times New Roman" w:cs="Angsana New"/>
                <w:sz w:val="14"/>
                <w:szCs w:val="14"/>
                <w:lang w:val="en-US"/>
              </w:rPr>
              <w:t>,</w:t>
            </w:r>
            <w:r w:rsidRPr="009E3308">
              <w:rPr>
                <w:rFonts w:ascii="Times New Roman" w:eastAsia="Times New Roman" w:hAnsi="Times New Roman" w:cs="Angsana New"/>
                <w:sz w:val="14"/>
                <w:szCs w:val="14"/>
                <w:lang w:val="en-US"/>
              </w:rPr>
              <w:t>340</w:t>
            </w:r>
            <w:r w:rsidR="00E502BB" w:rsidRPr="004B1154">
              <w:rPr>
                <w:rFonts w:ascii="Times New Roman" w:eastAsia="Times New Roman" w:hAnsi="Times New Roman" w:cs="Angsana New"/>
                <w:sz w:val="14"/>
                <w:szCs w:val="14"/>
                <w:lang w:val="en-US"/>
              </w:rPr>
              <w:t>,</w:t>
            </w:r>
            <w:r w:rsidRPr="009E3308">
              <w:rPr>
                <w:rFonts w:ascii="Times New Roman" w:eastAsia="Times New Roman" w:hAnsi="Times New Roman" w:cs="Angsana New"/>
                <w:sz w:val="14"/>
                <w:szCs w:val="14"/>
                <w:lang w:val="en-US"/>
              </w:rPr>
              <w:t>360</w:t>
            </w:r>
            <w:r w:rsidR="00E502BB" w:rsidRPr="004B1154">
              <w:rPr>
                <w:rFonts w:ascii="Times New Roman" w:eastAsia="Times New Roman" w:hAnsi="Times New Roman" w:cs="Angsana New"/>
                <w:sz w:val="14"/>
                <w:szCs w:val="14"/>
                <w:lang w:val="en-US"/>
              </w:rPr>
              <w:t>,</w:t>
            </w:r>
            <w:r w:rsidRPr="009E3308">
              <w:rPr>
                <w:rFonts w:ascii="Times New Roman" w:eastAsia="Times New Roman" w:hAnsi="Times New Roman" w:cs="Angsana New"/>
                <w:sz w:val="14"/>
                <w:szCs w:val="14"/>
                <w:lang w:val="en-US"/>
              </w:rPr>
              <w:t>884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C9E50B" w14:textId="77777777" w:rsidR="00E502BB" w:rsidRPr="004B1154" w:rsidRDefault="00E502BB" w:rsidP="00E502BB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364AD18" w14:textId="1541D53A" w:rsidR="00E502BB" w:rsidRPr="004B1154" w:rsidRDefault="009E3308" w:rsidP="00E502BB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</w:pPr>
            <w:r w:rsidRPr="009E3308">
              <w:rPr>
                <w:rFonts w:ascii="Times New Roman" w:eastAsia="Times New Roman" w:hAnsi="Times New Roman" w:cs="Angsana New"/>
                <w:sz w:val="14"/>
                <w:szCs w:val="14"/>
                <w:lang w:val="en-US"/>
              </w:rPr>
              <w:t>6</w:t>
            </w:r>
            <w:r w:rsidR="00E502BB" w:rsidRPr="004B1154">
              <w:rPr>
                <w:rFonts w:ascii="Times New Roman" w:eastAsia="Times New Roman" w:hAnsi="Times New Roman" w:cs="Angsana New"/>
                <w:sz w:val="14"/>
                <w:szCs w:val="14"/>
                <w:lang w:val="en-US"/>
              </w:rPr>
              <w:t>,</w:t>
            </w:r>
            <w:r w:rsidRPr="009E3308">
              <w:rPr>
                <w:rFonts w:ascii="Times New Roman" w:eastAsia="Times New Roman" w:hAnsi="Times New Roman" w:cs="Angsana New"/>
                <w:sz w:val="14"/>
                <w:szCs w:val="14"/>
                <w:lang w:val="en-US"/>
              </w:rPr>
              <w:t>340</w:t>
            </w:r>
            <w:r w:rsidR="00E502BB" w:rsidRPr="004B1154">
              <w:rPr>
                <w:rFonts w:ascii="Times New Roman" w:eastAsia="Times New Roman" w:hAnsi="Times New Roman" w:cs="Angsana New"/>
                <w:sz w:val="14"/>
                <w:szCs w:val="14"/>
                <w:lang w:val="en-US"/>
              </w:rPr>
              <w:t>,</w:t>
            </w:r>
            <w:r w:rsidRPr="009E3308">
              <w:rPr>
                <w:rFonts w:ascii="Times New Roman" w:eastAsia="Times New Roman" w:hAnsi="Times New Roman" w:cs="Angsana New"/>
                <w:sz w:val="14"/>
                <w:szCs w:val="14"/>
                <w:lang w:val="en-US"/>
              </w:rPr>
              <w:t>360</w:t>
            </w:r>
            <w:r w:rsidR="00E502BB" w:rsidRPr="004B1154">
              <w:rPr>
                <w:rFonts w:ascii="Times New Roman" w:eastAsia="Times New Roman" w:hAnsi="Times New Roman" w:cs="Angsana New"/>
                <w:sz w:val="14"/>
                <w:szCs w:val="14"/>
                <w:lang w:val="en-US"/>
              </w:rPr>
              <w:t>,</w:t>
            </w:r>
            <w:r w:rsidRPr="009E3308">
              <w:rPr>
                <w:rFonts w:ascii="Times New Roman" w:eastAsia="Times New Roman" w:hAnsi="Times New Roman" w:cs="Angsana New"/>
                <w:sz w:val="14"/>
                <w:szCs w:val="14"/>
                <w:lang w:val="en-US"/>
              </w:rPr>
              <w:t>884</w:t>
            </w:r>
          </w:p>
        </w:tc>
      </w:tr>
      <w:tr w:rsidR="00E502BB" w:rsidRPr="004B1154" w14:paraId="6BBD0A55" w14:textId="77777777" w:rsidTr="005A2633">
        <w:trPr>
          <w:trHeight w:val="74"/>
        </w:trPr>
        <w:tc>
          <w:tcPr>
            <w:tcW w:w="1710" w:type="dxa"/>
          </w:tcPr>
          <w:p w14:paraId="43309517" w14:textId="77777777" w:rsidR="00E502BB" w:rsidRPr="004B1154" w:rsidRDefault="00E502BB" w:rsidP="00E502BB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9D46EEB" w14:textId="13BF1A69" w:rsidR="00E502BB" w:rsidRPr="004B1154" w:rsidRDefault="009E3308" w:rsidP="00E502BB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</w:pP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1</w:t>
            </w:r>
            <w:r w:rsidR="00E502BB" w:rsidRPr="004B1154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504</w:t>
            </w:r>
            <w:r w:rsidR="00E502BB" w:rsidRPr="004B1154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012</w:t>
            </w:r>
            <w:r w:rsidR="00E502BB" w:rsidRPr="004B1154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930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5B005DD" w14:textId="77777777" w:rsidR="00E502BB" w:rsidRPr="004B1154" w:rsidRDefault="00E502BB" w:rsidP="00E502BB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CDDB69D" w14:textId="36B842E9" w:rsidR="00E502BB" w:rsidRPr="004B1154" w:rsidRDefault="00E502BB" w:rsidP="00E502BB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0B3A23E" w14:textId="633D1F87" w:rsidR="00E502BB" w:rsidRPr="004B1154" w:rsidRDefault="00E502BB" w:rsidP="00E502BB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663EC14" w14:textId="55EBB916" w:rsidR="00E502BB" w:rsidRPr="004B1154" w:rsidRDefault="00E502BB" w:rsidP="00E502BB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64A703" w14:textId="0FC29476" w:rsidR="00E502BB" w:rsidRPr="004B1154" w:rsidRDefault="00E502BB" w:rsidP="00E502BB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A67FF91" w14:textId="4F287608" w:rsidR="00E502BB" w:rsidRPr="004B1154" w:rsidRDefault="00E502BB" w:rsidP="00E502BB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2C469F2" w14:textId="07385330" w:rsidR="00E502BB" w:rsidRPr="004B1154" w:rsidRDefault="00E502BB" w:rsidP="00E502BB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4211D97" w14:textId="494995D5" w:rsidR="00E502BB" w:rsidRPr="004B1154" w:rsidRDefault="00E502BB" w:rsidP="00E502BB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 xml:space="preserve"> 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578F7EF" w14:textId="5468D4A6" w:rsidR="00E502BB" w:rsidRPr="004B1154" w:rsidRDefault="00E502BB" w:rsidP="00E502BB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CCC60A5" w14:textId="55135236" w:rsidR="00E502BB" w:rsidRPr="004B1154" w:rsidRDefault="00E502BB" w:rsidP="00E502BB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12</w:t>
            </w:r>
            <w:r w:rsidRPr="004B1154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140</w:t>
            </w:r>
            <w:r w:rsidRPr="004B1154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7A46518" w14:textId="67FBE5B3" w:rsidR="00E502BB" w:rsidRPr="004B1154" w:rsidRDefault="00E502BB" w:rsidP="00E502BB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8C72AAD" w14:textId="2CF3829F" w:rsidR="00E502BB" w:rsidRPr="004B1154" w:rsidRDefault="009E3308" w:rsidP="00E502BB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</w:pP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1</w:t>
            </w:r>
            <w:r w:rsidR="00E502BB" w:rsidRPr="004B1154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504</w:t>
            </w:r>
            <w:r w:rsidR="00E502BB" w:rsidRPr="004B1154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000</w:t>
            </w:r>
            <w:r w:rsidR="00E502BB" w:rsidRPr="004B1154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790</w:t>
            </w:r>
          </w:p>
        </w:tc>
      </w:tr>
      <w:tr w:rsidR="00E502BB" w:rsidRPr="004B1154" w14:paraId="1544ECDF" w14:textId="77777777" w:rsidTr="005A2633">
        <w:trPr>
          <w:trHeight w:val="74"/>
        </w:trPr>
        <w:tc>
          <w:tcPr>
            <w:tcW w:w="1710" w:type="dxa"/>
          </w:tcPr>
          <w:p w14:paraId="4E4256C3" w14:textId="77777777" w:rsidR="00E502BB" w:rsidRPr="004B1154" w:rsidRDefault="00E502BB" w:rsidP="00E502BB">
            <w:pPr>
              <w:ind w:left="-324" w:right="17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620768A7" w14:textId="76CBED95" w:rsidR="00E502BB" w:rsidRPr="004B1154" w:rsidRDefault="009E3308" w:rsidP="00E502BB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</w:pP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2</w:t>
            </w:r>
            <w:r w:rsidR="00E502BB" w:rsidRPr="004B1154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455</w:t>
            </w:r>
            <w:r w:rsidR="00E502BB" w:rsidRPr="004B1154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059</w:t>
            </w:r>
            <w:r w:rsidR="00E502BB" w:rsidRPr="004B1154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006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46CB7F" w14:textId="77777777" w:rsidR="00E502BB" w:rsidRPr="004B1154" w:rsidRDefault="00E502BB" w:rsidP="00E502BB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23F9B881" w14:textId="43335762" w:rsidR="00E502BB" w:rsidRPr="004B1154" w:rsidRDefault="00E502BB" w:rsidP="00E502BB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27FFE2" w14:textId="7B519A86" w:rsidR="00E502BB" w:rsidRPr="004B1154" w:rsidRDefault="00E502BB" w:rsidP="00E502BB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1F9064D5" w14:textId="26FCBAB9" w:rsidR="00E502BB" w:rsidRPr="004B1154" w:rsidRDefault="00E502BB" w:rsidP="00E502BB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(</w:t>
            </w:r>
            <w:r w:rsidR="009E3308"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41</w:t>
            </w:r>
            <w:r w:rsidRPr="004B1154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646</w:t>
            </w:r>
            <w:r w:rsidRPr="004B1154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010</w:t>
            </w:r>
            <w:r w:rsidRPr="004B1154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1791028" w14:textId="535FA6EB" w:rsidR="00E502BB" w:rsidRPr="004B1154" w:rsidRDefault="00E502BB" w:rsidP="00E502BB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1C6D7AAB" w14:textId="064C106D" w:rsidR="00E502BB" w:rsidRPr="004B1154" w:rsidRDefault="009E3308" w:rsidP="00E502BB">
            <w:pPr>
              <w:tabs>
                <w:tab w:val="decimal" w:pos="1068"/>
              </w:tabs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8</w:t>
            </w:r>
            <w:r w:rsidR="00E502BB" w:rsidRPr="004B1154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866</w:t>
            </w:r>
            <w:r w:rsidR="00E502BB" w:rsidRPr="004B1154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523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F07A513" w14:textId="0E0B7186" w:rsidR="00E502BB" w:rsidRPr="004B1154" w:rsidRDefault="00E502BB" w:rsidP="00E502BB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53549CA9" w14:textId="5CC7E443" w:rsidR="00E502BB" w:rsidRPr="004B1154" w:rsidRDefault="009E3308" w:rsidP="00E502BB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11</w:t>
            </w:r>
            <w:r w:rsidR="00E502BB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360</w:t>
            </w:r>
            <w:r w:rsidR="00E502BB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981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00ADDEA" w14:textId="18C1E92B" w:rsidR="00E502BB" w:rsidRPr="004B1154" w:rsidRDefault="00E502BB" w:rsidP="00E502BB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6BF04C59" w14:textId="0B8D00BD" w:rsidR="00E502BB" w:rsidRPr="004B1154" w:rsidRDefault="009E3308" w:rsidP="00E502BB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</w:pP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6</w:t>
            </w:r>
            <w:r w:rsidR="00E502BB" w:rsidRPr="004B1154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337</w:t>
            </w:r>
            <w:r w:rsidR="00E502BB" w:rsidRPr="004B1154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989</w:t>
            </w:r>
            <w:r w:rsidR="00E502BB" w:rsidRPr="004B1154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391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CADD35C" w14:textId="3B68947E" w:rsidR="00E502BB" w:rsidRPr="004B1154" w:rsidRDefault="00E502BB" w:rsidP="00E502BB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33927951" w14:textId="2D6E67D1" w:rsidR="00E502BB" w:rsidRPr="004B1154" w:rsidRDefault="009E3308" w:rsidP="00E502BB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</w:pP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8</w:t>
            </w:r>
            <w:r w:rsidR="00E502BB" w:rsidRPr="004B1154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771</w:t>
            </w:r>
            <w:r w:rsidR="00E502BB" w:rsidRPr="004B1154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629</w:t>
            </w:r>
            <w:r w:rsidR="00E502BB" w:rsidRPr="004B1154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891</w:t>
            </w:r>
          </w:p>
        </w:tc>
      </w:tr>
    </w:tbl>
    <w:p w14:paraId="47E54EE6" w14:textId="318E92BC" w:rsidR="006F00B1" w:rsidRDefault="006F00B1" w:rsidP="00C32746">
      <w:pPr>
        <w:overflowPunct/>
        <w:autoSpaceDE/>
        <w:autoSpaceDN/>
        <w:adjustRightInd/>
        <w:spacing w:before="120" w:after="120"/>
        <w:ind w:left="639" w:right="-475" w:hanging="92"/>
        <w:jc w:val="both"/>
        <w:textAlignment w:val="auto"/>
        <w:rPr>
          <w:rFonts w:ascii="Angsana New" w:hAnsi="Angsana New" w:cs="Angsana New"/>
          <w:spacing w:val="2"/>
          <w:sz w:val="18"/>
          <w:szCs w:val="18"/>
          <w:lang w:val="en-US"/>
        </w:rPr>
      </w:pPr>
      <w:r w:rsidRPr="004B1154">
        <w:rPr>
          <w:rFonts w:ascii="Angsana New" w:hAnsi="Angsana New" w:cs="Angsana New"/>
          <w:sz w:val="18"/>
          <w:szCs w:val="18"/>
          <w:lang w:val="en-US"/>
        </w:rPr>
        <w:t xml:space="preserve">* </w:t>
      </w:r>
      <w:r w:rsidRPr="00E7690D">
        <w:rPr>
          <w:rFonts w:ascii="Angsana New" w:hAnsi="Angsana New" w:cs="Angsana New" w:hint="cs"/>
          <w:spacing w:val="2"/>
          <w:sz w:val="18"/>
          <w:szCs w:val="18"/>
          <w:cs/>
          <w:lang w:val="en-US"/>
        </w:rPr>
        <w:t>ยอดดังกล่าวประกอบด้วย</w:t>
      </w:r>
      <w:r w:rsidRPr="00E7690D">
        <w:rPr>
          <w:rFonts w:ascii="Angsana New" w:hAnsi="Angsana New" w:cs="Angsana New"/>
          <w:spacing w:val="2"/>
          <w:sz w:val="18"/>
          <w:szCs w:val="18"/>
          <w:cs/>
          <w:lang w:val="en-US"/>
        </w:rPr>
        <w:t>ค่าตัด</w:t>
      </w:r>
      <w:r w:rsidRPr="004E776A">
        <w:rPr>
          <w:rFonts w:ascii="Angsana New" w:hAnsi="Angsana New" w:cs="Angsana New"/>
          <w:spacing w:val="6"/>
          <w:sz w:val="18"/>
          <w:szCs w:val="18"/>
          <w:cs/>
          <w:lang w:val="en-US"/>
        </w:rPr>
        <w:t>จำหน่ายสะสมของค่าใช้จ่ายในการออกหุ้นกู้</w:t>
      </w:r>
      <w:r w:rsidR="00890971" w:rsidRPr="004E776A">
        <w:rPr>
          <w:rFonts w:ascii="Angsana New" w:hAnsi="Angsana New" w:cs="Angsana New"/>
          <w:spacing w:val="6"/>
          <w:sz w:val="18"/>
          <w:szCs w:val="18"/>
          <w:lang w:val="en-US"/>
        </w:rPr>
        <w:t xml:space="preserve"> </w:t>
      </w:r>
      <w:r w:rsidRPr="004E776A">
        <w:rPr>
          <w:rFonts w:ascii="Angsana New" w:hAnsi="Angsana New" w:cs="Angsana New"/>
          <w:spacing w:val="6"/>
          <w:sz w:val="18"/>
          <w:szCs w:val="18"/>
          <w:cs/>
          <w:lang w:val="en-US"/>
        </w:rPr>
        <w:t>ดอกเบี้ยรอตัดจำหน่ายตามอัตราดอกเบี้ยที่แท้จริง</w:t>
      </w:r>
      <w:r w:rsidRPr="004E776A">
        <w:rPr>
          <w:rFonts w:ascii="Angsana New" w:hAnsi="Angsana New" w:cs="Angsana New"/>
          <w:spacing w:val="6"/>
          <w:sz w:val="18"/>
          <w:szCs w:val="18"/>
          <w:lang w:val="en-US"/>
        </w:rPr>
        <w:t xml:space="preserve"> </w:t>
      </w:r>
      <w:r w:rsidRPr="004E776A">
        <w:rPr>
          <w:rFonts w:ascii="Angsana New" w:hAnsi="Angsana New" w:cs="Angsana New" w:hint="cs"/>
          <w:spacing w:val="6"/>
          <w:sz w:val="18"/>
          <w:szCs w:val="18"/>
          <w:cs/>
          <w:lang w:val="en-US"/>
        </w:rPr>
        <w:t>การเพิ่มขึ้นของสัญญาเช่า</w:t>
      </w:r>
      <w:r w:rsidR="00B04859" w:rsidRPr="004E776A">
        <w:rPr>
          <w:rFonts w:ascii="Angsana New" w:hAnsi="Angsana New" w:cs="Angsana New"/>
          <w:spacing w:val="6"/>
          <w:sz w:val="18"/>
          <w:szCs w:val="18"/>
          <w:lang w:val="en-US"/>
        </w:rPr>
        <w:t xml:space="preserve"> </w:t>
      </w:r>
      <w:r w:rsidRPr="004E776A">
        <w:rPr>
          <w:rFonts w:ascii="Angsana New" w:hAnsi="Angsana New" w:cs="Angsana New" w:hint="cs"/>
          <w:spacing w:val="6"/>
          <w:sz w:val="18"/>
          <w:szCs w:val="18"/>
          <w:cs/>
          <w:lang w:val="en-US"/>
        </w:rPr>
        <w:t>การต่ออายุสัญญาเช่</w:t>
      </w:r>
      <w:r w:rsidR="00787D67" w:rsidRPr="004E776A">
        <w:rPr>
          <w:rFonts w:ascii="Angsana New" w:hAnsi="Angsana New" w:cs="Angsana New" w:hint="cs"/>
          <w:spacing w:val="6"/>
          <w:sz w:val="18"/>
          <w:szCs w:val="18"/>
          <w:cs/>
          <w:lang w:val="en-US"/>
        </w:rPr>
        <w:t>า</w:t>
      </w:r>
      <w:r w:rsidR="00B04859" w:rsidRPr="004E776A">
        <w:rPr>
          <w:rFonts w:ascii="Angsana New" w:hAnsi="Angsana New" w:cs="Angsana New" w:hint="cs"/>
          <w:spacing w:val="6"/>
          <w:sz w:val="18"/>
          <w:szCs w:val="18"/>
          <w:cs/>
          <w:lang w:val="en-US"/>
        </w:rPr>
        <w:t>และ</w:t>
      </w:r>
      <w:r w:rsidR="00B04859" w:rsidRPr="00E7690D">
        <w:rPr>
          <w:rFonts w:ascii="Angsana New" w:hAnsi="Angsana New" w:cs="Angsana New" w:hint="cs"/>
          <w:spacing w:val="2"/>
          <w:sz w:val="18"/>
          <w:szCs w:val="18"/>
          <w:cs/>
          <w:lang w:val="en-US"/>
        </w:rPr>
        <w:t>การแปลงสภาพจากเงินทดรองรับ</w:t>
      </w:r>
    </w:p>
    <w:p w14:paraId="1394BEA8" w14:textId="35D8052F" w:rsidR="009E3308" w:rsidRDefault="009E3308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18"/>
          <w:szCs w:val="18"/>
          <w:cs/>
          <w:lang w:val="en-US"/>
        </w:rPr>
      </w:pPr>
      <w:r>
        <w:rPr>
          <w:rFonts w:ascii="Angsana New" w:hAnsi="Angsana New" w:cs="Angsana New"/>
          <w:sz w:val="18"/>
          <w:szCs w:val="18"/>
          <w:cs/>
          <w:lang w:val="en-US"/>
        </w:rPr>
        <w:br w:type="page"/>
      </w:r>
    </w:p>
    <w:p w14:paraId="3B4BB59D" w14:textId="77777777" w:rsidR="00787D67" w:rsidRPr="009E3308" w:rsidRDefault="00787D67" w:rsidP="00B04859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 w:cs="Angsana New"/>
          <w:sz w:val="2"/>
          <w:szCs w:val="2"/>
          <w:cs/>
          <w:lang w:val="en-US"/>
        </w:rPr>
      </w:pPr>
    </w:p>
    <w:tbl>
      <w:tblPr>
        <w:tblW w:w="5131" w:type="pct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023"/>
        <w:gridCol w:w="104"/>
        <w:gridCol w:w="1024"/>
        <w:gridCol w:w="100"/>
        <w:gridCol w:w="1024"/>
        <w:gridCol w:w="100"/>
        <w:gridCol w:w="1182"/>
        <w:gridCol w:w="100"/>
        <w:gridCol w:w="1024"/>
        <w:gridCol w:w="100"/>
        <w:gridCol w:w="1024"/>
        <w:gridCol w:w="100"/>
        <w:gridCol w:w="962"/>
      </w:tblGrid>
      <w:tr w:rsidR="00522938" w:rsidRPr="004B1154" w14:paraId="72A54293" w14:textId="77777777" w:rsidTr="00774744">
        <w:trPr>
          <w:trHeight w:val="74"/>
        </w:trPr>
        <w:tc>
          <w:tcPr>
            <w:tcW w:w="1620" w:type="dxa"/>
          </w:tcPr>
          <w:p w14:paraId="7099A223" w14:textId="77777777" w:rsidR="00B20D91" w:rsidRPr="004B1154" w:rsidRDefault="00B20D91" w:rsidP="00B20D9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50EE1C97" w14:textId="77777777" w:rsidR="00B20D91" w:rsidRPr="004B1154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04" w:type="dxa"/>
          </w:tcPr>
          <w:p w14:paraId="59CB9AB4" w14:textId="77777777" w:rsidR="00B20D91" w:rsidRPr="004B1154" w:rsidRDefault="00B20D91" w:rsidP="00B20D9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72FAE106" w14:textId="77777777" w:rsidR="00B20D91" w:rsidRPr="004B1154" w:rsidRDefault="00B20D91" w:rsidP="00B20D9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1D97AA21" w14:textId="77777777" w:rsidR="00B20D91" w:rsidRPr="004B1154" w:rsidRDefault="00B20D91" w:rsidP="00B20D9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E666CB5" w14:textId="77777777" w:rsidR="00B20D91" w:rsidRPr="004B1154" w:rsidRDefault="00B20D91" w:rsidP="00B20D9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1A6548DA" w14:textId="77777777" w:rsidR="00B20D91" w:rsidRPr="004B1154" w:rsidRDefault="00B20D91" w:rsidP="00B20D9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</w:tcPr>
          <w:p w14:paraId="3AA898A8" w14:textId="77777777" w:rsidR="00B20D91" w:rsidRPr="004B1154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70F5271E" w14:textId="77777777" w:rsidR="00B20D91" w:rsidRPr="004B1154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07EA8BAF" w14:textId="77777777" w:rsidR="00B20D91" w:rsidRPr="004B1154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4BFD6DB3" w14:textId="77777777" w:rsidR="00B20D91" w:rsidRPr="004B1154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4663D8C" w14:textId="77777777" w:rsidR="00B20D91" w:rsidRPr="004B1154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715415AC" w14:textId="77777777" w:rsidR="00B20D91" w:rsidRPr="004B1154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41D06451" w14:textId="77777777" w:rsidR="00B20D91" w:rsidRPr="004B1154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522938" w:rsidRPr="004B1154" w14:paraId="5F8949ED" w14:textId="77777777" w:rsidTr="00774744">
        <w:trPr>
          <w:trHeight w:val="74"/>
        </w:trPr>
        <w:tc>
          <w:tcPr>
            <w:tcW w:w="1620" w:type="dxa"/>
          </w:tcPr>
          <w:p w14:paraId="48F808B9" w14:textId="77777777" w:rsidR="00B20D91" w:rsidRPr="004B1154" w:rsidRDefault="00B20D91" w:rsidP="00B20D9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67" w:type="dxa"/>
            <w:gridSpan w:val="13"/>
          </w:tcPr>
          <w:p w14:paraId="6E737CD8" w14:textId="77777777" w:rsidR="00B20D91" w:rsidRPr="004B1154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522938" w:rsidRPr="004B1154" w14:paraId="62FC55DA" w14:textId="77777777" w:rsidTr="00774744">
        <w:trPr>
          <w:trHeight w:val="74"/>
        </w:trPr>
        <w:tc>
          <w:tcPr>
            <w:tcW w:w="1620" w:type="dxa"/>
          </w:tcPr>
          <w:p w14:paraId="24AE83A7" w14:textId="77777777" w:rsidR="00B20D91" w:rsidRPr="004B1154" w:rsidRDefault="00B20D91" w:rsidP="00B20D9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55FD5E41" w14:textId="77777777" w:rsidR="00B20D91" w:rsidRPr="004B1154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104" w:type="dxa"/>
          </w:tcPr>
          <w:p w14:paraId="7415D37A" w14:textId="77777777" w:rsidR="00B20D91" w:rsidRPr="004B1154" w:rsidRDefault="00B20D91" w:rsidP="00B20D9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right w:val="nil"/>
            </w:tcBorders>
          </w:tcPr>
          <w:p w14:paraId="045EF6CB" w14:textId="77777777" w:rsidR="00B20D91" w:rsidRPr="004B1154" w:rsidRDefault="00B20D91" w:rsidP="00B20D9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4A2E8CCE" w14:textId="77777777" w:rsidR="00B20D91" w:rsidRPr="004B1154" w:rsidRDefault="00B20D91" w:rsidP="00B20D9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right w:val="nil"/>
            </w:tcBorders>
          </w:tcPr>
          <w:p w14:paraId="76DCAA7A" w14:textId="77777777" w:rsidR="00B20D91" w:rsidRPr="004B1154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0A84FCE4" w14:textId="77777777" w:rsidR="00B20D91" w:rsidRPr="004B1154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2AE65FF7" w14:textId="77777777" w:rsidR="00B20D91" w:rsidRPr="004B1154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ยอดคงเหลือ</w:t>
            </w:r>
          </w:p>
        </w:tc>
      </w:tr>
      <w:tr w:rsidR="00522938" w:rsidRPr="004B1154" w14:paraId="6AAEF3FB" w14:textId="77777777" w:rsidTr="00774744">
        <w:trPr>
          <w:trHeight w:val="74"/>
        </w:trPr>
        <w:tc>
          <w:tcPr>
            <w:tcW w:w="1620" w:type="dxa"/>
          </w:tcPr>
          <w:p w14:paraId="05768535" w14:textId="77777777" w:rsidR="00B20D91" w:rsidRPr="004B1154" w:rsidRDefault="00B20D91" w:rsidP="00B20D9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2EE10325" w14:textId="77777777" w:rsidR="00B20D91" w:rsidRPr="004B1154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4" w:type="dxa"/>
          </w:tcPr>
          <w:p w14:paraId="09426176" w14:textId="77777777" w:rsidR="00B20D91" w:rsidRPr="004B1154" w:rsidRDefault="00B20D91" w:rsidP="00B20D9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2A19620" w14:textId="77777777" w:rsidR="00B20D91" w:rsidRPr="004B1154" w:rsidRDefault="00B20D91" w:rsidP="00B20D9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กระแสเงินสดจากกิจกรรมจัดหาเงิน</w:t>
            </w:r>
          </w:p>
        </w:tc>
        <w:tc>
          <w:tcPr>
            <w:tcW w:w="100" w:type="dxa"/>
          </w:tcPr>
          <w:p w14:paraId="1C09348D" w14:textId="77777777" w:rsidR="00B20D91" w:rsidRPr="004B1154" w:rsidRDefault="00B20D91" w:rsidP="00B20D9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2831C06B" w14:textId="77777777" w:rsidR="00B20D91" w:rsidRPr="004B1154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100" w:type="dxa"/>
          </w:tcPr>
          <w:p w14:paraId="17AF8F62" w14:textId="77777777" w:rsidR="00B20D91" w:rsidRPr="004B1154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451C5328" w14:textId="77777777" w:rsidR="00B20D91" w:rsidRPr="004B1154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522938" w:rsidRPr="004B1154" w14:paraId="65CBCF94" w14:textId="77777777" w:rsidTr="00774744">
        <w:trPr>
          <w:trHeight w:val="74"/>
        </w:trPr>
        <w:tc>
          <w:tcPr>
            <w:tcW w:w="1620" w:type="dxa"/>
          </w:tcPr>
          <w:p w14:paraId="54D2C4D7" w14:textId="77777777" w:rsidR="00630D87" w:rsidRPr="004B1154" w:rsidRDefault="00630D87" w:rsidP="00630D87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34D65215" w14:textId="5D673DE5" w:rsidR="00630D87" w:rsidRPr="004B1154" w:rsidRDefault="009E3308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9E330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630D87"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04" w:type="dxa"/>
          </w:tcPr>
          <w:p w14:paraId="1D17D1A3" w14:textId="77777777" w:rsidR="00630D87" w:rsidRPr="004B1154" w:rsidRDefault="00630D87" w:rsidP="00630D87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2242C" w14:textId="1483DCFA" w:rsidR="00630D87" w:rsidRPr="004B1154" w:rsidRDefault="00630D87" w:rsidP="00630D87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C26A2C" w14:textId="77777777" w:rsidR="00630D87" w:rsidRPr="004B1154" w:rsidRDefault="00630D87" w:rsidP="00630D87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0110C" w14:textId="07813349" w:rsidR="00630D87" w:rsidRPr="004B1154" w:rsidRDefault="00630D87" w:rsidP="00630D87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00" w:type="dxa"/>
          </w:tcPr>
          <w:p w14:paraId="704AC4E2" w14:textId="77777777" w:rsidR="00630D87" w:rsidRPr="004B1154" w:rsidRDefault="00630D87" w:rsidP="00630D87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015E6" w14:textId="49020B16" w:rsidR="00630D87" w:rsidRPr="004B1154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4B1154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ขาดทุนจากอัตรา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0505E1" w14:textId="77777777" w:rsidR="00630D87" w:rsidRPr="004B1154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F3CCF" w14:textId="5D25805E" w:rsidR="00630D87" w:rsidRPr="004B1154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CDA9F" w14:textId="77777777" w:rsidR="00630D87" w:rsidRPr="004B1154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BBE55" w14:textId="451C51F2" w:rsidR="00630D87" w:rsidRPr="004B1154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 ๆ*</w:t>
            </w:r>
          </w:p>
        </w:tc>
        <w:tc>
          <w:tcPr>
            <w:tcW w:w="100" w:type="dxa"/>
          </w:tcPr>
          <w:p w14:paraId="01B1A20B" w14:textId="77777777" w:rsidR="00630D87" w:rsidRPr="004B1154" w:rsidRDefault="00630D87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16A22756" w14:textId="50423495" w:rsidR="00630D87" w:rsidRPr="004B1154" w:rsidRDefault="009E3308" w:rsidP="00630D8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9E330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30</w:t>
            </w:r>
            <w:r w:rsidR="00630D87"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D243EF" w:rsidRPr="004B1154">
              <w:rPr>
                <w:rFonts w:asciiTheme="majorBidi" w:eastAsia="Times New Roman" w:hAnsiTheme="majorBidi" w:cstheme="majorBidi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522938" w:rsidRPr="004B1154" w14:paraId="29070E29" w14:textId="77777777" w:rsidTr="00774744">
        <w:trPr>
          <w:trHeight w:val="74"/>
        </w:trPr>
        <w:tc>
          <w:tcPr>
            <w:tcW w:w="1620" w:type="dxa"/>
          </w:tcPr>
          <w:p w14:paraId="56E76098" w14:textId="77777777" w:rsidR="00B20D91" w:rsidRPr="004B1154" w:rsidRDefault="00B20D91" w:rsidP="00B20D9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  <w:hideMark/>
          </w:tcPr>
          <w:p w14:paraId="05717C6B" w14:textId="43EA640A" w:rsidR="00B20D91" w:rsidRPr="004B1154" w:rsidRDefault="009E3308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9E330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4" w:type="dxa"/>
          </w:tcPr>
          <w:p w14:paraId="6DBEB623" w14:textId="77777777" w:rsidR="00B20D91" w:rsidRPr="004B1154" w:rsidRDefault="00B20D91" w:rsidP="00B20D9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485E4F6E" w14:textId="77777777" w:rsidR="00B20D91" w:rsidRPr="004B1154" w:rsidRDefault="00B20D91" w:rsidP="00B20D9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51A0C65" w14:textId="77777777" w:rsidR="00B20D91" w:rsidRPr="004B1154" w:rsidRDefault="00B20D91" w:rsidP="00B20D9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335A6BF0" w14:textId="77777777" w:rsidR="00B20D91" w:rsidRPr="004B1154" w:rsidRDefault="00B20D91" w:rsidP="00B20D9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2EEBA996" w14:textId="77777777" w:rsidR="00B20D91" w:rsidRPr="004B1154" w:rsidRDefault="00B20D91" w:rsidP="00B20D9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21D59957" w14:textId="77777777" w:rsidR="00B20D91" w:rsidRPr="004B1154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4B1154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แลกแปลี่ยนที่ยัง</w:t>
            </w:r>
          </w:p>
        </w:tc>
        <w:tc>
          <w:tcPr>
            <w:tcW w:w="100" w:type="dxa"/>
          </w:tcPr>
          <w:p w14:paraId="1A685AC7" w14:textId="77777777" w:rsidR="00B20D91" w:rsidRPr="004B1154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hideMark/>
          </w:tcPr>
          <w:p w14:paraId="306F324D" w14:textId="77777777" w:rsidR="00B20D91" w:rsidRPr="004B1154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100" w:type="dxa"/>
          </w:tcPr>
          <w:p w14:paraId="34E97BAE" w14:textId="77777777" w:rsidR="00B20D91" w:rsidRPr="004B1154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7C3A9587" w14:textId="77777777" w:rsidR="00B20D91" w:rsidRPr="004B1154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6E875BA5" w14:textId="77777777" w:rsidR="00B20D91" w:rsidRPr="004B1154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hideMark/>
          </w:tcPr>
          <w:p w14:paraId="59D3AFAB" w14:textId="0B3F8E71" w:rsidR="00B20D91" w:rsidRPr="004B1154" w:rsidRDefault="009E3308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9E330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2567</w:t>
            </w:r>
          </w:p>
        </w:tc>
      </w:tr>
      <w:tr w:rsidR="00522938" w:rsidRPr="004B1154" w14:paraId="3D181A7C" w14:textId="77777777" w:rsidTr="00774744">
        <w:trPr>
          <w:trHeight w:val="74"/>
        </w:trPr>
        <w:tc>
          <w:tcPr>
            <w:tcW w:w="1620" w:type="dxa"/>
          </w:tcPr>
          <w:p w14:paraId="0EB708F9" w14:textId="77777777" w:rsidR="00B20D91" w:rsidRPr="004B1154" w:rsidRDefault="00B20D91" w:rsidP="00B20D9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1EDFF646" w14:textId="77777777" w:rsidR="00B20D91" w:rsidRPr="004B1154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10F7AFA7" w14:textId="77777777" w:rsidR="00B20D91" w:rsidRPr="004B1154" w:rsidRDefault="00B20D91" w:rsidP="00B20D9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24" w:type="dxa"/>
          </w:tcPr>
          <w:p w14:paraId="091A5371" w14:textId="77777777" w:rsidR="00B20D91" w:rsidRPr="004B1154" w:rsidRDefault="00B20D91" w:rsidP="00B20D9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51FFCB40" w14:textId="77777777" w:rsidR="00B20D91" w:rsidRPr="004B1154" w:rsidRDefault="00B20D91" w:rsidP="00B20D9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5D252EBD" w14:textId="77777777" w:rsidR="00B20D91" w:rsidRPr="004B1154" w:rsidRDefault="00B20D91" w:rsidP="00B20D9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767EF65A" w14:textId="77777777" w:rsidR="00B20D91" w:rsidRPr="004B1154" w:rsidRDefault="00B20D91" w:rsidP="00B20D9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7FBDD7E6" w14:textId="77777777" w:rsidR="00B20D91" w:rsidRPr="004B1154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4B1154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ไม่เกิดขึ้น</w:t>
            </w:r>
          </w:p>
        </w:tc>
        <w:tc>
          <w:tcPr>
            <w:tcW w:w="100" w:type="dxa"/>
          </w:tcPr>
          <w:p w14:paraId="3110807A" w14:textId="77777777" w:rsidR="00B20D91" w:rsidRPr="004B1154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hideMark/>
          </w:tcPr>
          <w:p w14:paraId="611D8DC7" w14:textId="77777777" w:rsidR="00B20D91" w:rsidRPr="004B1154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100" w:type="dxa"/>
          </w:tcPr>
          <w:p w14:paraId="45D4F3BE" w14:textId="77777777" w:rsidR="00B20D91" w:rsidRPr="004B1154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1597A1CF" w14:textId="77777777" w:rsidR="00B20D91" w:rsidRPr="004B1154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7527373F" w14:textId="77777777" w:rsidR="00B20D91" w:rsidRPr="004B1154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</w:tcPr>
          <w:p w14:paraId="7C7F5CCD" w14:textId="77777777" w:rsidR="00B20D91" w:rsidRPr="004B1154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522938" w:rsidRPr="004B1154" w14:paraId="7715B8D5" w14:textId="77777777" w:rsidTr="00F34422">
        <w:trPr>
          <w:trHeight w:val="74"/>
        </w:trPr>
        <w:tc>
          <w:tcPr>
            <w:tcW w:w="1620" w:type="dxa"/>
          </w:tcPr>
          <w:p w14:paraId="60BCE42E" w14:textId="77777777" w:rsidR="008B055E" w:rsidRPr="004B1154" w:rsidRDefault="008B055E" w:rsidP="008B055E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เงินกู้ยืมระยะส้ัน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498AB072" w14:textId="0D8F8EB9" w:rsidR="008B055E" w:rsidRPr="004B1154" w:rsidRDefault="009E3308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108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390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689FE94B" w14:textId="77777777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5C0F4" w14:textId="1E027662" w:rsidR="008B055E" w:rsidRPr="004B1154" w:rsidRDefault="008B055E" w:rsidP="008B055E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84143" w14:textId="77777777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C5B0B" w14:textId="5F8457B4" w:rsidR="008B055E" w:rsidRPr="004B1154" w:rsidRDefault="008B055E" w:rsidP="008B055E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D7535" w14:textId="77777777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665A5" w14:textId="732586E1" w:rsidR="008B055E" w:rsidRPr="004B1154" w:rsidRDefault="008B055E" w:rsidP="008B055E">
            <w:pPr>
              <w:ind w:right="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63A49" w14:textId="77777777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A71070" w14:textId="0AA499AF" w:rsidR="008B055E" w:rsidRPr="004B1154" w:rsidRDefault="009E3308" w:rsidP="008B055E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973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E4D5C" w14:textId="77777777" w:rsidR="008B055E" w:rsidRPr="004B1154" w:rsidRDefault="008B055E" w:rsidP="008B055E">
            <w:pPr>
              <w:tabs>
                <w:tab w:val="decimal" w:pos="900"/>
              </w:tabs>
              <w:ind w:right="-10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AB6DB" w14:textId="0F3CB21B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011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775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5FA19" w14:textId="77777777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88BBD" w14:textId="0D5EE75D" w:rsidR="008B055E" w:rsidRPr="004B1154" w:rsidRDefault="009E3308" w:rsidP="008B055E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108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352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740</w:t>
            </w:r>
          </w:p>
        </w:tc>
      </w:tr>
      <w:tr w:rsidR="00522938" w:rsidRPr="004B1154" w14:paraId="7ACC0FFF" w14:textId="77777777" w:rsidTr="00F34422">
        <w:trPr>
          <w:trHeight w:val="261"/>
        </w:trPr>
        <w:tc>
          <w:tcPr>
            <w:tcW w:w="1620" w:type="dxa"/>
          </w:tcPr>
          <w:p w14:paraId="1760C828" w14:textId="4702A170" w:rsidR="008B055E" w:rsidRPr="004B1154" w:rsidRDefault="008B055E" w:rsidP="008B055E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เงินกู้ยืมระยะสั้นจาก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EB54E9" w14:textId="46E8F0EF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D255931" w14:textId="77777777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B9207" w14:textId="2414A41F" w:rsidR="008B055E" w:rsidRPr="004B1154" w:rsidRDefault="008B055E" w:rsidP="008B055E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DFF97" w14:textId="77777777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33704" w14:textId="55832AFA" w:rsidR="008B055E" w:rsidRPr="004B1154" w:rsidRDefault="008B055E" w:rsidP="008B055E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29BB3" w14:textId="77777777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BF69F" w14:textId="3A11BCC2" w:rsidR="008B055E" w:rsidRPr="004B1154" w:rsidRDefault="008B055E" w:rsidP="008B055E">
            <w:pPr>
              <w:tabs>
                <w:tab w:val="decimal" w:pos="1068"/>
              </w:tabs>
              <w:ind w:right="8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10E60" w14:textId="77777777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13FD5" w14:textId="6BA5288E" w:rsidR="008B055E" w:rsidRPr="004B1154" w:rsidRDefault="008B055E" w:rsidP="008B055E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AA8BE" w14:textId="77777777" w:rsidR="008B055E" w:rsidRPr="004B1154" w:rsidRDefault="008B055E" w:rsidP="008B055E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85D1B" w14:textId="0AAEB6BD" w:rsidR="008B055E" w:rsidRPr="004B1154" w:rsidRDefault="008B055E" w:rsidP="008B055E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8DE14" w14:textId="77777777" w:rsidR="008B055E" w:rsidRPr="004B1154" w:rsidRDefault="008B055E" w:rsidP="008B055E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C761E" w14:textId="096534FE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522938" w:rsidRPr="004B1154" w14:paraId="5BB93BEA" w14:textId="77777777" w:rsidTr="00F34422">
        <w:trPr>
          <w:trHeight w:val="261"/>
        </w:trPr>
        <w:tc>
          <w:tcPr>
            <w:tcW w:w="1620" w:type="dxa"/>
          </w:tcPr>
          <w:p w14:paraId="12F83718" w14:textId="4AF82E83" w:rsidR="008B055E" w:rsidRPr="004B1154" w:rsidRDefault="008B055E" w:rsidP="008B055E">
            <w:pPr>
              <w:ind w:left="270" w:right="-198" w:firstLine="14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64339" w14:textId="0CD2A9CD" w:rsidR="008B055E" w:rsidRPr="004B1154" w:rsidRDefault="009E3308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688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994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092DC1B2" w14:textId="77777777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C70ED" w14:textId="24F4E72D" w:rsidR="008B055E" w:rsidRPr="004B1154" w:rsidRDefault="008B055E" w:rsidP="008B055E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514D4" w14:textId="77777777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CF5F5" w14:textId="62557E3D" w:rsidR="008B055E" w:rsidRPr="004B1154" w:rsidRDefault="008B055E" w:rsidP="008B055E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4BC40" w14:textId="77777777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6D405" w14:textId="1DB6ACEA" w:rsidR="008B055E" w:rsidRPr="004B1154" w:rsidRDefault="008B055E" w:rsidP="008B055E">
            <w:pPr>
              <w:tabs>
                <w:tab w:val="decimal" w:pos="1068"/>
              </w:tabs>
              <w:ind w:right="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711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620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08588" w14:textId="77777777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DF7158" w14:textId="0F7BB0C8" w:rsidR="008B055E" w:rsidRPr="004B1154" w:rsidRDefault="008B055E" w:rsidP="008B055E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C2CFD" w14:textId="77777777" w:rsidR="008B055E" w:rsidRPr="004B1154" w:rsidRDefault="008B055E" w:rsidP="008B055E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26AE97" w14:textId="17399E28" w:rsidR="008B055E" w:rsidRPr="004B1154" w:rsidRDefault="008B055E" w:rsidP="008B055E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4B809" w14:textId="77777777" w:rsidR="008B055E" w:rsidRPr="004B1154" w:rsidRDefault="008B055E" w:rsidP="008B055E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521AA" w14:textId="192B5903" w:rsidR="008B055E" w:rsidRPr="004B1154" w:rsidRDefault="009E3308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679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282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720</w:t>
            </w:r>
          </w:p>
        </w:tc>
      </w:tr>
      <w:tr w:rsidR="00522938" w:rsidRPr="004B1154" w14:paraId="3C134C9B" w14:textId="77777777" w:rsidTr="00F34422">
        <w:trPr>
          <w:trHeight w:val="261"/>
        </w:trPr>
        <w:tc>
          <w:tcPr>
            <w:tcW w:w="1620" w:type="dxa"/>
          </w:tcPr>
          <w:p w14:paraId="018EA533" w14:textId="77777777" w:rsidR="008B055E" w:rsidRPr="004B1154" w:rsidRDefault="008B055E" w:rsidP="008B055E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436DF" w14:textId="6EA30198" w:rsidR="008B055E" w:rsidRPr="004B1154" w:rsidRDefault="009E3308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166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678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1799DC56" w14:textId="77777777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68D96" w14:textId="7A545F2E" w:rsidR="008B055E" w:rsidRPr="004B1154" w:rsidRDefault="008B055E" w:rsidP="008B055E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26BC4" w14:textId="77777777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D017E" w14:textId="0D35562A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EF698" w14:textId="77777777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70B6D" w14:textId="1C782F9F" w:rsidR="008B055E" w:rsidRPr="004B1154" w:rsidRDefault="008B055E" w:rsidP="008B055E">
            <w:pPr>
              <w:ind w:right="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E0D2C" w14:textId="77777777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C09C8" w14:textId="36FB2779" w:rsidR="008B055E" w:rsidRPr="004B1154" w:rsidRDefault="009E3308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505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00B5C" w14:textId="77777777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089C2" w14:textId="10C09385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126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159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1C04D" w14:textId="77777777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B283B" w14:textId="4E166BE2" w:rsidR="008B055E" w:rsidRPr="004B1154" w:rsidRDefault="009E3308" w:rsidP="008B055E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157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057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794</w:t>
            </w:r>
          </w:p>
        </w:tc>
      </w:tr>
      <w:tr w:rsidR="00522938" w:rsidRPr="004B1154" w14:paraId="3E0AF7AB" w14:textId="77777777" w:rsidTr="00F34422">
        <w:trPr>
          <w:trHeight w:val="74"/>
        </w:trPr>
        <w:tc>
          <w:tcPr>
            <w:tcW w:w="1620" w:type="dxa"/>
          </w:tcPr>
          <w:p w14:paraId="4B6EA2CF" w14:textId="77777777" w:rsidR="008B055E" w:rsidRPr="004B1154" w:rsidRDefault="008B055E" w:rsidP="008B055E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8CA7E" w14:textId="6E2E1CC5" w:rsidR="008B055E" w:rsidRPr="004B1154" w:rsidRDefault="009E3308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083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452D482C" w14:textId="77777777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69852" w14:textId="5703ABB4" w:rsidR="008B055E" w:rsidRPr="004B1154" w:rsidRDefault="008B055E" w:rsidP="008B055E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E87E9" w14:textId="77777777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0D4E0" w14:textId="1DFD556E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549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015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39069" w14:textId="77777777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7C984" w14:textId="7DA956FB" w:rsidR="008B055E" w:rsidRPr="004B1154" w:rsidRDefault="008B055E" w:rsidP="008B055E">
            <w:pPr>
              <w:ind w:right="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A775C" w14:textId="77777777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F1FD48" w14:textId="647AE37A" w:rsidR="008B055E" w:rsidRPr="004B1154" w:rsidRDefault="008B055E" w:rsidP="008B055E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E8C8C" w14:textId="77777777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2A515" w14:textId="49A21B9E" w:rsidR="008B055E" w:rsidRPr="004B1154" w:rsidRDefault="009E3308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194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408BF" w14:textId="77777777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0535E" w14:textId="3A3AA450" w:rsidR="008B055E" w:rsidRPr="004B1154" w:rsidRDefault="009E3308" w:rsidP="008B055E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728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216</w:t>
            </w:r>
          </w:p>
        </w:tc>
      </w:tr>
      <w:tr w:rsidR="00522938" w:rsidRPr="004B1154" w14:paraId="1AF02629" w14:textId="77777777" w:rsidTr="00F34422">
        <w:trPr>
          <w:trHeight w:val="74"/>
        </w:trPr>
        <w:tc>
          <w:tcPr>
            <w:tcW w:w="1620" w:type="dxa"/>
          </w:tcPr>
          <w:p w14:paraId="45CC2FA4" w14:textId="77777777" w:rsidR="008B055E" w:rsidRPr="004B1154" w:rsidRDefault="008B055E" w:rsidP="008B055E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4C7C39" w14:textId="0314E637" w:rsidR="008B055E" w:rsidRPr="004B1154" w:rsidRDefault="009E3308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135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245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224661CA" w14:textId="77777777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223603" w14:textId="2A9307D3" w:rsidR="008B055E" w:rsidRPr="004B1154" w:rsidRDefault="008B055E" w:rsidP="008B055E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ECA56" w14:textId="77777777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251664" w14:textId="67A4055E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536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617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8D4CE" w14:textId="77777777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68B628" w14:textId="45A4969A" w:rsidR="008B055E" w:rsidRPr="004B1154" w:rsidRDefault="008B055E" w:rsidP="008B055E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0F5C6" w14:textId="77777777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816D38" w14:textId="56326F15" w:rsidR="008B055E" w:rsidRPr="004B1154" w:rsidRDefault="008B055E" w:rsidP="008B055E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7D156" w14:textId="77777777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36C1D5" w14:textId="051FC4E8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888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296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6F04E" w14:textId="77777777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2DB7C7" w14:textId="129D6F60" w:rsidR="008B055E" w:rsidRPr="004B1154" w:rsidRDefault="009E3308" w:rsidP="008B055E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593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739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985</w:t>
            </w:r>
          </w:p>
        </w:tc>
      </w:tr>
      <w:tr w:rsidR="00522938" w:rsidRPr="004B1154" w14:paraId="6E6D7729" w14:textId="77777777" w:rsidTr="00F34422">
        <w:trPr>
          <w:trHeight w:val="74"/>
        </w:trPr>
        <w:tc>
          <w:tcPr>
            <w:tcW w:w="1620" w:type="dxa"/>
          </w:tcPr>
          <w:p w14:paraId="09F4B6B5" w14:textId="77777777" w:rsidR="008B055E" w:rsidRPr="004B1154" w:rsidRDefault="008B055E" w:rsidP="008B055E">
            <w:pPr>
              <w:ind w:left="-134" w:right="631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C11FFFE" w14:textId="2587938E" w:rsidR="008B055E" w:rsidRPr="004B1154" w:rsidRDefault="009E3308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120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391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29967CA1" w14:textId="77777777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D37FFAA" w14:textId="37C215F6" w:rsidR="008B055E" w:rsidRPr="004B1154" w:rsidRDefault="008B055E" w:rsidP="008B055E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7C1B3" w14:textId="77777777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AEB890" w14:textId="173F53B9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553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166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015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B1931" w14:textId="77777777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C32656F" w14:textId="40DEAC3D" w:rsidR="008B055E" w:rsidRPr="004B1154" w:rsidRDefault="008B055E" w:rsidP="008B055E">
            <w:pPr>
              <w:tabs>
                <w:tab w:val="decimal" w:pos="1068"/>
              </w:tabs>
              <w:ind w:right="8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711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620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A3E19" w14:textId="77777777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ADD18C6" w14:textId="5DD9E04F" w:rsidR="008B055E" w:rsidRPr="004B1154" w:rsidRDefault="009E3308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479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C6003" w14:textId="77777777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8CC2523" w14:textId="48C9C2DF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832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119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98596" w14:textId="77777777" w:rsidR="008B055E" w:rsidRPr="004B1154" w:rsidRDefault="008B055E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46851D" w14:textId="17487507" w:rsidR="008B055E" w:rsidRPr="004B1154" w:rsidRDefault="009E3308" w:rsidP="008B055E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554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161</w:t>
            </w:r>
            <w:r w:rsidR="008B055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455</w:t>
            </w:r>
          </w:p>
        </w:tc>
      </w:tr>
    </w:tbl>
    <w:p w14:paraId="43109D5A" w14:textId="403DAE1C" w:rsidR="006F00B1" w:rsidRPr="004B1154" w:rsidRDefault="006F00B1" w:rsidP="0062586B">
      <w:pPr>
        <w:overflowPunct/>
        <w:autoSpaceDE/>
        <w:autoSpaceDN/>
        <w:adjustRightInd/>
        <w:spacing w:before="120"/>
        <w:ind w:firstLine="547"/>
        <w:textAlignment w:val="auto"/>
        <w:rPr>
          <w:rFonts w:ascii="Angsana New" w:hAnsi="Angsana New" w:cs="Angsana New"/>
          <w:sz w:val="18"/>
          <w:szCs w:val="18"/>
          <w:lang w:val="en-US"/>
        </w:rPr>
      </w:pPr>
      <w:r w:rsidRPr="004B1154">
        <w:rPr>
          <w:rFonts w:ascii="Angsana New" w:hAnsi="Angsana New" w:cs="Angsana New"/>
          <w:sz w:val="18"/>
          <w:szCs w:val="18"/>
          <w:lang w:val="en-US"/>
        </w:rPr>
        <w:t xml:space="preserve">* </w:t>
      </w:r>
      <w:r w:rsidRPr="004B1154">
        <w:rPr>
          <w:rFonts w:ascii="Angsana New" w:hAnsi="Angsana New" w:cs="Angsana New" w:hint="cs"/>
          <w:sz w:val="18"/>
          <w:szCs w:val="18"/>
          <w:cs/>
          <w:lang w:val="en-US"/>
        </w:rPr>
        <w:t>ยอดดังกล่าวประกอบด้วย</w:t>
      </w:r>
      <w:r w:rsidRPr="004B1154">
        <w:rPr>
          <w:rFonts w:ascii="Angsana New" w:hAnsi="Angsana New" w:cs="Angsana New"/>
          <w:sz w:val="18"/>
          <w:szCs w:val="18"/>
          <w:cs/>
          <w:lang w:val="en-US"/>
        </w:rPr>
        <w:t>ค่าตัดจำหน่ายสะสมของค่าใช้จ่ายในการออกหุ้นกู้</w:t>
      </w:r>
      <w:r w:rsidRPr="004B1154">
        <w:rPr>
          <w:rFonts w:ascii="Angsana New" w:hAnsi="Angsana New" w:cs="Angsana New"/>
          <w:sz w:val="18"/>
          <w:szCs w:val="18"/>
          <w:lang w:val="en-US"/>
        </w:rPr>
        <w:t xml:space="preserve"> </w:t>
      </w:r>
      <w:r w:rsidRPr="004B1154">
        <w:rPr>
          <w:rFonts w:ascii="Angsana New" w:hAnsi="Angsana New" w:cs="Angsana New"/>
          <w:sz w:val="18"/>
          <w:szCs w:val="18"/>
          <w:cs/>
          <w:lang w:val="en-US"/>
        </w:rPr>
        <w:t>ดอกเบี้ยรอตัดจำหน่ายตามอัตราดอกเบี้ยที่แท้จริง</w:t>
      </w:r>
      <w:r w:rsidRPr="004B1154">
        <w:rPr>
          <w:rFonts w:ascii="Angsana New" w:hAnsi="Angsana New" w:cs="Angsana New"/>
          <w:sz w:val="18"/>
          <w:szCs w:val="18"/>
          <w:lang w:val="en-US"/>
        </w:rPr>
        <w:t xml:space="preserve"> </w:t>
      </w:r>
      <w:r w:rsidRPr="004B1154">
        <w:rPr>
          <w:rFonts w:ascii="Angsana New" w:hAnsi="Angsana New" w:cs="Angsana New" w:hint="cs"/>
          <w:sz w:val="18"/>
          <w:szCs w:val="18"/>
          <w:cs/>
          <w:lang w:val="en-US"/>
        </w:rPr>
        <w:t>การเพิ่มขึ้นของสัญญาเช่าและการต่ออายุสัญญาเช่า</w:t>
      </w:r>
    </w:p>
    <w:p w14:paraId="11992726" w14:textId="7E027849" w:rsidR="00E23770" w:rsidRPr="004B1154" w:rsidRDefault="009E3308" w:rsidP="0062586B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snapToGrid w:val="0"/>
          <w:cs/>
        </w:rPr>
      </w:pPr>
      <w:r w:rsidRPr="009E3308">
        <w:rPr>
          <w:rFonts w:asciiTheme="majorBidi" w:hAnsiTheme="majorBidi" w:cstheme="majorBidi"/>
          <w:b/>
          <w:bCs/>
          <w:snapToGrid w:val="0"/>
          <w:lang w:val="en-US"/>
        </w:rPr>
        <w:t>5</w:t>
      </w:r>
      <w:r w:rsidR="00E23770" w:rsidRPr="004B1154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E23770" w:rsidRPr="004B1154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E23770" w:rsidRPr="004B1154">
        <w:rPr>
          <w:rFonts w:asciiTheme="majorBidi" w:hAnsiTheme="majorBidi" w:cstheme="majorBidi"/>
          <w:b/>
          <w:bCs/>
          <w:snapToGrid w:val="0"/>
          <w:cs/>
          <w:lang w:val="en-US"/>
        </w:rPr>
        <w:t>เงิน</w:t>
      </w:r>
      <w:r w:rsidR="00E23770" w:rsidRPr="004B1154">
        <w:rPr>
          <w:rFonts w:asciiTheme="majorBidi" w:hAnsiTheme="majorBidi" w:cstheme="majorBidi"/>
          <w:b/>
          <w:bCs/>
          <w:snapToGrid w:val="0"/>
          <w:cs/>
        </w:rPr>
        <w:t>สดและรายการเทียบเท่าเงินสด</w:t>
      </w:r>
    </w:p>
    <w:p w14:paraId="3B7F9B5F" w14:textId="77777777" w:rsidR="00E23770" w:rsidRPr="004B1154" w:rsidRDefault="00E23770" w:rsidP="00E23770">
      <w:pPr>
        <w:ind w:left="547" w:hanging="7"/>
        <w:rPr>
          <w:rFonts w:asciiTheme="majorBidi" w:hAnsiTheme="majorBidi" w:cstheme="majorBidi"/>
          <w:snapToGrid w:val="0"/>
          <w:lang w:val="en-US"/>
        </w:rPr>
      </w:pPr>
      <w:r w:rsidRPr="004B1154">
        <w:rPr>
          <w:rFonts w:asciiTheme="majorBidi" w:hAnsiTheme="majorBidi" w:cstheme="majorBidi"/>
          <w:snapToGrid w:val="0"/>
          <w:cs/>
          <w:lang w:val="en-US"/>
        </w:rPr>
        <w:t>เงินสดและรายการเทียบเท่าเงินสด ประกอบด้วย</w:t>
      </w:r>
    </w:p>
    <w:p w14:paraId="297858B1" w14:textId="77777777" w:rsidR="00E23770" w:rsidRPr="004B1154" w:rsidRDefault="00E23770" w:rsidP="00E23770">
      <w:pPr>
        <w:spacing w:line="320" w:lineRule="exact"/>
        <w:ind w:left="547" w:right="-34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</w:rPr>
      </w:pPr>
      <w:r w:rsidRPr="004B1154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88"/>
        <w:gridCol w:w="66"/>
        <w:gridCol w:w="1155"/>
        <w:gridCol w:w="98"/>
        <w:gridCol w:w="1155"/>
        <w:gridCol w:w="99"/>
        <w:gridCol w:w="1155"/>
      </w:tblGrid>
      <w:tr w:rsidR="00522938" w:rsidRPr="004B1154" w14:paraId="346B9DA4" w14:textId="77777777" w:rsidTr="00B40B6C">
        <w:trPr>
          <w:trHeight w:val="270"/>
        </w:trPr>
        <w:tc>
          <w:tcPr>
            <w:tcW w:w="3852" w:type="dxa"/>
          </w:tcPr>
          <w:p w14:paraId="7D33C270" w14:textId="77777777" w:rsidR="00561202" w:rsidRPr="004B1154" w:rsidRDefault="00561202" w:rsidP="00B40B6C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45B73AA6" w14:textId="77777777" w:rsidR="00561202" w:rsidRPr="004B1154" w:rsidRDefault="00561202" w:rsidP="00B40B6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2151C4CE" w14:textId="77777777" w:rsidR="00561202" w:rsidRPr="004B1154" w:rsidRDefault="00561202" w:rsidP="00B40B6C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58F7C5C9" w14:textId="77777777" w:rsidR="00561202" w:rsidRPr="004B1154" w:rsidRDefault="00561202" w:rsidP="00B40B6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2938" w:rsidRPr="004B1154" w14:paraId="689A229B" w14:textId="77777777" w:rsidTr="00B40B6C">
        <w:trPr>
          <w:trHeight w:val="20"/>
        </w:trPr>
        <w:tc>
          <w:tcPr>
            <w:tcW w:w="3852" w:type="dxa"/>
          </w:tcPr>
          <w:p w14:paraId="1F8B6C74" w14:textId="77777777" w:rsidR="00561202" w:rsidRPr="004B1154" w:rsidRDefault="00561202" w:rsidP="00B40B6C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42CC69BE" w14:textId="77777777" w:rsidR="00561202" w:rsidRPr="004B1154" w:rsidRDefault="00561202" w:rsidP="00B40B6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66" w:type="dxa"/>
          </w:tcPr>
          <w:p w14:paraId="3701826E" w14:textId="77777777" w:rsidR="00561202" w:rsidRPr="004B1154" w:rsidRDefault="00561202" w:rsidP="00B40B6C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FF578B9" w14:textId="77777777" w:rsidR="00561202" w:rsidRPr="004B1154" w:rsidRDefault="00561202" w:rsidP="00B40B6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172524FB" w14:textId="77777777" w:rsidR="00561202" w:rsidRPr="004B1154" w:rsidRDefault="00561202" w:rsidP="00B40B6C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07086783" w14:textId="77777777" w:rsidR="00561202" w:rsidRPr="004B1154" w:rsidRDefault="00561202" w:rsidP="00B40B6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6877B426" w14:textId="77777777" w:rsidR="00561202" w:rsidRPr="004B1154" w:rsidRDefault="00561202" w:rsidP="00B40B6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3471269" w14:textId="77777777" w:rsidR="00561202" w:rsidRPr="004B1154" w:rsidRDefault="00561202" w:rsidP="00B40B6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22938" w:rsidRPr="004B1154" w14:paraId="27B0FFA9" w14:textId="77777777" w:rsidTr="00B40B6C">
        <w:trPr>
          <w:trHeight w:val="20"/>
        </w:trPr>
        <w:tc>
          <w:tcPr>
            <w:tcW w:w="3852" w:type="dxa"/>
          </w:tcPr>
          <w:p w14:paraId="7C2E73B0" w14:textId="77777777" w:rsidR="00AF3EE7" w:rsidRPr="004B1154" w:rsidRDefault="00AF3EE7" w:rsidP="00AF3EE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1D192FE9" w14:textId="40188741" w:rsidR="00AF3EE7" w:rsidRPr="004B1154" w:rsidRDefault="009E3308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AF3EE7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243EF" w:rsidRPr="004B1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66" w:type="dxa"/>
          </w:tcPr>
          <w:p w14:paraId="6A4FB29E" w14:textId="77777777" w:rsidR="00AF3EE7" w:rsidRPr="004B1154" w:rsidRDefault="00AF3EE7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0E84415A" w14:textId="730660B1" w:rsidR="00AF3EE7" w:rsidRPr="004B1154" w:rsidRDefault="009E3308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F3EE7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3EE7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02CBC708" w14:textId="77777777" w:rsidR="00AF3EE7" w:rsidRPr="004B1154" w:rsidRDefault="00AF3EE7" w:rsidP="00AF3EE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E9F2D42" w14:textId="795E4A55" w:rsidR="00AF3EE7" w:rsidRPr="004B1154" w:rsidRDefault="009E3308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AF3EE7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243EF" w:rsidRPr="004B1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9" w:type="dxa"/>
          </w:tcPr>
          <w:p w14:paraId="1B983564" w14:textId="77777777" w:rsidR="00AF3EE7" w:rsidRPr="004B1154" w:rsidRDefault="00AF3EE7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94503D6" w14:textId="6460CC18" w:rsidR="00AF3EE7" w:rsidRPr="004B1154" w:rsidRDefault="009E3308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F3EE7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3EE7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22938" w:rsidRPr="004B1154" w14:paraId="60441736" w14:textId="77777777" w:rsidTr="00B40B6C">
        <w:trPr>
          <w:trHeight w:val="20"/>
        </w:trPr>
        <w:tc>
          <w:tcPr>
            <w:tcW w:w="3852" w:type="dxa"/>
          </w:tcPr>
          <w:p w14:paraId="4C4CC4D8" w14:textId="77777777" w:rsidR="00AF3EE7" w:rsidRPr="004B1154" w:rsidRDefault="00AF3EE7" w:rsidP="00AF3EE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38287321" w14:textId="20CC2117" w:rsidR="00AF3EE7" w:rsidRPr="004B1154" w:rsidRDefault="009E3308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66" w:type="dxa"/>
          </w:tcPr>
          <w:p w14:paraId="02D5789B" w14:textId="77777777" w:rsidR="00AF3EE7" w:rsidRPr="004B1154" w:rsidRDefault="00AF3EE7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2808DF3" w14:textId="5403624B" w:rsidR="00AF3EE7" w:rsidRPr="004B1154" w:rsidRDefault="009E3308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8" w:type="dxa"/>
          </w:tcPr>
          <w:p w14:paraId="28D29399" w14:textId="77777777" w:rsidR="00AF3EE7" w:rsidRPr="004B1154" w:rsidRDefault="00AF3EE7" w:rsidP="00AF3EE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17529C7" w14:textId="6CD9ECA1" w:rsidR="00AF3EE7" w:rsidRPr="004B1154" w:rsidRDefault="009E3308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" w:type="dxa"/>
          </w:tcPr>
          <w:p w14:paraId="76D07EEC" w14:textId="77777777" w:rsidR="00AF3EE7" w:rsidRPr="004B1154" w:rsidRDefault="00AF3EE7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7A21673" w14:textId="1D0B0A56" w:rsidR="00AF3EE7" w:rsidRPr="004B1154" w:rsidRDefault="009E3308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80246F" w:rsidRPr="004B1154" w14:paraId="18D3EC50" w14:textId="77777777" w:rsidTr="00837222">
        <w:trPr>
          <w:trHeight w:val="20"/>
        </w:trPr>
        <w:tc>
          <w:tcPr>
            <w:tcW w:w="3852" w:type="dxa"/>
          </w:tcPr>
          <w:p w14:paraId="2F3B5FDD" w14:textId="69B8D238" w:rsidR="0080246F" w:rsidRPr="004B1154" w:rsidRDefault="0080246F" w:rsidP="008024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เงินสด</w:t>
            </w:r>
          </w:p>
        </w:tc>
        <w:tc>
          <w:tcPr>
            <w:tcW w:w="1188" w:type="dxa"/>
            <w:vAlign w:val="bottom"/>
          </w:tcPr>
          <w:p w14:paraId="13D974AF" w14:textId="3321B293" w:rsidR="0080246F" w:rsidRPr="004B1154" w:rsidRDefault="009E3308" w:rsidP="002D2F7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193</w:t>
            </w:r>
            <w:r w:rsidR="0080246F" w:rsidRPr="002D2F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003</w:t>
            </w:r>
          </w:p>
        </w:tc>
        <w:tc>
          <w:tcPr>
            <w:tcW w:w="66" w:type="dxa"/>
          </w:tcPr>
          <w:p w14:paraId="185E176C" w14:textId="77777777" w:rsidR="0080246F" w:rsidRPr="004B1154" w:rsidRDefault="0080246F" w:rsidP="0080246F">
            <w:pPr>
              <w:tabs>
                <w:tab w:val="decimal" w:pos="961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6CB54666" w14:textId="74E1BF67" w:rsidR="0080246F" w:rsidRPr="004B1154" w:rsidRDefault="009E3308" w:rsidP="0080246F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</w:t>
            </w:r>
            <w:r w:rsidR="0080246F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</w:t>
            </w:r>
          </w:p>
        </w:tc>
        <w:tc>
          <w:tcPr>
            <w:tcW w:w="98" w:type="dxa"/>
          </w:tcPr>
          <w:p w14:paraId="015AB1CB" w14:textId="77777777" w:rsidR="0080246F" w:rsidRPr="004B1154" w:rsidRDefault="0080246F" w:rsidP="0080246F">
            <w:pPr>
              <w:tabs>
                <w:tab w:val="decimal" w:pos="961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0F635A3E" w14:textId="1D96AB1D" w:rsidR="0080246F" w:rsidRPr="004B1154" w:rsidRDefault="009E3308" w:rsidP="0080246F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80246F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908</w:t>
            </w:r>
          </w:p>
        </w:tc>
        <w:tc>
          <w:tcPr>
            <w:tcW w:w="99" w:type="dxa"/>
          </w:tcPr>
          <w:p w14:paraId="7189B76A" w14:textId="77777777" w:rsidR="0080246F" w:rsidRPr="004B1154" w:rsidRDefault="0080246F" w:rsidP="0080246F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4B4E605F" w14:textId="0858A937" w:rsidR="0080246F" w:rsidRPr="004B1154" w:rsidRDefault="009E3308" w:rsidP="0080246F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 w:rsidR="0080246F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411</w:t>
            </w:r>
          </w:p>
        </w:tc>
      </w:tr>
      <w:tr w:rsidR="0080246F" w:rsidRPr="004B1154" w14:paraId="4CD4DE49" w14:textId="77777777" w:rsidTr="003627F8">
        <w:trPr>
          <w:trHeight w:val="20"/>
        </w:trPr>
        <w:tc>
          <w:tcPr>
            <w:tcW w:w="3852" w:type="dxa"/>
          </w:tcPr>
          <w:p w14:paraId="151D7DB3" w14:textId="7265955E" w:rsidR="0080246F" w:rsidRPr="004B1154" w:rsidRDefault="0080246F" w:rsidP="008024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เงินฝากออมทรัพย์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BFE31" w14:textId="7C6364FB" w:rsidR="0080246F" w:rsidRPr="002D2F7E" w:rsidRDefault="009E3308" w:rsidP="002D2F7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0246F" w:rsidRPr="002D2F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265</w:t>
            </w:r>
            <w:r w:rsidR="0080246F" w:rsidRPr="002D2F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274</w:t>
            </w:r>
            <w:r w:rsidR="0080246F" w:rsidRPr="002D2F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474</w:t>
            </w:r>
          </w:p>
        </w:tc>
        <w:tc>
          <w:tcPr>
            <w:tcW w:w="66" w:type="dxa"/>
          </w:tcPr>
          <w:p w14:paraId="7503602F" w14:textId="77777777" w:rsidR="0080246F" w:rsidRPr="004B1154" w:rsidRDefault="0080246F" w:rsidP="0080246F">
            <w:pPr>
              <w:tabs>
                <w:tab w:val="decimal" w:pos="961"/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1D8DE8BB" w14:textId="078BA17E" w:rsidR="0080246F" w:rsidRPr="004B1154" w:rsidRDefault="009E3308" w:rsidP="0080246F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0246F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627</w:t>
            </w:r>
            <w:r w:rsidR="0080246F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719</w:t>
            </w:r>
            <w:r w:rsidR="0080246F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</w:p>
        </w:tc>
        <w:tc>
          <w:tcPr>
            <w:tcW w:w="98" w:type="dxa"/>
          </w:tcPr>
          <w:p w14:paraId="682618EF" w14:textId="77777777" w:rsidR="0080246F" w:rsidRPr="004B1154" w:rsidRDefault="0080246F" w:rsidP="0080246F">
            <w:pPr>
              <w:tabs>
                <w:tab w:val="decimal" w:pos="961"/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18978236" w14:textId="1B0487D3" w:rsidR="0080246F" w:rsidRPr="004B1154" w:rsidRDefault="009E3308" w:rsidP="0080246F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241</w:t>
            </w:r>
            <w:r w:rsidR="0080246F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541</w:t>
            </w:r>
            <w:r w:rsidR="0080246F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177</w:t>
            </w:r>
          </w:p>
        </w:tc>
        <w:tc>
          <w:tcPr>
            <w:tcW w:w="99" w:type="dxa"/>
          </w:tcPr>
          <w:p w14:paraId="076B0EFD" w14:textId="77777777" w:rsidR="0080246F" w:rsidRPr="004B1154" w:rsidRDefault="0080246F" w:rsidP="0080246F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312AAA52" w14:textId="344AD529" w:rsidR="0080246F" w:rsidRPr="004B1154" w:rsidRDefault="009E3308" w:rsidP="0080246F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502</w:t>
            </w:r>
            <w:r w:rsidR="0080246F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818</w:t>
            </w:r>
            <w:r w:rsidR="0080246F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058</w:t>
            </w:r>
          </w:p>
        </w:tc>
      </w:tr>
      <w:tr w:rsidR="0080246F" w:rsidRPr="004B1154" w14:paraId="4FF0C5B3" w14:textId="77777777" w:rsidTr="003627F8">
        <w:trPr>
          <w:trHeight w:val="20"/>
        </w:trPr>
        <w:tc>
          <w:tcPr>
            <w:tcW w:w="3852" w:type="dxa"/>
          </w:tcPr>
          <w:p w14:paraId="1D606FD6" w14:textId="3E202DFC" w:rsidR="0080246F" w:rsidRPr="004B1154" w:rsidRDefault="0080246F" w:rsidP="008024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เงินฝากกระแสรายวัน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F2C00" w14:textId="07752076" w:rsidR="0080246F" w:rsidRPr="002D2F7E" w:rsidRDefault="009E3308" w:rsidP="002D2F7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0246F" w:rsidRPr="002D2F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344</w:t>
            </w:r>
            <w:r w:rsidR="0080246F" w:rsidRPr="002D2F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</w:p>
        </w:tc>
        <w:tc>
          <w:tcPr>
            <w:tcW w:w="66" w:type="dxa"/>
          </w:tcPr>
          <w:p w14:paraId="3637CBE0" w14:textId="77777777" w:rsidR="0080246F" w:rsidRPr="004B1154" w:rsidRDefault="0080246F" w:rsidP="0080246F">
            <w:pPr>
              <w:tabs>
                <w:tab w:val="decimal" w:pos="961"/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15951BFB" w14:textId="0DB127EF" w:rsidR="0080246F" w:rsidRPr="004B1154" w:rsidRDefault="009E3308" w:rsidP="0080246F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0246F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</w:t>
            </w:r>
            <w:r w:rsidR="0080246F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252</w:t>
            </w:r>
          </w:p>
        </w:tc>
        <w:tc>
          <w:tcPr>
            <w:tcW w:w="98" w:type="dxa"/>
          </w:tcPr>
          <w:p w14:paraId="145F2A3A" w14:textId="77777777" w:rsidR="0080246F" w:rsidRPr="004B1154" w:rsidRDefault="0080246F" w:rsidP="0080246F">
            <w:pPr>
              <w:tabs>
                <w:tab w:val="decimal" w:pos="961"/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21E3B5D5" w14:textId="4A2B7064" w:rsidR="0080246F" w:rsidRPr="004B1154" w:rsidRDefault="009E3308" w:rsidP="0080246F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0246F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  <w:r w:rsidR="0080246F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259</w:t>
            </w:r>
          </w:p>
        </w:tc>
        <w:tc>
          <w:tcPr>
            <w:tcW w:w="99" w:type="dxa"/>
          </w:tcPr>
          <w:p w14:paraId="37C38026" w14:textId="77777777" w:rsidR="0080246F" w:rsidRPr="004B1154" w:rsidRDefault="0080246F" w:rsidP="0080246F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62180E7D" w14:textId="6A3A8275" w:rsidR="0080246F" w:rsidRPr="004B1154" w:rsidRDefault="009E3308" w:rsidP="0080246F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0246F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</w:t>
            </w:r>
            <w:r w:rsidR="0080246F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252</w:t>
            </w:r>
          </w:p>
        </w:tc>
      </w:tr>
      <w:tr w:rsidR="0080246F" w:rsidRPr="004B1154" w14:paraId="131957C5" w14:textId="77777777" w:rsidTr="00561202">
        <w:trPr>
          <w:trHeight w:val="20"/>
        </w:trPr>
        <w:tc>
          <w:tcPr>
            <w:tcW w:w="3852" w:type="dxa"/>
          </w:tcPr>
          <w:p w14:paraId="14B50342" w14:textId="509CEA99" w:rsidR="0080246F" w:rsidRPr="004B1154" w:rsidRDefault="0080246F" w:rsidP="008024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81"/>
              <w:rPr>
                <w:rFonts w:asciiTheme="majorBidi" w:hAnsiTheme="majorBidi" w:cstheme="majorBidi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4AB498" w14:textId="106B8434" w:rsidR="0080246F" w:rsidRPr="004B1154" w:rsidRDefault="009E3308" w:rsidP="002D2F7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0246F" w:rsidRPr="002D2F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267</w:t>
            </w:r>
            <w:r w:rsidR="0080246F" w:rsidRPr="002D2F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812</w:t>
            </w:r>
            <w:r w:rsidR="0080246F" w:rsidRPr="002D2F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020</w:t>
            </w:r>
          </w:p>
        </w:tc>
        <w:tc>
          <w:tcPr>
            <w:tcW w:w="66" w:type="dxa"/>
          </w:tcPr>
          <w:p w14:paraId="6FFF1F35" w14:textId="77777777" w:rsidR="0080246F" w:rsidRPr="004B1154" w:rsidRDefault="0080246F" w:rsidP="0080246F">
            <w:pPr>
              <w:tabs>
                <w:tab w:val="decimal" w:pos="961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5D14FD" w14:textId="020CCC6B" w:rsidR="0080246F" w:rsidRPr="004B1154" w:rsidRDefault="009E3308" w:rsidP="002D2F7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0246F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630</w:t>
            </w:r>
            <w:r w:rsidR="0080246F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363</w:t>
            </w:r>
            <w:r w:rsidR="0080246F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</w:p>
        </w:tc>
        <w:tc>
          <w:tcPr>
            <w:tcW w:w="98" w:type="dxa"/>
          </w:tcPr>
          <w:p w14:paraId="72FAF491" w14:textId="77777777" w:rsidR="0080246F" w:rsidRPr="004B1154" w:rsidRDefault="0080246F" w:rsidP="0080246F">
            <w:pPr>
              <w:tabs>
                <w:tab w:val="decimal" w:pos="961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854388" w14:textId="75823CFC" w:rsidR="0080246F" w:rsidRPr="004B1154" w:rsidRDefault="009E3308" w:rsidP="0080246F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243</w:t>
            </w:r>
            <w:r w:rsidR="0080246F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839</w:t>
            </w:r>
            <w:r w:rsidR="0080246F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344</w:t>
            </w:r>
          </w:p>
        </w:tc>
        <w:tc>
          <w:tcPr>
            <w:tcW w:w="99" w:type="dxa"/>
          </w:tcPr>
          <w:p w14:paraId="337C7EC4" w14:textId="77777777" w:rsidR="0080246F" w:rsidRPr="004B1154" w:rsidRDefault="0080246F" w:rsidP="0080246F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17EE2F" w14:textId="7D7924B7" w:rsidR="0080246F" w:rsidRPr="004B1154" w:rsidRDefault="009E3308" w:rsidP="0080246F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505</w:t>
            </w:r>
            <w:r w:rsidR="0080246F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</w:t>
            </w:r>
            <w:r w:rsidR="0080246F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</w:p>
        </w:tc>
      </w:tr>
    </w:tbl>
    <w:p w14:paraId="3061A562" w14:textId="4EB83702" w:rsidR="00E23770" w:rsidRPr="004B1154" w:rsidRDefault="009E3308" w:rsidP="00095D74">
      <w:pPr>
        <w:spacing w:before="360" w:line="380" w:lineRule="exact"/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9E3308">
        <w:rPr>
          <w:rFonts w:asciiTheme="majorBidi" w:hAnsiTheme="majorBidi" w:cstheme="majorBidi"/>
          <w:b/>
          <w:bCs/>
          <w:snapToGrid w:val="0"/>
          <w:lang w:val="en-US"/>
        </w:rPr>
        <w:t>6</w:t>
      </w:r>
      <w:r w:rsidR="00E23770" w:rsidRPr="004B1154">
        <w:rPr>
          <w:rFonts w:asciiTheme="majorBidi" w:hAnsiTheme="majorBidi" w:cstheme="majorBidi"/>
          <w:b/>
          <w:bCs/>
          <w:snapToGrid w:val="0"/>
          <w:cs/>
          <w:lang w:val="en-US"/>
        </w:rPr>
        <w:t>.</w:t>
      </w:r>
      <w:r w:rsidR="00E23770" w:rsidRPr="004B1154">
        <w:rPr>
          <w:rFonts w:asciiTheme="majorBidi" w:hAnsiTheme="majorBidi" w:cstheme="majorBidi"/>
          <w:b/>
          <w:bCs/>
          <w:snapToGrid w:val="0"/>
          <w:cs/>
          <w:lang w:val="en-US"/>
        </w:rPr>
        <w:tab/>
        <w:t>ลูกหนี้การค้าและลูกหนี้อื่น</w:t>
      </w:r>
    </w:p>
    <w:p w14:paraId="2D126AA2" w14:textId="3C812D0D" w:rsidR="00E23770" w:rsidRPr="004B1154" w:rsidRDefault="00E23770" w:rsidP="00095D74">
      <w:pPr>
        <w:tabs>
          <w:tab w:val="left" w:pos="9090"/>
        </w:tabs>
        <w:spacing w:line="380" w:lineRule="exact"/>
        <w:ind w:left="540"/>
        <w:rPr>
          <w:rFonts w:asciiTheme="majorBidi" w:hAnsiTheme="majorBidi" w:cstheme="majorBidi"/>
          <w:snapToGrid w:val="0"/>
          <w:lang w:val="en-US"/>
        </w:rPr>
      </w:pPr>
      <w:r w:rsidRPr="004B1154">
        <w:rPr>
          <w:rFonts w:asciiTheme="majorBidi" w:hAnsiTheme="majorBidi" w:cstheme="majorBidi"/>
          <w:snapToGrid w:val="0"/>
          <w:cs/>
          <w:lang w:val="en-US"/>
        </w:rPr>
        <w:t>ลูกหนี้การค้าและลูกหนี้</w:t>
      </w:r>
      <w:r w:rsidR="00C32746">
        <w:rPr>
          <w:rFonts w:asciiTheme="majorBidi" w:hAnsiTheme="majorBidi" w:cstheme="majorBidi" w:hint="cs"/>
          <w:snapToGrid w:val="0"/>
          <w:cs/>
          <w:lang w:val="en-US"/>
        </w:rPr>
        <w:t>หมุนเวียน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>อื่น</w:t>
      </w:r>
      <w:r w:rsidRPr="004B1154">
        <w:rPr>
          <w:rFonts w:asciiTheme="majorBidi" w:hAnsiTheme="majorBidi" w:cstheme="majorBidi"/>
          <w:snapToGrid w:val="0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>ประกอบด้วย</w:t>
      </w:r>
    </w:p>
    <w:p w14:paraId="36918E03" w14:textId="77777777" w:rsidR="00E23770" w:rsidRPr="004B1154" w:rsidRDefault="00E23770" w:rsidP="00095D74">
      <w:pPr>
        <w:spacing w:line="380" w:lineRule="exact"/>
        <w:ind w:left="547" w:right="-52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bookmarkStart w:id="2" w:name="OLE_LINK2"/>
      <w:r w:rsidRPr="004B1154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041"/>
        <w:gridCol w:w="98"/>
        <w:gridCol w:w="1155"/>
        <w:gridCol w:w="99"/>
        <w:gridCol w:w="1155"/>
      </w:tblGrid>
      <w:tr w:rsidR="00522938" w:rsidRPr="004B1154" w14:paraId="4CB76CB1" w14:textId="77777777" w:rsidTr="00CC527A">
        <w:trPr>
          <w:trHeight w:val="270"/>
        </w:trPr>
        <w:tc>
          <w:tcPr>
            <w:tcW w:w="3960" w:type="dxa"/>
          </w:tcPr>
          <w:p w14:paraId="0901D5AC" w14:textId="77777777" w:rsidR="00E23770" w:rsidRPr="004B1154" w:rsidRDefault="00E23770" w:rsidP="00D21E7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3" w:name="_Hlk173934542"/>
            <w:bookmarkEnd w:id="2"/>
          </w:p>
        </w:tc>
        <w:tc>
          <w:tcPr>
            <w:tcW w:w="2301" w:type="dxa"/>
            <w:gridSpan w:val="3"/>
          </w:tcPr>
          <w:p w14:paraId="266ECD06" w14:textId="77777777" w:rsidR="00E23770" w:rsidRPr="004B1154" w:rsidRDefault="00E23770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03BC3919" w14:textId="77777777" w:rsidR="00E23770" w:rsidRPr="004B1154" w:rsidRDefault="00E23770" w:rsidP="00D21E7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66E7265B" w14:textId="77777777" w:rsidR="00E23770" w:rsidRPr="004B1154" w:rsidRDefault="00E23770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2938" w:rsidRPr="004B1154" w14:paraId="71309382" w14:textId="77777777" w:rsidTr="0066599D">
        <w:trPr>
          <w:trHeight w:val="20"/>
        </w:trPr>
        <w:tc>
          <w:tcPr>
            <w:tcW w:w="3960" w:type="dxa"/>
          </w:tcPr>
          <w:p w14:paraId="1DF92FEA" w14:textId="77777777" w:rsidR="00E23770" w:rsidRPr="004B1154" w:rsidRDefault="00E23770" w:rsidP="00D21E7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BAFF7B3" w14:textId="77777777" w:rsidR="00E23770" w:rsidRPr="004B1154" w:rsidRDefault="00E23770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8BE8A1C" w14:textId="77777777" w:rsidR="00E23770" w:rsidRPr="004B1154" w:rsidRDefault="00E23770" w:rsidP="00D21E7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30C52638" w14:textId="77777777" w:rsidR="00E23770" w:rsidRPr="004B1154" w:rsidRDefault="00E23770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16580837" w14:textId="77777777" w:rsidR="00E23770" w:rsidRPr="004B1154" w:rsidRDefault="00E23770" w:rsidP="00D21E7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A3FDF9A" w14:textId="77777777" w:rsidR="00E23770" w:rsidRPr="004B1154" w:rsidRDefault="00E23770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0F71E493" w14:textId="77777777" w:rsidR="00E23770" w:rsidRPr="004B1154" w:rsidRDefault="00E23770" w:rsidP="00D21E7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1F5A95C6" w14:textId="77777777" w:rsidR="00E23770" w:rsidRPr="004B1154" w:rsidRDefault="00E23770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22938" w:rsidRPr="004B1154" w14:paraId="3797E1C4" w14:textId="77777777" w:rsidTr="0066599D">
        <w:trPr>
          <w:trHeight w:val="20"/>
        </w:trPr>
        <w:tc>
          <w:tcPr>
            <w:tcW w:w="3960" w:type="dxa"/>
          </w:tcPr>
          <w:p w14:paraId="6F97E679" w14:textId="77777777" w:rsidR="00630D87" w:rsidRPr="004B1154" w:rsidRDefault="00630D87" w:rsidP="00630D8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171A0BA" w14:textId="7F91B8C9" w:rsidR="00630D87" w:rsidRPr="004B1154" w:rsidRDefault="009E3308" w:rsidP="00630D8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630D87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243EF" w:rsidRPr="004B1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6F2FC148" w14:textId="77777777" w:rsidR="00630D87" w:rsidRPr="004B1154" w:rsidRDefault="00630D87" w:rsidP="00630D8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1616CC76" w14:textId="6686F848" w:rsidR="00630D87" w:rsidRPr="004B1154" w:rsidRDefault="009E3308" w:rsidP="00630D8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30D87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30D87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03AE9487" w14:textId="77777777" w:rsidR="00630D87" w:rsidRPr="004B1154" w:rsidRDefault="00630D87" w:rsidP="00630D8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B84A15C" w14:textId="264D664C" w:rsidR="00630D87" w:rsidRPr="004B1154" w:rsidRDefault="009E3308" w:rsidP="00630D8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630D87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243EF" w:rsidRPr="004B1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9" w:type="dxa"/>
          </w:tcPr>
          <w:p w14:paraId="0A2F279C" w14:textId="77777777" w:rsidR="00630D87" w:rsidRPr="004B1154" w:rsidRDefault="00630D87" w:rsidP="00630D8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E0F2F56" w14:textId="58E2DC6E" w:rsidR="00630D87" w:rsidRPr="004B1154" w:rsidRDefault="009E3308" w:rsidP="00630D8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30D87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30D87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22938" w:rsidRPr="004B1154" w14:paraId="3312E721" w14:textId="77777777" w:rsidTr="0066599D">
        <w:trPr>
          <w:trHeight w:val="20"/>
        </w:trPr>
        <w:tc>
          <w:tcPr>
            <w:tcW w:w="3960" w:type="dxa"/>
          </w:tcPr>
          <w:p w14:paraId="58BCE8C7" w14:textId="77777777" w:rsidR="00AF3EE7" w:rsidRPr="004B1154" w:rsidRDefault="00AF3EE7" w:rsidP="00AF3EE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23B0C8F" w14:textId="110566A6" w:rsidR="00AF3EE7" w:rsidRPr="004B1154" w:rsidRDefault="009E3308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0E5DA3DE" w14:textId="77777777" w:rsidR="00AF3EE7" w:rsidRPr="004B1154" w:rsidRDefault="00AF3EE7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39642DED" w14:textId="481C907E" w:rsidR="00AF3EE7" w:rsidRPr="004B1154" w:rsidRDefault="009E3308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8" w:type="dxa"/>
          </w:tcPr>
          <w:p w14:paraId="5342B25D" w14:textId="77777777" w:rsidR="00AF3EE7" w:rsidRPr="004B1154" w:rsidRDefault="00AF3EE7" w:rsidP="00AF3EE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0C18EC0" w14:textId="7DBB7802" w:rsidR="00AF3EE7" w:rsidRPr="004B1154" w:rsidRDefault="009E3308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" w:type="dxa"/>
          </w:tcPr>
          <w:p w14:paraId="5C8E23FB" w14:textId="77777777" w:rsidR="00AF3EE7" w:rsidRPr="004B1154" w:rsidRDefault="00AF3EE7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40731EB" w14:textId="52D958CC" w:rsidR="00AF3EE7" w:rsidRPr="004B1154" w:rsidRDefault="009E3308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bookmarkEnd w:id="3"/>
      <w:tr w:rsidR="00522938" w:rsidRPr="004B1154" w14:paraId="0741D4EF" w14:textId="77777777" w:rsidTr="0066599D">
        <w:trPr>
          <w:trHeight w:val="20"/>
        </w:trPr>
        <w:tc>
          <w:tcPr>
            <w:tcW w:w="3960" w:type="dxa"/>
          </w:tcPr>
          <w:p w14:paraId="77399FE5" w14:textId="77777777" w:rsidR="00E23770" w:rsidRPr="004B1154" w:rsidRDefault="00E23770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Cs w:val="28"/>
              </w:rPr>
            </w:pPr>
            <w:r w:rsidRPr="004B1154"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78B81C42" w14:textId="77777777" w:rsidR="00E23770" w:rsidRPr="004B1154" w:rsidRDefault="00E23770" w:rsidP="00D21E7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A210AC9" w14:textId="77777777" w:rsidR="00E23770" w:rsidRPr="004B1154" w:rsidRDefault="00E23770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14:paraId="70A78FC4" w14:textId="77777777" w:rsidR="00E23770" w:rsidRPr="004B1154" w:rsidRDefault="00E23770" w:rsidP="00D21E7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67434EBB" w14:textId="77777777" w:rsidR="00E23770" w:rsidRPr="004B1154" w:rsidRDefault="00E23770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1C3057F1" w14:textId="77777777" w:rsidR="00E23770" w:rsidRPr="004B1154" w:rsidRDefault="00E23770" w:rsidP="00D21E7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9" w:type="dxa"/>
          </w:tcPr>
          <w:p w14:paraId="05AA83A2" w14:textId="77777777" w:rsidR="00E23770" w:rsidRPr="004B1154" w:rsidRDefault="00E23770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79889179" w14:textId="77777777" w:rsidR="00E23770" w:rsidRPr="004B1154" w:rsidRDefault="00E23770" w:rsidP="00D21E77">
            <w:pPr>
              <w:tabs>
                <w:tab w:val="decimal" w:pos="971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522938" w:rsidRPr="004B1154" w14:paraId="7BE0544C" w14:textId="77777777" w:rsidTr="0066599D">
        <w:trPr>
          <w:trHeight w:val="20"/>
        </w:trPr>
        <w:tc>
          <w:tcPr>
            <w:tcW w:w="3960" w:type="dxa"/>
          </w:tcPr>
          <w:p w14:paraId="03927F9D" w14:textId="283E870A" w:rsidR="003346C9" w:rsidRPr="004B1154" w:rsidRDefault="003346C9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ลูกหนี้การค้า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="0062586B" w:rsidRPr="004B1154">
              <w:rPr>
                <w:rFonts w:asciiTheme="majorBidi" w:hAnsiTheme="majorBidi" w:cstheme="majorBidi"/>
                <w:snapToGrid w:val="0"/>
                <w:szCs w:val="28"/>
              </w:rPr>
              <w:t>-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บุคคลที่เกี่ยวข้องกัน</w:t>
            </w:r>
            <w:r w:rsidR="00CC527A" w:rsidRPr="004B1154">
              <w:rPr>
                <w:rFonts w:asciiTheme="majorBidi" w:hAnsiTheme="majorBidi" w:cstheme="majorBidi" w:hint="cs"/>
                <w:snapToGrid w:val="0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263652A6" w14:textId="77777777" w:rsidR="003346C9" w:rsidRPr="004B1154" w:rsidRDefault="003346C9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0D0D6F04" w14:textId="77777777" w:rsidR="003346C9" w:rsidRPr="004B1154" w:rsidRDefault="003346C9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5768B595" w14:textId="77777777" w:rsidR="003346C9" w:rsidRPr="004B1154" w:rsidRDefault="003346C9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670AF9C1" w14:textId="77777777" w:rsidR="003346C9" w:rsidRPr="004B1154" w:rsidRDefault="003346C9" w:rsidP="00D21E77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2B1C5F25" w14:textId="77777777" w:rsidR="003346C9" w:rsidRPr="004B1154" w:rsidRDefault="003346C9" w:rsidP="00D21E77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7A7AD5D8" w14:textId="77777777" w:rsidR="003346C9" w:rsidRPr="004B1154" w:rsidRDefault="003346C9" w:rsidP="00D21E77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56AC3A4" w14:textId="77777777" w:rsidR="003346C9" w:rsidRPr="004B1154" w:rsidRDefault="003346C9" w:rsidP="00D21E77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854805" w:rsidRPr="004B1154" w14:paraId="2F3CF38E" w14:textId="77777777" w:rsidTr="0066599D">
        <w:trPr>
          <w:trHeight w:val="20"/>
        </w:trPr>
        <w:tc>
          <w:tcPr>
            <w:tcW w:w="3960" w:type="dxa"/>
          </w:tcPr>
          <w:p w14:paraId="680EF320" w14:textId="1E57DF15" w:rsidR="00854805" w:rsidRPr="004B1154" w:rsidRDefault="00854805" w:rsidP="008548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78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>(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ดูหมายเหตุข้อ </w:t>
            </w:r>
            <w:r w:rsidR="009E3308" w:rsidRPr="009E3308">
              <w:rPr>
                <w:rFonts w:asciiTheme="majorBidi" w:hAnsiTheme="majorBidi" w:cstheme="majorBidi"/>
                <w:snapToGrid w:val="0"/>
                <w:szCs w:val="28"/>
              </w:rPr>
              <w:t>21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>.</w:t>
            </w:r>
            <w:r w:rsidR="009E3308" w:rsidRPr="009E3308">
              <w:rPr>
                <w:rFonts w:asciiTheme="majorBidi" w:hAnsiTheme="majorBidi" w:cstheme="majorBidi"/>
                <w:snapToGrid w:val="0"/>
                <w:szCs w:val="28"/>
              </w:rPr>
              <w:t>4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091F4DC" w14:textId="10150A28" w:rsidR="00854805" w:rsidRPr="004B1154" w:rsidRDefault="009E3308" w:rsidP="00854805">
            <w:pPr>
              <w:tabs>
                <w:tab w:val="decimal" w:pos="1083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</w:t>
            </w:r>
            <w:r w:rsidR="00854805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168</w:t>
            </w:r>
            <w:r w:rsidR="00854805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706</w:t>
            </w:r>
          </w:p>
        </w:tc>
        <w:tc>
          <w:tcPr>
            <w:tcW w:w="90" w:type="dxa"/>
          </w:tcPr>
          <w:p w14:paraId="1A6B546C" w14:textId="77777777" w:rsidR="00854805" w:rsidRPr="004B1154" w:rsidRDefault="00854805" w:rsidP="00854805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22926510" w14:textId="33D18239" w:rsidR="00854805" w:rsidRPr="004B1154" w:rsidRDefault="009E3308" w:rsidP="00854805">
            <w:pPr>
              <w:tabs>
                <w:tab w:val="decimal" w:pos="948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</w:t>
            </w:r>
            <w:r w:rsidR="00854805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529</w:t>
            </w:r>
            <w:r w:rsidR="00854805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832</w:t>
            </w:r>
          </w:p>
        </w:tc>
        <w:tc>
          <w:tcPr>
            <w:tcW w:w="98" w:type="dxa"/>
          </w:tcPr>
          <w:p w14:paraId="653BE8A2" w14:textId="77777777" w:rsidR="00854805" w:rsidRPr="004B1154" w:rsidRDefault="00854805" w:rsidP="00854805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4658762D" w14:textId="3DA8966E" w:rsidR="00854805" w:rsidRPr="004B1154" w:rsidRDefault="00854805" w:rsidP="00854805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4ABA88B2" w14:textId="77777777" w:rsidR="00854805" w:rsidRPr="004B1154" w:rsidRDefault="00854805" w:rsidP="00854805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711AE12A" w14:textId="5176C103" w:rsidR="00854805" w:rsidRPr="004B1154" w:rsidRDefault="00854805" w:rsidP="00854805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854805" w:rsidRPr="004B1154" w14:paraId="2B5DF090" w14:textId="77777777" w:rsidTr="0066599D">
        <w:trPr>
          <w:trHeight w:val="20"/>
        </w:trPr>
        <w:tc>
          <w:tcPr>
            <w:tcW w:w="3960" w:type="dxa"/>
          </w:tcPr>
          <w:p w14:paraId="50586C9F" w14:textId="5A995238" w:rsidR="00854805" w:rsidRPr="004B1154" w:rsidRDefault="00854805" w:rsidP="008548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ลูกหนี้การค้า 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 xml:space="preserve">- 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อื่น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4BE806" w14:textId="3F5A19D5" w:rsidR="00854805" w:rsidRPr="004B1154" w:rsidRDefault="009E3308" w:rsidP="00854805">
            <w:pPr>
              <w:tabs>
                <w:tab w:val="decimal" w:pos="1083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</w:t>
            </w:r>
            <w:r w:rsidR="00854805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117</w:t>
            </w:r>
            <w:r w:rsidR="00854805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007</w:t>
            </w:r>
          </w:p>
        </w:tc>
        <w:tc>
          <w:tcPr>
            <w:tcW w:w="90" w:type="dxa"/>
          </w:tcPr>
          <w:p w14:paraId="5A112D55" w14:textId="77777777" w:rsidR="00854805" w:rsidRPr="004B1154" w:rsidRDefault="00854805" w:rsidP="00854805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6004F928" w14:textId="5BA7DAA0" w:rsidR="00854805" w:rsidRPr="004B1154" w:rsidRDefault="009E3308" w:rsidP="00854805">
            <w:pPr>
              <w:tabs>
                <w:tab w:val="decimal" w:pos="948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</w:t>
            </w:r>
            <w:r w:rsidR="00854805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308</w:t>
            </w:r>
            <w:r w:rsidR="00854805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552</w:t>
            </w:r>
          </w:p>
        </w:tc>
        <w:tc>
          <w:tcPr>
            <w:tcW w:w="98" w:type="dxa"/>
          </w:tcPr>
          <w:p w14:paraId="39D76739" w14:textId="77777777" w:rsidR="00854805" w:rsidRPr="004B1154" w:rsidRDefault="00854805" w:rsidP="00854805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179FBA92" w14:textId="079FD0BB" w:rsidR="00854805" w:rsidRPr="004B1154" w:rsidRDefault="00854805" w:rsidP="00854805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65C523BE" w14:textId="77777777" w:rsidR="00854805" w:rsidRPr="004B1154" w:rsidRDefault="00854805" w:rsidP="00854805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56F90C69" w14:textId="0872535F" w:rsidR="00854805" w:rsidRPr="004B1154" w:rsidRDefault="00854805" w:rsidP="00854805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854805" w:rsidRPr="004B1154" w14:paraId="782EEFB0" w14:textId="77777777" w:rsidTr="0066599D">
        <w:trPr>
          <w:trHeight w:val="20"/>
        </w:trPr>
        <w:tc>
          <w:tcPr>
            <w:tcW w:w="3960" w:type="dxa"/>
          </w:tcPr>
          <w:p w14:paraId="4DE284AD" w14:textId="77777777" w:rsidR="00854805" w:rsidRPr="004B1154" w:rsidRDefault="00854805" w:rsidP="008548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firstLine="183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รวมลูกหนี้การค้า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08BBD1" w14:textId="752A8137" w:rsidR="00854805" w:rsidRPr="004B1154" w:rsidRDefault="009E3308" w:rsidP="00854805">
            <w:pPr>
              <w:tabs>
                <w:tab w:val="decimal" w:pos="1083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94</w:t>
            </w:r>
            <w:r w:rsidR="00854805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285</w:t>
            </w:r>
            <w:r w:rsidR="00854805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713</w:t>
            </w:r>
          </w:p>
        </w:tc>
        <w:tc>
          <w:tcPr>
            <w:tcW w:w="90" w:type="dxa"/>
          </w:tcPr>
          <w:p w14:paraId="1819E1AC" w14:textId="77777777" w:rsidR="00854805" w:rsidRPr="004B1154" w:rsidRDefault="00854805" w:rsidP="00854805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3456C" w14:textId="36459B23" w:rsidR="00854805" w:rsidRPr="004B1154" w:rsidRDefault="009E3308" w:rsidP="00854805">
            <w:pPr>
              <w:tabs>
                <w:tab w:val="decimal" w:pos="948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92</w:t>
            </w:r>
            <w:r w:rsidR="00854805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838</w:t>
            </w:r>
            <w:r w:rsidR="00854805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384</w:t>
            </w:r>
          </w:p>
        </w:tc>
        <w:tc>
          <w:tcPr>
            <w:tcW w:w="98" w:type="dxa"/>
          </w:tcPr>
          <w:p w14:paraId="16BB1415" w14:textId="77777777" w:rsidR="00854805" w:rsidRPr="004B1154" w:rsidRDefault="00854805" w:rsidP="00854805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21FE26EC" w14:textId="19175673" w:rsidR="00854805" w:rsidRPr="004B1154" w:rsidRDefault="00854805" w:rsidP="00854805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2E27F58A" w14:textId="77777777" w:rsidR="00854805" w:rsidRPr="004B1154" w:rsidRDefault="00854805" w:rsidP="00854805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4E0385C0" w14:textId="6A4610A8" w:rsidR="00854805" w:rsidRPr="004B1154" w:rsidRDefault="00854805" w:rsidP="00854805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14:paraId="28D5C817" w14:textId="77777777" w:rsidR="008E49F0" w:rsidRPr="004B1154" w:rsidRDefault="008E49F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4B1154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br w:type="page"/>
      </w:r>
    </w:p>
    <w:p w14:paraId="465E3E2C" w14:textId="695624FC" w:rsidR="00D21E77" w:rsidRPr="004B1154" w:rsidRDefault="00D21E77" w:rsidP="0081571F">
      <w:pPr>
        <w:spacing w:line="320" w:lineRule="exact"/>
        <w:ind w:left="547" w:right="-58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4B1154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lastRenderedPageBreak/>
        <w:t>(หน่วย : บาท)</w:t>
      </w:r>
    </w:p>
    <w:tbl>
      <w:tblPr>
        <w:tblW w:w="887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88"/>
        <w:gridCol w:w="66"/>
        <w:gridCol w:w="1155"/>
        <w:gridCol w:w="98"/>
        <w:gridCol w:w="1155"/>
        <w:gridCol w:w="99"/>
        <w:gridCol w:w="1155"/>
      </w:tblGrid>
      <w:tr w:rsidR="00522938" w:rsidRPr="004B1154" w14:paraId="6399739C" w14:textId="77777777" w:rsidTr="00C009CF">
        <w:trPr>
          <w:trHeight w:val="270"/>
        </w:trPr>
        <w:tc>
          <w:tcPr>
            <w:tcW w:w="3960" w:type="dxa"/>
          </w:tcPr>
          <w:p w14:paraId="288401B7" w14:textId="77777777" w:rsidR="00D21E77" w:rsidRPr="004B1154" w:rsidRDefault="00D21E77" w:rsidP="00D21E7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6B429A40" w14:textId="77777777" w:rsidR="00D21E77" w:rsidRPr="004B1154" w:rsidRDefault="00D21E77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7524821B" w14:textId="77777777" w:rsidR="00D21E77" w:rsidRPr="004B1154" w:rsidRDefault="00D21E77" w:rsidP="00D21E7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14A04590" w14:textId="77777777" w:rsidR="00D21E77" w:rsidRPr="004B1154" w:rsidRDefault="00D21E77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2938" w:rsidRPr="004B1154" w14:paraId="64449181" w14:textId="77777777" w:rsidTr="00C009CF">
        <w:trPr>
          <w:trHeight w:val="20"/>
        </w:trPr>
        <w:tc>
          <w:tcPr>
            <w:tcW w:w="3960" w:type="dxa"/>
          </w:tcPr>
          <w:p w14:paraId="10F520C2" w14:textId="77777777" w:rsidR="00D21E77" w:rsidRPr="004B1154" w:rsidRDefault="00D21E77" w:rsidP="00D21E7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26F67A56" w14:textId="77777777" w:rsidR="00D21E77" w:rsidRPr="004B1154" w:rsidRDefault="00D21E77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66" w:type="dxa"/>
          </w:tcPr>
          <w:p w14:paraId="58BFF022" w14:textId="77777777" w:rsidR="00D21E77" w:rsidRPr="004B1154" w:rsidRDefault="00D21E77" w:rsidP="00D21E7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66C3FB6" w14:textId="77777777" w:rsidR="00D21E77" w:rsidRPr="004B1154" w:rsidRDefault="00D21E77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11D51085" w14:textId="77777777" w:rsidR="00D21E77" w:rsidRPr="004B1154" w:rsidRDefault="00D21E77" w:rsidP="00D21E7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5E78B45" w14:textId="77777777" w:rsidR="00D21E77" w:rsidRPr="004B1154" w:rsidRDefault="00D21E77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0ED69E73" w14:textId="77777777" w:rsidR="00D21E77" w:rsidRPr="004B1154" w:rsidRDefault="00D21E77" w:rsidP="00D21E7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A896716" w14:textId="77777777" w:rsidR="00D21E77" w:rsidRPr="004B1154" w:rsidRDefault="00D21E77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22938" w:rsidRPr="004B1154" w14:paraId="623B94D4" w14:textId="77777777" w:rsidTr="00C009CF">
        <w:trPr>
          <w:trHeight w:val="20"/>
        </w:trPr>
        <w:tc>
          <w:tcPr>
            <w:tcW w:w="3960" w:type="dxa"/>
          </w:tcPr>
          <w:p w14:paraId="358EEBE3" w14:textId="77777777" w:rsidR="00630D87" w:rsidRPr="004B1154" w:rsidRDefault="00630D87" w:rsidP="00630D8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46FC3E21" w14:textId="40CC0996" w:rsidR="00630D87" w:rsidRPr="004B1154" w:rsidRDefault="009E3308" w:rsidP="00630D8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630D87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243EF" w:rsidRPr="004B1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66" w:type="dxa"/>
          </w:tcPr>
          <w:p w14:paraId="55E84996" w14:textId="77777777" w:rsidR="00630D87" w:rsidRPr="004B1154" w:rsidRDefault="00630D87" w:rsidP="00630D8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B5BD1EA" w14:textId="6F19C53B" w:rsidR="00630D87" w:rsidRPr="004B1154" w:rsidRDefault="009E3308" w:rsidP="00630D8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30D87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30D87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1C90D05B" w14:textId="77777777" w:rsidR="00630D87" w:rsidRPr="004B1154" w:rsidRDefault="00630D87" w:rsidP="00630D8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7A95FE6F" w14:textId="69246F91" w:rsidR="00630D87" w:rsidRPr="004B1154" w:rsidRDefault="009E3308" w:rsidP="00630D8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630D87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243EF" w:rsidRPr="004B1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9" w:type="dxa"/>
          </w:tcPr>
          <w:p w14:paraId="674EDE2F" w14:textId="77777777" w:rsidR="00630D87" w:rsidRPr="004B1154" w:rsidRDefault="00630D87" w:rsidP="00630D8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7AEA6A3" w14:textId="6263A901" w:rsidR="00630D87" w:rsidRPr="004B1154" w:rsidRDefault="009E3308" w:rsidP="00630D8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30D87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30D87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22938" w:rsidRPr="004B1154" w14:paraId="6A3D0715" w14:textId="77777777" w:rsidTr="00C009CF">
        <w:trPr>
          <w:trHeight w:val="20"/>
        </w:trPr>
        <w:tc>
          <w:tcPr>
            <w:tcW w:w="3960" w:type="dxa"/>
          </w:tcPr>
          <w:p w14:paraId="22C96C26" w14:textId="77777777" w:rsidR="00AF3EE7" w:rsidRPr="004B1154" w:rsidRDefault="00AF3EE7" w:rsidP="00AF3EE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2446AD32" w14:textId="0B3AF047" w:rsidR="00AF3EE7" w:rsidRPr="004B1154" w:rsidRDefault="009E3308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66" w:type="dxa"/>
          </w:tcPr>
          <w:p w14:paraId="466F2444" w14:textId="77777777" w:rsidR="00AF3EE7" w:rsidRPr="004B1154" w:rsidRDefault="00AF3EE7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0CF1B06" w14:textId="51DA621D" w:rsidR="00AF3EE7" w:rsidRPr="004B1154" w:rsidRDefault="009E3308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8" w:type="dxa"/>
          </w:tcPr>
          <w:p w14:paraId="144C7240" w14:textId="77777777" w:rsidR="00AF3EE7" w:rsidRPr="004B1154" w:rsidRDefault="00AF3EE7" w:rsidP="00AF3EE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3C7B626" w14:textId="4B996EC4" w:rsidR="00AF3EE7" w:rsidRPr="004B1154" w:rsidRDefault="009E3308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" w:type="dxa"/>
          </w:tcPr>
          <w:p w14:paraId="2FA3B2C9" w14:textId="77777777" w:rsidR="00AF3EE7" w:rsidRPr="004B1154" w:rsidRDefault="00AF3EE7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60EA0D6" w14:textId="1D744F92" w:rsidR="00AF3EE7" w:rsidRPr="004B1154" w:rsidRDefault="009E3308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522938" w:rsidRPr="004B1154" w14:paraId="785709CB" w14:textId="77777777" w:rsidTr="00C009CF">
        <w:trPr>
          <w:trHeight w:val="20"/>
        </w:trPr>
        <w:tc>
          <w:tcPr>
            <w:tcW w:w="3960" w:type="dxa"/>
          </w:tcPr>
          <w:p w14:paraId="4E0E2505" w14:textId="22048423" w:rsidR="00D21E77" w:rsidRPr="004B1154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88" w:type="dxa"/>
            <w:vAlign w:val="center"/>
          </w:tcPr>
          <w:p w14:paraId="0FAF160C" w14:textId="5F59C5DC" w:rsidR="00D21E77" w:rsidRPr="004B1154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  <w:vAlign w:val="center"/>
          </w:tcPr>
          <w:p w14:paraId="4AED8D0C" w14:textId="77777777" w:rsidR="00D21E77" w:rsidRPr="004B1154" w:rsidRDefault="00D21E77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1648D22A" w14:textId="2E571F55" w:rsidR="00D21E77" w:rsidRPr="004B1154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vAlign w:val="center"/>
          </w:tcPr>
          <w:p w14:paraId="02B34FB5" w14:textId="77777777" w:rsidR="00D21E77" w:rsidRPr="004B1154" w:rsidRDefault="00D21E77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340579F1" w14:textId="144175F6" w:rsidR="00D21E77" w:rsidRPr="004B1154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  <w:vAlign w:val="center"/>
          </w:tcPr>
          <w:p w14:paraId="5123EC51" w14:textId="77777777" w:rsidR="00D21E77" w:rsidRPr="004B1154" w:rsidRDefault="00D21E77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6A2DC121" w14:textId="0CD64C80" w:rsidR="00D21E77" w:rsidRPr="004B1154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</w:tr>
      <w:tr w:rsidR="00522938" w:rsidRPr="004B1154" w14:paraId="234F313E" w14:textId="77777777" w:rsidTr="00B40B6C">
        <w:trPr>
          <w:trHeight w:val="20"/>
        </w:trPr>
        <w:tc>
          <w:tcPr>
            <w:tcW w:w="3960" w:type="dxa"/>
          </w:tcPr>
          <w:p w14:paraId="417087FB" w14:textId="509BE248" w:rsidR="00777EBE" w:rsidRPr="004B1154" w:rsidRDefault="00777EBE" w:rsidP="00777E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ค่าใช้จ่ายล่วงหน้า</w:t>
            </w:r>
          </w:p>
        </w:tc>
        <w:tc>
          <w:tcPr>
            <w:tcW w:w="1188" w:type="dxa"/>
            <w:vAlign w:val="center"/>
          </w:tcPr>
          <w:p w14:paraId="151D7D74" w14:textId="440D1342" w:rsidR="00777EBE" w:rsidRPr="004B1154" w:rsidRDefault="009E3308" w:rsidP="00777EB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14</w:t>
            </w:r>
            <w:r w:rsidR="006518A6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907</w:t>
            </w:r>
            <w:r w:rsidR="006518A6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276</w:t>
            </w:r>
          </w:p>
        </w:tc>
        <w:tc>
          <w:tcPr>
            <w:tcW w:w="66" w:type="dxa"/>
            <w:vAlign w:val="center"/>
          </w:tcPr>
          <w:p w14:paraId="276299BE" w14:textId="77777777" w:rsidR="00777EBE" w:rsidRPr="004B1154" w:rsidRDefault="00777EBE" w:rsidP="00777EB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0CB0D642" w14:textId="74122D70" w:rsidR="00777EBE" w:rsidRPr="004B1154" w:rsidRDefault="009E3308" w:rsidP="00777E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</w:t>
            </w:r>
            <w:r w:rsidR="00777EBE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184</w:t>
            </w:r>
            <w:r w:rsidR="00777EBE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413</w:t>
            </w:r>
          </w:p>
        </w:tc>
        <w:tc>
          <w:tcPr>
            <w:tcW w:w="98" w:type="dxa"/>
            <w:vAlign w:val="center"/>
          </w:tcPr>
          <w:p w14:paraId="77185958" w14:textId="77777777" w:rsidR="00777EBE" w:rsidRPr="004B1154" w:rsidRDefault="00777EBE" w:rsidP="00777EB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bottom"/>
          </w:tcPr>
          <w:p w14:paraId="7C288E16" w14:textId="1FBCF0E2" w:rsidR="00777EBE" w:rsidRPr="004B1154" w:rsidRDefault="009E3308" w:rsidP="00777E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2</w:t>
            </w:r>
            <w:r w:rsidR="00854805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188</w:t>
            </w:r>
            <w:r w:rsidR="00854805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632</w:t>
            </w:r>
          </w:p>
        </w:tc>
        <w:tc>
          <w:tcPr>
            <w:tcW w:w="99" w:type="dxa"/>
            <w:vAlign w:val="center"/>
          </w:tcPr>
          <w:p w14:paraId="3ADFCB6B" w14:textId="77777777" w:rsidR="00777EBE" w:rsidRPr="004B1154" w:rsidRDefault="00777EBE" w:rsidP="00777EBE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368B913A" w14:textId="048CB08C" w:rsidR="00777EBE" w:rsidRPr="004B1154" w:rsidRDefault="009E3308" w:rsidP="00777E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777EBE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223</w:t>
            </w:r>
            <w:r w:rsidR="00777EBE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271</w:t>
            </w:r>
          </w:p>
        </w:tc>
      </w:tr>
      <w:tr w:rsidR="00522938" w:rsidRPr="004B1154" w14:paraId="2041702E" w14:textId="77777777" w:rsidTr="00B40B6C">
        <w:trPr>
          <w:trHeight w:val="20"/>
        </w:trPr>
        <w:tc>
          <w:tcPr>
            <w:tcW w:w="3960" w:type="dxa"/>
          </w:tcPr>
          <w:p w14:paraId="36607C41" w14:textId="1208369D" w:rsidR="00777EBE" w:rsidRPr="004B1154" w:rsidRDefault="00777EBE" w:rsidP="00777E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เงินทดรองจ่าย</w:t>
            </w:r>
          </w:p>
        </w:tc>
        <w:tc>
          <w:tcPr>
            <w:tcW w:w="1188" w:type="dxa"/>
            <w:vAlign w:val="center"/>
          </w:tcPr>
          <w:p w14:paraId="2E8B8F26" w14:textId="5ED9A864" w:rsidR="00777EBE" w:rsidRPr="004B1154" w:rsidRDefault="009E3308" w:rsidP="00777EB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38</w:t>
            </w:r>
            <w:r w:rsidR="006518A6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544</w:t>
            </w:r>
            <w:r w:rsidR="006518A6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013</w:t>
            </w:r>
          </w:p>
        </w:tc>
        <w:tc>
          <w:tcPr>
            <w:tcW w:w="66" w:type="dxa"/>
            <w:vAlign w:val="center"/>
          </w:tcPr>
          <w:p w14:paraId="3AFF6DDC" w14:textId="77777777" w:rsidR="00777EBE" w:rsidRPr="004B1154" w:rsidRDefault="00777EBE" w:rsidP="00777EB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74266E94" w14:textId="175CD9DB" w:rsidR="00777EBE" w:rsidRPr="004B1154" w:rsidRDefault="009E3308" w:rsidP="00777E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22</w:t>
            </w:r>
            <w:r w:rsidR="00777EBE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079</w:t>
            </w:r>
            <w:r w:rsidR="00777EBE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704</w:t>
            </w:r>
          </w:p>
        </w:tc>
        <w:tc>
          <w:tcPr>
            <w:tcW w:w="98" w:type="dxa"/>
            <w:vAlign w:val="center"/>
          </w:tcPr>
          <w:p w14:paraId="016D25EC" w14:textId="77777777" w:rsidR="00777EBE" w:rsidRPr="004B1154" w:rsidRDefault="00777EBE" w:rsidP="00777EB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bottom"/>
          </w:tcPr>
          <w:p w14:paraId="53546F7A" w14:textId="0F4EBAB2" w:rsidR="00777EBE" w:rsidRPr="004B1154" w:rsidRDefault="009E3308" w:rsidP="00777E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10</w:t>
            </w:r>
            <w:r w:rsidR="006518A6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102</w:t>
            </w:r>
            <w:r w:rsidR="006518A6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113</w:t>
            </w:r>
          </w:p>
        </w:tc>
        <w:tc>
          <w:tcPr>
            <w:tcW w:w="99" w:type="dxa"/>
            <w:vAlign w:val="center"/>
          </w:tcPr>
          <w:p w14:paraId="6945839F" w14:textId="77777777" w:rsidR="00777EBE" w:rsidRPr="004B1154" w:rsidRDefault="00777EBE" w:rsidP="00777EBE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2AD74A12" w14:textId="090ECA52" w:rsidR="00777EBE" w:rsidRPr="004B1154" w:rsidRDefault="009E3308" w:rsidP="00777E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</w:t>
            </w:r>
            <w:r w:rsidR="00777EBE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763</w:t>
            </w:r>
            <w:r w:rsidR="00777EBE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341</w:t>
            </w:r>
          </w:p>
        </w:tc>
      </w:tr>
      <w:tr w:rsidR="00522938" w:rsidRPr="004B1154" w14:paraId="0F7618BA" w14:textId="77777777" w:rsidTr="001E2943">
        <w:trPr>
          <w:trHeight w:val="20"/>
        </w:trPr>
        <w:tc>
          <w:tcPr>
            <w:tcW w:w="3960" w:type="dxa"/>
          </w:tcPr>
          <w:p w14:paraId="2450FBB8" w14:textId="0193D47B" w:rsidR="00BF1865" w:rsidRPr="004B1154" w:rsidRDefault="00BF1865" w:rsidP="00BF18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เงินมัดจำจ่ายล่วงหน้า</w:t>
            </w:r>
          </w:p>
        </w:tc>
        <w:tc>
          <w:tcPr>
            <w:tcW w:w="1188" w:type="dxa"/>
            <w:vAlign w:val="center"/>
          </w:tcPr>
          <w:p w14:paraId="51D590E4" w14:textId="48879C12" w:rsidR="00BF1865" w:rsidRPr="004B1154" w:rsidRDefault="009E3308" w:rsidP="00BF1865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9</w:t>
            </w:r>
            <w:r w:rsidR="00D86810" w:rsidRPr="004B1154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529</w:t>
            </w:r>
            <w:r w:rsidR="00D86810" w:rsidRPr="004B1154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190</w:t>
            </w:r>
          </w:p>
        </w:tc>
        <w:tc>
          <w:tcPr>
            <w:tcW w:w="66" w:type="dxa"/>
            <w:vAlign w:val="center"/>
          </w:tcPr>
          <w:p w14:paraId="09246CDF" w14:textId="77777777" w:rsidR="00BF1865" w:rsidRPr="004B1154" w:rsidRDefault="00BF1865" w:rsidP="00BF1865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55716C05" w14:textId="19D232EC" w:rsidR="00BF1865" w:rsidRPr="004B1154" w:rsidRDefault="009E3308" w:rsidP="00BF1865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</w:t>
            </w:r>
            <w:r w:rsidR="00BF1865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513</w:t>
            </w:r>
            <w:r w:rsidR="00BF1865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078</w:t>
            </w:r>
          </w:p>
        </w:tc>
        <w:tc>
          <w:tcPr>
            <w:tcW w:w="98" w:type="dxa"/>
            <w:vAlign w:val="center"/>
          </w:tcPr>
          <w:p w14:paraId="7B49E0D1" w14:textId="77777777" w:rsidR="00BF1865" w:rsidRPr="004B1154" w:rsidRDefault="00BF1865" w:rsidP="00BF1865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bottom"/>
          </w:tcPr>
          <w:p w14:paraId="5C42AC6F" w14:textId="56170CBE" w:rsidR="00BF1865" w:rsidRPr="004B1154" w:rsidRDefault="009E3308" w:rsidP="00A769AF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</w:t>
            </w:r>
            <w:r w:rsidR="00A769AF" w:rsidRPr="004B1154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327</w:t>
            </w:r>
            <w:r w:rsidR="00A769AF" w:rsidRPr="004B1154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417</w:t>
            </w:r>
          </w:p>
        </w:tc>
        <w:tc>
          <w:tcPr>
            <w:tcW w:w="99" w:type="dxa"/>
            <w:vAlign w:val="center"/>
          </w:tcPr>
          <w:p w14:paraId="04DDF791" w14:textId="77777777" w:rsidR="00BF1865" w:rsidRPr="004B1154" w:rsidRDefault="00BF1865" w:rsidP="00A769AF">
            <w:pPr>
              <w:tabs>
                <w:tab w:val="decimal" w:pos="961"/>
                <w:tab w:val="decimal" w:pos="1045"/>
              </w:tabs>
              <w:spacing w:line="360" w:lineRule="exact"/>
              <w:ind w:right="-90"/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26F35F7" w14:textId="4A5EE61F" w:rsidR="00BF1865" w:rsidRPr="004B1154" w:rsidRDefault="00BF1865" w:rsidP="00BF1865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522938" w:rsidRPr="004B1154" w14:paraId="30389D30" w14:textId="77777777" w:rsidTr="00C009CF">
        <w:trPr>
          <w:trHeight w:val="20"/>
        </w:trPr>
        <w:tc>
          <w:tcPr>
            <w:tcW w:w="3960" w:type="dxa"/>
          </w:tcPr>
          <w:p w14:paraId="42B13B0A" w14:textId="16713E12" w:rsidR="00BF1B33" w:rsidRPr="004B1154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="Angsana New"/>
                <w:snapToGrid w:val="0"/>
                <w:szCs w:val="28"/>
                <w:cs/>
              </w:rPr>
              <w:t>เงินมัดจำจ่ายล่วงหน้า - บริษัทที่เกี่ยวข้องกัน</w:t>
            </w:r>
          </w:p>
        </w:tc>
        <w:tc>
          <w:tcPr>
            <w:tcW w:w="1188" w:type="dxa"/>
            <w:vAlign w:val="center"/>
          </w:tcPr>
          <w:p w14:paraId="2432B8D0" w14:textId="77777777" w:rsidR="00BF1B33" w:rsidRPr="004B1154" w:rsidRDefault="00BF1B33" w:rsidP="00DA09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  <w:vAlign w:val="center"/>
          </w:tcPr>
          <w:p w14:paraId="48E8D6A8" w14:textId="77777777" w:rsidR="00BF1B33" w:rsidRPr="004B1154" w:rsidRDefault="00BF1B33" w:rsidP="00BF1B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277FD5BB" w14:textId="77777777" w:rsidR="00BF1B33" w:rsidRPr="004B1154" w:rsidRDefault="00BF1B33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vAlign w:val="center"/>
          </w:tcPr>
          <w:p w14:paraId="6E373395" w14:textId="77777777" w:rsidR="00BF1B33" w:rsidRPr="004B1154" w:rsidRDefault="00BF1B33" w:rsidP="00BF1B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56C2D45D" w14:textId="77777777" w:rsidR="00BF1B33" w:rsidRPr="004B1154" w:rsidRDefault="00BF1B33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  <w:vAlign w:val="center"/>
          </w:tcPr>
          <w:p w14:paraId="0B59C9BB" w14:textId="77777777" w:rsidR="00BF1B33" w:rsidRPr="004B1154" w:rsidRDefault="00BF1B33" w:rsidP="00BF1B33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0E9CCB86" w14:textId="77777777" w:rsidR="00BF1B33" w:rsidRPr="004B1154" w:rsidRDefault="00BF1B33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522938" w:rsidRPr="004B1154" w14:paraId="07F54F1A" w14:textId="77777777" w:rsidTr="00AC753D">
        <w:trPr>
          <w:trHeight w:val="20"/>
        </w:trPr>
        <w:tc>
          <w:tcPr>
            <w:tcW w:w="3960" w:type="dxa"/>
          </w:tcPr>
          <w:p w14:paraId="1DAE3B53" w14:textId="7A149216" w:rsidR="00BF1865" w:rsidRPr="004B1154" w:rsidRDefault="00BF1865" w:rsidP="0006291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firstLine="18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>(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ดูหมายเหตุข้อ </w:t>
            </w:r>
            <w:r w:rsidR="009E3308" w:rsidRPr="009E3308">
              <w:rPr>
                <w:rFonts w:asciiTheme="majorBidi" w:hAnsiTheme="majorBidi" w:cstheme="majorBidi"/>
                <w:snapToGrid w:val="0"/>
                <w:szCs w:val="28"/>
              </w:rPr>
              <w:t>21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>.</w:t>
            </w:r>
            <w:r w:rsidR="009E3308" w:rsidRPr="009E3308">
              <w:rPr>
                <w:rFonts w:asciiTheme="majorBidi" w:hAnsiTheme="majorBidi" w:cstheme="majorBidi"/>
                <w:snapToGrid w:val="0"/>
                <w:szCs w:val="28"/>
              </w:rPr>
              <w:t>4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>)</w:t>
            </w:r>
          </w:p>
        </w:tc>
        <w:tc>
          <w:tcPr>
            <w:tcW w:w="1188" w:type="dxa"/>
          </w:tcPr>
          <w:p w14:paraId="4026995F" w14:textId="2EDA9D39" w:rsidR="00BF1865" w:rsidRPr="004B1154" w:rsidRDefault="009E3308" w:rsidP="00BF1865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517</w:t>
            </w:r>
            <w:r w:rsidR="00D03AB2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500</w:t>
            </w:r>
          </w:p>
        </w:tc>
        <w:tc>
          <w:tcPr>
            <w:tcW w:w="66" w:type="dxa"/>
            <w:vAlign w:val="center"/>
          </w:tcPr>
          <w:p w14:paraId="23D6B086" w14:textId="77777777" w:rsidR="00BF1865" w:rsidRPr="004B1154" w:rsidRDefault="00BF1865" w:rsidP="00BF1865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7E3EC471" w14:textId="63575D84" w:rsidR="00BF1865" w:rsidRPr="004B1154" w:rsidRDefault="009E3308" w:rsidP="00BF1865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481</w:t>
            </w:r>
            <w:r w:rsidR="00BF1865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500</w:t>
            </w:r>
          </w:p>
        </w:tc>
        <w:tc>
          <w:tcPr>
            <w:tcW w:w="98" w:type="dxa"/>
            <w:vAlign w:val="center"/>
          </w:tcPr>
          <w:p w14:paraId="490312FE" w14:textId="77777777" w:rsidR="00BF1865" w:rsidRPr="004B1154" w:rsidRDefault="00BF1865" w:rsidP="00BF1865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bottom"/>
          </w:tcPr>
          <w:p w14:paraId="15FC8280" w14:textId="1DF86937" w:rsidR="00BF1865" w:rsidRPr="004B1154" w:rsidRDefault="00854805" w:rsidP="00BF1865">
            <w:pPr>
              <w:tabs>
                <w:tab w:val="decimal" w:pos="640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" w:type="dxa"/>
            <w:vAlign w:val="center"/>
          </w:tcPr>
          <w:p w14:paraId="13273561" w14:textId="77777777" w:rsidR="00BF1865" w:rsidRPr="004B1154" w:rsidRDefault="00BF1865" w:rsidP="00BF1865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62378BA6" w14:textId="1D186BC5" w:rsidR="00BF1865" w:rsidRPr="004B1154" w:rsidRDefault="00BF1865" w:rsidP="00BF1865">
            <w:pPr>
              <w:tabs>
                <w:tab w:val="decimal" w:pos="650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522938" w:rsidRPr="004B1154" w14:paraId="10A31D8F" w14:textId="77777777" w:rsidTr="00C009CF">
        <w:trPr>
          <w:trHeight w:val="20"/>
        </w:trPr>
        <w:tc>
          <w:tcPr>
            <w:tcW w:w="3960" w:type="dxa"/>
          </w:tcPr>
          <w:p w14:paraId="0F16308B" w14:textId="4C85E8B3" w:rsidR="00BF1865" w:rsidRPr="004B1154" w:rsidRDefault="00BF1865" w:rsidP="00BF18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เงินมัดจำจ่ายล่วงหน้าค่าก่อสร้าง</w:t>
            </w:r>
          </w:p>
        </w:tc>
        <w:tc>
          <w:tcPr>
            <w:tcW w:w="1188" w:type="dxa"/>
            <w:vAlign w:val="center"/>
          </w:tcPr>
          <w:p w14:paraId="61511079" w14:textId="342BA788" w:rsidR="00BF1865" w:rsidRPr="004B1154" w:rsidRDefault="009E3308" w:rsidP="00BF1865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293</w:t>
            </w:r>
            <w:r w:rsidR="006518A6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325</w:t>
            </w:r>
            <w:r w:rsidR="006518A6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732</w:t>
            </w:r>
          </w:p>
        </w:tc>
        <w:tc>
          <w:tcPr>
            <w:tcW w:w="66" w:type="dxa"/>
            <w:vAlign w:val="center"/>
          </w:tcPr>
          <w:p w14:paraId="7DF1D2D6" w14:textId="77777777" w:rsidR="00BF1865" w:rsidRPr="004B1154" w:rsidRDefault="00BF1865" w:rsidP="00BF1865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413256A0" w14:textId="3C1722A9" w:rsidR="00BF1865" w:rsidRPr="004B1154" w:rsidRDefault="009E3308" w:rsidP="00BF1865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355</w:t>
            </w:r>
            <w:r w:rsidR="00BF1865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424</w:t>
            </w:r>
            <w:r w:rsidR="00BF1865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122</w:t>
            </w:r>
          </w:p>
        </w:tc>
        <w:tc>
          <w:tcPr>
            <w:tcW w:w="98" w:type="dxa"/>
            <w:vAlign w:val="center"/>
          </w:tcPr>
          <w:p w14:paraId="43320DC5" w14:textId="77777777" w:rsidR="00BF1865" w:rsidRPr="004B1154" w:rsidRDefault="00BF1865" w:rsidP="00BF1865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724709A4" w14:textId="5DE936E6" w:rsidR="00BF1865" w:rsidRPr="004B1154" w:rsidRDefault="00854805" w:rsidP="006518A6">
            <w:pPr>
              <w:tabs>
                <w:tab w:val="decimal" w:pos="644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" w:type="dxa"/>
            <w:vAlign w:val="center"/>
          </w:tcPr>
          <w:p w14:paraId="2A49D8EF" w14:textId="77777777" w:rsidR="00BF1865" w:rsidRPr="004B1154" w:rsidRDefault="00BF1865" w:rsidP="00BF1865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6E140224" w14:textId="13EB6293" w:rsidR="00BF1865" w:rsidRPr="004B1154" w:rsidRDefault="009E3308" w:rsidP="00BF1865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62</w:t>
            </w:r>
            <w:r w:rsidR="00BF1865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098</w:t>
            </w:r>
            <w:r w:rsidR="00BF1865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390</w:t>
            </w:r>
          </w:p>
        </w:tc>
      </w:tr>
      <w:tr w:rsidR="00522938" w:rsidRPr="004B1154" w14:paraId="117C3561" w14:textId="77777777" w:rsidTr="00C009CF">
        <w:trPr>
          <w:trHeight w:val="20"/>
        </w:trPr>
        <w:tc>
          <w:tcPr>
            <w:tcW w:w="3960" w:type="dxa"/>
          </w:tcPr>
          <w:p w14:paraId="03B8D8D9" w14:textId="77777777" w:rsidR="00BF1B33" w:rsidRPr="004B1154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ลูกหนี้อื่น - บริษัทที่เกี่ยวข้องกัน</w:t>
            </w:r>
          </w:p>
        </w:tc>
        <w:tc>
          <w:tcPr>
            <w:tcW w:w="1188" w:type="dxa"/>
          </w:tcPr>
          <w:p w14:paraId="6563BE51" w14:textId="77777777" w:rsidR="00BF1B33" w:rsidRPr="004B1154" w:rsidRDefault="00BF1B33" w:rsidP="00DA09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</w:tcPr>
          <w:p w14:paraId="3E892030" w14:textId="77777777" w:rsidR="00BF1B33" w:rsidRPr="004B1154" w:rsidRDefault="00BF1B33" w:rsidP="00BF1B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2DA4A775" w14:textId="77777777" w:rsidR="00BF1B33" w:rsidRPr="004B1154" w:rsidRDefault="00BF1B33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20B8FB10" w14:textId="77777777" w:rsidR="00BF1B33" w:rsidRPr="004B1154" w:rsidRDefault="00BF1B33" w:rsidP="00BF1B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73845A31" w14:textId="77777777" w:rsidR="00BF1B33" w:rsidRPr="004B1154" w:rsidRDefault="00BF1B33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378511A6" w14:textId="77777777" w:rsidR="00BF1B33" w:rsidRPr="004B1154" w:rsidRDefault="00BF1B33" w:rsidP="00BF1B33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0702CCEC" w14:textId="77777777" w:rsidR="00BF1B33" w:rsidRPr="004B1154" w:rsidRDefault="00BF1B33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</w:tr>
      <w:tr w:rsidR="00522938" w:rsidRPr="004B1154" w14:paraId="7B2CD0A6" w14:textId="77777777" w:rsidTr="00C009CF">
        <w:trPr>
          <w:trHeight w:val="20"/>
        </w:trPr>
        <w:tc>
          <w:tcPr>
            <w:tcW w:w="3960" w:type="dxa"/>
          </w:tcPr>
          <w:p w14:paraId="65189431" w14:textId="2349567C" w:rsidR="00BF1865" w:rsidRPr="004B1154" w:rsidRDefault="00BF1865" w:rsidP="00BF18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>(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ดูหมายเหตุข้อ </w:t>
            </w:r>
            <w:r w:rsidR="009E3308" w:rsidRPr="009E3308">
              <w:rPr>
                <w:rFonts w:asciiTheme="majorBidi" w:hAnsiTheme="majorBidi" w:cstheme="majorBidi"/>
                <w:snapToGrid w:val="0"/>
                <w:szCs w:val="28"/>
              </w:rPr>
              <w:t>21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>.</w:t>
            </w:r>
            <w:r w:rsidR="009E3308" w:rsidRPr="009E3308">
              <w:rPr>
                <w:rFonts w:asciiTheme="majorBidi" w:hAnsiTheme="majorBidi" w:cstheme="majorBidi"/>
                <w:snapToGrid w:val="0"/>
                <w:szCs w:val="28"/>
              </w:rPr>
              <w:t>4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>)</w:t>
            </w:r>
          </w:p>
        </w:tc>
        <w:tc>
          <w:tcPr>
            <w:tcW w:w="1188" w:type="dxa"/>
          </w:tcPr>
          <w:p w14:paraId="7AFA005A" w14:textId="2A552D99" w:rsidR="00BF1865" w:rsidRPr="004B1154" w:rsidRDefault="009E3308" w:rsidP="00BF1865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15</w:t>
            </w:r>
            <w:r w:rsidR="006518A6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498</w:t>
            </w:r>
            <w:r w:rsidR="006518A6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726</w:t>
            </w:r>
          </w:p>
        </w:tc>
        <w:tc>
          <w:tcPr>
            <w:tcW w:w="66" w:type="dxa"/>
          </w:tcPr>
          <w:p w14:paraId="63EC73C1" w14:textId="77777777" w:rsidR="00BF1865" w:rsidRPr="004B1154" w:rsidRDefault="00BF1865" w:rsidP="00BF1865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0121A515" w14:textId="518F105D" w:rsidR="00BF1865" w:rsidRPr="004B1154" w:rsidRDefault="009E3308" w:rsidP="00BF1865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</w:t>
            </w:r>
            <w:r w:rsidR="00BF1865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848</w:t>
            </w:r>
            <w:r w:rsidR="00BF1865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099</w:t>
            </w:r>
          </w:p>
        </w:tc>
        <w:tc>
          <w:tcPr>
            <w:tcW w:w="98" w:type="dxa"/>
          </w:tcPr>
          <w:p w14:paraId="02C6D4AC" w14:textId="77777777" w:rsidR="00BF1865" w:rsidRPr="004B1154" w:rsidRDefault="00BF1865" w:rsidP="00BF1865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98D40" w14:textId="1F290310" w:rsidR="00BF1865" w:rsidRPr="004B1154" w:rsidRDefault="009E3308" w:rsidP="00BF1865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217</w:t>
            </w:r>
            <w:r w:rsidR="006518A6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959</w:t>
            </w:r>
            <w:r w:rsidR="006518A6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232</w:t>
            </w:r>
          </w:p>
        </w:tc>
        <w:tc>
          <w:tcPr>
            <w:tcW w:w="99" w:type="dxa"/>
          </w:tcPr>
          <w:p w14:paraId="550C8928" w14:textId="77777777" w:rsidR="00BF1865" w:rsidRPr="004B1154" w:rsidRDefault="00BF1865" w:rsidP="00BF1865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CF697DD" w14:textId="2D7161FB" w:rsidR="00BF1865" w:rsidRPr="004B1154" w:rsidRDefault="009E3308" w:rsidP="00BF1865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49</w:t>
            </w:r>
            <w:r w:rsidR="00BF1865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352</w:t>
            </w:r>
            <w:r w:rsidR="00BF1865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613</w:t>
            </w:r>
          </w:p>
        </w:tc>
      </w:tr>
      <w:tr w:rsidR="00522938" w:rsidRPr="004B1154" w14:paraId="1318465D" w14:textId="77777777" w:rsidTr="001E2943">
        <w:trPr>
          <w:trHeight w:val="20"/>
        </w:trPr>
        <w:tc>
          <w:tcPr>
            <w:tcW w:w="3960" w:type="dxa"/>
          </w:tcPr>
          <w:p w14:paraId="014D6892" w14:textId="50C5B1DE" w:rsidR="00BF1865" w:rsidRPr="004B1154" w:rsidRDefault="00BF1865" w:rsidP="00BF18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ลูกหนี้อื่น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="00902CA0">
              <w:rPr>
                <w:rFonts w:asciiTheme="majorBidi" w:hAnsiTheme="majorBidi" w:cstheme="majorBidi"/>
                <w:snapToGrid w:val="0"/>
                <w:szCs w:val="28"/>
              </w:rPr>
              <w:t>-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บริษัทอื่น</w:t>
            </w:r>
          </w:p>
        </w:tc>
        <w:tc>
          <w:tcPr>
            <w:tcW w:w="1188" w:type="dxa"/>
          </w:tcPr>
          <w:p w14:paraId="11B14AAF" w14:textId="18969AC6" w:rsidR="00BF1865" w:rsidRPr="004B1154" w:rsidRDefault="009E3308" w:rsidP="00BF1865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21</w:t>
            </w:r>
            <w:r w:rsidR="006518A6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434</w:t>
            </w:r>
            <w:r w:rsidR="006518A6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231</w:t>
            </w:r>
          </w:p>
        </w:tc>
        <w:tc>
          <w:tcPr>
            <w:tcW w:w="66" w:type="dxa"/>
          </w:tcPr>
          <w:p w14:paraId="598AE468" w14:textId="77777777" w:rsidR="00BF1865" w:rsidRPr="004B1154" w:rsidRDefault="00BF1865" w:rsidP="00BF18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</w:tcPr>
          <w:p w14:paraId="40693E0A" w14:textId="3F2D616B" w:rsidR="00BF1865" w:rsidRPr="004B1154" w:rsidRDefault="009E3308" w:rsidP="00BF1865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24</w:t>
            </w:r>
            <w:r w:rsidR="00BF1865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400</w:t>
            </w:r>
            <w:r w:rsidR="00BF1865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551</w:t>
            </w:r>
          </w:p>
        </w:tc>
        <w:tc>
          <w:tcPr>
            <w:tcW w:w="98" w:type="dxa"/>
          </w:tcPr>
          <w:p w14:paraId="207DD61C" w14:textId="77777777" w:rsidR="00BF1865" w:rsidRPr="004B1154" w:rsidRDefault="00BF1865" w:rsidP="00BF18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BA6CC" w14:textId="7480FA23" w:rsidR="00BF1865" w:rsidRPr="004B1154" w:rsidRDefault="006518A6" w:rsidP="00BF1865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" w:type="dxa"/>
          </w:tcPr>
          <w:p w14:paraId="068AA38C" w14:textId="77777777" w:rsidR="00BF1865" w:rsidRPr="004B1154" w:rsidRDefault="00BF1865" w:rsidP="00BF18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45"/>
              </w:tabs>
              <w:spacing w:line="360" w:lineRule="exact"/>
              <w:ind w:left="270" w:right="-9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</w:tcPr>
          <w:p w14:paraId="0FB0F79F" w14:textId="39B5329D" w:rsidR="00BF1865" w:rsidRPr="004B1154" w:rsidRDefault="009E3308" w:rsidP="00BF1865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</w:t>
            </w:r>
            <w:r w:rsidR="00BF1865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915</w:t>
            </w:r>
          </w:p>
        </w:tc>
      </w:tr>
      <w:tr w:rsidR="00522938" w:rsidRPr="004B1154" w14:paraId="37E2D2C2" w14:textId="77777777" w:rsidTr="00C009CF">
        <w:trPr>
          <w:trHeight w:val="20"/>
        </w:trPr>
        <w:tc>
          <w:tcPr>
            <w:tcW w:w="3960" w:type="dxa"/>
          </w:tcPr>
          <w:p w14:paraId="255008B9" w14:textId="77777777" w:rsidR="00BF1B33" w:rsidRPr="004B1154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ดอกเบี้ยค้างรับ - บริษัทที่เกี่ยวข้องกัน</w:t>
            </w:r>
          </w:p>
        </w:tc>
        <w:tc>
          <w:tcPr>
            <w:tcW w:w="1188" w:type="dxa"/>
          </w:tcPr>
          <w:p w14:paraId="0A6B57C2" w14:textId="77777777" w:rsidR="00BF1B33" w:rsidRPr="004B1154" w:rsidRDefault="00BF1B33" w:rsidP="00DA09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66" w:type="dxa"/>
          </w:tcPr>
          <w:p w14:paraId="531269F1" w14:textId="77777777" w:rsidR="00BF1B33" w:rsidRPr="004B1154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047732CC" w14:textId="77777777" w:rsidR="00BF1B33" w:rsidRPr="004B1154" w:rsidRDefault="00BF1B33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6BE47354" w14:textId="77777777" w:rsidR="00BF1B33" w:rsidRPr="004B1154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</w:tcPr>
          <w:p w14:paraId="362958B3" w14:textId="77777777" w:rsidR="00BF1B33" w:rsidRPr="004B1154" w:rsidRDefault="00BF1B33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6B3C962E" w14:textId="77777777" w:rsidR="00BF1B33" w:rsidRPr="004B1154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</w:tcPr>
          <w:p w14:paraId="0E5A43AC" w14:textId="77777777" w:rsidR="00BF1B33" w:rsidRPr="004B1154" w:rsidRDefault="00BF1B33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522938" w:rsidRPr="004B1154" w14:paraId="67E40217" w14:textId="77777777" w:rsidTr="001E2943">
        <w:trPr>
          <w:trHeight w:val="20"/>
        </w:trPr>
        <w:tc>
          <w:tcPr>
            <w:tcW w:w="3960" w:type="dxa"/>
          </w:tcPr>
          <w:p w14:paraId="13BC3BF0" w14:textId="206B22FF" w:rsidR="00777EBE" w:rsidRPr="004B1154" w:rsidRDefault="00777EBE" w:rsidP="00777E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Theme="majorBidi" w:hAnsiTheme="majorBidi" w:cstheme="majorBidi"/>
                <w:snapToGrid w:val="0"/>
                <w:szCs w:val="28"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>(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ดูหมายเหตุข้อ </w:t>
            </w:r>
            <w:r w:rsidR="009E3308" w:rsidRPr="009E3308">
              <w:rPr>
                <w:rFonts w:asciiTheme="majorBidi" w:hAnsiTheme="majorBidi" w:cstheme="majorBidi"/>
                <w:snapToGrid w:val="0"/>
                <w:szCs w:val="28"/>
              </w:rPr>
              <w:t>21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>.</w:t>
            </w:r>
            <w:r w:rsidR="009E3308" w:rsidRPr="009E3308">
              <w:rPr>
                <w:rFonts w:asciiTheme="majorBidi" w:hAnsiTheme="majorBidi" w:cstheme="majorBidi"/>
                <w:snapToGrid w:val="0"/>
                <w:szCs w:val="28"/>
              </w:rPr>
              <w:t>4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>)</w:t>
            </w:r>
          </w:p>
        </w:tc>
        <w:tc>
          <w:tcPr>
            <w:tcW w:w="1188" w:type="dxa"/>
            <w:vAlign w:val="bottom"/>
          </w:tcPr>
          <w:p w14:paraId="37542966" w14:textId="1F2D2B2C" w:rsidR="00777EBE" w:rsidRPr="004B1154" w:rsidRDefault="009E3308" w:rsidP="00777EBE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27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726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027</w:t>
            </w:r>
          </w:p>
        </w:tc>
        <w:tc>
          <w:tcPr>
            <w:tcW w:w="66" w:type="dxa"/>
          </w:tcPr>
          <w:p w14:paraId="32C50546" w14:textId="77777777" w:rsidR="00777EBE" w:rsidRPr="004B1154" w:rsidRDefault="00777EBE" w:rsidP="00777E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B681264" w14:textId="62F8BE0A" w:rsidR="00777EBE" w:rsidRPr="004B1154" w:rsidRDefault="00777EBE" w:rsidP="00777EBE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72965680" w14:textId="77777777" w:rsidR="00777EBE" w:rsidRPr="004B1154" w:rsidRDefault="00777EBE" w:rsidP="00777E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0C8153FB" w14:textId="403E0BC6" w:rsidR="00777EBE" w:rsidRPr="004B1154" w:rsidRDefault="009E3308" w:rsidP="00777E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452</w:t>
            </w:r>
            <w:r w:rsidR="006518A6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771</w:t>
            </w:r>
            <w:r w:rsidR="006518A6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794</w:t>
            </w:r>
          </w:p>
        </w:tc>
        <w:tc>
          <w:tcPr>
            <w:tcW w:w="99" w:type="dxa"/>
          </w:tcPr>
          <w:p w14:paraId="587F71D0" w14:textId="77777777" w:rsidR="00777EBE" w:rsidRPr="004B1154" w:rsidRDefault="00777EBE" w:rsidP="00777EBE">
            <w:pPr>
              <w:tabs>
                <w:tab w:val="decimal" w:pos="1080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2C3E2A28" w14:textId="3AC3672C" w:rsidR="00777EBE" w:rsidRPr="004B1154" w:rsidRDefault="009E3308" w:rsidP="00777E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349</w:t>
            </w:r>
            <w:r w:rsidR="00777EBE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554</w:t>
            </w:r>
            <w:r w:rsidR="00777EBE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863</w:t>
            </w:r>
          </w:p>
        </w:tc>
      </w:tr>
      <w:tr w:rsidR="00522938" w:rsidRPr="004B1154" w14:paraId="74943CEB" w14:textId="77777777" w:rsidTr="001E2943">
        <w:trPr>
          <w:trHeight w:val="20"/>
        </w:trPr>
        <w:tc>
          <w:tcPr>
            <w:tcW w:w="3960" w:type="dxa"/>
          </w:tcPr>
          <w:p w14:paraId="31312A16" w14:textId="77777777" w:rsidR="00777EBE" w:rsidRPr="004B1154" w:rsidRDefault="00777EBE" w:rsidP="00777E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ภาษีซื้อรอขอคืน</w:t>
            </w:r>
          </w:p>
        </w:tc>
        <w:tc>
          <w:tcPr>
            <w:tcW w:w="1188" w:type="dxa"/>
            <w:vAlign w:val="center"/>
          </w:tcPr>
          <w:p w14:paraId="46285FE4" w14:textId="0A9CAA22" w:rsidR="00777EBE" w:rsidRPr="004B1154" w:rsidRDefault="009E3308" w:rsidP="00777EB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123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336</w:t>
            </w:r>
          </w:p>
        </w:tc>
        <w:tc>
          <w:tcPr>
            <w:tcW w:w="66" w:type="dxa"/>
          </w:tcPr>
          <w:p w14:paraId="15F375C3" w14:textId="77777777" w:rsidR="00777EBE" w:rsidRPr="004B1154" w:rsidRDefault="00777EBE" w:rsidP="00777E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37F97BB4" w14:textId="14930FA7" w:rsidR="00777EBE" w:rsidRPr="004B1154" w:rsidRDefault="009E3308" w:rsidP="00777E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47</w:t>
            </w:r>
            <w:r w:rsidR="00777EBE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917</w:t>
            </w:r>
            <w:r w:rsidR="00777EBE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314</w:t>
            </w:r>
          </w:p>
        </w:tc>
        <w:tc>
          <w:tcPr>
            <w:tcW w:w="98" w:type="dxa"/>
          </w:tcPr>
          <w:p w14:paraId="790B7544" w14:textId="77777777" w:rsidR="00777EBE" w:rsidRPr="004B1154" w:rsidRDefault="00777EBE" w:rsidP="00777E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E997B" w14:textId="7E931797" w:rsidR="00777EBE" w:rsidRPr="004B1154" w:rsidRDefault="009E3308" w:rsidP="00777E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</w:t>
            </w:r>
            <w:r w:rsidR="006518A6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792</w:t>
            </w:r>
            <w:r w:rsidR="006518A6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653</w:t>
            </w:r>
          </w:p>
        </w:tc>
        <w:tc>
          <w:tcPr>
            <w:tcW w:w="99" w:type="dxa"/>
          </w:tcPr>
          <w:p w14:paraId="2A72CD31" w14:textId="77777777" w:rsidR="00777EBE" w:rsidRPr="004B1154" w:rsidRDefault="00777EBE" w:rsidP="00777E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11368B8C" w14:textId="6147F540" w:rsidR="00777EBE" w:rsidRPr="004B1154" w:rsidRDefault="009E3308" w:rsidP="00777EBE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216</w:t>
            </w:r>
            <w:r w:rsidR="00777EBE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149</w:t>
            </w:r>
          </w:p>
        </w:tc>
      </w:tr>
      <w:tr w:rsidR="00754D20" w:rsidRPr="004B1154" w14:paraId="6FA1734A" w14:textId="77777777" w:rsidTr="001E2943">
        <w:trPr>
          <w:trHeight w:val="20"/>
        </w:trPr>
        <w:tc>
          <w:tcPr>
            <w:tcW w:w="3960" w:type="dxa"/>
          </w:tcPr>
          <w:p w14:paraId="75F1F303" w14:textId="77777777" w:rsidR="00754D20" w:rsidRPr="004B1154" w:rsidRDefault="00754D20" w:rsidP="00754D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4ACCE" w14:textId="143DE3F1" w:rsidR="00754D20" w:rsidRPr="004B1154" w:rsidRDefault="009E3308" w:rsidP="00754D2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904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568</w:t>
            </w:r>
          </w:p>
        </w:tc>
        <w:tc>
          <w:tcPr>
            <w:tcW w:w="66" w:type="dxa"/>
          </w:tcPr>
          <w:p w14:paraId="74663845" w14:textId="77777777" w:rsidR="00754D20" w:rsidRPr="004B1154" w:rsidRDefault="00754D20" w:rsidP="00754D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10899C51" w14:textId="307EDDDE" w:rsidR="00754D20" w:rsidRPr="004B1154" w:rsidRDefault="009E3308" w:rsidP="00754D2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652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809</w:t>
            </w:r>
          </w:p>
        </w:tc>
        <w:tc>
          <w:tcPr>
            <w:tcW w:w="98" w:type="dxa"/>
          </w:tcPr>
          <w:p w14:paraId="0A3E7C9C" w14:textId="77777777" w:rsidR="00754D20" w:rsidRPr="004B1154" w:rsidRDefault="00754D20" w:rsidP="00754D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F3475" w14:textId="7010DAFF" w:rsidR="00754D20" w:rsidRPr="004B1154" w:rsidRDefault="009E3308" w:rsidP="00754D2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91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311</w:t>
            </w:r>
          </w:p>
        </w:tc>
        <w:tc>
          <w:tcPr>
            <w:tcW w:w="99" w:type="dxa"/>
          </w:tcPr>
          <w:p w14:paraId="05CC206F" w14:textId="77777777" w:rsidR="00754D20" w:rsidRPr="004B1154" w:rsidRDefault="00754D20" w:rsidP="00754D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304F115" w14:textId="0B3328C5" w:rsidR="00754D20" w:rsidRPr="004B1154" w:rsidRDefault="009E3308" w:rsidP="00754D2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86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342</w:t>
            </w:r>
          </w:p>
        </w:tc>
      </w:tr>
      <w:tr w:rsidR="00754D20" w:rsidRPr="004B1154" w14:paraId="74EED7D8" w14:textId="77777777" w:rsidTr="00BF1B33">
        <w:trPr>
          <w:trHeight w:val="20"/>
        </w:trPr>
        <w:tc>
          <w:tcPr>
            <w:tcW w:w="3960" w:type="dxa"/>
          </w:tcPr>
          <w:p w14:paraId="1FD0D4B9" w14:textId="77777777" w:rsidR="00754D20" w:rsidRPr="004B1154" w:rsidRDefault="00754D20" w:rsidP="00754D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ภาษีถูกหัก ณ ที่จ่ายรอขอคืน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D8AE9" w14:textId="4EFD93A9" w:rsidR="00754D20" w:rsidRPr="004B1154" w:rsidRDefault="009E3308" w:rsidP="00754D2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399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409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357</w:t>
            </w:r>
          </w:p>
        </w:tc>
        <w:tc>
          <w:tcPr>
            <w:tcW w:w="66" w:type="dxa"/>
            <w:vAlign w:val="bottom"/>
          </w:tcPr>
          <w:p w14:paraId="5046CDFB" w14:textId="77777777" w:rsidR="00754D20" w:rsidRPr="004B1154" w:rsidRDefault="00754D20" w:rsidP="00754D20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4758FF02" w14:textId="0C3B7CB6" w:rsidR="00754D20" w:rsidRPr="004B1154" w:rsidRDefault="009E3308" w:rsidP="00754D2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405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182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229</w:t>
            </w:r>
          </w:p>
        </w:tc>
        <w:tc>
          <w:tcPr>
            <w:tcW w:w="98" w:type="dxa"/>
          </w:tcPr>
          <w:p w14:paraId="3C3BCDFD" w14:textId="77777777" w:rsidR="00754D20" w:rsidRPr="004B1154" w:rsidRDefault="00754D20" w:rsidP="00754D20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A29B7" w14:textId="5B52C554" w:rsidR="00754D20" w:rsidRPr="004B1154" w:rsidRDefault="009E3308" w:rsidP="00754D2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17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218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236</w:t>
            </w:r>
          </w:p>
        </w:tc>
        <w:tc>
          <w:tcPr>
            <w:tcW w:w="99" w:type="dxa"/>
          </w:tcPr>
          <w:p w14:paraId="66FF4445" w14:textId="77777777" w:rsidR="00754D20" w:rsidRPr="004B1154" w:rsidRDefault="00754D20" w:rsidP="00754D2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69EAEF65" w14:textId="715DE433" w:rsidR="00754D20" w:rsidRPr="004B1154" w:rsidRDefault="009E3308" w:rsidP="00754D2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025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961</w:t>
            </w:r>
          </w:p>
        </w:tc>
      </w:tr>
      <w:tr w:rsidR="00754D20" w:rsidRPr="004B1154" w14:paraId="2E7208F9" w14:textId="77777777" w:rsidTr="001E2943">
        <w:trPr>
          <w:trHeight w:val="20"/>
        </w:trPr>
        <w:tc>
          <w:tcPr>
            <w:tcW w:w="3960" w:type="dxa"/>
          </w:tcPr>
          <w:p w14:paraId="1A82FE1E" w14:textId="77777777" w:rsidR="00754D20" w:rsidRPr="004B1154" w:rsidRDefault="00754D20" w:rsidP="00754D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เงินมัดจำค่าซื้อสินทรัพย์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B75C1" w14:textId="0B2470C1" w:rsidR="00754D20" w:rsidRPr="004B1154" w:rsidRDefault="00A769AF" w:rsidP="00A769AF">
            <w:pPr>
              <w:tabs>
                <w:tab w:val="decimal" w:pos="542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66" w:type="dxa"/>
          </w:tcPr>
          <w:p w14:paraId="05C13114" w14:textId="77777777" w:rsidR="00754D20" w:rsidRPr="004B1154" w:rsidRDefault="00754D20" w:rsidP="00754D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5F847613" w14:textId="31B632C4" w:rsidR="00754D20" w:rsidRPr="004B1154" w:rsidRDefault="009E3308" w:rsidP="00754D2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841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723</w:t>
            </w:r>
          </w:p>
        </w:tc>
        <w:tc>
          <w:tcPr>
            <w:tcW w:w="98" w:type="dxa"/>
          </w:tcPr>
          <w:p w14:paraId="77B29E60" w14:textId="77777777" w:rsidR="00754D20" w:rsidRPr="004B1154" w:rsidRDefault="00754D20" w:rsidP="00754D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2C329" w14:textId="5E0096A1" w:rsidR="00754D20" w:rsidRPr="004B1154" w:rsidRDefault="00A769AF" w:rsidP="00A769AF">
            <w:pPr>
              <w:tabs>
                <w:tab w:val="decimal" w:pos="646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3FB5C028" w14:textId="77777777" w:rsidR="00754D20" w:rsidRPr="004B1154" w:rsidRDefault="00754D20" w:rsidP="00754D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3A998437" w14:textId="1C54846C" w:rsidR="00754D20" w:rsidRPr="004B1154" w:rsidRDefault="009E3308" w:rsidP="00754D2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841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723</w:t>
            </w:r>
          </w:p>
        </w:tc>
      </w:tr>
      <w:tr w:rsidR="00754D20" w:rsidRPr="004B1154" w14:paraId="68594784" w14:textId="77777777" w:rsidTr="004D2D47">
        <w:trPr>
          <w:trHeight w:val="20"/>
        </w:trPr>
        <w:tc>
          <w:tcPr>
            <w:tcW w:w="3960" w:type="dxa"/>
          </w:tcPr>
          <w:p w14:paraId="67CF0DE0" w14:textId="565F868C" w:rsidR="00754D20" w:rsidRPr="004B1154" w:rsidRDefault="00754D20" w:rsidP="00754D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ลูกหนี้จากการขายเงินลงทุน</w:t>
            </w:r>
            <w:r w:rsidRPr="004B1154">
              <w:rPr>
                <w:rFonts w:asciiTheme="majorBidi" w:hAnsiTheme="majorBidi" w:cstheme="majorBidi" w:hint="cs"/>
                <w:snapToGrid w:val="0"/>
                <w:szCs w:val="28"/>
                <w:cs/>
              </w:rPr>
              <w:t xml:space="preserve"> 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>(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ดูหมายเหตุข้อ </w:t>
            </w:r>
            <w:r w:rsidR="009E3308" w:rsidRPr="009E3308">
              <w:rPr>
                <w:rFonts w:asciiTheme="majorBidi" w:hAnsiTheme="majorBidi" w:cstheme="majorBidi"/>
                <w:snapToGrid w:val="0"/>
                <w:szCs w:val="28"/>
              </w:rPr>
              <w:t>21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>.</w:t>
            </w:r>
            <w:r w:rsidR="009E3308" w:rsidRPr="009E3308">
              <w:rPr>
                <w:rFonts w:asciiTheme="majorBidi" w:hAnsiTheme="majorBidi" w:cstheme="majorBidi"/>
                <w:snapToGrid w:val="0"/>
                <w:szCs w:val="28"/>
              </w:rPr>
              <w:t>4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D5426EA" w14:textId="166A19F1" w:rsidR="00754D20" w:rsidRPr="004B1154" w:rsidRDefault="009E3308" w:rsidP="00754D2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125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66" w:type="dxa"/>
          </w:tcPr>
          <w:p w14:paraId="70659EFE" w14:textId="77777777" w:rsidR="00754D20" w:rsidRPr="004B1154" w:rsidRDefault="00754D20" w:rsidP="00754D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05917B20" w14:textId="52581145" w:rsidR="00754D20" w:rsidRPr="004B1154" w:rsidRDefault="009E3308" w:rsidP="00754D2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140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250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8" w:type="dxa"/>
          </w:tcPr>
          <w:p w14:paraId="392D300D" w14:textId="77777777" w:rsidR="00754D20" w:rsidRPr="004B1154" w:rsidRDefault="00754D20" w:rsidP="00754D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59929C2" w14:textId="597E9024" w:rsidR="00754D20" w:rsidRPr="004B1154" w:rsidRDefault="00754D20" w:rsidP="00754D20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2FE3B272" w14:textId="77777777" w:rsidR="00754D20" w:rsidRPr="004B1154" w:rsidRDefault="00754D20" w:rsidP="00754D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jc w:val="center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D419761" w14:textId="26331EF1" w:rsidR="00754D20" w:rsidRPr="004B1154" w:rsidRDefault="00754D20" w:rsidP="00754D20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54D20" w:rsidRPr="004B1154" w14:paraId="43BAD599" w14:textId="77777777" w:rsidTr="004D2D47">
        <w:trPr>
          <w:trHeight w:val="20"/>
        </w:trPr>
        <w:tc>
          <w:tcPr>
            <w:tcW w:w="3960" w:type="dxa"/>
          </w:tcPr>
          <w:p w14:paraId="407B2AA6" w14:textId="6FBEA9B1" w:rsidR="00754D20" w:rsidRPr="004B1154" w:rsidRDefault="00754D20" w:rsidP="00754D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vertAlign w:val="superscript"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ลูกหนี้จากการขายสินทรัพย์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502000DD" w14:textId="525E2C03" w:rsidR="00754D20" w:rsidRPr="004B1154" w:rsidRDefault="009E3308" w:rsidP="00754D2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60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174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100</w:t>
            </w:r>
          </w:p>
        </w:tc>
        <w:tc>
          <w:tcPr>
            <w:tcW w:w="66" w:type="dxa"/>
          </w:tcPr>
          <w:p w14:paraId="76CE00F6" w14:textId="77777777" w:rsidR="00754D20" w:rsidRPr="004B1154" w:rsidRDefault="00754D20" w:rsidP="00754D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5807E609" w14:textId="6C62AC7F" w:rsidR="00754D20" w:rsidRPr="004B1154" w:rsidRDefault="009E3308" w:rsidP="00754D20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59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279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360</w:t>
            </w:r>
          </w:p>
        </w:tc>
        <w:tc>
          <w:tcPr>
            <w:tcW w:w="98" w:type="dxa"/>
          </w:tcPr>
          <w:p w14:paraId="4210CD19" w14:textId="77777777" w:rsidR="00754D20" w:rsidRPr="004B1154" w:rsidRDefault="00754D20" w:rsidP="00754D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9990C27" w14:textId="676C92BD" w:rsidR="00754D20" w:rsidRPr="004B1154" w:rsidRDefault="00754D20" w:rsidP="00754D20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1F74065E" w14:textId="77777777" w:rsidR="00754D20" w:rsidRPr="004B1154" w:rsidRDefault="00754D20" w:rsidP="00754D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90"/>
              <w:jc w:val="center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1250197" w14:textId="0F141EC4" w:rsidR="00754D20" w:rsidRPr="004B1154" w:rsidRDefault="00754D20" w:rsidP="00754D20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54D20" w:rsidRPr="004B1154" w14:paraId="2E888285" w14:textId="77777777" w:rsidTr="004D2D47">
        <w:trPr>
          <w:trHeight w:val="324"/>
        </w:trPr>
        <w:tc>
          <w:tcPr>
            <w:tcW w:w="3960" w:type="dxa"/>
          </w:tcPr>
          <w:p w14:paraId="52508BD0" w14:textId="77777777" w:rsidR="00754D20" w:rsidRPr="004B1154" w:rsidRDefault="00754D20" w:rsidP="00754D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อื่น ๆ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77108E4A" w14:textId="79991B02" w:rsidR="00754D20" w:rsidRPr="004B1154" w:rsidRDefault="009E3308" w:rsidP="00754D2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310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709</w:t>
            </w:r>
          </w:p>
        </w:tc>
        <w:tc>
          <w:tcPr>
            <w:tcW w:w="66" w:type="dxa"/>
          </w:tcPr>
          <w:p w14:paraId="512FA405" w14:textId="77777777" w:rsidR="00754D20" w:rsidRPr="004B1154" w:rsidRDefault="00754D20" w:rsidP="00754D20">
            <w:pPr>
              <w:tabs>
                <w:tab w:val="decimal" w:pos="961"/>
                <w:tab w:val="decimal" w:pos="1170"/>
              </w:tabs>
              <w:spacing w:line="36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2BB42677" w14:textId="63C2BF5C" w:rsidR="00754D20" w:rsidRPr="004B1154" w:rsidRDefault="009E3308" w:rsidP="00754D2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443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151</w:t>
            </w:r>
          </w:p>
        </w:tc>
        <w:tc>
          <w:tcPr>
            <w:tcW w:w="98" w:type="dxa"/>
          </w:tcPr>
          <w:p w14:paraId="3934641E" w14:textId="77777777" w:rsidR="00754D20" w:rsidRPr="004B1154" w:rsidRDefault="00754D20" w:rsidP="00754D20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29F1B847" w14:textId="0CE008E7" w:rsidR="00754D20" w:rsidRPr="004B1154" w:rsidRDefault="009E3308" w:rsidP="00754D2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69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507</w:t>
            </w:r>
          </w:p>
        </w:tc>
        <w:tc>
          <w:tcPr>
            <w:tcW w:w="99" w:type="dxa"/>
          </w:tcPr>
          <w:p w14:paraId="39374C6B" w14:textId="77777777" w:rsidR="00754D20" w:rsidRPr="004B1154" w:rsidRDefault="00754D20" w:rsidP="00754D20">
            <w:pPr>
              <w:tabs>
                <w:tab w:val="decimal" w:pos="961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197B696F" w14:textId="72F09CA3" w:rsidR="00754D20" w:rsidRPr="004B1154" w:rsidRDefault="009E3308" w:rsidP="00754D20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68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508</w:t>
            </w:r>
          </w:p>
        </w:tc>
      </w:tr>
      <w:tr w:rsidR="00136152" w:rsidRPr="004B1154" w14:paraId="0AF49989" w14:textId="77777777" w:rsidTr="00F3462D">
        <w:trPr>
          <w:trHeight w:val="324"/>
        </w:trPr>
        <w:tc>
          <w:tcPr>
            <w:tcW w:w="3960" w:type="dxa"/>
          </w:tcPr>
          <w:p w14:paraId="446C7CDA" w14:textId="6E1C09A1" w:rsidR="00136152" w:rsidRPr="004B1154" w:rsidRDefault="00136152" w:rsidP="004B11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54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FE948F" w14:textId="7AD8E396" w:rsidR="00136152" w:rsidRPr="004B1154" w:rsidRDefault="009E3308" w:rsidP="0013615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1</w:t>
            </w:r>
            <w:r w:rsidR="0013615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003</w:t>
            </w:r>
            <w:r w:rsidR="0013615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529</w:t>
            </w:r>
            <w:r w:rsidR="004B1154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765</w:t>
            </w:r>
          </w:p>
        </w:tc>
        <w:tc>
          <w:tcPr>
            <w:tcW w:w="66" w:type="dxa"/>
          </w:tcPr>
          <w:p w14:paraId="1195F1DE" w14:textId="77777777" w:rsidR="00136152" w:rsidRPr="004B1154" w:rsidRDefault="00136152" w:rsidP="00136152">
            <w:pPr>
              <w:tabs>
                <w:tab w:val="decimal" w:pos="961"/>
                <w:tab w:val="decimal" w:pos="1170"/>
              </w:tabs>
              <w:spacing w:line="36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6C82CD" w14:textId="2C429CB6" w:rsidR="00136152" w:rsidRPr="004B1154" w:rsidRDefault="009E3308" w:rsidP="0013615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1</w:t>
            </w:r>
            <w:r w:rsidR="0013615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100</w:t>
            </w:r>
            <w:r w:rsidR="0013615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498</w:t>
            </w:r>
            <w:r w:rsidR="0013615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053</w:t>
            </w:r>
          </w:p>
        </w:tc>
        <w:tc>
          <w:tcPr>
            <w:tcW w:w="98" w:type="dxa"/>
          </w:tcPr>
          <w:p w14:paraId="1DE2D24F" w14:textId="77777777" w:rsidR="00136152" w:rsidRPr="004B1154" w:rsidRDefault="00136152" w:rsidP="00136152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AAE064" w14:textId="3DD49351" w:rsidR="00136152" w:rsidRPr="004B1154" w:rsidRDefault="009E3308" w:rsidP="0013615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</w:pP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705</w:t>
            </w:r>
            <w:r w:rsidR="00136152" w:rsidRPr="004B1154"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520</w:t>
            </w:r>
            <w:r w:rsidR="00136152" w:rsidRPr="004B1154"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895</w:t>
            </w:r>
          </w:p>
        </w:tc>
        <w:tc>
          <w:tcPr>
            <w:tcW w:w="99" w:type="dxa"/>
          </w:tcPr>
          <w:p w14:paraId="336F1EF1" w14:textId="77777777" w:rsidR="00136152" w:rsidRPr="004B1154" w:rsidRDefault="00136152" w:rsidP="00136152">
            <w:pPr>
              <w:tabs>
                <w:tab w:val="decimal" w:pos="961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02C962" w14:textId="502D6D23" w:rsidR="00136152" w:rsidRPr="004B1154" w:rsidRDefault="009E3308" w:rsidP="0013615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492</w:t>
            </w:r>
            <w:r w:rsidR="0013615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268</w:t>
            </w:r>
            <w:r w:rsidR="0013615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076</w:t>
            </w:r>
          </w:p>
        </w:tc>
      </w:tr>
      <w:tr w:rsidR="00136152" w:rsidRPr="004B1154" w14:paraId="17436194" w14:textId="77777777" w:rsidTr="00F3462D">
        <w:trPr>
          <w:trHeight w:val="324"/>
        </w:trPr>
        <w:tc>
          <w:tcPr>
            <w:tcW w:w="3960" w:type="dxa"/>
          </w:tcPr>
          <w:p w14:paraId="1D1E828E" w14:textId="5324274B" w:rsidR="00136152" w:rsidRPr="004B1154" w:rsidRDefault="00136152" w:rsidP="001361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u w:val="single"/>
                <w:cs/>
              </w:rPr>
              <w:t>หัก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835655" w14:textId="47336F55" w:rsidR="00136152" w:rsidRPr="004B1154" w:rsidRDefault="00136152" w:rsidP="0013615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(</w:t>
            </w:r>
            <w:r w:rsidR="009E3308"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60</w:t>
            </w:r>
            <w:r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="009E3308"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174</w:t>
            </w:r>
            <w:r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="009E3308"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100</w:t>
            </w:r>
            <w:r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)</w:t>
            </w:r>
          </w:p>
        </w:tc>
        <w:tc>
          <w:tcPr>
            <w:tcW w:w="66" w:type="dxa"/>
          </w:tcPr>
          <w:p w14:paraId="6793BF10" w14:textId="77777777" w:rsidR="00136152" w:rsidRPr="004B1154" w:rsidRDefault="00136152" w:rsidP="00136152">
            <w:pPr>
              <w:tabs>
                <w:tab w:val="decimal" w:pos="961"/>
                <w:tab w:val="decimal" w:pos="1170"/>
              </w:tabs>
              <w:spacing w:line="36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15ADE4" w14:textId="4BEBFFFB" w:rsidR="00136152" w:rsidRPr="004B1154" w:rsidRDefault="00136152" w:rsidP="00136152">
            <w:pPr>
              <w:tabs>
                <w:tab w:val="decimal" w:pos="640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="Times New Roman" w:hAnsi="Times New Roman" w:cs="Angsana New"/>
                <w:b/>
                <w:bCs/>
                <w:snapToGrid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98" w:type="dxa"/>
          </w:tcPr>
          <w:p w14:paraId="1CBCDEF2" w14:textId="77777777" w:rsidR="00136152" w:rsidRPr="004B1154" w:rsidRDefault="00136152" w:rsidP="00136152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19899" w14:textId="37C83034" w:rsidR="00136152" w:rsidRPr="004B1154" w:rsidRDefault="00136152" w:rsidP="00136152">
            <w:pPr>
              <w:tabs>
                <w:tab w:val="decimal" w:pos="640"/>
              </w:tabs>
              <w:spacing w:line="360" w:lineRule="exact"/>
              <w:ind w:right="-90"/>
              <w:rPr>
                <w:rFonts w:asciiTheme="majorBidi" w:hAnsiTheme="majorBidi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4B1154"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6207DF46" w14:textId="77777777" w:rsidR="00136152" w:rsidRPr="004B1154" w:rsidRDefault="00136152" w:rsidP="00136152">
            <w:pPr>
              <w:tabs>
                <w:tab w:val="decimal" w:pos="961"/>
              </w:tabs>
              <w:spacing w:line="360" w:lineRule="exact"/>
              <w:ind w:left="270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0D7B63" w14:textId="15EE0393" w:rsidR="00136152" w:rsidRPr="004B1154" w:rsidRDefault="00136152" w:rsidP="00136152">
            <w:pPr>
              <w:tabs>
                <w:tab w:val="decimal" w:pos="650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  <w:lang w:val="en-US"/>
              </w:rPr>
              <w:t>-</w:t>
            </w:r>
          </w:p>
        </w:tc>
      </w:tr>
      <w:tr w:rsidR="00136152" w:rsidRPr="004B1154" w14:paraId="4497EB14" w14:textId="77777777" w:rsidTr="00F3462D">
        <w:trPr>
          <w:trHeight w:val="324"/>
        </w:trPr>
        <w:tc>
          <w:tcPr>
            <w:tcW w:w="3960" w:type="dxa"/>
          </w:tcPr>
          <w:p w14:paraId="05690631" w14:textId="518561A2" w:rsidR="00136152" w:rsidRPr="004B1154" w:rsidRDefault="00136152" w:rsidP="001361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รวม</w:t>
            </w:r>
            <w:r w:rsidRPr="004B1154">
              <w:rPr>
                <w:rFonts w:asciiTheme="majorBidi" w:hAnsiTheme="majorBidi" w:cs="Angsana New"/>
                <w:snapToGrid w:val="0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1F3A67" w14:textId="6FCD2D3D" w:rsidR="00136152" w:rsidRPr="004B1154" w:rsidRDefault="009E3308" w:rsidP="0013615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943</w:t>
            </w:r>
            <w:r w:rsidR="0013615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355</w:t>
            </w:r>
            <w:r w:rsidR="0013615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665</w:t>
            </w:r>
          </w:p>
        </w:tc>
        <w:tc>
          <w:tcPr>
            <w:tcW w:w="66" w:type="dxa"/>
          </w:tcPr>
          <w:p w14:paraId="2E104887" w14:textId="77777777" w:rsidR="00136152" w:rsidRPr="004B1154" w:rsidRDefault="00136152" w:rsidP="00136152">
            <w:pPr>
              <w:tabs>
                <w:tab w:val="decimal" w:pos="961"/>
                <w:tab w:val="decimal" w:pos="1170"/>
              </w:tabs>
              <w:spacing w:line="36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BB24FB" w14:textId="0F98B881" w:rsidR="00136152" w:rsidRPr="004B1154" w:rsidRDefault="009E3308" w:rsidP="0013615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1</w:t>
            </w:r>
            <w:r w:rsidR="0013615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100</w:t>
            </w:r>
            <w:r w:rsidR="0013615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498</w:t>
            </w:r>
            <w:r w:rsidR="0013615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053</w:t>
            </w:r>
          </w:p>
        </w:tc>
        <w:tc>
          <w:tcPr>
            <w:tcW w:w="98" w:type="dxa"/>
          </w:tcPr>
          <w:p w14:paraId="43868507" w14:textId="77777777" w:rsidR="00136152" w:rsidRPr="004B1154" w:rsidRDefault="00136152" w:rsidP="00136152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AA4133" w14:textId="7C5CEA68" w:rsidR="00136152" w:rsidRPr="004B1154" w:rsidRDefault="009E3308" w:rsidP="0013615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</w:pP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705</w:t>
            </w:r>
            <w:r w:rsidR="00136152" w:rsidRPr="004B1154"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520</w:t>
            </w:r>
            <w:r w:rsidR="00136152" w:rsidRPr="004B1154"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895</w:t>
            </w:r>
          </w:p>
        </w:tc>
        <w:tc>
          <w:tcPr>
            <w:tcW w:w="99" w:type="dxa"/>
          </w:tcPr>
          <w:p w14:paraId="10940B56" w14:textId="77777777" w:rsidR="00136152" w:rsidRPr="004B1154" w:rsidRDefault="00136152" w:rsidP="00136152">
            <w:pPr>
              <w:tabs>
                <w:tab w:val="decimal" w:pos="961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839280" w14:textId="03DECD86" w:rsidR="00136152" w:rsidRPr="004B1154" w:rsidRDefault="009E3308" w:rsidP="0013615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492</w:t>
            </w:r>
            <w:r w:rsidR="0013615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268</w:t>
            </w:r>
            <w:r w:rsidR="0013615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076</w:t>
            </w:r>
          </w:p>
        </w:tc>
      </w:tr>
      <w:tr w:rsidR="00136152" w:rsidRPr="004B1154" w14:paraId="62AA47BD" w14:textId="77777777" w:rsidTr="00C009CF">
        <w:trPr>
          <w:trHeight w:val="20"/>
        </w:trPr>
        <w:tc>
          <w:tcPr>
            <w:tcW w:w="3960" w:type="dxa"/>
          </w:tcPr>
          <w:p w14:paraId="4603EED3" w14:textId="77777777" w:rsidR="00136152" w:rsidRPr="004B1154" w:rsidRDefault="00136152" w:rsidP="004B11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54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EDEB92" w14:textId="4A3AD0F2" w:rsidR="00136152" w:rsidRPr="004B1154" w:rsidRDefault="009E3308" w:rsidP="0013615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136152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037</w:t>
            </w:r>
            <w:r w:rsidR="00136152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641</w:t>
            </w:r>
            <w:r w:rsidR="00136152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66" w:type="dxa"/>
          </w:tcPr>
          <w:p w14:paraId="05730E7E" w14:textId="77777777" w:rsidR="00136152" w:rsidRPr="004B1154" w:rsidRDefault="00136152" w:rsidP="0013615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FFB212" w14:textId="5085AF96" w:rsidR="00136152" w:rsidRPr="004B1154" w:rsidRDefault="009E3308" w:rsidP="0013615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136152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193</w:t>
            </w:r>
            <w:r w:rsidR="00136152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336</w:t>
            </w:r>
            <w:r w:rsidR="00136152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437</w:t>
            </w:r>
          </w:p>
        </w:tc>
        <w:tc>
          <w:tcPr>
            <w:tcW w:w="98" w:type="dxa"/>
          </w:tcPr>
          <w:p w14:paraId="515F1C27" w14:textId="77777777" w:rsidR="00136152" w:rsidRPr="004B1154" w:rsidRDefault="00136152" w:rsidP="0013615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C7E62D" w14:textId="33CC7FD1" w:rsidR="00136152" w:rsidRPr="004B1154" w:rsidRDefault="009E3308" w:rsidP="0013615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705</w:t>
            </w:r>
            <w:r w:rsidR="00136152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520</w:t>
            </w:r>
            <w:r w:rsidR="00136152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895</w:t>
            </w:r>
          </w:p>
        </w:tc>
        <w:tc>
          <w:tcPr>
            <w:tcW w:w="99" w:type="dxa"/>
          </w:tcPr>
          <w:p w14:paraId="37D6164D" w14:textId="77777777" w:rsidR="00136152" w:rsidRPr="004B1154" w:rsidRDefault="00136152" w:rsidP="00136152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226C87" w14:textId="6CAE809C" w:rsidR="00136152" w:rsidRPr="004B1154" w:rsidRDefault="009E3308" w:rsidP="0013615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492</w:t>
            </w:r>
            <w:r w:rsidR="00136152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268</w:t>
            </w:r>
            <w:r w:rsidR="00136152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076</w:t>
            </w:r>
          </w:p>
        </w:tc>
      </w:tr>
    </w:tbl>
    <w:p w14:paraId="12DD5D99" w14:textId="0A0375B1" w:rsidR="00136152" w:rsidRPr="004B1154" w:rsidRDefault="00136152" w:rsidP="004B1154">
      <w:pPr>
        <w:tabs>
          <w:tab w:val="left" w:pos="6660"/>
          <w:tab w:val="left" w:pos="6840"/>
          <w:tab w:val="left" w:pos="7650"/>
        </w:tabs>
        <w:spacing w:before="120"/>
        <w:ind w:left="1071" w:hanging="179"/>
        <w:jc w:val="thaiDistribute"/>
        <w:rPr>
          <w:rFonts w:ascii="Angsana New" w:hAnsi="Angsana New" w:cs="Angsana New"/>
          <w:snapToGrid w:val="0"/>
          <w:color w:val="000000" w:themeColor="text1"/>
          <w:cs/>
          <w:lang w:val="en-US"/>
        </w:rPr>
      </w:pPr>
      <w:r w:rsidRPr="004B1154">
        <w:rPr>
          <w:rFonts w:ascii="Angsana New" w:hAnsi="Angsana New" w:cs="Angsana New"/>
          <w:snapToGrid w:val="0"/>
          <w:color w:val="000000" w:themeColor="text1"/>
          <w:cs/>
          <w:lang w:val="en-US"/>
        </w:rPr>
        <w:br w:type="page"/>
      </w:r>
    </w:p>
    <w:p w14:paraId="474DCFB4" w14:textId="6158485F" w:rsidR="00920B66" w:rsidRPr="004B1154" w:rsidRDefault="00920B66" w:rsidP="00136152">
      <w:pPr>
        <w:tabs>
          <w:tab w:val="left" w:pos="9090"/>
        </w:tabs>
        <w:spacing w:before="60"/>
        <w:ind w:left="540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4B1154">
        <w:rPr>
          <w:rFonts w:ascii="Angsana New" w:hAnsi="Angsana New" w:cs="Angsana New"/>
          <w:snapToGrid w:val="0"/>
          <w:color w:val="000000" w:themeColor="text1"/>
          <w:cs/>
          <w:lang w:val="en-US"/>
        </w:rPr>
        <w:lastRenderedPageBreak/>
        <w:t>ลูกหนี้</w:t>
      </w:r>
      <w:r w:rsidRPr="004B1154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ไม่</w:t>
      </w:r>
      <w:r w:rsidRPr="004B1154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หมุนเวียนอื่น ประกอบด้วย</w:t>
      </w:r>
    </w:p>
    <w:p w14:paraId="0F25F4A0" w14:textId="77777777" w:rsidR="00920B66" w:rsidRPr="004B1154" w:rsidRDefault="00920B66" w:rsidP="00136152">
      <w:pPr>
        <w:spacing w:line="320" w:lineRule="exact"/>
        <w:ind w:left="7200" w:right="-52" w:firstLine="720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</w:pPr>
      <w:r w:rsidRPr="004B1154"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90"/>
        <w:gridCol w:w="1041"/>
        <w:gridCol w:w="98"/>
        <w:gridCol w:w="1155"/>
        <w:gridCol w:w="99"/>
        <w:gridCol w:w="1155"/>
      </w:tblGrid>
      <w:tr w:rsidR="00920B66" w:rsidRPr="004B1154" w14:paraId="115DA29E" w14:textId="77777777" w:rsidTr="006D776F">
        <w:trPr>
          <w:trHeight w:val="20"/>
        </w:trPr>
        <w:tc>
          <w:tcPr>
            <w:tcW w:w="4050" w:type="dxa"/>
          </w:tcPr>
          <w:p w14:paraId="3E26557F" w14:textId="77777777" w:rsidR="00920B66" w:rsidRPr="004B1154" w:rsidRDefault="00920B66" w:rsidP="006D776F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11" w:type="dxa"/>
            <w:gridSpan w:val="3"/>
          </w:tcPr>
          <w:p w14:paraId="5FAACBE4" w14:textId="77777777" w:rsidR="00920B66" w:rsidRPr="004B1154" w:rsidRDefault="00920B66" w:rsidP="006D776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B1154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365CD31A" w14:textId="77777777" w:rsidR="00920B66" w:rsidRPr="004B1154" w:rsidRDefault="00920B66" w:rsidP="006D776F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221B6E27" w14:textId="77777777" w:rsidR="00920B66" w:rsidRPr="004B1154" w:rsidRDefault="00920B66" w:rsidP="006D776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B1154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0B66" w:rsidRPr="004B1154" w14:paraId="60FFE2CA" w14:textId="77777777" w:rsidTr="006D776F">
        <w:trPr>
          <w:trHeight w:val="20"/>
        </w:trPr>
        <w:tc>
          <w:tcPr>
            <w:tcW w:w="4050" w:type="dxa"/>
          </w:tcPr>
          <w:p w14:paraId="50342FB6" w14:textId="77777777" w:rsidR="00920B66" w:rsidRPr="004B1154" w:rsidRDefault="00920B66" w:rsidP="006D776F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D172850" w14:textId="77777777" w:rsidR="00920B66" w:rsidRPr="004B1154" w:rsidRDefault="00920B66" w:rsidP="006D776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B1154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C728509" w14:textId="77777777" w:rsidR="00920B66" w:rsidRPr="004B1154" w:rsidRDefault="00920B66" w:rsidP="006D776F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5066B3C3" w14:textId="77777777" w:rsidR="00920B66" w:rsidRPr="004B1154" w:rsidRDefault="00920B66" w:rsidP="006D776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B1154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0F0B25AC" w14:textId="77777777" w:rsidR="00920B66" w:rsidRPr="004B1154" w:rsidRDefault="00920B66" w:rsidP="006D776F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9B0E531" w14:textId="77777777" w:rsidR="00920B66" w:rsidRPr="004B1154" w:rsidRDefault="00920B66" w:rsidP="006D776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B1154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52555AFF" w14:textId="77777777" w:rsidR="00920B66" w:rsidRPr="004B1154" w:rsidRDefault="00920B66" w:rsidP="006D776F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2F90CC71" w14:textId="77777777" w:rsidR="00920B66" w:rsidRPr="004B1154" w:rsidRDefault="00920B66" w:rsidP="006D776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B1154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769AF" w:rsidRPr="004B1154" w14:paraId="5A52BB19" w14:textId="77777777" w:rsidTr="006D776F">
        <w:trPr>
          <w:trHeight w:val="20"/>
        </w:trPr>
        <w:tc>
          <w:tcPr>
            <w:tcW w:w="4050" w:type="dxa"/>
          </w:tcPr>
          <w:p w14:paraId="53AC541F" w14:textId="77777777" w:rsidR="00A769AF" w:rsidRPr="004B1154" w:rsidRDefault="00A769AF" w:rsidP="00A769AF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52402F4" w14:textId="37796BBC" w:rsidR="00A769AF" w:rsidRPr="004B1154" w:rsidRDefault="009E3308" w:rsidP="00A769A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A769AF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769AF" w:rsidRPr="004B1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21920E61" w14:textId="77777777" w:rsidR="00A769AF" w:rsidRPr="004B1154" w:rsidRDefault="00A769AF" w:rsidP="00A769AF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7B3E5A81" w14:textId="179E7C7A" w:rsidR="00A769AF" w:rsidRPr="004B1154" w:rsidRDefault="009E3308" w:rsidP="00A769A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769AF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769AF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2222FAB4" w14:textId="77777777" w:rsidR="00A769AF" w:rsidRPr="004B1154" w:rsidRDefault="00A769AF" w:rsidP="00A769AF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2F89E56" w14:textId="1F1FF4FE" w:rsidR="00A769AF" w:rsidRPr="004B1154" w:rsidRDefault="009E3308" w:rsidP="00A769A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A769AF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769AF" w:rsidRPr="004B1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9" w:type="dxa"/>
          </w:tcPr>
          <w:p w14:paraId="06DF2602" w14:textId="77777777" w:rsidR="00A769AF" w:rsidRPr="004B1154" w:rsidRDefault="00A769AF" w:rsidP="00A769AF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9C1C942" w14:textId="199BB8DB" w:rsidR="00A769AF" w:rsidRPr="004B1154" w:rsidRDefault="009E3308" w:rsidP="00A769A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769AF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769AF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769AF" w:rsidRPr="004B1154" w14:paraId="4BE58ABE" w14:textId="77777777" w:rsidTr="006D776F">
        <w:trPr>
          <w:trHeight w:val="20"/>
        </w:trPr>
        <w:tc>
          <w:tcPr>
            <w:tcW w:w="4050" w:type="dxa"/>
          </w:tcPr>
          <w:p w14:paraId="32E08AEB" w14:textId="77777777" w:rsidR="00A769AF" w:rsidRPr="004B1154" w:rsidRDefault="00A769AF" w:rsidP="00A769AF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B3E353B" w14:textId="020EDA84" w:rsidR="00A769AF" w:rsidRPr="004B1154" w:rsidRDefault="009E3308" w:rsidP="00A769A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4C8D0CCC" w14:textId="77777777" w:rsidR="00A769AF" w:rsidRPr="004B1154" w:rsidRDefault="00A769AF" w:rsidP="00A769AF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5A30CB65" w14:textId="632D6F01" w:rsidR="00A769AF" w:rsidRPr="004B1154" w:rsidRDefault="009E3308" w:rsidP="00A769A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8" w:type="dxa"/>
          </w:tcPr>
          <w:p w14:paraId="1CF7C101" w14:textId="77777777" w:rsidR="00A769AF" w:rsidRPr="004B1154" w:rsidRDefault="00A769AF" w:rsidP="00A769AF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67B3F8A3" w14:textId="049BB18F" w:rsidR="00A769AF" w:rsidRPr="004B1154" w:rsidRDefault="009E3308" w:rsidP="00A769A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" w:type="dxa"/>
          </w:tcPr>
          <w:p w14:paraId="7E5664AC" w14:textId="77777777" w:rsidR="00A769AF" w:rsidRPr="004B1154" w:rsidRDefault="00A769AF" w:rsidP="00A769AF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361040F" w14:textId="1A9A3EF7" w:rsidR="00A769AF" w:rsidRPr="004B1154" w:rsidRDefault="009E3308" w:rsidP="00A769A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920B66" w:rsidRPr="004B1154" w14:paraId="3F5470BE" w14:textId="77777777" w:rsidTr="006D776F">
        <w:trPr>
          <w:trHeight w:val="20"/>
        </w:trPr>
        <w:tc>
          <w:tcPr>
            <w:tcW w:w="4050" w:type="dxa"/>
          </w:tcPr>
          <w:p w14:paraId="136A6DBE" w14:textId="77777777" w:rsidR="00920B66" w:rsidRPr="004B1154" w:rsidRDefault="00920B66" w:rsidP="006D77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4B1154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  <w:t>ลูกหนี้</w:t>
            </w:r>
            <w:r w:rsidRPr="004B1154">
              <w:rPr>
                <w:rFonts w:ascii="Angsana New" w:hAnsi="Angsana New" w:cs="Angsana New" w:hint="cs"/>
                <w:b/>
                <w:bCs/>
                <w:snapToGrid w:val="0"/>
                <w:color w:val="000000" w:themeColor="text1"/>
                <w:szCs w:val="28"/>
                <w:cs/>
              </w:rPr>
              <w:t>ไม่</w:t>
            </w:r>
            <w:r w:rsidRPr="004B1154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500D90D" w14:textId="77777777" w:rsidR="00920B66" w:rsidRPr="004B1154" w:rsidRDefault="00920B66" w:rsidP="006D776F">
            <w:pPr>
              <w:tabs>
                <w:tab w:val="decimal" w:pos="633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C93CF6B" w14:textId="77777777" w:rsidR="00920B66" w:rsidRPr="004B1154" w:rsidRDefault="00920B66" w:rsidP="006D776F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0D8913EA" w14:textId="77777777" w:rsidR="00920B66" w:rsidRPr="004B1154" w:rsidRDefault="00920B66" w:rsidP="006D776F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5ECDBBE4" w14:textId="77777777" w:rsidR="00920B66" w:rsidRPr="004B1154" w:rsidRDefault="00920B66" w:rsidP="006D776F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15AE0966" w14:textId="77777777" w:rsidR="00920B66" w:rsidRPr="004B1154" w:rsidRDefault="00920B66" w:rsidP="006D776F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9" w:type="dxa"/>
          </w:tcPr>
          <w:p w14:paraId="50AB534A" w14:textId="77777777" w:rsidR="00920B66" w:rsidRPr="004B1154" w:rsidRDefault="00920B66" w:rsidP="006D776F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7A7116D" w14:textId="77777777" w:rsidR="00920B66" w:rsidRPr="004B1154" w:rsidRDefault="00920B66" w:rsidP="006D776F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769AF" w:rsidRPr="004B1154" w14:paraId="2DE0F10D" w14:textId="77777777" w:rsidTr="006D776F">
        <w:trPr>
          <w:trHeight w:val="20"/>
        </w:trPr>
        <w:tc>
          <w:tcPr>
            <w:tcW w:w="4050" w:type="dxa"/>
          </w:tcPr>
          <w:p w14:paraId="6FCA8888" w14:textId="336E8532" w:rsidR="00A769AF" w:rsidRPr="004B1154" w:rsidRDefault="00A769AF" w:rsidP="00A769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เงินมัดจำค่าซื้อสินทรัพย์</w:t>
            </w:r>
          </w:p>
        </w:tc>
        <w:tc>
          <w:tcPr>
            <w:tcW w:w="1080" w:type="dxa"/>
            <w:vAlign w:val="bottom"/>
          </w:tcPr>
          <w:p w14:paraId="47E4C33D" w14:textId="26C71819" w:rsidR="00A769AF" w:rsidRPr="004B1154" w:rsidRDefault="009E3308" w:rsidP="00A769AF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E330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20</w:t>
            </w:r>
            <w:r w:rsidR="00A769AF" w:rsidRPr="004B115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768</w:t>
            </w:r>
            <w:r w:rsidR="00A769AF" w:rsidRPr="004B115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502</w:t>
            </w:r>
          </w:p>
        </w:tc>
        <w:tc>
          <w:tcPr>
            <w:tcW w:w="90" w:type="dxa"/>
          </w:tcPr>
          <w:p w14:paraId="2E22E27D" w14:textId="77777777" w:rsidR="00A769AF" w:rsidRPr="004B1154" w:rsidRDefault="00A769AF" w:rsidP="00A769AF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0B579B66" w14:textId="41EA5185" w:rsidR="00A769AF" w:rsidRPr="004B1154" w:rsidRDefault="00A769AF" w:rsidP="00A769AF">
            <w:pPr>
              <w:tabs>
                <w:tab w:val="decimal" w:pos="540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4B1154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8" w:type="dxa"/>
          </w:tcPr>
          <w:p w14:paraId="3AF13E32" w14:textId="77777777" w:rsidR="00A769AF" w:rsidRPr="004B1154" w:rsidRDefault="00A769AF" w:rsidP="00A769AF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3EBC919" w14:textId="3E1F2624" w:rsidR="00A769AF" w:rsidRPr="004B1154" w:rsidRDefault="009E3308" w:rsidP="00A769AF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9E330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</w:t>
            </w:r>
            <w:r w:rsidR="00A769AF" w:rsidRPr="004B115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543</w:t>
            </w:r>
            <w:r w:rsidR="00A769AF" w:rsidRPr="004B115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162</w:t>
            </w:r>
          </w:p>
        </w:tc>
        <w:tc>
          <w:tcPr>
            <w:tcW w:w="99" w:type="dxa"/>
          </w:tcPr>
          <w:p w14:paraId="178EA21F" w14:textId="77777777" w:rsidR="00A769AF" w:rsidRPr="004B1154" w:rsidRDefault="00A769AF" w:rsidP="00A769AF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5EE312A" w14:textId="76B855E1" w:rsidR="00A769AF" w:rsidRPr="004B1154" w:rsidRDefault="00A769AF" w:rsidP="00A769AF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4B1154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769AF" w:rsidRPr="004B1154" w14:paraId="030EC0E8" w14:textId="77777777" w:rsidTr="006D776F">
        <w:trPr>
          <w:trHeight w:val="20"/>
        </w:trPr>
        <w:tc>
          <w:tcPr>
            <w:tcW w:w="4050" w:type="dxa"/>
          </w:tcPr>
          <w:p w14:paraId="2DDBA910" w14:textId="37EFAA8F" w:rsidR="00A769AF" w:rsidRPr="004B1154" w:rsidRDefault="00A769AF" w:rsidP="00A769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เงินมัดจำจ่ายล่วงหน้าค่าก่อสร้าง</w:t>
            </w:r>
          </w:p>
        </w:tc>
        <w:tc>
          <w:tcPr>
            <w:tcW w:w="1080" w:type="dxa"/>
            <w:vAlign w:val="bottom"/>
          </w:tcPr>
          <w:p w14:paraId="5EF199B6" w14:textId="3C0B13D7" w:rsidR="00A769AF" w:rsidRPr="004B1154" w:rsidRDefault="009E3308" w:rsidP="00A769AF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E330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41</w:t>
            </w:r>
            <w:r w:rsidR="00A769AF" w:rsidRPr="004B115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055</w:t>
            </w:r>
            <w:r w:rsidR="00A769AF" w:rsidRPr="004B115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587</w:t>
            </w:r>
          </w:p>
        </w:tc>
        <w:tc>
          <w:tcPr>
            <w:tcW w:w="90" w:type="dxa"/>
          </w:tcPr>
          <w:p w14:paraId="75A2BF38" w14:textId="77777777" w:rsidR="00A769AF" w:rsidRPr="004B1154" w:rsidRDefault="00A769AF" w:rsidP="00A769AF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7F8EBAF4" w14:textId="55463348" w:rsidR="00A769AF" w:rsidRPr="004B1154" w:rsidRDefault="00A769AF" w:rsidP="00A769AF">
            <w:pPr>
              <w:tabs>
                <w:tab w:val="decimal" w:pos="540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4B1154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8" w:type="dxa"/>
          </w:tcPr>
          <w:p w14:paraId="21A72D56" w14:textId="77777777" w:rsidR="00A769AF" w:rsidRPr="004B1154" w:rsidRDefault="00A769AF" w:rsidP="00A769AF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2582F81D" w14:textId="2995B02D" w:rsidR="00A769AF" w:rsidRPr="004B1154" w:rsidRDefault="009E3308" w:rsidP="00A769AF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9E330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41</w:t>
            </w:r>
            <w:r w:rsidR="00A769AF" w:rsidRPr="004B115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055</w:t>
            </w:r>
            <w:r w:rsidR="00A769AF" w:rsidRPr="004B115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587</w:t>
            </w:r>
          </w:p>
        </w:tc>
        <w:tc>
          <w:tcPr>
            <w:tcW w:w="99" w:type="dxa"/>
          </w:tcPr>
          <w:p w14:paraId="2C752908" w14:textId="77777777" w:rsidR="00A769AF" w:rsidRPr="004B1154" w:rsidRDefault="00A769AF" w:rsidP="00A769AF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25B3F019" w14:textId="18C39A11" w:rsidR="00A769AF" w:rsidRPr="004B1154" w:rsidRDefault="00A769AF" w:rsidP="00A769AF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4B1154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769AF" w:rsidRPr="004B1154" w14:paraId="63B24C12" w14:textId="77777777" w:rsidTr="006D776F">
        <w:trPr>
          <w:trHeight w:val="20"/>
        </w:trPr>
        <w:tc>
          <w:tcPr>
            <w:tcW w:w="4050" w:type="dxa"/>
          </w:tcPr>
          <w:p w14:paraId="25760350" w14:textId="758E39A2" w:rsidR="00A769AF" w:rsidRPr="004B1154" w:rsidRDefault="00A769AF" w:rsidP="00A769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ภาษีถูกหัก ณ ที่จ่ายรอขอคืน</w:t>
            </w:r>
          </w:p>
        </w:tc>
        <w:tc>
          <w:tcPr>
            <w:tcW w:w="1080" w:type="dxa"/>
            <w:vAlign w:val="bottom"/>
          </w:tcPr>
          <w:p w14:paraId="3B69E92F" w14:textId="03818D3B" w:rsidR="00A769AF" w:rsidRPr="004B1154" w:rsidRDefault="009E3308" w:rsidP="00A769AF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E330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23</w:t>
            </w:r>
            <w:r w:rsidR="00A769AF" w:rsidRPr="004B115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354</w:t>
            </w:r>
            <w:r w:rsidR="00A769AF" w:rsidRPr="004B115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926</w:t>
            </w:r>
          </w:p>
        </w:tc>
        <w:tc>
          <w:tcPr>
            <w:tcW w:w="90" w:type="dxa"/>
          </w:tcPr>
          <w:p w14:paraId="692370BC" w14:textId="77777777" w:rsidR="00A769AF" w:rsidRPr="004B1154" w:rsidRDefault="00A769AF" w:rsidP="00A769AF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0FA8D323" w14:textId="4B2A7A03" w:rsidR="00A769AF" w:rsidRPr="004B1154" w:rsidRDefault="00A769AF" w:rsidP="00A769AF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4B115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5AB89C56" w14:textId="77777777" w:rsidR="00A769AF" w:rsidRPr="004B1154" w:rsidRDefault="00A769AF" w:rsidP="00A769AF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7752790A" w14:textId="77777777" w:rsidR="00A769AF" w:rsidRPr="004B1154" w:rsidRDefault="00A769AF" w:rsidP="00A769AF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4B115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31FA60C1" w14:textId="77777777" w:rsidR="00A769AF" w:rsidRPr="004B1154" w:rsidRDefault="00A769AF" w:rsidP="00A769AF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6D5EAA25" w14:textId="77777777" w:rsidR="00A769AF" w:rsidRPr="004B1154" w:rsidRDefault="00A769AF" w:rsidP="00A769AF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4B115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A769AF" w:rsidRPr="004B1154" w14:paraId="48D13BDB" w14:textId="77777777" w:rsidTr="006D776F">
        <w:trPr>
          <w:trHeight w:val="314"/>
        </w:trPr>
        <w:tc>
          <w:tcPr>
            <w:tcW w:w="4050" w:type="dxa"/>
          </w:tcPr>
          <w:p w14:paraId="4A1D277B" w14:textId="70C1092F" w:rsidR="00A769AF" w:rsidRPr="004B1154" w:rsidRDefault="00A769AF" w:rsidP="00A769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hanging="27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4B1154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รวมลูกหนี้</w:t>
            </w:r>
            <w:r w:rsidRPr="004B1154">
              <w:rPr>
                <w:rFonts w:ascii="Angsana New" w:hAnsi="Angsana New" w:cs="Angsana New" w:hint="cs"/>
                <w:snapToGrid w:val="0"/>
                <w:color w:val="000000" w:themeColor="text1"/>
                <w:szCs w:val="28"/>
                <w:cs/>
              </w:rPr>
              <w:t>ไม่</w:t>
            </w:r>
            <w:r w:rsidRPr="004B1154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806476" w14:textId="3ED681BA" w:rsidR="00A769AF" w:rsidRPr="004B1154" w:rsidRDefault="009E3308" w:rsidP="00A769AF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9E330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85</w:t>
            </w:r>
            <w:r w:rsidR="00A769AF" w:rsidRPr="004B115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179</w:t>
            </w:r>
            <w:r w:rsidR="00A769AF" w:rsidRPr="004B115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015</w:t>
            </w:r>
          </w:p>
        </w:tc>
        <w:tc>
          <w:tcPr>
            <w:tcW w:w="90" w:type="dxa"/>
          </w:tcPr>
          <w:p w14:paraId="679AE758" w14:textId="77777777" w:rsidR="00A769AF" w:rsidRPr="004B1154" w:rsidRDefault="00A769AF" w:rsidP="00A769AF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AA0B10" w14:textId="5153CF98" w:rsidR="00A769AF" w:rsidRPr="004B1154" w:rsidRDefault="00A769AF" w:rsidP="007D5C6F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4B115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62773476" w14:textId="77777777" w:rsidR="00A769AF" w:rsidRPr="004B1154" w:rsidRDefault="00A769AF" w:rsidP="00A769AF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46FEE" w14:textId="2738FB10" w:rsidR="00A769AF" w:rsidRPr="004B1154" w:rsidRDefault="009E3308" w:rsidP="00A769AF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9E330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46</w:t>
            </w:r>
            <w:r w:rsidR="00A769AF" w:rsidRPr="004B115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598</w:t>
            </w:r>
            <w:r w:rsidR="00A769AF" w:rsidRPr="004B115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749</w:t>
            </w:r>
          </w:p>
        </w:tc>
        <w:tc>
          <w:tcPr>
            <w:tcW w:w="99" w:type="dxa"/>
          </w:tcPr>
          <w:p w14:paraId="1AE6C7DE" w14:textId="77777777" w:rsidR="00A769AF" w:rsidRPr="004B1154" w:rsidRDefault="00A769AF" w:rsidP="00A769AF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8E514A" w14:textId="77777777" w:rsidR="00A769AF" w:rsidRPr="004B1154" w:rsidRDefault="00A769AF" w:rsidP="00A769AF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4B115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5F00B5BA" w14:textId="32DEE6CD" w:rsidR="000F4363" w:rsidRPr="004B1154" w:rsidRDefault="005E2C05" w:rsidP="00902CA0">
      <w:pPr>
        <w:tabs>
          <w:tab w:val="left" w:pos="6660"/>
          <w:tab w:val="left" w:pos="6840"/>
        </w:tabs>
        <w:spacing w:before="120"/>
        <w:ind w:left="576"/>
        <w:jc w:val="thaiDistribute"/>
        <w:rPr>
          <w:rFonts w:asciiTheme="majorBidi" w:hAnsiTheme="majorBidi" w:cstheme="majorBidi"/>
          <w:cs/>
        </w:rPr>
      </w:pPr>
      <w:r w:rsidRPr="004B1154">
        <w:rPr>
          <w:rFonts w:asciiTheme="majorBidi" w:hAnsiTheme="majorBidi" w:cstheme="majorBidi"/>
          <w:cs/>
        </w:rPr>
        <w:t>ลูกหนี้การค้าประกอบด้วยลูกหนี้ค่าขายอาคารชุดและลูกหนี้จากการขายส่งวัสดุ</w:t>
      </w:r>
      <w:r w:rsidR="00FC7F5E" w:rsidRPr="004B1154">
        <w:rPr>
          <w:rFonts w:asciiTheme="majorBidi" w:hAnsiTheme="majorBidi" w:cstheme="majorBidi"/>
          <w:cs/>
        </w:rPr>
        <w:t xml:space="preserve"> </w:t>
      </w:r>
      <w:r w:rsidRPr="004B1154">
        <w:rPr>
          <w:rFonts w:asciiTheme="majorBidi" w:hAnsiTheme="majorBidi" w:cstheme="majorBidi"/>
          <w:cs/>
        </w:rPr>
        <w:t>อุปกรณ์</w:t>
      </w:r>
      <w:r w:rsidR="00FC7F5E" w:rsidRPr="004B1154">
        <w:rPr>
          <w:rFonts w:asciiTheme="majorBidi" w:hAnsiTheme="majorBidi" w:cstheme="majorBidi"/>
          <w:cs/>
        </w:rPr>
        <w:t xml:space="preserve"> </w:t>
      </w:r>
      <w:r w:rsidRPr="004B1154">
        <w:rPr>
          <w:rFonts w:asciiTheme="majorBidi" w:hAnsiTheme="majorBidi" w:cstheme="majorBidi"/>
          <w:cs/>
        </w:rPr>
        <w:t xml:space="preserve">เครื่องตกแต่งที่ใช้ในงานก่อสร้าง โดย ณ วันที่ </w:t>
      </w:r>
      <w:r w:rsidR="009E3308" w:rsidRPr="009E3308">
        <w:rPr>
          <w:rFonts w:asciiTheme="majorBidi" w:hAnsiTheme="majorBidi" w:cstheme="majorBidi"/>
          <w:spacing w:val="4"/>
          <w:lang w:val="en-US"/>
        </w:rPr>
        <w:t>30</w:t>
      </w:r>
      <w:r w:rsidR="00F73893" w:rsidRPr="004B1154">
        <w:rPr>
          <w:rFonts w:asciiTheme="majorBidi" w:hAnsiTheme="majorBidi" w:cstheme="majorBidi"/>
          <w:cs/>
        </w:rPr>
        <w:t xml:space="preserve"> </w:t>
      </w:r>
      <w:r w:rsidR="00D243EF" w:rsidRPr="004B1154">
        <w:rPr>
          <w:rFonts w:asciiTheme="majorBidi" w:hAnsiTheme="majorBidi" w:cstheme="majorBidi" w:hint="cs"/>
          <w:cs/>
        </w:rPr>
        <w:t>กันยายน</w:t>
      </w:r>
      <w:r w:rsidR="00F73893" w:rsidRPr="004B1154">
        <w:rPr>
          <w:rFonts w:asciiTheme="majorBidi" w:hAnsiTheme="majorBidi" w:cstheme="majorBidi"/>
          <w:cs/>
        </w:rPr>
        <w:t xml:space="preserve"> </w:t>
      </w:r>
      <w:r w:rsidR="009E3308" w:rsidRPr="009E3308">
        <w:rPr>
          <w:rFonts w:asciiTheme="majorBidi" w:hAnsiTheme="majorBidi" w:cstheme="majorBidi"/>
          <w:lang w:val="en-US"/>
        </w:rPr>
        <w:t>2568</w:t>
      </w:r>
      <w:r w:rsidRPr="004B1154">
        <w:rPr>
          <w:rFonts w:asciiTheme="majorBidi" w:hAnsiTheme="majorBidi" w:cstheme="majorBidi"/>
          <w:lang w:val="en-US"/>
        </w:rPr>
        <w:t xml:space="preserve"> </w:t>
      </w:r>
      <w:r w:rsidRPr="004B1154">
        <w:rPr>
          <w:rFonts w:asciiTheme="majorBidi" w:hAnsiTheme="majorBidi" w:cstheme="majorBidi"/>
          <w:cs/>
          <w:lang w:val="en-US"/>
        </w:rPr>
        <w:t xml:space="preserve">และวันที่ </w:t>
      </w:r>
      <w:r w:rsidR="009E3308" w:rsidRPr="009E3308">
        <w:rPr>
          <w:rFonts w:asciiTheme="majorBidi" w:hAnsiTheme="majorBidi" w:cstheme="majorBidi"/>
          <w:lang w:val="en-US"/>
        </w:rPr>
        <w:t>31</w:t>
      </w:r>
      <w:r w:rsidRPr="004B1154">
        <w:rPr>
          <w:rFonts w:asciiTheme="majorBidi" w:hAnsiTheme="majorBidi" w:cstheme="majorBidi"/>
          <w:lang w:val="en-US"/>
        </w:rPr>
        <w:t xml:space="preserve"> </w:t>
      </w:r>
      <w:r w:rsidRPr="004B1154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9E3308" w:rsidRPr="009E3308">
        <w:rPr>
          <w:rFonts w:asciiTheme="majorBidi" w:hAnsiTheme="majorBidi" w:cstheme="majorBidi"/>
          <w:lang w:val="en-US"/>
        </w:rPr>
        <w:t>2567</w:t>
      </w:r>
      <w:r w:rsidRPr="004B1154">
        <w:rPr>
          <w:rFonts w:asciiTheme="majorBidi" w:hAnsiTheme="majorBidi" w:cstheme="majorBidi"/>
          <w:cs/>
        </w:rPr>
        <w:t xml:space="preserve"> ลูกหนี้ค่าขายอาคารชุดประกอบด้วยลูกหนี้ที่มีการผ่อนผันและขยายระยะเวลาชำระหนี้ค่าอาคารชุด ซึ่งมีการคิดดอกเบี้ยในอัตราที่ตกลงร่วมกัน โดยมีกำหนดชำระตั้งแต่ปี </w:t>
      </w:r>
      <w:r w:rsidR="009E3308" w:rsidRPr="009E3308">
        <w:rPr>
          <w:rFonts w:asciiTheme="majorBidi" w:hAnsiTheme="majorBidi" w:cstheme="majorBidi"/>
          <w:lang w:val="en-US"/>
        </w:rPr>
        <w:t>2566</w:t>
      </w:r>
      <w:r w:rsidRPr="004B1154">
        <w:rPr>
          <w:rFonts w:asciiTheme="majorBidi" w:hAnsiTheme="majorBidi" w:cstheme="majorBidi"/>
          <w:cs/>
        </w:rPr>
        <w:t xml:space="preserve"> </w:t>
      </w:r>
      <w:r w:rsidR="003165A4" w:rsidRPr="004B1154">
        <w:rPr>
          <w:rFonts w:asciiTheme="majorBidi" w:hAnsiTheme="majorBidi" w:cstheme="majorBidi"/>
          <w:cs/>
        </w:rPr>
        <w:t>-</w:t>
      </w:r>
      <w:r w:rsidRPr="004B1154">
        <w:rPr>
          <w:rFonts w:asciiTheme="majorBidi" w:hAnsiTheme="majorBidi" w:cstheme="majorBidi"/>
          <w:cs/>
        </w:rPr>
        <w:t xml:space="preserve"> </w:t>
      </w:r>
      <w:r w:rsidR="009E3308" w:rsidRPr="009E3308">
        <w:rPr>
          <w:rFonts w:asciiTheme="majorBidi" w:hAnsiTheme="majorBidi" w:cstheme="majorBidi"/>
          <w:lang w:val="en-US"/>
        </w:rPr>
        <w:t>2568</w:t>
      </w:r>
      <w:r w:rsidRPr="004B1154">
        <w:rPr>
          <w:rFonts w:asciiTheme="majorBidi" w:hAnsiTheme="majorBidi" w:cstheme="majorBidi"/>
          <w:lang w:val="en-US"/>
        </w:rPr>
        <w:t xml:space="preserve"> </w:t>
      </w:r>
      <w:r w:rsidRPr="004B1154">
        <w:rPr>
          <w:rFonts w:asciiTheme="majorBidi" w:hAnsiTheme="majorBidi" w:cstheme="majorBidi"/>
          <w:cs/>
          <w:lang w:val="en-US"/>
        </w:rPr>
        <w:t>ลูกหนี้การค้า</w:t>
      </w:r>
      <w:r w:rsidRPr="004B1154">
        <w:rPr>
          <w:rFonts w:asciiTheme="majorBidi" w:hAnsiTheme="majorBidi" w:cstheme="majorBidi"/>
          <w:lang w:val="en-US"/>
        </w:rPr>
        <w:t xml:space="preserve"> </w:t>
      </w:r>
      <w:r w:rsidRPr="004B1154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9E3308" w:rsidRPr="009E3308">
        <w:rPr>
          <w:rFonts w:asciiTheme="majorBidi" w:hAnsiTheme="majorBidi" w:cstheme="majorBidi"/>
          <w:spacing w:val="4"/>
          <w:lang w:val="en-US"/>
        </w:rPr>
        <w:t>30</w:t>
      </w:r>
      <w:r w:rsidR="00F73893" w:rsidRPr="004B1154">
        <w:rPr>
          <w:rFonts w:asciiTheme="majorBidi" w:hAnsiTheme="majorBidi" w:cstheme="majorBidi"/>
          <w:cs/>
        </w:rPr>
        <w:t xml:space="preserve"> </w:t>
      </w:r>
      <w:r w:rsidR="00D243EF" w:rsidRPr="004B1154">
        <w:rPr>
          <w:rFonts w:asciiTheme="majorBidi" w:hAnsiTheme="majorBidi" w:cstheme="majorBidi" w:hint="cs"/>
          <w:cs/>
        </w:rPr>
        <w:t>กันยายน</w:t>
      </w:r>
      <w:r w:rsidR="00F73893" w:rsidRPr="004B1154">
        <w:rPr>
          <w:rFonts w:asciiTheme="majorBidi" w:hAnsiTheme="majorBidi" w:cstheme="majorBidi"/>
          <w:cs/>
        </w:rPr>
        <w:t xml:space="preserve"> </w:t>
      </w:r>
      <w:r w:rsidR="009E3308" w:rsidRPr="009E3308">
        <w:rPr>
          <w:rFonts w:asciiTheme="majorBidi" w:hAnsiTheme="majorBidi" w:cstheme="majorBidi"/>
          <w:lang w:val="en-US"/>
        </w:rPr>
        <w:t>2568</w:t>
      </w:r>
      <w:r w:rsidR="00377129" w:rsidRPr="004B1154">
        <w:rPr>
          <w:rFonts w:asciiTheme="majorBidi" w:hAnsiTheme="majorBidi" w:cstheme="majorBidi"/>
          <w:lang w:val="en-US"/>
        </w:rPr>
        <w:t xml:space="preserve"> </w:t>
      </w:r>
      <w:r w:rsidRPr="004B1154">
        <w:rPr>
          <w:rFonts w:asciiTheme="majorBidi" w:hAnsiTheme="majorBidi" w:cstheme="majorBidi"/>
          <w:cs/>
          <w:lang w:val="en-US"/>
        </w:rPr>
        <w:t xml:space="preserve">และวันที่ </w:t>
      </w:r>
      <w:r w:rsidR="009E3308" w:rsidRPr="009E3308">
        <w:rPr>
          <w:rFonts w:asciiTheme="majorBidi" w:hAnsiTheme="majorBidi" w:cstheme="majorBidi"/>
          <w:lang w:val="en-US"/>
        </w:rPr>
        <w:t>31</w:t>
      </w:r>
      <w:r w:rsidRPr="004B1154">
        <w:rPr>
          <w:rFonts w:asciiTheme="majorBidi" w:hAnsiTheme="majorBidi" w:cstheme="majorBidi"/>
          <w:lang w:val="en-US"/>
        </w:rPr>
        <w:t xml:space="preserve"> </w:t>
      </w:r>
      <w:r w:rsidRPr="004B1154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9E3308" w:rsidRPr="009E3308">
        <w:rPr>
          <w:rFonts w:asciiTheme="majorBidi" w:hAnsiTheme="majorBidi" w:cstheme="majorBidi"/>
          <w:lang w:val="en-US"/>
        </w:rPr>
        <w:t>2567</w:t>
      </w:r>
      <w:r w:rsidRPr="004B1154">
        <w:rPr>
          <w:rFonts w:asciiTheme="majorBidi" w:hAnsiTheme="majorBidi" w:cstheme="majorBidi"/>
          <w:lang w:val="en-US"/>
        </w:rPr>
        <w:t xml:space="preserve"> </w:t>
      </w:r>
      <w:r w:rsidRPr="004B1154">
        <w:rPr>
          <w:rFonts w:asciiTheme="majorBidi" w:hAnsiTheme="majorBidi" w:cstheme="majorBidi"/>
          <w:cs/>
          <w:lang w:val="en-US"/>
        </w:rPr>
        <w:t>มี</w:t>
      </w:r>
      <w:r w:rsidRPr="004B1154">
        <w:rPr>
          <w:rFonts w:asciiTheme="majorBidi" w:hAnsiTheme="majorBidi" w:cstheme="majorBidi"/>
          <w:cs/>
        </w:rPr>
        <w:t>ดังนี้</w:t>
      </w:r>
    </w:p>
    <w:tbl>
      <w:tblPr>
        <w:tblW w:w="867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4"/>
        <w:gridCol w:w="1244"/>
        <w:gridCol w:w="166"/>
        <w:gridCol w:w="1244"/>
        <w:gridCol w:w="166"/>
        <w:gridCol w:w="1244"/>
        <w:gridCol w:w="166"/>
        <w:gridCol w:w="1244"/>
      </w:tblGrid>
      <w:tr w:rsidR="00522938" w:rsidRPr="004B1154" w14:paraId="3B28D3A8" w14:textId="77777777" w:rsidTr="00DE53D7">
        <w:trPr>
          <w:trHeight w:val="144"/>
        </w:trPr>
        <w:tc>
          <w:tcPr>
            <w:tcW w:w="3204" w:type="dxa"/>
          </w:tcPr>
          <w:p w14:paraId="39488161" w14:textId="77777777" w:rsidR="00C87730" w:rsidRPr="004B1154" w:rsidRDefault="00C87730" w:rsidP="00DE53D7">
            <w:pPr>
              <w:spacing w:line="32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14:paraId="2D9833CA" w14:textId="77777777" w:rsidR="00C87730" w:rsidRPr="004B1154" w:rsidRDefault="00C87730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4307A626" w14:textId="77777777" w:rsidR="00C87730" w:rsidRPr="004B1154" w:rsidRDefault="00C87730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177DCA83" w14:textId="77777777" w:rsidR="00C87730" w:rsidRPr="004B1154" w:rsidRDefault="00C87730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6" w:type="dxa"/>
          </w:tcPr>
          <w:p w14:paraId="4FCEBABD" w14:textId="77777777" w:rsidR="00C87730" w:rsidRPr="004B1154" w:rsidRDefault="00C87730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48DEB283" w14:textId="77777777" w:rsidR="00C87730" w:rsidRPr="004B1154" w:rsidRDefault="00C87730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22731ADE" w14:textId="77777777" w:rsidR="00C87730" w:rsidRPr="004B1154" w:rsidRDefault="00C87730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34DA70DE" w14:textId="77777777" w:rsidR="00C87730" w:rsidRPr="004B1154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(หน่วย : บาท)</w:t>
            </w:r>
          </w:p>
        </w:tc>
      </w:tr>
      <w:tr w:rsidR="00522938" w:rsidRPr="004B1154" w14:paraId="4FE38A08" w14:textId="77777777" w:rsidTr="00DE53D7">
        <w:trPr>
          <w:trHeight w:val="144"/>
        </w:trPr>
        <w:tc>
          <w:tcPr>
            <w:tcW w:w="3204" w:type="dxa"/>
          </w:tcPr>
          <w:p w14:paraId="284CBA29" w14:textId="77777777" w:rsidR="00430EFA" w:rsidRPr="004B1154" w:rsidRDefault="00430EFA" w:rsidP="00DE53D7">
            <w:pPr>
              <w:spacing w:line="32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74" w:type="dxa"/>
            <w:gridSpan w:val="7"/>
          </w:tcPr>
          <w:p w14:paraId="228E807A" w14:textId="77777777" w:rsidR="00430EFA" w:rsidRPr="004B1154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22938" w:rsidRPr="004B1154" w14:paraId="1EA98B72" w14:textId="77777777" w:rsidTr="00DE53D7">
        <w:trPr>
          <w:trHeight w:val="144"/>
        </w:trPr>
        <w:tc>
          <w:tcPr>
            <w:tcW w:w="3204" w:type="dxa"/>
          </w:tcPr>
          <w:p w14:paraId="6F6E4D4E" w14:textId="77777777" w:rsidR="00430EFA" w:rsidRPr="004B1154" w:rsidRDefault="00430EFA" w:rsidP="00DE53D7">
            <w:pPr>
              <w:spacing w:line="32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4" w:type="dxa"/>
            <w:gridSpan w:val="3"/>
          </w:tcPr>
          <w:p w14:paraId="7598A99C" w14:textId="07F16236" w:rsidR="00430EFA" w:rsidRPr="004B1154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9E3308"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243EF" w:rsidRPr="004B1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="0063486D" w:rsidRPr="004B1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9E3308"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6" w:type="dxa"/>
          </w:tcPr>
          <w:p w14:paraId="7CAFC4AC" w14:textId="77777777" w:rsidR="00430EFA" w:rsidRPr="004B1154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54" w:type="dxa"/>
            <w:gridSpan w:val="3"/>
          </w:tcPr>
          <w:p w14:paraId="7E18F630" w14:textId="357A2C34" w:rsidR="00430EFA" w:rsidRPr="004B1154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9E3308"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9E3308"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522938" w:rsidRPr="004B1154" w14:paraId="7F8702ED" w14:textId="77777777" w:rsidTr="00DE53D7">
        <w:trPr>
          <w:trHeight w:val="144"/>
        </w:trPr>
        <w:tc>
          <w:tcPr>
            <w:tcW w:w="3204" w:type="dxa"/>
          </w:tcPr>
          <w:p w14:paraId="69575F91" w14:textId="77777777" w:rsidR="00430EFA" w:rsidRPr="004B1154" w:rsidRDefault="00430EFA" w:rsidP="00DE53D7">
            <w:pPr>
              <w:spacing w:line="32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14:paraId="57FA1EA2" w14:textId="77777777" w:rsidR="00430EFA" w:rsidRPr="004B1154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ครบกำหนด</w:t>
            </w:r>
          </w:p>
        </w:tc>
        <w:tc>
          <w:tcPr>
            <w:tcW w:w="166" w:type="dxa"/>
          </w:tcPr>
          <w:p w14:paraId="31760857" w14:textId="77777777" w:rsidR="00430EFA" w:rsidRPr="004B1154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182AC321" w14:textId="77777777" w:rsidR="00430EFA" w:rsidRPr="004B1154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ครบกำหนด</w:t>
            </w:r>
          </w:p>
        </w:tc>
        <w:tc>
          <w:tcPr>
            <w:tcW w:w="166" w:type="dxa"/>
          </w:tcPr>
          <w:p w14:paraId="3B8C9471" w14:textId="77777777" w:rsidR="00430EFA" w:rsidRPr="004B1154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1B278985" w14:textId="77777777" w:rsidR="00430EFA" w:rsidRPr="004B1154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ครบกำหนด</w:t>
            </w:r>
          </w:p>
        </w:tc>
        <w:tc>
          <w:tcPr>
            <w:tcW w:w="166" w:type="dxa"/>
          </w:tcPr>
          <w:p w14:paraId="56D37E52" w14:textId="77777777" w:rsidR="00430EFA" w:rsidRPr="004B1154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0AA1E2D0" w14:textId="77777777" w:rsidR="00430EFA" w:rsidRPr="004B1154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ครบกำหนด</w:t>
            </w:r>
          </w:p>
        </w:tc>
      </w:tr>
      <w:tr w:rsidR="00522938" w:rsidRPr="004B1154" w14:paraId="3C242FA8" w14:textId="77777777" w:rsidTr="00DE53D7">
        <w:trPr>
          <w:trHeight w:val="144"/>
        </w:trPr>
        <w:tc>
          <w:tcPr>
            <w:tcW w:w="3204" w:type="dxa"/>
          </w:tcPr>
          <w:p w14:paraId="7AAC0B6B" w14:textId="77777777" w:rsidR="00430EFA" w:rsidRPr="004B1154" w:rsidRDefault="00430EFA" w:rsidP="00DE53D7">
            <w:pPr>
              <w:spacing w:line="32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14:paraId="353F0959" w14:textId="77777777" w:rsidR="00430EFA" w:rsidRPr="004B1154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ชำระ</w:t>
            </w:r>
          </w:p>
        </w:tc>
        <w:tc>
          <w:tcPr>
            <w:tcW w:w="166" w:type="dxa"/>
          </w:tcPr>
          <w:p w14:paraId="4E567060" w14:textId="77777777" w:rsidR="00430EFA" w:rsidRPr="004B1154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6521F2EE" w14:textId="77777777" w:rsidR="00430EFA" w:rsidRPr="004B1154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ชำระ</w:t>
            </w:r>
          </w:p>
        </w:tc>
        <w:tc>
          <w:tcPr>
            <w:tcW w:w="166" w:type="dxa"/>
          </w:tcPr>
          <w:p w14:paraId="62718F6B" w14:textId="77777777" w:rsidR="00430EFA" w:rsidRPr="004B1154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3997D87C" w14:textId="77777777" w:rsidR="00430EFA" w:rsidRPr="004B1154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ชำระ</w:t>
            </w:r>
          </w:p>
        </w:tc>
        <w:tc>
          <w:tcPr>
            <w:tcW w:w="166" w:type="dxa"/>
          </w:tcPr>
          <w:p w14:paraId="1158D402" w14:textId="77777777" w:rsidR="00430EFA" w:rsidRPr="004B1154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17CA04BB" w14:textId="77777777" w:rsidR="00430EFA" w:rsidRPr="004B1154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ชำระ</w:t>
            </w:r>
          </w:p>
        </w:tc>
      </w:tr>
      <w:tr w:rsidR="00522938" w:rsidRPr="004B1154" w14:paraId="1247FD76" w14:textId="77777777" w:rsidTr="00DE53D7">
        <w:trPr>
          <w:trHeight w:val="144"/>
        </w:trPr>
        <w:tc>
          <w:tcPr>
            <w:tcW w:w="3204" w:type="dxa"/>
          </w:tcPr>
          <w:p w14:paraId="534522F0" w14:textId="77777777" w:rsidR="00430EFA" w:rsidRPr="004B1154" w:rsidRDefault="00430EFA" w:rsidP="00DE53D7">
            <w:pPr>
              <w:spacing w:line="32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14:paraId="1E5A220A" w14:textId="4F8315F1" w:rsidR="00430EFA" w:rsidRPr="004B1154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ภายใน </w:t>
            </w:r>
            <w:r w:rsidR="009E3308"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66" w:type="dxa"/>
          </w:tcPr>
          <w:p w14:paraId="02D88CBD" w14:textId="77777777" w:rsidR="00430EFA" w:rsidRPr="004B1154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489BDD7D" w14:textId="212138D0" w:rsidR="00430EFA" w:rsidRPr="004B1154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9E3308"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66" w:type="dxa"/>
          </w:tcPr>
          <w:p w14:paraId="1E8CF269" w14:textId="77777777" w:rsidR="00430EFA" w:rsidRPr="004B1154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203C6323" w14:textId="4EB34A3C" w:rsidR="00430EFA" w:rsidRPr="004B1154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ภายใน </w:t>
            </w:r>
            <w:r w:rsidR="009E3308"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66" w:type="dxa"/>
          </w:tcPr>
          <w:p w14:paraId="47B40A02" w14:textId="77777777" w:rsidR="00430EFA" w:rsidRPr="004B1154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60F0D5D4" w14:textId="0FF2220B" w:rsidR="00430EFA" w:rsidRPr="004B1154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9E3308"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</w:tr>
      <w:tr w:rsidR="00522938" w:rsidRPr="004B1154" w14:paraId="00747B8E" w14:textId="77777777" w:rsidTr="00DE53D7">
        <w:trPr>
          <w:trHeight w:val="144"/>
        </w:trPr>
        <w:tc>
          <w:tcPr>
            <w:tcW w:w="3204" w:type="dxa"/>
          </w:tcPr>
          <w:p w14:paraId="6ED34A5E" w14:textId="77777777" w:rsidR="00430EFA" w:rsidRPr="004B1154" w:rsidRDefault="00430EFA" w:rsidP="00DE53D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  <w:t>ลูกหนี้การค้าที่มีการผ่อนผันและ</w:t>
            </w:r>
          </w:p>
        </w:tc>
        <w:tc>
          <w:tcPr>
            <w:tcW w:w="1244" w:type="dxa"/>
          </w:tcPr>
          <w:p w14:paraId="3AD8E253" w14:textId="77777777" w:rsidR="00430EFA" w:rsidRPr="004B1154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2D6F4C77" w14:textId="77777777" w:rsidR="00430EFA" w:rsidRPr="004B1154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21D5418E" w14:textId="77777777" w:rsidR="00430EFA" w:rsidRPr="004B1154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0D40B3A4" w14:textId="77777777" w:rsidR="00430EFA" w:rsidRPr="004B1154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06383FE5" w14:textId="77777777" w:rsidR="00430EFA" w:rsidRPr="004B1154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36F7F934" w14:textId="77777777" w:rsidR="00430EFA" w:rsidRPr="004B1154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621FFE87" w14:textId="77777777" w:rsidR="00430EFA" w:rsidRPr="004B1154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</w:tr>
      <w:tr w:rsidR="00522938" w:rsidRPr="004B1154" w14:paraId="42B4C7C6" w14:textId="77777777" w:rsidTr="00DE53D7">
        <w:trPr>
          <w:trHeight w:val="144"/>
        </w:trPr>
        <w:tc>
          <w:tcPr>
            <w:tcW w:w="3204" w:type="dxa"/>
          </w:tcPr>
          <w:p w14:paraId="0FB4A964" w14:textId="77777777" w:rsidR="00430EFA" w:rsidRPr="004B1154" w:rsidRDefault="00430EFA" w:rsidP="00DE53D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 w:firstLine="9"/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  <w:t>ขยายระยะเวลาชำระหนี้ค่าอาคารชุด</w:t>
            </w:r>
          </w:p>
        </w:tc>
        <w:tc>
          <w:tcPr>
            <w:tcW w:w="1244" w:type="dxa"/>
          </w:tcPr>
          <w:p w14:paraId="20D31AA7" w14:textId="77777777" w:rsidR="00430EFA" w:rsidRPr="004B1154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5DB235EC" w14:textId="77777777" w:rsidR="00430EFA" w:rsidRPr="004B1154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18CB783D" w14:textId="77777777" w:rsidR="00430EFA" w:rsidRPr="004B1154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50D081B1" w14:textId="77777777" w:rsidR="00430EFA" w:rsidRPr="004B1154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6A0C52B8" w14:textId="77777777" w:rsidR="00430EFA" w:rsidRPr="004B1154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75CE3A80" w14:textId="77777777" w:rsidR="00430EFA" w:rsidRPr="004B1154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03A742A8" w14:textId="77777777" w:rsidR="00430EFA" w:rsidRPr="004B1154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</w:tr>
      <w:tr w:rsidR="00754D20" w:rsidRPr="004B1154" w14:paraId="549A874C" w14:textId="77777777" w:rsidTr="001E2943">
        <w:trPr>
          <w:trHeight w:val="144"/>
        </w:trPr>
        <w:tc>
          <w:tcPr>
            <w:tcW w:w="3204" w:type="dxa"/>
          </w:tcPr>
          <w:p w14:paraId="2C60DF3B" w14:textId="77777777" w:rsidR="00754D20" w:rsidRPr="004B1154" w:rsidRDefault="00754D20" w:rsidP="00754D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ลูกหนี้การค้า 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 xml:space="preserve">- 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44" w:type="dxa"/>
            <w:vAlign w:val="center"/>
          </w:tcPr>
          <w:p w14:paraId="1B60AE48" w14:textId="551E6DF3" w:rsidR="00754D20" w:rsidRPr="004B1154" w:rsidRDefault="009E3308" w:rsidP="00754D20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59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6" w:type="dxa"/>
          </w:tcPr>
          <w:p w14:paraId="670ABD72" w14:textId="77777777" w:rsidR="00754D20" w:rsidRPr="004B1154" w:rsidRDefault="00754D20" w:rsidP="00754D20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</w:tcPr>
          <w:p w14:paraId="2212AE95" w14:textId="7CD123C6" w:rsidR="00754D20" w:rsidRPr="004B1154" w:rsidRDefault="00754D20" w:rsidP="00754D20">
            <w:pPr>
              <w:tabs>
                <w:tab w:val="left" w:pos="429"/>
                <w:tab w:val="decimal" w:pos="1080"/>
              </w:tabs>
              <w:spacing w:line="320" w:lineRule="exact"/>
              <w:ind w:right="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 -</w:t>
            </w:r>
          </w:p>
        </w:tc>
        <w:tc>
          <w:tcPr>
            <w:tcW w:w="166" w:type="dxa"/>
          </w:tcPr>
          <w:p w14:paraId="41C060BF" w14:textId="77777777" w:rsidR="00754D20" w:rsidRPr="004B1154" w:rsidRDefault="00754D20" w:rsidP="00754D20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vAlign w:val="center"/>
          </w:tcPr>
          <w:p w14:paraId="0C4C5855" w14:textId="6E3FCD78" w:rsidR="00754D20" w:rsidRPr="004B1154" w:rsidRDefault="009E3308" w:rsidP="00754D20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59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6" w:type="dxa"/>
          </w:tcPr>
          <w:p w14:paraId="67E5594B" w14:textId="77777777" w:rsidR="00754D20" w:rsidRPr="004B1154" w:rsidRDefault="00754D20" w:rsidP="00754D20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</w:tcPr>
          <w:p w14:paraId="649F76B9" w14:textId="351D3539" w:rsidR="00754D20" w:rsidRPr="004B1154" w:rsidRDefault="00754D20" w:rsidP="00754D2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54D20" w:rsidRPr="004B1154" w14:paraId="77B7C00D" w14:textId="77777777" w:rsidTr="00B40B6C">
        <w:trPr>
          <w:trHeight w:val="144"/>
        </w:trPr>
        <w:tc>
          <w:tcPr>
            <w:tcW w:w="3204" w:type="dxa"/>
          </w:tcPr>
          <w:p w14:paraId="4745649F" w14:textId="77777777" w:rsidR="00754D20" w:rsidRPr="004B1154" w:rsidRDefault="00754D20" w:rsidP="00754D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ลูกหนี้การค้า 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 xml:space="preserve">- 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บุคคลอื่น</w:t>
            </w:r>
          </w:p>
        </w:tc>
        <w:tc>
          <w:tcPr>
            <w:tcW w:w="1244" w:type="dxa"/>
          </w:tcPr>
          <w:p w14:paraId="4C3204D2" w14:textId="536ADDFE" w:rsidR="00754D20" w:rsidRPr="004B1154" w:rsidRDefault="00754D20" w:rsidP="00754D20">
            <w:pPr>
              <w:tabs>
                <w:tab w:val="decimal" w:pos="668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66" w:type="dxa"/>
          </w:tcPr>
          <w:p w14:paraId="35EFDD0F" w14:textId="77777777" w:rsidR="00754D20" w:rsidRPr="004B1154" w:rsidRDefault="00754D20" w:rsidP="00754D20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</w:tcPr>
          <w:p w14:paraId="4E004A16" w14:textId="15691ED9" w:rsidR="00754D20" w:rsidRPr="004B1154" w:rsidRDefault="00754D20" w:rsidP="00754D20">
            <w:pPr>
              <w:spacing w:line="320" w:lineRule="exact"/>
              <w:ind w:right="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 -</w:t>
            </w:r>
          </w:p>
        </w:tc>
        <w:tc>
          <w:tcPr>
            <w:tcW w:w="166" w:type="dxa"/>
          </w:tcPr>
          <w:p w14:paraId="7C270C53" w14:textId="77777777" w:rsidR="00754D20" w:rsidRPr="004B1154" w:rsidRDefault="00754D20" w:rsidP="00754D20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vAlign w:val="center"/>
          </w:tcPr>
          <w:p w14:paraId="0110C04C" w14:textId="286DD27B" w:rsidR="00754D20" w:rsidRPr="004B1154" w:rsidRDefault="009E3308" w:rsidP="00754D20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191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545</w:t>
            </w:r>
          </w:p>
        </w:tc>
        <w:tc>
          <w:tcPr>
            <w:tcW w:w="166" w:type="dxa"/>
          </w:tcPr>
          <w:p w14:paraId="7AADC5B3" w14:textId="77777777" w:rsidR="00754D20" w:rsidRPr="004B1154" w:rsidRDefault="00754D20" w:rsidP="00754D20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</w:tcPr>
          <w:p w14:paraId="778656AA" w14:textId="69ACED1F" w:rsidR="00754D20" w:rsidRPr="004B1154" w:rsidRDefault="00754D20" w:rsidP="00754D2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54D20" w:rsidRPr="004B1154" w14:paraId="624BCD99" w14:textId="77777777" w:rsidTr="00B40B6C">
        <w:trPr>
          <w:trHeight w:val="144"/>
        </w:trPr>
        <w:tc>
          <w:tcPr>
            <w:tcW w:w="3204" w:type="dxa"/>
          </w:tcPr>
          <w:p w14:paraId="5F4F9C25" w14:textId="77777777" w:rsidR="00754D20" w:rsidRPr="004B1154" w:rsidRDefault="00754D20" w:rsidP="00754D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  <w:u w:val="single"/>
                <w:cs/>
              </w:rPr>
              <w:t>หัก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0C26272A" w14:textId="18AEA4A9" w:rsidR="00754D20" w:rsidRPr="004B1154" w:rsidRDefault="00754D20" w:rsidP="00754D20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831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294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66" w:type="dxa"/>
          </w:tcPr>
          <w:p w14:paraId="2EB92311" w14:textId="77777777" w:rsidR="00754D20" w:rsidRPr="004B1154" w:rsidRDefault="00754D20" w:rsidP="00754D20">
            <w:pPr>
              <w:tabs>
                <w:tab w:val="decimal" w:pos="1045"/>
                <w:tab w:val="decimal" w:pos="108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0F830E7B" w14:textId="71AF7FAE" w:rsidR="00754D20" w:rsidRPr="004B1154" w:rsidRDefault="00754D20" w:rsidP="00754D20">
            <w:pPr>
              <w:tabs>
                <w:tab w:val="decimal" w:pos="609"/>
              </w:tabs>
              <w:spacing w:line="320" w:lineRule="exact"/>
              <w:ind w:right="43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66" w:type="dxa"/>
          </w:tcPr>
          <w:p w14:paraId="31CF4D37" w14:textId="77777777" w:rsidR="00754D20" w:rsidRPr="004B1154" w:rsidRDefault="00754D20" w:rsidP="00754D20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78D20A39" w14:textId="482D9A4E" w:rsidR="00754D20" w:rsidRPr="004B1154" w:rsidRDefault="00754D20" w:rsidP="00754D20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470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168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66" w:type="dxa"/>
          </w:tcPr>
          <w:p w14:paraId="2CDF2558" w14:textId="77777777" w:rsidR="00754D20" w:rsidRPr="004B1154" w:rsidRDefault="00754D20" w:rsidP="00754D20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07A86588" w14:textId="03018CB8" w:rsidR="00754D20" w:rsidRPr="004B1154" w:rsidRDefault="00754D20" w:rsidP="00754D2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54D20" w:rsidRPr="004B1154" w14:paraId="618317BB" w14:textId="77777777" w:rsidTr="00B40B6C">
        <w:trPr>
          <w:trHeight w:val="144"/>
        </w:trPr>
        <w:tc>
          <w:tcPr>
            <w:tcW w:w="3204" w:type="dxa"/>
          </w:tcPr>
          <w:p w14:paraId="111B5375" w14:textId="77777777" w:rsidR="00754D20" w:rsidRPr="004B1154" w:rsidRDefault="00754D20" w:rsidP="00754D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firstLine="274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605D600E" w14:textId="68BAB686" w:rsidR="00754D20" w:rsidRPr="004B1154" w:rsidRDefault="009E3308" w:rsidP="00754D20">
            <w:pPr>
              <w:tabs>
                <w:tab w:val="decimal" w:pos="1114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168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706</w:t>
            </w:r>
          </w:p>
        </w:tc>
        <w:tc>
          <w:tcPr>
            <w:tcW w:w="166" w:type="dxa"/>
          </w:tcPr>
          <w:p w14:paraId="793AEDE5" w14:textId="77777777" w:rsidR="00754D20" w:rsidRPr="004B1154" w:rsidDel="001A0B95" w:rsidRDefault="00754D20" w:rsidP="00754D20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64C57136" w14:textId="74C23A9B" w:rsidR="00754D20" w:rsidRPr="004B1154" w:rsidRDefault="00754D20" w:rsidP="00754D20">
            <w:pPr>
              <w:tabs>
                <w:tab w:val="decimal" w:pos="609"/>
              </w:tabs>
              <w:spacing w:line="320" w:lineRule="exact"/>
              <w:ind w:right="43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66" w:type="dxa"/>
          </w:tcPr>
          <w:p w14:paraId="05950AC0" w14:textId="77777777" w:rsidR="00754D20" w:rsidRPr="004B1154" w:rsidRDefault="00754D20" w:rsidP="00754D20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center"/>
          </w:tcPr>
          <w:p w14:paraId="41CA0AF7" w14:textId="32C37F22" w:rsidR="00754D20" w:rsidRPr="004B1154" w:rsidRDefault="009E3308" w:rsidP="00754D20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56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721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377</w:t>
            </w:r>
          </w:p>
        </w:tc>
        <w:tc>
          <w:tcPr>
            <w:tcW w:w="166" w:type="dxa"/>
          </w:tcPr>
          <w:p w14:paraId="7F138DCD" w14:textId="77777777" w:rsidR="00754D20" w:rsidRPr="004B1154" w:rsidRDefault="00754D20" w:rsidP="00754D20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2C33FD24" w14:textId="6A12DA0B" w:rsidR="00754D20" w:rsidRPr="004B1154" w:rsidRDefault="00754D20" w:rsidP="00754D2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54D20" w:rsidRPr="004B1154" w14:paraId="5ED873C2" w14:textId="77777777" w:rsidTr="00DE53D7">
        <w:trPr>
          <w:trHeight w:val="144"/>
        </w:trPr>
        <w:tc>
          <w:tcPr>
            <w:tcW w:w="3204" w:type="dxa"/>
          </w:tcPr>
          <w:p w14:paraId="7D324FF9" w14:textId="77777777" w:rsidR="00754D20" w:rsidRPr="004B1154" w:rsidRDefault="00754D20" w:rsidP="00754D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  <w:t>ลูกหนี้การค้าอื่น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14:paraId="0E330B01" w14:textId="693AB810" w:rsidR="00754D20" w:rsidRPr="004B1154" w:rsidRDefault="009E3308" w:rsidP="00754D20">
            <w:pPr>
              <w:tabs>
                <w:tab w:val="decimal" w:pos="1114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117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007</w:t>
            </w:r>
          </w:p>
        </w:tc>
        <w:tc>
          <w:tcPr>
            <w:tcW w:w="166" w:type="dxa"/>
          </w:tcPr>
          <w:p w14:paraId="5739EF77" w14:textId="77777777" w:rsidR="00754D20" w:rsidRPr="004B1154" w:rsidDel="0032410F" w:rsidRDefault="00754D20" w:rsidP="00754D20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64A49AB8" w14:textId="7E5664ED" w:rsidR="00754D20" w:rsidRPr="004B1154" w:rsidRDefault="00754D20" w:rsidP="00754D20">
            <w:pPr>
              <w:spacing w:line="320" w:lineRule="exact"/>
              <w:ind w:right="28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   -</w:t>
            </w:r>
          </w:p>
        </w:tc>
        <w:tc>
          <w:tcPr>
            <w:tcW w:w="166" w:type="dxa"/>
          </w:tcPr>
          <w:p w14:paraId="19D073AA" w14:textId="77777777" w:rsidR="00754D20" w:rsidRPr="004B1154" w:rsidRDefault="00754D20" w:rsidP="00754D20">
            <w:pPr>
              <w:tabs>
                <w:tab w:val="decimal" w:pos="720"/>
                <w:tab w:val="decimal" w:pos="994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6CF20D08" w14:textId="00436FA8" w:rsidR="00754D20" w:rsidRPr="004B1154" w:rsidRDefault="009E3308" w:rsidP="00754D20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117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007</w:t>
            </w:r>
          </w:p>
        </w:tc>
        <w:tc>
          <w:tcPr>
            <w:tcW w:w="166" w:type="dxa"/>
          </w:tcPr>
          <w:p w14:paraId="1CEAE8AA" w14:textId="77777777" w:rsidR="00754D20" w:rsidRPr="004B1154" w:rsidRDefault="00754D20" w:rsidP="00754D20">
            <w:pPr>
              <w:tabs>
                <w:tab w:val="decimal" w:pos="720"/>
                <w:tab w:val="decimal" w:pos="994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7AEC85DD" w14:textId="74BBBA5A" w:rsidR="00754D20" w:rsidRPr="004B1154" w:rsidRDefault="00754D20" w:rsidP="00754D2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54D20" w:rsidRPr="004B1154" w14:paraId="390E83CF" w14:textId="77777777" w:rsidTr="00B40B6C">
        <w:trPr>
          <w:trHeight w:val="144"/>
        </w:trPr>
        <w:tc>
          <w:tcPr>
            <w:tcW w:w="3204" w:type="dxa"/>
          </w:tcPr>
          <w:p w14:paraId="30DDB8B6" w14:textId="77777777" w:rsidR="00754D20" w:rsidRPr="004B1154" w:rsidRDefault="00754D20" w:rsidP="00754D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4503F2C9" w14:textId="483D9862" w:rsidR="00754D20" w:rsidRPr="004B1154" w:rsidRDefault="009E3308" w:rsidP="00754D20">
            <w:pPr>
              <w:tabs>
                <w:tab w:val="decimal" w:pos="1114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94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285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713</w:t>
            </w:r>
          </w:p>
        </w:tc>
        <w:tc>
          <w:tcPr>
            <w:tcW w:w="166" w:type="dxa"/>
          </w:tcPr>
          <w:p w14:paraId="4385EC99" w14:textId="77777777" w:rsidR="00754D20" w:rsidRPr="004B1154" w:rsidRDefault="00754D20" w:rsidP="00754D20">
            <w:pPr>
              <w:tabs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03D292C9" w14:textId="2EFD91ED" w:rsidR="00754D20" w:rsidRPr="004B1154" w:rsidRDefault="00754D20" w:rsidP="00754D20">
            <w:pPr>
              <w:tabs>
                <w:tab w:val="decimal" w:pos="609"/>
              </w:tabs>
              <w:spacing w:line="320" w:lineRule="exact"/>
              <w:ind w:right="43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66" w:type="dxa"/>
          </w:tcPr>
          <w:p w14:paraId="4055DD65" w14:textId="77777777" w:rsidR="00754D20" w:rsidRPr="004B1154" w:rsidRDefault="00754D20" w:rsidP="00754D20">
            <w:pPr>
              <w:tabs>
                <w:tab w:val="decimal" w:pos="994"/>
                <w:tab w:val="decimal" w:pos="162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1B4442" w14:textId="244DDA9F" w:rsidR="00754D20" w:rsidRPr="004B1154" w:rsidRDefault="009E3308" w:rsidP="00754D20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92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838</w:t>
            </w:r>
            <w:r w:rsidR="00754D20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384</w:t>
            </w:r>
          </w:p>
        </w:tc>
        <w:tc>
          <w:tcPr>
            <w:tcW w:w="166" w:type="dxa"/>
          </w:tcPr>
          <w:p w14:paraId="66166646" w14:textId="77777777" w:rsidR="00754D20" w:rsidRPr="004B1154" w:rsidRDefault="00754D20" w:rsidP="00754D20">
            <w:pPr>
              <w:tabs>
                <w:tab w:val="decimal" w:pos="994"/>
                <w:tab w:val="decimal" w:pos="162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045E8485" w14:textId="686BD99C" w:rsidR="00754D20" w:rsidRPr="004B1154" w:rsidRDefault="00754D20" w:rsidP="00754D20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14:paraId="5C107C09" w14:textId="06D88F6B" w:rsidR="009E3308" w:rsidRDefault="00F54213" w:rsidP="009E3308">
      <w:pPr>
        <w:spacing w:before="120"/>
        <w:ind w:left="547"/>
        <w:jc w:val="thaiDistribute"/>
        <w:rPr>
          <w:rFonts w:asciiTheme="majorBidi" w:hAnsiTheme="majorBidi" w:cstheme="majorBidi"/>
          <w:snapToGrid w:val="0"/>
          <w:spacing w:val="-8"/>
          <w:cs/>
          <w:lang w:val="en-US"/>
        </w:rPr>
      </w:pPr>
      <w:r w:rsidRPr="004B1154">
        <w:rPr>
          <w:rFonts w:asciiTheme="majorBidi" w:hAnsiTheme="majorBidi" w:cstheme="majorBidi"/>
          <w:snapToGrid w:val="0"/>
          <w:cs/>
          <w:lang w:val="en-US"/>
        </w:rPr>
        <w:t>สำหรับลูกหนี้การค้า กลุ่มบริษัทได้ใช้วิธีการอย่างง่าย</w:t>
      </w:r>
      <w:r w:rsidR="00E033A1" w:rsidRPr="004B1154">
        <w:rPr>
          <w:rFonts w:asciiTheme="majorBidi" w:hAnsiTheme="majorBidi" w:cstheme="majorBidi"/>
          <w:snapToGrid w:val="0"/>
          <w:lang w:val="en-US"/>
        </w:rPr>
        <w:t xml:space="preserve"> (Simplif</w:t>
      </w:r>
      <w:r w:rsidR="004F1713" w:rsidRPr="004B1154">
        <w:rPr>
          <w:rFonts w:asciiTheme="majorBidi" w:hAnsiTheme="majorBidi" w:cstheme="majorBidi"/>
          <w:snapToGrid w:val="0"/>
          <w:lang w:val="en-US"/>
        </w:rPr>
        <w:t>ied</w:t>
      </w:r>
      <w:r w:rsidR="00E033A1" w:rsidRPr="004B1154">
        <w:rPr>
          <w:rFonts w:asciiTheme="majorBidi" w:hAnsiTheme="majorBidi" w:cstheme="majorBidi"/>
          <w:snapToGrid w:val="0"/>
          <w:lang w:val="en-US"/>
        </w:rPr>
        <w:t xml:space="preserve"> Approach) 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 xml:space="preserve">ตาม </w:t>
      </w:r>
      <w:r w:rsidRPr="004B1154">
        <w:rPr>
          <w:rFonts w:asciiTheme="majorBidi" w:hAnsiTheme="majorBidi" w:cstheme="majorBidi"/>
          <w:snapToGrid w:val="0"/>
          <w:lang w:val="en-US"/>
        </w:rPr>
        <w:t>TFRS</w:t>
      </w:r>
      <w:r w:rsidR="00F61AE5" w:rsidRPr="004B1154">
        <w:rPr>
          <w:rFonts w:asciiTheme="majorBidi" w:hAnsiTheme="majorBidi" w:cstheme="majorBidi"/>
          <w:snapToGrid w:val="0"/>
          <w:lang w:val="en-US"/>
        </w:rPr>
        <w:t xml:space="preserve">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9</w:t>
      </w:r>
      <w:r w:rsidRPr="004B1154">
        <w:rPr>
          <w:rFonts w:asciiTheme="majorBidi" w:hAnsiTheme="majorBidi" w:cstheme="majorBidi"/>
          <w:snapToGrid w:val="0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>เพื่อวัดมูลค่าผลขาดทุนด้านเครดิตที่คาดว่าจะเกิดขึ้นตลอดอายุ</w:t>
      </w:r>
      <w:r w:rsidR="003E0442" w:rsidRPr="004B1154">
        <w:rPr>
          <w:rFonts w:asciiTheme="majorBidi" w:hAnsiTheme="majorBidi" w:cstheme="majorBidi"/>
          <w:snapToGrid w:val="0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>กลุ่มบริษัทพิจารณาผลขาดทุนด้านเครดิตที่คาดว่าจะเกิดขึ้นจากรายการเหล่านี้โดยใช้ตารางการตั้งสำรอง</w:t>
      </w:r>
      <w:r w:rsidR="00DB6AA6" w:rsidRPr="004B1154">
        <w:rPr>
          <w:rFonts w:asciiTheme="majorBidi" w:hAnsiTheme="majorBidi" w:cstheme="majorBidi"/>
          <w:snapToGrid w:val="0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>ซึ่งประมาณการจากประสบการณ์การขาดทุนด้านเครดิตในอดีตโดยพิจารณาจากสถานการณ์ที่เกินกำหนดชำระของลูกหนี้และปรับปรุงเพื่อให้สอดคล้องกับสภาพปัจจุบันและการประมาณการภาวะเศรษฐกิจในอนาคตตามความเหมาะสม</w:t>
      </w:r>
      <w:r w:rsidR="003E0442" w:rsidRPr="004B1154">
        <w:rPr>
          <w:rFonts w:asciiTheme="majorBidi" w:hAnsiTheme="majorBidi" w:cstheme="majorBidi"/>
          <w:snapToGrid w:val="0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>ดังนั้น</w:t>
      </w:r>
      <w:r w:rsidR="007116E0" w:rsidRPr="004B1154">
        <w:rPr>
          <w:rFonts w:asciiTheme="majorBidi" w:hAnsiTheme="majorBidi" w:cstheme="majorBidi"/>
          <w:snapToGrid w:val="0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>ข้อมูลความเสี่ยงด้านเครดิต</w:t>
      </w:r>
      <w:r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>ของสินทรัพย์เหล่านี้จึงถูกนำเสนอโดยพิจารณาจากสถานะที่เกินกำหนดชำระในรูปแบบตารางการตั้งสำรอง</w:t>
      </w:r>
      <w:r w:rsidR="009E3308">
        <w:rPr>
          <w:rFonts w:asciiTheme="majorBidi" w:hAnsiTheme="majorBidi" w:cstheme="majorBidi"/>
          <w:snapToGrid w:val="0"/>
          <w:spacing w:val="-8"/>
          <w:cs/>
          <w:lang w:val="en-US"/>
        </w:rPr>
        <w:br w:type="page"/>
      </w:r>
    </w:p>
    <w:p w14:paraId="3E50C280" w14:textId="63C9E10A" w:rsidR="00F54213" w:rsidRPr="004B1154" w:rsidRDefault="00F54213" w:rsidP="00937052">
      <w:pPr>
        <w:spacing w:before="240"/>
        <w:ind w:left="547"/>
        <w:jc w:val="thaiDistribute"/>
        <w:rPr>
          <w:rFonts w:asciiTheme="majorBidi" w:hAnsiTheme="majorBidi" w:cstheme="majorBidi"/>
          <w:snapToGrid w:val="0"/>
          <w:lang w:val="en-US"/>
        </w:rPr>
      </w:pPr>
      <w:r w:rsidRPr="004B1154">
        <w:rPr>
          <w:rFonts w:asciiTheme="majorBidi" w:hAnsiTheme="majorBidi" w:cstheme="majorBidi"/>
          <w:snapToGrid w:val="0"/>
          <w:spacing w:val="-8"/>
          <w:cs/>
          <w:lang w:val="en-US"/>
        </w:rPr>
        <w:lastRenderedPageBreak/>
        <w:t>ลูกหนี้การค้า ณ วันที่</w:t>
      </w:r>
      <w:r w:rsidR="008E64F7" w:rsidRPr="004B1154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9E3308" w:rsidRPr="009E3308">
        <w:rPr>
          <w:rFonts w:asciiTheme="majorBidi" w:hAnsiTheme="majorBidi" w:cstheme="majorBidi"/>
          <w:snapToGrid w:val="0"/>
          <w:spacing w:val="-8"/>
          <w:lang w:val="en-US"/>
        </w:rPr>
        <w:t>30</w:t>
      </w:r>
      <w:r w:rsidR="008E64F7" w:rsidRPr="004B1154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63486D" w:rsidRPr="004B1154">
        <w:rPr>
          <w:rFonts w:asciiTheme="majorBidi" w:hAnsiTheme="majorBidi" w:cstheme="majorBidi" w:hint="cs"/>
          <w:snapToGrid w:val="0"/>
          <w:spacing w:val="-8"/>
          <w:cs/>
          <w:lang w:val="en-US"/>
        </w:rPr>
        <w:t>กันยายน</w:t>
      </w:r>
      <w:r w:rsidR="008E64F7" w:rsidRPr="004B1154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 </w:t>
      </w:r>
      <w:r w:rsidR="009E3308" w:rsidRPr="009E3308">
        <w:rPr>
          <w:rFonts w:asciiTheme="majorBidi" w:hAnsiTheme="majorBidi" w:cstheme="majorBidi"/>
          <w:snapToGrid w:val="0"/>
          <w:spacing w:val="-8"/>
          <w:lang w:val="en-US"/>
        </w:rPr>
        <w:t>2568</w:t>
      </w:r>
      <w:r w:rsidR="008E64F7" w:rsidRPr="004B1154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 และวันที่</w:t>
      </w:r>
      <w:r w:rsidRPr="004B1154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 </w:t>
      </w:r>
      <w:r w:rsidR="009E3308" w:rsidRPr="009E3308">
        <w:rPr>
          <w:rFonts w:asciiTheme="majorBidi" w:hAnsiTheme="majorBidi" w:cstheme="majorBidi"/>
          <w:snapToGrid w:val="0"/>
          <w:spacing w:val="-8"/>
          <w:lang w:val="en-US"/>
        </w:rPr>
        <w:t>31</w:t>
      </w:r>
      <w:r w:rsidRPr="004B1154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8"/>
          <w:cs/>
          <w:lang w:val="en-US"/>
        </w:rPr>
        <w:t>ธันวาคม</w:t>
      </w:r>
      <w:r w:rsidR="008E64F7" w:rsidRPr="004B1154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 </w:t>
      </w:r>
      <w:r w:rsidR="009E3308" w:rsidRPr="009E3308">
        <w:rPr>
          <w:rFonts w:asciiTheme="majorBidi" w:hAnsiTheme="majorBidi" w:cstheme="majorBidi"/>
          <w:snapToGrid w:val="0"/>
          <w:spacing w:val="-8"/>
          <w:lang w:val="en-US"/>
        </w:rPr>
        <w:t>2567</w:t>
      </w:r>
      <w:r w:rsidRPr="004B1154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 สามารถวิเคราะห์ตามอายุหนี้ที่ค้าง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>ชำระได้</w:t>
      </w:r>
      <w:r w:rsidR="007116E0" w:rsidRPr="004B1154">
        <w:rPr>
          <w:rFonts w:asciiTheme="majorBidi" w:hAnsiTheme="majorBidi" w:cstheme="majorBidi"/>
          <w:snapToGrid w:val="0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>ดังนี้</w:t>
      </w:r>
    </w:p>
    <w:p w14:paraId="3B428FFA" w14:textId="77777777" w:rsidR="00F54213" w:rsidRPr="004B1154" w:rsidRDefault="00F54213" w:rsidP="00F54213">
      <w:pPr>
        <w:spacing w:line="320" w:lineRule="exact"/>
        <w:ind w:left="547" w:right="-52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4B1154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56"/>
        <w:gridCol w:w="98"/>
        <w:gridCol w:w="1155"/>
        <w:gridCol w:w="98"/>
        <w:gridCol w:w="1155"/>
        <w:gridCol w:w="99"/>
        <w:gridCol w:w="1155"/>
      </w:tblGrid>
      <w:tr w:rsidR="00522938" w:rsidRPr="004B1154" w14:paraId="387C1485" w14:textId="77777777" w:rsidTr="00731920">
        <w:trPr>
          <w:trHeight w:val="20"/>
        </w:trPr>
        <w:tc>
          <w:tcPr>
            <w:tcW w:w="3852" w:type="dxa"/>
          </w:tcPr>
          <w:p w14:paraId="039A3DBE" w14:textId="77777777" w:rsidR="00F54213" w:rsidRPr="004B1154" w:rsidRDefault="00F54213" w:rsidP="00CD076C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4F3F6648" w14:textId="77777777" w:rsidR="00F54213" w:rsidRPr="004B1154" w:rsidRDefault="00F54213" w:rsidP="00CD076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4E43C434" w14:textId="77777777" w:rsidR="00F54213" w:rsidRPr="004B1154" w:rsidRDefault="00F54213" w:rsidP="00CD076C">
            <w:pPr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18CAD5E3" w14:textId="77777777" w:rsidR="00F54213" w:rsidRPr="004B1154" w:rsidRDefault="00F54213" w:rsidP="00CD076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2938" w:rsidRPr="004B1154" w14:paraId="324D7824" w14:textId="77777777" w:rsidTr="00731920">
        <w:trPr>
          <w:trHeight w:val="20"/>
        </w:trPr>
        <w:tc>
          <w:tcPr>
            <w:tcW w:w="3852" w:type="dxa"/>
          </w:tcPr>
          <w:p w14:paraId="72F941EC" w14:textId="77777777" w:rsidR="00F54213" w:rsidRPr="004B1154" w:rsidRDefault="00F54213" w:rsidP="00CD076C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5F62FCBC" w14:textId="77777777" w:rsidR="00F54213" w:rsidRPr="004B1154" w:rsidRDefault="00F54213" w:rsidP="00CD076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738697D4" w14:textId="77777777" w:rsidR="00F54213" w:rsidRPr="004B1154" w:rsidRDefault="00F54213" w:rsidP="00CD076C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0D7B9090" w14:textId="77777777" w:rsidR="00F54213" w:rsidRPr="004B1154" w:rsidRDefault="00F54213" w:rsidP="00CD076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58659132" w14:textId="77777777" w:rsidR="00F54213" w:rsidRPr="004B1154" w:rsidRDefault="00F54213" w:rsidP="00CD076C">
            <w:pPr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B7FFD6F" w14:textId="77777777" w:rsidR="00F54213" w:rsidRPr="004B1154" w:rsidRDefault="00F54213" w:rsidP="00CD076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082A761A" w14:textId="77777777" w:rsidR="00F54213" w:rsidRPr="004B1154" w:rsidRDefault="00F54213" w:rsidP="00CD076C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600170B3" w14:textId="77777777" w:rsidR="00F54213" w:rsidRPr="004B1154" w:rsidRDefault="00F54213" w:rsidP="00CD076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22938" w:rsidRPr="004B1154" w14:paraId="3B993A20" w14:textId="77777777" w:rsidTr="00731920">
        <w:trPr>
          <w:trHeight w:val="20"/>
        </w:trPr>
        <w:tc>
          <w:tcPr>
            <w:tcW w:w="3852" w:type="dxa"/>
          </w:tcPr>
          <w:p w14:paraId="6106D33E" w14:textId="77777777" w:rsidR="00AF3EE7" w:rsidRPr="004B1154" w:rsidRDefault="00AF3EE7" w:rsidP="00AF3EE7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5DE2ED61" w14:textId="3E4EC8E4" w:rsidR="00AF3EE7" w:rsidRPr="004B1154" w:rsidRDefault="009E3308" w:rsidP="00AF3EE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AF3EE7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3486D" w:rsidRPr="004B1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8" w:type="dxa"/>
          </w:tcPr>
          <w:p w14:paraId="65B985BE" w14:textId="77777777" w:rsidR="00AF3EE7" w:rsidRPr="004B1154" w:rsidRDefault="00AF3EE7" w:rsidP="00AF3EE7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194CAC42" w14:textId="42D1B3BE" w:rsidR="00AF3EE7" w:rsidRPr="004B1154" w:rsidRDefault="009E3308" w:rsidP="00AF3EE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F3EE7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3EE7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2D791879" w14:textId="77777777" w:rsidR="00AF3EE7" w:rsidRPr="004B1154" w:rsidRDefault="00AF3EE7" w:rsidP="00AF3EE7">
            <w:pPr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19ACB226" w14:textId="6FC1C99C" w:rsidR="00AF3EE7" w:rsidRPr="004B1154" w:rsidRDefault="009E3308" w:rsidP="00AF3EE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AF3EE7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3486D" w:rsidRPr="004B1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9" w:type="dxa"/>
          </w:tcPr>
          <w:p w14:paraId="113B2DA1" w14:textId="77777777" w:rsidR="00AF3EE7" w:rsidRPr="004B1154" w:rsidRDefault="00AF3EE7" w:rsidP="00AF3EE7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26523A74" w14:textId="245C749F" w:rsidR="00AF3EE7" w:rsidRPr="004B1154" w:rsidRDefault="009E3308" w:rsidP="00AF3EE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F3EE7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3EE7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22938" w:rsidRPr="004B1154" w14:paraId="357AF44A" w14:textId="77777777" w:rsidTr="00731920">
        <w:trPr>
          <w:trHeight w:val="20"/>
        </w:trPr>
        <w:tc>
          <w:tcPr>
            <w:tcW w:w="3852" w:type="dxa"/>
          </w:tcPr>
          <w:p w14:paraId="0057AA22" w14:textId="77777777" w:rsidR="00AF3EE7" w:rsidRPr="004B1154" w:rsidRDefault="00AF3EE7" w:rsidP="00AF3EE7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3E2678EC" w14:textId="54BC8B08" w:rsidR="00AF3EE7" w:rsidRPr="004B1154" w:rsidRDefault="009E3308" w:rsidP="00AF3EE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8" w:type="dxa"/>
          </w:tcPr>
          <w:p w14:paraId="64F9D3C5" w14:textId="77777777" w:rsidR="00AF3EE7" w:rsidRPr="004B1154" w:rsidRDefault="00AF3EE7" w:rsidP="00AF3EE7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F3E1337" w14:textId="428980BB" w:rsidR="00AF3EE7" w:rsidRPr="004B1154" w:rsidRDefault="009E3308" w:rsidP="00AF3EE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8" w:type="dxa"/>
          </w:tcPr>
          <w:p w14:paraId="6B741F56" w14:textId="77777777" w:rsidR="00AF3EE7" w:rsidRPr="004B1154" w:rsidRDefault="00AF3EE7" w:rsidP="00AF3EE7">
            <w:pPr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60E317D5" w14:textId="77A22E4D" w:rsidR="00AF3EE7" w:rsidRPr="004B1154" w:rsidRDefault="009E3308" w:rsidP="00AF3EE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" w:type="dxa"/>
          </w:tcPr>
          <w:p w14:paraId="03162E4F" w14:textId="77777777" w:rsidR="00AF3EE7" w:rsidRPr="004B1154" w:rsidRDefault="00AF3EE7" w:rsidP="00AF3EE7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04FB3DB5" w14:textId="4BF1F356" w:rsidR="00AF3EE7" w:rsidRPr="004B1154" w:rsidRDefault="009E3308" w:rsidP="00AF3EE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522938" w:rsidRPr="004B1154" w14:paraId="45EDD166" w14:textId="77777777" w:rsidTr="00731920">
        <w:trPr>
          <w:trHeight w:val="20"/>
        </w:trPr>
        <w:tc>
          <w:tcPr>
            <w:tcW w:w="3852" w:type="dxa"/>
          </w:tcPr>
          <w:p w14:paraId="48FA99CF" w14:textId="77777777" w:rsidR="00F54213" w:rsidRPr="004B1154" w:rsidRDefault="00F54213" w:rsidP="00CD07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Theme="majorBidi" w:hAnsiTheme="majorBidi" w:cstheme="majorBidi"/>
                <w:b/>
                <w:bCs/>
                <w:snapToGrid w:val="0"/>
                <w:szCs w:val="28"/>
              </w:rPr>
            </w:pPr>
            <w:r w:rsidRPr="004B1154"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  <w:t>ลูกหนี้การค้า</w:t>
            </w:r>
          </w:p>
        </w:tc>
        <w:tc>
          <w:tcPr>
            <w:tcW w:w="1156" w:type="dxa"/>
          </w:tcPr>
          <w:p w14:paraId="50EB6A12" w14:textId="77777777" w:rsidR="00F54213" w:rsidRPr="004B1154" w:rsidRDefault="00F54213" w:rsidP="00CD076C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72512681" w14:textId="77777777" w:rsidR="00F54213" w:rsidRPr="004B1154" w:rsidRDefault="00F54213" w:rsidP="00CD076C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2E3F0745" w14:textId="77777777" w:rsidR="00F54213" w:rsidRPr="004B1154" w:rsidRDefault="00F54213" w:rsidP="00CD076C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4306A4D4" w14:textId="77777777" w:rsidR="00F54213" w:rsidRPr="004B1154" w:rsidRDefault="00F54213" w:rsidP="00CD076C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70EE2CC8" w14:textId="77777777" w:rsidR="00F54213" w:rsidRPr="004B1154" w:rsidRDefault="00F54213" w:rsidP="00CD076C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7C38F7B4" w14:textId="77777777" w:rsidR="00F54213" w:rsidRPr="004B1154" w:rsidRDefault="00F54213" w:rsidP="00CD076C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3083A8C1" w14:textId="77777777" w:rsidR="00F54213" w:rsidRPr="004B1154" w:rsidRDefault="00F54213" w:rsidP="00CD076C">
            <w:pPr>
              <w:tabs>
                <w:tab w:val="decimal" w:pos="971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754D20" w:rsidRPr="004B1154" w14:paraId="1B7F82B0" w14:textId="77777777" w:rsidTr="001E2943">
        <w:trPr>
          <w:trHeight w:val="20"/>
        </w:trPr>
        <w:tc>
          <w:tcPr>
            <w:tcW w:w="3852" w:type="dxa"/>
          </w:tcPr>
          <w:p w14:paraId="4F87155D" w14:textId="77777777" w:rsidR="00754D20" w:rsidRPr="004B1154" w:rsidRDefault="00754D20" w:rsidP="00754D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56" w:type="dxa"/>
            <w:vAlign w:val="center"/>
          </w:tcPr>
          <w:p w14:paraId="0C4B6C6D" w14:textId="3EB4A331" w:rsidR="00754D20" w:rsidRPr="004B1154" w:rsidRDefault="009E3308" w:rsidP="00754D20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="00754D20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  <w:r w:rsidR="00754D20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706</w:t>
            </w:r>
          </w:p>
        </w:tc>
        <w:tc>
          <w:tcPr>
            <w:tcW w:w="98" w:type="dxa"/>
          </w:tcPr>
          <w:p w14:paraId="448B4AB1" w14:textId="77777777" w:rsidR="00754D20" w:rsidRPr="004B1154" w:rsidRDefault="00754D20" w:rsidP="00754D20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2EBD51E0" w14:textId="6395980D" w:rsidR="00754D20" w:rsidRPr="004B1154" w:rsidRDefault="009E3308" w:rsidP="00754D20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754D20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  <w:r w:rsidR="00754D20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377</w:t>
            </w:r>
          </w:p>
        </w:tc>
        <w:tc>
          <w:tcPr>
            <w:tcW w:w="98" w:type="dxa"/>
          </w:tcPr>
          <w:p w14:paraId="2FFAD598" w14:textId="77777777" w:rsidR="00754D20" w:rsidRPr="004B1154" w:rsidRDefault="00754D20" w:rsidP="00754D20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44E0EC2E" w14:textId="79A65D0A" w:rsidR="00754D20" w:rsidRPr="004B1154" w:rsidRDefault="00754D20" w:rsidP="00754D20">
            <w:pPr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03D170E3" w14:textId="77777777" w:rsidR="00754D20" w:rsidRPr="004B1154" w:rsidRDefault="00754D20" w:rsidP="00754D20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14E47595" w14:textId="028598DB" w:rsidR="00754D20" w:rsidRPr="004B1154" w:rsidRDefault="00754D20" w:rsidP="00754D20">
            <w:pPr>
              <w:tabs>
                <w:tab w:val="decimal" w:pos="607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54D20" w:rsidRPr="004B1154" w14:paraId="61FB39C8" w14:textId="77777777" w:rsidTr="001E2943">
        <w:trPr>
          <w:trHeight w:val="20"/>
        </w:trPr>
        <w:tc>
          <w:tcPr>
            <w:tcW w:w="3852" w:type="dxa"/>
          </w:tcPr>
          <w:p w14:paraId="05C55E33" w14:textId="77777777" w:rsidR="00754D20" w:rsidRPr="004B1154" w:rsidRDefault="00754D20" w:rsidP="00754D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เกินกำหนดชำระ</w:t>
            </w:r>
          </w:p>
        </w:tc>
        <w:tc>
          <w:tcPr>
            <w:tcW w:w="1156" w:type="dxa"/>
            <w:vAlign w:val="center"/>
          </w:tcPr>
          <w:p w14:paraId="7FBB9035" w14:textId="77777777" w:rsidR="00754D20" w:rsidRPr="004B1154" w:rsidRDefault="00754D20" w:rsidP="00754D20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59983E9C" w14:textId="77777777" w:rsidR="00754D20" w:rsidRPr="004B1154" w:rsidRDefault="00754D20" w:rsidP="00754D20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40A6BC2A" w14:textId="77777777" w:rsidR="00754D20" w:rsidRPr="004B1154" w:rsidRDefault="00754D20" w:rsidP="00754D20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578D7AC3" w14:textId="77777777" w:rsidR="00754D20" w:rsidRPr="004B1154" w:rsidRDefault="00754D20" w:rsidP="00754D20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69AB6D12" w14:textId="77777777" w:rsidR="00754D20" w:rsidRPr="004B1154" w:rsidRDefault="00754D20" w:rsidP="00754D20">
            <w:pPr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70842A65" w14:textId="77777777" w:rsidR="00754D20" w:rsidRPr="004B1154" w:rsidRDefault="00754D20" w:rsidP="00754D20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195B633F" w14:textId="77777777" w:rsidR="00754D20" w:rsidRPr="004B1154" w:rsidRDefault="00754D20" w:rsidP="00754D20">
            <w:pPr>
              <w:tabs>
                <w:tab w:val="decimal" w:pos="607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754D20" w:rsidRPr="004B1154" w14:paraId="50F6AC5A" w14:textId="77777777" w:rsidTr="007D3C1B">
        <w:trPr>
          <w:trHeight w:val="20"/>
        </w:trPr>
        <w:tc>
          <w:tcPr>
            <w:tcW w:w="3852" w:type="dxa"/>
          </w:tcPr>
          <w:p w14:paraId="7DE49BF2" w14:textId="404A04CA" w:rsidR="00754D20" w:rsidRPr="004B1154" w:rsidRDefault="00754D20" w:rsidP="00754D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  ไม่เกิน </w:t>
            </w:r>
            <w:r w:rsidR="009E3308" w:rsidRPr="009E3308">
              <w:rPr>
                <w:rFonts w:asciiTheme="majorBidi" w:hAnsiTheme="majorBidi" w:cstheme="majorBidi"/>
                <w:snapToGrid w:val="0"/>
                <w:szCs w:val="28"/>
              </w:rPr>
              <w:t>3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เดือน</w:t>
            </w:r>
          </w:p>
        </w:tc>
        <w:tc>
          <w:tcPr>
            <w:tcW w:w="1156" w:type="dxa"/>
          </w:tcPr>
          <w:p w14:paraId="463FA181" w14:textId="69299E92" w:rsidR="00754D20" w:rsidRPr="004B1154" w:rsidRDefault="00754D20" w:rsidP="00754D20">
            <w:pPr>
              <w:tabs>
                <w:tab w:val="decimal" w:pos="645"/>
              </w:tabs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-</w:t>
            </w:r>
          </w:p>
        </w:tc>
        <w:tc>
          <w:tcPr>
            <w:tcW w:w="98" w:type="dxa"/>
          </w:tcPr>
          <w:p w14:paraId="12239ED1" w14:textId="77777777" w:rsidR="00754D20" w:rsidRPr="004B1154" w:rsidRDefault="00754D20" w:rsidP="00754D20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7B90804E" w14:textId="63A6E6DC" w:rsidR="00754D20" w:rsidRPr="004B1154" w:rsidRDefault="00754D20" w:rsidP="00754D20">
            <w:pPr>
              <w:tabs>
                <w:tab w:val="decimal" w:pos="652"/>
              </w:tabs>
              <w:ind w:right="-22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-</w:t>
            </w:r>
          </w:p>
        </w:tc>
        <w:tc>
          <w:tcPr>
            <w:tcW w:w="98" w:type="dxa"/>
          </w:tcPr>
          <w:p w14:paraId="71971C01" w14:textId="77777777" w:rsidR="00754D20" w:rsidRPr="004B1154" w:rsidRDefault="00754D20" w:rsidP="00754D20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4D1A5350" w14:textId="7E4C3341" w:rsidR="00754D20" w:rsidRPr="004B1154" w:rsidRDefault="00754D20" w:rsidP="00754D20">
            <w:pPr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05FB1522" w14:textId="77777777" w:rsidR="00754D20" w:rsidRPr="004B1154" w:rsidRDefault="00754D20" w:rsidP="00754D20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0C667081" w14:textId="420161F8" w:rsidR="00754D20" w:rsidRPr="004B1154" w:rsidRDefault="00754D20" w:rsidP="00754D20">
            <w:pPr>
              <w:tabs>
                <w:tab w:val="decimal" w:pos="607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54D20" w:rsidRPr="004B1154" w14:paraId="56A73317" w14:textId="77777777" w:rsidTr="00F13E18">
        <w:trPr>
          <w:trHeight w:val="20"/>
        </w:trPr>
        <w:tc>
          <w:tcPr>
            <w:tcW w:w="3852" w:type="dxa"/>
          </w:tcPr>
          <w:p w14:paraId="223EC7F9" w14:textId="218A769E" w:rsidR="00754D20" w:rsidRPr="004B1154" w:rsidRDefault="00754D20" w:rsidP="00754D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   </w:t>
            </w:r>
            <w:r w:rsidR="009E3308" w:rsidRPr="009E3308">
              <w:rPr>
                <w:rFonts w:asciiTheme="majorBidi" w:hAnsiTheme="majorBidi" w:cstheme="majorBidi"/>
                <w:snapToGrid w:val="0"/>
                <w:szCs w:val="28"/>
              </w:rPr>
              <w:t>3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 xml:space="preserve"> - </w:t>
            </w:r>
            <w:r w:rsidR="009E3308" w:rsidRPr="009E3308">
              <w:rPr>
                <w:rFonts w:asciiTheme="majorBidi" w:hAnsiTheme="majorBidi" w:cstheme="majorBidi"/>
                <w:snapToGrid w:val="0"/>
                <w:szCs w:val="28"/>
              </w:rPr>
              <w:t>6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เดือน</w:t>
            </w:r>
          </w:p>
        </w:tc>
        <w:tc>
          <w:tcPr>
            <w:tcW w:w="1156" w:type="dxa"/>
          </w:tcPr>
          <w:p w14:paraId="5D8A55AD" w14:textId="7CB536D4" w:rsidR="00754D20" w:rsidRPr="004B1154" w:rsidRDefault="00754D20" w:rsidP="00754D20">
            <w:pPr>
              <w:tabs>
                <w:tab w:val="decimal" w:pos="649"/>
              </w:tabs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-</w:t>
            </w:r>
          </w:p>
        </w:tc>
        <w:tc>
          <w:tcPr>
            <w:tcW w:w="98" w:type="dxa"/>
          </w:tcPr>
          <w:p w14:paraId="1F05ACDC" w14:textId="77777777" w:rsidR="00754D20" w:rsidRPr="004B1154" w:rsidRDefault="00754D20" w:rsidP="00754D20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37C533B0" w14:textId="6FC80164" w:rsidR="00754D20" w:rsidRPr="004B1154" w:rsidRDefault="00754D20" w:rsidP="00754D20">
            <w:pPr>
              <w:tabs>
                <w:tab w:val="decimal" w:pos="652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-</w:t>
            </w:r>
          </w:p>
        </w:tc>
        <w:tc>
          <w:tcPr>
            <w:tcW w:w="98" w:type="dxa"/>
          </w:tcPr>
          <w:p w14:paraId="235CB085" w14:textId="77777777" w:rsidR="00754D20" w:rsidRPr="004B1154" w:rsidRDefault="00754D20" w:rsidP="00754D20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35ECA008" w14:textId="4C5730BC" w:rsidR="00754D20" w:rsidRPr="004B1154" w:rsidRDefault="00754D20" w:rsidP="00754D20">
            <w:pPr>
              <w:tabs>
                <w:tab w:val="decimal" w:pos="661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51C411D8" w14:textId="77777777" w:rsidR="00754D20" w:rsidRPr="004B1154" w:rsidRDefault="00754D20" w:rsidP="00754D20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69ED7B7C" w14:textId="1D85F943" w:rsidR="00754D20" w:rsidRPr="004B1154" w:rsidRDefault="00754D20" w:rsidP="00754D20">
            <w:pPr>
              <w:tabs>
                <w:tab w:val="decimal" w:pos="607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54D20" w:rsidRPr="004B1154" w14:paraId="0DF6ED4F" w14:textId="77777777" w:rsidTr="007D3C1B">
        <w:trPr>
          <w:trHeight w:val="20"/>
        </w:trPr>
        <w:tc>
          <w:tcPr>
            <w:tcW w:w="3852" w:type="dxa"/>
          </w:tcPr>
          <w:p w14:paraId="675FDA89" w14:textId="79B0040E" w:rsidR="00754D20" w:rsidRPr="004B1154" w:rsidRDefault="00754D20" w:rsidP="00754D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   </w:t>
            </w:r>
            <w:r w:rsidR="009E3308" w:rsidRPr="009E3308">
              <w:rPr>
                <w:rFonts w:asciiTheme="majorBidi" w:hAnsiTheme="majorBidi" w:cstheme="majorBidi"/>
                <w:snapToGrid w:val="0"/>
                <w:szCs w:val="28"/>
              </w:rPr>
              <w:t>6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 xml:space="preserve"> - </w:t>
            </w:r>
            <w:r w:rsidR="009E3308" w:rsidRPr="009E3308">
              <w:rPr>
                <w:rFonts w:asciiTheme="majorBidi" w:hAnsiTheme="majorBidi" w:cstheme="majorBidi"/>
                <w:snapToGrid w:val="0"/>
                <w:szCs w:val="28"/>
              </w:rPr>
              <w:t>12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เดือน</w:t>
            </w:r>
          </w:p>
        </w:tc>
        <w:tc>
          <w:tcPr>
            <w:tcW w:w="1156" w:type="dxa"/>
          </w:tcPr>
          <w:p w14:paraId="634FAA29" w14:textId="4F056384" w:rsidR="00754D20" w:rsidRPr="004B1154" w:rsidRDefault="00754D20" w:rsidP="00754D20">
            <w:pPr>
              <w:tabs>
                <w:tab w:val="decimal" w:pos="649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-</w:t>
            </w:r>
          </w:p>
        </w:tc>
        <w:tc>
          <w:tcPr>
            <w:tcW w:w="98" w:type="dxa"/>
          </w:tcPr>
          <w:p w14:paraId="023FD26C" w14:textId="77777777" w:rsidR="00754D20" w:rsidRPr="004B1154" w:rsidRDefault="00754D20" w:rsidP="00754D20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65781F72" w14:textId="28F8100B" w:rsidR="00754D20" w:rsidRPr="004B1154" w:rsidRDefault="009E3308" w:rsidP="00754D20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  <w:r w:rsidR="00754D20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313</w:t>
            </w:r>
          </w:p>
        </w:tc>
        <w:tc>
          <w:tcPr>
            <w:tcW w:w="98" w:type="dxa"/>
          </w:tcPr>
          <w:p w14:paraId="4C5B4AAE" w14:textId="77777777" w:rsidR="00754D20" w:rsidRPr="004B1154" w:rsidRDefault="00754D20" w:rsidP="00754D20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654CE620" w14:textId="47F57A55" w:rsidR="00754D20" w:rsidRPr="004B1154" w:rsidRDefault="00754D20" w:rsidP="00754D20">
            <w:pPr>
              <w:tabs>
                <w:tab w:val="decimal" w:pos="661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52254F90" w14:textId="77777777" w:rsidR="00754D20" w:rsidRPr="004B1154" w:rsidRDefault="00754D20" w:rsidP="00754D20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7C6A1D67" w14:textId="2FE71495" w:rsidR="00754D20" w:rsidRPr="004B1154" w:rsidRDefault="00754D20" w:rsidP="00754D20">
            <w:pPr>
              <w:tabs>
                <w:tab w:val="decimal" w:pos="607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54D20" w:rsidRPr="004B1154" w14:paraId="09C66666" w14:textId="77777777" w:rsidTr="004D2D47">
        <w:trPr>
          <w:trHeight w:val="20"/>
        </w:trPr>
        <w:tc>
          <w:tcPr>
            <w:tcW w:w="3852" w:type="dxa"/>
          </w:tcPr>
          <w:p w14:paraId="54FAB0F6" w14:textId="41E53510" w:rsidR="00754D20" w:rsidRPr="004B1154" w:rsidRDefault="00754D20" w:rsidP="00754D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="Angsana New" w:eastAsia="Arial Unicode MS" w:hAnsi="Angsana New" w:cs="Angsana New" w:hint="cs"/>
                <w:szCs w:val="28"/>
                <w:cs/>
              </w:rPr>
              <w:t xml:space="preserve">เกิน </w:t>
            </w:r>
            <w:r w:rsidR="009E3308" w:rsidRPr="009E3308">
              <w:rPr>
                <w:rFonts w:ascii="Angsana New" w:eastAsia="Arial Unicode MS" w:hAnsi="Angsana New" w:cs="Angsana New"/>
                <w:szCs w:val="28"/>
              </w:rPr>
              <w:t>12</w:t>
            </w:r>
            <w:r w:rsidRPr="004B1154">
              <w:rPr>
                <w:rFonts w:ascii="Angsana New" w:eastAsia="Arial Unicode MS" w:hAnsi="Angsana New" w:cs="Angsana New"/>
                <w:szCs w:val="28"/>
              </w:rPr>
              <w:t xml:space="preserve"> </w:t>
            </w:r>
            <w:r w:rsidRPr="004B1154">
              <w:rPr>
                <w:rFonts w:ascii="Angsana New" w:eastAsia="Arial Unicode MS" w:hAnsi="Angsana New" w:cs="Angsana New" w:hint="cs"/>
                <w:szCs w:val="28"/>
                <w:cs/>
              </w:rPr>
              <w:t>เดือน</w:t>
            </w:r>
            <w:r w:rsidRPr="004B1154">
              <w:rPr>
                <w:rFonts w:ascii="Angsana New" w:eastAsia="Arial Unicode MS" w:hAnsi="Angsana New" w:cs="Angsana New"/>
                <w:szCs w:val="28"/>
              </w:rPr>
              <w:t xml:space="preserve"> </w:t>
            </w:r>
            <w:r w:rsidRPr="004B1154">
              <w:rPr>
                <w:rFonts w:ascii="Angsana New" w:eastAsia="Arial Unicode MS" w:hAnsi="Angsana New" w:cs="Angsana New"/>
                <w:szCs w:val="28"/>
                <w:vertAlign w:val="superscript"/>
              </w:rPr>
              <w:t>(</w:t>
            </w:r>
            <w:r w:rsidR="009E3308" w:rsidRPr="009E3308">
              <w:rPr>
                <w:rFonts w:ascii="Angsana New" w:eastAsia="Arial Unicode MS" w:hAnsi="Angsana New" w:cs="Angsana New"/>
                <w:szCs w:val="28"/>
                <w:vertAlign w:val="superscript"/>
              </w:rPr>
              <w:t>1</w:t>
            </w:r>
            <w:r w:rsidRPr="004B1154">
              <w:rPr>
                <w:rFonts w:ascii="Angsana New" w:eastAsia="Arial Unicode MS" w:hAnsi="Angsana New" w:cs="Angsana New"/>
                <w:szCs w:val="28"/>
                <w:vertAlign w:val="superscript"/>
              </w:rPr>
              <w:t>)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63AF3A" w14:textId="6FF88C41" w:rsidR="00754D20" w:rsidRPr="004B1154" w:rsidRDefault="009E3308" w:rsidP="00754D20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754D20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="00754D20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007</w:t>
            </w:r>
          </w:p>
        </w:tc>
        <w:tc>
          <w:tcPr>
            <w:tcW w:w="98" w:type="dxa"/>
          </w:tcPr>
          <w:p w14:paraId="7B460016" w14:textId="77777777" w:rsidR="00754D20" w:rsidRPr="004B1154" w:rsidRDefault="00754D20" w:rsidP="00754D20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477E38CA" w14:textId="2C49ECC8" w:rsidR="00754D20" w:rsidRPr="004B1154" w:rsidRDefault="009E3308" w:rsidP="00754D20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754D20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870</w:t>
            </w:r>
            <w:r w:rsidR="00754D20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694</w:t>
            </w:r>
          </w:p>
        </w:tc>
        <w:tc>
          <w:tcPr>
            <w:tcW w:w="98" w:type="dxa"/>
          </w:tcPr>
          <w:p w14:paraId="50556D55" w14:textId="77777777" w:rsidR="00754D20" w:rsidRPr="004B1154" w:rsidRDefault="00754D20" w:rsidP="00754D20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78502872" w14:textId="2F62E725" w:rsidR="00754D20" w:rsidRPr="004B1154" w:rsidRDefault="00754D20" w:rsidP="00754D20">
            <w:pPr>
              <w:tabs>
                <w:tab w:val="decimal" w:pos="661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362CA410" w14:textId="77777777" w:rsidR="00754D20" w:rsidRPr="004B1154" w:rsidRDefault="00754D20" w:rsidP="00754D20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699EBD05" w14:textId="50A396BB" w:rsidR="00754D20" w:rsidRPr="004B1154" w:rsidRDefault="00754D20" w:rsidP="00754D20">
            <w:pPr>
              <w:tabs>
                <w:tab w:val="decimal" w:pos="607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54D20" w:rsidRPr="004B1154" w14:paraId="3F449F7A" w14:textId="77777777" w:rsidTr="004D2D47">
        <w:trPr>
          <w:trHeight w:val="20"/>
        </w:trPr>
        <w:tc>
          <w:tcPr>
            <w:tcW w:w="3852" w:type="dxa"/>
          </w:tcPr>
          <w:p w14:paraId="1B531B04" w14:textId="77777777" w:rsidR="00754D20" w:rsidRPr="004B1154" w:rsidRDefault="00754D20" w:rsidP="00754D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 xml:space="preserve">   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รวมลูกหนี้การค้า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4038A0" w14:textId="3D5DA6A5" w:rsidR="00754D20" w:rsidRPr="004B1154" w:rsidRDefault="009E3308" w:rsidP="00754D20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  <w:r w:rsidR="00754D20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</w:t>
            </w:r>
            <w:r w:rsidR="00754D20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713</w:t>
            </w:r>
          </w:p>
        </w:tc>
        <w:tc>
          <w:tcPr>
            <w:tcW w:w="98" w:type="dxa"/>
            <w:vAlign w:val="center"/>
          </w:tcPr>
          <w:p w14:paraId="60C93999" w14:textId="77777777" w:rsidR="00754D20" w:rsidRPr="004B1154" w:rsidRDefault="00754D20" w:rsidP="00754D20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22B39CDE" w14:textId="350C661C" w:rsidR="00754D20" w:rsidRPr="004B1154" w:rsidRDefault="009E3308" w:rsidP="00754D20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00754D20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838</w:t>
            </w:r>
            <w:r w:rsidR="00754D20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384</w:t>
            </w:r>
          </w:p>
        </w:tc>
        <w:tc>
          <w:tcPr>
            <w:tcW w:w="98" w:type="dxa"/>
          </w:tcPr>
          <w:p w14:paraId="5F95B4E8" w14:textId="77777777" w:rsidR="00754D20" w:rsidRPr="004B1154" w:rsidRDefault="00754D20" w:rsidP="00754D20">
            <w:pPr>
              <w:tabs>
                <w:tab w:val="decimal" w:pos="1045"/>
              </w:tabs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0D4A1455" w14:textId="004A4F3C" w:rsidR="00754D20" w:rsidRPr="004B1154" w:rsidRDefault="00754D20" w:rsidP="00754D20">
            <w:pPr>
              <w:tabs>
                <w:tab w:val="decimal" w:pos="661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6DFAB181" w14:textId="77777777" w:rsidR="00754D20" w:rsidRPr="004B1154" w:rsidRDefault="00754D20" w:rsidP="00754D20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45789DA5" w14:textId="0DB05F8C" w:rsidR="00754D20" w:rsidRPr="004B1154" w:rsidRDefault="00754D20" w:rsidP="00754D20">
            <w:pPr>
              <w:tabs>
                <w:tab w:val="decimal" w:pos="607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14:paraId="326F6C17" w14:textId="579EECE0" w:rsidR="000B2CE1" w:rsidRPr="004B1154" w:rsidRDefault="000B2CE1" w:rsidP="000B2CE1">
      <w:pPr>
        <w:tabs>
          <w:tab w:val="left" w:pos="9090"/>
        </w:tabs>
        <w:spacing w:after="100" w:afterAutospacing="1"/>
        <w:ind w:left="810" w:hanging="180"/>
        <w:jc w:val="thaiDistribute"/>
        <w:rPr>
          <w:rFonts w:asciiTheme="majorBidi" w:hAnsiTheme="majorBidi" w:cstheme="majorBidi"/>
          <w:b/>
          <w:bCs/>
          <w:snapToGrid w:val="0"/>
          <w:lang w:val="en-US"/>
        </w:rPr>
      </w:pPr>
      <w:r w:rsidRPr="004B1154">
        <w:rPr>
          <w:rFonts w:ascii="Angsana New" w:hAnsi="Angsana New" w:cs="Angsana New"/>
          <w:snapToGrid w:val="0"/>
          <w:spacing w:val="-10"/>
          <w:vertAlign w:val="superscript"/>
          <w:lang w:val="en-US"/>
        </w:rPr>
        <w:t>(</w:t>
      </w:r>
      <w:r w:rsidR="009E3308" w:rsidRPr="009E3308">
        <w:rPr>
          <w:rFonts w:ascii="Angsana New" w:hAnsi="Angsana New" w:cs="Angsana New"/>
          <w:snapToGrid w:val="0"/>
          <w:spacing w:val="-10"/>
          <w:vertAlign w:val="superscript"/>
          <w:lang w:val="en-US"/>
        </w:rPr>
        <w:t>1</w:t>
      </w:r>
      <w:r w:rsidRPr="004B1154">
        <w:rPr>
          <w:rFonts w:ascii="Angsana New" w:hAnsi="Angsana New" w:cs="Angsana New"/>
          <w:snapToGrid w:val="0"/>
          <w:spacing w:val="-10"/>
          <w:vertAlign w:val="superscript"/>
          <w:lang w:val="en-US"/>
        </w:rPr>
        <w:t>)</w:t>
      </w:r>
      <w:r w:rsidRPr="004B1154">
        <w:rPr>
          <w:rFonts w:asciiTheme="majorBidi" w:eastAsia="SimSun" w:hAnsiTheme="majorBidi" w:cstheme="majorBidi"/>
          <w:sz w:val="24"/>
          <w:szCs w:val="24"/>
          <w:lang w:val="en-US"/>
        </w:rPr>
        <w:t xml:space="preserve"> </w:t>
      </w:r>
      <w:r w:rsidRPr="004B1154">
        <w:rPr>
          <w:rFonts w:asciiTheme="majorBidi" w:eastAsia="SimSun" w:hAnsiTheme="majorBidi" w:cstheme="majorBidi"/>
          <w:spacing w:val="-6"/>
          <w:sz w:val="24"/>
          <w:szCs w:val="24"/>
          <w:lang w:val="en-US"/>
        </w:rPr>
        <w:t xml:space="preserve"> </w:t>
      </w:r>
      <w:r w:rsidRPr="004B1154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>ลูกหนี้การค้าที่เกินกำหนดชำระเป็นลูกหนี้ของบริษัทย่อยจากการขายส่งวัสดุ อุปกรณ์และเครื่องตกแต่งที่ใช้ในงานก่อสร้างให้กับผู้รับเหมาโครงการของบริษัทย่อยอีกแห่งหนึ่ง ฝ่ายบริหารของกลุ่</w:t>
      </w:r>
      <w:r w:rsidRPr="004B1154">
        <w:rPr>
          <w:rFonts w:asciiTheme="majorBidi" w:eastAsia="SimSun" w:hAnsiTheme="majorBidi" w:cstheme="majorBidi" w:hint="cs"/>
          <w:spacing w:val="-6"/>
          <w:sz w:val="22"/>
          <w:szCs w:val="22"/>
          <w:cs/>
          <w:lang w:val="en-US"/>
        </w:rPr>
        <w:t>ม</w:t>
      </w:r>
      <w:r w:rsidRPr="004B1154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>บริษัทพิจารณาไม่ตั้งผลขาดทุนด้านเครดิตที่คาดว่าจะเกิดขึ้นเนื่องจากคาดว่าจะได้</w:t>
      </w:r>
      <w:r w:rsidR="00FE6384" w:rsidRPr="004B1154">
        <w:rPr>
          <w:rFonts w:asciiTheme="majorBidi" w:eastAsia="SimSun" w:hAnsiTheme="majorBidi" w:cstheme="majorBidi" w:hint="cs"/>
          <w:spacing w:val="-6"/>
          <w:sz w:val="22"/>
          <w:szCs w:val="22"/>
          <w:cs/>
          <w:lang w:val="en-US"/>
        </w:rPr>
        <w:t>รับ</w:t>
      </w:r>
      <w:r w:rsidRPr="004B1154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>ชำระยอดลูกหนี้ดังกล่าวทั้งจำนวน</w:t>
      </w:r>
    </w:p>
    <w:p w14:paraId="46A6F1AC" w14:textId="5C0BE9B0" w:rsidR="00E23770" w:rsidRPr="004B1154" w:rsidRDefault="009E3308" w:rsidP="000B2CE1">
      <w:pPr>
        <w:spacing w:before="360"/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9E3308">
        <w:rPr>
          <w:rFonts w:asciiTheme="majorBidi" w:hAnsiTheme="majorBidi" w:cstheme="majorBidi"/>
          <w:b/>
          <w:bCs/>
          <w:snapToGrid w:val="0"/>
          <w:lang w:val="en-US"/>
        </w:rPr>
        <w:t>7</w:t>
      </w:r>
      <w:r w:rsidR="00E23770" w:rsidRPr="004B1154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E23770" w:rsidRPr="004B1154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9909C3" w:rsidRPr="004B1154">
        <w:rPr>
          <w:rFonts w:asciiTheme="majorBidi" w:hAnsiTheme="majorBidi" w:cstheme="majorBidi"/>
          <w:b/>
          <w:bCs/>
          <w:cs/>
        </w:rPr>
        <w:t>ต้นทุนของ</w:t>
      </w:r>
      <w:r w:rsidR="00E23770" w:rsidRPr="004B1154">
        <w:rPr>
          <w:rFonts w:asciiTheme="majorBidi" w:hAnsiTheme="majorBidi" w:cstheme="majorBidi"/>
          <w:b/>
          <w:bCs/>
          <w:cs/>
        </w:rPr>
        <w:t>สัญญา</w:t>
      </w:r>
    </w:p>
    <w:p w14:paraId="0D9231F9" w14:textId="77777777" w:rsidR="00E23770" w:rsidRPr="004B1154" w:rsidRDefault="009909C3" w:rsidP="00E23770">
      <w:pPr>
        <w:tabs>
          <w:tab w:val="left" w:pos="9090"/>
        </w:tabs>
        <w:ind w:left="540"/>
        <w:rPr>
          <w:rFonts w:asciiTheme="majorBidi" w:hAnsiTheme="majorBidi" w:cstheme="majorBidi"/>
          <w:snapToGrid w:val="0"/>
          <w:lang w:val="en-US"/>
        </w:rPr>
      </w:pPr>
      <w:r w:rsidRPr="004B1154">
        <w:rPr>
          <w:rFonts w:asciiTheme="majorBidi" w:hAnsiTheme="majorBidi" w:cstheme="majorBidi"/>
          <w:snapToGrid w:val="0"/>
          <w:cs/>
          <w:lang w:val="en-US"/>
        </w:rPr>
        <w:t>ต้นทุนของ</w:t>
      </w:r>
      <w:r w:rsidR="00E23770" w:rsidRPr="004B1154">
        <w:rPr>
          <w:rFonts w:asciiTheme="majorBidi" w:hAnsiTheme="majorBidi" w:cstheme="majorBidi"/>
          <w:snapToGrid w:val="0"/>
          <w:cs/>
          <w:lang w:val="en-US"/>
        </w:rPr>
        <w:t>สัญญา ประกอบด้วย</w:t>
      </w:r>
    </w:p>
    <w:p w14:paraId="3C93D2CE" w14:textId="77777777" w:rsidR="00E23770" w:rsidRPr="004B1154" w:rsidRDefault="00E23770" w:rsidP="00E23770">
      <w:pPr>
        <w:ind w:left="547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4B1154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2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12"/>
        <w:gridCol w:w="1279"/>
        <w:gridCol w:w="150"/>
        <w:gridCol w:w="1279"/>
      </w:tblGrid>
      <w:tr w:rsidR="00522938" w:rsidRPr="004B1154" w14:paraId="3BBBDD56" w14:textId="77777777" w:rsidTr="002B2C91">
        <w:trPr>
          <w:cantSplit/>
          <w:trHeight w:val="144"/>
        </w:trPr>
        <w:tc>
          <w:tcPr>
            <w:tcW w:w="6012" w:type="dxa"/>
          </w:tcPr>
          <w:p w14:paraId="0E0B0F44" w14:textId="77777777" w:rsidR="00E23770" w:rsidRPr="004B1154" w:rsidRDefault="00E23770" w:rsidP="003E5EB5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8" w:type="dxa"/>
            <w:gridSpan w:val="3"/>
          </w:tcPr>
          <w:p w14:paraId="595562CB" w14:textId="77777777" w:rsidR="00E23770" w:rsidRPr="004B1154" w:rsidRDefault="00E23770" w:rsidP="003E5EB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22938" w:rsidRPr="004B1154" w14:paraId="347443AE" w14:textId="77777777" w:rsidTr="002B2C91">
        <w:trPr>
          <w:cantSplit/>
          <w:trHeight w:val="144"/>
        </w:trPr>
        <w:tc>
          <w:tcPr>
            <w:tcW w:w="6012" w:type="dxa"/>
          </w:tcPr>
          <w:p w14:paraId="3127130C" w14:textId="77777777" w:rsidR="00E23770" w:rsidRPr="004B1154" w:rsidRDefault="00E23770" w:rsidP="003E5EB5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79" w:type="dxa"/>
          </w:tcPr>
          <w:p w14:paraId="43126EED" w14:textId="59868BA3" w:rsidR="00E23770" w:rsidRPr="004B1154" w:rsidRDefault="009E3308" w:rsidP="003E5EB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</w:tcPr>
          <w:p w14:paraId="35366373" w14:textId="77777777" w:rsidR="00E23770" w:rsidRPr="004B1154" w:rsidRDefault="00E23770" w:rsidP="003E5EB5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</w:tcPr>
          <w:p w14:paraId="0291F518" w14:textId="36753978" w:rsidR="00E23770" w:rsidRPr="004B1154" w:rsidRDefault="009E3308" w:rsidP="003E5EB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2567</w:t>
            </w:r>
          </w:p>
        </w:tc>
      </w:tr>
      <w:tr w:rsidR="00522938" w:rsidRPr="004B1154" w14:paraId="77C38B50" w14:textId="77777777" w:rsidTr="00FC2EDD">
        <w:trPr>
          <w:cantSplit/>
          <w:trHeight w:val="144"/>
        </w:trPr>
        <w:tc>
          <w:tcPr>
            <w:tcW w:w="6012" w:type="dxa"/>
          </w:tcPr>
          <w:p w14:paraId="6B553943" w14:textId="13FF4D56" w:rsidR="008B055E" w:rsidRPr="004B1154" w:rsidRDefault="008B055E" w:rsidP="008B055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zCs w:val="28"/>
                <w:cs/>
              </w:rPr>
              <w:t>ยอดคงเหลือต้นงวด</w:t>
            </w:r>
            <w:r w:rsidRPr="004B1154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4B1154">
              <w:rPr>
                <w:rFonts w:asciiTheme="majorBidi" w:hAnsiTheme="majorBidi" w:cstheme="majorBidi"/>
                <w:szCs w:val="28"/>
                <w:cs/>
              </w:rPr>
              <w:t xml:space="preserve">ณ วันที่ </w:t>
            </w:r>
            <w:r w:rsidR="009E3308" w:rsidRPr="009E3308">
              <w:rPr>
                <w:rFonts w:asciiTheme="majorBidi" w:hAnsiTheme="majorBidi" w:cstheme="majorBidi"/>
                <w:szCs w:val="28"/>
              </w:rPr>
              <w:t>1</w:t>
            </w:r>
            <w:r w:rsidRPr="004B1154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4B1154">
              <w:rPr>
                <w:rFonts w:asciiTheme="majorBidi" w:hAnsiTheme="majorBidi" w:cstheme="majorBidi"/>
                <w:szCs w:val="28"/>
                <w:cs/>
              </w:rPr>
              <w:t xml:space="preserve">มกราคม 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2A205" w14:textId="556B6CFD" w:rsidR="008B055E" w:rsidRPr="004B1154" w:rsidRDefault="009E3308" w:rsidP="008B055E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 w:rsidR="00C06A11" w:rsidRPr="004B11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315</w:t>
            </w:r>
            <w:r w:rsidR="00C06A11" w:rsidRPr="004B11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258</w:t>
            </w:r>
          </w:p>
        </w:tc>
        <w:tc>
          <w:tcPr>
            <w:tcW w:w="150" w:type="dxa"/>
          </w:tcPr>
          <w:p w14:paraId="118E7C33" w14:textId="77777777" w:rsidR="008B055E" w:rsidRPr="004B1154" w:rsidRDefault="008B055E" w:rsidP="008B055E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vAlign w:val="bottom"/>
          </w:tcPr>
          <w:p w14:paraId="223F76F6" w14:textId="7AD98C52" w:rsidR="008B055E" w:rsidRPr="004B1154" w:rsidRDefault="009E3308" w:rsidP="008B055E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</w:t>
            </w:r>
            <w:r w:rsidR="008B055E" w:rsidRPr="004B11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806</w:t>
            </w:r>
            <w:r w:rsidR="008B055E" w:rsidRPr="004B11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614</w:t>
            </w:r>
            <w:r w:rsidR="008B055E" w:rsidRPr="004B11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</w:t>
            </w:r>
          </w:p>
        </w:tc>
      </w:tr>
      <w:tr w:rsidR="00522938" w:rsidRPr="004B1154" w14:paraId="6FE423D3" w14:textId="77777777" w:rsidTr="00FC2EDD">
        <w:trPr>
          <w:cantSplit/>
          <w:trHeight w:val="144"/>
        </w:trPr>
        <w:tc>
          <w:tcPr>
            <w:tcW w:w="6012" w:type="dxa"/>
          </w:tcPr>
          <w:p w14:paraId="23C47500" w14:textId="77777777" w:rsidR="008B055E" w:rsidRPr="004B1154" w:rsidRDefault="008B055E" w:rsidP="008B055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93B12" w14:textId="5D81543F" w:rsidR="008B055E" w:rsidRPr="004B1154" w:rsidRDefault="009E3308" w:rsidP="008B055E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</w:t>
            </w:r>
            <w:r w:rsidR="00C06A11" w:rsidRPr="004B11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414</w:t>
            </w:r>
            <w:r w:rsidR="00C06A11" w:rsidRPr="004B11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942</w:t>
            </w:r>
          </w:p>
        </w:tc>
        <w:tc>
          <w:tcPr>
            <w:tcW w:w="150" w:type="dxa"/>
          </w:tcPr>
          <w:p w14:paraId="3CEBF29D" w14:textId="77777777" w:rsidR="008B055E" w:rsidRPr="004B1154" w:rsidRDefault="008B055E" w:rsidP="008B055E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vAlign w:val="bottom"/>
          </w:tcPr>
          <w:p w14:paraId="42C7390B" w14:textId="6385AF6E" w:rsidR="008B055E" w:rsidRPr="004B1154" w:rsidRDefault="009E3308" w:rsidP="008B055E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60</w:t>
            </w:r>
            <w:r w:rsidR="008B055E" w:rsidRPr="004B11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161</w:t>
            </w:r>
            <w:r w:rsidR="008B055E" w:rsidRPr="004B11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041</w:t>
            </w:r>
            <w:r w:rsidR="008B055E" w:rsidRPr="004B11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</w:t>
            </w:r>
          </w:p>
        </w:tc>
      </w:tr>
      <w:tr w:rsidR="00522938" w:rsidRPr="004B1154" w14:paraId="1A86C362" w14:textId="77777777" w:rsidTr="00FC2EDD">
        <w:trPr>
          <w:cantSplit/>
          <w:trHeight w:val="144"/>
        </w:trPr>
        <w:tc>
          <w:tcPr>
            <w:tcW w:w="6012" w:type="dxa"/>
          </w:tcPr>
          <w:p w14:paraId="1E3F44C6" w14:textId="77777777" w:rsidR="008B055E" w:rsidRPr="004B1154" w:rsidRDefault="008B055E" w:rsidP="008B055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zCs w:val="28"/>
                <w:cs/>
              </w:rPr>
              <w:t>ลดลงระหว่างงวด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E21CA" w14:textId="558FA76D" w:rsidR="008B055E" w:rsidRPr="004B1154" w:rsidRDefault="00C06A11" w:rsidP="008B055E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9E3308" w:rsidRPr="009E330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</w:t>
            </w:r>
            <w:r w:rsidRPr="004B11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693</w:t>
            </w:r>
            <w:r w:rsidRPr="004B11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234</w:t>
            </w:r>
            <w:r w:rsidRPr="004B11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76A3359F" w14:textId="77777777" w:rsidR="008B055E" w:rsidRPr="004B1154" w:rsidRDefault="008B055E" w:rsidP="008B055E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6E4CFCAF" w14:textId="40715130" w:rsidR="008B055E" w:rsidRPr="004B1154" w:rsidRDefault="008B055E" w:rsidP="008B055E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9E3308" w:rsidRPr="009E330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</w:t>
            </w:r>
            <w:r w:rsidRPr="004B11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219</w:t>
            </w:r>
            <w:r w:rsidRPr="004B11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427</w:t>
            </w:r>
            <w:r w:rsidRPr="004B11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522938" w:rsidRPr="004B1154" w14:paraId="5379AC99" w14:textId="77777777" w:rsidTr="00F34422">
        <w:trPr>
          <w:cantSplit/>
          <w:trHeight w:val="144"/>
        </w:trPr>
        <w:tc>
          <w:tcPr>
            <w:tcW w:w="6012" w:type="dxa"/>
          </w:tcPr>
          <w:p w14:paraId="3F02392E" w14:textId="78269A04" w:rsidR="008B055E" w:rsidRPr="004B1154" w:rsidRDefault="008B055E" w:rsidP="008B055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ยอดคงเหลือ</w:t>
            </w:r>
            <w:r w:rsidRPr="004B1154">
              <w:rPr>
                <w:rFonts w:asciiTheme="majorBidi" w:hAnsiTheme="majorBidi" w:cstheme="majorBidi"/>
                <w:szCs w:val="28"/>
                <w:cs/>
              </w:rPr>
              <w:t>ปลายงวด</w:t>
            </w:r>
            <w:r w:rsidRPr="004B1154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4B1154">
              <w:rPr>
                <w:rFonts w:asciiTheme="majorBidi" w:hAnsiTheme="majorBidi" w:cstheme="majorBidi"/>
                <w:szCs w:val="28"/>
                <w:cs/>
              </w:rPr>
              <w:t xml:space="preserve">ณ วันที่ </w:t>
            </w:r>
            <w:r w:rsidR="009E3308" w:rsidRPr="009E3308">
              <w:rPr>
                <w:rFonts w:asciiTheme="majorBidi" w:hAnsiTheme="majorBidi" w:cstheme="majorBidi"/>
                <w:szCs w:val="28"/>
              </w:rPr>
              <w:t>30</w:t>
            </w:r>
            <w:r w:rsidRPr="004B1154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4B1154">
              <w:rPr>
                <w:rFonts w:asciiTheme="majorBidi" w:hAnsiTheme="majorBidi" w:cstheme="majorBidi" w:hint="cs"/>
                <w:szCs w:val="28"/>
                <w:cs/>
              </w:rPr>
              <w:t>กันยายน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8647D" w14:textId="1B8AB02F" w:rsidR="008B055E" w:rsidRPr="004B1154" w:rsidRDefault="009E3308" w:rsidP="008B055E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9E330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</w:t>
            </w:r>
            <w:r w:rsidR="00C06A11" w:rsidRPr="004B11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036</w:t>
            </w:r>
            <w:r w:rsidR="00C06A11" w:rsidRPr="004B11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966</w:t>
            </w:r>
          </w:p>
        </w:tc>
        <w:tc>
          <w:tcPr>
            <w:tcW w:w="150" w:type="dxa"/>
          </w:tcPr>
          <w:p w14:paraId="0113F3E5" w14:textId="77777777" w:rsidR="008B055E" w:rsidRPr="004B1154" w:rsidRDefault="008B055E" w:rsidP="008B055E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03B8E" w14:textId="4A1FB783" w:rsidR="008B055E" w:rsidRPr="004B1154" w:rsidRDefault="009E3308" w:rsidP="008B055E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</w:t>
            </w:r>
            <w:r w:rsidR="008B055E" w:rsidRPr="004B11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748</w:t>
            </w:r>
            <w:r w:rsidR="008B055E" w:rsidRPr="004B11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228</w:t>
            </w:r>
            <w:r w:rsidR="008B055E" w:rsidRPr="004B11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</w:t>
            </w:r>
          </w:p>
        </w:tc>
      </w:tr>
    </w:tbl>
    <w:p w14:paraId="7DDF5241" w14:textId="6EB4C58D" w:rsidR="00E23770" w:rsidRPr="004B1154" w:rsidRDefault="00430EFA" w:rsidP="00430EFA">
      <w:pPr>
        <w:ind w:left="547" w:hanging="547"/>
        <w:rPr>
          <w:rFonts w:asciiTheme="majorBidi" w:hAnsiTheme="majorBidi" w:cstheme="majorBidi"/>
          <w:spacing w:val="-8"/>
          <w:lang w:val="en-US"/>
        </w:rPr>
      </w:pPr>
      <w:r w:rsidRPr="004B1154">
        <w:rPr>
          <w:rFonts w:asciiTheme="majorBidi" w:hAnsiTheme="majorBidi" w:cstheme="majorBidi"/>
          <w:b/>
          <w:bCs/>
          <w:snapToGrid w:val="0"/>
          <w:lang w:val="en-US"/>
        </w:rPr>
        <w:br w:type="page"/>
      </w:r>
      <w:r w:rsidR="009E3308" w:rsidRPr="009E3308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8</w:t>
      </w:r>
      <w:r w:rsidR="00E23770" w:rsidRPr="004B1154">
        <w:rPr>
          <w:rFonts w:asciiTheme="majorBidi" w:hAnsiTheme="majorBidi" w:cstheme="majorBidi"/>
          <w:b/>
          <w:bCs/>
          <w:snapToGrid w:val="0"/>
          <w:cs/>
          <w:lang w:val="en-US"/>
        </w:rPr>
        <w:t xml:space="preserve">. </w:t>
      </w:r>
      <w:r w:rsidR="00E23770" w:rsidRPr="004B1154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E23770" w:rsidRPr="004B1154">
        <w:rPr>
          <w:rFonts w:asciiTheme="majorBidi" w:hAnsiTheme="majorBidi" w:cstheme="majorBidi"/>
          <w:b/>
          <w:bCs/>
          <w:snapToGrid w:val="0"/>
          <w:cs/>
          <w:lang w:val="en-US"/>
        </w:rPr>
        <w:t>ที่ดินและต้นทุนโครงการระหว่างก่อสร้างและสาธารณูปโภค</w:t>
      </w:r>
    </w:p>
    <w:p w14:paraId="7B637E4C" w14:textId="77777777" w:rsidR="00E23770" w:rsidRPr="004B1154" w:rsidRDefault="00E23770" w:rsidP="00E23770">
      <w:pPr>
        <w:tabs>
          <w:tab w:val="left" w:pos="1170"/>
        </w:tabs>
        <w:ind w:left="547" w:right="-86"/>
        <w:rPr>
          <w:rFonts w:asciiTheme="majorBidi" w:hAnsiTheme="majorBidi" w:cstheme="majorBidi"/>
          <w:snapToGrid w:val="0"/>
          <w:lang w:val="en-US"/>
        </w:rPr>
      </w:pPr>
      <w:r w:rsidRPr="004B1154">
        <w:rPr>
          <w:rFonts w:asciiTheme="majorBidi" w:hAnsiTheme="majorBidi" w:cstheme="majorBidi"/>
          <w:snapToGrid w:val="0"/>
          <w:cs/>
          <w:lang w:val="en-US"/>
        </w:rPr>
        <w:t>ที่ดินและต้นทุนโครงการระหว่างก่อสร้างและสาธารณูปโภค ประกอบด้วย</w:t>
      </w:r>
    </w:p>
    <w:p w14:paraId="32F11F06" w14:textId="77777777" w:rsidR="00E23770" w:rsidRPr="004B1154" w:rsidRDefault="00E23770" w:rsidP="002B2C91">
      <w:pPr>
        <w:ind w:left="547" w:right="-43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4B1154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522938" w:rsidRPr="004B1154" w14:paraId="29CF9F69" w14:textId="77777777" w:rsidTr="00D769B5">
        <w:trPr>
          <w:trHeight w:val="144"/>
        </w:trPr>
        <w:tc>
          <w:tcPr>
            <w:tcW w:w="3477" w:type="dxa"/>
          </w:tcPr>
          <w:p w14:paraId="673FF4EE" w14:textId="77777777" w:rsidR="00CD076C" w:rsidRPr="004B1154" w:rsidRDefault="00CD076C" w:rsidP="00B256C1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1BA440CE" w14:textId="77777777" w:rsidR="00CD076C" w:rsidRPr="004B1154" w:rsidRDefault="00CD076C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756D95C" w14:textId="77777777" w:rsidR="00CD076C" w:rsidRPr="004B1154" w:rsidRDefault="00CD076C" w:rsidP="00B256C1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29DD4C94" w14:textId="77777777" w:rsidR="00CD076C" w:rsidRPr="004B1154" w:rsidRDefault="00CD076C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2938" w:rsidRPr="004B1154" w14:paraId="317A83BA" w14:textId="77777777" w:rsidTr="00CD076C">
        <w:trPr>
          <w:trHeight w:val="144"/>
        </w:trPr>
        <w:tc>
          <w:tcPr>
            <w:tcW w:w="3477" w:type="dxa"/>
          </w:tcPr>
          <w:p w14:paraId="3ADE3C1D" w14:textId="77777777" w:rsidR="00CD076C" w:rsidRPr="004B1154" w:rsidRDefault="00CD076C" w:rsidP="00B256C1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7AB4F801" w14:textId="77777777" w:rsidR="00CD076C" w:rsidRPr="004B1154" w:rsidRDefault="00CD076C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4" w:type="dxa"/>
          </w:tcPr>
          <w:p w14:paraId="0B9B258B" w14:textId="77777777" w:rsidR="00CD076C" w:rsidRPr="004B1154" w:rsidRDefault="00CD076C" w:rsidP="00B256C1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9FBFD9E" w14:textId="77777777" w:rsidR="00CD076C" w:rsidRPr="004B1154" w:rsidRDefault="00CD076C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4" w:type="dxa"/>
          </w:tcPr>
          <w:p w14:paraId="333D721D" w14:textId="77777777" w:rsidR="00CD076C" w:rsidRPr="004B1154" w:rsidRDefault="00CD076C" w:rsidP="00B256C1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74F8299" w14:textId="77777777" w:rsidR="00CD076C" w:rsidRPr="004B1154" w:rsidRDefault="00CD076C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4" w:type="dxa"/>
          </w:tcPr>
          <w:p w14:paraId="20520D0A" w14:textId="77777777" w:rsidR="00CD076C" w:rsidRPr="004B1154" w:rsidRDefault="00CD076C" w:rsidP="00B256C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6CAE9DD" w14:textId="77777777" w:rsidR="00CD076C" w:rsidRPr="004B1154" w:rsidRDefault="00CD076C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22938" w:rsidRPr="004B1154" w14:paraId="60984823" w14:textId="77777777" w:rsidTr="00CD076C">
        <w:trPr>
          <w:trHeight w:val="144"/>
        </w:trPr>
        <w:tc>
          <w:tcPr>
            <w:tcW w:w="3477" w:type="dxa"/>
          </w:tcPr>
          <w:p w14:paraId="441C3223" w14:textId="77777777" w:rsidR="00B256C1" w:rsidRPr="004B1154" w:rsidRDefault="00B256C1" w:rsidP="00B256C1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8BC5211" w14:textId="67885533" w:rsidR="00B256C1" w:rsidRPr="004B1154" w:rsidRDefault="009E3308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B256C1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3486D" w:rsidRPr="004B1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44" w:type="dxa"/>
          </w:tcPr>
          <w:p w14:paraId="3BA5187D" w14:textId="77777777" w:rsidR="00B256C1" w:rsidRPr="004B1154" w:rsidRDefault="00B256C1" w:rsidP="00B256C1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7A943BC" w14:textId="5ACF8B01" w:rsidR="00B256C1" w:rsidRPr="004B1154" w:rsidRDefault="009E3308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B256C1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256C1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44" w:type="dxa"/>
          </w:tcPr>
          <w:p w14:paraId="43985259" w14:textId="77777777" w:rsidR="00B256C1" w:rsidRPr="004B1154" w:rsidRDefault="00B256C1" w:rsidP="00B256C1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59BEC02" w14:textId="1B9C9A52" w:rsidR="00B256C1" w:rsidRPr="004B1154" w:rsidRDefault="009E3308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B256C1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3486D" w:rsidRPr="004B1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44" w:type="dxa"/>
          </w:tcPr>
          <w:p w14:paraId="09B9F41A" w14:textId="77777777" w:rsidR="00B256C1" w:rsidRPr="004B1154" w:rsidRDefault="00B256C1" w:rsidP="00B256C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3DD64816" w14:textId="5AAA9203" w:rsidR="00B256C1" w:rsidRPr="004B1154" w:rsidRDefault="009E3308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B256C1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256C1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22938" w:rsidRPr="004B1154" w14:paraId="4659198C" w14:textId="77777777" w:rsidTr="00CD076C">
        <w:trPr>
          <w:trHeight w:val="144"/>
        </w:trPr>
        <w:tc>
          <w:tcPr>
            <w:tcW w:w="3477" w:type="dxa"/>
          </w:tcPr>
          <w:p w14:paraId="4D143FE1" w14:textId="77777777" w:rsidR="00AF3EE7" w:rsidRPr="004B1154" w:rsidRDefault="00AF3EE7" w:rsidP="00B256C1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1CE37A6D" w14:textId="636FB547" w:rsidR="00AF3EE7" w:rsidRPr="004B1154" w:rsidRDefault="009E3308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5DDC5959" w14:textId="77777777" w:rsidR="00AF3EE7" w:rsidRPr="004B1154" w:rsidRDefault="00AF3EE7" w:rsidP="00B256C1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695C9C8C" w14:textId="7D753916" w:rsidR="00AF3EE7" w:rsidRPr="004B1154" w:rsidRDefault="009E3308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20EE924F" w14:textId="77777777" w:rsidR="00AF3EE7" w:rsidRPr="004B1154" w:rsidRDefault="00AF3EE7" w:rsidP="00B256C1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7B6FA64E" w14:textId="07662972" w:rsidR="00AF3EE7" w:rsidRPr="004B1154" w:rsidRDefault="009E3308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054BF4BA" w14:textId="77777777" w:rsidR="00AF3EE7" w:rsidRPr="004B1154" w:rsidRDefault="00AF3EE7" w:rsidP="00B256C1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DF836BF" w14:textId="6BBD6BA2" w:rsidR="00AF3EE7" w:rsidRPr="004B1154" w:rsidRDefault="009E3308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522938" w:rsidRPr="004B1154" w14:paraId="1A04DEBD" w14:textId="77777777" w:rsidTr="001E2943">
        <w:trPr>
          <w:trHeight w:val="144"/>
        </w:trPr>
        <w:tc>
          <w:tcPr>
            <w:tcW w:w="3477" w:type="dxa"/>
          </w:tcPr>
          <w:p w14:paraId="6335F9BB" w14:textId="77777777" w:rsidR="008E2984" w:rsidRPr="004B1154" w:rsidRDefault="008E2984" w:rsidP="008E29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ที่ดิน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A6E06" w14:textId="5E4859FC" w:rsidR="008E2984" w:rsidRPr="004B1154" w:rsidRDefault="009E3308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553</w:t>
            </w:r>
            <w:r w:rsidR="00B43BFB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771</w:t>
            </w:r>
            <w:r w:rsidR="00B43BFB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241</w:t>
            </w:r>
          </w:p>
        </w:tc>
        <w:tc>
          <w:tcPr>
            <w:tcW w:w="144" w:type="dxa"/>
          </w:tcPr>
          <w:p w14:paraId="131BB606" w14:textId="77777777" w:rsidR="008E2984" w:rsidRPr="004B1154" w:rsidRDefault="008E2984" w:rsidP="008E2984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2922AF7D" w14:textId="29D9E987" w:rsidR="008E2984" w:rsidRPr="004B1154" w:rsidRDefault="009E3308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553</w:t>
            </w:r>
            <w:r w:rsidR="008E298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771</w:t>
            </w:r>
            <w:r w:rsidR="008E298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241</w:t>
            </w:r>
          </w:p>
        </w:tc>
        <w:tc>
          <w:tcPr>
            <w:tcW w:w="144" w:type="dxa"/>
          </w:tcPr>
          <w:p w14:paraId="32B327CD" w14:textId="77777777" w:rsidR="008E2984" w:rsidRPr="004B1154" w:rsidRDefault="008E2984" w:rsidP="008E2984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AB1B3" w14:textId="6343CC9C" w:rsidR="008E2984" w:rsidRPr="004B1154" w:rsidRDefault="009E3308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553</w:t>
            </w:r>
            <w:r w:rsidR="00B43BFB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771</w:t>
            </w:r>
            <w:r w:rsidR="00B43BFB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241</w:t>
            </w:r>
          </w:p>
        </w:tc>
        <w:tc>
          <w:tcPr>
            <w:tcW w:w="144" w:type="dxa"/>
          </w:tcPr>
          <w:p w14:paraId="1B4FEBC8" w14:textId="77777777" w:rsidR="008E2984" w:rsidRPr="004B1154" w:rsidRDefault="008E2984" w:rsidP="008E2984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641523A2" w14:textId="64E434C4" w:rsidR="008E2984" w:rsidRPr="004B1154" w:rsidRDefault="009E3308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553</w:t>
            </w:r>
            <w:r w:rsidR="008E298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771</w:t>
            </w:r>
            <w:r w:rsidR="008E298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241</w:t>
            </w:r>
          </w:p>
        </w:tc>
      </w:tr>
      <w:tr w:rsidR="00522938" w:rsidRPr="004B1154" w14:paraId="5FA29288" w14:textId="77777777" w:rsidTr="001E2943">
        <w:trPr>
          <w:trHeight w:val="144"/>
        </w:trPr>
        <w:tc>
          <w:tcPr>
            <w:tcW w:w="3477" w:type="dxa"/>
          </w:tcPr>
          <w:p w14:paraId="47E1A6D1" w14:textId="0E042488" w:rsidR="008E2984" w:rsidRPr="004B1154" w:rsidRDefault="008E2984" w:rsidP="008E29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ค่าก่อสร้างและอื่น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ๆ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97592" w14:textId="59F1F5B3" w:rsidR="008E2984" w:rsidRPr="004B1154" w:rsidRDefault="009E3308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B43BFB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394</w:t>
            </w:r>
            <w:r w:rsidR="00B43BFB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793</w:t>
            </w:r>
            <w:r w:rsidR="00B43BFB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856</w:t>
            </w:r>
          </w:p>
        </w:tc>
        <w:tc>
          <w:tcPr>
            <w:tcW w:w="144" w:type="dxa"/>
          </w:tcPr>
          <w:p w14:paraId="69B02D1D" w14:textId="77777777" w:rsidR="008E2984" w:rsidRPr="004B1154" w:rsidRDefault="008E2984" w:rsidP="008E298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26BFB1E4" w14:textId="5392629A" w:rsidR="008E2984" w:rsidRPr="004B1154" w:rsidRDefault="009E3308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8E298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658</w:t>
            </w:r>
            <w:r w:rsidR="008E298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407</w:t>
            </w:r>
            <w:r w:rsidR="008E298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271</w:t>
            </w:r>
          </w:p>
        </w:tc>
        <w:tc>
          <w:tcPr>
            <w:tcW w:w="144" w:type="dxa"/>
          </w:tcPr>
          <w:p w14:paraId="23183113" w14:textId="77777777" w:rsidR="008E2984" w:rsidRPr="004B1154" w:rsidRDefault="008E2984" w:rsidP="008E298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F770C" w14:textId="21F8FA7B" w:rsidR="008E2984" w:rsidRPr="004B1154" w:rsidRDefault="009E3308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182</w:t>
            </w:r>
            <w:r w:rsidR="00B43BFB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417</w:t>
            </w:r>
            <w:r w:rsidR="00B43BFB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858</w:t>
            </w:r>
          </w:p>
        </w:tc>
        <w:tc>
          <w:tcPr>
            <w:tcW w:w="144" w:type="dxa"/>
          </w:tcPr>
          <w:p w14:paraId="3C26FCB3" w14:textId="77777777" w:rsidR="008E2984" w:rsidRPr="004B1154" w:rsidRDefault="008E2984" w:rsidP="008E298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3EB923E3" w14:textId="18E3EA67" w:rsidR="008E2984" w:rsidRPr="004B1154" w:rsidRDefault="009E3308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182</w:t>
            </w:r>
            <w:r w:rsidR="008E298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211</w:t>
            </w:r>
            <w:r w:rsidR="008E298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265</w:t>
            </w:r>
          </w:p>
        </w:tc>
      </w:tr>
      <w:tr w:rsidR="00522938" w:rsidRPr="004B1154" w14:paraId="4C46F851" w14:textId="77777777" w:rsidTr="001E2943">
        <w:trPr>
          <w:trHeight w:val="144"/>
        </w:trPr>
        <w:tc>
          <w:tcPr>
            <w:tcW w:w="3477" w:type="dxa"/>
          </w:tcPr>
          <w:p w14:paraId="7ADC47CA" w14:textId="77777777" w:rsidR="008E2984" w:rsidRPr="004B1154" w:rsidRDefault="008E2984" w:rsidP="008E29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ต้นทุนการกู้ยืม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B0F29" w14:textId="5DE4D9E4" w:rsidR="008E2984" w:rsidRPr="004B1154" w:rsidRDefault="009E3308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215</w:t>
            </w:r>
            <w:r w:rsidR="00B43BFB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735</w:t>
            </w:r>
            <w:r w:rsidR="00B43BFB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003</w:t>
            </w:r>
          </w:p>
        </w:tc>
        <w:tc>
          <w:tcPr>
            <w:tcW w:w="144" w:type="dxa"/>
          </w:tcPr>
          <w:p w14:paraId="76417E9E" w14:textId="77777777" w:rsidR="008E2984" w:rsidRPr="004B1154" w:rsidRDefault="008E2984" w:rsidP="008E2984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49A374CD" w14:textId="68E2C4D8" w:rsidR="008E2984" w:rsidRPr="004B1154" w:rsidRDefault="009E3308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261</w:t>
            </w:r>
            <w:r w:rsidR="008E298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522</w:t>
            </w:r>
            <w:r w:rsidR="008E298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962</w:t>
            </w:r>
          </w:p>
        </w:tc>
        <w:tc>
          <w:tcPr>
            <w:tcW w:w="144" w:type="dxa"/>
          </w:tcPr>
          <w:p w14:paraId="1EC4AAA0" w14:textId="77777777" w:rsidR="008E2984" w:rsidRPr="004B1154" w:rsidRDefault="008E2984" w:rsidP="008E298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280E8" w14:textId="333C715C" w:rsidR="008E2984" w:rsidRPr="004B1154" w:rsidRDefault="009E3308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</w:t>
            </w:r>
            <w:r w:rsidR="00B43BFB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303</w:t>
            </w:r>
            <w:r w:rsidR="00B43BFB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389</w:t>
            </w:r>
          </w:p>
        </w:tc>
        <w:tc>
          <w:tcPr>
            <w:tcW w:w="144" w:type="dxa"/>
          </w:tcPr>
          <w:p w14:paraId="1BA83ABF" w14:textId="77777777" w:rsidR="008E2984" w:rsidRPr="004B1154" w:rsidRDefault="008E2984" w:rsidP="008E298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1FE26B9C" w14:textId="11FA1EF4" w:rsidR="008E2984" w:rsidRPr="004B1154" w:rsidRDefault="009E3308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="008E298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456</w:t>
            </w:r>
            <w:r w:rsidR="008E298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509</w:t>
            </w:r>
          </w:p>
        </w:tc>
      </w:tr>
      <w:tr w:rsidR="00522938" w:rsidRPr="004B1154" w14:paraId="485D561C" w14:textId="77777777" w:rsidTr="00CD076C">
        <w:trPr>
          <w:trHeight w:val="144"/>
        </w:trPr>
        <w:tc>
          <w:tcPr>
            <w:tcW w:w="3477" w:type="dxa"/>
          </w:tcPr>
          <w:p w14:paraId="59B1218D" w14:textId="77777777" w:rsidR="008E2984" w:rsidRPr="004B1154" w:rsidRDefault="008E2984" w:rsidP="008E29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 w:hanging="18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รวมที่ดินและต้นทุนโครงการระหว่าง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center"/>
          </w:tcPr>
          <w:p w14:paraId="7B610E2A" w14:textId="77777777" w:rsidR="008E2984" w:rsidRPr="004B1154" w:rsidRDefault="008E2984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55694955" w14:textId="77777777" w:rsidR="008E2984" w:rsidRPr="004B1154" w:rsidRDefault="008E2984" w:rsidP="008E2984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432F2742" w14:textId="77777777" w:rsidR="008E2984" w:rsidRPr="004B1154" w:rsidRDefault="008E2984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4" w:type="dxa"/>
          </w:tcPr>
          <w:p w14:paraId="0301DF9A" w14:textId="77777777" w:rsidR="008E2984" w:rsidRPr="004B1154" w:rsidRDefault="008E2984" w:rsidP="008E2984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center"/>
          </w:tcPr>
          <w:p w14:paraId="79EBDB80" w14:textId="77777777" w:rsidR="008E2984" w:rsidRPr="004B1154" w:rsidRDefault="008E2984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6850C56C" w14:textId="77777777" w:rsidR="008E2984" w:rsidRPr="004B1154" w:rsidRDefault="008E2984" w:rsidP="008E2984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7DB29DD1" w14:textId="77777777" w:rsidR="008E2984" w:rsidRPr="004B1154" w:rsidRDefault="008E2984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522938" w:rsidRPr="004B1154" w14:paraId="2B73E7F0" w14:textId="77777777" w:rsidTr="00CD076C">
        <w:trPr>
          <w:trHeight w:val="144"/>
        </w:trPr>
        <w:tc>
          <w:tcPr>
            <w:tcW w:w="3477" w:type="dxa"/>
          </w:tcPr>
          <w:p w14:paraId="3FBD3B53" w14:textId="77777777" w:rsidR="008E2984" w:rsidRPr="004B1154" w:rsidRDefault="008E2984" w:rsidP="008E29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 w:hanging="9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ก่อสร้างและสาธารณูปโภค</w:t>
            </w:r>
          </w:p>
        </w:tc>
        <w:tc>
          <w:tcPr>
            <w:tcW w:w="1212" w:type="dxa"/>
            <w:tcBorders>
              <w:bottom w:val="double" w:sz="4" w:space="0" w:color="auto"/>
            </w:tcBorders>
            <w:vAlign w:val="center"/>
          </w:tcPr>
          <w:p w14:paraId="5999C01C" w14:textId="0B8E0FC1" w:rsidR="008E2984" w:rsidRPr="004B1154" w:rsidRDefault="009E3308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="00B43BFB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164</w:t>
            </w:r>
            <w:r w:rsidR="00B43BFB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300</w:t>
            </w:r>
            <w:r w:rsidR="00B43BFB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100</w:t>
            </w:r>
          </w:p>
        </w:tc>
        <w:tc>
          <w:tcPr>
            <w:tcW w:w="144" w:type="dxa"/>
          </w:tcPr>
          <w:p w14:paraId="7A6BCDA8" w14:textId="77777777" w:rsidR="008E2984" w:rsidRPr="004B1154" w:rsidRDefault="008E2984" w:rsidP="008E2984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</w:tcPr>
          <w:p w14:paraId="14BD9DEB" w14:textId="2058F7AE" w:rsidR="008E2984" w:rsidRPr="004B1154" w:rsidRDefault="009E3308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="008E298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473</w:t>
            </w:r>
            <w:r w:rsidR="008E298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701</w:t>
            </w:r>
            <w:r w:rsidR="008E298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474</w:t>
            </w:r>
          </w:p>
        </w:tc>
        <w:tc>
          <w:tcPr>
            <w:tcW w:w="144" w:type="dxa"/>
          </w:tcPr>
          <w:p w14:paraId="49600BD3" w14:textId="77777777" w:rsidR="008E2984" w:rsidRPr="004B1154" w:rsidRDefault="008E2984" w:rsidP="008E2984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vAlign w:val="center"/>
          </w:tcPr>
          <w:p w14:paraId="04B27420" w14:textId="7462A963" w:rsidR="008E2984" w:rsidRPr="004B1154" w:rsidRDefault="009E3308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746</w:t>
            </w:r>
            <w:r w:rsidR="00B43BFB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492</w:t>
            </w:r>
            <w:r w:rsidR="00B43BFB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488</w:t>
            </w:r>
          </w:p>
        </w:tc>
        <w:tc>
          <w:tcPr>
            <w:tcW w:w="144" w:type="dxa"/>
          </w:tcPr>
          <w:p w14:paraId="4D1D9444" w14:textId="77777777" w:rsidR="008E2984" w:rsidRPr="004B1154" w:rsidRDefault="008E2984" w:rsidP="008E2984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vAlign w:val="bottom"/>
          </w:tcPr>
          <w:p w14:paraId="02CDC7BA" w14:textId="6183BC95" w:rsidR="008E2984" w:rsidRPr="004B1154" w:rsidRDefault="009E3308" w:rsidP="008E2984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741</w:t>
            </w:r>
            <w:r w:rsidR="008E298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439</w:t>
            </w:r>
            <w:r w:rsidR="008E298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015</w:t>
            </w:r>
          </w:p>
        </w:tc>
      </w:tr>
    </w:tbl>
    <w:p w14:paraId="1895B2F7" w14:textId="77777777" w:rsidR="00E23770" w:rsidRPr="004B1154" w:rsidRDefault="00E23770" w:rsidP="00B256C1">
      <w:pPr>
        <w:spacing w:before="120"/>
        <w:ind w:left="547" w:right="-58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4B1154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522938" w:rsidRPr="004B1154" w14:paraId="646491D4" w14:textId="77777777" w:rsidTr="00D769B5">
        <w:trPr>
          <w:trHeight w:val="144"/>
        </w:trPr>
        <w:tc>
          <w:tcPr>
            <w:tcW w:w="3477" w:type="dxa"/>
          </w:tcPr>
          <w:p w14:paraId="41FF70DE" w14:textId="77777777" w:rsidR="00000A98" w:rsidRPr="004B1154" w:rsidRDefault="00000A98" w:rsidP="00AF3EE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7F99C4E5" w14:textId="77777777" w:rsidR="00000A98" w:rsidRPr="004B1154" w:rsidRDefault="00000A98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492373A3" w14:textId="77777777" w:rsidR="00000A98" w:rsidRPr="004B1154" w:rsidRDefault="00000A98" w:rsidP="00AF3EE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70180429" w14:textId="77777777" w:rsidR="00000A98" w:rsidRPr="004B1154" w:rsidRDefault="00000A98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2938" w:rsidRPr="004B1154" w14:paraId="5BFD3134" w14:textId="77777777" w:rsidTr="00D769B5">
        <w:trPr>
          <w:trHeight w:val="144"/>
        </w:trPr>
        <w:tc>
          <w:tcPr>
            <w:tcW w:w="3477" w:type="dxa"/>
          </w:tcPr>
          <w:p w14:paraId="013B5274" w14:textId="77777777" w:rsidR="00000A98" w:rsidRPr="004B1154" w:rsidRDefault="00000A98" w:rsidP="00AF3EE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80" w:type="dxa"/>
            <w:gridSpan w:val="7"/>
          </w:tcPr>
          <w:p w14:paraId="5BD6D6D9" w14:textId="180905E8" w:rsidR="00000A98" w:rsidRPr="004B1154" w:rsidRDefault="00000A98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9E3308" w:rsidRPr="009E3308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30</w:t>
            </w:r>
            <w:r w:rsidR="00305D25" w:rsidRPr="004B115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 xml:space="preserve"> </w:t>
            </w:r>
            <w:r w:rsidR="0063486D" w:rsidRPr="004B1154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522938" w:rsidRPr="004B1154" w14:paraId="4F69D43D" w14:textId="77777777" w:rsidTr="00D769B5">
        <w:trPr>
          <w:trHeight w:val="144"/>
        </w:trPr>
        <w:tc>
          <w:tcPr>
            <w:tcW w:w="3477" w:type="dxa"/>
          </w:tcPr>
          <w:p w14:paraId="1B556C30" w14:textId="77777777" w:rsidR="00000A98" w:rsidRPr="004B1154" w:rsidRDefault="00000A98" w:rsidP="00AF3EE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37242E2D" w14:textId="1F42FF08" w:rsidR="00000A98" w:rsidRPr="004B1154" w:rsidRDefault="009E3308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020C4BCB" w14:textId="77777777" w:rsidR="00000A98" w:rsidRPr="004B1154" w:rsidRDefault="00000A98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2CC45D40" w14:textId="4DB5C1BE" w:rsidR="00000A98" w:rsidRPr="004B1154" w:rsidRDefault="009E3308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043A2411" w14:textId="77777777" w:rsidR="00000A98" w:rsidRPr="004B1154" w:rsidRDefault="00000A98" w:rsidP="00AF3EE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586530D" w14:textId="433D39DC" w:rsidR="00000A98" w:rsidRPr="004B1154" w:rsidRDefault="009E3308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4D2D0060" w14:textId="77777777" w:rsidR="00000A98" w:rsidRPr="004B1154" w:rsidRDefault="00000A98" w:rsidP="00AF3EE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27436DE" w14:textId="5076C176" w:rsidR="00000A98" w:rsidRPr="004B1154" w:rsidRDefault="009E3308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522938" w:rsidRPr="004B1154" w14:paraId="6FF4C86A" w14:textId="77777777" w:rsidTr="00000A98">
        <w:trPr>
          <w:trHeight w:val="144"/>
        </w:trPr>
        <w:tc>
          <w:tcPr>
            <w:tcW w:w="3477" w:type="dxa"/>
          </w:tcPr>
          <w:p w14:paraId="2A001016" w14:textId="77777777" w:rsidR="00000A98" w:rsidRPr="004B1154" w:rsidRDefault="00000A98" w:rsidP="00AF3E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ที่ดินและต้นทุนโครงการระหว่างก่อสร้างและ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</w:p>
        </w:tc>
        <w:tc>
          <w:tcPr>
            <w:tcW w:w="1212" w:type="dxa"/>
            <w:vAlign w:val="center"/>
          </w:tcPr>
          <w:p w14:paraId="5F75F35B" w14:textId="77777777" w:rsidR="00000A98" w:rsidRPr="004B1154" w:rsidRDefault="00000A98" w:rsidP="00AF3EE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4B05E251" w14:textId="77777777" w:rsidR="00000A98" w:rsidRPr="004B1154" w:rsidRDefault="00000A98" w:rsidP="00AF3EE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3BC82BB9" w14:textId="77777777" w:rsidR="00000A98" w:rsidRPr="004B1154" w:rsidRDefault="00000A98" w:rsidP="00AF3EE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09421A13" w14:textId="77777777" w:rsidR="00000A98" w:rsidRPr="004B1154" w:rsidRDefault="00000A98" w:rsidP="00AF3EE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center"/>
          </w:tcPr>
          <w:p w14:paraId="47EEF16A" w14:textId="77777777" w:rsidR="00000A98" w:rsidRPr="004B1154" w:rsidRDefault="00000A98" w:rsidP="00AF3EE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4B05749" w14:textId="77777777" w:rsidR="00000A98" w:rsidRPr="004B1154" w:rsidRDefault="00000A98" w:rsidP="00AF3EE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6C1154F2" w14:textId="77777777" w:rsidR="00000A98" w:rsidRPr="004B1154" w:rsidRDefault="00000A98" w:rsidP="00AF3EE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522938" w:rsidRPr="004B1154" w14:paraId="001B9FF3" w14:textId="77777777" w:rsidTr="00000A98">
        <w:trPr>
          <w:trHeight w:val="144"/>
        </w:trPr>
        <w:tc>
          <w:tcPr>
            <w:tcW w:w="3477" w:type="dxa"/>
          </w:tcPr>
          <w:p w14:paraId="1CB97821" w14:textId="77777777" w:rsidR="00000A98" w:rsidRPr="004B1154" w:rsidRDefault="00724F7C" w:rsidP="00AF3E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      </w:t>
            </w:r>
            <w:r w:rsidR="00000A98"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สาธารณูปโภคที่บันทึกเป็นค่าใช้จ่ายและ</w:t>
            </w:r>
          </w:p>
        </w:tc>
        <w:tc>
          <w:tcPr>
            <w:tcW w:w="1212" w:type="dxa"/>
            <w:vAlign w:val="center"/>
          </w:tcPr>
          <w:p w14:paraId="124259F1" w14:textId="77777777" w:rsidR="00000A98" w:rsidRPr="004B1154" w:rsidRDefault="00000A98" w:rsidP="00AF3EE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16811EC3" w14:textId="77777777" w:rsidR="00000A98" w:rsidRPr="004B1154" w:rsidRDefault="00000A98" w:rsidP="00AF3EE7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7285D8C2" w14:textId="77777777" w:rsidR="00000A98" w:rsidRPr="004B1154" w:rsidRDefault="00000A98" w:rsidP="00AF3EE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13D973FB" w14:textId="77777777" w:rsidR="00000A98" w:rsidRPr="004B1154" w:rsidRDefault="00000A98" w:rsidP="00AF3EE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center"/>
          </w:tcPr>
          <w:p w14:paraId="18430E12" w14:textId="77777777" w:rsidR="00000A98" w:rsidRPr="004B1154" w:rsidRDefault="00000A98" w:rsidP="00AF3EE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5F7F909E" w14:textId="77777777" w:rsidR="00000A98" w:rsidRPr="004B1154" w:rsidRDefault="00000A98" w:rsidP="00AF3EE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3BDBF390" w14:textId="77777777" w:rsidR="00000A98" w:rsidRPr="004B1154" w:rsidRDefault="00000A98" w:rsidP="00AF3EE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522938" w:rsidRPr="004B1154" w14:paraId="3675CC56" w14:textId="77777777" w:rsidTr="00000A98">
        <w:trPr>
          <w:trHeight w:val="144"/>
        </w:trPr>
        <w:tc>
          <w:tcPr>
            <w:tcW w:w="3477" w:type="dxa"/>
          </w:tcPr>
          <w:p w14:paraId="3ED3EF70" w14:textId="77777777" w:rsidR="00000A98" w:rsidRPr="004B1154" w:rsidRDefault="00000A98" w:rsidP="00AF3E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539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ได้รวมในบัญชีต้นทุนขาย</w:t>
            </w:r>
          </w:p>
        </w:tc>
        <w:tc>
          <w:tcPr>
            <w:tcW w:w="1212" w:type="dxa"/>
            <w:vAlign w:val="center"/>
          </w:tcPr>
          <w:p w14:paraId="63958470" w14:textId="77777777" w:rsidR="00000A98" w:rsidRPr="004B1154" w:rsidRDefault="00000A98" w:rsidP="00AF3EE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7A06A25D" w14:textId="77777777" w:rsidR="00000A98" w:rsidRPr="004B1154" w:rsidRDefault="00000A98" w:rsidP="00AF3EE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6B8FB647" w14:textId="77777777" w:rsidR="00000A98" w:rsidRPr="004B1154" w:rsidRDefault="00000A98" w:rsidP="00AF3EE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0350C299" w14:textId="77777777" w:rsidR="00000A98" w:rsidRPr="004B1154" w:rsidRDefault="00000A98" w:rsidP="00AF3EE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center"/>
          </w:tcPr>
          <w:p w14:paraId="4C462459" w14:textId="77777777" w:rsidR="00000A98" w:rsidRPr="004B1154" w:rsidRDefault="00000A98" w:rsidP="00AF3EE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9ED5016" w14:textId="77777777" w:rsidR="00000A98" w:rsidRPr="004B1154" w:rsidRDefault="00000A98" w:rsidP="00AF3EE7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60264018" w14:textId="77777777" w:rsidR="00000A98" w:rsidRPr="004B1154" w:rsidRDefault="00000A98" w:rsidP="00AF3EE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522938" w:rsidRPr="004B1154" w14:paraId="455B300B" w14:textId="77777777" w:rsidTr="00F34422">
        <w:trPr>
          <w:trHeight w:val="144"/>
        </w:trPr>
        <w:tc>
          <w:tcPr>
            <w:tcW w:w="3477" w:type="dxa"/>
          </w:tcPr>
          <w:p w14:paraId="602CBD22" w14:textId="77777777" w:rsidR="008B055E" w:rsidRPr="004B1154" w:rsidRDefault="008B055E" w:rsidP="008B055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2" w:hanging="9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 xml:space="preserve">- 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ต้นทุนขายอาคารชุด</w:t>
            </w:r>
          </w:p>
        </w:tc>
        <w:tc>
          <w:tcPr>
            <w:tcW w:w="1212" w:type="dxa"/>
            <w:tcBorders>
              <w:bottom w:val="double" w:sz="4" w:space="0" w:color="auto"/>
            </w:tcBorders>
            <w:vAlign w:val="center"/>
          </w:tcPr>
          <w:p w14:paraId="2F609C8A" w14:textId="4B1E8DFB" w:rsidR="008B055E" w:rsidRPr="004B1154" w:rsidRDefault="009E3308" w:rsidP="008B055E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67</w:t>
            </w:r>
            <w:r w:rsidR="00B43BFB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368</w:t>
            </w:r>
            <w:r w:rsidR="00B43BFB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305</w:t>
            </w:r>
          </w:p>
        </w:tc>
        <w:tc>
          <w:tcPr>
            <w:tcW w:w="144" w:type="dxa"/>
            <w:vAlign w:val="center"/>
          </w:tcPr>
          <w:p w14:paraId="28623626" w14:textId="77777777" w:rsidR="008B055E" w:rsidRPr="004B1154" w:rsidRDefault="008B055E" w:rsidP="008B055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</w:tcPr>
          <w:p w14:paraId="5AC40561" w14:textId="468B8923" w:rsidR="008B055E" w:rsidRPr="004B1154" w:rsidRDefault="009E3308" w:rsidP="008B055E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320</w:t>
            </w:r>
            <w:r w:rsidR="008B055E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417</w:t>
            </w:r>
            <w:r w:rsidR="008B055E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978</w:t>
            </w:r>
          </w:p>
        </w:tc>
        <w:tc>
          <w:tcPr>
            <w:tcW w:w="144" w:type="dxa"/>
          </w:tcPr>
          <w:p w14:paraId="2D0F2F35" w14:textId="77777777" w:rsidR="008B055E" w:rsidRPr="004B1154" w:rsidRDefault="008B055E" w:rsidP="008B055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vAlign w:val="center"/>
          </w:tcPr>
          <w:p w14:paraId="3A92DD58" w14:textId="4D244DFD" w:rsidR="008B055E" w:rsidRPr="004B1154" w:rsidRDefault="00B43BFB" w:rsidP="008B055E">
            <w:pPr>
              <w:tabs>
                <w:tab w:val="decimal" w:pos="655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2F4251AF" w14:textId="77777777" w:rsidR="008B055E" w:rsidRPr="004B1154" w:rsidRDefault="008B055E" w:rsidP="008B055E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vAlign w:val="center"/>
          </w:tcPr>
          <w:p w14:paraId="1E4482D0" w14:textId="284CAEF8" w:rsidR="008B055E" w:rsidRPr="004B1154" w:rsidRDefault="008B055E" w:rsidP="008B055E">
            <w:pPr>
              <w:tabs>
                <w:tab w:val="decimal" w:pos="655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14:paraId="5BB35F4F" w14:textId="77777777" w:rsidR="00B256C1" w:rsidRPr="004B1154" w:rsidRDefault="00B256C1" w:rsidP="00B256C1">
      <w:pPr>
        <w:spacing w:before="120"/>
        <w:ind w:left="547" w:right="-58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4B1154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522938" w:rsidRPr="004B1154" w14:paraId="6012ED5E" w14:textId="77777777" w:rsidTr="007D3C1B">
        <w:trPr>
          <w:trHeight w:val="144"/>
        </w:trPr>
        <w:tc>
          <w:tcPr>
            <w:tcW w:w="3477" w:type="dxa"/>
          </w:tcPr>
          <w:p w14:paraId="0B5C3E55" w14:textId="77777777" w:rsidR="00B256C1" w:rsidRPr="004B1154" w:rsidRDefault="00B256C1" w:rsidP="00B256C1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6CCFF42E" w14:textId="77777777" w:rsidR="00B256C1" w:rsidRPr="004B1154" w:rsidRDefault="00B256C1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0D7767C" w14:textId="77777777" w:rsidR="00B256C1" w:rsidRPr="004B1154" w:rsidRDefault="00B256C1" w:rsidP="00B256C1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64E92A91" w14:textId="77777777" w:rsidR="00B256C1" w:rsidRPr="004B1154" w:rsidRDefault="00B256C1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2938" w:rsidRPr="004B1154" w14:paraId="42EF634B" w14:textId="77777777" w:rsidTr="007D3C1B">
        <w:trPr>
          <w:trHeight w:val="144"/>
        </w:trPr>
        <w:tc>
          <w:tcPr>
            <w:tcW w:w="3477" w:type="dxa"/>
          </w:tcPr>
          <w:p w14:paraId="51291BA5" w14:textId="77777777" w:rsidR="00B256C1" w:rsidRPr="004B1154" w:rsidRDefault="00B256C1" w:rsidP="00B256C1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80" w:type="dxa"/>
            <w:gridSpan w:val="7"/>
          </w:tcPr>
          <w:p w14:paraId="31166362" w14:textId="6BE4F3F8" w:rsidR="00B256C1" w:rsidRPr="004B1154" w:rsidRDefault="00B256C1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สำหรับงวด</w:t>
            </w:r>
            <w:r w:rsidR="0063486D" w:rsidRPr="004B1154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เ</w:t>
            </w:r>
            <w:r w:rsidRPr="004B1154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ก</w:t>
            </w:r>
            <w:r w:rsidR="0063486D" w:rsidRPr="004B1154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้า</w:t>
            </w:r>
            <w:r w:rsidRPr="004B115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9E3308" w:rsidRPr="009E3308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30</w:t>
            </w:r>
            <w:r w:rsidRPr="004B115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 xml:space="preserve"> </w:t>
            </w:r>
            <w:r w:rsidR="0063486D" w:rsidRPr="004B1154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522938" w:rsidRPr="004B1154" w14:paraId="1A3CBF20" w14:textId="77777777" w:rsidTr="007D3C1B">
        <w:trPr>
          <w:trHeight w:val="144"/>
        </w:trPr>
        <w:tc>
          <w:tcPr>
            <w:tcW w:w="3477" w:type="dxa"/>
          </w:tcPr>
          <w:p w14:paraId="74C11307" w14:textId="77777777" w:rsidR="00B256C1" w:rsidRPr="004B1154" w:rsidRDefault="00B256C1" w:rsidP="00B256C1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2E03EB21" w14:textId="3C5D48CE" w:rsidR="00B256C1" w:rsidRPr="004B1154" w:rsidRDefault="009E3308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676026EE" w14:textId="77777777" w:rsidR="00B256C1" w:rsidRPr="004B1154" w:rsidRDefault="00B256C1" w:rsidP="00B256C1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6EC25F69" w14:textId="72434DB2" w:rsidR="00B256C1" w:rsidRPr="004B1154" w:rsidRDefault="009E3308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31D32F03" w14:textId="77777777" w:rsidR="00B256C1" w:rsidRPr="004B1154" w:rsidRDefault="00B256C1" w:rsidP="00B256C1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DBF6746" w14:textId="71F4E792" w:rsidR="00B256C1" w:rsidRPr="004B1154" w:rsidRDefault="009E3308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02E9B277" w14:textId="77777777" w:rsidR="00B256C1" w:rsidRPr="004B1154" w:rsidRDefault="00B256C1" w:rsidP="00B256C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A701E06" w14:textId="34F2B16E" w:rsidR="00B256C1" w:rsidRPr="004B1154" w:rsidRDefault="009E3308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522938" w:rsidRPr="004B1154" w14:paraId="666353E3" w14:textId="77777777" w:rsidTr="007D3C1B">
        <w:trPr>
          <w:trHeight w:val="144"/>
        </w:trPr>
        <w:tc>
          <w:tcPr>
            <w:tcW w:w="3477" w:type="dxa"/>
          </w:tcPr>
          <w:p w14:paraId="277CEB2B" w14:textId="77777777" w:rsidR="00B256C1" w:rsidRPr="004B1154" w:rsidRDefault="00B256C1" w:rsidP="00B256C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ที่ดินและต้นทุนโครงการระหว่างก่อสร้างและ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</w:p>
        </w:tc>
        <w:tc>
          <w:tcPr>
            <w:tcW w:w="1212" w:type="dxa"/>
            <w:vAlign w:val="center"/>
          </w:tcPr>
          <w:p w14:paraId="7E56A177" w14:textId="77777777" w:rsidR="00B256C1" w:rsidRPr="004B1154" w:rsidRDefault="00B256C1" w:rsidP="00B256C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5C7D520F" w14:textId="77777777" w:rsidR="00B256C1" w:rsidRPr="004B1154" w:rsidRDefault="00B256C1" w:rsidP="00B256C1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EC1DECB" w14:textId="77777777" w:rsidR="00B256C1" w:rsidRPr="004B1154" w:rsidRDefault="00B256C1" w:rsidP="00B256C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7E8CE750" w14:textId="77777777" w:rsidR="00B256C1" w:rsidRPr="004B1154" w:rsidRDefault="00B256C1" w:rsidP="00B256C1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center"/>
          </w:tcPr>
          <w:p w14:paraId="7E92D288" w14:textId="77777777" w:rsidR="00B256C1" w:rsidRPr="004B1154" w:rsidRDefault="00B256C1" w:rsidP="00B256C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61A3AFF4" w14:textId="77777777" w:rsidR="00B256C1" w:rsidRPr="004B1154" w:rsidRDefault="00B256C1" w:rsidP="00B256C1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5FA209EB" w14:textId="77777777" w:rsidR="00B256C1" w:rsidRPr="004B1154" w:rsidRDefault="00B256C1" w:rsidP="00B256C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522938" w:rsidRPr="004B1154" w14:paraId="3303BA4E" w14:textId="77777777" w:rsidTr="007D3C1B">
        <w:trPr>
          <w:trHeight w:val="144"/>
        </w:trPr>
        <w:tc>
          <w:tcPr>
            <w:tcW w:w="3477" w:type="dxa"/>
          </w:tcPr>
          <w:p w14:paraId="0B960B4D" w14:textId="77777777" w:rsidR="00B256C1" w:rsidRPr="004B1154" w:rsidRDefault="00B256C1" w:rsidP="00B256C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      สาธารณูปโภคที่บันทึกเป็นค่าใช้จ่ายและ</w:t>
            </w:r>
          </w:p>
        </w:tc>
        <w:tc>
          <w:tcPr>
            <w:tcW w:w="1212" w:type="dxa"/>
            <w:vAlign w:val="center"/>
          </w:tcPr>
          <w:p w14:paraId="163C48AA" w14:textId="77777777" w:rsidR="00B256C1" w:rsidRPr="004B1154" w:rsidRDefault="00B256C1" w:rsidP="00B256C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21BC645F" w14:textId="77777777" w:rsidR="00B256C1" w:rsidRPr="004B1154" w:rsidRDefault="00B256C1" w:rsidP="00B256C1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53635658" w14:textId="77777777" w:rsidR="00B256C1" w:rsidRPr="004B1154" w:rsidRDefault="00B256C1" w:rsidP="00B256C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24F452E6" w14:textId="77777777" w:rsidR="00B256C1" w:rsidRPr="004B1154" w:rsidRDefault="00B256C1" w:rsidP="00B256C1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center"/>
          </w:tcPr>
          <w:p w14:paraId="4C1D0EBB" w14:textId="77777777" w:rsidR="00B256C1" w:rsidRPr="004B1154" w:rsidRDefault="00B256C1" w:rsidP="00B256C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11CAF939" w14:textId="77777777" w:rsidR="00B256C1" w:rsidRPr="004B1154" w:rsidRDefault="00B256C1" w:rsidP="00B256C1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32C7B8A7" w14:textId="77777777" w:rsidR="00B256C1" w:rsidRPr="004B1154" w:rsidRDefault="00B256C1" w:rsidP="00B256C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522938" w:rsidRPr="004B1154" w14:paraId="6A2DC78F" w14:textId="77777777" w:rsidTr="007D3C1B">
        <w:trPr>
          <w:trHeight w:val="144"/>
        </w:trPr>
        <w:tc>
          <w:tcPr>
            <w:tcW w:w="3477" w:type="dxa"/>
          </w:tcPr>
          <w:p w14:paraId="310F21CC" w14:textId="77777777" w:rsidR="00B256C1" w:rsidRPr="004B1154" w:rsidRDefault="00B256C1" w:rsidP="00B256C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539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ได้รวมในบัญชีต้นทุนขาย</w:t>
            </w:r>
          </w:p>
        </w:tc>
        <w:tc>
          <w:tcPr>
            <w:tcW w:w="1212" w:type="dxa"/>
            <w:vAlign w:val="center"/>
          </w:tcPr>
          <w:p w14:paraId="2C905252" w14:textId="77777777" w:rsidR="00B256C1" w:rsidRPr="004B1154" w:rsidRDefault="00B256C1" w:rsidP="00B256C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7B2EB02" w14:textId="77777777" w:rsidR="00B256C1" w:rsidRPr="004B1154" w:rsidRDefault="00B256C1" w:rsidP="00B256C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65EE6FAF" w14:textId="77777777" w:rsidR="00B256C1" w:rsidRPr="004B1154" w:rsidRDefault="00B256C1" w:rsidP="00B256C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073F831D" w14:textId="77777777" w:rsidR="00B256C1" w:rsidRPr="004B1154" w:rsidRDefault="00B256C1" w:rsidP="00B256C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center"/>
          </w:tcPr>
          <w:p w14:paraId="2A95B0A6" w14:textId="77777777" w:rsidR="00B256C1" w:rsidRPr="004B1154" w:rsidRDefault="00B256C1" w:rsidP="00B256C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4BA6A439" w14:textId="77777777" w:rsidR="00B256C1" w:rsidRPr="004B1154" w:rsidRDefault="00B256C1" w:rsidP="00B256C1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52F70954" w14:textId="77777777" w:rsidR="00B256C1" w:rsidRPr="004B1154" w:rsidRDefault="00B256C1" w:rsidP="00B256C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522938" w:rsidRPr="004B1154" w14:paraId="532BB05F" w14:textId="77777777" w:rsidTr="00F34422">
        <w:trPr>
          <w:trHeight w:val="144"/>
        </w:trPr>
        <w:tc>
          <w:tcPr>
            <w:tcW w:w="3477" w:type="dxa"/>
          </w:tcPr>
          <w:p w14:paraId="794DB64D" w14:textId="77777777" w:rsidR="008B055E" w:rsidRPr="004B1154" w:rsidRDefault="008B055E" w:rsidP="008B055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62" w:hanging="9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 xml:space="preserve">- 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ต้นทุนขายอาคารชุด</w:t>
            </w:r>
          </w:p>
        </w:tc>
        <w:tc>
          <w:tcPr>
            <w:tcW w:w="1212" w:type="dxa"/>
            <w:tcBorders>
              <w:bottom w:val="double" w:sz="4" w:space="0" w:color="auto"/>
            </w:tcBorders>
            <w:vAlign w:val="center"/>
          </w:tcPr>
          <w:p w14:paraId="3557A3C1" w14:textId="3CF5D968" w:rsidR="008B055E" w:rsidRPr="004B1154" w:rsidRDefault="009E3308" w:rsidP="008B055E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337</w:t>
            </w:r>
            <w:r w:rsidR="00B43BFB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679</w:t>
            </w:r>
            <w:r w:rsidR="00B43BFB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265</w:t>
            </w:r>
          </w:p>
        </w:tc>
        <w:tc>
          <w:tcPr>
            <w:tcW w:w="144" w:type="dxa"/>
            <w:vAlign w:val="center"/>
          </w:tcPr>
          <w:p w14:paraId="7E31FFA5" w14:textId="77777777" w:rsidR="008B055E" w:rsidRPr="004B1154" w:rsidRDefault="008B055E" w:rsidP="008B055E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</w:tcPr>
          <w:p w14:paraId="5F2969A8" w14:textId="73714AF2" w:rsidR="008B055E" w:rsidRPr="004B1154" w:rsidRDefault="009E3308" w:rsidP="008B055E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8B055E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149</w:t>
            </w:r>
            <w:r w:rsidR="008B055E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218</w:t>
            </w:r>
            <w:r w:rsidR="008B055E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283</w:t>
            </w:r>
          </w:p>
        </w:tc>
        <w:tc>
          <w:tcPr>
            <w:tcW w:w="144" w:type="dxa"/>
          </w:tcPr>
          <w:p w14:paraId="52C730AA" w14:textId="77777777" w:rsidR="008B055E" w:rsidRPr="004B1154" w:rsidRDefault="008B055E" w:rsidP="008B055E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vAlign w:val="center"/>
          </w:tcPr>
          <w:p w14:paraId="3EA2D368" w14:textId="033B0558" w:rsidR="008B055E" w:rsidRPr="004B1154" w:rsidRDefault="00D85008" w:rsidP="008B055E">
            <w:pPr>
              <w:tabs>
                <w:tab w:val="decimal" w:pos="655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07951AF8" w14:textId="77777777" w:rsidR="008B055E" w:rsidRPr="004B1154" w:rsidRDefault="008B055E" w:rsidP="008B055E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vAlign w:val="center"/>
          </w:tcPr>
          <w:p w14:paraId="7E385BEE" w14:textId="4D6BCAF5" w:rsidR="008B055E" w:rsidRPr="004B1154" w:rsidRDefault="008B055E" w:rsidP="008B055E">
            <w:pPr>
              <w:tabs>
                <w:tab w:val="decimal" w:pos="655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14:paraId="564EDE9A" w14:textId="1C47C7D9" w:rsidR="00E23770" w:rsidRPr="004B1154" w:rsidRDefault="00E23770" w:rsidP="00B256C1">
      <w:pPr>
        <w:spacing w:before="200"/>
        <w:ind w:left="547" w:right="-29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กลุ่มบริษัท</w:t>
      </w:r>
      <w:r w:rsidR="00790285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แ</w:t>
      </w:r>
      <w:r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ละบริษัทได้นำ</w:t>
      </w:r>
      <w:r w:rsidR="0053015F" w:rsidRPr="004B1154">
        <w:rPr>
          <w:rFonts w:asciiTheme="majorBidi" w:hAnsiTheme="majorBidi" w:cstheme="majorBidi" w:hint="cs"/>
          <w:snapToGrid w:val="0"/>
          <w:spacing w:val="-4"/>
          <w:cs/>
          <w:lang w:val="en-US"/>
        </w:rPr>
        <w:t>สินทรัพย์</w:t>
      </w:r>
      <w:r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เพื่อเป็นหลักประกันวงเงินสินเชื่อการออกหุ้นกู้</w:t>
      </w:r>
      <w:r w:rsidR="008A1148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ระยะยาว</w:t>
      </w:r>
      <w:r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(ดูหมายเหตุข้อ </w:t>
      </w:r>
      <w:r w:rsidR="009E3308" w:rsidRPr="009E3308">
        <w:rPr>
          <w:rFonts w:asciiTheme="majorBidi" w:hAnsiTheme="majorBidi" w:cstheme="majorBidi"/>
          <w:snapToGrid w:val="0"/>
          <w:spacing w:val="-4"/>
          <w:lang w:val="en-US"/>
        </w:rPr>
        <w:t>17</w:t>
      </w:r>
      <w:r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) </w:t>
      </w:r>
      <w:r w:rsidR="00681559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และ</w:t>
      </w:r>
      <w:r w:rsidR="00FA7D44" w:rsidRPr="004B1154">
        <w:rPr>
          <w:rFonts w:asciiTheme="majorBidi" w:hAnsiTheme="majorBidi" w:cstheme="majorBidi" w:hint="cs"/>
          <w:snapToGrid w:val="0"/>
          <w:spacing w:val="-4"/>
          <w:cs/>
          <w:lang w:val="en-US"/>
        </w:rPr>
        <w:t>เงินกู้ยืมระยะสั้น</w:t>
      </w:r>
      <w:r w:rsidR="00681559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(ดูหมายเหตุข้อ </w:t>
      </w:r>
      <w:r w:rsidR="009E3308" w:rsidRPr="009E3308">
        <w:rPr>
          <w:rFonts w:asciiTheme="majorBidi" w:hAnsiTheme="majorBidi" w:cstheme="majorBidi"/>
          <w:snapToGrid w:val="0"/>
          <w:spacing w:val="-4"/>
          <w:lang w:val="en-US"/>
        </w:rPr>
        <w:t>13</w:t>
      </w:r>
      <w:r w:rsidR="00681559" w:rsidRPr="004B1154">
        <w:rPr>
          <w:rFonts w:asciiTheme="majorBidi" w:hAnsiTheme="majorBidi" w:cstheme="majorBidi"/>
          <w:snapToGrid w:val="0"/>
          <w:spacing w:val="-4"/>
          <w:lang w:val="en-US"/>
        </w:rPr>
        <w:t>)</w:t>
      </w:r>
      <w:r w:rsidR="00681559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โดยมีมูลค่าตามบัญชีสุทธิ</w:t>
      </w:r>
      <w:r w:rsidR="00F43924" w:rsidRPr="004B1154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ดังนี้</w:t>
      </w:r>
    </w:p>
    <w:p w14:paraId="2ABE9429" w14:textId="77777777" w:rsidR="00E23770" w:rsidRPr="004B1154" w:rsidRDefault="00E23770" w:rsidP="00F21FDF">
      <w:pPr>
        <w:tabs>
          <w:tab w:val="left" w:pos="1080"/>
        </w:tabs>
        <w:spacing w:before="120"/>
        <w:ind w:left="547" w:right="-86"/>
        <w:jc w:val="right"/>
        <w:rPr>
          <w:rFonts w:asciiTheme="majorBidi" w:hAnsiTheme="majorBidi" w:cstheme="majorBidi"/>
          <w:snapToGrid w:val="0"/>
          <w:lang w:val="en-US"/>
        </w:rPr>
      </w:pPr>
      <w:r w:rsidRPr="004B1154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ล้านบาท)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9"/>
        <w:gridCol w:w="1233"/>
        <w:gridCol w:w="90"/>
        <w:gridCol w:w="1278"/>
        <w:gridCol w:w="90"/>
        <w:gridCol w:w="1170"/>
        <w:gridCol w:w="90"/>
        <w:gridCol w:w="1197"/>
      </w:tblGrid>
      <w:tr w:rsidR="00522938" w:rsidRPr="004B1154" w14:paraId="267F6446" w14:textId="77777777" w:rsidTr="00A07CE1">
        <w:trPr>
          <w:trHeight w:val="144"/>
        </w:trPr>
        <w:tc>
          <w:tcPr>
            <w:tcW w:w="3609" w:type="dxa"/>
          </w:tcPr>
          <w:p w14:paraId="6C46B70B" w14:textId="77777777" w:rsidR="00E23770" w:rsidRPr="004B1154" w:rsidRDefault="00E23770" w:rsidP="00B256C1">
            <w:pPr>
              <w:spacing w:line="340" w:lineRule="exact"/>
              <w:ind w:left="108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01" w:type="dxa"/>
            <w:gridSpan w:val="3"/>
          </w:tcPr>
          <w:p w14:paraId="6FE90C24" w14:textId="77777777" w:rsidR="00E23770" w:rsidRPr="004B1154" w:rsidRDefault="00E23770" w:rsidP="00B256C1">
            <w:pPr>
              <w:spacing w:line="34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A83B7B0" w14:textId="77777777" w:rsidR="00E23770" w:rsidRPr="004B1154" w:rsidRDefault="00E23770" w:rsidP="00B256C1">
            <w:pPr>
              <w:spacing w:line="34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</w:tcPr>
          <w:p w14:paraId="0A2AC976" w14:textId="77777777" w:rsidR="00E23770" w:rsidRPr="004B1154" w:rsidRDefault="00E23770" w:rsidP="00B256C1">
            <w:pPr>
              <w:spacing w:line="34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2938" w:rsidRPr="004B1154" w14:paraId="1280ECC3" w14:textId="77777777" w:rsidTr="00A07CE1">
        <w:trPr>
          <w:trHeight w:val="144"/>
        </w:trPr>
        <w:tc>
          <w:tcPr>
            <w:tcW w:w="3609" w:type="dxa"/>
          </w:tcPr>
          <w:p w14:paraId="79C51DEA" w14:textId="77777777" w:rsidR="00E23770" w:rsidRPr="004B1154" w:rsidRDefault="00E23770" w:rsidP="00B256C1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1A199784" w14:textId="77777777" w:rsidR="00E23770" w:rsidRPr="004B1154" w:rsidRDefault="00E23770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2D66005" w14:textId="77777777" w:rsidR="00E23770" w:rsidRPr="004B1154" w:rsidRDefault="00E23770" w:rsidP="00B256C1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552E7B14" w14:textId="77777777" w:rsidR="00E23770" w:rsidRPr="004B1154" w:rsidRDefault="00E23770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334913E" w14:textId="77777777" w:rsidR="00E23770" w:rsidRPr="004B1154" w:rsidRDefault="00E23770" w:rsidP="00B256C1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2B4F5B4" w14:textId="77777777" w:rsidR="00E23770" w:rsidRPr="004B1154" w:rsidRDefault="00E23770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342CFBC" w14:textId="77777777" w:rsidR="00E23770" w:rsidRPr="004B1154" w:rsidRDefault="00E23770" w:rsidP="00B256C1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252834DE" w14:textId="77777777" w:rsidR="00E23770" w:rsidRPr="004B1154" w:rsidRDefault="00E23770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22938" w:rsidRPr="004B1154" w14:paraId="433324FA" w14:textId="77777777" w:rsidTr="00A07CE1">
        <w:trPr>
          <w:trHeight w:val="144"/>
        </w:trPr>
        <w:tc>
          <w:tcPr>
            <w:tcW w:w="3609" w:type="dxa"/>
          </w:tcPr>
          <w:p w14:paraId="7707AC95" w14:textId="77777777" w:rsidR="00AF3EE7" w:rsidRPr="004B1154" w:rsidRDefault="00AF3EE7" w:rsidP="00B256C1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7C74D5B9" w14:textId="14FB1D7C" w:rsidR="00AF3EE7" w:rsidRPr="004B1154" w:rsidRDefault="009E3308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AF3EE7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3486D" w:rsidRPr="004B1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29381551" w14:textId="77777777" w:rsidR="00AF3EE7" w:rsidRPr="004B1154" w:rsidRDefault="00AF3EE7" w:rsidP="00B256C1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679688AF" w14:textId="1CE2FAC8" w:rsidR="00AF3EE7" w:rsidRPr="004B1154" w:rsidRDefault="009E3308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F3EE7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3EE7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15068DA0" w14:textId="77777777" w:rsidR="00AF3EE7" w:rsidRPr="004B1154" w:rsidRDefault="00AF3EE7" w:rsidP="00B256C1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773E3C1" w14:textId="1935953F" w:rsidR="00AF3EE7" w:rsidRPr="004B1154" w:rsidRDefault="009E3308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AF3EE7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3486D" w:rsidRPr="004B1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73F53887" w14:textId="77777777" w:rsidR="00AF3EE7" w:rsidRPr="004B1154" w:rsidRDefault="00AF3EE7" w:rsidP="00B256C1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218695F2" w14:textId="43DB0C91" w:rsidR="00AF3EE7" w:rsidRPr="004B1154" w:rsidRDefault="009E3308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F3EE7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3EE7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22938" w:rsidRPr="004B1154" w14:paraId="7816CD5F" w14:textId="77777777" w:rsidTr="007158C2">
        <w:trPr>
          <w:trHeight w:val="144"/>
        </w:trPr>
        <w:tc>
          <w:tcPr>
            <w:tcW w:w="3609" w:type="dxa"/>
          </w:tcPr>
          <w:p w14:paraId="1C1E7047" w14:textId="77777777" w:rsidR="00AF3EE7" w:rsidRPr="004B1154" w:rsidRDefault="00AF3EE7" w:rsidP="00B256C1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56C60505" w14:textId="51C58D59" w:rsidR="00AF3EE7" w:rsidRPr="004B1154" w:rsidRDefault="009E3308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05BB779F" w14:textId="77777777" w:rsidR="00AF3EE7" w:rsidRPr="004B1154" w:rsidRDefault="00AF3EE7" w:rsidP="00B256C1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03E8CA55" w14:textId="607D4CEF" w:rsidR="00AF3EE7" w:rsidRPr="004B1154" w:rsidRDefault="009E3308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14A6E1DE" w14:textId="77777777" w:rsidR="00AF3EE7" w:rsidRPr="004B1154" w:rsidRDefault="00AF3EE7" w:rsidP="00B256C1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133C3F5" w14:textId="18E29807" w:rsidR="00AF3EE7" w:rsidRPr="004B1154" w:rsidRDefault="009E3308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19F184B1" w14:textId="77777777" w:rsidR="00AF3EE7" w:rsidRPr="004B1154" w:rsidRDefault="00AF3EE7" w:rsidP="00B256C1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617C4959" w14:textId="2D16B339" w:rsidR="00AF3EE7" w:rsidRPr="004B1154" w:rsidRDefault="009E3308" w:rsidP="00B256C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522938" w:rsidRPr="004B1154" w14:paraId="55FABD36" w14:textId="77777777" w:rsidTr="007158C2">
        <w:trPr>
          <w:trHeight w:val="144"/>
        </w:trPr>
        <w:tc>
          <w:tcPr>
            <w:tcW w:w="3609" w:type="dxa"/>
          </w:tcPr>
          <w:p w14:paraId="1DD1A0E3" w14:textId="77777777" w:rsidR="00D072E2" w:rsidRPr="004B1154" w:rsidRDefault="00D072E2" w:rsidP="00B256C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snapToGrid w:val="0"/>
                <w:szCs w:val="28"/>
                <w:cs/>
                <w:lang w:val="th-TH"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มูลค่าตามบัญชีสุทธิ 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0E15E32F" w14:textId="53C176A7" w:rsidR="00D072E2" w:rsidRPr="004B1154" w:rsidRDefault="009E3308" w:rsidP="00B256C1">
            <w:pPr>
              <w:spacing w:line="34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752</w:t>
            </w:r>
          </w:p>
        </w:tc>
        <w:tc>
          <w:tcPr>
            <w:tcW w:w="90" w:type="dxa"/>
          </w:tcPr>
          <w:p w14:paraId="78B936D2" w14:textId="77777777" w:rsidR="00D072E2" w:rsidRPr="004B1154" w:rsidRDefault="00D072E2" w:rsidP="00B256C1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747911B1" w14:textId="3973C3E6" w:rsidR="00D072E2" w:rsidRPr="004B1154" w:rsidRDefault="009E3308" w:rsidP="00B256C1">
            <w:pPr>
              <w:spacing w:line="34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724</w:t>
            </w:r>
          </w:p>
        </w:tc>
        <w:tc>
          <w:tcPr>
            <w:tcW w:w="90" w:type="dxa"/>
          </w:tcPr>
          <w:p w14:paraId="63A8B9CC" w14:textId="77777777" w:rsidR="00D072E2" w:rsidRPr="004B1154" w:rsidRDefault="00D072E2" w:rsidP="00B256C1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AECA2BF" w14:textId="0E75DBAA" w:rsidR="00D072E2" w:rsidRPr="004B1154" w:rsidRDefault="009E3308" w:rsidP="00B256C1">
            <w:pPr>
              <w:spacing w:line="34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735</w:t>
            </w:r>
          </w:p>
        </w:tc>
        <w:tc>
          <w:tcPr>
            <w:tcW w:w="90" w:type="dxa"/>
          </w:tcPr>
          <w:p w14:paraId="432C58D8" w14:textId="77777777" w:rsidR="00D072E2" w:rsidRPr="004B1154" w:rsidRDefault="00D072E2" w:rsidP="00B256C1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1759400C" w14:textId="4964E17D" w:rsidR="00D072E2" w:rsidRPr="004B1154" w:rsidRDefault="009E3308" w:rsidP="00B256C1">
            <w:pPr>
              <w:spacing w:line="34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729</w:t>
            </w:r>
          </w:p>
        </w:tc>
      </w:tr>
    </w:tbl>
    <w:p w14:paraId="0F39AAF2" w14:textId="220FEF9E" w:rsidR="00017239" w:rsidRPr="004B1154" w:rsidRDefault="007B26F3" w:rsidP="0063486D">
      <w:pPr>
        <w:overflowPunct/>
        <w:autoSpaceDE/>
        <w:autoSpaceDN/>
        <w:adjustRightInd/>
        <w:ind w:left="558" w:hanging="558"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 w:rsidRPr="004B1154">
        <w:rPr>
          <w:rFonts w:asciiTheme="majorBidi" w:hAnsiTheme="majorBidi" w:cstheme="majorBidi"/>
          <w:b/>
          <w:bCs/>
          <w:snapToGrid w:val="0"/>
          <w:lang w:val="en-US"/>
        </w:rPr>
        <w:br w:type="page"/>
      </w:r>
      <w:r w:rsidR="009E3308" w:rsidRPr="009E3308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9</w:t>
      </w:r>
      <w:r w:rsidR="00E23770" w:rsidRPr="004B1154">
        <w:rPr>
          <w:rFonts w:asciiTheme="majorBidi" w:hAnsiTheme="majorBidi" w:cstheme="majorBidi"/>
          <w:b/>
          <w:bCs/>
          <w:snapToGrid w:val="0"/>
          <w:lang w:val="en-US"/>
        </w:rPr>
        <w:t>.</w:t>
      </w:r>
      <w:bookmarkStart w:id="4" w:name="_Hlk69809523"/>
      <w:r w:rsidR="0063486D" w:rsidRPr="004B1154">
        <w:rPr>
          <w:rFonts w:asciiTheme="majorBidi" w:hAnsiTheme="majorBidi" w:cstheme="majorBidi"/>
          <w:b/>
          <w:bCs/>
          <w:snapToGrid w:val="0"/>
          <w:cs/>
          <w:lang w:val="en-US"/>
        </w:rPr>
        <w:tab/>
      </w:r>
      <w:r w:rsidR="00017239" w:rsidRPr="004B1154">
        <w:rPr>
          <w:rFonts w:asciiTheme="majorBidi" w:hAnsiTheme="majorBidi" w:cstheme="majorBidi"/>
          <w:b/>
          <w:bCs/>
          <w:cs/>
          <w:lang w:val="en-US"/>
        </w:rPr>
        <w:t>สินทรัพย์ทางการเงินไม่หมุนเวียนอื่น</w:t>
      </w:r>
      <w:bookmarkEnd w:id="4"/>
    </w:p>
    <w:p w14:paraId="325FAFBA" w14:textId="77777777" w:rsidR="00017239" w:rsidRPr="004B1154" w:rsidRDefault="00017239" w:rsidP="00017239">
      <w:pPr>
        <w:ind w:left="547" w:hanging="7"/>
        <w:rPr>
          <w:rFonts w:asciiTheme="majorBidi" w:hAnsiTheme="majorBidi" w:cstheme="majorBidi"/>
          <w:snapToGrid w:val="0"/>
          <w:lang w:val="en-US"/>
        </w:rPr>
      </w:pPr>
      <w:r w:rsidRPr="004B1154">
        <w:rPr>
          <w:rFonts w:asciiTheme="majorBidi" w:hAnsiTheme="majorBidi" w:cstheme="majorBidi"/>
          <w:snapToGrid w:val="0"/>
          <w:cs/>
          <w:lang w:val="en-US"/>
        </w:rPr>
        <w:t>สินทรัพย์ทางการเงินไม่หมุนเวียนอื่น ประกอบด้วย</w:t>
      </w:r>
    </w:p>
    <w:p w14:paraId="1BE533AF" w14:textId="77777777" w:rsidR="00017239" w:rsidRPr="004B1154" w:rsidRDefault="00017239" w:rsidP="00272DA6">
      <w:pPr>
        <w:ind w:left="547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4B1154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67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71"/>
        <w:gridCol w:w="1191"/>
        <w:gridCol w:w="135"/>
        <w:gridCol w:w="1179"/>
      </w:tblGrid>
      <w:tr w:rsidR="00522938" w:rsidRPr="004B1154" w14:paraId="2B855EBD" w14:textId="77777777" w:rsidTr="00E87D9F">
        <w:trPr>
          <w:cantSplit/>
        </w:trPr>
        <w:tc>
          <w:tcPr>
            <w:tcW w:w="6171" w:type="dxa"/>
          </w:tcPr>
          <w:p w14:paraId="42FC947E" w14:textId="77777777" w:rsidR="00BE1592" w:rsidRPr="004B1154" w:rsidRDefault="00BE1592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2505" w:type="dxa"/>
            <w:gridSpan w:val="3"/>
            <w:vAlign w:val="center"/>
          </w:tcPr>
          <w:p w14:paraId="6ED99065" w14:textId="77777777" w:rsidR="00BE1592" w:rsidRPr="004B1154" w:rsidRDefault="00BE1592" w:rsidP="00A30F68">
            <w:pPr>
              <w:spacing w:line="36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22938" w:rsidRPr="004B1154" w14:paraId="45A6EF4F" w14:textId="77777777" w:rsidTr="00E87D9F">
        <w:trPr>
          <w:cantSplit/>
        </w:trPr>
        <w:tc>
          <w:tcPr>
            <w:tcW w:w="6171" w:type="dxa"/>
          </w:tcPr>
          <w:p w14:paraId="36904FCD" w14:textId="77777777" w:rsidR="00BE1592" w:rsidRPr="004B1154" w:rsidRDefault="00BE1592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2505" w:type="dxa"/>
            <w:gridSpan w:val="3"/>
            <w:vAlign w:val="center"/>
          </w:tcPr>
          <w:p w14:paraId="59524ED4" w14:textId="77777777" w:rsidR="00BE1592" w:rsidRPr="004B1154" w:rsidRDefault="00BE1592" w:rsidP="00A30F68">
            <w:pPr>
              <w:spacing w:line="36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522938" w:rsidRPr="004B1154" w14:paraId="01D83C76" w14:textId="77777777" w:rsidTr="00316F9D">
        <w:trPr>
          <w:cantSplit/>
        </w:trPr>
        <w:tc>
          <w:tcPr>
            <w:tcW w:w="6171" w:type="dxa"/>
          </w:tcPr>
          <w:p w14:paraId="2FB4C687" w14:textId="77777777" w:rsidR="00BE1592" w:rsidRPr="004B1154" w:rsidRDefault="00BE1592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91" w:type="dxa"/>
          </w:tcPr>
          <w:p w14:paraId="4530ED74" w14:textId="77777777" w:rsidR="00BE1592" w:rsidRPr="004B1154" w:rsidRDefault="00BE1592" w:rsidP="00A30F68">
            <w:pPr>
              <w:spacing w:line="36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35" w:type="dxa"/>
          </w:tcPr>
          <w:p w14:paraId="011265C5" w14:textId="77777777" w:rsidR="00BE1592" w:rsidRPr="004B1154" w:rsidRDefault="00BE1592" w:rsidP="00A30F68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</w:tcPr>
          <w:p w14:paraId="39D6D5E3" w14:textId="77777777" w:rsidR="00BE1592" w:rsidRPr="004B1154" w:rsidRDefault="00BE1592" w:rsidP="00A30F68">
            <w:pPr>
              <w:spacing w:line="36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</w:tr>
      <w:tr w:rsidR="00522938" w:rsidRPr="004B1154" w14:paraId="2B739DAA" w14:textId="77777777" w:rsidTr="005E03D9">
        <w:trPr>
          <w:cantSplit/>
        </w:trPr>
        <w:tc>
          <w:tcPr>
            <w:tcW w:w="6171" w:type="dxa"/>
          </w:tcPr>
          <w:p w14:paraId="5F943562" w14:textId="77777777" w:rsidR="00A30F68" w:rsidRPr="004B1154" w:rsidRDefault="00A30F68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91" w:type="dxa"/>
          </w:tcPr>
          <w:p w14:paraId="53D0EB7C" w14:textId="4D1C0BB0" w:rsidR="00A30F68" w:rsidRPr="004B1154" w:rsidRDefault="009E3308" w:rsidP="00A30F68">
            <w:pPr>
              <w:spacing w:line="36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A30F68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3486D" w:rsidRPr="004B1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5" w:type="dxa"/>
          </w:tcPr>
          <w:p w14:paraId="10E6E0B2" w14:textId="77777777" w:rsidR="00A30F68" w:rsidRPr="004B1154" w:rsidRDefault="00A30F68" w:rsidP="00A30F68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</w:tcPr>
          <w:p w14:paraId="0446CEAE" w14:textId="41D57B81" w:rsidR="00A30F68" w:rsidRPr="004B1154" w:rsidRDefault="009E3308" w:rsidP="00A30F68">
            <w:pPr>
              <w:spacing w:line="36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30F68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30F68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22938" w:rsidRPr="004B1154" w14:paraId="5B46A9B9" w14:textId="77777777" w:rsidTr="00316F9D">
        <w:trPr>
          <w:cantSplit/>
        </w:trPr>
        <w:tc>
          <w:tcPr>
            <w:tcW w:w="6171" w:type="dxa"/>
          </w:tcPr>
          <w:p w14:paraId="0D743BEE" w14:textId="77777777" w:rsidR="00A30F68" w:rsidRPr="004B1154" w:rsidRDefault="00A30F68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91" w:type="dxa"/>
          </w:tcPr>
          <w:p w14:paraId="3F2BE3A4" w14:textId="36C47CF2" w:rsidR="00A30F68" w:rsidRPr="004B1154" w:rsidRDefault="009E3308" w:rsidP="00A30F68">
            <w:pPr>
              <w:spacing w:line="36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11C8DDAD" w14:textId="77777777" w:rsidR="00A30F68" w:rsidRPr="004B1154" w:rsidRDefault="00A30F68" w:rsidP="00A30F68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</w:tcPr>
          <w:p w14:paraId="61ECFA2E" w14:textId="48A94726" w:rsidR="00A30F68" w:rsidRPr="004B1154" w:rsidRDefault="009E3308" w:rsidP="00A30F68">
            <w:pPr>
              <w:spacing w:line="36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522938" w:rsidRPr="004B1154" w14:paraId="53DC7A7C" w14:textId="77777777" w:rsidTr="00BE1592">
        <w:trPr>
          <w:cantSplit/>
        </w:trPr>
        <w:tc>
          <w:tcPr>
            <w:tcW w:w="6171" w:type="dxa"/>
          </w:tcPr>
          <w:p w14:paraId="40EA1771" w14:textId="77777777" w:rsidR="00BE1592" w:rsidRPr="004B1154" w:rsidRDefault="00BE1592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2505" w:type="dxa"/>
            <w:gridSpan w:val="3"/>
            <w:vAlign w:val="center"/>
          </w:tcPr>
          <w:p w14:paraId="6F921FD7" w14:textId="77777777" w:rsidR="00BE1592" w:rsidRPr="004B1154" w:rsidRDefault="00BE1592" w:rsidP="00A30F68">
            <w:pPr>
              <w:spacing w:line="36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522938" w:rsidRPr="004B1154" w14:paraId="2D55412C" w14:textId="77777777" w:rsidTr="00316F9D">
        <w:trPr>
          <w:cantSplit/>
        </w:trPr>
        <w:tc>
          <w:tcPr>
            <w:tcW w:w="6171" w:type="dxa"/>
          </w:tcPr>
          <w:p w14:paraId="4C53B8CB" w14:textId="77777777" w:rsidR="00BE1592" w:rsidRPr="004B1154" w:rsidRDefault="00B2138C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เงินลงทุนในตราสารทุนที่เลือกกำหนดให้แสดงด้วย</w:t>
            </w:r>
          </w:p>
        </w:tc>
        <w:tc>
          <w:tcPr>
            <w:tcW w:w="1191" w:type="dxa"/>
            <w:vAlign w:val="center"/>
          </w:tcPr>
          <w:p w14:paraId="42E5241B" w14:textId="77777777" w:rsidR="00BE1592" w:rsidRPr="004B1154" w:rsidRDefault="00BE1592" w:rsidP="00A30F68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BA6E9E9" w14:textId="77777777" w:rsidR="00BE1592" w:rsidRPr="004B1154" w:rsidRDefault="00BE1592" w:rsidP="00A30F68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7D688222" w14:textId="77777777" w:rsidR="00BE1592" w:rsidRPr="004B1154" w:rsidRDefault="00BE1592" w:rsidP="00A30F68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522938" w:rsidRPr="004B1154" w14:paraId="1271DF8B" w14:textId="77777777" w:rsidTr="00316F9D">
        <w:trPr>
          <w:cantSplit/>
        </w:trPr>
        <w:tc>
          <w:tcPr>
            <w:tcW w:w="6171" w:type="dxa"/>
          </w:tcPr>
          <w:p w14:paraId="3AB20156" w14:textId="77777777" w:rsidR="00430EFA" w:rsidRPr="004B1154" w:rsidRDefault="00430EFA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firstLine="151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91" w:type="dxa"/>
            <w:vAlign w:val="center"/>
          </w:tcPr>
          <w:p w14:paraId="59EA1D9A" w14:textId="77777777" w:rsidR="00430EFA" w:rsidRPr="004B1154" w:rsidRDefault="00430EFA" w:rsidP="00A30F68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57E833A" w14:textId="77777777" w:rsidR="00430EFA" w:rsidRPr="004B1154" w:rsidRDefault="00430EFA" w:rsidP="00A30F68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617CF939" w14:textId="77777777" w:rsidR="00430EFA" w:rsidRPr="004B1154" w:rsidRDefault="00430EFA" w:rsidP="00A30F68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522938" w:rsidRPr="004B1154" w14:paraId="15A21422" w14:textId="77777777" w:rsidTr="00316F9D">
        <w:trPr>
          <w:cantSplit/>
        </w:trPr>
        <w:tc>
          <w:tcPr>
            <w:tcW w:w="6171" w:type="dxa"/>
          </w:tcPr>
          <w:p w14:paraId="35999730" w14:textId="77777777" w:rsidR="00D93E7D" w:rsidRPr="004B1154" w:rsidRDefault="005113AB" w:rsidP="00A30F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080" w:hanging="648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 </w:t>
            </w:r>
            <w:r w:rsidR="00D93E7D"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191" w:type="dxa"/>
          </w:tcPr>
          <w:p w14:paraId="6049CF0C" w14:textId="77777777" w:rsidR="00D93E7D" w:rsidRPr="004B1154" w:rsidRDefault="00D93E7D" w:rsidP="00A30F68">
            <w:pPr>
              <w:tabs>
                <w:tab w:val="decimal" w:pos="1073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A98EB8F" w14:textId="77777777" w:rsidR="00D93E7D" w:rsidRPr="004B1154" w:rsidRDefault="00D93E7D" w:rsidP="00A30F68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27918B84" w14:textId="77777777" w:rsidR="00D93E7D" w:rsidRPr="004B1154" w:rsidRDefault="00D93E7D" w:rsidP="00A30F68">
            <w:pPr>
              <w:tabs>
                <w:tab w:val="decimal" w:pos="1066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522938" w:rsidRPr="004B1154" w14:paraId="7E0139BF" w14:textId="77777777" w:rsidTr="00FD5F7D">
        <w:trPr>
          <w:cantSplit/>
        </w:trPr>
        <w:tc>
          <w:tcPr>
            <w:tcW w:w="6171" w:type="dxa"/>
          </w:tcPr>
          <w:p w14:paraId="05EB1347" w14:textId="77777777" w:rsidR="00D072E2" w:rsidRPr="004B1154" w:rsidRDefault="00D072E2" w:rsidP="00D072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080" w:hanging="378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หุ้นสามัญ</w:t>
            </w:r>
          </w:p>
        </w:tc>
        <w:tc>
          <w:tcPr>
            <w:tcW w:w="1191" w:type="dxa"/>
            <w:vAlign w:val="bottom"/>
          </w:tcPr>
          <w:p w14:paraId="264F43BE" w14:textId="34695E35" w:rsidR="00D072E2" w:rsidRPr="004B1154" w:rsidRDefault="009E3308" w:rsidP="00D072E2">
            <w:pPr>
              <w:tabs>
                <w:tab w:val="decimal" w:pos="1073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91</w:t>
            </w:r>
            <w:r w:rsidR="0080160A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837</w:t>
            </w:r>
            <w:r w:rsidR="0080160A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080</w:t>
            </w:r>
          </w:p>
        </w:tc>
        <w:tc>
          <w:tcPr>
            <w:tcW w:w="135" w:type="dxa"/>
          </w:tcPr>
          <w:p w14:paraId="49E6854C" w14:textId="77777777" w:rsidR="00D072E2" w:rsidRPr="004B1154" w:rsidRDefault="00D072E2" w:rsidP="00D072E2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</w:tcPr>
          <w:p w14:paraId="2B949412" w14:textId="3F87763A" w:rsidR="00D072E2" w:rsidRPr="004B1154" w:rsidRDefault="009E3308" w:rsidP="00D072E2">
            <w:pPr>
              <w:tabs>
                <w:tab w:val="decimal" w:pos="1066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104</w:t>
            </w:r>
            <w:r w:rsidR="00D072E2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082</w:t>
            </w:r>
            <w:r w:rsidR="00D072E2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024</w:t>
            </w:r>
          </w:p>
        </w:tc>
      </w:tr>
      <w:tr w:rsidR="00522938" w:rsidRPr="004B1154" w14:paraId="55E5AD0F" w14:textId="77777777" w:rsidTr="00FD5F7D">
        <w:trPr>
          <w:cantSplit/>
          <w:trHeight w:val="270"/>
        </w:trPr>
        <w:tc>
          <w:tcPr>
            <w:tcW w:w="6171" w:type="dxa"/>
          </w:tcPr>
          <w:p w14:paraId="101151F8" w14:textId="77777777" w:rsidR="00D072E2" w:rsidRPr="004B1154" w:rsidRDefault="00D072E2" w:rsidP="00D072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080" w:hanging="378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หน่วยทรัสต์</w:t>
            </w:r>
          </w:p>
        </w:tc>
        <w:tc>
          <w:tcPr>
            <w:tcW w:w="1191" w:type="dxa"/>
            <w:vAlign w:val="bottom"/>
          </w:tcPr>
          <w:p w14:paraId="03825B0F" w14:textId="3322CDE9" w:rsidR="00D072E2" w:rsidRPr="004B1154" w:rsidRDefault="0080160A" w:rsidP="002A501C">
            <w:pPr>
              <w:tabs>
                <w:tab w:val="decimal" w:pos="654"/>
              </w:tabs>
              <w:spacing w:line="360" w:lineRule="exact"/>
              <w:ind w:left="-648" w:right="454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3AEBF843" w14:textId="77777777" w:rsidR="00D072E2" w:rsidRPr="004B1154" w:rsidRDefault="00D072E2" w:rsidP="00D072E2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099FE375" w14:textId="7729FB62" w:rsidR="00D072E2" w:rsidRPr="004B1154" w:rsidRDefault="009E3308" w:rsidP="00D072E2">
            <w:pPr>
              <w:tabs>
                <w:tab w:val="decimal" w:pos="1066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</w:t>
            </w:r>
            <w:r w:rsidR="00D072E2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500</w:t>
            </w:r>
            <w:r w:rsidR="00D072E2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522938" w:rsidRPr="004B1154" w14:paraId="1C7E55C5" w14:textId="77777777" w:rsidTr="00FD5F7D">
        <w:trPr>
          <w:cantSplit/>
        </w:trPr>
        <w:tc>
          <w:tcPr>
            <w:tcW w:w="6171" w:type="dxa"/>
          </w:tcPr>
          <w:p w14:paraId="672D0312" w14:textId="77777777" w:rsidR="00D072E2" w:rsidRPr="004B1154" w:rsidRDefault="00D072E2" w:rsidP="00D072E2">
            <w:pPr>
              <w:spacing w:line="360" w:lineRule="exact"/>
              <w:ind w:left="522" w:firstLine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รวมสินทรัพย์ทางการเงินไม่หมุนเวียนอื่น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BB596" w14:textId="186B73B7" w:rsidR="00D072E2" w:rsidRPr="004B1154" w:rsidRDefault="009E3308" w:rsidP="00D072E2">
            <w:pPr>
              <w:tabs>
                <w:tab w:val="decimal" w:pos="1073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91</w:t>
            </w:r>
            <w:r w:rsidR="0080160A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837</w:t>
            </w:r>
            <w:r w:rsidR="0080160A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080</w:t>
            </w:r>
          </w:p>
        </w:tc>
        <w:tc>
          <w:tcPr>
            <w:tcW w:w="135" w:type="dxa"/>
          </w:tcPr>
          <w:p w14:paraId="3BD2127C" w14:textId="77777777" w:rsidR="00D072E2" w:rsidRPr="004B1154" w:rsidRDefault="00D072E2" w:rsidP="00D072E2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1BF478" w14:textId="12C44E4C" w:rsidR="00D072E2" w:rsidRPr="004B1154" w:rsidRDefault="009E3308" w:rsidP="00D072E2">
            <w:pPr>
              <w:tabs>
                <w:tab w:val="decimal" w:pos="1066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108</w:t>
            </w:r>
            <w:r w:rsidR="00D072E2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582</w:t>
            </w:r>
            <w:r w:rsidR="00D072E2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024</w:t>
            </w:r>
          </w:p>
        </w:tc>
      </w:tr>
    </w:tbl>
    <w:p w14:paraId="35AD268E" w14:textId="04C5CA6F" w:rsidR="00017239" w:rsidRPr="004B1154" w:rsidRDefault="00017239" w:rsidP="0062586B">
      <w:pPr>
        <w:spacing w:before="240"/>
        <w:ind w:left="547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รายการเคลื่อนไหวของ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>สินทรัพย์ทางการเงินไม่หมุนเวียนอื่น</w:t>
      </w:r>
      <w:r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ที่เกิดขึ้นในระหว่างงวด</w:t>
      </w:r>
      <w:r w:rsidR="0063486D" w:rsidRPr="004B1154">
        <w:rPr>
          <w:rFonts w:asciiTheme="majorBidi" w:hAnsiTheme="majorBidi" w:cstheme="majorBidi" w:hint="cs"/>
          <w:snapToGrid w:val="0"/>
          <w:spacing w:val="-4"/>
          <w:cs/>
          <w:lang w:val="en-US"/>
        </w:rPr>
        <w:t>เ</w:t>
      </w:r>
      <w:r w:rsidR="00B256C1" w:rsidRPr="004B1154">
        <w:rPr>
          <w:rFonts w:asciiTheme="majorBidi" w:hAnsiTheme="majorBidi" w:cstheme="majorBidi" w:hint="cs"/>
          <w:snapToGrid w:val="0"/>
          <w:spacing w:val="-4"/>
          <w:cs/>
          <w:lang w:val="en-US"/>
        </w:rPr>
        <w:t>ก</w:t>
      </w:r>
      <w:r w:rsidR="0063486D" w:rsidRPr="004B1154">
        <w:rPr>
          <w:rFonts w:asciiTheme="majorBidi" w:hAnsiTheme="majorBidi" w:cstheme="majorBidi" w:hint="cs"/>
          <w:snapToGrid w:val="0"/>
          <w:spacing w:val="-4"/>
          <w:cs/>
          <w:lang w:val="en-US"/>
        </w:rPr>
        <w:t>้า</w:t>
      </w:r>
      <w:r w:rsidR="00C24D1D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เดือน</w:t>
      </w:r>
      <w:r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สิ้นสุดวันที่</w:t>
      </w:r>
      <w:r w:rsidRPr="004B1154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9E3308" w:rsidRPr="009E3308">
        <w:rPr>
          <w:rFonts w:asciiTheme="majorBidi" w:hAnsiTheme="majorBidi" w:cstheme="majorBidi"/>
          <w:snapToGrid w:val="0"/>
          <w:spacing w:val="-4"/>
          <w:lang w:val="en-US"/>
        </w:rPr>
        <w:t>30</w:t>
      </w:r>
      <w:r w:rsidRPr="004B1154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63486D" w:rsidRPr="004B1154">
        <w:rPr>
          <w:rFonts w:asciiTheme="majorBidi" w:hAnsiTheme="majorBidi" w:cstheme="majorBidi" w:hint="cs"/>
          <w:snapToGrid w:val="0"/>
          <w:spacing w:val="-4"/>
          <w:cs/>
          <w:lang w:val="en-US"/>
        </w:rPr>
        <w:t>กันยายน</w:t>
      </w:r>
      <w:r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มีดังนี้</w:t>
      </w:r>
    </w:p>
    <w:p w14:paraId="4EACF412" w14:textId="77777777" w:rsidR="00017239" w:rsidRPr="004B1154" w:rsidRDefault="00017239" w:rsidP="00017239">
      <w:pPr>
        <w:pStyle w:val="Header"/>
        <w:tabs>
          <w:tab w:val="clear" w:pos="4153"/>
          <w:tab w:val="clear" w:pos="8306"/>
        </w:tabs>
        <w:ind w:left="547" w:right="38"/>
        <w:jc w:val="right"/>
        <w:rPr>
          <w:rFonts w:asciiTheme="majorBidi" w:hAnsiTheme="majorBidi" w:cstheme="majorBidi"/>
          <w:snapToGrid w:val="0"/>
          <w:spacing w:val="2"/>
          <w:szCs w:val="32"/>
          <w:lang w:val="en-US"/>
        </w:rPr>
      </w:pPr>
      <w:r w:rsidRPr="004B1154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 xml:space="preserve"> (หน่วย : บาท)</w:t>
      </w:r>
    </w:p>
    <w:tbl>
      <w:tblPr>
        <w:tblW w:w="865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74"/>
        <w:gridCol w:w="1188"/>
        <w:gridCol w:w="146"/>
        <w:gridCol w:w="1150"/>
      </w:tblGrid>
      <w:tr w:rsidR="00522938" w:rsidRPr="004B1154" w14:paraId="39ED7D4D" w14:textId="77777777" w:rsidTr="00E87D9F">
        <w:trPr>
          <w:cantSplit/>
        </w:trPr>
        <w:tc>
          <w:tcPr>
            <w:tcW w:w="6174" w:type="dxa"/>
          </w:tcPr>
          <w:p w14:paraId="5C1C3240" w14:textId="77777777" w:rsidR="00BE1592" w:rsidRPr="004B1154" w:rsidRDefault="00BE1592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84" w:type="dxa"/>
            <w:gridSpan w:val="3"/>
          </w:tcPr>
          <w:p w14:paraId="40C0A7AD" w14:textId="77777777" w:rsidR="00BE1592" w:rsidRPr="004B1154" w:rsidRDefault="00BE1592" w:rsidP="00A30F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22938" w:rsidRPr="004B1154" w14:paraId="6BE68377" w14:textId="77777777" w:rsidTr="00E87D9F">
        <w:trPr>
          <w:cantSplit/>
        </w:trPr>
        <w:tc>
          <w:tcPr>
            <w:tcW w:w="6174" w:type="dxa"/>
          </w:tcPr>
          <w:p w14:paraId="66ECCA90" w14:textId="77777777" w:rsidR="00BE1592" w:rsidRPr="004B1154" w:rsidRDefault="00BE1592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84" w:type="dxa"/>
            <w:gridSpan w:val="3"/>
          </w:tcPr>
          <w:p w14:paraId="2523DD1E" w14:textId="77777777" w:rsidR="00BE1592" w:rsidRPr="004B1154" w:rsidRDefault="00BE1592" w:rsidP="00A30F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522938" w:rsidRPr="004B1154" w14:paraId="5153872E" w14:textId="77777777" w:rsidTr="00BE1592">
        <w:trPr>
          <w:cantSplit/>
        </w:trPr>
        <w:tc>
          <w:tcPr>
            <w:tcW w:w="6174" w:type="dxa"/>
          </w:tcPr>
          <w:p w14:paraId="054E5595" w14:textId="346A4B80" w:rsidR="00BE1592" w:rsidRPr="004B1154" w:rsidRDefault="00BE1592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88" w:type="dxa"/>
          </w:tcPr>
          <w:p w14:paraId="2935F798" w14:textId="60CC83DB" w:rsidR="00BE1592" w:rsidRPr="004B1154" w:rsidRDefault="009E3308" w:rsidP="00A30F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6" w:type="dxa"/>
          </w:tcPr>
          <w:p w14:paraId="16683A1E" w14:textId="77777777" w:rsidR="00BE1592" w:rsidRPr="004B1154" w:rsidRDefault="00BE1592" w:rsidP="00A30F68">
            <w:pPr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</w:tcPr>
          <w:p w14:paraId="378A57B5" w14:textId="0B8B7A2C" w:rsidR="00BE1592" w:rsidRPr="004B1154" w:rsidRDefault="009E3308" w:rsidP="00A30F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2567</w:t>
            </w:r>
          </w:p>
        </w:tc>
      </w:tr>
      <w:tr w:rsidR="00522938" w:rsidRPr="004B1154" w14:paraId="00AB5D7A" w14:textId="77777777" w:rsidTr="00BE1592">
        <w:trPr>
          <w:cantSplit/>
        </w:trPr>
        <w:tc>
          <w:tcPr>
            <w:tcW w:w="6174" w:type="dxa"/>
          </w:tcPr>
          <w:p w14:paraId="0C75D40B" w14:textId="4EB708EE" w:rsidR="008B055E" w:rsidRPr="004B1154" w:rsidRDefault="008B055E" w:rsidP="008B055E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1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188" w:type="dxa"/>
            <w:vAlign w:val="center"/>
          </w:tcPr>
          <w:p w14:paraId="1F5465CB" w14:textId="6C5E71FD" w:rsidR="008B055E" w:rsidRPr="004B1154" w:rsidRDefault="009E3308" w:rsidP="008B055E">
            <w:pPr>
              <w:tabs>
                <w:tab w:val="decimal" w:pos="1073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108</w:t>
            </w:r>
            <w:r w:rsidR="0080160A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582</w:t>
            </w:r>
            <w:r w:rsidR="0080160A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024</w:t>
            </w:r>
          </w:p>
        </w:tc>
        <w:tc>
          <w:tcPr>
            <w:tcW w:w="146" w:type="dxa"/>
          </w:tcPr>
          <w:p w14:paraId="03D1CE47" w14:textId="77777777" w:rsidR="008B055E" w:rsidRPr="004B1154" w:rsidRDefault="008B055E" w:rsidP="008B055E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  <w:vAlign w:val="center"/>
          </w:tcPr>
          <w:p w14:paraId="22E32FBE" w14:textId="7734C017" w:rsidR="008B055E" w:rsidRPr="004B1154" w:rsidRDefault="009E3308" w:rsidP="008B055E">
            <w:pPr>
              <w:tabs>
                <w:tab w:val="decimal" w:pos="1066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124</w:t>
            </w:r>
            <w:r w:rsidR="008B055E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543</w:t>
            </w:r>
            <w:r w:rsidR="008B055E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260</w:t>
            </w:r>
            <w:r w:rsidR="008B055E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</w:p>
        </w:tc>
      </w:tr>
      <w:tr w:rsidR="00522938" w:rsidRPr="004B1154" w14:paraId="203E039A" w14:textId="77777777" w:rsidTr="0000175B">
        <w:trPr>
          <w:cantSplit/>
        </w:trPr>
        <w:tc>
          <w:tcPr>
            <w:tcW w:w="6174" w:type="dxa"/>
          </w:tcPr>
          <w:p w14:paraId="0A1AD63B" w14:textId="6DB8EC07" w:rsidR="008B055E" w:rsidRPr="004B1154" w:rsidRDefault="008B055E" w:rsidP="008B055E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  <w:r w:rsidRPr="004B1154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en-US" w:eastAsia="en-US"/>
              </w:rPr>
              <w:t>เงินสดรับจากการจำหน่าย</w:t>
            </w:r>
            <w:r w:rsidRPr="004B1154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 w:eastAsia="en-US"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188" w:type="dxa"/>
            <w:vAlign w:val="bottom"/>
          </w:tcPr>
          <w:p w14:paraId="42994A2F" w14:textId="21FCA938" w:rsidR="008B055E" w:rsidRPr="004B1154" w:rsidRDefault="008B055E" w:rsidP="008B055E">
            <w:pPr>
              <w:tabs>
                <w:tab w:val="decimal" w:pos="1073"/>
              </w:tabs>
              <w:spacing w:line="360" w:lineRule="exact"/>
              <w:ind w:left="-648"/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6" w:type="dxa"/>
            <w:vAlign w:val="bottom"/>
          </w:tcPr>
          <w:p w14:paraId="0DBFC21F" w14:textId="77777777" w:rsidR="008B055E" w:rsidRPr="004B1154" w:rsidRDefault="008B055E" w:rsidP="008B055E">
            <w:pPr>
              <w:tabs>
                <w:tab w:val="decimal" w:pos="1073"/>
              </w:tabs>
              <w:spacing w:line="360" w:lineRule="exact"/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  <w:vAlign w:val="bottom"/>
          </w:tcPr>
          <w:p w14:paraId="1086D8F6" w14:textId="66929F78" w:rsidR="008B055E" w:rsidRPr="004B1154" w:rsidRDefault="008B055E" w:rsidP="008B055E">
            <w:pPr>
              <w:tabs>
                <w:tab w:val="decimal" w:pos="1073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522938" w:rsidRPr="004B1154" w14:paraId="2D74949D" w14:textId="77777777" w:rsidTr="0000175B">
        <w:trPr>
          <w:cantSplit/>
        </w:trPr>
        <w:tc>
          <w:tcPr>
            <w:tcW w:w="6174" w:type="dxa"/>
          </w:tcPr>
          <w:p w14:paraId="2492CF03" w14:textId="5D9C790B" w:rsidR="008B055E" w:rsidRPr="004B1154" w:rsidRDefault="008B055E" w:rsidP="008B055E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247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  <w:r w:rsidRPr="004B1154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 w:eastAsia="en-US"/>
              </w:rPr>
              <w:t>ผ่านกำไรขาดทุนเบ็ดเสร็จอื่น</w:t>
            </w:r>
          </w:p>
        </w:tc>
        <w:tc>
          <w:tcPr>
            <w:tcW w:w="1188" w:type="dxa"/>
            <w:vAlign w:val="bottom"/>
          </w:tcPr>
          <w:p w14:paraId="2F1C778A" w14:textId="3D9714AA" w:rsidR="008B055E" w:rsidRPr="004B1154" w:rsidRDefault="0080160A" w:rsidP="008B055E">
            <w:pPr>
              <w:tabs>
                <w:tab w:val="decimal" w:pos="1073"/>
              </w:tabs>
              <w:spacing w:line="360" w:lineRule="exact"/>
              <w:ind w:left="-648"/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(</w:t>
            </w:r>
            <w:r w:rsidR="009E3308"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</w:t>
            </w:r>
            <w:r w:rsidRPr="004B1154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892</w:t>
            </w:r>
            <w:r w:rsidRPr="004B1154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500</w:t>
            </w:r>
            <w:r w:rsidRPr="004B1154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46" w:type="dxa"/>
            <w:vAlign w:val="bottom"/>
          </w:tcPr>
          <w:p w14:paraId="7222AD9D" w14:textId="77777777" w:rsidR="008B055E" w:rsidRPr="004B1154" w:rsidRDefault="008B055E" w:rsidP="008B055E">
            <w:pPr>
              <w:tabs>
                <w:tab w:val="decimal" w:pos="1073"/>
              </w:tabs>
              <w:spacing w:line="360" w:lineRule="exact"/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  <w:vAlign w:val="bottom"/>
          </w:tcPr>
          <w:p w14:paraId="376B60FD" w14:textId="37D89A7E" w:rsidR="008B055E" w:rsidRPr="004B1154" w:rsidRDefault="0080160A" w:rsidP="0080160A">
            <w:pPr>
              <w:tabs>
                <w:tab w:val="decimal" w:pos="574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522938" w:rsidRPr="004B1154" w14:paraId="6F687238" w14:textId="77777777" w:rsidTr="00BE1592">
        <w:trPr>
          <w:cantSplit/>
        </w:trPr>
        <w:tc>
          <w:tcPr>
            <w:tcW w:w="6174" w:type="dxa"/>
          </w:tcPr>
          <w:p w14:paraId="492DAF71" w14:textId="77777777" w:rsidR="008B055E" w:rsidRPr="004B1154" w:rsidRDefault="008B055E" w:rsidP="008B055E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การเปลี่ยนแปลงในสินทรัพย์ทางการเงินไม่หมุนเวียนอื่น</w:t>
            </w:r>
          </w:p>
        </w:tc>
        <w:tc>
          <w:tcPr>
            <w:tcW w:w="1188" w:type="dxa"/>
            <w:vAlign w:val="center"/>
          </w:tcPr>
          <w:p w14:paraId="78B05CA3" w14:textId="78436B95" w:rsidR="008B055E" w:rsidRPr="004B1154" w:rsidRDefault="0080160A" w:rsidP="008B055E">
            <w:pPr>
              <w:tabs>
                <w:tab w:val="decimal" w:pos="1073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852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444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46" w:type="dxa"/>
          </w:tcPr>
          <w:p w14:paraId="20DED5AC" w14:textId="77777777" w:rsidR="008B055E" w:rsidRPr="004B1154" w:rsidRDefault="008B055E" w:rsidP="008B055E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  <w:vAlign w:val="center"/>
          </w:tcPr>
          <w:p w14:paraId="1FB7F616" w14:textId="00FA0E15" w:rsidR="008B055E" w:rsidRPr="004B1154" w:rsidRDefault="008B055E" w:rsidP="008B055E">
            <w:pPr>
              <w:tabs>
                <w:tab w:val="decimal" w:pos="1066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796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910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522938" w:rsidRPr="004B1154" w14:paraId="7F215262" w14:textId="77777777" w:rsidTr="00BE1592">
        <w:trPr>
          <w:cantSplit/>
        </w:trPr>
        <w:tc>
          <w:tcPr>
            <w:tcW w:w="6174" w:type="dxa"/>
          </w:tcPr>
          <w:p w14:paraId="14F2D272" w14:textId="271227F4" w:rsidR="008B055E" w:rsidRPr="004B1154" w:rsidRDefault="008B055E" w:rsidP="008B055E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  <w:r w:rsidRPr="004B1154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801BE2" w14:textId="1AB127A2" w:rsidR="008B055E" w:rsidRPr="004B1154" w:rsidRDefault="009E3308" w:rsidP="008B055E">
            <w:pPr>
              <w:tabs>
                <w:tab w:val="decimal" w:pos="1073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91</w:t>
            </w:r>
            <w:r w:rsidR="0080160A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837</w:t>
            </w:r>
            <w:r w:rsidR="0080160A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080</w:t>
            </w:r>
          </w:p>
        </w:tc>
        <w:tc>
          <w:tcPr>
            <w:tcW w:w="146" w:type="dxa"/>
          </w:tcPr>
          <w:p w14:paraId="47BA76FB" w14:textId="77777777" w:rsidR="008B055E" w:rsidRPr="004B1154" w:rsidRDefault="008B055E" w:rsidP="008B055E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7358C5" w14:textId="4F7F26FB" w:rsidR="008B055E" w:rsidRPr="004B1154" w:rsidRDefault="009E3308" w:rsidP="008B055E">
            <w:pPr>
              <w:tabs>
                <w:tab w:val="decimal" w:pos="1066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119</w:t>
            </w:r>
            <w:r w:rsidR="0080160A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746</w:t>
            </w:r>
            <w:r w:rsidR="0080160A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350</w:t>
            </w:r>
          </w:p>
        </w:tc>
      </w:tr>
    </w:tbl>
    <w:p w14:paraId="3C626B1E" w14:textId="77777777" w:rsidR="00017239" w:rsidRPr="004B1154" w:rsidRDefault="00017239" w:rsidP="00017239">
      <w:pPr>
        <w:jc w:val="thaiDistribute"/>
        <w:rPr>
          <w:rFonts w:asciiTheme="majorBidi" w:eastAsia="Calibri" w:hAnsiTheme="majorBidi" w:cstheme="majorBidi"/>
          <w:spacing w:val="-8"/>
          <w:sz w:val="2"/>
          <w:szCs w:val="2"/>
          <w:cs/>
        </w:rPr>
      </w:pPr>
    </w:p>
    <w:p w14:paraId="6A3C8973" w14:textId="43CC68E7" w:rsidR="007338DC" w:rsidRPr="004B1154" w:rsidRDefault="001E6C8A" w:rsidP="0C25001B">
      <w:pPr>
        <w:spacing w:before="240"/>
        <w:ind w:left="547"/>
        <w:jc w:val="thaiDistribute"/>
        <w:rPr>
          <w:rFonts w:asciiTheme="majorBidi" w:hAnsiTheme="majorBidi" w:cstheme="majorBidi"/>
          <w:snapToGrid w:val="0"/>
          <w:spacing w:val="-6"/>
          <w:lang w:val="en-US"/>
        </w:rPr>
      </w:pPr>
      <w:r w:rsidRPr="004B1154">
        <w:rPr>
          <w:rFonts w:asciiTheme="majorBidi" w:hAnsiTheme="majorBidi" w:cstheme="majorBidi"/>
          <w:snapToGrid w:val="0"/>
          <w:cs/>
          <w:lang w:val="en-US"/>
        </w:rPr>
        <w:t xml:space="preserve">ณ วันที่ </w:t>
      </w:r>
      <w:bookmarkStart w:id="5" w:name="OLE_LINK5"/>
      <w:r w:rsidR="009E3308" w:rsidRPr="009E3308">
        <w:rPr>
          <w:rFonts w:asciiTheme="majorBidi" w:hAnsiTheme="majorBidi" w:cstheme="majorBidi"/>
          <w:spacing w:val="4"/>
          <w:lang w:val="en-US"/>
        </w:rPr>
        <w:t>30</w:t>
      </w:r>
      <w:r w:rsidR="0080160A" w:rsidRPr="004B1154">
        <w:rPr>
          <w:rFonts w:asciiTheme="majorBidi" w:hAnsiTheme="majorBidi" w:cstheme="majorBidi" w:hint="cs"/>
          <w:spacing w:val="4"/>
          <w:cs/>
          <w:lang w:val="en-US"/>
        </w:rPr>
        <w:t xml:space="preserve"> กันยายน</w:t>
      </w:r>
      <w:r w:rsidR="00C56972" w:rsidRPr="004B1154">
        <w:rPr>
          <w:rFonts w:asciiTheme="majorBidi" w:hAnsiTheme="majorBidi" w:cstheme="majorBidi"/>
          <w:spacing w:val="4"/>
          <w:cs/>
          <w:lang w:val="en-US"/>
        </w:rPr>
        <w:t xml:space="preserve">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256</w:t>
      </w:r>
      <w:bookmarkEnd w:id="5"/>
      <w:r w:rsidR="009E3308" w:rsidRPr="009E3308">
        <w:rPr>
          <w:rFonts w:asciiTheme="majorBidi" w:hAnsiTheme="majorBidi" w:cstheme="majorBidi"/>
          <w:snapToGrid w:val="0"/>
          <w:lang w:val="en-US"/>
        </w:rPr>
        <w:t>8</w:t>
      </w:r>
      <w:r w:rsidRPr="004B1154">
        <w:rPr>
          <w:rFonts w:asciiTheme="majorBidi" w:hAnsiTheme="majorBidi" w:cstheme="majorBidi"/>
          <w:snapToGrid w:val="0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>และ</w:t>
      </w:r>
      <w:r w:rsidR="007F7EA4" w:rsidRPr="004B1154">
        <w:rPr>
          <w:rFonts w:asciiTheme="majorBidi" w:hAnsiTheme="majorBidi" w:cstheme="majorBidi"/>
          <w:snapToGrid w:val="0"/>
          <w:cs/>
          <w:lang w:val="en-US"/>
        </w:rPr>
        <w:t>วันที่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31</w:t>
      </w:r>
      <w:r w:rsidRPr="004B1154">
        <w:rPr>
          <w:rFonts w:asciiTheme="majorBidi" w:hAnsiTheme="majorBidi" w:cstheme="majorBidi"/>
          <w:snapToGrid w:val="0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 xml:space="preserve">ธันวาคม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2567</w:t>
      </w:r>
      <w:r w:rsidRPr="004B1154">
        <w:rPr>
          <w:rFonts w:asciiTheme="majorBidi" w:hAnsiTheme="majorBidi" w:cstheme="majorBidi"/>
          <w:snapToGrid w:val="0"/>
          <w:lang w:val="en-US"/>
        </w:rPr>
        <w:t xml:space="preserve"> </w:t>
      </w:r>
      <w:r w:rsidR="00C56972" w:rsidRPr="004B1154">
        <w:rPr>
          <w:rFonts w:ascii="Angsana New" w:hAnsi="Angsana New" w:cs="Angsana New"/>
          <w:snapToGrid w:val="0"/>
          <w:cs/>
          <w:lang w:val="en-US"/>
        </w:rPr>
        <w:t>บริษัทได้จำนำเงินลงทุนใน</w:t>
      </w:r>
      <w:r w:rsidR="00E86144" w:rsidRPr="004B1154">
        <w:rPr>
          <w:rFonts w:ascii="Angsana New" w:hAnsi="Angsana New" w:cs="Angsana New"/>
          <w:snapToGrid w:val="0"/>
          <w:cs/>
          <w:lang w:val="en-US"/>
        </w:rPr>
        <w:t>ตราสารทุน</w:t>
      </w:r>
      <w:r w:rsidR="00C56972" w:rsidRPr="004B1154">
        <w:rPr>
          <w:rFonts w:ascii="Angsana New" w:hAnsi="Angsana New" w:cs="Angsana New"/>
          <w:snapToGrid w:val="0"/>
          <w:cs/>
          <w:lang w:val="en-US"/>
        </w:rPr>
        <w:t>มีมูลค่าตามบัญชี</w:t>
      </w:r>
      <w:r w:rsidR="00C56972" w:rsidRPr="004B1154">
        <w:rPr>
          <w:rFonts w:ascii="Angsana New" w:hAnsi="Angsana New" w:cs="Angsana New"/>
          <w:snapToGrid w:val="0"/>
          <w:spacing w:val="-8"/>
          <w:cs/>
          <w:lang w:val="en-US"/>
        </w:rPr>
        <w:t>ทั้งหมดจำนวน</w:t>
      </w:r>
      <w:r w:rsidR="00C56972" w:rsidRPr="004B115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9E3308" w:rsidRPr="009E3308">
        <w:rPr>
          <w:rFonts w:ascii="Angsana New" w:hAnsi="Angsana New" w:cs="Angsana New" w:hint="cs"/>
          <w:snapToGrid w:val="0"/>
          <w:spacing w:val="-8"/>
          <w:lang w:val="en-US"/>
        </w:rPr>
        <w:t>87</w:t>
      </w:r>
      <w:r w:rsidR="00524130" w:rsidRPr="004B1154">
        <w:rPr>
          <w:rFonts w:ascii="Angsana New" w:hAnsi="Angsana New" w:cs="Angsana New"/>
          <w:snapToGrid w:val="0"/>
          <w:spacing w:val="-8"/>
          <w:lang w:val="en-US"/>
        </w:rPr>
        <w:t>.</w:t>
      </w:r>
      <w:r w:rsidR="009E3308" w:rsidRPr="009E3308">
        <w:rPr>
          <w:rFonts w:ascii="Angsana New" w:hAnsi="Angsana New" w:cs="Angsana New" w:hint="cs"/>
          <w:snapToGrid w:val="0"/>
          <w:spacing w:val="-8"/>
          <w:lang w:val="en-US"/>
        </w:rPr>
        <w:t>0</w:t>
      </w:r>
      <w:r w:rsidR="009E3308" w:rsidRPr="009E3308">
        <w:rPr>
          <w:rFonts w:ascii="Angsana New" w:hAnsi="Angsana New" w:cs="Angsana New"/>
          <w:snapToGrid w:val="0"/>
          <w:spacing w:val="-8"/>
          <w:lang w:val="en-US"/>
        </w:rPr>
        <w:t>0</w:t>
      </w:r>
      <w:r w:rsidR="00C56972" w:rsidRPr="004B115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C56972" w:rsidRPr="004B1154">
        <w:rPr>
          <w:rFonts w:ascii="Angsana New" w:hAnsi="Angsana New" w:cs="Angsana New"/>
          <w:snapToGrid w:val="0"/>
          <w:spacing w:val="-8"/>
          <w:cs/>
          <w:lang w:val="en-US"/>
        </w:rPr>
        <w:t>ล้านบาท</w:t>
      </w:r>
      <w:r w:rsidR="00DA0FF3" w:rsidRPr="004B115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DA0FF3" w:rsidRPr="004B1154">
        <w:rPr>
          <w:rFonts w:ascii="Angsana New" w:hAnsi="Angsana New" w:cs="Angsana New"/>
          <w:snapToGrid w:val="0"/>
          <w:spacing w:val="-8"/>
          <w:cs/>
          <w:lang w:val="en-US"/>
        </w:rPr>
        <w:t xml:space="preserve">และ </w:t>
      </w:r>
      <w:r w:rsidR="009E3308" w:rsidRPr="009E3308">
        <w:rPr>
          <w:rFonts w:ascii="Angsana New" w:hAnsi="Angsana New" w:cs="Angsana New"/>
          <w:snapToGrid w:val="0"/>
          <w:spacing w:val="-8"/>
          <w:lang w:val="en-US"/>
        </w:rPr>
        <w:t>103</w:t>
      </w:r>
      <w:r w:rsidR="00DA0FF3" w:rsidRPr="004B1154">
        <w:rPr>
          <w:rFonts w:ascii="Angsana New" w:hAnsi="Angsana New" w:cs="Angsana New"/>
          <w:snapToGrid w:val="0"/>
          <w:spacing w:val="-8"/>
          <w:lang w:val="en-US"/>
        </w:rPr>
        <w:t>.</w:t>
      </w:r>
      <w:r w:rsidR="009E3308" w:rsidRPr="009E3308">
        <w:rPr>
          <w:rFonts w:ascii="Angsana New" w:hAnsi="Angsana New" w:cs="Angsana New"/>
          <w:snapToGrid w:val="0"/>
          <w:spacing w:val="-8"/>
          <w:lang w:val="en-US"/>
        </w:rPr>
        <w:t>10</w:t>
      </w:r>
      <w:r w:rsidR="00DA0FF3" w:rsidRPr="004B115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DA0FF3" w:rsidRPr="004B1154">
        <w:rPr>
          <w:rFonts w:ascii="Angsana New" w:hAnsi="Angsana New" w:cs="Angsana New"/>
          <w:snapToGrid w:val="0"/>
          <w:spacing w:val="-8"/>
          <w:cs/>
          <w:lang w:val="en-US"/>
        </w:rPr>
        <w:t>ล้านบาท ตามลำดับ</w:t>
      </w:r>
      <w:r w:rsidR="00C56972" w:rsidRPr="004B1154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C56972" w:rsidRPr="004B1154">
        <w:rPr>
          <w:rFonts w:ascii="Angsana New" w:hAnsi="Angsana New" w:cs="Angsana New"/>
          <w:snapToGrid w:val="0"/>
          <w:spacing w:val="-8"/>
          <w:cs/>
          <w:lang w:val="en-US"/>
        </w:rPr>
        <w:t xml:space="preserve">เพื่อเป็นหลักทรัพย์ค้ำประกันการออกหุ้นกู้ระยะยาว </w:t>
      </w:r>
      <w:r w:rsidR="00B25C34" w:rsidRPr="004B1154">
        <w:rPr>
          <w:rFonts w:ascii="Angsana New" w:hAnsi="Angsana New" w:cs="Angsana New"/>
          <w:snapToGrid w:val="0"/>
          <w:spacing w:val="-8"/>
          <w:lang w:val="en-US"/>
        </w:rPr>
        <w:t>(</w:t>
      </w:r>
      <w:r w:rsidR="00B25C34" w:rsidRPr="004B1154">
        <w:rPr>
          <w:rFonts w:ascii="Angsana New" w:hAnsi="Angsana New" w:cs="Angsana New"/>
          <w:snapToGrid w:val="0"/>
          <w:spacing w:val="-8"/>
          <w:cs/>
          <w:lang w:val="en-US"/>
        </w:rPr>
        <w:t xml:space="preserve">ดูหมายเหตุข้อ </w:t>
      </w:r>
      <w:r w:rsidR="009E3308" w:rsidRPr="009E3308">
        <w:rPr>
          <w:rFonts w:ascii="Angsana New" w:hAnsi="Angsana New" w:cs="Angsana New"/>
          <w:snapToGrid w:val="0"/>
          <w:spacing w:val="-8"/>
          <w:lang w:val="en-US"/>
        </w:rPr>
        <w:t>17</w:t>
      </w:r>
      <w:r w:rsidR="00B25C34" w:rsidRPr="004B1154">
        <w:rPr>
          <w:rFonts w:ascii="Angsana New" w:hAnsi="Angsana New" w:cs="Angsana New"/>
          <w:snapToGrid w:val="0"/>
          <w:spacing w:val="-8"/>
          <w:lang w:val="en-US"/>
        </w:rPr>
        <w:t xml:space="preserve">) </w:t>
      </w:r>
      <w:r w:rsidR="00C56972" w:rsidRPr="004B1154">
        <w:rPr>
          <w:rFonts w:ascii="Angsana New" w:hAnsi="Angsana New" w:cs="Angsana New"/>
          <w:snapToGrid w:val="0"/>
          <w:spacing w:val="-8"/>
          <w:cs/>
          <w:lang w:val="en-US"/>
        </w:rPr>
        <w:t>และ</w:t>
      </w:r>
      <w:r w:rsidR="00C56972" w:rsidRPr="004B1154">
        <w:rPr>
          <w:rFonts w:ascii="Angsana New" w:hAnsi="Angsana New" w:cs="Angsana New"/>
          <w:snapToGrid w:val="0"/>
          <w:spacing w:val="-4"/>
          <w:cs/>
          <w:lang w:val="en-US"/>
        </w:rPr>
        <w:t>เงินกู้ยืมระยะสั้น</w:t>
      </w:r>
      <w:r w:rsidR="219C0603" w:rsidRPr="004B1154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C56972" w:rsidRPr="004B1154">
        <w:rPr>
          <w:rFonts w:asciiTheme="majorBidi" w:hAnsiTheme="majorBidi" w:cstheme="majorBidi"/>
          <w:snapToGrid w:val="0"/>
          <w:spacing w:val="-6"/>
          <w:lang w:val="en-US"/>
        </w:rPr>
        <w:t>(</w:t>
      </w:r>
      <w:r w:rsidR="00C56972"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ดูหมายเหตุข้อ </w:t>
      </w:r>
      <w:r w:rsidR="009E3308" w:rsidRPr="009E3308">
        <w:rPr>
          <w:rFonts w:asciiTheme="majorBidi" w:hAnsiTheme="majorBidi" w:cstheme="majorBidi"/>
          <w:snapToGrid w:val="0"/>
          <w:spacing w:val="-6"/>
          <w:lang w:val="en-US"/>
        </w:rPr>
        <w:t>13</w:t>
      </w:r>
      <w:r w:rsidR="00C56972" w:rsidRPr="004B1154">
        <w:rPr>
          <w:rFonts w:asciiTheme="majorBidi" w:hAnsiTheme="majorBidi" w:cstheme="majorBidi"/>
          <w:snapToGrid w:val="0"/>
          <w:spacing w:val="-6"/>
          <w:lang w:val="en-US"/>
        </w:rPr>
        <w:t>)</w:t>
      </w:r>
    </w:p>
    <w:p w14:paraId="48B2927F" w14:textId="1E5E73D6" w:rsidR="00B15BC3" w:rsidRPr="004B1154" w:rsidRDefault="00B15BC3" w:rsidP="0C25001B">
      <w:pPr>
        <w:spacing w:before="240"/>
        <w:ind w:left="547"/>
        <w:jc w:val="thaiDistribute"/>
        <w:rPr>
          <w:rFonts w:asciiTheme="majorBidi" w:hAnsiTheme="majorBidi" w:cstheme="majorBidi"/>
          <w:snapToGrid w:val="0"/>
          <w:spacing w:val="-6"/>
          <w:lang w:val="en-US"/>
        </w:rPr>
      </w:pPr>
      <w:r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ในเดือนพฤษภาคม </w:t>
      </w:r>
      <w:r w:rsidR="009E3308" w:rsidRPr="009E3308">
        <w:rPr>
          <w:rFonts w:asciiTheme="majorBidi" w:hAnsiTheme="majorBidi" w:cstheme="majorBidi"/>
          <w:snapToGrid w:val="0"/>
          <w:spacing w:val="-6"/>
          <w:lang w:val="en-US"/>
        </w:rPr>
        <w:t>2568</w:t>
      </w:r>
      <w:r w:rsidRPr="004B1154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บริษัทได้รับเงินคืนจากการลดทุนและการชำระบัญชีของเงินลงทุนในหน่วยทรัสต์จำนวน </w:t>
      </w:r>
      <w:r w:rsidR="009E3308" w:rsidRPr="009E3308">
        <w:rPr>
          <w:rFonts w:asciiTheme="majorBidi" w:hAnsiTheme="majorBidi" w:cstheme="majorBidi"/>
          <w:snapToGrid w:val="0"/>
          <w:spacing w:val="-6"/>
          <w:lang w:val="en-US"/>
        </w:rPr>
        <w:t>6</w:t>
      </w:r>
      <w:r w:rsidR="0080160A" w:rsidRPr="004B1154">
        <w:rPr>
          <w:rFonts w:asciiTheme="majorBidi" w:hAnsiTheme="majorBidi" w:cstheme="majorBidi" w:hint="cs"/>
          <w:snapToGrid w:val="0"/>
          <w:spacing w:val="-6"/>
          <w:cs/>
          <w:lang w:val="en-US"/>
        </w:rPr>
        <w:t>.</w:t>
      </w:r>
      <w:r w:rsidR="009E3308" w:rsidRPr="009E3308">
        <w:rPr>
          <w:rFonts w:asciiTheme="majorBidi" w:hAnsiTheme="majorBidi" w:cstheme="majorBidi" w:hint="cs"/>
          <w:snapToGrid w:val="0"/>
          <w:spacing w:val="-6"/>
          <w:lang w:val="en-US"/>
        </w:rPr>
        <w:t>89</w:t>
      </w:r>
      <w:r w:rsidRPr="004B1154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ล้านบาทเนื่องจากการสิ้นสุดกองทรัสต์ โดยบริษัทได้โอนผลสะสมของผลขาดทุนที่รับรู้ไว้ก่อนหน้าในขาดทุนเบ็ดเสร็จอื่นไปยังขาดทุนสะสม </w:t>
      </w:r>
    </w:p>
    <w:p w14:paraId="6BDF12EA" w14:textId="04A1CFBA" w:rsidR="001B45D6" w:rsidRPr="004B1154" w:rsidRDefault="00A87D0A" w:rsidP="00A87D0A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 w:rsidRPr="004B1154">
        <w:rPr>
          <w:rFonts w:asciiTheme="majorBidi" w:hAnsiTheme="majorBidi" w:cstheme="majorBidi"/>
          <w:b/>
          <w:bCs/>
          <w:snapToGrid w:val="0"/>
          <w:lang w:val="en-US"/>
        </w:rPr>
        <w:br w:type="page"/>
      </w:r>
      <w:r w:rsidR="009E3308" w:rsidRPr="009E3308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10</w:t>
      </w:r>
      <w:r w:rsidR="001B45D6" w:rsidRPr="004B1154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1B45D6" w:rsidRPr="004B1154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1B45D6" w:rsidRPr="004B1154">
        <w:rPr>
          <w:rFonts w:asciiTheme="majorBidi" w:hAnsiTheme="majorBidi" w:cstheme="majorBidi"/>
          <w:b/>
          <w:bCs/>
          <w:cs/>
          <w:lang w:val="en-US"/>
        </w:rPr>
        <w:t>อสังหาริมทรัพย์เพื่อการลงทุน</w:t>
      </w:r>
    </w:p>
    <w:p w14:paraId="73EDC30B" w14:textId="40322B2B" w:rsidR="00FB6573" w:rsidRPr="004B1154" w:rsidRDefault="00555A4E" w:rsidP="00A61692">
      <w:pPr>
        <w:tabs>
          <w:tab w:val="left" w:pos="540"/>
        </w:tabs>
        <w:spacing w:after="120"/>
        <w:ind w:left="540"/>
        <w:jc w:val="thaiDistribute"/>
        <w:rPr>
          <w:rFonts w:asciiTheme="majorBidi" w:hAnsiTheme="majorBidi" w:cstheme="majorBidi"/>
          <w:snapToGrid w:val="0"/>
          <w:lang w:val="en-US"/>
        </w:rPr>
      </w:pPr>
      <w:r w:rsidRPr="004B1154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ในเดือนกันยายน </w:t>
      </w:r>
      <w:r w:rsidR="009E3308" w:rsidRPr="009E3308">
        <w:rPr>
          <w:rFonts w:asciiTheme="majorBidi" w:hAnsiTheme="majorBidi" w:cstheme="majorBidi"/>
          <w:snapToGrid w:val="0"/>
          <w:spacing w:val="-8"/>
          <w:lang w:val="en-US"/>
        </w:rPr>
        <w:t>2564</w:t>
      </w:r>
      <w:r w:rsidRPr="004B1154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8"/>
          <w:cs/>
          <w:lang w:val="en-US"/>
        </w:rPr>
        <w:t>คณะกรรมการบริษัทมีมติอนุมัติให้เปลี่ยนแปลงวัตถุประสงค์ของแผนธุรกิจสำหรับที่ดินแปลงหนึ่ง จากแผนธุรกิจพัฒนาอสังหาริมทรัพย์</w:t>
      </w:r>
      <w:r w:rsidRPr="004B1154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8"/>
          <w:cs/>
          <w:lang w:val="en-US"/>
        </w:rPr>
        <w:t>เป็นการถือครองเพื่อหาประโยชน์จาก</w:t>
      </w:r>
      <w:r w:rsidRPr="004B1154">
        <w:rPr>
          <w:rFonts w:asciiTheme="majorBidi" w:hAnsiTheme="majorBidi" w:cstheme="majorBidi"/>
          <w:snapToGrid w:val="0"/>
          <w:spacing w:val="-12"/>
          <w:cs/>
          <w:lang w:val="en-US"/>
        </w:rPr>
        <w:t>การเพิ่มขึ้นของมูลค่าของสินทรัพย์ ดังนั้น</w:t>
      </w:r>
      <w:r w:rsidR="003D41F0" w:rsidRPr="004B1154">
        <w:rPr>
          <w:rFonts w:asciiTheme="majorBidi" w:hAnsiTheme="majorBidi" w:cstheme="majorBidi"/>
          <w:snapToGrid w:val="0"/>
          <w:spacing w:val="-12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12"/>
          <w:cs/>
          <w:lang w:val="en-US"/>
        </w:rPr>
        <w:t>บริษัทจึงได้โอนเปลี่ยนประเภทที่ดินแปลงดังกล่าวจาก</w:t>
      </w:r>
      <w:r w:rsidRPr="004B1154">
        <w:rPr>
          <w:rFonts w:asciiTheme="majorBidi" w:hAnsiTheme="majorBidi" w:cstheme="majorBidi"/>
          <w:snapToGrid w:val="0"/>
          <w:spacing w:val="-8"/>
          <w:cs/>
          <w:lang w:val="en-US"/>
        </w:rPr>
        <w:t>ที่ดิน อาคารและอุปกรณ์ เป็น</w:t>
      </w:r>
      <w:r w:rsidRPr="004B1154">
        <w:rPr>
          <w:rFonts w:asciiTheme="majorBidi" w:hAnsiTheme="majorBidi" w:cstheme="majorBidi"/>
          <w:snapToGrid w:val="0"/>
          <w:spacing w:val="-12"/>
          <w:cs/>
          <w:lang w:val="en-US"/>
        </w:rPr>
        <w:t>อสังหาริมทรัพย์เพื่อการลงทุน โดยรับรู้ส่วนต่างระหว่างมูลค่ายุติธรรมและราคาตามบัญชี</w:t>
      </w:r>
      <w:r w:rsidR="00B07645" w:rsidRPr="004B1154">
        <w:rPr>
          <w:rFonts w:asciiTheme="majorBidi" w:hAnsiTheme="majorBidi" w:cstheme="majorBidi"/>
          <w:spacing w:val="-12"/>
          <w:cs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12"/>
          <w:cs/>
          <w:lang w:val="en-US"/>
        </w:rPr>
        <w:t xml:space="preserve">จำนวน </w:t>
      </w:r>
      <w:r w:rsidR="009E3308" w:rsidRPr="009E3308">
        <w:rPr>
          <w:rFonts w:asciiTheme="majorBidi" w:hAnsiTheme="majorBidi" w:cstheme="majorBidi"/>
          <w:snapToGrid w:val="0"/>
          <w:spacing w:val="-12"/>
          <w:lang w:val="en-US"/>
        </w:rPr>
        <w:t>655</w:t>
      </w:r>
      <w:r w:rsidRPr="004B1154">
        <w:rPr>
          <w:rFonts w:asciiTheme="majorBidi" w:hAnsiTheme="majorBidi" w:cstheme="majorBidi"/>
          <w:snapToGrid w:val="0"/>
          <w:spacing w:val="-12"/>
          <w:lang w:val="en-US"/>
        </w:rPr>
        <w:t>.</w:t>
      </w:r>
      <w:r w:rsidR="009E3308" w:rsidRPr="009E3308">
        <w:rPr>
          <w:rFonts w:asciiTheme="majorBidi" w:hAnsiTheme="majorBidi" w:cstheme="majorBidi"/>
          <w:snapToGrid w:val="0"/>
          <w:spacing w:val="-12"/>
          <w:lang w:val="en-US"/>
        </w:rPr>
        <w:t>55</w:t>
      </w:r>
      <w:r w:rsidRPr="004B1154">
        <w:rPr>
          <w:rFonts w:asciiTheme="majorBidi" w:hAnsiTheme="majorBidi" w:cstheme="majorBidi"/>
          <w:snapToGrid w:val="0"/>
          <w:spacing w:val="-12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12"/>
          <w:cs/>
          <w:lang w:val="en-US"/>
        </w:rPr>
        <w:t>ล้าน</w:t>
      </w:r>
      <w:r w:rsidRPr="004B1154">
        <w:rPr>
          <w:rFonts w:asciiTheme="majorBidi" w:hAnsiTheme="majorBidi" w:cstheme="majorBidi"/>
          <w:snapToGrid w:val="0"/>
          <w:spacing w:val="-8"/>
          <w:cs/>
          <w:lang w:val="en-US"/>
        </w:rPr>
        <w:t>บาท</w:t>
      </w:r>
      <w:r w:rsidRPr="004B1154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8"/>
          <w:cs/>
          <w:lang w:val="en-US"/>
        </w:rPr>
        <w:t>เป็นส่วนเกินทุนจากการตีราคาสินทรัพย์ในส่วนของ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>ผู้ถือหุ้น</w:t>
      </w:r>
      <w:r w:rsidRPr="004B1154">
        <w:rPr>
          <w:rFonts w:asciiTheme="majorBidi" w:hAnsiTheme="majorBidi" w:cstheme="majorBidi"/>
          <w:snapToGrid w:val="0"/>
          <w:lang w:val="en-US"/>
        </w:rPr>
        <w:t xml:space="preserve"> </w:t>
      </w:r>
    </w:p>
    <w:p w14:paraId="272305B0" w14:textId="69BE630B" w:rsidR="00882B03" w:rsidRPr="004B1154" w:rsidRDefault="001B4E97" w:rsidP="00A61692">
      <w:pPr>
        <w:spacing w:after="120"/>
        <w:ind w:left="540"/>
        <w:jc w:val="thaiDistribute"/>
        <w:rPr>
          <w:rFonts w:asciiTheme="majorBidi" w:hAnsiTheme="majorBidi" w:cstheme="majorBidi"/>
          <w:snapToGrid w:val="0"/>
          <w:spacing w:val="-2"/>
          <w:lang w:val="en-US"/>
        </w:rPr>
      </w:pPr>
      <w:r w:rsidRPr="004B1154">
        <w:rPr>
          <w:rFonts w:asciiTheme="majorBidi" w:hAnsiTheme="majorBidi" w:cstheme="majorBidi" w:hint="cs"/>
          <w:snapToGrid w:val="0"/>
          <w:spacing w:val="-2"/>
          <w:cs/>
          <w:lang w:val="en-US"/>
        </w:rPr>
        <w:t>เมื่อ</w:t>
      </w:r>
      <w:r w:rsidR="00882B03" w:rsidRPr="004B1154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วันที่ </w:t>
      </w:r>
      <w:r w:rsidR="009E3308" w:rsidRPr="009E3308">
        <w:rPr>
          <w:rFonts w:asciiTheme="majorBidi" w:hAnsiTheme="majorBidi" w:cstheme="majorBidi"/>
          <w:snapToGrid w:val="0"/>
          <w:spacing w:val="-2"/>
          <w:lang w:val="en-US"/>
        </w:rPr>
        <w:t>12</w:t>
      </w:r>
      <w:r w:rsidR="00882B03" w:rsidRPr="004B1154">
        <w:rPr>
          <w:rFonts w:asciiTheme="majorBidi" w:hAnsiTheme="majorBidi" w:cstheme="majorBidi"/>
          <w:snapToGrid w:val="0"/>
          <w:spacing w:val="-2"/>
          <w:lang w:val="en-US"/>
        </w:rPr>
        <w:t xml:space="preserve"> </w:t>
      </w:r>
      <w:r w:rsidR="00882B03" w:rsidRPr="004B1154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พฤษภาคม </w:t>
      </w:r>
      <w:r w:rsidR="009E3308" w:rsidRPr="009E3308">
        <w:rPr>
          <w:rFonts w:asciiTheme="majorBidi" w:hAnsiTheme="majorBidi" w:cstheme="majorBidi"/>
          <w:snapToGrid w:val="0"/>
          <w:spacing w:val="-2"/>
          <w:lang w:val="en-US"/>
        </w:rPr>
        <w:t>2566</w:t>
      </w:r>
      <w:r w:rsidR="00882B03" w:rsidRPr="004B1154">
        <w:rPr>
          <w:rFonts w:asciiTheme="majorBidi" w:hAnsiTheme="majorBidi" w:cstheme="majorBidi"/>
          <w:snapToGrid w:val="0"/>
          <w:spacing w:val="-2"/>
          <w:lang w:val="en-US"/>
        </w:rPr>
        <w:t xml:space="preserve"> </w:t>
      </w:r>
      <w:r w:rsidR="00882B03" w:rsidRPr="004B1154">
        <w:rPr>
          <w:rFonts w:asciiTheme="majorBidi" w:hAnsiTheme="majorBidi" w:cstheme="majorBidi"/>
          <w:snapToGrid w:val="0"/>
          <w:spacing w:val="-2"/>
          <w:cs/>
          <w:lang w:val="en-US"/>
        </w:rPr>
        <w:t>อสังหาริมทรัพย์เพื่อการลงทุนดังกล่าวได้มีการประเมินราคาใหม่โดย</w:t>
      </w:r>
      <w:r w:rsidR="0062586B" w:rsidRPr="004B1154">
        <w:rPr>
          <w:rFonts w:asciiTheme="majorBidi" w:hAnsiTheme="majorBidi" w:cstheme="majorBidi"/>
          <w:snapToGrid w:val="0"/>
          <w:spacing w:val="-2"/>
          <w:lang w:val="en-US"/>
        </w:rPr>
        <w:t xml:space="preserve">              </w:t>
      </w:r>
      <w:r w:rsidR="00882B03" w:rsidRPr="004B1154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ผู้ประเมินราคาอิสระ ซึ่งราคาประเมินมูลค่าอสังหาริมทรัพย์เพื่อการลงทุนใหม่มีจำนวน </w:t>
      </w:r>
      <w:r w:rsidR="009E3308" w:rsidRPr="009E3308">
        <w:rPr>
          <w:rFonts w:asciiTheme="majorBidi" w:hAnsiTheme="majorBidi" w:cstheme="majorBidi"/>
          <w:snapToGrid w:val="0"/>
          <w:spacing w:val="-8"/>
          <w:lang w:val="en-US"/>
        </w:rPr>
        <w:t>1</w:t>
      </w:r>
      <w:r w:rsidR="00882B03" w:rsidRPr="004B1154">
        <w:rPr>
          <w:rFonts w:asciiTheme="majorBidi" w:hAnsiTheme="majorBidi" w:cstheme="majorBidi"/>
          <w:snapToGrid w:val="0"/>
          <w:spacing w:val="-8"/>
          <w:lang w:val="en-US"/>
        </w:rPr>
        <w:t>,</w:t>
      </w:r>
      <w:r w:rsidR="009E3308" w:rsidRPr="009E3308">
        <w:rPr>
          <w:rFonts w:asciiTheme="majorBidi" w:hAnsiTheme="majorBidi" w:cstheme="majorBidi"/>
          <w:snapToGrid w:val="0"/>
          <w:spacing w:val="-8"/>
          <w:lang w:val="en-US"/>
        </w:rPr>
        <w:t>358</w:t>
      </w:r>
      <w:r w:rsidR="00882B03" w:rsidRPr="004B1154">
        <w:rPr>
          <w:rFonts w:asciiTheme="majorBidi" w:hAnsiTheme="majorBidi" w:cstheme="majorBidi"/>
          <w:snapToGrid w:val="0"/>
          <w:spacing w:val="-8"/>
          <w:lang w:val="en-US"/>
        </w:rPr>
        <w:t>.</w:t>
      </w:r>
      <w:r w:rsidR="009E3308" w:rsidRPr="009E3308">
        <w:rPr>
          <w:rFonts w:asciiTheme="majorBidi" w:hAnsiTheme="majorBidi" w:cstheme="majorBidi"/>
          <w:snapToGrid w:val="0"/>
          <w:spacing w:val="-8"/>
          <w:lang w:val="en-US"/>
        </w:rPr>
        <w:t>43</w:t>
      </w:r>
      <w:r w:rsidR="00882B03" w:rsidRPr="004B1154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882B03" w:rsidRPr="004B1154">
        <w:rPr>
          <w:rFonts w:asciiTheme="majorBidi" w:hAnsiTheme="majorBidi" w:cstheme="majorBidi"/>
          <w:snapToGrid w:val="0"/>
          <w:spacing w:val="-8"/>
          <w:cs/>
          <w:lang w:val="en-US"/>
        </w:rPr>
        <w:t>ล้าน</w:t>
      </w:r>
      <w:r w:rsidR="00882B03" w:rsidRPr="004B1154">
        <w:rPr>
          <w:rFonts w:asciiTheme="majorBidi" w:hAnsiTheme="majorBidi" w:cstheme="majorBidi"/>
          <w:snapToGrid w:val="0"/>
          <w:spacing w:val="-2"/>
          <w:cs/>
          <w:lang w:val="en-US"/>
        </w:rPr>
        <w:t>บาท</w:t>
      </w:r>
    </w:p>
    <w:p w14:paraId="022B3C5F" w14:textId="04071F95" w:rsidR="00AC753D" w:rsidRPr="004B1154" w:rsidRDefault="00AC753D" w:rsidP="00AC753D">
      <w:pPr>
        <w:spacing w:after="120"/>
        <w:ind w:left="540"/>
        <w:jc w:val="thaiDistribute"/>
        <w:rPr>
          <w:rFonts w:asciiTheme="majorBidi" w:hAnsiTheme="majorBidi" w:cstheme="majorBidi"/>
          <w:snapToGrid w:val="0"/>
          <w:spacing w:val="-2"/>
          <w:cs/>
          <w:lang w:val="en-US"/>
        </w:rPr>
      </w:pPr>
      <w:r w:rsidRPr="004B1154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ต่อมาวันที่ </w:t>
      </w:r>
      <w:r w:rsidR="009E3308" w:rsidRPr="009E3308">
        <w:rPr>
          <w:rFonts w:asciiTheme="majorBidi" w:hAnsiTheme="majorBidi" w:cstheme="majorBidi"/>
          <w:snapToGrid w:val="0"/>
          <w:spacing w:val="-2"/>
          <w:lang w:val="en-US"/>
        </w:rPr>
        <w:t>9</w:t>
      </w:r>
      <w:r w:rsidRPr="004B1154">
        <w:rPr>
          <w:rFonts w:asciiTheme="majorBidi" w:hAnsiTheme="majorBidi" w:cstheme="majorBidi"/>
          <w:snapToGrid w:val="0"/>
          <w:spacing w:val="-2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พฤษภาคม </w:t>
      </w:r>
      <w:r w:rsidR="009E3308" w:rsidRPr="009E3308">
        <w:rPr>
          <w:rFonts w:asciiTheme="majorBidi" w:hAnsiTheme="majorBidi" w:cstheme="majorBidi"/>
          <w:snapToGrid w:val="0"/>
          <w:spacing w:val="-2"/>
          <w:lang w:val="en-US"/>
        </w:rPr>
        <w:t>256</w:t>
      </w:r>
      <w:r w:rsidR="009E3308" w:rsidRPr="009E3308">
        <w:rPr>
          <w:rFonts w:asciiTheme="majorBidi" w:hAnsiTheme="majorBidi" w:cstheme="majorBidi" w:hint="cs"/>
          <w:snapToGrid w:val="0"/>
          <w:spacing w:val="-2"/>
          <w:lang w:val="en-US"/>
        </w:rPr>
        <w:t>8</w:t>
      </w:r>
      <w:r w:rsidRPr="004B1154">
        <w:rPr>
          <w:rFonts w:asciiTheme="majorBidi" w:hAnsiTheme="majorBidi" w:cstheme="majorBidi"/>
          <w:snapToGrid w:val="0"/>
          <w:spacing w:val="-2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2"/>
          <w:cs/>
          <w:lang w:val="en-US"/>
        </w:rPr>
        <w:t>อสังหาริมทรัพย์เพื่อการลงทุนดังกล่าวได้มีการประเมินราคาใหม่โดย</w:t>
      </w:r>
      <w:r w:rsidRPr="004B1154">
        <w:rPr>
          <w:rFonts w:asciiTheme="majorBidi" w:hAnsiTheme="majorBidi" w:cstheme="majorBidi"/>
          <w:snapToGrid w:val="0"/>
          <w:spacing w:val="-2"/>
          <w:lang w:val="en-US"/>
        </w:rPr>
        <w:t xml:space="preserve">              </w:t>
      </w:r>
      <w:r w:rsidRPr="004B1154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ผู้ประเมินราคาอิสระ ซึ่งราคาประเมินมูลค่าอสังหาริมทรัพย์เพื่อการลงทุนใหม่มีจำนวน </w:t>
      </w:r>
      <w:r w:rsidR="009E3308" w:rsidRPr="009E3308">
        <w:rPr>
          <w:rFonts w:asciiTheme="majorBidi" w:hAnsiTheme="majorBidi" w:cstheme="majorBidi"/>
          <w:snapToGrid w:val="0"/>
          <w:spacing w:val="-8"/>
          <w:lang w:val="en-US"/>
        </w:rPr>
        <w:t>1</w:t>
      </w:r>
      <w:r w:rsidRPr="004B1154">
        <w:rPr>
          <w:rFonts w:asciiTheme="majorBidi" w:hAnsiTheme="majorBidi" w:cstheme="majorBidi"/>
          <w:snapToGrid w:val="0"/>
          <w:spacing w:val="-8"/>
          <w:lang w:val="en-US"/>
        </w:rPr>
        <w:t>,</w:t>
      </w:r>
      <w:r w:rsidR="009E3308" w:rsidRPr="009E3308">
        <w:rPr>
          <w:rFonts w:asciiTheme="majorBidi" w:hAnsiTheme="majorBidi" w:cstheme="majorBidi" w:hint="cs"/>
          <w:snapToGrid w:val="0"/>
          <w:spacing w:val="-8"/>
          <w:lang w:val="en-US"/>
        </w:rPr>
        <w:t>438</w:t>
      </w:r>
      <w:r w:rsidRPr="004B1154">
        <w:rPr>
          <w:rFonts w:asciiTheme="majorBidi" w:hAnsiTheme="majorBidi" w:cstheme="majorBidi"/>
          <w:snapToGrid w:val="0"/>
          <w:spacing w:val="-8"/>
          <w:lang w:val="en-US"/>
        </w:rPr>
        <w:t>.</w:t>
      </w:r>
      <w:r w:rsidR="009E3308" w:rsidRPr="009E3308">
        <w:rPr>
          <w:rFonts w:asciiTheme="majorBidi" w:hAnsiTheme="majorBidi" w:cstheme="majorBidi" w:hint="cs"/>
          <w:snapToGrid w:val="0"/>
          <w:spacing w:val="-8"/>
          <w:lang w:val="en-US"/>
        </w:rPr>
        <w:t>34</w:t>
      </w:r>
      <w:r w:rsidRPr="004B1154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8"/>
          <w:cs/>
          <w:lang w:val="en-US"/>
        </w:rPr>
        <w:t>ล้าน</w:t>
      </w:r>
      <w:r w:rsidRPr="004B1154">
        <w:rPr>
          <w:rFonts w:asciiTheme="majorBidi" w:hAnsiTheme="majorBidi" w:cstheme="majorBidi"/>
          <w:snapToGrid w:val="0"/>
          <w:spacing w:val="-2"/>
          <w:cs/>
          <w:lang w:val="en-US"/>
        </w:rPr>
        <w:t>บาท</w:t>
      </w:r>
    </w:p>
    <w:p w14:paraId="059DFC05" w14:textId="22A5609D" w:rsidR="00847A13" w:rsidRPr="004B1154" w:rsidRDefault="00E17BA2" w:rsidP="00A61692">
      <w:pPr>
        <w:spacing w:after="120"/>
        <w:ind w:left="540"/>
        <w:jc w:val="thaiDistribute"/>
        <w:rPr>
          <w:rFonts w:asciiTheme="majorBidi" w:hAnsiTheme="majorBidi" w:cstheme="majorBidi"/>
          <w:snapToGrid w:val="0"/>
          <w:spacing w:val="-6"/>
          <w:lang w:val="en-US"/>
        </w:rPr>
      </w:pPr>
      <w:r w:rsidRPr="004B1154">
        <w:rPr>
          <w:rFonts w:asciiTheme="majorBidi" w:hAnsiTheme="majorBidi" w:cstheme="majorBidi"/>
          <w:snapToGrid w:val="0"/>
          <w:cs/>
          <w:lang w:val="en-US"/>
        </w:rPr>
        <w:t xml:space="preserve">ณ วันที่ </w:t>
      </w:r>
      <w:r w:rsidR="009E3308" w:rsidRPr="009E3308">
        <w:rPr>
          <w:rFonts w:asciiTheme="majorBidi" w:hAnsiTheme="majorBidi" w:cstheme="majorBidi"/>
          <w:snapToGrid w:val="0"/>
          <w:spacing w:val="-4"/>
          <w:lang w:val="en-US"/>
        </w:rPr>
        <w:t>30</w:t>
      </w:r>
      <w:r w:rsidR="00356C9D" w:rsidRPr="004B1154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B80E18" w:rsidRPr="004B1154">
        <w:rPr>
          <w:rFonts w:asciiTheme="majorBidi" w:hAnsiTheme="majorBidi" w:cs="Angsana New" w:hint="cs"/>
          <w:snapToGrid w:val="0"/>
          <w:spacing w:val="-4"/>
          <w:cs/>
          <w:lang w:val="en-US"/>
        </w:rPr>
        <w:t>กันยายน</w:t>
      </w:r>
      <w:r w:rsidR="00356C9D" w:rsidRPr="004B1154">
        <w:rPr>
          <w:rFonts w:asciiTheme="majorBidi" w:hAnsiTheme="majorBidi" w:cs="Angsana New"/>
          <w:snapToGrid w:val="0"/>
          <w:spacing w:val="-4"/>
          <w:cs/>
          <w:lang w:val="en-US"/>
        </w:rPr>
        <w:t xml:space="preserve"> </w:t>
      </w:r>
      <w:r w:rsidR="009E3308" w:rsidRPr="009E3308">
        <w:rPr>
          <w:rFonts w:asciiTheme="majorBidi" w:hAnsiTheme="majorBidi" w:cstheme="majorBidi"/>
          <w:snapToGrid w:val="0"/>
          <w:spacing w:val="-4"/>
          <w:lang w:val="en-US"/>
        </w:rPr>
        <w:t>2568</w:t>
      </w:r>
      <w:r w:rsidR="00512AD2" w:rsidRPr="004B1154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 xml:space="preserve">และวันที่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31</w:t>
      </w:r>
      <w:r w:rsidRPr="004B1154">
        <w:rPr>
          <w:rFonts w:asciiTheme="majorBidi" w:hAnsiTheme="majorBidi" w:cstheme="majorBidi"/>
          <w:snapToGrid w:val="0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 xml:space="preserve">ธันวาคม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2567</w:t>
      </w:r>
      <w:r w:rsidRPr="004B1154">
        <w:rPr>
          <w:rFonts w:asciiTheme="majorBidi" w:hAnsiTheme="majorBidi" w:cstheme="majorBidi"/>
          <w:snapToGrid w:val="0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>บริษัทได้จดจำนองที่ดิน</w:t>
      </w:r>
      <w:r w:rsidR="003D41F0" w:rsidRPr="004B1154">
        <w:rPr>
          <w:rFonts w:asciiTheme="majorBidi" w:hAnsiTheme="majorBidi" w:cstheme="majorBidi"/>
          <w:snapToGrid w:val="0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>ซึ่งมีมูลค่าตาม</w:t>
      </w:r>
      <w:r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>บัญชี</w:t>
      </w:r>
      <w:r w:rsidR="001B4E97" w:rsidRPr="004B1154">
        <w:rPr>
          <w:rFonts w:asciiTheme="majorBidi" w:hAnsiTheme="majorBidi" w:cstheme="majorBidi"/>
          <w:snapToGrid w:val="0"/>
          <w:spacing w:val="-10"/>
          <w:cs/>
          <w:lang w:val="en-US"/>
        </w:rPr>
        <w:t>จำนวน</w:t>
      </w:r>
      <w:r w:rsidR="001B4E97" w:rsidRPr="004B1154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="009E3308" w:rsidRPr="009E3308">
        <w:rPr>
          <w:rFonts w:asciiTheme="majorBidi" w:hAnsiTheme="majorBidi" w:cstheme="majorBidi"/>
          <w:snapToGrid w:val="0"/>
          <w:spacing w:val="-10"/>
          <w:lang w:val="en-US"/>
        </w:rPr>
        <w:t>1</w:t>
      </w:r>
      <w:r w:rsidR="001B4E97" w:rsidRPr="004B1154">
        <w:rPr>
          <w:rFonts w:asciiTheme="majorBidi" w:hAnsiTheme="majorBidi" w:cstheme="majorBidi"/>
          <w:snapToGrid w:val="0"/>
          <w:spacing w:val="-10"/>
          <w:lang w:val="en-US"/>
        </w:rPr>
        <w:t>,</w:t>
      </w:r>
      <w:r w:rsidR="009E3308" w:rsidRPr="009E3308">
        <w:rPr>
          <w:rFonts w:asciiTheme="majorBidi" w:hAnsiTheme="majorBidi" w:cstheme="majorBidi"/>
          <w:snapToGrid w:val="0"/>
          <w:spacing w:val="-10"/>
          <w:lang w:val="en-US"/>
        </w:rPr>
        <w:t>438</w:t>
      </w:r>
      <w:r w:rsidR="001B4E97" w:rsidRPr="004B1154">
        <w:rPr>
          <w:rFonts w:asciiTheme="majorBidi" w:hAnsiTheme="majorBidi" w:cstheme="majorBidi"/>
          <w:snapToGrid w:val="0"/>
          <w:spacing w:val="-10"/>
          <w:lang w:val="en-US"/>
        </w:rPr>
        <w:t>.</w:t>
      </w:r>
      <w:r w:rsidR="009E3308" w:rsidRPr="009E3308">
        <w:rPr>
          <w:rFonts w:asciiTheme="majorBidi" w:hAnsiTheme="majorBidi" w:cstheme="majorBidi"/>
          <w:snapToGrid w:val="0"/>
          <w:spacing w:val="-10"/>
          <w:lang w:val="en-US"/>
        </w:rPr>
        <w:t>34</w:t>
      </w:r>
      <w:r w:rsidR="001B4E97" w:rsidRPr="004B1154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="001B4E97" w:rsidRPr="004B1154">
        <w:rPr>
          <w:rFonts w:asciiTheme="majorBidi" w:hAnsiTheme="majorBidi" w:cstheme="majorBidi"/>
          <w:snapToGrid w:val="0"/>
          <w:spacing w:val="-10"/>
          <w:cs/>
          <w:lang w:val="en-US"/>
        </w:rPr>
        <w:t>ล้านบาท</w:t>
      </w:r>
      <w:r w:rsidR="001B4E97" w:rsidRPr="004B1154">
        <w:rPr>
          <w:rFonts w:asciiTheme="majorBidi" w:hAnsiTheme="majorBidi" w:cstheme="majorBidi"/>
          <w:snapToGrid w:val="0"/>
          <w:spacing w:val="-10"/>
          <w:lang w:val="en-US"/>
        </w:rPr>
        <w:t xml:space="preserve">  </w:t>
      </w:r>
      <w:r w:rsidR="001B4E97" w:rsidRPr="004B1154">
        <w:rPr>
          <w:rFonts w:asciiTheme="majorBidi" w:hAnsiTheme="majorBidi" w:cstheme="majorBidi" w:hint="cs"/>
          <w:snapToGrid w:val="0"/>
          <w:spacing w:val="-10"/>
          <w:cs/>
          <w:lang w:val="en-US"/>
        </w:rPr>
        <w:t xml:space="preserve">และ </w:t>
      </w:r>
      <w:r w:rsidRPr="004B1154">
        <w:rPr>
          <w:rFonts w:asciiTheme="majorBidi" w:hAnsiTheme="majorBidi" w:cstheme="majorBidi"/>
          <w:snapToGrid w:val="0"/>
          <w:spacing w:val="-10"/>
          <w:cs/>
          <w:lang w:val="en-US"/>
        </w:rPr>
        <w:t>จำนวน</w:t>
      </w:r>
      <w:r w:rsidR="00882B03" w:rsidRPr="004B1154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="009E3308" w:rsidRPr="009E3308">
        <w:rPr>
          <w:rFonts w:asciiTheme="majorBidi" w:hAnsiTheme="majorBidi" w:cstheme="majorBidi"/>
          <w:snapToGrid w:val="0"/>
          <w:spacing w:val="-10"/>
          <w:lang w:val="en-US"/>
        </w:rPr>
        <w:t>1</w:t>
      </w:r>
      <w:r w:rsidR="006901AC" w:rsidRPr="004B1154">
        <w:rPr>
          <w:rFonts w:asciiTheme="majorBidi" w:hAnsiTheme="majorBidi" w:cstheme="majorBidi"/>
          <w:snapToGrid w:val="0"/>
          <w:spacing w:val="-10"/>
          <w:lang w:val="en-US"/>
        </w:rPr>
        <w:t>,</w:t>
      </w:r>
      <w:r w:rsidR="009E3308" w:rsidRPr="009E3308">
        <w:rPr>
          <w:rFonts w:asciiTheme="majorBidi" w:hAnsiTheme="majorBidi" w:cstheme="majorBidi"/>
          <w:snapToGrid w:val="0"/>
          <w:spacing w:val="-10"/>
          <w:lang w:val="en-US"/>
        </w:rPr>
        <w:t>358</w:t>
      </w:r>
      <w:r w:rsidR="006901AC" w:rsidRPr="004B1154">
        <w:rPr>
          <w:rFonts w:asciiTheme="majorBidi" w:hAnsiTheme="majorBidi" w:cstheme="majorBidi"/>
          <w:snapToGrid w:val="0"/>
          <w:spacing w:val="-10"/>
          <w:lang w:val="en-US"/>
        </w:rPr>
        <w:t>.</w:t>
      </w:r>
      <w:r w:rsidR="009E3308" w:rsidRPr="009E3308">
        <w:rPr>
          <w:rFonts w:asciiTheme="majorBidi" w:hAnsiTheme="majorBidi" w:cstheme="majorBidi"/>
          <w:snapToGrid w:val="0"/>
          <w:spacing w:val="-10"/>
          <w:lang w:val="en-US"/>
        </w:rPr>
        <w:t>43</w:t>
      </w:r>
      <w:r w:rsidR="00882B03" w:rsidRPr="004B1154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ล้านบาท</w:t>
      </w:r>
      <w:r w:rsidR="009F627C" w:rsidRPr="004B1154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="001B4E97" w:rsidRPr="004B1154">
        <w:rPr>
          <w:rFonts w:asciiTheme="majorBidi" w:hAnsiTheme="majorBidi" w:cstheme="majorBidi" w:hint="cs"/>
          <w:snapToGrid w:val="0"/>
          <w:spacing w:val="-10"/>
          <w:cs/>
          <w:lang w:val="en-US"/>
        </w:rPr>
        <w:t>ตามลำดับ</w:t>
      </w:r>
      <w:r w:rsidRPr="004B1154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10"/>
          <w:cs/>
          <w:lang w:val="en-US"/>
        </w:rPr>
        <w:t>รวมทั้งส่วนควบและส่วนต่อเติมของอาคารและสิ่งปลูกสร้างที่จะถูกสร้างในอนาคตเพื่อเป็นหลักประกันการออกหุ้นกู้</w:t>
      </w:r>
      <w:r w:rsidR="005266C8" w:rsidRPr="004B1154">
        <w:rPr>
          <w:rFonts w:asciiTheme="majorBidi" w:hAnsiTheme="majorBidi" w:cstheme="majorBidi"/>
          <w:snapToGrid w:val="0"/>
          <w:spacing w:val="-10"/>
          <w:cs/>
          <w:lang w:val="en-US"/>
        </w:rPr>
        <w:t>ระยะยาว</w:t>
      </w:r>
      <w:r w:rsidRPr="004B1154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โดยมีวงเงินจำนอง</w:t>
      </w:r>
      <w:r w:rsidR="00B74323" w:rsidRPr="004B1154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จำนวน </w:t>
      </w:r>
      <w:r w:rsidR="009E3308" w:rsidRPr="009E3308">
        <w:rPr>
          <w:rFonts w:asciiTheme="majorBidi" w:hAnsiTheme="majorBidi" w:cstheme="majorBidi"/>
          <w:snapToGrid w:val="0"/>
          <w:spacing w:val="-10"/>
          <w:lang w:val="en-US"/>
        </w:rPr>
        <w:t>1</w:t>
      </w:r>
      <w:r w:rsidRPr="004B1154">
        <w:rPr>
          <w:rFonts w:asciiTheme="majorBidi" w:hAnsiTheme="majorBidi" w:cstheme="majorBidi"/>
          <w:snapToGrid w:val="0"/>
          <w:spacing w:val="-10"/>
          <w:cs/>
          <w:lang w:val="en-US"/>
        </w:rPr>
        <w:t>,</w:t>
      </w:r>
      <w:r w:rsidR="009E3308" w:rsidRPr="009E3308">
        <w:rPr>
          <w:rFonts w:asciiTheme="majorBidi" w:hAnsiTheme="majorBidi" w:cstheme="majorBidi"/>
          <w:snapToGrid w:val="0"/>
          <w:spacing w:val="-10"/>
          <w:lang w:val="en-US"/>
        </w:rPr>
        <w:t>000</w:t>
      </w:r>
      <w:r w:rsidRPr="004B1154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ล้านบาท</w:t>
      </w:r>
      <w:r w:rsidR="00934620" w:rsidRPr="004B1154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10"/>
          <w:lang w:val="en-US"/>
        </w:rPr>
        <w:t>(</w:t>
      </w:r>
      <w:r w:rsidRPr="004B1154">
        <w:rPr>
          <w:rFonts w:asciiTheme="majorBidi" w:hAnsiTheme="majorBidi" w:cstheme="majorBidi"/>
          <w:snapToGrid w:val="0"/>
          <w:spacing w:val="-10"/>
          <w:cs/>
          <w:lang w:val="en-US"/>
        </w:rPr>
        <w:t>ดูหมายเหตุ</w:t>
      </w:r>
      <w:r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ข้อ </w:t>
      </w:r>
      <w:r w:rsidR="009E3308" w:rsidRPr="009E3308">
        <w:rPr>
          <w:rFonts w:asciiTheme="majorBidi" w:hAnsiTheme="majorBidi" w:cstheme="majorBidi"/>
          <w:snapToGrid w:val="0"/>
          <w:spacing w:val="-6"/>
          <w:lang w:val="en-US"/>
        </w:rPr>
        <w:t>17</w:t>
      </w:r>
      <w:r w:rsidRPr="004B1154">
        <w:rPr>
          <w:rFonts w:asciiTheme="majorBidi" w:hAnsiTheme="majorBidi" w:cstheme="majorBidi"/>
          <w:snapToGrid w:val="0"/>
          <w:spacing w:val="-6"/>
          <w:lang w:val="en-US"/>
        </w:rPr>
        <w:t>)</w:t>
      </w:r>
    </w:p>
    <w:p w14:paraId="18D9FF72" w14:textId="21C50682" w:rsidR="001B45D6" w:rsidRPr="004B1154" w:rsidRDefault="001B45D6" w:rsidP="00000A98">
      <w:pPr>
        <w:ind w:firstLine="547"/>
        <w:jc w:val="thaiDistribute"/>
        <w:rPr>
          <w:rFonts w:asciiTheme="majorBidi" w:hAnsiTheme="majorBidi" w:cstheme="majorBidi"/>
          <w:snapToGrid w:val="0"/>
          <w:lang w:val="en-US"/>
        </w:rPr>
      </w:pPr>
      <w:r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รายการกระทบยอดของอสัง</w:t>
      </w:r>
      <w:r w:rsidR="001F4FAE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หาริมทรัพย์เพื่อการลงทุนสำหรับงวด</w:t>
      </w:r>
      <w:r w:rsidR="0063486D" w:rsidRPr="004B1154">
        <w:rPr>
          <w:rFonts w:asciiTheme="majorBidi" w:hAnsiTheme="majorBidi" w:cstheme="majorBidi" w:hint="cs"/>
          <w:snapToGrid w:val="0"/>
          <w:spacing w:val="-4"/>
          <w:cs/>
          <w:lang w:val="en-US"/>
        </w:rPr>
        <w:t>เ</w:t>
      </w:r>
      <w:r w:rsidR="00B256C1" w:rsidRPr="004B1154">
        <w:rPr>
          <w:rFonts w:asciiTheme="majorBidi" w:hAnsiTheme="majorBidi" w:cstheme="majorBidi" w:hint="cs"/>
          <w:snapToGrid w:val="0"/>
          <w:spacing w:val="-4"/>
          <w:cs/>
          <w:lang w:val="en-US"/>
        </w:rPr>
        <w:t>ก</w:t>
      </w:r>
      <w:r w:rsidR="0063486D" w:rsidRPr="004B1154">
        <w:rPr>
          <w:rFonts w:asciiTheme="majorBidi" w:hAnsiTheme="majorBidi" w:cstheme="majorBidi" w:hint="cs"/>
          <w:snapToGrid w:val="0"/>
          <w:spacing w:val="-4"/>
          <w:cs/>
          <w:lang w:val="en-US"/>
        </w:rPr>
        <w:t>้า</w:t>
      </w:r>
      <w:r w:rsidR="00A5220F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เดือน</w:t>
      </w:r>
      <w:r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สิ้นสุดวันที่ </w:t>
      </w:r>
      <w:r w:rsidR="009E3308" w:rsidRPr="009E3308">
        <w:rPr>
          <w:rFonts w:asciiTheme="majorBidi" w:hAnsiTheme="majorBidi" w:cstheme="majorBidi"/>
          <w:snapToGrid w:val="0"/>
          <w:spacing w:val="-4"/>
          <w:lang w:val="en-US"/>
        </w:rPr>
        <w:t>30</w:t>
      </w:r>
      <w:r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="0063486D" w:rsidRPr="004B1154">
        <w:rPr>
          <w:rFonts w:asciiTheme="majorBidi" w:hAnsiTheme="majorBidi" w:cstheme="majorBidi" w:hint="cs"/>
          <w:snapToGrid w:val="0"/>
          <w:spacing w:val="-4"/>
          <w:cs/>
          <w:lang w:val="en-US"/>
        </w:rPr>
        <w:t>กันยายน</w:t>
      </w:r>
      <w:r w:rsidR="001F4FAE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>มีดังนี้</w:t>
      </w:r>
    </w:p>
    <w:p w14:paraId="7E2971A8" w14:textId="77777777" w:rsidR="001B45D6" w:rsidRPr="004B1154" w:rsidRDefault="001B45D6" w:rsidP="00F068AF">
      <w:pPr>
        <w:ind w:left="7920" w:right="-29"/>
        <w:jc w:val="right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</w:pPr>
      <w:r w:rsidRPr="004B1154"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  <w:t>(หน่วย</w:t>
      </w:r>
      <w:r w:rsidRPr="004B1154"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  <w:t xml:space="preserve"> : </w:t>
      </w:r>
      <w:r w:rsidRPr="004B1154"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  <w:t>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440"/>
        <w:gridCol w:w="180"/>
        <w:gridCol w:w="1620"/>
      </w:tblGrid>
      <w:tr w:rsidR="00522938" w:rsidRPr="004B1154" w14:paraId="44297689" w14:textId="77777777" w:rsidTr="00756952">
        <w:trPr>
          <w:cantSplit/>
          <w:trHeight w:val="144"/>
        </w:trPr>
        <w:tc>
          <w:tcPr>
            <w:tcW w:w="5490" w:type="dxa"/>
          </w:tcPr>
          <w:p w14:paraId="16FA318B" w14:textId="77777777" w:rsidR="00E87D9F" w:rsidRPr="004B1154" w:rsidRDefault="00E87D9F" w:rsidP="0062586B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240" w:type="dxa"/>
            <w:gridSpan w:val="3"/>
          </w:tcPr>
          <w:p w14:paraId="174B708C" w14:textId="7FD5F897" w:rsidR="00E87D9F" w:rsidRPr="004B1154" w:rsidRDefault="00E87D9F" w:rsidP="006258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  <w:r w:rsidR="00756952" w:rsidRPr="004B1154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และ</w:t>
            </w:r>
            <w:r w:rsidR="00756952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2938" w:rsidRPr="004B1154" w14:paraId="2669DD8E" w14:textId="77777777" w:rsidTr="00756952">
        <w:trPr>
          <w:cantSplit/>
          <w:trHeight w:val="144"/>
        </w:trPr>
        <w:tc>
          <w:tcPr>
            <w:tcW w:w="5490" w:type="dxa"/>
          </w:tcPr>
          <w:p w14:paraId="05B55125" w14:textId="77777777" w:rsidR="00E87D9F" w:rsidRPr="004B1154" w:rsidRDefault="00E87D9F" w:rsidP="0062586B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17F6B716" w14:textId="45C00CB1" w:rsidR="00E87D9F" w:rsidRPr="004B1154" w:rsidRDefault="009E3308" w:rsidP="006258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6EDA74C5" w14:textId="77777777" w:rsidR="00E87D9F" w:rsidRPr="004B1154" w:rsidRDefault="00E87D9F" w:rsidP="0062586B">
            <w:pPr>
              <w:spacing w:line="320" w:lineRule="exac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</w:tcPr>
          <w:p w14:paraId="4DBEA918" w14:textId="6292A409" w:rsidR="00E87D9F" w:rsidRPr="004B1154" w:rsidRDefault="009E3308" w:rsidP="006258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2567</w:t>
            </w:r>
          </w:p>
        </w:tc>
      </w:tr>
      <w:tr w:rsidR="00B80E18" w:rsidRPr="004B1154" w14:paraId="19CC70E9" w14:textId="77777777" w:rsidTr="00756952">
        <w:trPr>
          <w:cantSplit/>
          <w:trHeight w:val="144"/>
        </w:trPr>
        <w:tc>
          <w:tcPr>
            <w:tcW w:w="5490" w:type="dxa"/>
          </w:tcPr>
          <w:p w14:paraId="46655046" w14:textId="64EC3D9C" w:rsidR="00B80E18" w:rsidRPr="004B1154" w:rsidRDefault="00B80E18" w:rsidP="00B80E18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519" w:hanging="44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1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(แสดงด้วยมูลค่ายุติธรรม)</w:t>
            </w:r>
          </w:p>
        </w:tc>
        <w:tc>
          <w:tcPr>
            <w:tcW w:w="1440" w:type="dxa"/>
          </w:tcPr>
          <w:p w14:paraId="37C57668" w14:textId="4ED89EAF" w:rsidR="00B80E18" w:rsidRPr="004B1154" w:rsidRDefault="009E3308" w:rsidP="00B80E18">
            <w:pPr>
              <w:tabs>
                <w:tab w:val="decimal" w:pos="1168"/>
              </w:tabs>
              <w:spacing w:line="320" w:lineRule="exact"/>
              <w:ind w:left="-648" w:right="-1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1</w:t>
            </w:r>
            <w:r w:rsidR="00B80E18" w:rsidRPr="004B1154"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358</w:t>
            </w:r>
            <w:r w:rsidR="00B80E18" w:rsidRPr="004B1154"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427</w:t>
            </w:r>
            <w:r w:rsidR="00B80E18" w:rsidRPr="004B1154"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500</w:t>
            </w:r>
          </w:p>
        </w:tc>
        <w:tc>
          <w:tcPr>
            <w:tcW w:w="180" w:type="dxa"/>
          </w:tcPr>
          <w:p w14:paraId="2D5C399E" w14:textId="77777777" w:rsidR="00B80E18" w:rsidRPr="004B1154" w:rsidRDefault="00B80E18" w:rsidP="00B80E18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</w:tcPr>
          <w:p w14:paraId="461B20F7" w14:textId="7CFA1C3E" w:rsidR="00B80E18" w:rsidRPr="004B1154" w:rsidRDefault="009E3308" w:rsidP="00B80E18">
            <w:pPr>
              <w:tabs>
                <w:tab w:val="decimal" w:pos="1168"/>
              </w:tabs>
              <w:spacing w:line="320" w:lineRule="exact"/>
              <w:ind w:left="-648" w:right="-1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="Times New Roman" w:hAnsi="Times New Roman" w:cs="Angsana New"/>
                <w:sz w:val="18"/>
                <w:szCs w:val="18"/>
                <w:lang w:val="en-US"/>
              </w:rPr>
              <w:t>1</w:t>
            </w:r>
            <w:r w:rsidR="00B80E18" w:rsidRPr="004B1154">
              <w:rPr>
                <w:rFonts w:ascii="Times New Roman" w:hAnsi="Times New Roman" w:cs="Times New Roman"/>
                <w:sz w:val="18"/>
                <w:szCs w:val="18"/>
                <w:cs/>
              </w:rPr>
              <w:t>,</w:t>
            </w:r>
            <w:r w:rsidRPr="009E3308">
              <w:rPr>
                <w:rFonts w:ascii="Times New Roman" w:hAnsi="Times New Roman" w:cs="Angsana New"/>
                <w:sz w:val="18"/>
                <w:szCs w:val="18"/>
                <w:lang w:val="en-US"/>
              </w:rPr>
              <w:t>358</w:t>
            </w:r>
            <w:r w:rsidR="00B80E18" w:rsidRPr="004B1154">
              <w:rPr>
                <w:rFonts w:ascii="Times New Roman" w:hAnsi="Times New Roman" w:cs="Times New Roman"/>
                <w:sz w:val="18"/>
                <w:szCs w:val="18"/>
                <w:cs/>
              </w:rPr>
              <w:t>,</w:t>
            </w:r>
            <w:r w:rsidRPr="009E3308">
              <w:rPr>
                <w:rFonts w:ascii="Times New Roman" w:hAnsi="Times New Roman" w:cs="Angsana New"/>
                <w:sz w:val="18"/>
                <w:szCs w:val="18"/>
                <w:lang w:val="en-US"/>
              </w:rPr>
              <w:t>427</w:t>
            </w:r>
            <w:r w:rsidR="00B80E18" w:rsidRPr="004B1154">
              <w:rPr>
                <w:rFonts w:ascii="Times New Roman" w:hAnsi="Times New Roman" w:cs="Times New Roman"/>
                <w:sz w:val="18"/>
                <w:szCs w:val="18"/>
                <w:cs/>
              </w:rPr>
              <w:t>,</w:t>
            </w:r>
            <w:r w:rsidRPr="009E3308">
              <w:rPr>
                <w:rFonts w:ascii="Times New Roman" w:hAnsi="Times New Roman" w:cs="Angsana New"/>
                <w:sz w:val="18"/>
                <w:szCs w:val="18"/>
                <w:lang w:val="en-US"/>
              </w:rPr>
              <w:t>500</w:t>
            </w:r>
          </w:p>
        </w:tc>
      </w:tr>
      <w:tr w:rsidR="00B80E18" w:rsidRPr="004B1154" w14:paraId="2F3E55C6" w14:textId="77777777" w:rsidTr="00756952">
        <w:trPr>
          <w:cantSplit/>
          <w:trHeight w:val="144"/>
        </w:trPr>
        <w:tc>
          <w:tcPr>
            <w:tcW w:w="5490" w:type="dxa"/>
          </w:tcPr>
          <w:p w14:paraId="5749782C" w14:textId="7900C979" w:rsidR="00B80E18" w:rsidRPr="004B1154" w:rsidRDefault="00B80E18" w:rsidP="00B80E18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519" w:hanging="44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  <w:r w:rsidRPr="004B1154">
              <w:rPr>
                <w:rFonts w:asciiTheme="majorBidi" w:hAnsiTheme="majorBidi" w:cstheme="majorBidi" w:hint="cs"/>
                <w:snapToGrid w:val="0"/>
                <w:sz w:val="28"/>
                <w:szCs w:val="28"/>
                <w:u w:val="single"/>
                <w:cs/>
                <w:lang w:val="en-US" w:eastAsia="en-US"/>
              </w:rPr>
              <w:t>บวก</w:t>
            </w:r>
            <w:r w:rsidRPr="004B1154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en-US" w:eastAsia="en-US"/>
              </w:rPr>
              <w:t xml:space="preserve"> 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440" w:type="dxa"/>
          </w:tcPr>
          <w:p w14:paraId="3894160A" w14:textId="6A26D25C" w:rsidR="00B80E18" w:rsidRPr="004B1154" w:rsidRDefault="009E3308" w:rsidP="00B80E18">
            <w:pPr>
              <w:tabs>
                <w:tab w:val="decimal" w:pos="1168"/>
              </w:tabs>
              <w:spacing w:line="320" w:lineRule="exact"/>
              <w:ind w:left="-648" w:right="-13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79</w:t>
            </w:r>
            <w:r w:rsidR="00B80E18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907</w:t>
            </w:r>
            <w:r w:rsidR="00B80E18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500</w:t>
            </w:r>
          </w:p>
        </w:tc>
        <w:tc>
          <w:tcPr>
            <w:tcW w:w="180" w:type="dxa"/>
          </w:tcPr>
          <w:p w14:paraId="241E403F" w14:textId="77777777" w:rsidR="00B80E18" w:rsidRPr="004B1154" w:rsidRDefault="00B80E18" w:rsidP="00B80E18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</w:tcPr>
          <w:p w14:paraId="379376B9" w14:textId="5FC469EB" w:rsidR="00B80E18" w:rsidRPr="004B1154" w:rsidRDefault="00B80E18" w:rsidP="00B80E18">
            <w:pPr>
              <w:spacing w:line="320" w:lineRule="exact"/>
              <w:ind w:left="-648" w:right="-71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B1154">
              <w:rPr>
                <w:rFonts w:ascii="Times New Roman" w:hAnsi="Times New Roman" w:cs="Cordia New"/>
                <w:sz w:val="16"/>
                <w:szCs w:val="16"/>
                <w:lang w:val="en-US"/>
              </w:rPr>
              <w:t>-</w:t>
            </w:r>
          </w:p>
        </w:tc>
      </w:tr>
      <w:tr w:rsidR="00B80E18" w:rsidRPr="004B1154" w14:paraId="25BBF9F3" w14:textId="77777777" w:rsidTr="00756952">
        <w:trPr>
          <w:cantSplit/>
          <w:trHeight w:val="144"/>
        </w:trPr>
        <w:tc>
          <w:tcPr>
            <w:tcW w:w="5490" w:type="dxa"/>
          </w:tcPr>
          <w:p w14:paraId="4CC3A0B4" w14:textId="02E02223" w:rsidR="00B80E18" w:rsidRPr="004B1154" w:rsidRDefault="00B80E18" w:rsidP="00B80E18">
            <w:pPr>
              <w:spacing w:line="320" w:lineRule="exact"/>
              <w:ind w:left="519" w:hanging="44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bookmarkStart w:id="6" w:name="_Hlk145511449"/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  <w:r w:rsidRPr="004B1154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en-US"/>
              </w:rPr>
              <w:t>กันยายน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 xml:space="preserve"> (แสดงด้วยมูลค่ายุติธรรม)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7F90152" w14:textId="6DB3BF05" w:rsidR="00B80E18" w:rsidRPr="004B1154" w:rsidRDefault="009E3308" w:rsidP="00B80E18">
            <w:pPr>
              <w:tabs>
                <w:tab w:val="decimal" w:pos="1168"/>
              </w:tabs>
              <w:spacing w:line="320" w:lineRule="exact"/>
              <w:ind w:left="-648" w:right="-1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1</w:t>
            </w:r>
            <w:r w:rsidR="00B80E18" w:rsidRPr="004B1154"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438</w:t>
            </w:r>
            <w:r w:rsidR="00B80E18" w:rsidRPr="004B1154"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335</w:t>
            </w:r>
            <w:r w:rsidR="00B80E18" w:rsidRPr="004B1154"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000</w:t>
            </w:r>
          </w:p>
        </w:tc>
        <w:tc>
          <w:tcPr>
            <w:tcW w:w="180" w:type="dxa"/>
          </w:tcPr>
          <w:p w14:paraId="76B457CA" w14:textId="77777777" w:rsidR="00B80E18" w:rsidRPr="004B1154" w:rsidRDefault="00B80E18" w:rsidP="00B80E18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F98D8A4" w14:textId="4E96C0AC" w:rsidR="00B80E18" w:rsidRPr="004B1154" w:rsidRDefault="009E3308" w:rsidP="00B80E18">
            <w:pPr>
              <w:tabs>
                <w:tab w:val="decimal" w:pos="1168"/>
              </w:tabs>
              <w:spacing w:line="320" w:lineRule="exact"/>
              <w:ind w:left="-648" w:right="-1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="Times New Roman" w:hAnsi="Times New Roman" w:cs="Angsana New"/>
                <w:sz w:val="18"/>
                <w:szCs w:val="18"/>
                <w:lang w:val="en-US"/>
              </w:rPr>
              <w:t>1</w:t>
            </w:r>
            <w:r w:rsidR="00B80E18" w:rsidRPr="004B1154">
              <w:rPr>
                <w:rFonts w:ascii="Times New Roman" w:hAnsi="Times New Roman" w:cs="Times New Roman"/>
                <w:sz w:val="18"/>
                <w:szCs w:val="18"/>
                <w:cs/>
              </w:rPr>
              <w:t>,</w:t>
            </w:r>
            <w:r w:rsidRPr="009E3308">
              <w:rPr>
                <w:rFonts w:ascii="Times New Roman" w:hAnsi="Times New Roman" w:cs="Angsana New"/>
                <w:sz w:val="18"/>
                <w:szCs w:val="18"/>
                <w:lang w:val="en-US"/>
              </w:rPr>
              <w:t>358</w:t>
            </w:r>
            <w:r w:rsidR="00B80E18" w:rsidRPr="004B1154">
              <w:rPr>
                <w:rFonts w:ascii="Times New Roman" w:hAnsi="Times New Roman" w:cs="Times New Roman"/>
                <w:sz w:val="18"/>
                <w:szCs w:val="18"/>
                <w:cs/>
              </w:rPr>
              <w:t>,</w:t>
            </w:r>
            <w:r w:rsidRPr="009E3308">
              <w:rPr>
                <w:rFonts w:ascii="Times New Roman" w:hAnsi="Times New Roman" w:cs="Angsana New"/>
                <w:sz w:val="18"/>
                <w:szCs w:val="18"/>
                <w:lang w:val="en-US"/>
              </w:rPr>
              <w:t>427</w:t>
            </w:r>
            <w:r w:rsidR="00B80E18" w:rsidRPr="004B1154">
              <w:rPr>
                <w:rFonts w:ascii="Times New Roman" w:hAnsi="Times New Roman" w:cs="Times New Roman"/>
                <w:sz w:val="18"/>
                <w:szCs w:val="18"/>
                <w:cs/>
              </w:rPr>
              <w:t>,</w:t>
            </w:r>
            <w:r w:rsidRPr="009E3308">
              <w:rPr>
                <w:rFonts w:ascii="Times New Roman" w:hAnsi="Times New Roman" w:cs="Angsana New"/>
                <w:sz w:val="18"/>
                <w:szCs w:val="18"/>
                <w:lang w:val="en-US"/>
              </w:rPr>
              <w:t>500</w:t>
            </w:r>
          </w:p>
        </w:tc>
      </w:tr>
    </w:tbl>
    <w:bookmarkEnd w:id="6"/>
    <w:p w14:paraId="2B8B06A8" w14:textId="0BCACBA3" w:rsidR="00A646A6" w:rsidRPr="004B1154" w:rsidRDefault="00A646A6" w:rsidP="00A646A6">
      <w:pPr>
        <w:spacing w:before="240"/>
        <w:ind w:left="547"/>
        <w:jc w:val="thaiDistribute"/>
        <w:rPr>
          <w:rFonts w:ascii="Angsana New" w:hAnsi="Angsana New" w:cs="Angsana New"/>
          <w:lang w:val="en-US"/>
        </w:rPr>
      </w:pPr>
      <w:r w:rsidRPr="004B1154">
        <w:rPr>
          <w:rFonts w:ascii="Angsana New" w:hAnsi="Angsana New" w:cs="Angsana New"/>
          <w:cs/>
          <w:lang w:val="en-US"/>
        </w:rPr>
        <w:t>รายการที่รับรู้ในงบกำไรขาดทุนและกำไรขาดทุนเบ็ดเสร็จอื่น</w:t>
      </w:r>
      <w:r w:rsidRPr="004B1154">
        <w:rPr>
          <w:rFonts w:ascii="Angsana New" w:hAnsi="Angsana New" w:cs="Angsana New"/>
          <w:lang w:val="en-US"/>
        </w:rPr>
        <w:t xml:space="preserve"> </w:t>
      </w:r>
      <w:r w:rsidRPr="004B1154">
        <w:rPr>
          <w:rFonts w:ascii="Angsana New" w:hAnsi="Angsana New" w:cs="Angsana New"/>
          <w:cs/>
          <w:lang w:val="en-US"/>
        </w:rPr>
        <w:t>ซึ่งเกิดจากอสังหาริมทรัพย์เพื่อการลงทุนสำหรับงวดสามเดือ</w:t>
      </w:r>
      <w:r w:rsidRPr="004B1154">
        <w:rPr>
          <w:rFonts w:ascii="Angsana New" w:hAnsi="Angsana New" w:cs="Angsana New" w:hint="cs"/>
          <w:cs/>
          <w:lang w:val="en-US"/>
        </w:rPr>
        <w:t>นและงวด</w:t>
      </w:r>
      <w:r w:rsidR="0063486D" w:rsidRPr="004B1154">
        <w:rPr>
          <w:rFonts w:ascii="Angsana New" w:hAnsi="Angsana New" w:cs="Angsana New" w:hint="cs"/>
          <w:cs/>
          <w:lang w:val="en-US"/>
        </w:rPr>
        <w:t>เ</w:t>
      </w:r>
      <w:r w:rsidRPr="004B1154">
        <w:rPr>
          <w:rFonts w:ascii="Angsana New" w:hAnsi="Angsana New" w:cs="Angsana New" w:hint="cs"/>
          <w:cs/>
          <w:lang w:val="en-US"/>
        </w:rPr>
        <w:t>ก</w:t>
      </w:r>
      <w:r w:rsidR="0063486D" w:rsidRPr="004B1154">
        <w:rPr>
          <w:rFonts w:ascii="Angsana New" w:hAnsi="Angsana New" w:cs="Angsana New" w:hint="cs"/>
          <w:cs/>
          <w:lang w:val="en-US"/>
        </w:rPr>
        <w:t>้า</w:t>
      </w:r>
      <w:r w:rsidRPr="004B1154">
        <w:rPr>
          <w:rFonts w:ascii="Angsana New" w:hAnsi="Angsana New" w:cs="Angsana New" w:hint="cs"/>
          <w:cs/>
          <w:lang w:val="en-US"/>
        </w:rPr>
        <w:t>เดือน</w:t>
      </w:r>
      <w:r w:rsidRPr="004B1154">
        <w:rPr>
          <w:rFonts w:ascii="Angsana New" w:hAnsi="Angsana New" w:cs="Angsana New"/>
          <w:cs/>
          <w:lang w:val="en-US"/>
        </w:rPr>
        <w:t xml:space="preserve">สิ้นสุดวันที่ </w:t>
      </w:r>
      <w:r w:rsidR="009E3308" w:rsidRPr="009E3308">
        <w:rPr>
          <w:rFonts w:ascii="Angsana New" w:hAnsi="Angsana New" w:cs="Angsana New"/>
          <w:lang w:val="en-US"/>
        </w:rPr>
        <w:t>30</w:t>
      </w:r>
      <w:r w:rsidRPr="004B1154">
        <w:rPr>
          <w:rFonts w:ascii="Angsana New" w:hAnsi="Angsana New" w:cs="Angsana New"/>
          <w:lang w:val="en-US"/>
        </w:rPr>
        <w:t xml:space="preserve"> </w:t>
      </w:r>
      <w:r w:rsidR="0063486D" w:rsidRPr="004B1154">
        <w:rPr>
          <w:rFonts w:ascii="Angsana New" w:hAnsi="Angsana New" w:cs="Angsana New" w:hint="cs"/>
          <w:cs/>
          <w:lang w:val="en-US"/>
        </w:rPr>
        <w:t>กันยายน</w:t>
      </w:r>
      <w:r w:rsidRPr="004B1154">
        <w:rPr>
          <w:rFonts w:ascii="Angsana New" w:hAnsi="Angsana New" w:cs="Angsana New"/>
          <w:cs/>
          <w:lang w:val="en-US"/>
        </w:rPr>
        <w:t xml:space="preserve"> มีดังนี้</w:t>
      </w:r>
    </w:p>
    <w:p w14:paraId="6163A095" w14:textId="77777777" w:rsidR="00A646A6" w:rsidRPr="004B1154" w:rsidRDefault="00A646A6" w:rsidP="00A646A6">
      <w:pPr>
        <w:tabs>
          <w:tab w:val="left" w:pos="1680"/>
          <w:tab w:val="right" w:pos="9243"/>
        </w:tabs>
        <w:ind w:left="547"/>
        <w:jc w:val="right"/>
        <w:rPr>
          <w:rFonts w:ascii="Angsana New" w:hAnsi="Angsana New" w:cs="Angsana New"/>
          <w:sz w:val="28"/>
          <w:szCs w:val="28"/>
          <w:lang w:val="en-US"/>
        </w:rPr>
      </w:pPr>
      <w:r w:rsidRPr="004B115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(หน่วย</w:t>
      </w:r>
      <w:r w:rsidRPr="004B1154">
        <w:rPr>
          <w:rFonts w:ascii="Angsana New" w:hAnsi="Angsana New" w:cs="Angsana New"/>
          <w:b/>
          <w:bCs/>
          <w:sz w:val="28"/>
          <w:szCs w:val="28"/>
          <w:lang w:val="en-US"/>
        </w:rPr>
        <w:t xml:space="preserve"> : </w:t>
      </w:r>
      <w:r w:rsidRPr="004B115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876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7"/>
        <w:gridCol w:w="1161"/>
        <w:gridCol w:w="108"/>
        <w:gridCol w:w="1160"/>
        <w:gridCol w:w="103"/>
        <w:gridCol w:w="1160"/>
        <w:gridCol w:w="103"/>
        <w:gridCol w:w="1160"/>
      </w:tblGrid>
      <w:tr w:rsidR="00522938" w:rsidRPr="004B1154" w14:paraId="7830175C" w14:textId="77777777" w:rsidTr="00F34422">
        <w:trPr>
          <w:trHeight w:val="296"/>
        </w:trPr>
        <w:tc>
          <w:tcPr>
            <w:tcW w:w="3807" w:type="dxa"/>
          </w:tcPr>
          <w:p w14:paraId="7505EBAA" w14:textId="77777777" w:rsidR="0063486D" w:rsidRPr="004B1154" w:rsidRDefault="0063486D" w:rsidP="003627F8">
            <w:pP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55" w:type="dxa"/>
            <w:gridSpan w:val="7"/>
          </w:tcPr>
          <w:p w14:paraId="09936FAE" w14:textId="08498679" w:rsidR="0063486D" w:rsidRPr="004B1154" w:rsidRDefault="0063486D" w:rsidP="003627F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B11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  <w:r w:rsidRPr="004B11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4B11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4B11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522938" w:rsidRPr="004B1154" w14:paraId="404CB4B7" w14:textId="77777777" w:rsidTr="003627F8">
        <w:trPr>
          <w:trHeight w:val="296"/>
        </w:trPr>
        <w:tc>
          <w:tcPr>
            <w:tcW w:w="3807" w:type="dxa"/>
          </w:tcPr>
          <w:p w14:paraId="2017A826" w14:textId="77777777" w:rsidR="0063486D" w:rsidRPr="004B1154" w:rsidRDefault="0063486D" w:rsidP="0063486D">
            <w:pP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29" w:type="dxa"/>
            <w:gridSpan w:val="3"/>
          </w:tcPr>
          <w:p w14:paraId="469A75AC" w14:textId="29448557" w:rsidR="0063486D" w:rsidRPr="004B1154" w:rsidRDefault="0063486D" w:rsidP="0063486D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103" w:type="dxa"/>
          </w:tcPr>
          <w:p w14:paraId="2EA12658" w14:textId="77777777" w:rsidR="0063486D" w:rsidRPr="004B1154" w:rsidRDefault="0063486D" w:rsidP="0063486D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23" w:type="dxa"/>
            <w:gridSpan w:val="3"/>
          </w:tcPr>
          <w:p w14:paraId="7748D628" w14:textId="44BC2BE7" w:rsidR="0063486D" w:rsidRPr="004B1154" w:rsidRDefault="0063486D" w:rsidP="0063486D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  <w:r w:rsidRPr="004B11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เก้า</w:t>
            </w:r>
            <w:r w:rsidRPr="004B11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เดือน</w:t>
            </w:r>
          </w:p>
        </w:tc>
      </w:tr>
      <w:tr w:rsidR="00522938" w:rsidRPr="004B1154" w14:paraId="5950F2C9" w14:textId="77777777" w:rsidTr="003627F8">
        <w:trPr>
          <w:trHeight w:val="296"/>
        </w:trPr>
        <w:tc>
          <w:tcPr>
            <w:tcW w:w="3807" w:type="dxa"/>
          </w:tcPr>
          <w:p w14:paraId="67FD2A9E" w14:textId="77777777" w:rsidR="0063486D" w:rsidRPr="004B1154" w:rsidRDefault="0063486D" w:rsidP="0063486D">
            <w:pP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29" w:type="dxa"/>
            <w:gridSpan w:val="3"/>
          </w:tcPr>
          <w:p w14:paraId="7658D586" w14:textId="69C157DE" w:rsidR="0063486D" w:rsidRPr="004B1154" w:rsidRDefault="0063486D" w:rsidP="0063486D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B11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9E3308" w:rsidRPr="009E33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Pr="004B11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4B11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3" w:type="dxa"/>
          </w:tcPr>
          <w:p w14:paraId="4904659F" w14:textId="77777777" w:rsidR="0063486D" w:rsidRPr="004B1154" w:rsidRDefault="0063486D" w:rsidP="0063486D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23" w:type="dxa"/>
            <w:gridSpan w:val="3"/>
          </w:tcPr>
          <w:p w14:paraId="48BB6CFD" w14:textId="04BE26AB" w:rsidR="0063486D" w:rsidRPr="004B1154" w:rsidRDefault="0063486D" w:rsidP="0063486D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B11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9E3308" w:rsidRPr="009E33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Pr="004B11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4B11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522938" w:rsidRPr="004B1154" w14:paraId="44CA0632" w14:textId="77777777" w:rsidTr="003627F8">
        <w:trPr>
          <w:trHeight w:val="296"/>
        </w:trPr>
        <w:tc>
          <w:tcPr>
            <w:tcW w:w="3807" w:type="dxa"/>
          </w:tcPr>
          <w:p w14:paraId="117EF0CC" w14:textId="77777777" w:rsidR="0063486D" w:rsidRPr="004B1154" w:rsidRDefault="0063486D" w:rsidP="0063486D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61" w:type="dxa"/>
          </w:tcPr>
          <w:p w14:paraId="4DE88B8A" w14:textId="59924732" w:rsidR="0063486D" w:rsidRPr="004B1154" w:rsidRDefault="009E3308" w:rsidP="0063486D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9E330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08" w:type="dxa"/>
          </w:tcPr>
          <w:p w14:paraId="6D3E0745" w14:textId="77777777" w:rsidR="0063486D" w:rsidRPr="004B1154" w:rsidRDefault="0063486D" w:rsidP="0063486D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7FA9CF9C" w14:textId="76B07190" w:rsidR="0063486D" w:rsidRPr="004B1154" w:rsidRDefault="009E3308" w:rsidP="0063486D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3" w:type="dxa"/>
          </w:tcPr>
          <w:p w14:paraId="308E8317" w14:textId="77777777" w:rsidR="0063486D" w:rsidRPr="004B1154" w:rsidRDefault="0063486D" w:rsidP="0063486D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6647E717" w14:textId="42470937" w:rsidR="0063486D" w:rsidRPr="004B1154" w:rsidRDefault="009E3308" w:rsidP="0063486D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9E330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03" w:type="dxa"/>
          </w:tcPr>
          <w:p w14:paraId="6F79401C" w14:textId="77777777" w:rsidR="0063486D" w:rsidRPr="004B1154" w:rsidRDefault="0063486D" w:rsidP="0063486D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199D5B73" w14:textId="57B5C3B4" w:rsidR="0063486D" w:rsidRPr="004B1154" w:rsidRDefault="009E3308" w:rsidP="0063486D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522938" w:rsidRPr="004B1154" w14:paraId="29E4942E" w14:textId="77777777" w:rsidTr="003627F8">
        <w:trPr>
          <w:trHeight w:val="287"/>
        </w:trPr>
        <w:tc>
          <w:tcPr>
            <w:tcW w:w="3807" w:type="dxa"/>
          </w:tcPr>
          <w:p w14:paraId="155C8794" w14:textId="77777777" w:rsidR="0063486D" w:rsidRPr="004B1154" w:rsidRDefault="0063486D" w:rsidP="0063486D">
            <w:pPr>
              <w:ind w:left="267" w:hanging="180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B1154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กำไรจากการปรับมูลค่ายุติธรรมของ</w:t>
            </w:r>
          </w:p>
        </w:tc>
        <w:tc>
          <w:tcPr>
            <w:tcW w:w="1161" w:type="dxa"/>
          </w:tcPr>
          <w:p w14:paraId="19CA0352" w14:textId="77777777" w:rsidR="0063486D" w:rsidRPr="004B1154" w:rsidRDefault="0063486D" w:rsidP="0063486D">
            <w:pPr>
              <w:ind w:left="-1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14:paraId="75EE305C" w14:textId="77777777" w:rsidR="0063486D" w:rsidRPr="004B1154" w:rsidRDefault="0063486D" w:rsidP="0063486D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4DC235E1" w14:textId="77777777" w:rsidR="0063486D" w:rsidRPr="004B1154" w:rsidRDefault="0063486D" w:rsidP="0063486D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3" w:type="dxa"/>
          </w:tcPr>
          <w:p w14:paraId="2E99C757" w14:textId="77777777" w:rsidR="0063486D" w:rsidRPr="004B1154" w:rsidRDefault="0063486D" w:rsidP="0063486D">
            <w:pPr>
              <w:ind w:left="-18" w:right="-3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5C811CD6" w14:textId="77777777" w:rsidR="0063486D" w:rsidRPr="004B1154" w:rsidRDefault="0063486D" w:rsidP="0063486D">
            <w:pPr>
              <w:ind w:left="-18" w:right="-3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3" w:type="dxa"/>
          </w:tcPr>
          <w:p w14:paraId="603C1B7A" w14:textId="77777777" w:rsidR="0063486D" w:rsidRPr="004B1154" w:rsidRDefault="0063486D" w:rsidP="0063486D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7CF6FA13" w14:textId="77777777" w:rsidR="0063486D" w:rsidRPr="004B1154" w:rsidRDefault="0063486D" w:rsidP="0063486D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522938" w:rsidRPr="004B1154" w14:paraId="1DCFA817" w14:textId="77777777" w:rsidTr="003627F8">
        <w:trPr>
          <w:trHeight w:val="287"/>
        </w:trPr>
        <w:tc>
          <w:tcPr>
            <w:tcW w:w="3807" w:type="dxa"/>
          </w:tcPr>
          <w:p w14:paraId="41156421" w14:textId="77777777" w:rsidR="0063486D" w:rsidRPr="004B1154" w:rsidRDefault="0063486D" w:rsidP="0063486D">
            <w:pPr>
              <w:ind w:left="720" w:hanging="475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B1154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อสังหาริมทรัพย์</w:t>
            </w:r>
            <w:r w:rsidRPr="004B1154"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US"/>
              </w:rPr>
              <w:t>เพื่อการลงทุน</w:t>
            </w:r>
          </w:p>
        </w:tc>
        <w:tc>
          <w:tcPr>
            <w:tcW w:w="1161" w:type="dxa"/>
          </w:tcPr>
          <w:p w14:paraId="6CAF2166" w14:textId="3317197F" w:rsidR="0063486D" w:rsidRPr="004B1154" w:rsidRDefault="00B80E18" w:rsidP="0063486D">
            <w:pPr>
              <w:ind w:left="-1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" w:type="dxa"/>
          </w:tcPr>
          <w:p w14:paraId="15A136F9" w14:textId="77777777" w:rsidR="0063486D" w:rsidRPr="004B1154" w:rsidRDefault="0063486D" w:rsidP="0063486D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64C6BE1B" w14:textId="1839F435" w:rsidR="0063486D" w:rsidRPr="004B1154" w:rsidRDefault="00B80E18" w:rsidP="0063486D">
            <w:pPr>
              <w:ind w:left="-648" w:right="56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3" w:type="dxa"/>
          </w:tcPr>
          <w:p w14:paraId="3777EEDF" w14:textId="77777777" w:rsidR="0063486D" w:rsidRPr="004B1154" w:rsidRDefault="0063486D" w:rsidP="0063486D">
            <w:pPr>
              <w:ind w:left="-18" w:right="-3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0F13AB6B" w14:textId="68414D2B" w:rsidR="0063486D" w:rsidRPr="004B1154" w:rsidRDefault="009E3308" w:rsidP="00B80E18">
            <w:pPr>
              <w:ind w:left="-1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</w:t>
            </w:r>
            <w:r w:rsidR="00B80E18" w:rsidRPr="004B11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907</w:t>
            </w:r>
            <w:r w:rsidR="00B80E18" w:rsidRPr="004B11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03" w:type="dxa"/>
          </w:tcPr>
          <w:p w14:paraId="00A3E983" w14:textId="77777777" w:rsidR="0063486D" w:rsidRPr="004B1154" w:rsidRDefault="0063486D" w:rsidP="0063486D">
            <w:pPr>
              <w:ind w:left="-648" w:right="135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2B41FE90" w14:textId="025A4B48" w:rsidR="0063486D" w:rsidRPr="004B1154" w:rsidRDefault="00B80E18" w:rsidP="00B80E18">
            <w:pPr>
              <w:ind w:left="-648" w:right="57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17E08E98" w14:textId="77777777" w:rsidR="00A646A6" w:rsidRPr="004B1154" w:rsidRDefault="00A646A6" w:rsidP="0062586B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 w:rsidRPr="004B1154">
        <w:rPr>
          <w:rFonts w:asciiTheme="majorBidi" w:hAnsiTheme="majorBidi" w:cstheme="majorBidi"/>
          <w:b/>
          <w:bCs/>
          <w:snapToGrid w:val="0"/>
          <w:lang w:val="en-US"/>
        </w:rPr>
        <w:br w:type="page"/>
      </w:r>
    </w:p>
    <w:p w14:paraId="5D7B3F5B" w14:textId="27FEC81B" w:rsidR="00A43C9B" w:rsidRPr="004B1154" w:rsidRDefault="009E3308" w:rsidP="0062586B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Theme="majorBidi" w:hAnsiTheme="majorBidi" w:cstheme="majorBidi"/>
          <w:b/>
          <w:bCs/>
          <w:snapToGrid w:val="0"/>
          <w:cs/>
        </w:rPr>
      </w:pPr>
      <w:r w:rsidRPr="009E3308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11</w:t>
      </w:r>
      <w:r w:rsidR="00A43C9B" w:rsidRPr="004B1154">
        <w:rPr>
          <w:rFonts w:asciiTheme="majorBidi" w:hAnsiTheme="majorBidi" w:cstheme="majorBidi"/>
          <w:b/>
          <w:bCs/>
          <w:snapToGrid w:val="0"/>
          <w:cs/>
        </w:rPr>
        <w:t>.</w:t>
      </w:r>
      <w:r w:rsidR="00A43C9B" w:rsidRPr="004B1154">
        <w:rPr>
          <w:rFonts w:asciiTheme="majorBidi" w:hAnsiTheme="majorBidi" w:cstheme="majorBidi"/>
          <w:b/>
          <w:bCs/>
          <w:snapToGrid w:val="0"/>
          <w:cs/>
        </w:rPr>
        <w:tab/>
      </w:r>
      <w:bookmarkStart w:id="7" w:name="OLE_LINK11"/>
      <w:r w:rsidR="00A43C9B" w:rsidRPr="004B1154">
        <w:rPr>
          <w:rFonts w:asciiTheme="majorBidi" w:hAnsiTheme="majorBidi" w:cstheme="majorBidi"/>
          <w:b/>
          <w:bCs/>
          <w:snapToGrid w:val="0"/>
          <w:cs/>
        </w:rPr>
        <w:t>ที่ดิน อาคารและอุปกรณ์</w:t>
      </w:r>
      <w:bookmarkEnd w:id="7"/>
    </w:p>
    <w:p w14:paraId="5C3A8031" w14:textId="468DCBBE" w:rsidR="00A43C9B" w:rsidRPr="004B1154" w:rsidRDefault="00A43C9B" w:rsidP="00793F9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napToGrid w:val="0"/>
          <w:cs/>
        </w:rPr>
      </w:pPr>
      <w:r w:rsidRPr="004B1154">
        <w:rPr>
          <w:rFonts w:asciiTheme="majorBidi" w:hAnsiTheme="majorBidi" w:cstheme="majorBidi"/>
          <w:snapToGrid w:val="0"/>
          <w:cs/>
        </w:rPr>
        <w:t>รายการเปลี่ยนแปลงของที่ดิน อาคารและอุปกรณ์สำหรับงวด</w:t>
      </w:r>
      <w:r w:rsidR="00A2437B" w:rsidRPr="004B1154">
        <w:rPr>
          <w:rFonts w:asciiTheme="majorBidi" w:hAnsiTheme="majorBidi" w:cstheme="majorBidi" w:hint="cs"/>
          <w:snapToGrid w:val="0"/>
          <w:cs/>
        </w:rPr>
        <w:t>เ</w:t>
      </w:r>
      <w:r w:rsidR="00B256C1" w:rsidRPr="004B1154">
        <w:rPr>
          <w:rFonts w:asciiTheme="majorBidi" w:hAnsiTheme="majorBidi" w:cstheme="majorBidi" w:hint="cs"/>
          <w:snapToGrid w:val="0"/>
          <w:cs/>
        </w:rPr>
        <w:t>ก</w:t>
      </w:r>
      <w:r w:rsidR="00A2437B" w:rsidRPr="004B1154">
        <w:rPr>
          <w:rFonts w:asciiTheme="majorBidi" w:hAnsiTheme="majorBidi" w:cstheme="majorBidi" w:hint="cs"/>
          <w:snapToGrid w:val="0"/>
          <w:cs/>
        </w:rPr>
        <w:t>้า</w:t>
      </w:r>
      <w:r w:rsidRPr="004B1154">
        <w:rPr>
          <w:rFonts w:asciiTheme="majorBidi" w:hAnsiTheme="majorBidi" w:cstheme="majorBidi"/>
          <w:snapToGrid w:val="0"/>
          <w:cs/>
        </w:rPr>
        <w:t xml:space="preserve">เดือนสิ้นสุดวันที่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30</w:t>
      </w:r>
      <w:r w:rsidRPr="004B1154">
        <w:rPr>
          <w:rFonts w:asciiTheme="majorBidi" w:hAnsiTheme="majorBidi" w:cstheme="majorBidi"/>
          <w:snapToGrid w:val="0"/>
          <w:cs/>
        </w:rPr>
        <w:t xml:space="preserve"> </w:t>
      </w:r>
      <w:r w:rsidR="00CC3C50" w:rsidRPr="004B1154">
        <w:rPr>
          <w:rFonts w:asciiTheme="majorBidi" w:hAnsiTheme="majorBidi" w:cstheme="majorBidi" w:hint="cs"/>
          <w:snapToGrid w:val="0"/>
          <w:cs/>
          <w:lang w:val="en-US"/>
        </w:rPr>
        <w:t>กันยายน</w:t>
      </w:r>
      <w:r w:rsidR="00BC14A2" w:rsidRPr="004B1154">
        <w:rPr>
          <w:rFonts w:asciiTheme="majorBidi" w:hAnsiTheme="majorBidi" w:cstheme="majorBidi" w:hint="cs"/>
          <w:snapToGrid w:val="0"/>
          <w:cs/>
          <w:lang w:val="en-US"/>
        </w:rPr>
        <w:t xml:space="preserve">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2568</w:t>
      </w:r>
      <w:r w:rsidRPr="004B1154">
        <w:rPr>
          <w:rFonts w:asciiTheme="majorBidi" w:hAnsiTheme="majorBidi" w:cstheme="majorBidi"/>
          <w:snapToGrid w:val="0"/>
          <w:cs/>
        </w:rPr>
        <w:t xml:space="preserve"> สรุปได้ดังนี้</w:t>
      </w:r>
    </w:p>
    <w:p w14:paraId="4B54B47D" w14:textId="77777777" w:rsidR="00A43C9B" w:rsidRPr="004B1154" w:rsidRDefault="00A43C9B" w:rsidP="00760A4E">
      <w:pPr>
        <w:ind w:left="518" w:right="-29"/>
        <w:jc w:val="right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</w:pPr>
      <w:r w:rsidRPr="004B1154"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  <w:t>(หน่วย</w:t>
      </w:r>
      <w:r w:rsidRPr="004B1154"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  <w:t xml:space="preserve"> : </w:t>
      </w:r>
      <w:r w:rsidRPr="004B1154"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  <w:t>บาท)</w:t>
      </w:r>
    </w:p>
    <w:tbl>
      <w:tblPr>
        <w:tblW w:w="868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620"/>
        <w:gridCol w:w="90"/>
        <w:gridCol w:w="1578"/>
      </w:tblGrid>
      <w:tr w:rsidR="00522938" w:rsidRPr="004B1154" w14:paraId="6DDEC846" w14:textId="77777777" w:rsidTr="001C0BF4">
        <w:trPr>
          <w:trHeight w:val="20"/>
        </w:trPr>
        <w:tc>
          <w:tcPr>
            <w:tcW w:w="5400" w:type="dxa"/>
          </w:tcPr>
          <w:p w14:paraId="0B9CED57" w14:textId="77777777" w:rsidR="00A43C9B" w:rsidRPr="004B1154" w:rsidRDefault="00A43C9B" w:rsidP="006258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620" w:type="dxa"/>
          </w:tcPr>
          <w:p w14:paraId="1E49D27D" w14:textId="77777777" w:rsidR="00A43C9B" w:rsidRPr="004B1154" w:rsidRDefault="00A43C9B" w:rsidP="006258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</w:tcBorders>
          </w:tcPr>
          <w:p w14:paraId="111CBB83" w14:textId="77777777" w:rsidR="00A43C9B" w:rsidRPr="004B1154" w:rsidRDefault="00A43C9B" w:rsidP="006258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8" w:type="dxa"/>
          </w:tcPr>
          <w:p w14:paraId="1652499D" w14:textId="77777777" w:rsidR="00A43C9B" w:rsidRPr="004B1154" w:rsidRDefault="00A43C9B" w:rsidP="006258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</w:p>
        </w:tc>
      </w:tr>
      <w:tr w:rsidR="00522938" w:rsidRPr="004B1154" w14:paraId="314A598A" w14:textId="77777777" w:rsidTr="001C0BF4">
        <w:trPr>
          <w:trHeight w:val="20"/>
        </w:trPr>
        <w:tc>
          <w:tcPr>
            <w:tcW w:w="5400" w:type="dxa"/>
          </w:tcPr>
          <w:p w14:paraId="16B62722" w14:textId="77777777" w:rsidR="00A43C9B" w:rsidRPr="004B1154" w:rsidRDefault="00A43C9B" w:rsidP="0062586B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519" w:hanging="4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5080703" w14:textId="77777777" w:rsidR="00A43C9B" w:rsidRPr="004B1154" w:rsidRDefault="00A43C9B" w:rsidP="0062586B">
            <w:pPr>
              <w:spacing w:line="32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0001D8C2" w14:textId="77777777" w:rsidR="00A43C9B" w:rsidRPr="004B1154" w:rsidRDefault="00A43C9B" w:rsidP="006258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8" w:type="dxa"/>
          </w:tcPr>
          <w:p w14:paraId="61E535B5" w14:textId="77777777" w:rsidR="00A43C9B" w:rsidRPr="004B1154" w:rsidRDefault="00B93C09" w:rsidP="0062586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853616" w:rsidRPr="004B1154" w14:paraId="04A72718" w14:textId="77777777" w:rsidTr="001C0BF4">
        <w:trPr>
          <w:trHeight w:val="20"/>
        </w:trPr>
        <w:tc>
          <w:tcPr>
            <w:tcW w:w="5400" w:type="dxa"/>
          </w:tcPr>
          <w:p w14:paraId="0C59E358" w14:textId="2772DBB9" w:rsidR="00853616" w:rsidRPr="004B1154" w:rsidRDefault="00853616" w:rsidP="00853616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519" w:hanging="44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1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 xml:space="preserve"> 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F736322" w14:textId="56CDC195" w:rsidR="00853616" w:rsidRPr="004B1154" w:rsidRDefault="009E3308" w:rsidP="00853616">
            <w:pPr>
              <w:tabs>
                <w:tab w:val="decimal" w:pos="1440"/>
              </w:tabs>
              <w:spacing w:line="32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="00853616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034</w:t>
            </w:r>
            <w:r w:rsidR="00853616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764</w:t>
            </w:r>
            <w:r w:rsidR="00853616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090</w:t>
            </w:r>
          </w:p>
        </w:tc>
        <w:tc>
          <w:tcPr>
            <w:tcW w:w="90" w:type="dxa"/>
            <w:tcBorders>
              <w:left w:val="nil"/>
            </w:tcBorders>
          </w:tcPr>
          <w:p w14:paraId="38AF0A16" w14:textId="77777777" w:rsidR="00853616" w:rsidRPr="004B1154" w:rsidRDefault="00853616" w:rsidP="00853616">
            <w:pPr>
              <w:tabs>
                <w:tab w:val="decimal" w:pos="1080"/>
                <w:tab w:val="decimal" w:pos="1143"/>
              </w:tabs>
              <w:spacing w:line="32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78" w:type="dxa"/>
          </w:tcPr>
          <w:p w14:paraId="2E22B5DA" w14:textId="1BE3C0FA" w:rsidR="00853616" w:rsidRPr="004B1154" w:rsidRDefault="009E3308" w:rsidP="00853616">
            <w:pPr>
              <w:tabs>
                <w:tab w:val="decimal" w:pos="1440"/>
              </w:tabs>
              <w:spacing w:line="32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="00853616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052</w:t>
            </w:r>
            <w:r w:rsidR="00853616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830</w:t>
            </w:r>
            <w:r w:rsidR="00853616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788</w:t>
            </w:r>
          </w:p>
        </w:tc>
      </w:tr>
      <w:tr w:rsidR="00853616" w:rsidRPr="004B1154" w14:paraId="19CA8E0F" w14:textId="77777777" w:rsidTr="001E2943">
        <w:trPr>
          <w:trHeight w:val="20"/>
        </w:trPr>
        <w:tc>
          <w:tcPr>
            <w:tcW w:w="5400" w:type="dxa"/>
          </w:tcPr>
          <w:p w14:paraId="1B936E5B" w14:textId="77777777" w:rsidR="00853616" w:rsidRPr="004B1154" w:rsidRDefault="00853616" w:rsidP="00853616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519" w:hanging="44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>เพิ่มขึ้นระหว่างงวด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*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01FD5A1A" w14:textId="418231CC" w:rsidR="00853616" w:rsidRPr="004B1154" w:rsidRDefault="009E3308" w:rsidP="00853616">
            <w:pPr>
              <w:tabs>
                <w:tab w:val="decimal" w:pos="1440"/>
              </w:tabs>
              <w:spacing w:line="320" w:lineRule="exact"/>
              <w:ind w:left="-18" w:right="89"/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367</w:t>
            </w:r>
            <w:r w:rsidR="00853616" w:rsidRPr="004B1154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932</w:t>
            </w:r>
            <w:r w:rsidR="00853616" w:rsidRPr="004B1154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6F763E08" w14:textId="77777777" w:rsidR="00853616" w:rsidRPr="004B1154" w:rsidRDefault="00853616" w:rsidP="00853616">
            <w:pPr>
              <w:tabs>
                <w:tab w:val="decimal" w:pos="1080"/>
                <w:tab w:val="decimal" w:pos="1143"/>
              </w:tabs>
              <w:spacing w:line="32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2636A7A8" w14:textId="4C857616" w:rsidR="00853616" w:rsidRPr="004B1154" w:rsidRDefault="009E3308" w:rsidP="00853616">
            <w:pPr>
              <w:tabs>
                <w:tab w:val="decimal" w:pos="1440"/>
              </w:tabs>
              <w:spacing w:line="32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420</w:t>
            </w:r>
            <w:r w:rsidR="00853616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720</w:t>
            </w:r>
            <w:r w:rsidR="00853616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154</w:t>
            </w:r>
          </w:p>
        </w:tc>
      </w:tr>
      <w:tr w:rsidR="00853616" w:rsidRPr="004B1154" w14:paraId="6E43772C" w14:textId="77777777" w:rsidTr="001E2943">
        <w:trPr>
          <w:trHeight w:val="20"/>
        </w:trPr>
        <w:tc>
          <w:tcPr>
            <w:tcW w:w="5400" w:type="dxa"/>
          </w:tcPr>
          <w:p w14:paraId="0AB88781" w14:textId="77777777" w:rsidR="00853616" w:rsidRPr="004B1154" w:rsidRDefault="00853616" w:rsidP="00853616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519" w:hanging="44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>ค่าเสื่อมราคาเพิ่มขึ้น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433203A" w14:textId="052AF763" w:rsidR="00853616" w:rsidRPr="004B1154" w:rsidRDefault="00853616" w:rsidP="00853616">
            <w:pPr>
              <w:tabs>
                <w:tab w:val="decimal" w:pos="1440"/>
              </w:tabs>
              <w:spacing w:line="320" w:lineRule="exact"/>
              <w:ind w:left="-18" w:right="89"/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(</w:t>
            </w:r>
            <w:r w:rsidR="009E3308"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32</w:t>
            </w:r>
            <w:r w:rsidRPr="004B1154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563</w:t>
            </w:r>
            <w:r w:rsidRPr="004B1154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970</w:t>
            </w:r>
            <w:r w:rsidRPr="004B1154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18682C09" w14:textId="77777777" w:rsidR="00853616" w:rsidRPr="004B1154" w:rsidRDefault="00853616" w:rsidP="00853616">
            <w:pPr>
              <w:tabs>
                <w:tab w:val="decimal" w:pos="1080"/>
                <w:tab w:val="decimal" w:pos="1143"/>
              </w:tabs>
              <w:spacing w:line="32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6F6E1C60" w14:textId="1CF858CA" w:rsidR="00853616" w:rsidRPr="004B1154" w:rsidRDefault="00853616" w:rsidP="00853616">
            <w:pPr>
              <w:tabs>
                <w:tab w:val="decimal" w:pos="1440"/>
              </w:tabs>
              <w:spacing w:line="32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28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649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442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522938" w:rsidRPr="004B1154" w14:paraId="3669F2E1" w14:textId="77777777" w:rsidTr="001E2943">
        <w:trPr>
          <w:trHeight w:val="20"/>
        </w:trPr>
        <w:tc>
          <w:tcPr>
            <w:tcW w:w="5400" w:type="dxa"/>
          </w:tcPr>
          <w:p w14:paraId="41D5A74C" w14:textId="6EA18EC0" w:rsidR="008B055E" w:rsidRPr="004B1154" w:rsidRDefault="008B055E" w:rsidP="008B055E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519" w:hanging="44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30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 xml:space="preserve"> </w:t>
            </w:r>
            <w:r w:rsidRPr="004B1154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en-US" w:eastAsia="en-US"/>
              </w:rPr>
              <w:t>กันยายน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 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7FDE7C" w14:textId="67A71BD7" w:rsidR="008B055E" w:rsidRPr="004B1154" w:rsidRDefault="009E3308" w:rsidP="008B055E">
            <w:pPr>
              <w:tabs>
                <w:tab w:val="decimal" w:pos="1440"/>
              </w:tabs>
              <w:spacing w:line="320" w:lineRule="exact"/>
              <w:ind w:left="-18" w:right="89"/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</w:t>
            </w:r>
            <w:r w:rsidR="00853616" w:rsidRPr="004B1154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370</w:t>
            </w:r>
            <w:r w:rsidR="00853616" w:rsidRPr="004B1154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132</w:t>
            </w:r>
            <w:r w:rsidR="00853616" w:rsidRPr="004B1154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120</w:t>
            </w:r>
          </w:p>
        </w:tc>
        <w:tc>
          <w:tcPr>
            <w:tcW w:w="90" w:type="dxa"/>
            <w:tcBorders>
              <w:left w:val="nil"/>
            </w:tcBorders>
          </w:tcPr>
          <w:p w14:paraId="108706A7" w14:textId="77777777" w:rsidR="008B055E" w:rsidRPr="004B1154" w:rsidRDefault="008B055E" w:rsidP="008B055E">
            <w:pPr>
              <w:tabs>
                <w:tab w:val="decimal" w:pos="1080"/>
                <w:tab w:val="decimal" w:pos="1143"/>
              </w:tabs>
              <w:spacing w:line="32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16F2B6" w14:textId="1F12859B" w:rsidR="008B055E" w:rsidRPr="004B1154" w:rsidRDefault="009E3308" w:rsidP="008B055E">
            <w:pPr>
              <w:tabs>
                <w:tab w:val="decimal" w:pos="1440"/>
              </w:tabs>
              <w:spacing w:line="32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="00853616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444</w:t>
            </w:r>
            <w:r w:rsidR="00853616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901</w:t>
            </w:r>
            <w:r w:rsidR="00853616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500</w:t>
            </w:r>
          </w:p>
        </w:tc>
      </w:tr>
    </w:tbl>
    <w:p w14:paraId="4F628E0F" w14:textId="30D015D2" w:rsidR="00B256C1" w:rsidRPr="004B1154" w:rsidRDefault="00FA0195" w:rsidP="00B256C1">
      <w:pPr>
        <w:tabs>
          <w:tab w:val="left" w:pos="720"/>
        </w:tabs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="Angsana New"/>
          <w:spacing w:val="-4"/>
          <w:sz w:val="22"/>
          <w:szCs w:val="22"/>
          <w:lang w:val="en-US"/>
        </w:rPr>
      </w:pPr>
      <w:r w:rsidRPr="004B1154">
        <w:rPr>
          <w:rFonts w:asciiTheme="majorBidi" w:hAnsiTheme="majorBidi" w:cstheme="majorBidi"/>
          <w:sz w:val="22"/>
          <w:szCs w:val="22"/>
          <w:lang w:val="en-US"/>
        </w:rPr>
        <w:t>*</w:t>
      </w:r>
      <w:r w:rsidR="002C5DEA" w:rsidRPr="004B1154">
        <w:rPr>
          <w:rFonts w:asciiTheme="majorBidi" w:hAnsiTheme="majorBidi" w:cstheme="majorBidi"/>
          <w:sz w:val="22"/>
          <w:szCs w:val="22"/>
          <w:lang w:val="en-US"/>
        </w:rPr>
        <w:tab/>
      </w:r>
      <w:r w:rsidRPr="004B1154">
        <w:rPr>
          <w:rFonts w:asciiTheme="majorBidi" w:hAnsiTheme="majorBidi" w:cstheme="majorBidi"/>
          <w:spacing w:val="-4"/>
          <w:sz w:val="22"/>
          <w:szCs w:val="22"/>
          <w:cs/>
          <w:lang w:val="en-US"/>
        </w:rPr>
        <w:t>ยอด</w:t>
      </w:r>
      <w:r w:rsidR="00793F90" w:rsidRPr="004B1154">
        <w:rPr>
          <w:rFonts w:asciiTheme="majorBidi" w:hAnsiTheme="majorBidi" w:cstheme="majorBidi"/>
          <w:spacing w:val="-4"/>
          <w:sz w:val="22"/>
          <w:szCs w:val="22"/>
          <w:cs/>
          <w:lang w:val="en-US"/>
        </w:rPr>
        <w:t>ที่เพิ่มขึ้นระหว่างงวดโดยหลักเกิดจาก</w:t>
      </w:r>
      <w:r w:rsidRPr="004B1154">
        <w:rPr>
          <w:rFonts w:asciiTheme="majorBidi" w:hAnsiTheme="majorBidi" w:cstheme="majorBidi"/>
          <w:spacing w:val="-4"/>
          <w:sz w:val="22"/>
          <w:szCs w:val="22"/>
          <w:cs/>
          <w:lang w:val="en-US"/>
        </w:rPr>
        <w:t>การเพิ่มขึ้นของงานระหว่างก่อสร้างของโครงการโรงเรียน</w:t>
      </w:r>
      <w:r w:rsidR="0059174E" w:rsidRPr="004B1154">
        <w:rPr>
          <w:rFonts w:asciiTheme="majorBidi" w:hAnsiTheme="majorBidi" w:cstheme="majorBidi" w:hint="cs"/>
          <w:spacing w:val="-4"/>
          <w:sz w:val="22"/>
          <w:szCs w:val="22"/>
          <w:cs/>
          <w:lang w:val="en-US"/>
        </w:rPr>
        <w:t>นานาชาติ</w:t>
      </w:r>
      <w:r w:rsidRPr="004B1154">
        <w:rPr>
          <w:rFonts w:asciiTheme="majorBidi" w:hAnsiTheme="majorBidi" w:cstheme="majorBidi"/>
          <w:spacing w:val="-4"/>
          <w:sz w:val="22"/>
          <w:szCs w:val="22"/>
          <w:cs/>
          <w:lang w:val="en-US"/>
        </w:rPr>
        <w:t xml:space="preserve">พระราม </w:t>
      </w:r>
      <w:r w:rsidR="009E3308" w:rsidRPr="009E3308">
        <w:rPr>
          <w:rFonts w:asciiTheme="majorBidi" w:hAnsiTheme="majorBidi" w:cstheme="majorBidi"/>
          <w:spacing w:val="-4"/>
          <w:sz w:val="22"/>
          <w:szCs w:val="22"/>
          <w:lang w:val="en-US"/>
        </w:rPr>
        <w:t>3</w:t>
      </w:r>
      <w:r w:rsidR="00A61DD7" w:rsidRPr="004B1154">
        <w:rPr>
          <w:rFonts w:asciiTheme="majorBidi" w:hAnsiTheme="majorBidi" w:cstheme="majorBidi"/>
          <w:spacing w:val="-4"/>
          <w:sz w:val="22"/>
          <w:szCs w:val="22"/>
          <w:lang w:val="en-US"/>
        </w:rPr>
        <w:t xml:space="preserve"> </w:t>
      </w:r>
      <w:r w:rsidR="00A61DD7" w:rsidRPr="004B1154">
        <w:rPr>
          <w:rFonts w:asciiTheme="majorBidi" w:hAnsiTheme="majorBidi" w:cs="Angsana New"/>
          <w:spacing w:val="-4"/>
          <w:sz w:val="22"/>
          <w:szCs w:val="22"/>
          <w:cs/>
          <w:lang w:val="en-US"/>
        </w:rPr>
        <w:t>และต้นทุนการกู้ยืมจากแหล่งเงินทุนที่เกี่ยวข้องเข้าเป็นราคาทุนของอาคารระหว่างก่อสร้าง</w:t>
      </w:r>
    </w:p>
    <w:p w14:paraId="38AA4E97" w14:textId="4030BE10" w:rsidR="00576A30" w:rsidRPr="004B1154" w:rsidRDefault="00786EFB" w:rsidP="00B256C1">
      <w:pPr>
        <w:tabs>
          <w:tab w:val="left" w:pos="720"/>
        </w:tabs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snapToGrid w:val="0"/>
          <w:spacing w:val="-2"/>
          <w:lang w:val="en-US"/>
        </w:rPr>
      </w:pPr>
      <w:r w:rsidRPr="004B1154">
        <w:rPr>
          <w:rFonts w:asciiTheme="majorBidi" w:hAnsiTheme="majorBidi" w:cstheme="majorBidi"/>
          <w:snapToGrid w:val="0"/>
          <w:spacing w:val="-2"/>
          <w:cs/>
        </w:rPr>
        <w:t xml:space="preserve">ณ วันที่ </w:t>
      </w:r>
      <w:r w:rsidR="009E3308" w:rsidRPr="009E3308">
        <w:rPr>
          <w:rFonts w:asciiTheme="majorBidi" w:hAnsiTheme="majorBidi" w:cstheme="majorBidi"/>
          <w:spacing w:val="-2"/>
          <w:lang w:val="en-US"/>
        </w:rPr>
        <w:t>30</w:t>
      </w:r>
      <w:r w:rsidR="00102CF4" w:rsidRPr="004B1154">
        <w:rPr>
          <w:rFonts w:asciiTheme="majorBidi" w:hAnsiTheme="majorBidi" w:cstheme="majorBidi"/>
          <w:spacing w:val="-2"/>
          <w:lang w:val="en-US"/>
        </w:rPr>
        <w:t xml:space="preserve"> </w:t>
      </w:r>
      <w:r w:rsidR="00853616" w:rsidRPr="004B1154">
        <w:rPr>
          <w:rFonts w:asciiTheme="majorBidi" w:hAnsiTheme="majorBidi" w:cs="Angsana New" w:hint="cs"/>
          <w:spacing w:val="-2"/>
          <w:cs/>
          <w:lang w:val="en-US"/>
        </w:rPr>
        <w:t>กันยายน</w:t>
      </w:r>
      <w:r w:rsidR="00102CF4" w:rsidRPr="004B1154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="009E3308" w:rsidRPr="009E3308">
        <w:rPr>
          <w:rFonts w:asciiTheme="majorBidi" w:hAnsiTheme="majorBidi" w:cstheme="majorBidi"/>
          <w:snapToGrid w:val="0"/>
          <w:spacing w:val="-2"/>
          <w:lang w:val="en-US"/>
        </w:rPr>
        <w:t>2568</w:t>
      </w:r>
      <w:r w:rsidRPr="004B1154">
        <w:rPr>
          <w:rFonts w:asciiTheme="majorBidi" w:hAnsiTheme="majorBidi" w:cstheme="majorBidi"/>
          <w:snapToGrid w:val="0"/>
          <w:spacing w:val="-2"/>
          <w:cs/>
        </w:rPr>
        <w:t xml:space="preserve"> และ</w:t>
      </w:r>
      <w:r w:rsidR="0081229A" w:rsidRPr="004B1154">
        <w:rPr>
          <w:rFonts w:asciiTheme="majorBidi" w:hAnsiTheme="majorBidi" w:cstheme="majorBidi"/>
          <w:snapToGrid w:val="0"/>
          <w:spacing w:val="-2"/>
          <w:cs/>
        </w:rPr>
        <w:t xml:space="preserve">วันที่ </w:t>
      </w:r>
      <w:r w:rsidR="009E3308" w:rsidRPr="009E3308">
        <w:rPr>
          <w:rFonts w:asciiTheme="majorBidi" w:hAnsiTheme="majorBidi" w:cstheme="majorBidi"/>
          <w:snapToGrid w:val="0"/>
          <w:spacing w:val="-2"/>
          <w:lang w:val="en-US"/>
        </w:rPr>
        <w:t>31</w:t>
      </w:r>
      <w:r w:rsidR="0081229A" w:rsidRPr="004B1154">
        <w:rPr>
          <w:rFonts w:asciiTheme="majorBidi" w:hAnsiTheme="majorBidi" w:cstheme="majorBidi"/>
          <w:snapToGrid w:val="0"/>
          <w:spacing w:val="-2"/>
          <w:lang w:val="en-US"/>
        </w:rPr>
        <w:t xml:space="preserve"> </w:t>
      </w:r>
      <w:r w:rsidR="0081229A" w:rsidRPr="004B1154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ธันวาคม </w:t>
      </w:r>
      <w:r w:rsidR="009E3308" w:rsidRPr="009E3308">
        <w:rPr>
          <w:rFonts w:asciiTheme="majorBidi" w:hAnsiTheme="majorBidi" w:cstheme="majorBidi"/>
          <w:snapToGrid w:val="0"/>
          <w:spacing w:val="-2"/>
          <w:lang w:val="en-US"/>
        </w:rPr>
        <w:t>2567</w:t>
      </w:r>
      <w:r w:rsidRPr="004B1154">
        <w:rPr>
          <w:rFonts w:asciiTheme="majorBidi" w:hAnsiTheme="majorBidi" w:cstheme="majorBidi"/>
          <w:snapToGrid w:val="0"/>
          <w:spacing w:val="-2"/>
          <w:cs/>
        </w:rPr>
        <w:t xml:space="preserve"> บริษัทได้จดจำนองที่ดินซึ่งมีมูลค่าตามบัญชีจำนวน </w:t>
      </w:r>
      <w:r w:rsidR="009E3308" w:rsidRPr="009E3308">
        <w:rPr>
          <w:rFonts w:asciiTheme="majorBidi" w:hAnsiTheme="majorBidi" w:cstheme="majorBidi"/>
          <w:snapToGrid w:val="0"/>
          <w:spacing w:val="-2"/>
          <w:lang w:val="en-US"/>
        </w:rPr>
        <w:t>1</w:t>
      </w:r>
      <w:r w:rsidRPr="004B1154">
        <w:rPr>
          <w:rFonts w:asciiTheme="majorBidi" w:hAnsiTheme="majorBidi" w:cstheme="majorBidi"/>
          <w:snapToGrid w:val="0"/>
          <w:spacing w:val="-2"/>
          <w:cs/>
        </w:rPr>
        <w:t>,</w:t>
      </w:r>
      <w:r w:rsidR="009E3308" w:rsidRPr="009E3308">
        <w:rPr>
          <w:rFonts w:asciiTheme="majorBidi" w:hAnsiTheme="majorBidi" w:cstheme="majorBidi"/>
          <w:snapToGrid w:val="0"/>
          <w:spacing w:val="-2"/>
          <w:lang w:val="en-US"/>
        </w:rPr>
        <w:t>432</w:t>
      </w:r>
      <w:r w:rsidRPr="004B1154">
        <w:rPr>
          <w:rFonts w:asciiTheme="majorBidi" w:hAnsiTheme="majorBidi" w:cstheme="majorBidi"/>
          <w:snapToGrid w:val="0"/>
          <w:spacing w:val="-2"/>
          <w:cs/>
        </w:rPr>
        <w:t>.</w:t>
      </w:r>
      <w:r w:rsidR="009E3308" w:rsidRPr="009E3308">
        <w:rPr>
          <w:rFonts w:asciiTheme="majorBidi" w:hAnsiTheme="majorBidi" w:cstheme="majorBidi"/>
          <w:snapToGrid w:val="0"/>
          <w:spacing w:val="-2"/>
          <w:lang w:val="en-US"/>
        </w:rPr>
        <w:t>37</w:t>
      </w:r>
      <w:r w:rsidRPr="004B1154">
        <w:rPr>
          <w:rFonts w:asciiTheme="majorBidi" w:hAnsiTheme="majorBidi" w:cstheme="majorBidi"/>
          <w:snapToGrid w:val="0"/>
          <w:spacing w:val="-2"/>
          <w:cs/>
        </w:rPr>
        <w:t xml:space="preserve"> ล้านบาท รวมทั้งส่วนควบและส่วนต่อเติมของอาคารและสิ่งปลูกสร้างที่จะถูกสร้างในอนาคตเพื่อเป็นหลักทรัพย์ค้ำประกันการออกหุ้นกู้ระยะยาว (ดูหมายเหตุข้อ </w:t>
      </w:r>
      <w:r w:rsidR="009E3308" w:rsidRPr="009E3308">
        <w:rPr>
          <w:rFonts w:asciiTheme="majorBidi" w:hAnsiTheme="majorBidi" w:cstheme="majorBidi"/>
          <w:snapToGrid w:val="0"/>
          <w:spacing w:val="-2"/>
          <w:lang w:val="en-US"/>
        </w:rPr>
        <w:t>17</w:t>
      </w:r>
      <w:r w:rsidRPr="004B1154">
        <w:rPr>
          <w:rFonts w:asciiTheme="majorBidi" w:hAnsiTheme="majorBidi" w:cstheme="majorBidi"/>
          <w:snapToGrid w:val="0"/>
          <w:spacing w:val="-2"/>
          <w:cs/>
        </w:rPr>
        <w:t>)</w:t>
      </w:r>
    </w:p>
    <w:p w14:paraId="6D9D7098" w14:textId="1DC1C169" w:rsidR="00950B64" w:rsidRPr="004B1154" w:rsidRDefault="00EA1D58" w:rsidP="00D5156F">
      <w:pPr>
        <w:spacing w:before="240" w:after="360"/>
        <w:ind w:left="547"/>
        <w:jc w:val="thaiDistribute"/>
        <w:rPr>
          <w:rFonts w:asciiTheme="majorBidi" w:hAnsiTheme="majorBidi" w:cs="Angsana New"/>
          <w:spacing w:val="-12"/>
          <w:cs/>
          <w:lang w:val="en-US" w:eastAsia="x-none"/>
        </w:rPr>
      </w:pPr>
      <w:r w:rsidRPr="004B1154">
        <w:rPr>
          <w:rFonts w:asciiTheme="majorBidi" w:hAnsiTheme="majorBidi" w:cs="Angsana New" w:hint="cs"/>
          <w:spacing w:val="-12"/>
          <w:cs/>
          <w:lang w:eastAsia="x-none"/>
        </w:rPr>
        <w:t>เมื่อ</w:t>
      </w:r>
      <w:r w:rsidR="00D14F33" w:rsidRPr="004B1154">
        <w:rPr>
          <w:rFonts w:asciiTheme="majorBidi" w:hAnsiTheme="majorBidi" w:cs="Angsana New" w:hint="cs"/>
          <w:spacing w:val="-12"/>
          <w:cs/>
          <w:lang w:eastAsia="x-none"/>
        </w:rPr>
        <w:t xml:space="preserve">วันที่ </w:t>
      </w:r>
      <w:r w:rsidR="009E3308" w:rsidRPr="009E3308">
        <w:rPr>
          <w:rFonts w:asciiTheme="majorBidi" w:hAnsiTheme="majorBidi" w:cs="Angsana New"/>
          <w:spacing w:val="-12"/>
          <w:lang w:val="en-US" w:eastAsia="x-none"/>
        </w:rPr>
        <w:t>9</w:t>
      </w:r>
      <w:r w:rsidR="00D14F33" w:rsidRPr="004B1154">
        <w:rPr>
          <w:rFonts w:asciiTheme="majorBidi" w:hAnsiTheme="majorBidi" w:cs="Angsana New"/>
          <w:spacing w:val="-12"/>
          <w:lang w:val="en-US" w:eastAsia="x-none"/>
        </w:rPr>
        <w:t xml:space="preserve"> </w:t>
      </w:r>
      <w:r w:rsidR="00D14F33" w:rsidRPr="004B1154">
        <w:rPr>
          <w:rFonts w:asciiTheme="majorBidi" w:hAnsiTheme="majorBidi" w:cs="Angsana New" w:hint="cs"/>
          <w:spacing w:val="-12"/>
          <w:cs/>
          <w:lang w:val="en-US" w:eastAsia="x-none"/>
        </w:rPr>
        <w:t xml:space="preserve">พฤษภาคม </w:t>
      </w:r>
      <w:r w:rsidR="009E3308" w:rsidRPr="009E3308">
        <w:rPr>
          <w:rFonts w:asciiTheme="majorBidi" w:hAnsiTheme="majorBidi" w:cs="Angsana New"/>
          <w:spacing w:val="-12"/>
          <w:lang w:val="en-US" w:eastAsia="x-none"/>
        </w:rPr>
        <w:t>2568</w:t>
      </w:r>
      <w:r w:rsidR="00D14F33" w:rsidRPr="004B1154">
        <w:rPr>
          <w:rFonts w:asciiTheme="majorBidi" w:hAnsiTheme="majorBidi" w:cs="Angsana New"/>
          <w:spacing w:val="-12"/>
          <w:lang w:val="en-US" w:eastAsia="x-none"/>
        </w:rPr>
        <w:t xml:space="preserve"> </w:t>
      </w:r>
      <w:r w:rsidR="00736EF0" w:rsidRPr="004B1154">
        <w:rPr>
          <w:rFonts w:asciiTheme="majorBidi" w:hAnsiTheme="majorBidi" w:cs="Angsana New" w:hint="cs"/>
          <w:spacing w:val="-12"/>
          <w:cs/>
          <w:lang w:val="en-US" w:eastAsia="x-none"/>
        </w:rPr>
        <w:t>บริษัทได้รับอนุมัติจาก</w:t>
      </w:r>
      <w:r w:rsidR="00D14F33" w:rsidRPr="004B1154">
        <w:rPr>
          <w:rFonts w:asciiTheme="majorBidi" w:hAnsiTheme="majorBidi" w:cs="Angsana New" w:hint="cs"/>
          <w:spacing w:val="-12"/>
          <w:cs/>
          <w:lang w:val="en-US" w:eastAsia="x-none"/>
        </w:rPr>
        <w:t>ที่ประชุมคณะกรรมการบริษัท</w:t>
      </w:r>
      <w:r w:rsidR="00723866" w:rsidRPr="004B1154">
        <w:rPr>
          <w:rFonts w:asciiTheme="majorBidi" w:hAnsiTheme="majorBidi" w:cs="Angsana New" w:hint="cs"/>
          <w:spacing w:val="-12"/>
          <w:cs/>
          <w:lang w:val="en-US" w:eastAsia="x-none"/>
        </w:rPr>
        <w:t xml:space="preserve">ครั้งที่ </w:t>
      </w:r>
      <w:r w:rsidR="009E3308" w:rsidRPr="009E3308">
        <w:rPr>
          <w:rFonts w:asciiTheme="majorBidi" w:hAnsiTheme="majorBidi" w:cs="Angsana New"/>
          <w:spacing w:val="-12"/>
          <w:lang w:val="en-US" w:eastAsia="x-none"/>
        </w:rPr>
        <w:t>4</w:t>
      </w:r>
      <w:r w:rsidR="00723866" w:rsidRPr="004B1154">
        <w:rPr>
          <w:rFonts w:asciiTheme="majorBidi" w:hAnsiTheme="majorBidi" w:cs="Angsana New"/>
          <w:spacing w:val="-12"/>
          <w:lang w:val="en-US" w:eastAsia="x-none"/>
        </w:rPr>
        <w:t>/</w:t>
      </w:r>
      <w:r w:rsidR="009E3308" w:rsidRPr="009E3308">
        <w:rPr>
          <w:rFonts w:asciiTheme="majorBidi" w:hAnsiTheme="majorBidi" w:cs="Angsana New"/>
          <w:spacing w:val="-12"/>
          <w:lang w:val="en-US" w:eastAsia="x-none"/>
        </w:rPr>
        <w:t>2568</w:t>
      </w:r>
      <w:r w:rsidR="00736EF0" w:rsidRPr="004B1154">
        <w:rPr>
          <w:rFonts w:asciiTheme="majorBidi" w:hAnsiTheme="majorBidi" w:cs="Angsana New" w:hint="cs"/>
          <w:spacing w:val="-12"/>
          <w:cs/>
          <w:lang w:val="en-US" w:eastAsia="x-none"/>
        </w:rPr>
        <w:t xml:space="preserve"> </w:t>
      </w:r>
      <w:r w:rsidR="00950B64" w:rsidRPr="004B1154">
        <w:rPr>
          <w:rFonts w:asciiTheme="majorBidi" w:hAnsiTheme="majorBidi" w:cs="Angsana New" w:hint="cs"/>
          <w:spacing w:val="-12"/>
          <w:cs/>
          <w:lang w:eastAsia="x-none"/>
        </w:rPr>
        <w:t>ให้จำหน่ายที่ดินโครงการโรงเรียนนานาชาติพระราม</w:t>
      </w:r>
      <w:r w:rsidR="00950B64" w:rsidRPr="004B1154">
        <w:rPr>
          <w:rFonts w:asciiTheme="majorBidi" w:hAnsiTheme="majorBidi" w:cs="Angsana New"/>
          <w:spacing w:val="-12"/>
          <w:cs/>
          <w:lang w:eastAsia="x-none"/>
        </w:rPr>
        <w:t xml:space="preserve"> </w:t>
      </w:r>
      <w:r w:rsidR="009E3308" w:rsidRPr="009E3308">
        <w:rPr>
          <w:rFonts w:asciiTheme="majorBidi" w:hAnsiTheme="majorBidi" w:cs="Angsana New"/>
          <w:spacing w:val="-12"/>
          <w:lang w:val="en-US" w:eastAsia="x-none"/>
        </w:rPr>
        <w:t>3</w:t>
      </w:r>
      <w:r w:rsidR="00950B64" w:rsidRPr="004B1154">
        <w:rPr>
          <w:rFonts w:asciiTheme="majorBidi" w:hAnsiTheme="majorBidi" w:cs="Angsana New"/>
          <w:spacing w:val="-12"/>
          <w:cs/>
          <w:lang w:eastAsia="x-none"/>
        </w:rPr>
        <w:t xml:space="preserve"> ให้แก่บริษัท ซีจีดี อินดัสเทรียล ริง โรด จำกัด</w:t>
      </w:r>
      <w:r w:rsidR="00950B64" w:rsidRPr="004B1154">
        <w:rPr>
          <w:rFonts w:asciiTheme="majorBidi" w:hAnsiTheme="majorBidi" w:cs="Angsana New"/>
          <w:spacing w:val="-12"/>
          <w:lang w:eastAsia="x-none"/>
        </w:rPr>
        <w:t xml:space="preserve"> </w:t>
      </w:r>
      <w:r w:rsidR="00950B64" w:rsidRPr="004B1154">
        <w:rPr>
          <w:rFonts w:asciiTheme="majorBidi" w:hAnsiTheme="majorBidi" w:cs="Angsana New" w:hint="cs"/>
          <w:spacing w:val="-12"/>
          <w:cs/>
          <w:lang w:eastAsia="x-none"/>
        </w:rPr>
        <w:t>ซึ่งเป็นบริษัทย่อยแห่งใหม่</w:t>
      </w:r>
      <w:r w:rsidR="007C747D" w:rsidRPr="004B1154">
        <w:rPr>
          <w:rFonts w:asciiTheme="majorBidi" w:hAnsiTheme="majorBidi" w:cs="Angsana New"/>
          <w:spacing w:val="-12"/>
          <w:lang w:val="en-US" w:eastAsia="x-none"/>
        </w:rPr>
        <w:t xml:space="preserve"> </w:t>
      </w:r>
    </w:p>
    <w:p w14:paraId="772556EE" w14:textId="1C2B6D04" w:rsidR="004024B3" w:rsidRPr="004B1154" w:rsidRDefault="009E3308" w:rsidP="0082738A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 w:rsidRPr="009E3308">
        <w:rPr>
          <w:rFonts w:asciiTheme="majorBidi" w:hAnsiTheme="majorBidi" w:cstheme="majorBidi"/>
          <w:b/>
          <w:bCs/>
          <w:snapToGrid w:val="0"/>
          <w:lang w:val="en-US"/>
        </w:rPr>
        <w:t>12</w:t>
      </w:r>
      <w:r w:rsidR="004024B3" w:rsidRPr="004B1154">
        <w:rPr>
          <w:rFonts w:asciiTheme="majorBidi" w:hAnsiTheme="majorBidi" w:cstheme="majorBidi"/>
          <w:b/>
          <w:bCs/>
          <w:snapToGrid w:val="0"/>
          <w:cs/>
        </w:rPr>
        <w:t>.</w:t>
      </w:r>
      <w:r w:rsidR="004024B3" w:rsidRPr="004B1154">
        <w:rPr>
          <w:rFonts w:asciiTheme="majorBidi" w:hAnsiTheme="majorBidi" w:cstheme="majorBidi"/>
          <w:b/>
          <w:bCs/>
          <w:snapToGrid w:val="0"/>
          <w:cs/>
        </w:rPr>
        <w:tab/>
        <w:t>เจ้าหนี้การค้าและเจ้าหนี้หมุนเวียนอื่น</w:t>
      </w:r>
    </w:p>
    <w:p w14:paraId="6E84E510" w14:textId="77777777" w:rsidR="004024B3" w:rsidRPr="004B1154" w:rsidRDefault="004024B3" w:rsidP="004024B3">
      <w:pPr>
        <w:pStyle w:val="Header"/>
        <w:tabs>
          <w:tab w:val="clear" w:pos="4153"/>
          <w:tab w:val="clear" w:pos="8306"/>
        </w:tabs>
        <w:ind w:left="547"/>
        <w:rPr>
          <w:rFonts w:asciiTheme="majorBidi" w:hAnsiTheme="majorBidi" w:cstheme="majorBidi"/>
          <w:szCs w:val="32"/>
          <w:lang w:val="en-US"/>
        </w:rPr>
      </w:pPr>
      <w:r w:rsidRPr="004B1154">
        <w:rPr>
          <w:rFonts w:asciiTheme="majorBidi" w:hAnsiTheme="majorBidi" w:cstheme="majorBidi"/>
          <w:szCs w:val="32"/>
          <w:cs/>
          <w:lang w:val="en-US"/>
        </w:rPr>
        <w:t>เจ้าหนี้การค้าและเจ้าหนี้หมุนเวียนอื่น ประกอบด้วย</w:t>
      </w:r>
    </w:p>
    <w:p w14:paraId="7B5499B5" w14:textId="77777777" w:rsidR="004024B3" w:rsidRPr="004B1154" w:rsidRDefault="004024B3" w:rsidP="004024B3">
      <w:pPr>
        <w:ind w:left="547" w:right="-25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lang w:val="en-US"/>
        </w:rPr>
      </w:pPr>
      <w:r w:rsidRPr="004B1154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98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8"/>
        <w:gridCol w:w="1169"/>
        <w:gridCol w:w="90"/>
        <w:gridCol w:w="1166"/>
        <w:gridCol w:w="110"/>
        <w:gridCol w:w="1169"/>
        <w:gridCol w:w="98"/>
        <w:gridCol w:w="1162"/>
      </w:tblGrid>
      <w:tr w:rsidR="00522938" w:rsidRPr="004B1154" w14:paraId="78DFADCD" w14:textId="77777777" w:rsidTr="00781C76">
        <w:trPr>
          <w:trHeight w:val="144"/>
        </w:trPr>
        <w:tc>
          <w:tcPr>
            <w:tcW w:w="4018" w:type="dxa"/>
          </w:tcPr>
          <w:p w14:paraId="7799C18B" w14:textId="77777777" w:rsidR="0061581E" w:rsidRPr="004B1154" w:rsidRDefault="0061581E" w:rsidP="00553939">
            <w:pPr>
              <w:spacing w:line="320" w:lineRule="exact"/>
              <w:ind w:left="461" w:right="-29" w:firstLine="9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5" w:type="dxa"/>
            <w:gridSpan w:val="3"/>
          </w:tcPr>
          <w:p w14:paraId="60A2D706" w14:textId="77777777" w:rsidR="0061581E" w:rsidRPr="004B1154" w:rsidRDefault="0061581E" w:rsidP="0055393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621FDFD0" w14:textId="77777777" w:rsidR="0061581E" w:rsidRPr="004B1154" w:rsidRDefault="0061581E" w:rsidP="00553939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</w:tcPr>
          <w:p w14:paraId="7BDA1835" w14:textId="77777777" w:rsidR="0061581E" w:rsidRPr="004B1154" w:rsidRDefault="0061581E" w:rsidP="0055393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2938" w:rsidRPr="004B1154" w14:paraId="658FE983" w14:textId="77777777" w:rsidTr="0061581E">
        <w:trPr>
          <w:trHeight w:val="144"/>
        </w:trPr>
        <w:tc>
          <w:tcPr>
            <w:tcW w:w="4018" w:type="dxa"/>
          </w:tcPr>
          <w:p w14:paraId="104C000D" w14:textId="77777777" w:rsidR="003E27DB" w:rsidRPr="004B1154" w:rsidRDefault="003E27DB" w:rsidP="003E27DB">
            <w:pPr>
              <w:spacing w:line="320" w:lineRule="exact"/>
              <w:ind w:left="461" w:right="-29" w:firstLine="97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9" w:type="dxa"/>
          </w:tcPr>
          <w:p w14:paraId="4EAAAC1E" w14:textId="4DAFB864" w:rsidR="003E27DB" w:rsidRPr="004B1154" w:rsidRDefault="003E27DB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499D9FD" w14:textId="77777777" w:rsidR="003E27DB" w:rsidRPr="004B1154" w:rsidRDefault="003E27DB" w:rsidP="003E27DB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</w:tcPr>
          <w:p w14:paraId="1D4C5F48" w14:textId="77777777" w:rsidR="003E27DB" w:rsidRPr="004B1154" w:rsidRDefault="003E27DB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0" w:type="dxa"/>
          </w:tcPr>
          <w:p w14:paraId="15F0129E" w14:textId="77777777" w:rsidR="003E27DB" w:rsidRPr="004B1154" w:rsidRDefault="003E27DB" w:rsidP="003E27DB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3606F97C" w14:textId="77777777" w:rsidR="003E27DB" w:rsidRPr="004B1154" w:rsidRDefault="003E27DB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449DEBD4" w14:textId="77777777" w:rsidR="003E27DB" w:rsidRPr="004B1154" w:rsidRDefault="003E27DB" w:rsidP="003E27D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796CFF6D" w14:textId="77777777" w:rsidR="003E27DB" w:rsidRPr="004B1154" w:rsidRDefault="003E27DB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22938" w:rsidRPr="004B1154" w14:paraId="3935CDCB" w14:textId="77777777" w:rsidTr="0061581E">
        <w:trPr>
          <w:trHeight w:val="144"/>
        </w:trPr>
        <w:tc>
          <w:tcPr>
            <w:tcW w:w="4018" w:type="dxa"/>
          </w:tcPr>
          <w:p w14:paraId="5CFE3C9A" w14:textId="77777777" w:rsidR="00B256C1" w:rsidRPr="004B1154" w:rsidRDefault="00B256C1" w:rsidP="00B256C1">
            <w:pPr>
              <w:spacing w:line="320" w:lineRule="exact"/>
              <w:ind w:left="461" w:right="-29" w:firstLine="9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2067BD02" w14:textId="610AB5AA" w:rsidR="00B256C1" w:rsidRPr="004B1154" w:rsidRDefault="009E3308" w:rsidP="00B256C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B256C1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C3C50" w:rsidRPr="004B1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46CAC021" w14:textId="77777777" w:rsidR="00B256C1" w:rsidRPr="004B1154" w:rsidRDefault="00B256C1" w:rsidP="00B256C1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</w:tcPr>
          <w:p w14:paraId="6B3999FD" w14:textId="4CF4FD0C" w:rsidR="00B256C1" w:rsidRPr="004B1154" w:rsidRDefault="009E3308" w:rsidP="00B256C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B256C1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256C1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0" w:type="dxa"/>
          </w:tcPr>
          <w:p w14:paraId="1BD55D3F" w14:textId="77777777" w:rsidR="00B256C1" w:rsidRPr="004B1154" w:rsidRDefault="00B256C1" w:rsidP="00B256C1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636707BC" w14:textId="293CF410" w:rsidR="00B256C1" w:rsidRPr="004B1154" w:rsidRDefault="009E3308" w:rsidP="00B256C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B256C1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C3C50" w:rsidRPr="004B1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8" w:type="dxa"/>
          </w:tcPr>
          <w:p w14:paraId="02A0ACF0" w14:textId="77777777" w:rsidR="00B256C1" w:rsidRPr="004B1154" w:rsidRDefault="00B256C1" w:rsidP="00B256C1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69172D68" w14:textId="20204E4F" w:rsidR="00B256C1" w:rsidRPr="004B1154" w:rsidRDefault="009E3308" w:rsidP="00B256C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B256C1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256C1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22938" w:rsidRPr="004B1154" w14:paraId="1BE17E4C" w14:textId="77777777" w:rsidTr="0061581E">
        <w:trPr>
          <w:trHeight w:val="144"/>
        </w:trPr>
        <w:tc>
          <w:tcPr>
            <w:tcW w:w="4018" w:type="dxa"/>
          </w:tcPr>
          <w:p w14:paraId="6024BB83" w14:textId="77777777" w:rsidR="003E27DB" w:rsidRPr="004B1154" w:rsidRDefault="003E27DB" w:rsidP="003E27DB">
            <w:pPr>
              <w:spacing w:line="320" w:lineRule="exact"/>
              <w:ind w:left="461" w:right="-29" w:firstLine="9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7C3A7777" w14:textId="06F2921E" w:rsidR="003E27DB" w:rsidRPr="004B1154" w:rsidRDefault="009E3308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6A05F921" w14:textId="77777777" w:rsidR="003E27DB" w:rsidRPr="004B1154" w:rsidRDefault="003E27DB" w:rsidP="003E27DB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</w:tcPr>
          <w:p w14:paraId="02334C38" w14:textId="7D5AE255" w:rsidR="003E27DB" w:rsidRPr="004B1154" w:rsidRDefault="009E3308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0" w:type="dxa"/>
          </w:tcPr>
          <w:p w14:paraId="04FFC309" w14:textId="77777777" w:rsidR="003E27DB" w:rsidRPr="004B1154" w:rsidRDefault="003E27DB" w:rsidP="003E27DB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62E9D6B5" w14:textId="73CEBA05" w:rsidR="003E27DB" w:rsidRPr="004B1154" w:rsidRDefault="009E3308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8" w:type="dxa"/>
          </w:tcPr>
          <w:p w14:paraId="3FDED58E" w14:textId="77777777" w:rsidR="003E27DB" w:rsidRPr="004B1154" w:rsidRDefault="003E27DB" w:rsidP="003E27DB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62B38426" w14:textId="6A481FF4" w:rsidR="003E27DB" w:rsidRPr="004B1154" w:rsidRDefault="009E3308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522938" w:rsidRPr="004B1154" w14:paraId="1E663FB0" w14:textId="77777777" w:rsidTr="0061581E">
        <w:trPr>
          <w:trHeight w:val="144"/>
        </w:trPr>
        <w:tc>
          <w:tcPr>
            <w:tcW w:w="4018" w:type="dxa"/>
          </w:tcPr>
          <w:p w14:paraId="34B6F0F1" w14:textId="77777777" w:rsidR="0061581E" w:rsidRPr="004B1154" w:rsidRDefault="0061581E" w:rsidP="006158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Cs w:val="28"/>
                <w:cs/>
              </w:rPr>
              <w:t>เจ้าหนี้การค้า</w:t>
            </w:r>
          </w:p>
        </w:tc>
        <w:tc>
          <w:tcPr>
            <w:tcW w:w="1169" w:type="dxa"/>
          </w:tcPr>
          <w:p w14:paraId="69462464" w14:textId="77777777" w:rsidR="0061581E" w:rsidRPr="004B1154" w:rsidRDefault="0061581E" w:rsidP="0061581E">
            <w:pPr>
              <w:spacing w:line="32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2EEFE2C" w14:textId="77777777" w:rsidR="0061581E" w:rsidRPr="004B1154" w:rsidRDefault="0061581E" w:rsidP="0061581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</w:tcPr>
          <w:p w14:paraId="6599C2C3" w14:textId="77777777" w:rsidR="0061581E" w:rsidRPr="004B1154" w:rsidRDefault="0061581E" w:rsidP="0061581E">
            <w:pPr>
              <w:spacing w:line="320" w:lineRule="exact"/>
              <w:ind w:right="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</w:tcPr>
          <w:p w14:paraId="56D19871" w14:textId="77777777" w:rsidR="0061581E" w:rsidRPr="004B1154" w:rsidRDefault="0061581E" w:rsidP="0061581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41D20C94" w14:textId="77777777" w:rsidR="0061581E" w:rsidRPr="004B1154" w:rsidRDefault="0061581E" w:rsidP="0061581E">
            <w:pPr>
              <w:spacing w:line="32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32396854" w14:textId="77777777" w:rsidR="0061581E" w:rsidRPr="004B1154" w:rsidRDefault="0061581E" w:rsidP="0061581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</w:tcPr>
          <w:p w14:paraId="5F641AD5" w14:textId="77777777" w:rsidR="0061581E" w:rsidRPr="004B1154" w:rsidRDefault="0061581E" w:rsidP="0061581E">
            <w:pPr>
              <w:spacing w:line="32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FC7952" w:rsidRPr="004B1154" w14:paraId="4C3DCCBE" w14:textId="77777777" w:rsidTr="009A1593">
        <w:trPr>
          <w:trHeight w:val="144"/>
        </w:trPr>
        <w:tc>
          <w:tcPr>
            <w:tcW w:w="4018" w:type="dxa"/>
          </w:tcPr>
          <w:p w14:paraId="53A60267" w14:textId="58E3EF5B" w:rsidR="00FC7952" w:rsidRPr="004B1154" w:rsidRDefault="00FC7952" w:rsidP="00FC79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</w:rPr>
            </w:pPr>
            <w:r w:rsidRPr="004B1154">
              <w:rPr>
                <w:rFonts w:asciiTheme="majorBidi" w:hAnsiTheme="majorBidi" w:cstheme="majorBidi"/>
                <w:szCs w:val="28"/>
                <w:cs/>
              </w:rPr>
              <w:t>เจ้าหนี้ค่าก่อสร้าง</w:t>
            </w:r>
            <w:r w:rsidRPr="004B1154">
              <w:rPr>
                <w:rFonts w:asciiTheme="majorBidi" w:hAnsiTheme="majorBidi" w:cstheme="majorBidi"/>
                <w:szCs w:val="28"/>
              </w:rPr>
              <w:t xml:space="preserve"> (</w:t>
            </w:r>
            <w:r w:rsidRPr="004B1154">
              <w:rPr>
                <w:rFonts w:asciiTheme="majorBidi" w:hAnsiTheme="majorBidi" w:cstheme="majorBidi"/>
                <w:szCs w:val="28"/>
                <w:cs/>
              </w:rPr>
              <w:t xml:space="preserve">ดูหมายเหตุข้อ </w:t>
            </w:r>
            <w:r w:rsidR="009E3308" w:rsidRPr="009E3308">
              <w:rPr>
                <w:rFonts w:asciiTheme="majorBidi" w:hAnsiTheme="majorBidi" w:cstheme="majorBidi"/>
                <w:szCs w:val="28"/>
              </w:rPr>
              <w:t>15</w:t>
            </w:r>
            <w:r w:rsidRPr="004B1154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6FD7D" w14:textId="4D0BB188" w:rsidR="00FC7952" w:rsidRPr="004B1154" w:rsidRDefault="009E3308" w:rsidP="00FC7952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</w:t>
            </w:r>
            <w:r w:rsidR="00FC7952" w:rsidRPr="004B1154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484</w:t>
            </w:r>
            <w:r w:rsidR="00FC7952" w:rsidRPr="004B1154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651</w:t>
            </w:r>
            <w:r w:rsidR="00FC7952" w:rsidRPr="004B1154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122</w:t>
            </w:r>
          </w:p>
        </w:tc>
        <w:tc>
          <w:tcPr>
            <w:tcW w:w="90" w:type="dxa"/>
            <w:vAlign w:val="center"/>
          </w:tcPr>
          <w:p w14:paraId="6127769B" w14:textId="77777777" w:rsidR="00FC7952" w:rsidRPr="004B1154" w:rsidRDefault="00FC7952" w:rsidP="00FC7952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1FDFC1D" w14:textId="1224DD50" w:rsidR="00FC7952" w:rsidRPr="004B1154" w:rsidRDefault="009E3308" w:rsidP="00FC7952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FC795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484</w:t>
            </w:r>
            <w:r w:rsidR="00FC795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651</w:t>
            </w:r>
            <w:r w:rsidR="00FC795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</w:t>
            </w:r>
          </w:p>
        </w:tc>
        <w:tc>
          <w:tcPr>
            <w:tcW w:w="110" w:type="dxa"/>
          </w:tcPr>
          <w:p w14:paraId="47BDBC47" w14:textId="77777777" w:rsidR="00FC7952" w:rsidRPr="004B1154" w:rsidRDefault="00FC7952" w:rsidP="00FC795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54ECBE2B" w14:textId="2239221D" w:rsidR="00FC7952" w:rsidRPr="004B1154" w:rsidRDefault="00FC7952" w:rsidP="00FC7952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19485150" w14:textId="77777777" w:rsidR="00FC7952" w:rsidRPr="004B1154" w:rsidRDefault="00FC7952" w:rsidP="00FC795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06642DCD" w14:textId="52F0DE82" w:rsidR="00FC7952" w:rsidRPr="004B1154" w:rsidRDefault="00FC7952" w:rsidP="00FC7952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FC7952" w:rsidRPr="004B1154" w14:paraId="694898EC" w14:textId="77777777" w:rsidTr="009A1593">
        <w:trPr>
          <w:trHeight w:val="144"/>
        </w:trPr>
        <w:tc>
          <w:tcPr>
            <w:tcW w:w="4018" w:type="dxa"/>
          </w:tcPr>
          <w:p w14:paraId="79E4627F" w14:textId="77777777" w:rsidR="00FC7952" w:rsidRPr="004B1154" w:rsidRDefault="00FC7952" w:rsidP="00FC79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zCs w:val="28"/>
                <w:cs/>
              </w:rPr>
              <w:t>เจ้าหนี้การค้าในประเทศ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39B4C" w14:textId="4880E400" w:rsidR="00FC7952" w:rsidRPr="004B1154" w:rsidRDefault="009E3308" w:rsidP="00FC7952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13</w:t>
            </w:r>
            <w:r w:rsidR="00FC7952" w:rsidRPr="004B1154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560</w:t>
            </w:r>
            <w:r w:rsidR="00FC7952" w:rsidRPr="004B1154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464</w:t>
            </w:r>
          </w:p>
        </w:tc>
        <w:tc>
          <w:tcPr>
            <w:tcW w:w="90" w:type="dxa"/>
            <w:vAlign w:val="center"/>
          </w:tcPr>
          <w:p w14:paraId="24898183" w14:textId="77777777" w:rsidR="00FC7952" w:rsidRPr="004B1154" w:rsidRDefault="00FC7952" w:rsidP="00FC7952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A3A3C55" w14:textId="18C39112" w:rsidR="00FC7952" w:rsidRPr="004B1154" w:rsidRDefault="009E3308" w:rsidP="00FC7952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FC795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  <w:r w:rsidR="00FC795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016</w:t>
            </w:r>
          </w:p>
        </w:tc>
        <w:tc>
          <w:tcPr>
            <w:tcW w:w="110" w:type="dxa"/>
          </w:tcPr>
          <w:p w14:paraId="37295621" w14:textId="77777777" w:rsidR="00FC7952" w:rsidRPr="004B1154" w:rsidRDefault="00FC7952" w:rsidP="00FC795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47DA143E" w14:textId="7992AF6D" w:rsidR="00FC7952" w:rsidRPr="004B1154" w:rsidRDefault="009E3308" w:rsidP="00FC7952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C795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577</w:t>
            </w:r>
            <w:r w:rsidR="00FC795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810</w:t>
            </w:r>
          </w:p>
        </w:tc>
        <w:tc>
          <w:tcPr>
            <w:tcW w:w="98" w:type="dxa"/>
            <w:vAlign w:val="center"/>
          </w:tcPr>
          <w:p w14:paraId="144769B7" w14:textId="77777777" w:rsidR="00FC7952" w:rsidRPr="004B1154" w:rsidRDefault="00FC7952" w:rsidP="00FC795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12AF4722" w14:textId="74DBA736" w:rsidR="00FC7952" w:rsidRPr="004B1154" w:rsidRDefault="009E3308" w:rsidP="00FC7952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C795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716</w:t>
            </w:r>
            <w:r w:rsidR="00FC795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699</w:t>
            </w:r>
          </w:p>
        </w:tc>
      </w:tr>
      <w:tr w:rsidR="00FC7952" w:rsidRPr="004B1154" w14:paraId="6A443793" w14:textId="77777777" w:rsidTr="009A1593">
        <w:trPr>
          <w:trHeight w:val="144"/>
        </w:trPr>
        <w:tc>
          <w:tcPr>
            <w:tcW w:w="4018" w:type="dxa"/>
          </w:tcPr>
          <w:p w14:paraId="211F9112" w14:textId="77777777" w:rsidR="00FC7952" w:rsidRPr="004B1154" w:rsidRDefault="00FC7952" w:rsidP="00FC79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zCs w:val="28"/>
                <w:cs/>
              </w:rPr>
              <w:t>เจ้าหนี้การค้าต่างประเทศ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D1244" w14:textId="13D068C4" w:rsidR="00FC7952" w:rsidRPr="004B1154" w:rsidRDefault="009E3308" w:rsidP="00FC7952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</w:t>
            </w:r>
            <w:r w:rsidR="00FC7952" w:rsidRPr="004B1154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135</w:t>
            </w:r>
            <w:r w:rsidR="00FC7952" w:rsidRPr="004B1154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594</w:t>
            </w:r>
          </w:p>
        </w:tc>
        <w:tc>
          <w:tcPr>
            <w:tcW w:w="90" w:type="dxa"/>
            <w:vAlign w:val="center"/>
          </w:tcPr>
          <w:p w14:paraId="3782936B" w14:textId="77777777" w:rsidR="00FC7952" w:rsidRPr="004B1154" w:rsidRDefault="00FC7952" w:rsidP="00FC7952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275E4C1C" w14:textId="4782EF75" w:rsidR="00FC7952" w:rsidRPr="004B1154" w:rsidRDefault="009E3308" w:rsidP="00FC7952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C795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</w:t>
            </w:r>
            <w:r w:rsidR="00FC795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757</w:t>
            </w:r>
          </w:p>
        </w:tc>
        <w:tc>
          <w:tcPr>
            <w:tcW w:w="110" w:type="dxa"/>
          </w:tcPr>
          <w:p w14:paraId="679A98A6" w14:textId="77777777" w:rsidR="00FC7952" w:rsidRPr="004B1154" w:rsidRDefault="00FC7952" w:rsidP="00FC795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30DF0746" w14:textId="65BF72F2" w:rsidR="00FC7952" w:rsidRPr="004B1154" w:rsidRDefault="00FC7952" w:rsidP="00FC7952">
            <w:pPr>
              <w:tabs>
                <w:tab w:val="decimal" w:pos="645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7726E2A4" w14:textId="77777777" w:rsidR="00FC7952" w:rsidRPr="004B1154" w:rsidRDefault="00FC7952" w:rsidP="00FC795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9D1A218" w14:textId="49AEF162" w:rsidR="00FC7952" w:rsidRPr="004B1154" w:rsidRDefault="00FC7952" w:rsidP="00FC7952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FC7952" w:rsidRPr="004B1154" w14:paraId="798AD0C0" w14:textId="77777777" w:rsidTr="009A1593">
        <w:trPr>
          <w:trHeight w:val="144"/>
        </w:trPr>
        <w:tc>
          <w:tcPr>
            <w:tcW w:w="4018" w:type="dxa"/>
          </w:tcPr>
          <w:p w14:paraId="5614FFD5" w14:textId="77777777" w:rsidR="00FC7952" w:rsidRPr="004B1154" w:rsidRDefault="00FC7952" w:rsidP="00FC79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540"/>
              <w:rPr>
                <w:rFonts w:asciiTheme="majorBidi" w:hAnsiTheme="majorBidi" w:cstheme="majorBidi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zCs w:val="28"/>
                <w:cs/>
              </w:rPr>
              <w:t>รวมเจ้าหนี้การค้า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A76AC3" w14:textId="496F275C" w:rsidR="00FC7952" w:rsidRPr="004B1154" w:rsidRDefault="009E3308" w:rsidP="00FC7952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</w:t>
            </w:r>
            <w:r w:rsidR="00FC7952" w:rsidRPr="004B1154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499</w:t>
            </w:r>
            <w:r w:rsidR="00FC7952" w:rsidRPr="004B1154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347</w:t>
            </w:r>
            <w:r w:rsidR="00FC7952" w:rsidRPr="004B1154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180</w:t>
            </w:r>
          </w:p>
        </w:tc>
        <w:tc>
          <w:tcPr>
            <w:tcW w:w="90" w:type="dxa"/>
            <w:vAlign w:val="center"/>
          </w:tcPr>
          <w:p w14:paraId="77B7B99E" w14:textId="77777777" w:rsidR="00FC7952" w:rsidRPr="004B1154" w:rsidRDefault="00FC7952" w:rsidP="00FC7952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8C920" w14:textId="37C4C07F" w:rsidR="00FC7952" w:rsidRPr="004B1154" w:rsidRDefault="009E3308" w:rsidP="00FC7952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FC795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504</w:t>
            </w:r>
            <w:r w:rsidR="00FC795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756</w:t>
            </w:r>
            <w:r w:rsidR="00FC795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895</w:t>
            </w:r>
          </w:p>
        </w:tc>
        <w:tc>
          <w:tcPr>
            <w:tcW w:w="110" w:type="dxa"/>
          </w:tcPr>
          <w:p w14:paraId="0F28ABAB" w14:textId="77777777" w:rsidR="00FC7952" w:rsidRPr="004B1154" w:rsidRDefault="00FC7952" w:rsidP="00FC7952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E66D6" w14:textId="330C213E" w:rsidR="00FC7952" w:rsidRPr="004B1154" w:rsidRDefault="009E3308" w:rsidP="00FC7952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C795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577</w:t>
            </w:r>
            <w:r w:rsidR="00FC795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810</w:t>
            </w:r>
          </w:p>
        </w:tc>
        <w:tc>
          <w:tcPr>
            <w:tcW w:w="98" w:type="dxa"/>
          </w:tcPr>
          <w:p w14:paraId="28CBDD8F" w14:textId="77777777" w:rsidR="00FC7952" w:rsidRPr="004B1154" w:rsidRDefault="00FC7952" w:rsidP="00FC7952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F8B2C" w14:textId="1141D797" w:rsidR="00FC7952" w:rsidRPr="004B1154" w:rsidRDefault="009E3308" w:rsidP="00FC7952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C795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716</w:t>
            </w:r>
            <w:r w:rsidR="00FC795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699</w:t>
            </w:r>
          </w:p>
        </w:tc>
      </w:tr>
    </w:tbl>
    <w:p w14:paraId="1F1F33B1" w14:textId="77777777" w:rsidR="00202B30" w:rsidRPr="004B1154" w:rsidRDefault="00202B30">
      <w:r w:rsidRPr="004B1154">
        <w:rPr>
          <w:rFonts w:cs="Angsana New"/>
          <w:cs/>
        </w:rPr>
        <w:br w:type="page"/>
      </w:r>
    </w:p>
    <w:tbl>
      <w:tblPr>
        <w:tblW w:w="903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5"/>
        <w:gridCol w:w="1182"/>
        <w:gridCol w:w="135"/>
        <w:gridCol w:w="1158"/>
        <w:gridCol w:w="110"/>
        <w:gridCol w:w="17"/>
        <w:gridCol w:w="1152"/>
        <w:gridCol w:w="17"/>
        <w:gridCol w:w="81"/>
        <w:gridCol w:w="17"/>
        <w:gridCol w:w="1145"/>
        <w:gridCol w:w="17"/>
      </w:tblGrid>
      <w:tr w:rsidR="00522938" w:rsidRPr="004B1154" w14:paraId="707AB1C2" w14:textId="77777777" w:rsidTr="00250701">
        <w:trPr>
          <w:gridAfter w:val="1"/>
          <w:wAfter w:w="17" w:type="dxa"/>
          <w:trHeight w:val="144"/>
        </w:trPr>
        <w:tc>
          <w:tcPr>
            <w:tcW w:w="4005" w:type="dxa"/>
          </w:tcPr>
          <w:p w14:paraId="3FD58636" w14:textId="44E84EAE" w:rsidR="00576A30" w:rsidRPr="004B1154" w:rsidRDefault="00576A30" w:rsidP="007C74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</w:p>
        </w:tc>
        <w:tc>
          <w:tcPr>
            <w:tcW w:w="2475" w:type="dxa"/>
            <w:gridSpan w:val="3"/>
            <w:vAlign w:val="center"/>
          </w:tcPr>
          <w:p w14:paraId="5CDF9D45" w14:textId="1E48464A" w:rsidR="003E27DB" w:rsidRPr="004B1154" w:rsidRDefault="003E27DB" w:rsidP="003E27DB">
            <w:pPr>
              <w:tabs>
                <w:tab w:val="decimal" w:pos="1110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  <w:vAlign w:val="center"/>
          </w:tcPr>
          <w:p w14:paraId="09A158B4" w14:textId="77777777" w:rsidR="003E27DB" w:rsidRPr="004B1154" w:rsidRDefault="003E27DB" w:rsidP="003E27DB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2429" w:type="dxa"/>
            <w:gridSpan w:val="6"/>
            <w:tcBorders>
              <w:top w:val="nil"/>
              <w:left w:val="nil"/>
              <w:bottom w:val="nil"/>
            </w:tcBorders>
          </w:tcPr>
          <w:p w14:paraId="614D6077" w14:textId="5A7ACCD0" w:rsidR="003E27DB" w:rsidRPr="004B1154" w:rsidRDefault="003E27DB" w:rsidP="003E27DB">
            <w:pPr>
              <w:tabs>
                <w:tab w:val="decimal" w:pos="1110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2938" w:rsidRPr="004B1154" w14:paraId="65109AA5" w14:textId="77777777" w:rsidTr="00250701">
        <w:trPr>
          <w:gridAfter w:val="1"/>
          <w:wAfter w:w="17" w:type="dxa"/>
          <w:trHeight w:val="144"/>
        </w:trPr>
        <w:tc>
          <w:tcPr>
            <w:tcW w:w="4005" w:type="dxa"/>
          </w:tcPr>
          <w:p w14:paraId="6E498BC0" w14:textId="77777777" w:rsidR="003E27DB" w:rsidRPr="004B1154" w:rsidRDefault="003E27DB" w:rsidP="003E27D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</w:p>
        </w:tc>
        <w:tc>
          <w:tcPr>
            <w:tcW w:w="1182" w:type="dxa"/>
          </w:tcPr>
          <w:p w14:paraId="16833525" w14:textId="3BE7B00D" w:rsidR="003E27DB" w:rsidRPr="004B1154" w:rsidRDefault="003E27DB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vAlign w:val="center"/>
          </w:tcPr>
          <w:p w14:paraId="429A919A" w14:textId="77777777" w:rsidR="003E27DB" w:rsidRPr="004B1154" w:rsidRDefault="003E27DB" w:rsidP="003E27D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</w:tcPr>
          <w:p w14:paraId="3ED08D86" w14:textId="06DA0B16" w:rsidR="003E27DB" w:rsidRPr="004B1154" w:rsidRDefault="003E27DB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0" w:type="dxa"/>
          </w:tcPr>
          <w:p w14:paraId="61D21995" w14:textId="77777777" w:rsidR="003E27DB" w:rsidRPr="004B1154" w:rsidRDefault="003E27DB" w:rsidP="003E27D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C430B" w14:textId="75E80B21" w:rsidR="003E27DB" w:rsidRPr="004B1154" w:rsidRDefault="003E27DB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  <w:gridSpan w:val="2"/>
          </w:tcPr>
          <w:p w14:paraId="4114D5A3" w14:textId="77777777" w:rsidR="003E27DB" w:rsidRPr="004B1154" w:rsidRDefault="003E27DB" w:rsidP="003E27D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</w:tcPr>
          <w:p w14:paraId="5754A37B" w14:textId="61FFDD68" w:rsidR="003E27DB" w:rsidRPr="004B1154" w:rsidRDefault="003E27DB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22938" w:rsidRPr="004B1154" w14:paraId="3CFE6E3E" w14:textId="77777777" w:rsidTr="00250701">
        <w:trPr>
          <w:gridAfter w:val="1"/>
          <w:wAfter w:w="17" w:type="dxa"/>
          <w:trHeight w:val="144"/>
        </w:trPr>
        <w:tc>
          <w:tcPr>
            <w:tcW w:w="4005" w:type="dxa"/>
          </w:tcPr>
          <w:p w14:paraId="68102B8B" w14:textId="77777777" w:rsidR="00B256C1" w:rsidRPr="004B1154" w:rsidRDefault="00B256C1" w:rsidP="00B256C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</w:p>
        </w:tc>
        <w:tc>
          <w:tcPr>
            <w:tcW w:w="1182" w:type="dxa"/>
          </w:tcPr>
          <w:p w14:paraId="4F636FA7" w14:textId="77C83A06" w:rsidR="00B256C1" w:rsidRPr="004B1154" w:rsidRDefault="009E3308" w:rsidP="00B256C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B256C1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C3C50" w:rsidRPr="004B1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5" w:type="dxa"/>
            <w:vAlign w:val="center"/>
          </w:tcPr>
          <w:p w14:paraId="34BF32AF" w14:textId="77777777" w:rsidR="00B256C1" w:rsidRPr="004B1154" w:rsidRDefault="00B256C1" w:rsidP="00B256C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</w:tcPr>
          <w:p w14:paraId="26083553" w14:textId="21AD37DF" w:rsidR="00B256C1" w:rsidRPr="004B1154" w:rsidRDefault="009E3308" w:rsidP="00B256C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B256C1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256C1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0" w:type="dxa"/>
          </w:tcPr>
          <w:p w14:paraId="23F26B26" w14:textId="77777777" w:rsidR="00B256C1" w:rsidRPr="004B1154" w:rsidRDefault="00B256C1" w:rsidP="00B256C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55AE9" w14:textId="31EF1F8E" w:rsidR="00B256C1" w:rsidRPr="004B1154" w:rsidRDefault="009E3308" w:rsidP="00B256C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B256C1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C3C50" w:rsidRPr="004B1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8" w:type="dxa"/>
            <w:gridSpan w:val="2"/>
          </w:tcPr>
          <w:p w14:paraId="367D68C6" w14:textId="77777777" w:rsidR="00B256C1" w:rsidRPr="004B1154" w:rsidRDefault="00B256C1" w:rsidP="00B256C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</w:tcPr>
          <w:p w14:paraId="04293C64" w14:textId="630F092E" w:rsidR="00B256C1" w:rsidRPr="004B1154" w:rsidRDefault="009E3308" w:rsidP="00B256C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B256C1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256C1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22938" w:rsidRPr="004B1154" w14:paraId="1888442F" w14:textId="77777777" w:rsidTr="00250701">
        <w:trPr>
          <w:gridAfter w:val="1"/>
          <w:wAfter w:w="17" w:type="dxa"/>
          <w:trHeight w:val="144"/>
        </w:trPr>
        <w:tc>
          <w:tcPr>
            <w:tcW w:w="4005" w:type="dxa"/>
          </w:tcPr>
          <w:p w14:paraId="3EADD15A" w14:textId="77777777" w:rsidR="003E27DB" w:rsidRPr="004B1154" w:rsidRDefault="003E27DB" w:rsidP="003E27D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</w:p>
        </w:tc>
        <w:tc>
          <w:tcPr>
            <w:tcW w:w="1182" w:type="dxa"/>
          </w:tcPr>
          <w:p w14:paraId="2D454303" w14:textId="619D72C2" w:rsidR="003E27DB" w:rsidRPr="004B1154" w:rsidRDefault="009E3308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  <w:vAlign w:val="center"/>
          </w:tcPr>
          <w:p w14:paraId="55289158" w14:textId="77777777" w:rsidR="003E27DB" w:rsidRPr="004B1154" w:rsidRDefault="003E27DB" w:rsidP="003E27D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</w:tcPr>
          <w:p w14:paraId="105CD335" w14:textId="183913E0" w:rsidR="003E27DB" w:rsidRPr="004B1154" w:rsidRDefault="009E3308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0" w:type="dxa"/>
          </w:tcPr>
          <w:p w14:paraId="541F63DB" w14:textId="77777777" w:rsidR="003E27DB" w:rsidRPr="004B1154" w:rsidRDefault="003E27DB" w:rsidP="003E27D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6ACF6" w14:textId="270F3A74" w:rsidR="003E27DB" w:rsidRPr="004B1154" w:rsidRDefault="009E3308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8" w:type="dxa"/>
            <w:gridSpan w:val="2"/>
          </w:tcPr>
          <w:p w14:paraId="5966427E" w14:textId="77777777" w:rsidR="003E27DB" w:rsidRPr="004B1154" w:rsidRDefault="003E27DB" w:rsidP="003E27D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</w:tcPr>
          <w:p w14:paraId="4311AF8B" w14:textId="30609F8C" w:rsidR="003E27DB" w:rsidRPr="004B1154" w:rsidRDefault="009E3308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522938" w:rsidRPr="004B1154" w14:paraId="59A08EEF" w14:textId="77777777" w:rsidTr="00250701">
        <w:trPr>
          <w:gridAfter w:val="1"/>
          <w:wAfter w:w="17" w:type="dxa"/>
          <w:trHeight w:val="144"/>
        </w:trPr>
        <w:tc>
          <w:tcPr>
            <w:tcW w:w="4005" w:type="dxa"/>
          </w:tcPr>
          <w:p w14:paraId="57DD0914" w14:textId="4C255D11" w:rsidR="00876F6C" w:rsidRPr="004B1154" w:rsidRDefault="00876F6C" w:rsidP="00876F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82" w:type="dxa"/>
          </w:tcPr>
          <w:p w14:paraId="55B22E5D" w14:textId="77777777" w:rsidR="00876F6C" w:rsidRPr="004B1154" w:rsidRDefault="00876F6C" w:rsidP="00876F6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vAlign w:val="center"/>
          </w:tcPr>
          <w:p w14:paraId="2FA9876B" w14:textId="77777777" w:rsidR="00876F6C" w:rsidRPr="004B1154" w:rsidRDefault="00876F6C" w:rsidP="00876F6C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</w:tcPr>
          <w:p w14:paraId="15BCE15A" w14:textId="77777777" w:rsidR="00876F6C" w:rsidRPr="004B1154" w:rsidRDefault="00876F6C" w:rsidP="00876F6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</w:tcPr>
          <w:p w14:paraId="0A1DE622" w14:textId="77777777" w:rsidR="00876F6C" w:rsidRPr="004B1154" w:rsidRDefault="00876F6C" w:rsidP="00876F6C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124ED0" w14:textId="77777777" w:rsidR="00876F6C" w:rsidRPr="004B1154" w:rsidRDefault="00876F6C" w:rsidP="00876F6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gridSpan w:val="2"/>
          </w:tcPr>
          <w:p w14:paraId="31665EB3" w14:textId="77777777" w:rsidR="00876F6C" w:rsidRPr="004B1154" w:rsidRDefault="00876F6C" w:rsidP="00876F6C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</w:tcPr>
          <w:p w14:paraId="3F4BCA66" w14:textId="77777777" w:rsidR="00876F6C" w:rsidRPr="004B1154" w:rsidRDefault="00876F6C" w:rsidP="00876F6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522938" w:rsidRPr="004B1154" w14:paraId="2BB794CD" w14:textId="77777777" w:rsidTr="00250701">
        <w:trPr>
          <w:trHeight w:val="144"/>
        </w:trPr>
        <w:tc>
          <w:tcPr>
            <w:tcW w:w="4005" w:type="dxa"/>
          </w:tcPr>
          <w:p w14:paraId="53B59655" w14:textId="50703801" w:rsidR="00E532F2" w:rsidRPr="004B1154" w:rsidRDefault="00E532F2" w:rsidP="00E532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pacing w:val="-4"/>
                <w:szCs w:val="28"/>
                <w:cs/>
              </w:rPr>
              <w:t xml:space="preserve">เจ้าหนี้อื่นจากบริษัทที่เกี่ยวข้องกัน </w:t>
            </w:r>
            <w:r w:rsidRPr="004B1154">
              <w:rPr>
                <w:rFonts w:asciiTheme="majorBidi" w:hAnsiTheme="majorBidi" w:cstheme="majorBidi"/>
                <w:spacing w:val="-4"/>
                <w:szCs w:val="28"/>
              </w:rPr>
              <w:t xml:space="preserve">- </w:t>
            </w:r>
            <w:r w:rsidRPr="004B1154">
              <w:rPr>
                <w:rFonts w:asciiTheme="majorBidi" w:hAnsiTheme="majorBidi" w:cstheme="majorBidi"/>
                <w:spacing w:val="-4"/>
                <w:szCs w:val="28"/>
                <w:cs/>
              </w:rPr>
              <w:t xml:space="preserve">เงินทดรองรับ </w:t>
            </w:r>
          </w:p>
        </w:tc>
        <w:tc>
          <w:tcPr>
            <w:tcW w:w="1182" w:type="dxa"/>
            <w:vAlign w:val="center"/>
          </w:tcPr>
          <w:p w14:paraId="7855293F" w14:textId="1B315BD2" w:rsidR="00E532F2" w:rsidRPr="004B1154" w:rsidRDefault="00E532F2" w:rsidP="00250701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vAlign w:val="center"/>
          </w:tcPr>
          <w:p w14:paraId="761C4514" w14:textId="77777777" w:rsidR="00E532F2" w:rsidRPr="004B1154" w:rsidRDefault="00E532F2" w:rsidP="0025070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center"/>
          </w:tcPr>
          <w:p w14:paraId="3592FF63" w14:textId="4790DB14" w:rsidR="00E532F2" w:rsidRPr="004B1154" w:rsidRDefault="00E532F2" w:rsidP="0025070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" w:type="dxa"/>
            <w:gridSpan w:val="2"/>
          </w:tcPr>
          <w:p w14:paraId="635C3AD3" w14:textId="77777777" w:rsidR="00E532F2" w:rsidRPr="004B1154" w:rsidRDefault="00E532F2" w:rsidP="0025070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9A3E4" w14:textId="5F011509" w:rsidR="00E532F2" w:rsidRPr="004B1154" w:rsidRDefault="00E532F2" w:rsidP="00C8746C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gridSpan w:val="2"/>
          </w:tcPr>
          <w:p w14:paraId="7821499A" w14:textId="77777777" w:rsidR="00E532F2" w:rsidRPr="004B1154" w:rsidRDefault="00E532F2" w:rsidP="0025070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301188BD" w14:textId="5BE0ED6B" w:rsidR="00E532F2" w:rsidRPr="004B1154" w:rsidRDefault="00E532F2" w:rsidP="00C8746C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C67B2" w:rsidRPr="004B1154" w14:paraId="773AB295" w14:textId="77777777" w:rsidTr="00250701">
        <w:trPr>
          <w:trHeight w:val="144"/>
        </w:trPr>
        <w:tc>
          <w:tcPr>
            <w:tcW w:w="4005" w:type="dxa"/>
          </w:tcPr>
          <w:p w14:paraId="411891C2" w14:textId="0C8A3E7E" w:rsidR="00AC67B2" w:rsidRPr="004B1154" w:rsidRDefault="00AC67B2" w:rsidP="00AC67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897" w:right="-299" w:hanging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zCs w:val="28"/>
              </w:rPr>
              <w:t>(</w:t>
            </w:r>
            <w:r w:rsidRPr="004B1154">
              <w:rPr>
                <w:rFonts w:asciiTheme="majorBidi" w:hAnsiTheme="majorBidi" w:cstheme="majorBidi"/>
                <w:szCs w:val="28"/>
                <w:cs/>
              </w:rPr>
              <w:t xml:space="preserve">ดูหมายเหตุข้อ </w:t>
            </w:r>
            <w:r w:rsidR="009E3308" w:rsidRPr="009E3308">
              <w:rPr>
                <w:rFonts w:asciiTheme="majorBidi" w:hAnsiTheme="majorBidi" w:cstheme="majorBidi"/>
                <w:szCs w:val="28"/>
              </w:rPr>
              <w:t>21</w:t>
            </w:r>
            <w:r w:rsidRPr="004B1154">
              <w:rPr>
                <w:rFonts w:asciiTheme="majorBidi" w:hAnsiTheme="majorBidi" w:cstheme="majorBidi"/>
                <w:szCs w:val="28"/>
              </w:rPr>
              <w:t>.</w:t>
            </w:r>
            <w:r w:rsidR="009E3308" w:rsidRPr="009E3308">
              <w:rPr>
                <w:rFonts w:asciiTheme="majorBidi" w:hAnsiTheme="majorBidi" w:cstheme="majorBidi"/>
                <w:szCs w:val="28"/>
              </w:rPr>
              <w:t>4</w:t>
            </w:r>
            <w:r w:rsidRPr="004B1154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82" w:type="dxa"/>
            <w:vAlign w:val="center"/>
          </w:tcPr>
          <w:p w14:paraId="669C98DD" w14:textId="3A084C46" w:rsidR="00AC67B2" w:rsidRPr="004B1154" w:rsidRDefault="00AC67B2" w:rsidP="00AC67B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20A14AE0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center"/>
          </w:tcPr>
          <w:p w14:paraId="66C23F20" w14:textId="0CD9AF20" w:rsidR="00AC67B2" w:rsidRPr="004B1154" w:rsidRDefault="00AC67B2" w:rsidP="00AC67B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" w:type="dxa"/>
            <w:gridSpan w:val="2"/>
          </w:tcPr>
          <w:p w14:paraId="44FCA0F7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8049D" w14:textId="6832158B" w:rsidR="00AC67B2" w:rsidRPr="004B1154" w:rsidRDefault="00AC67B2" w:rsidP="00AC67B2">
            <w:pPr>
              <w:tabs>
                <w:tab w:val="decimal" w:pos="593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  <w:gridSpan w:val="2"/>
          </w:tcPr>
          <w:p w14:paraId="7095CF8D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3E48503B" w14:textId="463B9F68" w:rsidR="00AC67B2" w:rsidRPr="004B1154" w:rsidRDefault="009E3308" w:rsidP="00AC67B2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945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676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</w:p>
        </w:tc>
      </w:tr>
      <w:tr w:rsidR="00AC67B2" w:rsidRPr="004B1154" w14:paraId="47ACBE31" w14:textId="77777777" w:rsidTr="00250701">
        <w:trPr>
          <w:trHeight w:val="144"/>
        </w:trPr>
        <w:tc>
          <w:tcPr>
            <w:tcW w:w="4005" w:type="dxa"/>
          </w:tcPr>
          <w:p w14:paraId="1372F1C2" w14:textId="299D0DE5" w:rsidR="00AC67B2" w:rsidRPr="004B1154" w:rsidRDefault="00AC67B2" w:rsidP="00AC67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zCs w:val="28"/>
                <w:cs/>
              </w:rPr>
              <w:t>เจ้าหนี้อื่น</w:t>
            </w:r>
            <w:r w:rsidRPr="004B1154">
              <w:rPr>
                <w:rFonts w:asciiTheme="majorBidi" w:hAnsiTheme="majorBidi" w:cstheme="majorBidi"/>
                <w:spacing w:val="-4"/>
                <w:szCs w:val="28"/>
              </w:rPr>
              <w:t xml:space="preserve"> - </w:t>
            </w:r>
            <w:r w:rsidRPr="004B1154">
              <w:rPr>
                <w:rFonts w:asciiTheme="majorBidi" w:hAnsiTheme="majorBidi" w:cstheme="majorBidi"/>
                <w:spacing w:val="-4"/>
                <w:szCs w:val="28"/>
                <w:cs/>
              </w:rPr>
              <w:t>บริษัทที่เกี่ยวข้องกัน</w:t>
            </w:r>
            <w:r w:rsidRPr="004B1154">
              <w:rPr>
                <w:rFonts w:asciiTheme="majorBidi" w:hAnsiTheme="majorBidi" w:cstheme="majorBidi"/>
                <w:spacing w:val="-4"/>
                <w:szCs w:val="28"/>
              </w:rPr>
              <w:t xml:space="preserve"> </w:t>
            </w:r>
          </w:p>
        </w:tc>
        <w:tc>
          <w:tcPr>
            <w:tcW w:w="1182" w:type="dxa"/>
            <w:vAlign w:val="center"/>
          </w:tcPr>
          <w:p w14:paraId="3BB1513B" w14:textId="2E56E614" w:rsidR="00AC67B2" w:rsidRPr="004B1154" w:rsidRDefault="00AC67B2" w:rsidP="00AC67B2">
            <w:pPr>
              <w:tabs>
                <w:tab w:val="decimal" w:pos="111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vAlign w:val="center"/>
          </w:tcPr>
          <w:p w14:paraId="1C860F4A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center"/>
          </w:tcPr>
          <w:p w14:paraId="5E054EF7" w14:textId="1513A969" w:rsidR="00AC67B2" w:rsidRPr="004B1154" w:rsidRDefault="00AC67B2" w:rsidP="00AC67B2">
            <w:pPr>
              <w:tabs>
                <w:tab w:val="decimal" w:pos="111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" w:type="dxa"/>
            <w:gridSpan w:val="2"/>
          </w:tcPr>
          <w:p w14:paraId="0CB345B5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5DA6A" w14:textId="152DB208" w:rsidR="00AC67B2" w:rsidRPr="004B1154" w:rsidRDefault="00AC67B2" w:rsidP="00AC67B2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gridSpan w:val="2"/>
          </w:tcPr>
          <w:p w14:paraId="2E18EE0C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0D711E86" w14:textId="27D4437C" w:rsidR="00AC67B2" w:rsidRPr="004B1154" w:rsidRDefault="00AC67B2" w:rsidP="00AC67B2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C67B2" w:rsidRPr="004B1154" w14:paraId="159BBBCA" w14:textId="77777777" w:rsidTr="00250701">
        <w:trPr>
          <w:trHeight w:val="300"/>
        </w:trPr>
        <w:tc>
          <w:tcPr>
            <w:tcW w:w="4005" w:type="dxa"/>
          </w:tcPr>
          <w:p w14:paraId="540327A3" w14:textId="2FEC2C59" w:rsidR="00AC67B2" w:rsidRPr="004B1154" w:rsidRDefault="00AC67B2" w:rsidP="00AC67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firstLine="177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zCs w:val="28"/>
              </w:rPr>
              <w:t>(</w:t>
            </w:r>
            <w:r w:rsidRPr="004B1154">
              <w:rPr>
                <w:rFonts w:asciiTheme="majorBidi" w:hAnsiTheme="majorBidi" w:cstheme="majorBidi"/>
                <w:szCs w:val="28"/>
                <w:cs/>
              </w:rPr>
              <w:t xml:space="preserve">ดูหมายเหตุข้อ </w:t>
            </w:r>
            <w:r w:rsidR="009E3308" w:rsidRPr="009E3308">
              <w:rPr>
                <w:rFonts w:asciiTheme="majorBidi" w:hAnsiTheme="majorBidi" w:cstheme="majorBidi"/>
                <w:szCs w:val="28"/>
              </w:rPr>
              <w:t>21</w:t>
            </w:r>
            <w:r w:rsidRPr="004B1154">
              <w:rPr>
                <w:rFonts w:asciiTheme="majorBidi" w:hAnsiTheme="majorBidi" w:cstheme="majorBidi"/>
                <w:szCs w:val="28"/>
              </w:rPr>
              <w:t>.</w:t>
            </w:r>
            <w:r w:rsidR="009E3308" w:rsidRPr="009E3308">
              <w:rPr>
                <w:rFonts w:asciiTheme="majorBidi" w:hAnsiTheme="majorBidi" w:cstheme="majorBidi"/>
                <w:szCs w:val="28"/>
              </w:rPr>
              <w:t>4</w:t>
            </w:r>
            <w:r w:rsidRPr="004B1154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82" w:type="dxa"/>
            <w:vAlign w:val="center"/>
          </w:tcPr>
          <w:p w14:paraId="181476B4" w14:textId="205A6BFF" w:rsidR="00AC67B2" w:rsidRPr="004B1154" w:rsidRDefault="009E3308" w:rsidP="00AC67B2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10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618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653</w:t>
            </w:r>
          </w:p>
        </w:tc>
        <w:tc>
          <w:tcPr>
            <w:tcW w:w="135" w:type="dxa"/>
            <w:vAlign w:val="center"/>
          </w:tcPr>
          <w:p w14:paraId="641A8CBD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center"/>
          </w:tcPr>
          <w:p w14:paraId="69961516" w14:textId="70D41D5E" w:rsidR="00AC67B2" w:rsidRPr="004B1154" w:rsidRDefault="009E3308" w:rsidP="00AC67B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386</w:t>
            </w:r>
          </w:p>
        </w:tc>
        <w:tc>
          <w:tcPr>
            <w:tcW w:w="127" w:type="dxa"/>
            <w:gridSpan w:val="2"/>
          </w:tcPr>
          <w:p w14:paraId="3DB3D272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D3702" w14:textId="2C9F9EC1" w:rsidR="00AC67B2" w:rsidRPr="004B1154" w:rsidRDefault="009E3308" w:rsidP="00AC67B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196</w:t>
            </w:r>
            <w:r w:rsidR="00AC67B2" w:rsidRPr="004B1154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139</w:t>
            </w:r>
            <w:r w:rsidR="00AC67B2" w:rsidRPr="004B1154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265</w:t>
            </w:r>
          </w:p>
        </w:tc>
        <w:tc>
          <w:tcPr>
            <w:tcW w:w="98" w:type="dxa"/>
            <w:gridSpan w:val="2"/>
          </w:tcPr>
          <w:p w14:paraId="4854082A" w14:textId="77777777" w:rsidR="00AC67B2" w:rsidRPr="004B1154" w:rsidRDefault="00AC67B2" w:rsidP="00AC67B2">
            <w:pPr>
              <w:tabs>
                <w:tab w:val="decimal" w:pos="961"/>
                <w:tab w:val="decimal" w:pos="111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5ACA1530" w14:textId="49FB6A88" w:rsidR="00AC67B2" w:rsidRPr="004B1154" w:rsidRDefault="009E3308" w:rsidP="00AC67B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507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084</w:t>
            </w:r>
          </w:p>
        </w:tc>
      </w:tr>
      <w:tr w:rsidR="00AC67B2" w:rsidRPr="004B1154" w14:paraId="6EC80E09" w14:textId="77777777" w:rsidTr="00250701">
        <w:trPr>
          <w:trHeight w:val="144"/>
        </w:trPr>
        <w:tc>
          <w:tcPr>
            <w:tcW w:w="4005" w:type="dxa"/>
          </w:tcPr>
          <w:p w14:paraId="657A4090" w14:textId="0EAC3260" w:rsidR="00AC67B2" w:rsidRPr="004B1154" w:rsidRDefault="00AC67B2" w:rsidP="00AC67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zCs w:val="28"/>
                <w:cs/>
              </w:rPr>
              <w:t>เจ้าหนี้อื่น</w:t>
            </w:r>
            <w:r w:rsidRPr="004B1154">
              <w:rPr>
                <w:rFonts w:asciiTheme="majorBidi" w:hAnsiTheme="majorBidi" w:cstheme="majorBidi"/>
                <w:szCs w:val="28"/>
              </w:rPr>
              <w:t xml:space="preserve"> - </w:t>
            </w:r>
            <w:r w:rsidRPr="004B1154">
              <w:rPr>
                <w:rFonts w:asciiTheme="majorBidi" w:hAnsiTheme="majorBidi" w:cstheme="majorBidi"/>
                <w:szCs w:val="28"/>
                <w:cs/>
              </w:rPr>
              <w:t>บริษัทอื่น</w:t>
            </w:r>
          </w:p>
        </w:tc>
        <w:tc>
          <w:tcPr>
            <w:tcW w:w="1182" w:type="dxa"/>
            <w:vAlign w:val="bottom"/>
          </w:tcPr>
          <w:p w14:paraId="1E0BAE9A" w14:textId="2E30C8FA" w:rsidR="00AC67B2" w:rsidRPr="004B1154" w:rsidRDefault="009E3308" w:rsidP="00AC67B2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20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677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010</w:t>
            </w:r>
          </w:p>
        </w:tc>
        <w:tc>
          <w:tcPr>
            <w:tcW w:w="135" w:type="dxa"/>
            <w:vAlign w:val="center"/>
          </w:tcPr>
          <w:p w14:paraId="41361F10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center"/>
          </w:tcPr>
          <w:p w14:paraId="54528FD7" w14:textId="6DAF372B" w:rsidR="00AC67B2" w:rsidRPr="004B1154" w:rsidRDefault="009E3308" w:rsidP="00AC67B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895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028</w:t>
            </w:r>
          </w:p>
        </w:tc>
        <w:tc>
          <w:tcPr>
            <w:tcW w:w="127" w:type="dxa"/>
            <w:gridSpan w:val="2"/>
          </w:tcPr>
          <w:p w14:paraId="7E64FB93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439C1" w14:textId="336DF0E7" w:rsidR="00AC67B2" w:rsidRPr="004B1154" w:rsidRDefault="009E3308" w:rsidP="00AC67B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903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973</w:t>
            </w:r>
          </w:p>
        </w:tc>
        <w:tc>
          <w:tcPr>
            <w:tcW w:w="98" w:type="dxa"/>
            <w:gridSpan w:val="2"/>
          </w:tcPr>
          <w:p w14:paraId="39F864A0" w14:textId="77777777" w:rsidR="00AC67B2" w:rsidRPr="004B1154" w:rsidRDefault="00AC67B2" w:rsidP="00AC67B2">
            <w:pPr>
              <w:tabs>
                <w:tab w:val="decimal" w:pos="961"/>
                <w:tab w:val="decimal" w:pos="111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09391ADC" w14:textId="219C5A46" w:rsidR="00AC67B2" w:rsidRPr="004B1154" w:rsidRDefault="009E3308" w:rsidP="00AC67B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311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519</w:t>
            </w:r>
          </w:p>
        </w:tc>
      </w:tr>
      <w:tr w:rsidR="00AC67B2" w:rsidRPr="004B1154" w14:paraId="2D2D3CD4" w14:textId="77777777" w:rsidTr="00250701">
        <w:trPr>
          <w:trHeight w:val="144"/>
        </w:trPr>
        <w:tc>
          <w:tcPr>
            <w:tcW w:w="4005" w:type="dxa"/>
          </w:tcPr>
          <w:p w14:paraId="3E55C8FC" w14:textId="40E5BE63" w:rsidR="00AC67B2" w:rsidRPr="004B1154" w:rsidRDefault="00AC67B2" w:rsidP="00AC67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4B1154">
              <w:rPr>
                <w:rFonts w:asciiTheme="majorBidi" w:hAnsiTheme="majorBidi" w:cstheme="majorBidi" w:hint="cs"/>
                <w:szCs w:val="28"/>
                <w:cs/>
              </w:rPr>
              <w:t>เจ้าหนี้ค่าซื้อสินทรัพย์ถาวร</w:t>
            </w:r>
          </w:p>
        </w:tc>
        <w:tc>
          <w:tcPr>
            <w:tcW w:w="1182" w:type="dxa"/>
          </w:tcPr>
          <w:p w14:paraId="7C0C35A6" w14:textId="5D3E20F3" w:rsidR="00AC67B2" w:rsidRPr="004B1154" w:rsidRDefault="009E3308" w:rsidP="00AC67B2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692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867</w:t>
            </w:r>
          </w:p>
        </w:tc>
        <w:tc>
          <w:tcPr>
            <w:tcW w:w="135" w:type="dxa"/>
            <w:vAlign w:val="center"/>
          </w:tcPr>
          <w:p w14:paraId="7B7313CB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</w:tcPr>
          <w:p w14:paraId="08CB4192" w14:textId="0E789571" w:rsidR="00AC67B2" w:rsidRPr="004B1154" w:rsidRDefault="009E3308" w:rsidP="00AC67B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172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623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703</w:t>
            </w:r>
          </w:p>
        </w:tc>
        <w:tc>
          <w:tcPr>
            <w:tcW w:w="127" w:type="dxa"/>
            <w:gridSpan w:val="2"/>
          </w:tcPr>
          <w:p w14:paraId="789F2406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35FDE8" w14:textId="334DC904" w:rsidR="00AC67B2" w:rsidRPr="004B1154" w:rsidRDefault="009E3308" w:rsidP="00AC67B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669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</w:t>
            </w:r>
          </w:p>
        </w:tc>
        <w:tc>
          <w:tcPr>
            <w:tcW w:w="98" w:type="dxa"/>
            <w:gridSpan w:val="2"/>
          </w:tcPr>
          <w:p w14:paraId="0E5A6D59" w14:textId="77777777" w:rsidR="00AC67B2" w:rsidRPr="004B1154" w:rsidRDefault="00AC67B2" w:rsidP="00AC67B2">
            <w:pPr>
              <w:tabs>
                <w:tab w:val="decimal" w:pos="961"/>
                <w:tab w:val="decimal" w:pos="111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</w:tcPr>
          <w:p w14:paraId="3E21AE6C" w14:textId="62DB01E6" w:rsidR="00AC67B2" w:rsidRPr="004B1154" w:rsidRDefault="009E3308" w:rsidP="00AC67B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172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608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455</w:t>
            </w:r>
          </w:p>
        </w:tc>
      </w:tr>
      <w:tr w:rsidR="00AC67B2" w:rsidRPr="004B1154" w14:paraId="2EC66D55" w14:textId="77777777" w:rsidTr="00250701">
        <w:trPr>
          <w:trHeight w:val="144"/>
        </w:trPr>
        <w:tc>
          <w:tcPr>
            <w:tcW w:w="4005" w:type="dxa"/>
          </w:tcPr>
          <w:p w14:paraId="07A3779A" w14:textId="3568AAF2" w:rsidR="00AC67B2" w:rsidRPr="004B1154" w:rsidRDefault="00AC67B2" w:rsidP="00AC67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ภาษีขายที่ยังไม่ถึงกำหนดชำระ</w:t>
            </w:r>
          </w:p>
        </w:tc>
        <w:tc>
          <w:tcPr>
            <w:tcW w:w="1182" w:type="dxa"/>
            <w:vAlign w:val="bottom"/>
          </w:tcPr>
          <w:p w14:paraId="2530165B" w14:textId="1B61FCF6" w:rsidR="00AC67B2" w:rsidRPr="004B1154" w:rsidRDefault="009E3308" w:rsidP="00AC67B2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947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351</w:t>
            </w:r>
          </w:p>
        </w:tc>
        <w:tc>
          <w:tcPr>
            <w:tcW w:w="135" w:type="dxa"/>
            <w:vAlign w:val="center"/>
          </w:tcPr>
          <w:p w14:paraId="40D66F80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center"/>
          </w:tcPr>
          <w:p w14:paraId="7D8052E8" w14:textId="36A84CAE" w:rsidR="00AC67B2" w:rsidRPr="004B1154" w:rsidRDefault="009E3308" w:rsidP="00AC67B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089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</w:t>
            </w:r>
          </w:p>
        </w:tc>
        <w:tc>
          <w:tcPr>
            <w:tcW w:w="127" w:type="dxa"/>
            <w:gridSpan w:val="2"/>
            <w:vAlign w:val="center"/>
          </w:tcPr>
          <w:p w14:paraId="3EF988DD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4666C" w14:textId="1B1F863D" w:rsidR="00AC67B2" w:rsidRPr="004B1154" w:rsidRDefault="009E3308" w:rsidP="00AC67B2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017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439</w:t>
            </w:r>
          </w:p>
        </w:tc>
        <w:tc>
          <w:tcPr>
            <w:tcW w:w="98" w:type="dxa"/>
            <w:gridSpan w:val="2"/>
          </w:tcPr>
          <w:p w14:paraId="71D9F26E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vAlign w:val="bottom"/>
          </w:tcPr>
          <w:p w14:paraId="513664D0" w14:textId="3E944A7E" w:rsidR="00AC67B2" w:rsidRPr="004B1154" w:rsidRDefault="00AC67B2" w:rsidP="00AC67B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</w:t>
            </w:r>
            <w:r w:rsidR="009E3308"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812</w:t>
            </w:r>
            <w:r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438</w:t>
            </w:r>
          </w:p>
        </w:tc>
      </w:tr>
      <w:tr w:rsidR="00AC67B2" w:rsidRPr="004B1154" w14:paraId="4E630451" w14:textId="77777777" w:rsidTr="00250701">
        <w:trPr>
          <w:trHeight w:val="144"/>
        </w:trPr>
        <w:tc>
          <w:tcPr>
            <w:tcW w:w="4005" w:type="dxa"/>
          </w:tcPr>
          <w:p w14:paraId="0D5D33B1" w14:textId="77777777" w:rsidR="00AC67B2" w:rsidRPr="004B1154" w:rsidRDefault="00AC67B2" w:rsidP="00AC67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182" w:type="dxa"/>
            <w:vAlign w:val="bottom"/>
          </w:tcPr>
          <w:p w14:paraId="4B94D0A9" w14:textId="7ADB3D61" w:rsidR="00AC67B2" w:rsidRPr="004B1154" w:rsidRDefault="009E3308" w:rsidP="00AC67B2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084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821</w:t>
            </w:r>
          </w:p>
        </w:tc>
        <w:tc>
          <w:tcPr>
            <w:tcW w:w="135" w:type="dxa"/>
            <w:vAlign w:val="center"/>
          </w:tcPr>
          <w:p w14:paraId="2715C88D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center"/>
          </w:tcPr>
          <w:p w14:paraId="09BB84F2" w14:textId="3B5C1382" w:rsidR="00AC67B2" w:rsidRPr="004B1154" w:rsidRDefault="009E3308" w:rsidP="00AC67B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722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497</w:t>
            </w:r>
          </w:p>
        </w:tc>
        <w:tc>
          <w:tcPr>
            <w:tcW w:w="127" w:type="dxa"/>
            <w:gridSpan w:val="2"/>
            <w:vAlign w:val="center"/>
          </w:tcPr>
          <w:p w14:paraId="79E7E278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81C64" w14:textId="5B608173" w:rsidR="00AC67B2" w:rsidRPr="004B1154" w:rsidRDefault="009E3308" w:rsidP="00AC67B2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175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</w:t>
            </w:r>
          </w:p>
        </w:tc>
        <w:tc>
          <w:tcPr>
            <w:tcW w:w="98" w:type="dxa"/>
            <w:gridSpan w:val="2"/>
          </w:tcPr>
          <w:p w14:paraId="1695F97A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vAlign w:val="bottom"/>
          </w:tcPr>
          <w:p w14:paraId="12908C4C" w14:textId="04B86A1C" w:rsidR="00AC67B2" w:rsidRPr="004B1154" w:rsidRDefault="00AC67B2" w:rsidP="00AC67B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</w:t>
            </w:r>
            <w:r w:rsidR="009E3308"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035</w:t>
            </w:r>
            <w:r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980</w:t>
            </w:r>
          </w:p>
        </w:tc>
      </w:tr>
      <w:tr w:rsidR="00AC67B2" w:rsidRPr="004B1154" w14:paraId="02F635A8" w14:textId="77777777" w:rsidTr="00250701">
        <w:trPr>
          <w:trHeight w:val="144"/>
        </w:trPr>
        <w:tc>
          <w:tcPr>
            <w:tcW w:w="4005" w:type="dxa"/>
          </w:tcPr>
          <w:p w14:paraId="47A986EB" w14:textId="77777777" w:rsidR="00AC67B2" w:rsidRPr="004B1154" w:rsidRDefault="00AC67B2" w:rsidP="00AC67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zCs w:val="28"/>
                <w:cs/>
              </w:rPr>
              <w:t>ต้นทุนโครงการค้างจ่าย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9CA00" w14:textId="647F0F86" w:rsidR="00AC67B2" w:rsidRPr="004B1154" w:rsidRDefault="009E3308" w:rsidP="00AC67B2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021</w:t>
            </w:r>
          </w:p>
        </w:tc>
        <w:tc>
          <w:tcPr>
            <w:tcW w:w="135" w:type="dxa"/>
            <w:vAlign w:val="center"/>
          </w:tcPr>
          <w:p w14:paraId="05B739AC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bottom"/>
          </w:tcPr>
          <w:p w14:paraId="612C1C87" w14:textId="7BB90CE7" w:rsidR="00AC67B2" w:rsidRPr="004B1154" w:rsidRDefault="009E3308" w:rsidP="00AC67B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830</w:t>
            </w:r>
          </w:p>
        </w:tc>
        <w:tc>
          <w:tcPr>
            <w:tcW w:w="127" w:type="dxa"/>
            <w:gridSpan w:val="2"/>
            <w:vAlign w:val="center"/>
          </w:tcPr>
          <w:p w14:paraId="744F44DA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vAlign w:val="center"/>
          </w:tcPr>
          <w:p w14:paraId="201148EC" w14:textId="487E1AEF" w:rsidR="00AC67B2" w:rsidRPr="004B1154" w:rsidRDefault="00AC67B2" w:rsidP="00AC67B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8" w:type="dxa"/>
            <w:gridSpan w:val="2"/>
          </w:tcPr>
          <w:p w14:paraId="52274499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477F8AA2" w14:textId="33FCEE7B" w:rsidR="00AC67B2" w:rsidRPr="004B1154" w:rsidRDefault="00AC67B2" w:rsidP="00AC67B2">
            <w:pPr>
              <w:tabs>
                <w:tab w:val="decimal" w:pos="60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C67B2" w:rsidRPr="004B1154" w14:paraId="5DCE71CC" w14:textId="77777777" w:rsidTr="00250701">
        <w:trPr>
          <w:trHeight w:val="144"/>
        </w:trPr>
        <w:tc>
          <w:tcPr>
            <w:tcW w:w="4005" w:type="dxa"/>
          </w:tcPr>
          <w:p w14:paraId="3A75287A" w14:textId="77777777" w:rsidR="00AC67B2" w:rsidRPr="004B1154" w:rsidRDefault="00AC67B2" w:rsidP="00AC67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E9DE0" w14:textId="5927FFF4" w:rsidR="00AC67B2" w:rsidRPr="004B1154" w:rsidRDefault="009E3308" w:rsidP="00AC67B2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382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649</w:t>
            </w:r>
          </w:p>
        </w:tc>
        <w:tc>
          <w:tcPr>
            <w:tcW w:w="135" w:type="dxa"/>
            <w:vAlign w:val="center"/>
          </w:tcPr>
          <w:p w14:paraId="4F1B64C7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bottom"/>
          </w:tcPr>
          <w:p w14:paraId="68F60E4B" w14:textId="1BFA2807" w:rsidR="00AC67B2" w:rsidRPr="004B1154" w:rsidRDefault="009E3308" w:rsidP="00AC67B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895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</w:p>
        </w:tc>
        <w:tc>
          <w:tcPr>
            <w:tcW w:w="127" w:type="dxa"/>
            <w:gridSpan w:val="2"/>
            <w:vAlign w:val="center"/>
          </w:tcPr>
          <w:p w14:paraId="428F3195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vAlign w:val="center"/>
          </w:tcPr>
          <w:p w14:paraId="0A6DEEE8" w14:textId="7BE7922B" w:rsidR="00AC67B2" w:rsidRPr="004B1154" w:rsidRDefault="009E3308" w:rsidP="00AC67B2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25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252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197</w:t>
            </w:r>
          </w:p>
        </w:tc>
        <w:tc>
          <w:tcPr>
            <w:tcW w:w="98" w:type="dxa"/>
            <w:gridSpan w:val="2"/>
          </w:tcPr>
          <w:p w14:paraId="36730297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75371931" w14:textId="30F26514" w:rsidR="00AC67B2" w:rsidRPr="004B1154" w:rsidRDefault="00AC67B2" w:rsidP="00AC67B2">
            <w:pPr>
              <w:tabs>
                <w:tab w:val="decimal" w:pos="111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  <w:r w:rsidR="009E3308"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017</w:t>
            </w:r>
            <w:r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465</w:t>
            </w:r>
          </w:p>
        </w:tc>
      </w:tr>
      <w:tr w:rsidR="00AC67B2" w:rsidRPr="004B1154" w14:paraId="4D509627" w14:textId="77777777" w:rsidTr="00250701">
        <w:trPr>
          <w:trHeight w:val="144"/>
        </w:trPr>
        <w:tc>
          <w:tcPr>
            <w:tcW w:w="4005" w:type="dxa"/>
          </w:tcPr>
          <w:p w14:paraId="699F2FF8" w14:textId="72A08376" w:rsidR="00AC67B2" w:rsidRPr="004B1154" w:rsidRDefault="00AC67B2" w:rsidP="00AC67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zCs w:val="28"/>
                <w:cs/>
              </w:rPr>
              <w:t>ประมาณการหนี้สินสำหรับบัญชีทุนสำรอง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01C08" w14:textId="43754FF0" w:rsidR="00AC67B2" w:rsidRPr="004B1154" w:rsidRDefault="00AC67B2" w:rsidP="00AC67B2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vAlign w:val="center"/>
          </w:tcPr>
          <w:p w14:paraId="6E4017B3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bottom"/>
          </w:tcPr>
          <w:p w14:paraId="2BDA2218" w14:textId="295DFB77" w:rsidR="00AC67B2" w:rsidRPr="004B1154" w:rsidRDefault="00AC67B2" w:rsidP="00AC67B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" w:type="dxa"/>
            <w:gridSpan w:val="2"/>
            <w:vAlign w:val="center"/>
          </w:tcPr>
          <w:p w14:paraId="6A5AB421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</w:tcPr>
          <w:p w14:paraId="34BD45C8" w14:textId="77777777" w:rsidR="00AC67B2" w:rsidRPr="004B1154" w:rsidRDefault="00AC67B2" w:rsidP="00AC67B2">
            <w:pPr>
              <w:tabs>
                <w:tab w:val="decimal" w:pos="1099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gridSpan w:val="2"/>
          </w:tcPr>
          <w:p w14:paraId="5C2AE3CB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7471D04A" w14:textId="50877A86" w:rsidR="00AC67B2" w:rsidRPr="004B1154" w:rsidRDefault="00AC67B2" w:rsidP="00AC67B2">
            <w:pPr>
              <w:tabs>
                <w:tab w:val="decimal" w:pos="609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AC67B2" w:rsidRPr="004B1154" w14:paraId="2BD20DB2" w14:textId="77777777" w:rsidTr="00250701">
        <w:trPr>
          <w:trHeight w:val="144"/>
        </w:trPr>
        <w:tc>
          <w:tcPr>
            <w:tcW w:w="4005" w:type="dxa"/>
          </w:tcPr>
          <w:p w14:paraId="26B2174D" w14:textId="628B7C4C" w:rsidR="00AC67B2" w:rsidRPr="004B1154" w:rsidRDefault="00AC67B2" w:rsidP="00AC67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firstLine="179"/>
              <w:rPr>
                <w:rFonts w:asciiTheme="majorBidi" w:hAnsiTheme="majorBidi" w:cstheme="majorBidi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zCs w:val="28"/>
              </w:rPr>
              <w:t>(</w:t>
            </w:r>
            <w:r w:rsidRPr="004B1154">
              <w:rPr>
                <w:rFonts w:asciiTheme="majorBidi" w:hAnsiTheme="majorBidi" w:cstheme="majorBidi"/>
                <w:szCs w:val="28"/>
                <w:cs/>
              </w:rPr>
              <w:t xml:space="preserve">ดูหมายเหตุข้อ </w:t>
            </w:r>
            <w:r w:rsidR="009E3308" w:rsidRPr="009E3308">
              <w:rPr>
                <w:rFonts w:asciiTheme="majorBidi" w:hAnsiTheme="majorBidi" w:cstheme="majorBidi"/>
                <w:szCs w:val="28"/>
              </w:rPr>
              <w:t>23</w:t>
            </w:r>
            <w:r w:rsidRPr="004B1154">
              <w:rPr>
                <w:rFonts w:asciiTheme="majorBidi" w:hAnsiTheme="majorBidi" w:cstheme="majorBidi"/>
                <w:szCs w:val="28"/>
              </w:rPr>
              <w:t>.</w:t>
            </w:r>
            <w:r w:rsidR="009E3308" w:rsidRPr="009E3308">
              <w:rPr>
                <w:rFonts w:asciiTheme="majorBidi" w:hAnsiTheme="majorBidi" w:cstheme="majorBidi"/>
                <w:szCs w:val="28"/>
              </w:rPr>
              <w:t>4</w:t>
            </w:r>
            <w:r w:rsidRPr="004B1154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4B0F4" w14:textId="0386C96B" w:rsidR="00AC67B2" w:rsidRPr="004B1154" w:rsidRDefault="009E3308" w:rsidP="00AC67B2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195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" w:type="dxa"/>
            <w:vAlign w:val="center"/>
          </w:tcPr>
          <w:p w14:paraId="15753B2A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bottom"/>
          </w:tcPr>
          <w:p w14:paraId="4D6B686A" w14:textId="76270AF3" w:rsidR="00AC67B2" w:rsidRPr="004B1154" w:rsidRDefault="009E3308" w:rsidP="00AC67B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438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356</w:t>
            </w:r>
          </w:p>
        </w:tc>
        <w:tc>
          <w:tcPr>
            <w:tcW w:w="127" w:type="dxa"/>
            <w:gridSpan w:val="2"/>
            <w:vAlign w:val="center"/>
          </w:tcPr>
          <w:p w14:paraId="2C918027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vAlign w:val="center"/>
          </w:tcPr>
          <w:p w14:paraId="64EE233F" w14:textId="54F5B81F" w:rsidR="00AC67B2" w:rsidRPr="004B1154" w:rsidRDefault="00AC67B2" w:rsidP="00AC67B2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8" w:type="dxa"/>
            <w:gridSpan w:val="2"/>
          </w:tcPr>
          <w:p w14:paraId="1ECB01E1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6D13CDFB" w14:textId="7091087E" w:rsidR="00AC67B2" w:rsidRPr="004B1154" w:rsidRDefault="00AC67B2" w:rsidP="00AC67B2">
            <w:pPr>
              <w:tabs>
                <w:tab w:val="decimal" w:pos="641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C67B2" w:rsidRPr="004B1154" w14:paraId="44BD2A63" w14:textId="77777777" w:rsidTr="00250701">
        <w:trPr>
          <w:trHeight w:val="144"/>
        </w:trPr>
        <w:tc>
          <w:tcPr>
            <w:tcW w:w="4005" w:type="dxa"/>
          </w:tcPr>
          <w:p w14:paraId="53F088D5" w14:textId="77777777" w:rsidR="00AC67B2" w:rsidRPr="004B1154" w:rsidRDefault="00AC67B2" w:rsidP="00AC67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ดอกเบี้ยค้างจ่าย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E3888" w14:textId="5E702116" w:rsidR="00AC67B2" w:rsidRPr="004B1154" w:rsidRDefault="009E3308" w:rsidP="00AC67B2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323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365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397</w:t>
            </w:r>
          </w:p>
        </w:tc>
        <w:tc>
          <w:tcPr>
            <w:tcW w:w="135" w:type="dxa"/>
            <w:vAlign w:val="center"/>
          </w:tcPr>
          <w:p w14:paraId="158B9B7E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bottom"/>
          </w:tcPr>
          <w:p w14:paraId="27D8DB56" w14:textId="3B17459D" w:rsidR="00AC67B2" w:rsidRPr="004B1154" w:rsidRDefault="009E3308" w:rsidP="00AC67B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996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885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358</w:t>
            </w:r>
          </w:p>
        </w:tc>
        <w:tc>
          <w:tcPr>
            <w:tcW w:w="127" w:type="dxa"/>
            <w:gridSpan w:val="2"/>
            <w:vAlign w:val="center"/>
          </w:tcPr>
          <w:p w14:paraId="45632C50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vAlign w:val="center"/>
          </w:tcPr>
          <w:p w14:paraId="08A7CA23" w14:textId="4F26B1E4" w:rsidR="00AC67B2" w:rsidRPr="004B1154" w:rsidRDefault="009E3308" w:rsidP="00AC67B2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20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577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764</w:t>
            </w:r>
          </w:p>
        </w:tc>
        <w:tc>
          <w:tcPr>
            <w:tcW w:w="98" w:type="dxa"/>
            <w:gridSpan w:val="2"/>
          </w:tcPr>
          <w:p w14:paraId="280268B9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7F784A09" w14:textId="6B37976B" w:rsidR="00AC67B2" w:rsidRPr="004B1154" w:rsidRDefault="009E3308" w:rsidP="00AC67B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037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695</w:t>
            </w:r>
          </w:p>
        </w:tc>
      </w:tr>
      <w:tr w:rsidR="00AC67B2" w:rsidRPr="004B1154" w14:paraId="7B9A7E60" w14:textId="77777777" w:rsidTr="00250701">
        <w:trPr>
          <w:trHeight w:val="144"/>
        </w:trPr>
        <w:tc>
          <w:tcPr>
            <w:tcW w:w="4005" w:type="dxa"/>
          </w:tcPr>
          <w:p w14:paraId="28100031" w14:textId="77777777" w:rsidR="00AC67B2" w:rsidRPr="004B1154" w:rsidRDefault="00AC67B2" w:rsidP="00AC67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right="-451"/>
              <w:rPr>
                <w:rFonts w:asciiTheme="majorBidi" w:hAnsiTheme="majorBidi" w:cstheme="majorBidi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zCs w:val="28"/>
                <w:cs/>
              </w:rPr>
              <w:t>ดอกเบี้ยค้างจ่าย</w:t>
            </w:r>
            <w:r w:rsidRPr="004B1154">
              <w:rPr>
                <w:rFonts w:asciiTheme="majorBidi" w:hAnsiTheme="majorBidi" w:cstheme="majorBidi"/>
                <w:szCs w:val="28"/>
              </w:rPr>
              <w:t xml:space="preserve"> - </w:t>
            </w:r>
            <w:r w:rsidRPr="004B1154">
              <w:rPr>
                <w:rFonts w:asciiTheme="majorBidi" w:hAnsiTheme="majorBidi" w:cstheme="majorBidi"/>
                <w:szCs w:val="28"/>
                <w:cs/>
              </w:rPr>
              <w:t>บริษัทที่เกี่ยวข้องกัน</w:t>
            </w:r>
            <w:r w:rsidRPr="004B1154">
              <w:rPr>
                <w:rFonts w:asciiTheme="majorBidi" w:hAnsiTheme="majorBidi" w:cstheme="majorBidi"/>
                <w:szCs w:val="28"/>
              </w:rPr>
              <w:t xml:space="preserve"> </w:t>
            </w:r>
          </w:p>
        </w:tc>
        <w:tc>
          <w:tcPr>
            <w:tcW w:w="1182" w:type="dxa"/>
            <w:vAlign w:val="center"/>
          </w:tcPr>
          <w:p w14:paraId="08E424AE" w14:textId="77777777" w:rsidR="00AC67B2" w:rsidRPr="004B1154" w:rsidRDefault="00AC67B2" w:rsidP="00AC67B2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vAlign w:val="center"/>
          </w:tcPr>
          <w:p w14:paraId="335FE8A0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center"/>
          </w:tcPr>
          <w:p w14:paraId="016C0B8F" w14:textId="77777777" w:rsidR="00AC67B2" w:rsidRPr="004B1154" w:rsidRDefault="00AC67B2" w:rsidP="00AC67B2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" w:type="dxa"/>
            <w:gridSpan w:val="2"/>
            <w:vAlign w:val="center"/>
          </w:tcPr>
          <w:p w14:paraId="290420BA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vAlign w:val="center"/>
          </w:tcPr>
          <w:p w14:paraId="1E6846C1" w14:textId="77777777" w:rsidR="00AC67B2" w:rsidRPr="004B1154" w:rsidRDefault="00AC67B2" w:rsidP="00AC67B2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216F2E86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415882B0" w14:textId="77777777" w:rsidR="00AC67B2" w:rsidRPr="004B1154" w:rsidRDefault="00AC67B2" w:rsidP="00AC67B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C67B2" w:rsidRPr="004B1154" w14:paraId="09487FD9" w14:textId="77777777" w:rsidTr="00250701">
        <w:trPr>
          <w:trHeight w:val="234"/>
        </w:trPr>
        <w:tc>
          <w:tcPr>
            <w:tcW w:w="4005" w:type="dxa"/>
          </w:tcPr>
          <w:p w14:paraId="70EF28B3" w14:textId="3F4274E3" w:rsidR="00AC67B2" w:rsidRPr="004B1154" w:rsidRDefault="00AC67B2" w:rsidP="00AC67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firstLine="180"/>
              <w:rPr>
                <w:rFonts w:asciiTheme="majorBidi" w:hAnsiTheme="majorBidi" w:cstheme="majorBidi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zCs w:val="28"/>
              </w:rPr>
              <w:t>(</w:t>
            </w:r>
            <w:r w:rsidRPr="004B1154">
              <w:rPr>
                <w:rFonts w:asciiTheme="majorBidi" w:hAnsiTheme="majorBidi" w:cstheme="majorBidi"/>
                <w:szCs w:val="28"/>
                <w:cs/>
              </w:rPr>
              <w:t xml:space="preserve">ดูหมายเหตุข้อ </w:t>
            </w:r>
            <w:r w:rsidR="009E3308" w:rsidRPr="009E3308">
              <w:rPr>
                <w:rFonts w:asciiTheme="majorBidi" w:hAnsiTheme="majorBidi" w:cstheme="majorBidi"/>
                <w:szCs w:val="28"/>
              </w:rPr>
              <w:t>21</w:t>
            </w:r>
            <w:r w:rsidRPr="004B1154">
              <w:rPr>
                <w:rFonts w:asciiTheme="majorBidi" w:hAnsiTheme="majorBidi" w:cstheme="majorBidi"/>
                <w:szCs w:val="28"/>
              </w:rPr>
              <w:t>.</w:t>
            </w:r>
            <w:r w:rsidR="009E3308" w:rsidRPr="009E3308">
              <w:rPr>
                <w:rFonts w:asciiTheme="majorBidi" w:hAnsiTheme="majorBidi" w:cstheme="majorBidi"/>
                <w:szCs w:val="28"/>
              </w:rPr>
              <w:t>4</w:t>
            </w:r>
            <w:r w:rsidRPr="004B1154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82" w:type="dxa"/>
            <w:vAlign w:val="center"/>
          </w:tcPr>
          <w:p w14:paraId="21F956BC" w14:textId="5708CD9A" w:rsidR="00AC67B2" w:rsidRPr="004B1154" w:rsidRDefault="00AC67B2" w:rsidP="00AC67B2">
            <w:pPr>
              <w:tabs>
                <w:tab w:val="decimal" w:pos="661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" w:type="dxa"/>
            <w:vAlign w:val="center"/>
          </w:tcPr>
          <w:p w14:paraId="75813FF0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center"/>
          </w:tcPr>
          <w:p w14:paraId="7A7ECBA0" w14:textId="6A80D5F1" w:rsidR="00AC67B2" w:rsidRPr="004B1154" w:rsidRDefault="00AC67B2" w:rsidP="00AC67B2">
            <w:pPr>
              <w:tabs>
                <w:tab w:val="decimal" w:pos="64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" w:type="dxa"/>
            <w:gridSpan w:val="2"/>
            <w:vAlign w:val="center"/>
          </w:tcPr>
          <w:p w14:paraId="6D56B9A0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vAlign w:val="center"/>
          </w:tcPr>
          <w:p w14:paraId="331C1CBF" w14:textId="011ACC62" w:rsidR="00AC67B2" w:rsidRPr="004B1154" w:rsidRDefault="009E3308" w:rsidP="00AC67B2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513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533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483</w:t>
            </w:r>
          </w:p>
        </w:tc>
        <w:tc>
          <w:tcPr>
            <w:tcW w:w="98" w:type="dxa"/>
            <w:gridSpan w:val="2"/>
          </w:tcPr>
          <w:p w14:paraId="58879B56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655F04D0" w14:textId="60100BCA" w:rsidR="00AC67B2" w:rsidRPr="004B1154" w:rsidRDefault="009E3308" w:rsidP="00AC67B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077</w:t>
            </w:r>
          </w:p>
        </w:tc>
      </w:tr>
      <w:tr w:rsidR="00AC67B2" w:rsidRPr="004B1154" w14:paraId="7E203498" w14:textId="77777777" w:rsidTr="00250701">
        <w:trPr>
          <w:trHeight w:val="144"/>
        </w:trPr>
        <w:tc>
          <w:tcPr>
            <w:tcW w:w="4005" w:type="dxa"/>
          </w:tcPr>
          <w:p w14:paraId="3D5D6AF8" w14:textId="77777777" w:rsidR="00AC67B2" w:rsidRPr="004B1154" w:rsidRDefault="00AC67B2" w:rsidP="00AC67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zCs w:val="28"/>
                <w:cs/>
              </w:rPr>
              <w:t>เงินประกัน</w:t>
            </w:r>
            <w:r w:rsidRPr="004B1154">
              <w:rPr>
                <w:rFonts w:asciiTheme="majorBidi" w:hAnsiTheme="majorBidi" w:cstheme="majorBidi"/>
                <w:szCs w:val="28"/>
                <w:cs/>
                <w:lang w:val="th-TH"/>
              </w:rPr>
              <w:t>ผลงาน</w:t>
            </w:r>
          </w:p>
        </w:tc>
        <w:tc>
          <w:tcPr>
            <w:tcW w:w="1182" w:type="dxa"/>
            <w:vAlign w:val="center"/>
          </w:tcPr>
          <w:p w14:paraId="43DD7C58" w14:textId="20F6996B" w:rsidR="00AC67B2" w:rsidRPr="004B1154" w:rsidRDefault="009E3308" w:rsidP="00AC67B2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519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727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132</w:t>
            </w:r>
          </w:p>
        </w:tc>
        <w:tc>
          <w:tcPr>
            <w:tcW w:w="135" w:type="dxa"/>
            <w:vAlign w:val="center"/>
          </w:tcPr>
          <w:p w14:paraId="22F8040D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center"/>
          </w:tcPr>
          <w:p w14:paraId="1FC03686" w14:textId="54FEFBB6" w:rsidR="00AC67B2" w:rsidRPr="004B1154" w:rsidRDefault="009E3308" w:rsidP="00AC67B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506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961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</w:p>
        </w:tc>
        <w:tc>
          <w:tcPr>
            <w:tcW w:w="127" w:type="dxa"/>
            <w:gridSpan w:val="2"/>
            <w:vAlign w:val="center"/>
          </w:tcPr>
          <w:p w14:paraId="2BF87751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vAlign w:val="center"/>
          </w:tcPr>
          <w:p w14:paraId="76062096" w14:textId="2BCE510E" w:rsidR="00AC67B2" w:rsidRPr="004B1154" w:rsidRDefault="009E3308" w:rsidP="00AC67B2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68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456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857</w:t>
            </w:r>
          </w:p>
        </w:tc>
        <w:tc>
          <w:tcPr>
            <w:tcW w:w="98" w:type="dxa"/>
            <w:gridSpan w:val="2"/>
          </w:tcPr>
          <w:p w14:paraId="641D033D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481238F7" w14:textId="735C086C" w:rsidR="00AC67B2" w:rsidRPr="004B1154" w:rsidRDefault="009E3308" w:rsidP="00AC67B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514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317</w:t>
            </w:r>
          </w:p>
        </w:tc>
      </w:tr>
      <w:tr w:rsidR="00AC67B2" w:rsidRPr="004B1154" w14:paraId="595377B5" w14:textId="77777777" w:rsidTr="00250701">
        <w:trPr>
          <w:trHeight w:val="144"/>
        </w:trPr>
        <w:tc>
          <w:tcPr>
            <w:tcW w:w="4005" w:type="dxa"/>
          </w:tcPr>
          <w:p w14:paraId="348E9565" w14:textId="77777777" w:rsidR="00AC67B2" w:rsidRPr="004B1154" w:rsidRDefault="00AC67B2" w:rsidP="00AC67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รายได้รับล่วงหน้า</w:t>
            </w:r>
          </w:p>
        </w:tc>
        <w:tc>
          <w:tcPr>
            <w:tcW w:w="1182" w:type="dxa"/>
            <w:vAlign w:val="center"/>
          </w:tcPr>
          <w:p w14:paraId="5D060600" w14:textId="60356DA1" w:rsidR="00AC67B2" w:rsidRPr="004B1154" w:rsidRDefault="009E3308" w:rsidP="00AC67B2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30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611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122</w:t>
            </w:r>
          </w:p>
        </w:tc>
        <w:tc>
          <w:tcPr>
            <w:tcW w:w="135" w:type="dxa"/>
            <w:vAlign w:val="center"/>
          </w:tcPr>
          <w:p w14:paraId="4B2124B0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center"/>
          </w:tcPr>
          <w:p w14:paraId="518942FC" w14:textId="092067F5" w:rsidR="00AC67B2" w:rsidRPr="004B1154" w:rsidRDefault="009E3308" w:rsidP="00AC67B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514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979</w:t>
            </w:r>
          </w:p>
        </w:tc>
        <w:tc>
          <w:tcPr>
            <w:tcW w:w="127" w:type="dxa"/>
            <w:gridSpan w:val="2"/>
            <w:vAlign w:val="center"/>
          </w:tcPr>
          <w:p w14:paraId="19DBAF97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vAlign w:val="center"/>
          </w:tcPr>
          <w:p w14:paraId="1BEBF8DE" w14:textId="663270DA" w:rsidR="00AC67B2" w:rsidRPr="004B1154" w:rsidRDefault="00AC67B2" w:rsidP="00AC67B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  <w:gridSpan w:val="2"/>
          </w:tcPr>
          <w:p w14:paraId="46B71B4A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799EBA06" w14:textId="473D3BA2" w:rsidR="00AC67B2" w:rsidRPr="004B1154" w:rsidRDefault="00AC67B2" w:rsidP="00AC67B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C67B2" w:rsidRPr="004B1154" w14:paraId="3DE614F3" w14:textId="77777777" w:rsidTr="00250701">
        <w:trPr>
          <w:trHeight w:val="144"/>
        </w:trPr>
        <w:tc>
          <w:tcPr>
            <w:tcW w:w="4005" w:type="dxa"/>
          </w:tcPr>
          <w:p w14:paraId="72243A96" w14:textId="77777777" w:rsidR="00AC67B2" w:rsidRPr="004B1154" w:rsidRDefault="00AC67B2" w:rsidP="00AC67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รายได้รับล่วงหน้า 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>-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182" w:type="dxa"/>
            <w:vAlign w:val="center"/>
          </w:tcPr>
          <w:p w14:paraId="72E8728B" w14:textId="77777777" w:rsidR="00AC67B2" w:rsidRPr="004B1154" w:rsidRDefault="00AC67B2" w:rsidP="00AC67B2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vAlign w:val="center"/>
          </w:tcPr>
          <w:p w14:paraId="5A7F279F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center"/>
          </w:tcPr>
          <w:p w14:paraId="5B1FD29B" w14:textId="545F4F64" w:rsidR="00AC67B2" w:rsidRPr="004B1154" w:rsidRDefault="00AC67B2" w:rsidP="00AC67B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" w:type="dxa"/>
            <w:gridSpan w:val="2"/>
            <w:vAlign w:val="center"/>
          </w:tcPr>
          <w:p w14:paraId="6EDF67F6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vAlign w:val="center"/>
          </w:tcPr>
          <w:p w14:paraId="0BA4388A" w14:textId="596009A8" w:rsidR="00AC67B2" w:rsidRPr="004B1154" w:rsidRDefault="00AC67B2" w:rsidP="00AC67B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gridSpan w:val="2"/>
          </w:tcPr>
          <w:p w14:paraId="3619B676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1379ACC7" w14:textId="2D2401A6" w:rsidR="00AC67B2" w:rsidRPr="004B1154" w:rsidRDefault="00AC67B2" w:rsidP="00AC67B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C67B2" w:rsidRPr="004B1154" w14:paraId="187DA393" w14:textId="77777777" w:rsidTr="00250701">
        <w:trPr>
          <w:trHeight w:val="144"/>
        </w:trPr>
        <w:tc>
          <w:tcPr>
            <w:tcW w:w="4005" w:type="dxa"/>
          </w:tcPr>
          <w:p w14:paraId="3EBE9322" w14:textId="7184F1DC" w:rsidR="00AC67B2" w:rsidRPr="004B1154" w:rsidRDefault="00AC67B2" w:rsidP="00AC67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firstLine="18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zCs w:val="28"/>
              </w:rPr>
              <w:t>(</w:t>
            </w:r>
            <w:r w:rsidRPr="004B1154">
              <w:rPr>
                <w:rFonts w:asciiTheme="majorBidi" w:hAnsiTheme="majorBidi" w:cstheme="majorBidi"/>
                <w:szCs w:val="28"/>
                <w:cs/>
              </w:rPr>
              <w:t xml:space="preserve">ดูหมายเหตุข้อ </w:t>
            </w:r>
            <w:r w:rsidR="009E3308" w:rsidRPr="009E3308">
              <w:rPr>
                <w:rFonts w:asciiTheme="majorBidi" w:hAnsiTheme="majorBidi" w:cstheme="majorBidi"/>
                <w:szCs w:val="28"/>
              </w:rPr>
              <w:t>21</w:t>
            </w:r>
            <w:r w:rsidRPr="004B1154">
              <w:rPr>
                <w:rFonts w:asciiTheme="majorBidi" w:hAnsiTheme="majorBidi" w:cstheme="majorBidi"/>
                <w:szCs w:val="28"/>
              </w:rPr>
              <w:t>.</w:t>
            </w:r>
            <w:r w:rsidR="009E3308" w:rsidRPr="009E3308">
              <w:rPr>
                <w:rFonts w:asciiTheme="majorBidi" w:hAnsiTheme="majorBidi" w:cstheme="majorBidi"/>
                <w:szCs w:val="28"/>
              </w:rPr>
              <w:t>4</w:t>
            </w:r>
            <w:r w:rsidRPr="004B1154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82" w:type="dxa"/>
            <w:vAlign w:val="center"/>
          </w:tcPr>
          <w:p w14:paraId="301F4590" w14:textId="403C6D83" w:rsidR="00AC67B2" w:rsidRPr="004B1154" w:rsidRDefault="009E3308" w:rsidP="00AC67B2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1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189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383</w:t>
            </w:r>
          </w:p>
        </w:tc>
        <w:tc>
          <w:tcPr>
            <w:tcW w:w="135" w:type="dxa"/>
            <w:vAlign w:val="center"/>
          </w:tcPr>
          <w:p w14:paraId="3ABC605B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center"/>
          </w:tcPr>
          <w:p w14:paraId="67C961FE" w14:textId="27950BF2" w:rsidR="00AC67B2" w:rsidRPr="004B1154" w:rsidRDefault="009E3308" w:rsidP="00AC67B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445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</w:p>
        </w:tc>
        <w:tc>
          <w:tcPr>
            <w:tcW w:w="127" w:type="dxa"/>
            <w:gridSpan w:val="2"/>
            <w:vAlign w:val="center"/>
          </w:tcPr>
          <w:p w14:paraId="33C12C6F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vAlign w:val="center"/>
          </w:tcPr>
          <w:p w14:paraId="14D26C07" w14:textId="38203722" w:rsidR="00AC67B2" w:rsidRPr="004B1154" w:rsidRDefault="00AC67B2" w:rsidP="00AC67B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  <w:gridSpan w:val="2"/>
          </w:tcPr>
          <w:p w14:paraId="678709E1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4292E590" w14:textId="26D3F9D4" w:rsidR="00AC67B2" w:rsidRPr="004B1154" w:rsidRDefault="00AC67B2" w:rsidP="00AC67B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C67B2" w:rsidRPr="004B1154" w14:paraId="5060BCB5" w14:textId="77777777" w:rsidTr="00250701">
        <w:trPr>
          <w:trHeight w:val="144"/>
        </w:trPr>
        <w:tc>
          <w:tcPr>
            <w:tcW w:w="4005" w:type="dxa"/>
          </w:tcPr>
          <w:p w14:paraId="28D79337" w14:textId="3ED8B00E" w:rsidR="00AC67B2" w:rsidRPr="004B1154" w:rsidRDefault="00AC67B2" w:rsidP="00AC67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="Angsana New"/>
                <w:snapToGrid w:val="0"/>
                <w:szCs w:val="28"/>
                <w:cs/>
              </w:rPr>
              <w:t>รายได้ค่าส่วนกลางรอตัดบัญชี</w:t>
            </w:r>
          </w:p>
        </w:tc>
        <w:tc>
          <w:tcPr>
            <w:tcW w:w="1182" w:type="dxa"/>
            <w:vAlign w:val="center"/>
          </w:tcPr>
          <w:p w14:paraId="7137747A" w14:textId="26E430A6" w:rsidR="00AC67B2" w:rsidRPr="004B1154" w:rsidRDefault="009E3308" w:rsidP="00AC67B2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36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755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637</w:t>
            </w:r>
          </w:p>
        </w:tc>
        <w:tc>
          <w:tcPr>
            <w:tcW w:w="135" w:type="dxa"/>
            <w:vAlign w:val="center"/>
          </w:tcPr>
          <w:p w14:paraId="777C61CE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center"/>
          </w:tcPr>
          <w:p w14:paraId="79C114D8" w14:textId="1231B90A" w:rsidR="00AC67B2" w:rsidRPr="004B1154" w:rsidRDefault="00AC67B2" w:rsidP="00AC67B2">
            <w:pPr>
              <w:tabs>
                <w:tab w:val="decimal" w:pos="64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" w:type="dxa"/>
            <w:gridSpan w:val="2"/>
            <w:vAlign w:val="center"/>
          </w:tcPr>
          <w:p w14:paraId="7F4989CB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vAlign w:val="center"/>
          </w:tcPr>
          <w:p w14:paraId="43381D2B" w14:textId="46EFE852" w:rsidR="00AC67B2" w:rsidRPr="004B1154" w:rsidRDefault="00AC67B2" w:rsidP="00AC67B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  <w:gridSpan w:val="2"/>
          </w:tcPr>
          <w:p w14:paraId="5AC3CE2A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24C90F68" w14:textId="516819D1" w:rsidR="00AC67B2" w:rsidRPr="004B1154" w:rsidRDefault="00AC67B2" w:rsidP="00AC67B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C67B2" w:rsidRPr="004B1154" w14:paraId="608952C4" w14:textId="77777777" w:rsidTr="00250701">
        <w:trPr>
          <w:trHeight w:val="144"/>
        </w:trPr>
        <w:tc>
          <w:tcPr>
            <w:tcW w:w="4005" w:type="dxa"/>
          </w:tcPr>
          <w:p w14:paraId="26F90536" w14:textId="77777777" w:rsidR="00AC67B2" w:rsidRPr="004B1154" w:rsidRDefault="00AC67B2" w:rsidP="00AC67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อื่น ๆ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14:paraId="3A49B50B" w14:textId="18E126BA" w:rsidR="00AC67B2" w:rsidRPr="004B1154" w:rsidRDefault="009E3308" w:rsidP="00AC67B2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39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608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392</w:t>
            </w:r>
          </w:p>
        </w:tc>
        <w:tc>
          <w:tcPr>
            <w:tcW w:w="135" w:type="dxa"/>
            <w:vAlign w:val="center"/>
          </w:tcPr>
          <w:p w14:paraId="38B34B53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center"/>
          </w:tcPr>
          <w:p w14:paraId="515D914F" w14:textId="2A84C34E" w:rsidR="00AC67B2" w:rsidRPr="004B1154" w:rsidRDefault="009E3308" w:rsidP="00AC67B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390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669</w:t>
            </w:r>
          </w:p>
        </w:tc>
        <w:tc>
          <w:tcPr>
            <w:tcW w:w="127" w:type="dxa"/>
            <w:gridSpan w:val="2"/>
            <w:vAlign w:val="center"/>
          </w:tcPr>
          <w:p w14:paraId="0D9C5B98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vAlign w:val="center"/>
          </w:tcPr>
          <w:p w14:paraId="42728C2B" w14:textId="1840AFC8" w:rsidR="00AC67B2" w:rsidRPr="004B1154" w:rsidRDefault="009E3308" w:rsidP="00AC67B2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4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743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712</w:t>
            </w:r>
          </w:p>
        </w:tc>
        <w:tc>
          <w:tcPr>
            <w:tcW w:w="98" w:type="dxa"/>
            <w:gridSpan w:val="2"/>
          </w:tcPr>
          <w:p w14:paraId="3F781F12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  <w:vAlign w:val="center"/>
          </w:tcPr>
          <w:p w14:paraId="7E4CBA05" w14:textId="03FB6783" w:rsidR="00AC67B2" w:rsidRPr="004B1154" w:rsidRDefault="009E3308" w:rsidP="00AC67B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733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681</w:t>
            </w:r>
          </w:p>
        </w:tc>
      </w:tr>
      <w:tr w:rsidR="00AC67B2" w:rsidRPr="004B1154" w14:paraId="7FC83BAA" w14:textId="77777777" w:rsidTr="00250701">
        <w:trPr>
          <w:trHeight w:val="144"/>
        </w:trPr>
        <w:tc>
          <w:tcPr>
            <w:tcW w:w="4005" w:type="dxa"/>
          </w:tcPr>
          <w:p w14:paraId="0F391A46" w14:textId="77777777" w:rsidR="00AC67B2" w:rsidRPr="004B1154" w:rsidRDefault="00AC67B2" w:rsidP="00AC67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540"/>
              <w:rPr>
                <w:rFonts w:asciiTheme="majorBidi" w:hAnsiTheme="majorBidi" w:cstheme="majorBidi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B1A694" w14:textId="5679623E" w:rsidR="00AC67B2" w:rsidRPr="004B1154" w:rsidRDefault="009E3308" w:rsidP="00AC67B2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8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156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356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615</w:t>
            </w:r>
          </w:p>
        </w:tc>
        <w:tc>
          <w:tcPr>
            <w:tcW w:w="135" w:type="dxa"/>
            <w:vAlign w:val="center"/>
          </w:tcPr>
          <w:p w14:paraId="6650499D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2501AC" w14:textId="3E4F4CCC" w:rsidR="00AC67B2" w:rsidRPr="004B1154" w:rsidRDefault="009E3308" w:rsidP="00AC67B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929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815</w:t>
            </w:r>
          </w:p>
        </w:tc>
        <w:tc>
          <w:tcPr>
            <w:tcW w:w="127" w:type="dxa"/>
            <w:gridSpan w:val="2"/>
            <w:vAlign w:val="center"/>
          </w:tcPr>
          <w:p w14:paraId="73BE0410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AEDF2F" w14:textId="19349010" w:rsidR="00AC67B2" w:rsidRPr="004B1154" w:rsidRDefault="009E3308" w:rsidP="00AC67B2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898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047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8"/>
                <w:szCs w:val="28"/>
                <w:lang w:val="en-US"/>
              </w:rPr>
              <w:t>434</w:t>
            </w:r>
          </w:p>
        </w:tc>
        <w:tc>
          <w:tcPr>
            <w:tcW w:w="98" w:type="dxa"/>
            <w:gridSpan w:val="2"/>
          </w:tcPr>
          <w:p w14:paraId="5EB4F433" w14:textId="77777777" w:rsidR="00AC67B2" w:rsidRPr="004B1154" w:rsidRDefault="00AC67B2" w:rsidP="00AC67B2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093878" w14:textId="06960CD1" w:rsidR="00AC67B2" w:rsidRPr="004B1154" w:rsidRDefault="009E3308" w:rsidP="00AC67B2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511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</w:t>
            </w:r>
            <w:r w:rsidR="00AC67B2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626</w:t>
            </w:r>
          </w:p>
        </w:tc>
      </w:tr>
    </w:tbl>
    <w:p w14:paraId="3FA5F46D" w14:textId="580E9AE6" w:rsidR="004024B3" w:rsidRPr="004B1154" w:rsidRDefault="009E3308" w:rsidP="00D5156F">
      <w:pPr>
        <w:spacing w:before="360"/>
        <w:ind w:left="547" w:hanging="547"/>
        <w:rPr>
          <w:rFonts w:asciiTheme="majorBidi" w:hAnsiTheme="majorBidi" w:cstheme="majorBidi"/>
          <w:b/>
          <w:bCs/>
          <w:lang w:val="en-US"/>
        </w:rPr>
      </w:pPr>
      <w:r w:rsidRPr="009E3308">
        <w:rPr>
          <w:rFonts w:asciiTheme="majorBidi" w:hAnsiTheme="majorBidi" w:cstheme="majorBidi"/>
          <w:b/>
          <w:bCs/>
          <w:lang w:val="en-US"/>
        </w:rPr>
        <w:t>13</w:t>
      </w:r>
      <w:r w:rsidR="004024B3" w:rsidRPr="004B1154">
        <w:rPr>
          <w:rFonts w:asciiTheme="majorBidi" w:hAnsiTheme="majorBidi" w:cstheme="majorBidi"/>
          <w:b/>
          <w:bCs/>
          <w:lang w:val="en-US"/>
        </w:rPr>
        <w:t>.</w:t>
      </w:r>
      <w:r w:rsidR="004024B3" w:rsidRPr="004B1154">
        <w:rPr>
          <w:rFonts w:asciiTheme="majorBidi" w:hAnsiTheme="majorBidi" w:cstheme="majorBidi"/>
          <w:b/>
          <w:bCs/>
          <w:cs/>
          <w:lang w:val="en-US"/>
        </w:rPr>
        <w:tab/>
        <w:t>เงินกู้ยืมระยะสั้น</w:t>
      </w:r>
    </w:p>
    <w:p w14:paraId="5C9EC340" w14:textId="77777777" w:rsidR="003E2BCE" w:rsidRPr="004B1154" w:rsidRDefault="003E2BCE" w:rsidP="00234A48">
      <w:pPr>
        <w:ind w:left="547" w:hanging="25"/>
        <w:rPr>
          <w:rFonts w:asciiTheme="majorBidi" w:hAnsiTheme="majorBidi" w:cstheme="majorBidi"/>
          <w:lang w:val="en-US"/>
        </w:rPr>
      </w:pPr>
      <w:r w:rsidRPr="004B1154">
        <w:rPr>
          <w:rFonts w:asciiTheme="majorBidi" w:hAnsiTheme="majorBidi" w:cstheme="majorBidi"/>
          <w:cs/>
          <w:lang w:val="en-US"/>
        </w:rPr>
        <w:t>เงินกู้ยืมระยะสั้น</w:t>
      </w:r>
      <w:r w:rsidR="004A572A" w:rsidRPr="004B1154">
        <w:rPr>
          <w:rFonts w:asciiTheme="majorBidi" w:hAnsiTheme="majorBidi" w:cstheme="majorBidi"/>
          <w:lang w:val="en-US"/>
        </w:rPr>
        <w:t xml:space="preserve"> </w:t>
      </w:r>
      <w:r w:rsidRPr="004B1154">
        <w:rPr>
          <w:rFonts w:asciiTheme="majorBidi" w:hAnsiTheme="majorBidi" w:cstheme="majorBidi"/>
          <w:cs/>
          <w:lang w:val="en-US"/>
        </w:rPr>
        <w:t>ประกอบด้วย</w:t>
      </w:r>
    </w:p>
    <w:tbl>
      <w:tblPr>
        <w:tblW w:w="4948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207"/>
        <w:gridCol w:w="151"/>
        <w:gridCol w:w="1134"/>
        <w:gridCol w:w="151"/>
        <w:gridCol w:w="1207"/>
        <w:gridCol w:w="151"/>
        <w:gridCol w:w="1134"/>
      </w:tblGrid>
      <w:tr w:rsidR="00522938" w:rsidRPr="004B1154" w14:paraId="776330FD" w14:textId="77777777" w:rsidTr="0061581E">
        <w:trPr>
          <w:trHeight w:val="20"/>
          <w:jc w:val="center"/>
        </w:trPr>
        <w:tc>
          <w:tcPr>
            <w:tcW w:w="4014" w:type="dxa"/>
          </w:tcPr>
          <w:p w14:paraId="51B55D4B" w14:textId="77777777" w:rsidR="0061581E" w:rsidRPr="004B1154" w:rsidRDefault="0061581E" w:rsidP="00781C76">
            <w:pPr>
              <w:snapToGrid w:val="0"/>
              <w:spacing w:line="320" w:lineRule="exact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5" w:type="dxa"/>
            <w:gridSpan w:val="7"/>
          </w:tcPr>
          <w:p w14:paraId="35C8E76E" w14:textId="77777777" w:rsidR="0061581E" w:rsidRPr="004B1154" w:rsidRDefault="00E67C94" w:rsidP="00E67C94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  <w:r w:rsidR="0061581E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2938" w:rsidRPr="004B1154" w14:paraId="561C4D66" w14:textId="77777777" w:rsidTr="0061581E">
        <w:trPr>
          <w:trHeight w:val="20"/>
          <w:jc w:val="center"/>
        </w:trPr>
        <w:tc>
          <w:tcPr>
            <w:tcW w:w="4014" w:type="dxa"/>
          </w:tcPr>
          <w:p w14:paraId="415CD299" w14:textId="77777777" w:rsidR="0061581E" w:rsidRPr="004B1154" w:rsidRDefault="0061581E" w:rsidP="00781C76">
            <w:pPr>
              <w:snapToGrid w:val="0"/>
              <w:spacing w:line="320" w:lineRule="exact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2" w:type="dxa"/>
            <w:gridSpan w:val="3"/>
          </w:tcPr>
          <w:p w14:paraId="210803A3" w14:textId="69B17C05" w:rsidR="0061581E" w:rsidRPr="004B1154" w:rsidRDefault="008C70F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E3308"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C3C50" w:rsidRPr="004B1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9E3308"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1" w:type="dxa"/>
          </w:tcPr>
          <w:p w14:paraId="4B8045B4" w14:textId="77777777" w:rsidR="0061581E" w:rsidRPr="004B1154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92" w:type="dxa"/>
            <w:gridSpan w:val="3"/>
          </w:tcPr>
          <w:p w14:paraId="12FEDACB" w14:textId="6870B74C" w:rsidR="0061581E" w:rsidRPr="004B1154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E3308"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9E3308"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522938" w:rsidRPr="004B1154" w14:paraId="7E951942" w14:textId="77777777" w:rsidTr="0061581E">
        <w:trPr>
          <w:trHeight w:val="20"/>
          <w:jc w:val="center"/>
        </w:trPr>
        <w:tc>
          <w:tcPr>
            <w:tcW w:w="4014" w:type="dxa"/>
          </w:tcPr>
          <w:p w14:paraId="16D22FFA" w14:textId="77777777" w:rsidR="0061581E" w:rsidRPr="004B1154" w:rsidRDefault="0061581E" w:rsidP="00781C76">
            <w:pPr>
              <w:snapToGrid w:val="0"/>
              <w:spacing w:line="320" w:lineRule="exact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18874F35" w14:textId="77777777" w:rsidR="0061581E" w:rsidRPr="004B1154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51" w:type="dxa"/>
          </w:tcPr>
          <w:p w14:paraId="19F65F60" w14:textId="77777777" w:rsidR="0061581E" w:rsidRPr="004B1154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BB5A56B" w14:textId="77777777" w:rsidR="0061581E" w:rsidRPr="004B1154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14:paraId="2297AE8C" w14:textId="77777777" w:rsidR="0061581E" w:rsidRPr="004B1154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300FFEF0" w14:textId="77777777" w:rsidR="0061581E" w:rsidRPr="004B1154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51" w:type="dxa"/>
          </w:tcPr>
          <w:p w14:paraId="70B3FB00" w14:textId="77777777" w:rsidR="0061581E" w:rsidRPr="004B1154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3B12995" w14:textId="77777777" w:rsidR="0061581E" w:rsidRPr="004B1154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</w:tr>
      <w:tr w:rsidR="00522938" w:rsidRPr="004B1154" w14:paraId="2DDECF5D" w14:textId="77777777" w:rsidTr="0061581E">
        <w:trPr>
          <w:trHeight w:val="20"/>
          <w:jc w:val="center"/>
        </w:trPr>
        <w:tc>
          <w:tcPr>
            <w:tcW w:w="4014" w:type="dxa"/>
          </w:tcPr>
          <w:p w14:paraId="38F6FAE7" w14:textId="77777777" w:rsidR="0061581E" w:rsidRPr="004B1154" w:rsidRDefault="0061581E" w:rsidP="00781C76">
            <w:pPr>
              <w:snapToGrid w:val="0"/>
              <w:spacing w:line="320" w:lineRule="exact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7604488E" w14:textId="77777777" w:rsidR="0061581E" w:rsidRPr="004B1154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151" w:type="dxa"/>
          </w:tcPr>
          <w:p w14:paraId="1D606B38" w14:textId="77777777" w:rsidR="0061581E" w:rsidRPr="004B1154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6FE1219" w14:textId="77777777" w:rsidR="0061581E" w:rsidRPr="004B1154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51" w:type="dxa"/>
          </w:tcPr>
          <w:p w14:paraId="2C08F8E3" w14:textId="77777777" w:rsidR="0061581E" w:rsidRPr="004B1154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6F40F1F5" w14:textId="77777777" w:rsidR="0061581E" w:rsidRPr="004B1154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151" w:type="dxa"/>
          </w:tcPr>
          <w:p w14:paraId="298F2783" w14:textId="77777777" w:rsidR="0061581E" w:rsidRPr="004B1154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3EB8874" w14:textId="77777777" w:rsidR="0061581E" w:rsidRPr="004B1154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FB5C65" w:rsidRPr="004B1154" w14:paraId="7B13B117" w14:textId="77777777" w:rsidTr="0061581E">
        <w:trPr>
          <w:trHeight w:val="20"/>
          <w:jc w:val="center"/>
        </w:trPr>
        <w:tc>
          <w:tcPr>
            <w:tcW w:w="4014" w:type="dxa"/>
          </w:tcPr>
          <w:p w14:paraId="57C5FB20" w14:textId="77777777" w:rsidR="00FB5C65" w:rsidRPr="004B1154" w:rsidRDefault="00FB5C65" w:rsidP="00FB5C65">
            <w:pPr>
              <w:snapToGrid w:val="0"/>
              <w:spacing w:line="320" w:lineRule="exact"/>
              <w:ind w:left="825" w:right="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เงินกู้ยืมระยะสั้นสกุลเงินบาท</w:t>
            </w:r>
          </w:p>
        </w:tc>
        <w:tc>
          <w:tcPr>
            <w:tcW w:w="1207" w:type="dxa"/>
          </w:tcPr>
          <w:p w14:paraId="613FDA62" w14:textId="35B9C63D" w:rsidR="00FB5C65" w:rsidRPr="004B1154" w:rsidRDefault="009E3308" w:rsidP="00FB5C65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330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</w:t>
            </w:r>
            <w:r w:rsidR="00FB5C65" w:rsidRPr="004B1154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9E330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</w:t>
            </w:r>
            <w:r w:rsidR="00FB5C65" w:rsidRPr="004B1154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9E330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</w:t>
            </w:r>
            <w:r w:rsidR="00FB5C65" w:rsidRPr="004B1154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9E330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</w:t>
            </w:r>
          </w:p>
        </w:tc>
        <w:tc>
          <w:tcPr>
            <w:tcW w:w="151" w:type="dxa"/>
          </w:tcPr>
          <w:p w14:paraId="69A9C0AF" w14:textId="77777777" w:rsidR="00FB5C65" w:rsidRPr="004B1154" w:rsidRDefault="00FB5C65" w:rsidP="00FB5C65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051E6AC" w14:textId="4D249EFB" w:rsidR="00FB5C65" w:rsidRPr="004B1154" w:rsidRDefault="009E3308" w:rsidP="00FB5C65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E3308">
              <w:rPr>
                <w:rFonts w:ascii="Angsana New" w:hAnsi="Angsana New" w:cs="Angsana New"/>
                <w:sz w:val="28"/>
                <w:szCs w:val="28"/>
                <w:lang w:val="en-US"/>
              </w:rPr>
              <w:t>75</w:t>
            </w:r>
            <w:r w:rsidR="00FB5C65" w:rsidRPr="004B11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FB5C65" w:rsidRPr="004B11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1" w:type="dxa"/>
          </w:tcPr>
          <w:p w14:paraId="510B19F1" w14:textId="77777777" w:rsidR="00FB5C65" w:rsidRPr="004B1154" w:rsidRDefault="00FB5C65" w:rsidP="00FB5C65">
            <w:pPr>
              <w:snapToGrid w:val="0"/>
              <w:spacing w:line="320" w:lineRule="exact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31EF1B01" w14:textId="46A303D8" w:rsidR="00FB5C65" w:rsidRPr="004B1154" w:rsidRDefault="009E3308" w:rsidP="00FB5C65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308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FB5C65" w:rsidRPr="004B115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9E3308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  <w:r w:rsidR="00FB5C65" w:rsidRPr="004B1154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9E3308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FB5C65" w:rsidRPr="004B115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9E3308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51" w:type="dxa"/>
          </w:tcPr>
          <w:p w14:paraId="3CEBB0C8" w14:textId="77777777" w:rsidR="00FB5C65" w:rsidRPr="004B1154" w:rsidRDefault="00FB5C65" w:rsidP="00FB5C65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8E9C412" w14:textId="278B372C" w:rsidR="00FB5C65" w:rsidRPr="004B1154" w:rsidRDefault="009E3308" w:rsidP="00FB5C65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="Angsana New" w:hAnsi="Angsana New" w:cs="Angsana New"/>
                <w:sz w:val="28"/>
                <w:szCs w:val="28"/>
                <w:lang w:val="en-US"/>
              </w:rPr>
              <w:t>110</w:t>
            </w:r>
            <w:r w:rsidR="00FB5C65" w:rsidRPr="004B1154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9E3308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FB5C65" w:rsidRPr="004B1154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9E3308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FB5C65" w:rsidRPr="004B1154" w14:paraId="29E604A5" w14:textId="77777777" w:rsidTr="0061581E">
        <w:trPr>
          <w:trHeight w:val="20"/>
          <w:jc w:val="center"/>
        </w:trPr>
        <w:tc>
          <w:tcPr>
            <w:tcW w:w="4014" w:type="dxa"/>
          </w:tcPr>
          <w:p w14:paraId="3D7DB54B" w14:textId="77777777" w:rsidR="00FB5C65" w:rsidRPr="004B1154" w:rsidRDefault="00FB5C65" w:rsidP="00FB5C65">
            <w:pPr>
              <w:snapToGrid w:val="0"/>
              <w:spacing w:line="320" w:lineRule="exact"/>
              <w:ind w:left="63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B11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ดอกเบี้ยจ่ายล่วงหน้า</w:t>
            </w:r>
          </w:p>
        </w:tc>
        <w:tc>
          <w:tcPr>
            <w:tcW w:w="1207" w:type="dxa"/>
          </w:tcPr>
          <w:p w14:paraId="1AA0D47E" w14:textId="77777777" w:rsidR="00FB5C65" w:rsidRPr="004B1154" w:rsidRDefault="00FB5C65" w:rsidP="00FB5C65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14:paraId="27049BE0" w14:textId="77777777" w:rsidR="00FB5C65" w:rsidRPr="004B1154" w:rsidRDefault="00FB5C65" w:rsidP="00FB5C65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6DC9964" w14:textId="3C07A703" w:rsidR="00FB5C65" w:rsidRPr="004B1154" w:rsidRDefault="00FB5C65" w:rsidP="00FB5C65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B115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E3308" w:rsidRPr="009E3308">
              <w:rPr>
                <w:rFonts w:ascii="Angsana New" w:hAnsi="Angsana New" w:cs="Angsana New"/>
                <w:sz w:val="28"/>
                <w:szCs w:val="28"/>
                <w:lang w:val="en-US"/>
              </w:rPr>
              <w:t>871</w:t>
            </w:r>
            <w:r w:rsidRPr="004B11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="Angsana New" w:hAnsi="Angsana New" w:cs="Angsana New"/>
                <w:sz w:val="28"/>
                <w:szCs w:val="28"/>
                <w:lang w:val="en-US"/>
              </w:rPr>
              <w:t>986</w:t>
            </w:r>
            <w:r w:rsidRPr="004B115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1" w:type="dxa"/>
          </w:tcPr>
          <w:p w14:paraId="07F59A4D" w14:textId="77777777" w:rsidR="00FB5C65" w:rsidRPr="004B1154" w:rsidRDefault="00FB5C65" w:rsidP="00FB5C65">
            <w:pPr>
              <w:snapToGrid w:val="0"/>
              <w:spacing w:line="320" w:lineRule="exact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742D30F2" w14:textId="77777777" w:rsidR="00FB5C65" w:rsidRPr="004B1154" w:rsidRDefault="00FB5C65" w:rsidP="00FB5C65">
            <w:pPr>
              <w:tabs>
                <w:tab w:val="decimal" w:pos="1080"/>
              </w:tabs>
              <w:snapToGrid w:val="0"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14:paraId="04BB9DDE" w14:textId="77777777" w:rsidR="00FB5C65" w:rsidRPr="004B1154" w:rsidRDefault="00FB5C65" w:rsidP="00FB5C65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A3FB22" w14:textId="2E28C8CD" w:rsidR="00FB5C65" w:rsidRPr="004B1154" w:rsidRDefault="00FB5C65" w:rsidP="00FB5C65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15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E3308" w:rsidRPr="009E3308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4B11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="Angsana New" w:hAnsi="Angsana New" w:cs="Angsana New"/>
                <w:sz w:val="28"/>
                <w:szCs w:val="28"/>
                <w:lang w:val="en-US"/>
              </w:rPr>
              <w:t>506</w:t>
            </w:r>
            <w:r w:rsidRPr="004B11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="Angsana New" w:hAnsi="Angsana New" w:cs="Angsana New"/>
                <w:sz w:val="28"/>
                <w:szCs w:val="28"/>
                <w:lang w:val="en-US"/>
              </w:rPr>
              <w:t>164</w:t>
            </w:r>
            <w:r w:rsidRPr="004B115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FB5C65" w:rsidRPr="004B1154" w14:paraId="23ED5079" w14:textId="77777777" w:rsidTr="00B2010D">
        <w:trPr>
          <w:trHeight w:val="20"/>
          <w:jc w:val="center"/>
        </w:trPr>
        <w:tc>
          <w:tcPr>
            <w:tcW w:w="4014" w:type="dxa"/>
          </w:tcPr>
          <w:p w14:paraId="784CF7BE" w14:textId="77777777" w:rsidR="00FB5C65" w:rsidRPr="004B1154" w:rsidRDefault="00FB5C65" w:rsidP="00FB5C65">
            <w:pPr>
              <w:snapToGrid w:val="0"/>
              <w:spacing w:line="320" w:lineRule="exact"/>
              <w:ind w:left="984" w:right="2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07" w:type="dxa"/>
          </w:tcPr>
          <w:p w14:paraId="3BC93101" w14:textId="77777777" w:rsidR="00FB5C65" w:rsidRPr="004B1154" w:rsidRDefault="00FB5C65" w:rsidP="00FB5C65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14:paraId="3069CC4E" w14:textId="77777777" w:rsidR="00FB5C65" w:rsidRPr="004B1154" w:rsidRDefault="00FB5C65" w:rsidP="00FB5C65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5CF971D" w14:textId="0688A036" w:rsidR="00FB5C65" w:rsidRPr="004B1154" w:rsidRDefault="009E3308" w:rsidP="00FB5C65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E3308">
              <w:rPr>
                <w:rFonts w:ascii="Angsana New" w:hAnsi="Angsana New" w:cs="Angsana New"/>
                <w:sz w:val="28"/>
                <w:szCs w:val="28"/>
                <w:lang w:val="en-US"/>
              </w:rPr>
              <w:t>74</w:t>
            </w:r>
            <w:r w:rsidR="00FB5C65" w:rsidRPr="004B11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z w:val="28"/>
                <w:szCs w:val="28"/>
                <w:lang w:val="en-US"/>
              </w:rPr>
              <w:t>128</w:t>
            </w:r>
            <w:r w:rsidR="00FB5C65" w:rsidRPr="004B11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z w:val="28"/>
                <w:szCs w:val="28"/>
                <w:lang w:val="en-US"/>
              </w:rPr>
              <w:t>014</w:t>
            </w:r>
          </w:p>
        </w:tc>
        <w:tc>
          <w:tcPr>
            <w:tcW w:w="151" w:type="dxa"/>
          </w:tcPr>
          <w:p w14:paraId="67E51803" w14:textId="77777777" w:rsidR="00FB5C65" w:rsidRPr="004B1154" w:rsidRDefault="00FB5C65" w:rsidP="00FB5C65">
            <w:pPr>
              <w:snapToGrid w:val="0"/>
              <w:spacing w:line="320" w:lineRule="exact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5AD71B2E" w14:textId="77777777" w:rsidR="00FB5C65" w:rsidRPr="004B1154" w:rsidRDefault="00FB5C65" w:rsidP="00FB5C65">
            <w:pPr>
              <w:tabs>
                <w:tab w:val="decimal" w:pos="1080"/>
              </w:tabs>
              <w:snapToGrid w:val="0"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14:paraId="093AA9BA" w14:textId="77777777" w:rsidR="00FB5C65" w:rsidRPr="004B1154" w:rsidRDefault="00FB5C65" w:rsidP="00FB5C65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A8DFB45" w14:textId="47A04DE5" w:rsidR="00FB5C65" w:rsidRPr="004B1154" w:rsidRDefault="009E3308" w:rsidP="00FB5C65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="Angsana New" w:hAnsi="Angsana New" w:cs="Angsana New"/>
                <w:sz w:val="28"/>
                <w:szCs w:val="28"/>
                <w:lang w:val="en-US"/>
              </w:rPr>
              <w:t>108</w:t>
            </w:r>
            <w:r w:rsidR="00FB5C65" w:rsidRPr="004B11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z w:val="28"/>
                <w:szCs w:val="28"/>
                <w:lang w:val="en-US"/>
              </w:rPr>
              <w:t>493</w:t>
            </w:r>
            <w:r w:rsidR="00FB5C65" w:rsidRPr="004B11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z w:val="28"/>
                <w:szCs w:val="28"/>
                <w:lang w:val="en-US"/>
              </w:rPr>
              <w:t>836</w:t>
            </w:r>
          </w:p>
        </w:tc>
      </w:tr>
    </w:tbl>
    <w:p w14:paraId="6234F398" w14:textId="03ACDF91" w:rsidR="002C73CC" w:rsidRPr="004B1154" w:rsidRDefault="004A572A" w:rsidP="00095D74">
      <w:pPr>
        <w:shd w:val="clear" w:color="auto" w:fill="FFFFFF"/>
        <w:spacing w:before="120" w:line="380" w:lineRule="exact"/>
        <w:ind w:left="547"/>
        <w:jc w:val="thaiDistribute"/>
        <w:rPr>
          <w:rFonts w:asciiTheme="majorBidi" w:hAnsiTheme="majorBidi" w:cstheme="majorBidi"/>
          <w:snapToGrid w:val="0"/>
          <w:lang w:val="en-US"/>
        </w:rPr>
      </w:pPr>
      <w:r w:rsidRPr="004B1154">
        <w:rPr>
          <w:rFonts w:asciiTheme="majorBidi" w:hAnsiTheme="majorBidi" w:cstheme="majorBidi"/>
          <w:snapToGrid w:val="0"/>
          <w:cs/>
        </w:rPr>
        <w:t xml:space="preserve">ณ วันที่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30</w:t>
      </w:r>
      <w:r w:rsidR="005C2D43" w:rsidRPr="004B1154">
        <w:rPr>
          <w:rFonts w:asciiTheme="majorBidi" w:hAnsiTheme="majorBidi" w:cstheme="majorBidi"/>
          <w:snapToGrid w:val="0"/>
          <w:lang w:val="en-US"/>
        </w:rPr>
        <w:t xml:space="preserve"> </w:t>
      </w:r>
      <w:r w:rsidR="00FB5C65" w:rsidRPr="004B1154">
        <w:rPr>
          <w:rFonts w:asciiTheme="majorBidi" w:hAnsiTheme="majorBidi" w:cs="Angsana New" w:hint="cs"/>
          <w:snapToGrid w:val="0"/>
          <w:cs/>
          <w:lang w:val="en-US"/>
        </w:rPr>
        <w:t>กันยายน</w:t>
      </w:r>
      <w:r w:rsidR="005C2D43" w:rsidRPr="004B1154">
        <w:rPr>
          <w:rFonts w:asciiTheme="majorBidi" w:hAnsiTheme="majorBidi" w:cs="Angsana New"/>
          <w:snapToGrid w:val="0"/>
          <w:cs/>
          <w:lang w:val="en-US"/>
        </w:rPr>
        <w:t xml:space="preserve">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2568</w:t>
      </w:r>
      <w:r w:rsidRPr="004B1154">
        <w:rPr>
          <w:rFonts w:asciiTheme="majorBidi" w:hAnsiTheme="majorBidi" w:cstheme="majorBidi"/>
          <w:snapToGrid w:val="0"/>
          <w:cs/>
        </w:rPr>
        <w:t xml:space="preserve"> บริษัทได้จํานําเงินลงทุนในหุ้นสามัญบางส่วน</w:t>
      </w:r>
      <w:r w:rsidR="00414918" w:rsidRPr="004B1154">
        <w:rPr>
          <w:rFonts w:asciiTheme="majorBidi" w:hAnsiTheme="majorBidi" w:cstheme="majorBidi" w:hint="cs"/>
          <w:snapToGrid w:val="0"/>
          <w:cs/>
          <w:lang w:val="en-US"/>
        </w:rPr>
        <w:t xml:space="preserve"> </w:t>
      </w:r>
      <w:r w:rsidR="00414918" w:rsidRPr="004B1154">
        <w:rPr>
          <w:rFonts w:asciiTheme="majorBidi" w:hAnsiTheme="majorBidi" w:cstheme="majorBidi"/>
          <w:snapToGrid w:val="0"/>
          <w:cs/>
          <w:lang w:val="en-US"/>
        </w:rPr>
        <w:t xml:space="preserve">(ดูหมายเหตุข้อ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9</w:t>
      </w:r>
      <w:r w:rsidR="00414918" w:rsidRPr="004B1154">
        <w:rPr>
          <w:rFonts w:asciiTheme="majorBidi" w:hAnsiTheme="majorBidi" w:cstheme="majorBidi"/>
          <w:snapToGrid w:val="0"/>
          <w:cs/>
          <w:lang w:val="en-US"/>
        </w:rPr>
        <w:t>)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6446AE" w:rsidRPr="004B1154">
        <w:rPr>
          <w:rFonts w:asciiTheme="majorBidi" w:hAnsiTheme="majorBidi" w:cstheme="majorBidi" w:hint="cs"/>
          <w:snapToGrid w:val="0"/>
          <w:cs/>
          <w:lang w:val="en-US"/>
        </w:rPr>
        <w:t>และ</w:t>
      </w:r>
      <w:r w:rsidR="00BA2DA1" w:rsidRPr="004B1154">
        <w:rPr>
          <w:rFonts w:asciiTheme="majorBidi" w:hAnsiTheme="majorBidi" w:cstheme="majorBidi" w:hint="cs"/>
          <w:snapToGrid w:val="0"/>
          <w:cs/>
          <w:lang w:val="en-US"/>
        </w:rPr>
        <w:t>นำ</w:t>
      </w:r>
      <w:r w:rsidR="007D301C" w:rsidRPr="004B1154">
        <w:rPr>
          <w:rFonts w:asciiTheme="majorBidi" w:hAnsiTheme="majorBidi" w:cstheme="majorBidi" w:hint="cs"/>
          <w:snapToGrid w:val="0"/>
          <w:cs/>
          <w:lang w:val="en-US"/>
        </w:rPr>
        <w:t>สิน</w:t>
      </w:r>
      <w:r w:rsidR="00097540" w:rsidRPr="004B1154">
        <w:rPr>
          <w:rFonts w:asciiTheme="majorBidi" w:hAnsiTheme="majorBidi" w:cstheme="majorBidi" w:hint="cs"/>
          <w:snapToGrid w:val="0"/>
          <w:cs/>
          <w:lang w:val="en-US"/>
        </w:rPr>
        <w:t>ทรัพย์</w:t>
      </w:r>
      <w:r w:rsidR="008208C8" w:rsidRPr="004B1154">
        <w:rPr>
          <w:rFonts w:asciiTheme="majorBidi" w:hAnsiTheme="majorBidi" w:cstheme="majorBidi" w:hint="cs"/>
          <w:snapToGrid w:val="0"/>
          <w:cs/>
          <w:lang w:val="en-US"/>
        </w:rPr>
        <w:t>ของ</w:t>
      </w:r>
      <w:r w:rsidR="0015544A" w:rsidRPr="004B1154">
        <w:rPr>
          <w:rFonts w:asciiTheme="majorBidi" w:hAnsiTheme="majorBidi" w:cstheme="majorBidi" w:hint="cs"/>
          <w:snapToGrid w:val="0"/>
          <w:cs/>
          <w:lang w:val="en-US"/>
        </w:rPr>
        <w:t>บริษัทย่อย</w:t>
      </w:r>
      <w:r w:rsidR="008208C8" w:rsidRPr="004B1154">
        <w:rPr>
          <w:rFonts w:asciiTheme="majorBidi" w:hAnsiTheme="majorBidi" w:cstheme="majorBidi" w:hint="cs"/>
          <w:snapToGrid w:val="0"/>
          <w:cs/>
          <w:lang w:val="en-US"/>
        </w:rPr>
        <w:t>แห่งหนึ่ง</w:t>
      </w:r>
      <w:r w:rsidR="00414918" w:rsidRPr="004B1154">
        <w:rPr>
          <w:rFonts w:asciiTheme="majorBidi" w:hAnsiTheme="majorBidi" w:cs="Angsana New" w:hint="cs"/>
          <w:snapToGrid w:val="0"/>
          <w:cs/>
          <w:lang w:val="en-US"/>
        </w:rPr>
        <w:t xml:space="preserve"> </w:t>
      </w:r>
      <w:r w:rsidR="009E43DC" w:rsidRPr="004B1154">
        <w:rPr>
          <w:rFonts w:asciiTheme="majorBidi" w:hAnsiTheme="majorBidi" w:cstheme="majorBidi"/>
          <w:snapToGrid w:val="0"/>
          <w:cs/>
          <w:lang w:val="en-US"/>
        </w:rPr>
        <w:t xml:space="preserve">(ดูหมายเหตุข้อ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8</w:t>
      </w:r>
      <w:r w:rsidR="009E43DC" w:rsidRPr="004B1154">
        <w:rPr>
          <w:rFonts w:asciiTheme="majorBidi" w:hAnsiTheme="majorBidi" w:cstheme="majorBidi"/>
          <w:snapToGrid w:val="0"/>
          <w:cs/>
          <w:lang w:val="en-US"/>
        </w:rPr>
        <w:t>)</w:t>
      </w:r>
      <w:r w:rsidR="009E43DC" w:rsidRPr="004B1154">
        <w:rPr>
          <w:rFonts w:asciiTheme="majorBidi" w:hAnsiTheme="majorBidi" w:cstheme="majorBidi" w:hint="cs"/>
          <w:snapToGrid w:val="0"/>
          <w:cs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>เพื่อเป็นหลักประกันเงินกู้ยืมระยะสั้น</w:t>
      </w:r>
      <w:r w:rsidR="00996339" w:rsidRPr="004B1154">
        <w:rPr>
          <w:rFonts w:asciiTheme="majorBidi" w:hAnsiTheme="majorBidi" w:cstheme="majorBidi" w:hint="cs"/>
          <w:snapToGrid w:val="0"/>
          <w:cs/>
          <w:lang w:val="en-US"/>
        </w:rPr>
        <w:t xml:space="preserve"> </w:t>
      </w:r>
    </w:p>
    <w:p w14:paraId="5E75ECBB" w14:textId="761044CE" w:rsidR="00C8746C" w:rsidRPr="004B1154" w:rsidRDefault="0025090C" w:rsidP="00095D74">
      <w:pPr>
        <w:shd w:val="clear" w:color="auto" w:fill="FFFFFF"/>
        <w:spacing w:before="120" w:line="380" w:lineRule="exact"/>
        <w:ind w:left="547"/>
        <w:jc w:val="thaiDistribute"/>
        <w:rPr>
          <w:rFonts w:asciiTheme="majorBidi" w:hAnsiTheme="majorBidi" w:cstheme="majorBidi"/>
          <w:snapToGrid w:val="0"/>
          <w:cs/>
          <w:lang w:val="en-US"/>
        </w:rPr>
      </w:pPr>
      <w:r w:rsidRPr="004B1154">
        <w:rPr>
          <w:rFonts w:asciiTheme="majorBidi" w:hAnsiTheme="majorBidi" w:cstheme="majorBidi"/>
          <w:snapToGrid w:val="0"/>
          <w:cs/>
        </w:rPr>
        <w:t xml:space="preserve">ณวันที่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31</w:t>
      </w:r>
      <w:r w:rsidRPr="004B1154">
        <w:rPr>
          <w:rFonts w:asciiTheme="majorBidi" w:hAnsiTheme="majorBidi" w:cstheme="majorBidi"/>
          <w:snapToGrid w:val="0"/>
          <w:cs/>
        </w:rPr>
        <w:t xml:space="preserve"> ธันวาคม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2567</w:t>
      </w:r>
      <w:r w:rsidRPr="004B1154">
        <w:rPr>
          <w:rFonts w:asciiTheme="majorBidi" w:hAnsiTheme="majorBidi" w:cstheme="majorBidi"/>
          <w:snapToGrid w:val="0"/>
          <w:cs/>
        </w:rPr>
        <w:t xml:space="preserve"> บริษัทได้จํานําเงินลงทุนในหุ้นสามัญบางส่วน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 xml:space="preserve"> เพื่อเป็นหลักประกันเงินกู้ยืมระยะสั้น (ดูหมายเหตุข้อ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9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>)</w:t>
      </w:r>
      <w:r w:rsidR="00C8746C" w:rsidRPr="004B1154">
        <w:rPr>
          <w:rFonts w:asciiTheme="majorBidi" w:hAnsiTheme="majorBidi" w:cstheme="majorBidi"/>
          <w:snapToGrid w:val="0"/>
          <w:cs/>
          <w:lang w:val="en-US"/>
        </w:rPr>
        <w:br w:type="page"/>
      </w:r>
    </w:p>
    <w:p w14:paraId="418CD15D" w14:textId="375ABA2E" w:rsidR="00774F63" w:rsidRPr="004B1154" w:rsidRDefault="009E3308" w:rsidP="007470F3">
      <w:pPr>
        <w:shd w:val="clear" w:color="auto" w:fill="FFFFFF"/>
        <w:spacing w:before="36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lang w:val="en-US"/>
        </w:rPr>
      </w:pPr>
      <w:r w:rsidRPr="009E3308">
        <w:rPr>
          <w:rFonts w:asciiTheme="majorBidi" w:hAnsiTheme="majorBidi" w:cstheme="majorBidi"/>
          <w:b/>
          <w:bCs/>
          <w:lang w:val="en-US"/>
        </w:rPr>
        <w:lastRenderedPageBreak/>
        <w:t>14</w:t>
      </w:r>
      <w:r w:rsidR="00774F63" w:rsidRPr="004B1154">
        <w:rPr>
          <w:rFonts w:asciiTheme="majorBidi" w:hAnsiTheme="majorBidi" w:cstheme="majorBidi"/>
          <w:b/>
          <w:bCs/>
          <w:lang w:val="en-US"/>
        </w:rPr>
        <w:t>.</w:t>
      </w:r>
      <w:r w:rsidR="00774F63" w:rsidRPr="004B1154">
        <w:rPr>
          <w:rFonts w:asciiTheme="majorBidi" w:hAnsiTheme="majorBidi" w:cstheme="majorBidi"/>
          <w:b/>
          <w:bCs/>
          <w:cs/>
          <w:lang w:val="en-US"/>
        </w:rPr>
        <w:tab/>
        <w:t>ตั๋วแลกเงิน</w:t>
      </w:r>
    </w:p>
    <w:p w14:paraId="5248A517" w14:textId="77777777" w:rsidR="00774F63" w:rsidRPr="004B1154" w:rsidRDefault="00774F63" w:rsidP="00774F63">
      <w:pPr>
        <w:ind w:left="547"/>
        <w:jc w:val="thaiDistribute"/>
        <w:rPr>
          <w:rFonts w:asciiTheme="majorBidi" w:hAnsiTheme="majorBidi" w:cstheme="majorBidi"/>
          <w:cs/>
          <w:lang w:val="en-US"/>
        </w:rPr>
      </w:pPr>
      <w:r w:rsidRPr="004B1154">
        <w:rPr>
          <w:rFonts w:asciiTheme="majorBidi" w:hAnsiTheme="majorBidi" w:cstheme="majorBidi"/>
          <w:cs/>
          <w:lang w:val="en-US"/>
        </w:rPr>
        <w:t>ตั๋วแลกเงิน ประกอบด้วย</w:t>
      </w:r>
    </w:p>
    <w:p w14:paraId="47F2480F" w14:textId="77777777" w:rsidR="00774F63" w:rsidRPr="004B1154" w:rsidRDefault="00774F63" w:rsidP="00774F63">
      <w:pPr>
        <w:ind w:left="547" w:hanging="547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4B1154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69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4"/>
        <w:gridCol w:w="1350"/>
        <w:gridCol w:w="180"/>
        <w:gridCol w:w="1350"/>
      </w:tblGrid>
      <w:tr w:rsidR="00774F63" w:rsidRPr="004B1154" w14:paraId="2426EAFB" w14:textId="77777777" w:rsidTr="00E87D9F">
        <w:tc>
          <w:tcPr>
            <w:tcW w:w="5814" w:type="dxa"/>
          </w:tcPr>
          <w:p w14:paraId="34C34616" w14:textId="77777777" w:rsidR="00774F63" w:rsidRPr="004B1154" w:rsidRDefault="00774F63" w:rsidP="00731920">
            <w:pPr>
              <w:spacing w:line="360" w:lineRule="exact"/>
              <w:ind w:hanging="2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</w:tcPr>
          <w:p w14:paraId="42647D47" w14:textId="77777777" w:rsidR="00774F63" w:rsidRPr="004B1154" w:rsidRDefault="00774F63" w:rsidP="0073192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74F63" w:rsidRPr="004B1154" w14:paraId="5DEE7886" w14:textId="77777777" w:rsidTr="00E87D9F">
        <w:tc>
          <w:tcPr>
            <w:tcW w:w="5814" w:type="dxa"/>
          </w:tcPr>
          <w:p w14:paraId="04115F07" w14:textId="77777777" w:rsidR="00774F63" w:rsidRPr="004B1154" w:rsidRDefault="00774F63" w:rsidP="0073192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</w:tcPr>
          <w:p w14:paraId="297739BB" w14:textId="77777777" w:rsidR="00774F63" w:rsidRPr="004B1154" w:rsidRDefault="00774F63" w:rsidP="0073192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774F63" w:rsidRPr="004B1154" w14:paraId="60997F64" w14:textId="77777777" w:rsidTr="00E87D9F">
        <w:tc>
          <w:tcPr>
            <w:tcW w:w="5814" w:type="dxa"/>
          </w:tcPr>
          <w:p w14:paraId="3086A1DE" w14:textId="77777777" w:rsidR="00774F63" w:rsidRPr="004B1154" w:rsidRDefault="00774F63" w:rsidP="0073192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7FC91D3" w14:textId="77777777" w:rsidR="00774F63" w:rsidRPr="004B1154" w:rsidRDefault="00774F63" w:rsidP="0073192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6F7323C4" w14:textId="77777777" w:rsidR="00774F63" w:rsidRPr="004B1154" w:rsidRDefault="00774F63" w:rsidP="007319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F30076C" w14:textId="77777777" w:rsidR="00774F63" w:rsidRPr="004B1154" w:rsidRDefault="00774F63" w:rsidP="0073192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30F68" w:rsidRPr="004B1154" w14:paraId="6C38464E" w14:textId="77777777" w:rsidTr="00E87D9F">
        <w:tc>
          <w:tcPr>
            <w:tcW w:w="5814" w:type="dxa"/>
          </w:tcPr>
          <w:p w14:paraId="7BB91244" w14:textId="77777777" w:rsidR="00A30F68" w:rsidRPr="004B1154" w:rsidRDefault="00A30F68" w:rsidP="00A30F6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05FEACF9" w14:textId="60720431" w:rsidR="00A30F68" w:rsidRPr="004B1154" w:rsidRDefault="009E3308" w:rsidP="00A30F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A30F68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C3C50" w:rsidRPr="004B1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14:paraId="163E8016" w14:textId="77777777" w:rsidR="00A30F68" w:rsidRPr="004B1154" w:rsidRDefault="00A30F68" w:rsidP="00A30F6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6C4853C" w14:textId="5396521C" w:rsidR="00A30F68" w:rsidRPr="004B1154" w:rsidRDefault="009E3308" w:rsidP="00A30F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30F68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30F68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30F68" w:rsidRPr="004B1154" w14:paraId="5517EE81" w14:textId="77777777" w:rsidTr="00E87D9F">
        <w:tc>
          <w:tcPr>
            <w:tcW w:w="5814" w:type="dxa"/>
          </w:tcPr>
          <w:p w14:paraId="45EE13C0" w14:textId="77777777" w:rsidR="00A30F68" w:rsidRPr="004B1154" w:rsidRDefault="00A30F68" w:rsidP="00A30F6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59787880" w14:textId="48D58F9E" w:rsidR="00A30F68" w:rsidRPr="004B1154" w:rsidRDefault="009E3308" w:rsidP="00A30F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7DB3B8D6" w14:textId="77777777" w:rsidR="00A30F68" w:rsidRPr="004B1154" w:rsidRDefault="00A30F68" w:rsidP="00A30F6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2C6F0FC" w14:textId="262353D7" w:rsidR="00A30F68" w:rsidRPr="004B1154" w:rsidRDefault="009E3308" w:rsidP="00A30F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FB5C65" w:rsidRPr="004B1154" w14:paraId="62B429AC" w14:textId="77777777" w:rsidTr="00B40B6C">
        <w:tc>
          <w:tcPr>
            <w:tcW w:w="5814" w:type="dxa"/>
          </w:tcPr>
          <w:p w14:paraId="1225A78D" w14:textId="77777777" w:rsidR="00FB5C65" w:rsidRPr="004B1154" w:rsidRDefault="00FB5C65" w:rsidP="00FB5C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napToGrid w:val="0"/>
                <w:szCs w:val="28"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ตั๋วแลก</w:t>
            </w:r>
            <w:r w:rsidRPr="004B1154">
              <w:rPr>
                <w:rFonts w:asciiTheme="majorBidi" w:hAnsiTheme="majorBidi" w:cstheme="majorBidi"/>
                <w:szCs w:val="28"/>
                <w:cs/>
              </w:rPr>
              <w:t>เงิน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99A26" w14:textId="3A6A3A54" w:rsidR="00FB5C65" w:rsidRPr="004B1154" w:rsidRDefault="009E3308" w:rsidP="00FB5C65">
            <w:pPr>
              <w:tabs>
                <w:tab w:val="decimal" w:pos="118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160</w:t>
            </w:r>
            <w:r w:rsidR="00FB5C65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="00FB5C65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tcBorders>
              <w:left w:val="nil"/>
            </w:tcBorders>
          </w:tcPr>
          <w:p w14:paraId="24BB7A0D" w14:textId="77777777" w:rsidR="00FB5C65" w:rsidRPr="004B1154" w:rsidRDefault="00FB5C65" w:rsidP="00FB5C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4745FAD2" w14:textId="4B14C483" w:rsidR="00FB5C65" w:rsidRPr="004B1154" w:rsidRDefault="009E3308" w:rsidP="00FB5C65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160</w:t>
            </w:r>
            <w:r w:rsidR="00FB5C65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="00FB5C65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FB5C65" w:rsidRPr="004B1154" w14:paraId="65A6FAA1" w14:textId="77777777" w:rsidTr="00B40B6C">
        <w:tc>
          <w:tcPr>
            <w:tcW w:w="5814" w:type="dxa"/>
          </w:tcPr>
          <w:p w14:paraId="34AF8E17" w14:textId="77777777" w:rsidR="00FB5C65" w:rsidRPr="004B1154" w:rsidRDefault="00FB5C65" w:rsidP="00FB5C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u w:val="single"/>
                <w:cs/>
              </w:rPr>
              <w:t>หัก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</w:t>
            </w:r>
            <w:r w:rsidRPr="004B1154">
              <w:rPr>
                <w:rFonts w:asciiTheme="majorBidi" w:hAnsiTheme="majorBidi" w:cstheme="majorBidi"/>
                <w:szCs w:val="28"/>
                <w:cs/>
              </w:rPr>
              <w:t>ค่าใช้จ่ายทางตรงในการออก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ตั๋วแลก</w:t>
            </w:r>
            <w:r w:rsidRPr="004B1154">
              <w:rPr>
                <w:rFonts w:asciiTheme="majorBidi" w:hAnsiTheme="majorBidi" w:cstheme="majorBidi"/>
                <w:szCs w:val="28"/>
                <w:cs/>
              </w:rPr>
              <w:t>เงินรอตัดจ่าย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4DEAE3B1" w14:textId="1BE04732" w:rsidR="00FB5C65" w:rsidRPr="004B1154" w:rsidRDefault="00FB5C65" w:rsidP="00FB5C65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257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472DE740" w14:textId="77777777" w:rsidR="00FB5C65" w:rsidRPr="004B1154" w:rsidRDefault="00FB5C65" w:rsidP="00FB5C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470D55F2" w14:textId="6CCAFD2B" w:rsidR="00FB5C65" w:rsidRPr="004B1154" w:rsidRDefault="00FB5C65" w:rsidP="00FB5C65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048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FB5C65" w:rsidRPr="004B1154" w14:paraId="364129D4" w14:textId="77777777" w:rsidTr="00B40B6C">
        <w:trPr>
          <w:trHeight w:val="243"/>
        </w:trPr>
        <w:tc>
          <w:tcPr>
            <w:tcW w:w="5814" w:type="dxa"/>
          </w:tcPr>
          <w:p w14:paraId="51E9EAE6" w14:textId="77777777" w:rsidR="00FB5C65" w:rsidRPr="004B1154" w:rsidRDefault="00FB5C65" w:rsidP="00FB5C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napToGrid w:val="0"/>
                <w:szCs w:val="28"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u w:val="single"/>
                <w:cs/>
              </w:rPr>
              <w:t>หัก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</w:t>
            </w:r>
            <w:r w:rsidRPr="004B1154">
              <w:rPr>
                <w:rFonts w:asciiTheme="majorBidi" w:hAnsiTheme="majorBidi" w:cstheme="majorBidi"/>
                <w:szCs w:val="28"/>
                <w:cs/>
              </w:rPr>
              <w:t>ดอกเบี้ย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จ่ายล่วงหน้า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E54F6D" w14:textId="62BF602D" w:rsidR="00FB5C65" w:rsidRPr="004B1154" w:rsidRDefault="00FB5C65" w:rsidP="00FB5C65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114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347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1924C238" w14:textId="77777777" w:rsidR="00FB5C65" w:rsidRPr="004B1154" w:rsidRDefault="00FB5C65" w:rsidP="00FB5C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23BABF8" w14:textId="65DC8686" w:rsidR="00FB5C65" w:rsidRPr="004B1154" w:rsidRDefault="00FB5C65" w:rsidP="00FB5C65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205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441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FB5C65" w:rsidRPr="004B1154" w14:paraId="4DC9458D" w14:textId="77777777" w:rsidTr="00EB4A8C">
        <w:tc>
          <w:tcPr>
            <w:tcW w:w="5814" w:type="dxa"/>
          </w:tcPr>
          <w:p w14:paraId="7CEE7098" w14:textId="77777777" w:rsidR="00FB5C65" w:rsidRPr="004B1154" w:rsidRDefault="00FB5C65" w:rsidP="009B5D35">
            <w:pPr>
              <w:pStyle w:val="MacroText"/>
              <w:spacing w:line="360" w:lineRule="exact"/>
              <w:ind w:right="-74" w:firstLine="242"/>
              <w:rPr>
                <w:rFonts w:asciiTheme="majorBidi" w:hAnsiTheme="majorBidi" w:cstheme="majorBidi"/>
                <w:snapToGrid w:val="0"/>
                <w:szCs w:val="28"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รวมตั๋วแลกเงิน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2627B77" w14:textId="6BB61389" w:rsidR="00FB5C65" w:rsidRPr="004B1154" w:rsidRDefault="009E3308" w:rsidP="00FB5C65">
            <w:pPr>
              <w:tabs>
                <w:tab w:val="decimal" w:pos="118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156</w:t>
            </w:r>
            <w:r w:rsidR="00FB5C65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882</w:t>
            </w:r>
            <w:r w:rsidR="00FB5C65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396</w:t>
            </w:r>
          </w:p>
        </w:tc>
        <w:tc>
          <w:tcPr>
            <w:tcW w:w="180" w:type="dxa"/>
            <w:tcBorders>
              <w:left w:val="nil"/>
            </w:tcBorders>
          </w:tcPr>
          <w:p w14:paraId="772774FF" w14:textId="77777777" w:rsidR="00FB5C65" w:rsidRPr="004B1154" w:rsidRDefault="00FB5C65" w:rsidP="00FB5C6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C042A3" w14:textId="508AA591" w:rsidR="00FB5C65" w:rsidRPr="004B1154" w:rsidRDefault="009E3308" w:rsidP="00FB5C65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156</w:t>
            </w:r>
            <w:r w:rsidR="00FB5C65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744</w:t>
            </w:r>
            <w:r w:rsidR="00FB5C65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511</w:t>
            </w:r>
          </w:p>
        </w:tc>
      </w:tr>
    </w:tbl>
    <w:p w14:paraId="21418745" w14:textId="1207931A" w:rsidR="009E58F2" w:rsidRPr="004B1154" w:rsidRDefault="00774F63" w:rsidP="0062586B">
      <w:pPr>
        <w:spacing w:before="240" w:after="120"/>
        <w:ind w:left="547"/>
        <w:jc w:val="thaiDistribute"/>
        <w:rPr>
          <w:rFonts w:asciiTheme="majorBidi" w:hAnsiTheme="majorBidi" w:cstheme="majorBidi"/>
          <w:spacing w:val="4"/>
          <w:lang w:val="en-US"/>
        </w:rPr>
      </w:pPr>
      <w:r w:rsidRPr="004B1154">
        <w:rPr>
          <w:rFonts w:asciiTheme="majorBidi" w:hAnsiTheme="majorBidi" w:cstheme="majorBidi"/>
          <w:spacing w:val="-6"/>
          <w:cs/>
          <w:lang w:val="en-US"/>
        </w:rPr>
        <w:t xml:space="preserve">ณ วันที่ </w:t>
      </w:r>
      <w:r w:rsidR="009E3308" w:rsidRPr="009E3308">
        <w:rPr>
          <w:rFonts w:asciiTheme="majorBidi" w:hAnsiTheme="majorBidi" w:cstheme="majorBidi"/>
          <w:snapToGrid w:val="0"/>
          <w:spacing w:val="-6"/>
          <w:lang w:val="en-US"/>
        </w:rPr>
        <w:t>30</w:t>
      </w:r>
      <w:r w:rsidR="00931854" w:rsidRPr="004B1154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="00CC3C50" w:rsidRPr="004B1154">
        <w:rPr>
          <w:rFonts w:asciiTheme="majorBidi" w:hAnsiTheme="majorBidi" w:cstheme="majorBidi" w:hint="cs"/>
          <w:snapToGrid w:val="0"/>
          <w:spacing w:val="-6"/>
          <w:cs/>
          <w:lang w:val="en-US"/>
        </w:rPr>
        <w:t>กันยายน</w:t>
      </w:r>
      <w:r w:rsidR="00931854"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="009E3308" w:rsidRPr="009E3308">
        <w:rPr>
          <w:rFonts w:asciiTheme="majorBidi" w:hAnsiTheme="majorBidi" w:cstheme="majorBidi"/>
          <w:spacing w:val="-6"/>
          <w:lang w:val="en-US"/>
        </w:rPr>
        <w:t>2568</w:t>
      </w:r>
      <w:r w:rsidRPr="004B1154">
        <w:rPr>
          <w:rFonts w:asciiTheme="majorBidi" w:hAnsiTheme="majorBidi" w:cstheme="majorBidi"/>
          <w:spacing w:val="-6"/>
          <w:lang w:val="en-US"/>
        </w:rPr>
        <w:t xml:space="preserve"> </w:t>
      </w:r>
      <w:r w:rsidRPr="004B1154">
        <w:rPr>
          <w:rFonts w:asciiTheme="majorBidi" w:hAnsiTheme="majorBidi" w:cstheme="majorBidi"/>
          <w:spacing w:val="-6"/>
          <w:cs/>
          <w:lang w:val="en-US"/>
        </w:rPr>
        <w:t xml:space="preserve">และวันที่ </w:t>
      </w:r>
      <w:r w:rsidR="009E3308" w:rsidRPr="009E3308">
        <w:rPr>
          <w:rFonts w:asciiTheme="majorBidi" w:hAnsiTheme="majorBidi" w:cstheme="majorBidi"/>
          <w:spacing w:val="-6"/>
          <w:lang w:val="en-US"/>
        </w:rPr>
        <w:t>31</w:t>
      </w:r>
      <w:r w:rsidRPr="004B1154">
        <w:rPr>
          <w:rFonts w:asciiTheme="majorBidi" w:hAnsiTheme="majorBidi" w:cstheme="majorBidi"/>
          <w:spacing w:val="-6"/>
          <w:lang w:val="en-US"/>
        </w:rPr>
        <w:t xml:space="preserve"> </w:t>
      </w:r>
      <w:r w:rsidRPr="004B1154">
        <w:rPr>
          <w:rFonts w:asciiTheme="majorBidi" w:hAnsiTheme="majorBidi" w:cstheme="majorBidi"/>
          <w:spacing w:val="-6"/>
          <w:cs/>
          <w:lang w:val="en-US"/>
        </w:rPr>
        <w:t xml:space="preserve">ธันวาคม </w:t>
      </w:r>
      <w:r w:rsidR="009E3308" w:rsidRPr="009E3308">
        <w:rPr>
          <w:rFonts w:asciiTheme="majorBidi" w:hAnsiTheme="majorBidi" w:cstheme="majorBidi"/>
          <w:spacing w:val="-6"/>
          <w:lang w:val="en-US"/>
        </w:rPr>
        <w:t>2567</w:t>
      </w:r>
      <w:r w:rsidRPr="004B1154">
        <w:rPr>
          <w:rFonts w:asciiTheme="majorBidi" w:hAnsiTheme="majorBidi" w:cstheme="majorBidi"/>
          <w:spacing w:val="-6"/>
          <w:lang w:val="en-US"/>
        </w:rPr>
        <w:t xml:space="preserve"> </w:t>
      </w:r>
      <w:r w:rsidRPr="004B1154">
        <w:rPr>
          <w:rFonts w:asciiTheme="majorBidi" w:hAnsiTheme="majorBidi" w:cstheme="majorBidi"/>
          <w:spacing w:val="-6"/>
          <w:cs/>
          <w:lang w:val="en-US"/>
        </w:rPr>
        <w:t>บริษัทออกและเสนอขายตั๋วแลกเงินระยะสั้น</w:t>
      </w:r>
      <w:r w:rsidRPr="004B1154">
        <w:rPr>
          <w:rFonts w:asciiTheme="majorBidi" w:hAnsiTheme="majorBidi" w:cstheme="majorBidi"/>
          <w:spacing w:val="4"/>
          <w:cs/>
          <w:lang w:val="en-US"/>
        </w:rPr>
        <w:t>ให้แก่</w:t>
      </w:r>
      <w:r w:rsidR="00742789" w:rsidRPr="004B1154">
        <w:rPr>
          <w:rFonts w:asciiTheme="majorBidi" w:hAnsiTheme="majorBidi" w:cstheme="majorBidi"/>
          <w:spacing w:val="4"/>
          <w:cs/>
          <w:lang w:val="en-US"/>
        </w:rPr>
        <w:br/>
      </w:r>
      <w:r w:rsidRPr="004B1154">
        <w:rPr>
          <w:rFonts w:asciiTheme="majorBidi" w:hAnsiTheme="majorBidi" w:cstheme="majorBidi"/>
          <w:spacing w:val="-6"/>
          <w:cs/>
          <w:lang w:val="en-US"/>
        </w:rPr>
        <w:t>นักลงทุนในวงจำกัด โดยออกตั๋วแลกเงินชนิดระบุชื่อผู้ถือประเภทไม่ด้อยสิทธิและไม่มีหลักประกัน</w:t>
      </w:r>
      <w:r w:rsidRPr="004B1154">
        <w:rPr>
          <w:rFonts w:asciiTheme="majorBidi" w:hAnsiTheme="majorBidi" w:cstheme="majorBidi"/>
          <w:spacing w:val="4"/>
          <w:cs/>
          <w:lang w:val="en-US"/>
        </w:rPr>
        <w:t xml:space="preserve"> ดังนี้</w:t>
      </w:r>
    </w:p>
    <w:p w14:paraId="69EF255A" w14:textId="77777777" w:rsidR="00774F63" w:rsidRPr="004B1154" w:rsidRDefault="00774F63" w:rsidP="009E58F2">
      <w:pPr>
        <w:ind w:left="547"/>
        <w:jc w:val="thaiDistribute"/>
        <w:rPr>
          <w:rFonts w:asciiTheme="majorBidi" w:hAnsiTheme="majorBidi" w:cstheme="majorBidi"/>
          <w:spacing w:val="4"/>
          <w:sz w:val="2"/>
          <w:szCs w:val="2"/>
          <w:lang w:val="en-US"/>
        </w:rPr>
      </w:pPr>
    </w:p>
    <w:tbl>
      <w:tblPr>
        <w:tblW w:w="8775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196"/>
        <w:gridCol w:w="1597"/>
        <w:gridCol w:w="1593"/>
        <w:gridCol w:w="1480"/>
        <w:gridCol w:w="1899"/>
        <w:gridCol w:w="10"/>
      </w:tblGrid>
      <w:tr w:rsidR="00774F63" w:rsidRPr="004B1154" w14:paraId="2E245A1A" w14:textId="77777777" w:rsidTr="007470F3">
        <w:trPr>
          <w:trHeight w:val="144"/>
        </w:trPr>
        <w:tc>
          <w:tcPr>
            <w:tcW w:w="2196" w:type="dxa"/>
            <w:tcBorders>
              <w:top w:val="nil"/>
              <w:left w:val="nil"/>
              <w:right w:val="nil"/>
            </w:tcBorders>
            <w:vAlign w:val="center"/>
          </w:tcPr>
          <w:p w14:paraId="1678CBE2" w14:textId="77777777" w:rsidR="00774F63" w:rsidRPr="004B1154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657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25CF1" w14:textId="77777777" w:rsidR="00774F63" w:rsidRPr="004B1154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74F63" w:rsidRPr="004B1154" w14:paraId="7308E9DB" w14:textId="77777777" w:rsidTr="007470F3">
        <w:trPr>
          <w:trHeight w:val="144"/>
        </w:trPr>
        <w:tc>
          <w:tcPr>
            <w:tcW w:w="2196" w:type="dxa"/>
            <w:tcBorders>
              <w:top w:val="nil"/>
              <w:left w:val="nil"/>
              <w:right w:val="nil"/>
            </w:tcBorders>
            <w:vAlign w:val="center"/>
          </w:tcPr>
          <w:p w14:paraId="389E5D95" w14:textId="77777777" w:rsidR="00774F63" w:rsidRPr="004B1154" w:rsidRDefault="00774F63" w:rsidP="007470F3">
            <w:pPr>
              <w:jc w:val="center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657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9002F" w14:textId="534C51E3" w:rsidR="00774F63" w:rsidRPr="004B1154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9E3308"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9116C7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C3C50" w:rsidRPr="004B1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="009116C7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9E3308"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774F63" w:rsidRPr="004B1154" w14:paraId="5159BF86" w14:textId="77777777" w:rsidTr="007470F3">
        <w:trPr>
          <w:gridAfter w:val="1"/>
          <w:wAfter w:w="10" w:type="dxa"/>
          <w:trHeight w:val="144"/>
        </w:trPr>
        <w:tc>
          <w:tcPr>
            <w:tcW w:w="2196" w:type="dxa"/>
            <w:vMerge w:val="restart"/>
            <w:tcBorders>
              <w:top w:val="nil"/>
              <w:left w:val="nil"/>
              <w:right w:val="nil"/>
            </w:tcBorders>
          </w:tcPr>
          <w:p w14:paraId="38006E25" w14:textId="015DC3DB" w:rsidR="00774F63" w:rsidRPr="004B1154" w:rsidRDefault="004C05BD" w:rsidP="004C05BD">
            <w:pPr>
              <w:tabs>
                <w:tab w:val="left" w:pos="237"/>
              </w:tabs>
              <w:ind w:lef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</w:t>
            </w:r>
            <w:r w:rsidR="00774F63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วันที่ออกตั</w:t>
            </w:r>
            <w:r w:rsidR="00C36416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๋</w:t>
            </w:r>
            <w:r w:rsidR="00774F63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วแลกเงิน</w:t>
            </w:r>
          </w:p>
          <w:p w14:paraId="038E5763" w14:textId="77777777" w:rsidR="00436661" w:rsidRPr="004B1154" w:rsidRDefault="00436661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B318F" w14:textId="77777777" w:rsidR="00774F63" w:rsidRPr="004B1154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8DE17" w14:textId="77777777" w:rsidR="00774F63" w:rsidRPr="004B1154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CF977" w14:textId="77777777" w:rsidR="00774F63" w:rsidRPr="004B1154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B0D4B" w14:textId="77777777" w:rsidR="00774F63" w:rsidRPr="004B1154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</w:tr>
      <w:tr w:rsidR="00774F63" w:rsidRPr="004B1154" w14:paraId="6774C226" w14:textId="77777777" w:rsidTr="007470F3">
        <w:trPr>
          <w:gridAfter w:val="1"/>
          <w:wAfter w:w="10" w:type="dxa"/>
          <w:trHeight w:val="144"/>
        </w:trPr>
        <w:tc>
          <w:tcPr>
            <w:tcW w:w="2196" w:type="dxa"/>
            <w:vMerge/>
            <w:tcBorders>
              <w:left w:val="nil"/>
              <w:right w:val="nil"/>
            </w:tcBorders>
            <w:vAlign w:val="center"/>
            <w:hideMark/>
          </w:tcPr>
          <w:p w14:paraId="7B156A3E" w14:textId="77777777" w:rsidR="00774F63" w:rsidRPr="004B1154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99C24F" w14:textId="77777777" w:rsidR="00774F63" w:rsidRPr="004B1154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48C03F38" w14:textId="77777777" w:rsidR="00774F63" w:rsidRPr="004B1154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461E30" w14:textId="77777777" w:rsidR="00774F63" w:rsidRPr="004B1154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(วัน)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00DEEC" w14:textId="77777777" w:rsidR="00774F63" w:rsidRPr="004B1154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ไถ่ถอน</w:t>
            </w:r>
          </w:p>
        </w:tc>
      </w:tr>
      <w:tr w:rsidR="00774F63" w:rsidRPr="004B1154" w14:paraId="03FB42F2" w14:textId="77777777" w:rsidTr="007470F3">
        <w:trPr>
          <w:gridAfter w:val="1"/>
          <w:wAfter w:w="10" w:type="dxa"/>
          <w:trHeight w:val="144"/>
        </w:trPr>
        <w:tc>
          <w:tcPr>
            <w:tcW w:w="2196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5491169" w14:textId="77777777" w:rsidR="00774F63" w:rsidRPr="004B1154" w:rsidRDefault="00774F63" w:rsidP="007470F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2DA84F" w14:textId="77777777" w:rsidR="00774F63" w:rsidRPr="004B1154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759EBD41" w14:textId="77777777" w:rsidR="00774F63" w:rsidRPr="004B1154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CF6FA8" w14:textId="77777777" w:rsidR="00774F63" w:rsidRPr="004B1154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FB6269" w14:textId="77777777" w:rsidR="00774F63" w:rsidRPr="004B1154" w:rsidRDefault="00774F63" w:rsidP="007470F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B3AE5" w:rsidRPr="004B1154" w14:paraId="07C55EF0" w14:textId="77777777" w:rsidTr="00B2010D">
        <w:trPr>
          <w:gridAfter w:val="1"/>
          <w:wAfter w:w="10" w:type="dxa"/>
          <w:trHeight w:val="144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3E780" w14:textId="2101DC06" w:rsidR="008B3AE5" w:rsidRPr="004B1154" w:rsidRDefault="009E3308" w:rsidP="008B3AE5">
            <w:pPr>
              <w:ind w:left="23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17</w:t>
            </w:r>
            <w:r w:rsidR="008B3AE5" w:rsidRPr="004B115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8B3AE5" w:rsidRPr="004B1154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มกราคม</w:t>
            </w:r>
            <w:r w:rsidR="008B3AE5" w:rsidRPr="004B1154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9E330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2568</w:t>
            </w:r>
            <w:r w:rsidR="008B3AE5" w:rsidRPr="004B115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1D14EC13" w14:textId="12996F3F" w:rsidR="008B3AE5" w:rsidRPr="004B1154" w:rsidRDefault="009E3308" w:rsidP="008B3AE5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160</w:t>
            </w:r>
            <w:r w:rsidR="008B3AE5" w:rsidRPr="004B115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  <w:r w:rsidR="008B3AE5" w:rsidRPr="004B115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46B14ED2" w14:textId="43D01FEA" w:rsidR="008B3AE5" w:rsidRPr="004B1154" w:rsidRDefault="009E3308" w:rsidP="008B3AE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330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8B3AE5" w:rsidRPr="004B115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9E330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1B29B7CA" w14:textId="4C67A5AF" w:rsidR="008B3AE5" w:rsidRPr="004B1154" w:rsidRDefault="009E3308" w:rsidP="008B3AE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330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9E330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4</w:t>
            </w:r>
            <w:r w:rsidR="008B3AE5" w:rsidRPr="004B115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9E330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252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C90A2" w14:textId="63353E1D" w:rsidR="008B3AE5" w:rsidRPr="004B1154" w:rsidRDefault="009E3308" w:rsidP="008B3AE5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14</w:t>
            </w:r>
            <w:r w:rsidR="008B3AE5" w:rsidRPr="004B115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8B3AE5" w:rsidRPr="004B1154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ตุลาคม </w:t>
            </w:r>
            <w:r w:rsidRPr="009E330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2568</w:t>
            </w:r>
            <w:r w:rsidR="008B3AE5" w:rsidRPr="004B115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-</w:t>
            </w:r>
          </w:p>
        </w:tc>
      </w:tr>
      <w:tr w:rsidR="008B3AE5" w:rsidRPr="004B1154" w14:paraId="7F69F4EC" w14:textId="77777777" w:rsidTr="007470F3">
        <w:trPr>
          <w:gridAfter w:val="1"/>
          <w:wAfter w:w="10" w:type="dxa"/>
          <w:trHeight w:val="144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7C6A0" w14:textId="7587B374" w:rsidR="008B3AE5" w:rsidRPr="004B1154" w:rsidRDefault="009E3308" w:rsidP="008B3AE5">
            <w:pPr>
              <w:ind w:left="23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</w:t>
            </w:r>
            <w:r w:rsidR="008B3AE5" w:rsidRPr="004B115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8B3AE5" w:rsidRPr="004B1154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  <w:r w:rsidR="008B3AE5" w:rsidRPr="004B1154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9E330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25EBACC3" w14:textId="77777777" w:rsidR="008B3AE5" w:rsidRPr="004B1154" w:rsidRDefault="008B3AE5" w:rsidP="008B3AE5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5D4F7700" w14:textId="77777777" w:rsidR="008B3AE5" w:rsidRPr="004B1154" w:rsidRDefault="008B3AE5" w:rsidP="008B3AE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4C9523C0" w14:textId="77777777" w:rsidR="008B3AE5" w:rsidRPr="004B1154" w:rsidRDefault="008B3AE5" w:rsidP="008B3AE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9540B" w14:textId="15256248" w:rsidR="008B3AE5" w:rsidRPr="004B1154" w:rsidRDefault="009E3308" w:rsidP="008B3AE5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</w:t>
            </w:r>
            <w:r w:rsidR="008B3AE5" w:rsidRPr="004B115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8B3AE5" w:rsidRPr="004B1154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9E330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9E330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</w:tr>
    </w:tbl>
    <w:p w14:paraId="17E38A32" w14:textId="77777777" w:rsidR="0062586B" w:rsidRPr="004B1154" w:rsidRDefault="0062586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4"/>
          <w:szCs w:val="24"/>
          <w:lang w:val="en-US"/>
        </w:rPr>
      </w:pPr>
    </w:p>
    <w:p w14:paraId="0465FC9D" w14:textId="77777777" w:rsidR="00774F63" w:rsidRPr="004B1154" w:rsidRDefault="00774F63" w:rsidP="00774F6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  <w:lang w:val="en-US"/>
        </w:rPr>
      </w:pPr>
    </w:p>
    <w:tbl>
      <w:tblPr>
        <w:tblW w:w="875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196"/>
        <w:gridCol w:w="1597"/>
        <w:gridCol w:w="1593"/>
        <w:gridCol w:w="1480"/>
        <w:gridCol w:w="1890"/>
      </w:tblGrid>
      <w:tr w:rsidR="00774F63" w:rsidRPr="004B1154" w14:paraId="0A6B8A06" w14:textId="77777777" w:rsidTr="007470F3">
        <w:trPr>
          <w:trHeight w:val="144"/>
        </w:trPr>
        <w:tc>
          <w:tcPr>
            <w:tcW w:w="2196" w:type="dxa"/>
            <w:tcBorders>
              <w:top w:val="nil"/>
              <w:left w:val="nil"/>
              <w:right w:val="nil"/>
            </w:tcBorders>
            <w:vAlign w:val="center"/>
          </w:tcPr>
          <w:p w14:paraId="76D43DBA" w14:textId="77777777" w:rsidR="00774F63" w:rsidRPr="004B1154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65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1064D" w14:textId="77777777" w:rsidR="00774F63" w:rsidRPr="004B1154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74F63" w:rsidRPr="004B1154" w14:paraId="2BA0FF94" w14:textId="77777777" w:rsidTr="007470F3">
        <w:trPr>
          <w:trHeight w:val="234"/>
        </w:trPr>
        <w:tc>
          <w:tcPr>
            <w:tcW w:w="2196" w:type="dxa"/>
            <w:tcBorders>
              <w:top w:val="nil"/>
              <w:left w:val="nil"/>
              <w:right w:val="nil"/>
            </w:tcBorders>
            <w:vAlign w:val="center"/>
          </w:tcPr>
          <w:p w14:paraId="5A9AB7AF" w14:textId="77777777" w:rsidR="00774F63" w:rsidRPr="004B1154" w:rsidRDefault="00774F63" w:rsidP="007470F3">
            <w:pPr>
              <w:jc w:val="center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65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5948E" w14:textId="1DFBB6C0" w:rsidR="00774F63" w:rsidRPr="004B1154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9E3308"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9E3308"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774F63" w:rsidRPr="004B1154" w14:paraId="01DCF5CD" w14:textId="77777777" w:rsidTr="007470F3">
        <w:trPr>
          <w:trHeight w:val="144"/>
        </w:trPr>
        <w:tc>
          <w:tcPr>
            <w:tcW w:w="2196" w:type="dxa"/>
            <w:vMerge w:val="restart"/>
            <w:tcBorders>
              <w:top w:val="nil"/>
              <w:left w:val="nil"/>
              <w:right w:val="nil"/>
            </w:tcBorders>
          </w:tcPr>
          <w:p w14:paraId="5A798B22" w14:textId="77777777" w:rsidR="00774F63" w:rsidRPr="004B1154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วันที่ออก</w:t>
            </w:r>
            <w:r w:rsidR="00C36416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ตั๋ว</w:t>
            </w: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แลกเงิน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B844D" w14:textId="77777777" w:rsidR="00774F63" w:rsidRPr="004B1154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F357F" w14:textId="77777777" w:rsidR="00774F63" w:rsidRPr="004B1154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41378" w14:textId="77777777" w:rsidR="00774F63" w:rsidRPr="004B1154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B9D43" w14:textId="77777777" w:rsidR="00774F63" w:rsidRPr="004B1154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</w:tr>
      <w:tr w:rsidR="00774F63" w:rsidRPr="004B1154" w14:paraId="7AD811BF" w14:textId="77777777" w:rsidTr="007470F3">
        <w:trPr>
          <w:trHeight w:val="144"/>
        </w:trPr>
        <w:tc>
          <w:tcPr>
            <w:tcW w:w="2196" w:type="dxa"/>
            <w:vMerge/>
            <w:tcBorders>
              <w:left w:val="nil"/>
              <w:right w:val="nil"/>
            </w:tcBorders>
            <w:vAlign w:val="center"/>
            <w:hideMark/>
          </w:tcPr>
          <w:p w14:paraId="14CE6083" w14:textId="77777777" w:rsidR="00774F63" w:rsidRPr="004B1154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594D6B" w14:textId="77777777" w:rsidR="00774F63" w:rsidRPr="004B1154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18FBEBD3" w14:textId="77777777" w:rsidR="00774F63" w:rsidRPr="004B1154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92AAFD" w14:textId="77777777" w:rsidR="00774F63" w:rsidRPr="004B1154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(วัน)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B65B43" w14:textId="77777777" w:rsidR="00774F63" w:rsidRPr="004B1154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ไถ่ถอน</w:t>
            </w:r>
          </w:p>
        </w:tc>
      </w:tr>
      <w:tr w:rsidR="00774F63" w:rsidRPr="004B1154" w14:paraId="177E8109" w14:textId="77777777" w:rsidTr="007470F3">
        <w:trPr>
          <w:trHeight w:val="144"/>
        </w:trPr>
        <w:tc>
          <w:tcPr>
            <w:tcW w:w="2196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E2DC8B1" w14:textId="77777777" w:rsidR="00774F63" w:rsidRPr="004B1154" w:rsidRDefault="00774F63" w:rsidP="007470F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791554" w14:textId="77777777" w:rsidR="00774F63" w:rsidRPr="004B1154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393407FD" w14:textId="77777777" w:rsidR="00774F63" w:rsidRPr="004B1154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2351E6" w14:textId="77777777" w:rsidR="00774F63" w:rsidRPr="004B1154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09A7FE" w14:textId="77777777" w:rsidR="00774F63" w:rsidRPr="004B1154" w:rsidRDefault="00774F63" w:rsidP="007470F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16AE0" w:rsidRPr="004B1154" w14:paraId="0DFB4EE4" w14:textId="77777777" w:rsidTr="00B2010D">
        <w:trPr>
          <w:trHeight w:val="144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8EDDD" w14:textId="4B221D7C" w:rsidR="00C16AE0" w:rsidRPr="004B1154" w:rsidRDefault="009E3308" w:rsidP="00C16AE0">
            <w:pPr>
              <w:ind w:left="327" w:hanging="32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3308">
              <w:rPr>
                <w:rFonts w:ascii="Angsana New" w:hAnsi="Angsana New" w:cs="Angsana New"/>
                <w:sz w:val="28"/>
                <w:szCs w:val="28"/>
                <w:lang w:val="en-US"/>
              </w:rPr>
              <w:t>23</w:t>
            </w:r>
            <w:r w:rsidR="00C16AE0" w:rsidRPr="004B115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C16AE0" w:rsidRPr="004B11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เมษายน</w:t>
            </w:r>
            <w:r w:rsidR="00C16AE0" w:rsidRPr="004B11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9E3308">
              <w:rPr>
                <w:rFonts w:ascii="Angsana New" w:hAnsi="Angsana New" w:cs="Angsana New"/>
                <w:sz w:val="28"/>
                <w:szCs w:val="28"/>
                <w:lang w:val="en-US"/>
              </w:rPr>
              <w:t>2567</w:t>
            </w:r>
            <w:r w:rsidR="00C16AE0" w:rsidRPr="004B115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1C3A2EF3" w14:textId="08C931C0" w:rsidR="00C16AE0" w:rsidRPr="004B1154" w:rsidRDefault="009E3308" w:rsidP="00C16AE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160</w:t>
            </w:r>
            <w:r w:rsidR="00C16AE0" w:rsidRPr="004B11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C16AE0" w:rsidRPr="004B115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7F27D6E6" w14:textId="6ED22023" w:rsidR="00C16AE0" w:rsidRPr="004B1154" w:rsidRDefault="009E3308" w:rsidP="00C16A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3308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C16AE0" w:rsidRPr="004B1154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9E3308"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366C1F5B" w14:textId="277AD355" w:rsidR="00C16AE0" w:rsidRPr="004B1154" w:rsidRDefault="009E3308" w:rsidP="00C16A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3308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 w:rsidR="00C16AE0" w:rsidRPr="004B115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9E3308">
              <w:rPr>
                <w:rFonts w:ascii="Angsana New" w:hAnsi="Angsana New" w:cs="Angsana New"/>
                <w:sz w:val="28"/>
                <w:szCs w:val="28"/>
                <w:lang w:val="en-US"/>
              </w:rPr>
              <w:t>255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BABD0" w14:textId="7C3C9CE2" w:rsidR="00C16AE0" w:rsidRPr="004B1154" w:rsidRDefault="009E3308" w:rsidP="00C16AE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 w:rsidR="00C16AE0" w:rsidRPr="004B115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C16AE0" w:rsidRPr="004B11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มกราคม </w:t>
            </w:r>
            <w:r w:rsidRPr="009E3308">
              <w:rPr>
                <w:rFonts w:ascii="Angsana New" w:hAnsi="Angsana New" w:cs="Angsana New"/>
                <w:sz w:val="28"/>
                <w:szCs w:val="28"/>
                <w:lang w:val="en-US"/>
              </w:rPr>
              <w:t>2568</w:t>
            </w:r>
            <w:r w:rsidR="00C16AE0" w:rsidRPr="004B115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</w:t>
            </w:r>
          </w:p>
        </w:tc>
      </w:tr>
      <w:tr w:rsidR="00C16AE0" w:rsidRPr="004B1154" w14:paraId="46CB041A" w14:textId="77777777" w:rsidTr="007470F3">
        <w:trPr>
          <w:trHeight w:val="144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E2BE9" w14:textId="4B6F995E" w:rsidR="00C16AE0" w:rsidRPr="004B1154" w:rsidRDefault="009E3308" w:rsidP="00C16AE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 w:rsidR="00C16AE0" w:rsidRPr="004B115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C16AE0" w:rsidRPr="004B11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ธันวาคม</w:t>
            </w:r>
            <w:r w:rsidR="00C16AE0" w:rsidRPr="004B11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9E3308">
              <w:rPr>
                <w:rFonts w:ascii="Angsana New" w:hAnsi="Angsana New"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23B7747F" w14:textId="6298D154" w:rsidR="00C16AE0" w:rsidRPr="004B1154" w:rsidRDefault="00C16AE0" w:rsidP="00C16AE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4FFCE083" w14:textId="523214A7" w:rsidR="00C16AE0" w:rsidRPr="004B1154" w:rsidRDefault="00C16AE0" w:rsidP="00C16A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333DDA28" w14:textId="00C25BED" w:rsidR="00C16AE0" w:rsidRPr="004B1154" w:rsidRDefault="00C16AE0" w:rsidP="00C16A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6FED4" w14:textId="1EE12391" w:rsidR="00C16AE0" w:rsidRPr="004B1154" w:rsidRDefault="009E3308" w:rsidP="00C16AE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C16AE0" w:rsidRPr="004B115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C16AE0" w:rsidRPr="004B115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9E3308">
              <w:rPr>
                <w:rFonts w:ascii="Angsana New" w:hAnsi="Angsana New" w:cs="Angsana New"/>
                <w:sz w:val="28"/>
                <w:szCs w:val="28"/>
                <w:lang w:val="en-US"/>
              </w:rPr>
              <w:t>2568</w:t>
            </w:r>
          </w:p>
        </w:tc>
      </w:tr>
    </w:tbl>
    <w:p w14:paraId="7569214C" w14:textId="5504EDBF" w:rsidR="002C73CC" w:rsidRPr="004B1154" w:rsidRDefault="00774F63" w:rsidP="000A1468">
      <w:pPr>
        <w:snapToGrid w:val="0"/>
        <w:spacing w:before="240"/>
        <w:ind w:left="547"/>
        <w:jc w:val="thaiDistribute"/>
        <w:rPr>
          <w:rFonts w:asciiTheme="majorBidi" w:hAnsiTheme="majorBidi" w:cstheme="majorBidi"/>
          <w:snapToGrid w:val="0"/>
          <w:cs/>
        </w:rPr>
      </w:pPr>
      <w:r w:rsidRPr="004B1154">
        <w:rPr>
          <w:rFonts w:asciiTheme="majorBidi" w:hAnsiTheme="majorBidi" w:cstheme="majorBidi"/>
          <w:snapToGrid w:val="0"/>
          <w:cs/>
        </w:rPr>
        <w:t>ในวันที่ออกตั๋วแลกเงิน บริษัทได้ถูกหักดอกเบี้ยไว้ล่วงหน้าและบริษัทได้ทยอยรับรู้ดอกเบี้ยจ่ายล่วงหน้าเป็นต้นทุนทางการเงินตามระยะเวลาของตั๋วแลกเงิน</w:t>
      </w:r>
    </w:p>
    <w:p w14:paraId="3921ACFA" w14:textId="77777777" w:rsidR="00A817A8" w:rsidRPr="004B1154" w:rsidRDefault="00A817A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napToGrid w:val="0"/>
          <w:cs/>
        </w:rPr>
      </w:pPr>
      <w:r w:rsidRPr="004B1154">
        <w:rPr>
          <w:rFonts w:asciiTheme="majorBidi" w:hAnsiTheme="majorBidi" w:cstheme="majorBidi"/>
          <w:snapToGrid w:val="0"/>
          <w:cs/>
        </w:rPr>
        <w:br w:type="page"/>
      </w:r>
    </w:p>
    <w:p w14:paraId="5D2F683A" w14:textId="206417D6" w:rsidR="00E142AA" w:rsidRPr="004B1154" w:rsidRDefault="009E3308" w:rsidP="0062586B">
      <w:pPr>
        <w:snapToGrid w:val="0"/>
        <w:spacing w:before="360"/>
        <w:ind w:left="548" w:hanging="634"/>
        <w:jc w:val="thaiDistribute"/>
        <w:rPr>
          <w:rFonts w:asciiTheme="majorBidi" w:hAnsiTheme="majorBidi" w:cstheme="majorBidi"/>
          <w:b/>
          <w:bCs/>
          <w:lang w:val="en-US"/>
        </w:rPr>
      </w:pPr>
      <w:r w:rsidRPr="009E3308">
        <w:rPr>
          <w:rFonts w:asciiTheme="majorBidi" w:hAnsiTheme="majorBidi" w:cstheme="majorBidi"/>
          <w:b/>
          <w:bCs/>
          <w:lang w:val="en-US"/>
        </w:rPr>
        <w:lastRenderedPageBreak/>
        <w:t>15</w:t>
      </w:r>
      <w:r w:rsidR="00E142AA" w:rsidRPr="004B1154">
        <w:rPr>
          <w:rFonts w:asciiTheme="majorBidi" w:hAnsiTheme="majorBidi" w:cstheme="majorBidi"/>
          <w:b/>
          <w:bCs/>
          <w:cs/>
          <w:lang w:val="en-US"/>
        </w:rPr>
        <w:t xml:space="preserve">. </w:t>
      </w:r>
      <w:r w:rsidR="00E142AA" w:rsidRPr="004B1154">
        <w:rPr>
          <w:rFonts w:asciiTheme="majorBidi" w:hAnsiTheme="majorBidi" w:cstheme="majorBidi"/>
          <w:b/>
          <w:bCs/>
          <w:cs/>
          <w:lang w:val="en-US"/>
        </w:rPr>
        <w:tab/>
        <w:t>เจ้าหนี้ค่าก่อสร้าง</w:t>
      </w:r>
    </w:p>
    <w:p w14:paraId="7EBE7094" w14:textId="43313987" w:rsidR="0004508D" w:rsidRPr="004B1154" w:rsidRDefault="0004508D" w:rsidP="00923DF9">
      <w:pPr>
        <w:pStyle w:val="BodyTextIndent"/>
        <w:spacing w:line="400" w:lineRule="exact"/>
        <w:ind w:left="547" w:firstLine="0"/>
        <w:jc w:val="thaiDistribute"/>
        <w:rPr>
          <w:rFonts w:asciiTheme="majorBidi" w:hAnsiTheme="majorBidi" w:cstheme="majorBidi"/>
          <w:snapToGrid w:val="0"/>
          <w:spacing w:val="-10"/>
          <w:lang w:val="en-US"/>
        </w:rPr>
      </w:pPr>
      <w:r w:rsidRPr="004B1154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เมื่อวันที่ </w:t>
      </w:r>
      <w:r w:rsidR="009E3308" w:rsidRPr="009E3308">
        <w:rPr>
          <w:rFonts w:asciiTheme="majorBidi" w:hAnsiTheme="majorBidi" w:cstheme="majorBidi"/>
          <w:snapToGrid w:val="0"/>
          <w:spacing w:val="-10"/>
          <w:lang w:val="en-US"/>
        </w:rPr>
        <w:t>26</w:t>
      </w:r>
      <w:r w:rsidRPr="004B1154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สิงหาคม </w:t>
      </w:r>
      <w:r w:rsidR="009E3308" w:rsidRPr="009E3308">
        <w:rPr>
          <w:rFonts w:asciiTheme="majorBidi" w:hAnsiTheme="majorBidi" w:cstheme="majorBidi"/>
          <w:snapToGrid w:val="0"/>
          <w:spacing w:val="-10"/>
          <w:lang w:val="en-US"/>
        </w:rPr>
        <w:t>2559</w:t>
      </w:r>
      <w:r w:rsidRPr="004B1154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บริษัท แลนด์มาร์ค โฮลดิ้งส์ จำกัด (“บริษัทย่อย”) (“ผู้ว่าจ้าง”) ได้ทำสัญญาก่อสร้างโครงการเจ้าพระยา เอสเตท กับบริษัท บีซีอีจี ไทย อินเตอร์เนชั่นแนล จำกัด (“ผู้รับเหมาโครงการ”) ซึ่งตามสัญญาดังกล่าวผู้รับเหมาโครงการมีสิทธิในการโอนสิทธิเรียกร้องในหนี้ค่าก่อสร้างพร้อมดอกเบี้ยให้กับธนาคารในต่างประเทศแห่งหนึ่งที่ได้ให้การสนับสนุนทางการเงินในโครงการนี้ นอกจากนั้นตามสัญญาดังกล่าว บริษัทย่อยจะจ่ายชำระเงินให้แก่ผู้รับเหมาโครงการและ/หรือธนาคารในต่างประเทศแห่งหนึ่งตามคำสั่งของผู้รับเหมาโครงการทั้งจำนวนเมื่อครบกำหนดชำระในวันที่ </w:t>
      </w:r>
      <w:r w:rsidR="009E3308" w:rsidRPr="009E3308">
        <w:rPr>
          <w:rFonts w:asciiTheme="majorBidi" w:hAnsiTheme="majorBidi" w:cstheme="majorBidi"/>
          <w:snapToGrid w:val="0"/>
          <w:spacing w:val="-10"/>
          <w:lang w:val="en-US"/>
        </w:rPr>
        <w:t>20</w:t>
      </w:r>
      <w:r w:rsidRPr="004B1154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กันยายน </w:t>
      </w:r>
      <w:r w:rsidR="009E3308" w:rsidRPr="009E3308">
        <w:rPr>
          <w:rFonts w:asciiTheme="majorBidi" w:hAnsiTheme="majorBidi" w:cstheme="majorBidi"/>
          <w:snapToGrid w:val="0"/>
          <w:spacing w:val="-10"/>
          <w:lang w:val="en-US"/>
        </w:rPr>
        <w:t>2563</w:t>
      </w:r>
      <w:r w:rsidRPr="004B1154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บริษัทย่อยได้วางหลักประกันต่อผู้รับเหมาโครงการโดยมีรายละเอียดของหลักประกัน</w:t>
      </w:r>
      <w:r w:rsidR="00847705" w:rsidRPr="004B1154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10"/>
          <w:cs/>
          <w:lang w:val="en-US"/>
        </w:rPr>
        <w:t>ดังนี้</w:t>
      </w:r>
    </w:p>
    <w:p w14:paraId="6AF1D31A" w14:textId="77777777" w:rsidR="0004508D" w:rsidRPr="004B1154" w:rsidRDefault="0004508D" w:rsidP="00923DF9">
      <w:pPr>
        <w:pStyle w:val="BodyTextIndent"/>
        <w:numPr>
          <w:ilvl w:val="0"/>
          <w:numId w:val="15"/>
        </w:numPr>
        <w:tabs>
          <w:tab w:val="decimal" w:pos="1008"/>
        </w:tabs>
        <w:spacing w:before="120" w:line="400" w:lineRule="exact"/>
        <w:ind w:left="990" w:hanging="400"/>
        <w:jc w:val="thaiDistribute"/>
        <w:textAlignment w:val="auto"/>
        <w:rPr>
          <w:rFonts w:asciiTheme="majorBidi" w:hAnsiTheme="majorBidi" w:cstheme="majorBidi"/>
          <w:snapToGrid w:val="0"/>
          <w:lang w:val="en-US"/>
        </w:rPr>
      </w:pPr>
      <w:r w:rsidRPr="004B1154">
        <w:rPr>
          <w:rFonts w:asciiTheme="majorBidi" w:hAnsiTheme="majorBidi" w:cstheme="majorBidi"/>
          <w:snapToGrid w:val="0"/>
          <w:cs/>
          <w:lang w:val="en-US"/>
        </w:rPr>
        <w:t>จำนำหุ้นของบริษัท แลนด์มาร์ค โฮลดิ้งส์ จำกัด ทั้งจำนวน</w:t>
      </w:r>
    </w:p>
    <w:p w14:paraId="5A3C77AB" w14:textId="4618FA0B" w:rsidR="0004508D" w:rsidRPr="004B1154" w:rsidRDefault="0004508D" w:rsidP="00923DF9">
      <w:pPr>
        <w:pStyle w:val="BodyTextIndent"/>
        <w:numPr>
          <w:ilvl w:val="0"/>
          <w:numId w:val="15"/>
        </w:numPr>
        <w:tabs>
          <w:tab w:val="decimal" w:pos="1008"/>
        </w:tabs>
        <w:spacing w:before="120" w:line="400" w:lineRule="exact"/>
        <w:ind w:left="990" w:hanging="400"/>
        <w:jc w:val="thaiDistribute"/>
        <w:textAlignment w:val="auto"/>
        <w:rPr>
          <w:rFonts w:asciiTheme="majorBidi" w:hAnsiTheme="majorBidi" w:cstheme="majorBidi"/>
          <w:snapToGrid w:val="0"/>
          <w:lang w:val="en-US"/>
        </w:rPr>
      </w:pPr>
      <w:r w:rsidRPr="004B1154">
        <w:rPr>
          <w:rFonts w:asciiTheme="majorBidi" w:hAnsiTheme="majorBidi" w:cstheme="majorBidi"/>
          <w:snapToGrid w:val="0"/>
          <w:cs/>
          <w:lang w:val="en-US"/>
        </w:rPr>
        <w:t>สิทธิในการสวมสิทธิการเช่าที่ดิน และ</w:t>
      </w:r>
      <w:r w:rsidR="00871BA6" w:rsidRPr="004B1154">
        <w:rPr>
          <w:rFonts w:asciiTheme="majorBidi" w:hAnsiTheme="majorBidi" w:cstheme="majorBidi" w:hint="cs"/>
          <w:snapToGrid w:val="0"/>
          <w:cs/>
          <w:lang w:val="en-US"/>
        </w:rPr>
        <w:t>คำมั่นว่า</w:t>
      </w:r>
      <w:r w:rsidR="0087699D" w:rsidRPr="004B1154">
        <w:rPr>
          <w:rFonts w:asciiTheme="majorBidi" w:hAnsiTheme="majorBidi" w:cstheme="majorBidi" w:hint="cs"/>
          <w:snapToGrid w:val="0"/>
          <w:cs/>
          <w:lang w:val="en-US"/>
        </w:rPr>
        <w:t>จะ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>จดจำนองสิ่งปลูกสร้างของโครงการ เจ้าพระยา เอสเตท</w:t>
      </w:r>
      <w:r w:rsidR="00C36338" w:rsidRPr="004B1154">
        <w:rPr>
          <w:rFonts w:asciiTheme="majorBidi" w:hAnsiTheme="majorBidi" w:cstheme="majorBidi"/>
          <w:snapToGrid w:val="0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 xml:space="preserve">ภายใต้สัญญาหลักประกันแบบมีเงื่อนไข ซึ่งจะบังคับใช้สิทธิได้ภายใต้เงื่อนไขตามที่ระบุไว้ในสัญญา </w:t>
      </w:r>
      <w:bookmarkStart w:id="8" w:name="_Hlk61872588"/>
    </w:p>
    <w:p w14:paraId="167ACF0A" w14:textId="012D3A86" w:rsidR="0062586B" w:rsidRPr="004B1154" w:rsidRDefault="0004508D" w:rsidP="0062586B">
      <w:pPr>
        <w:pStyle w:val="BodyTextIndent"/>
        <w:tabs>
          <w:tab w:val="decimal" w:pos="1008"/>
        </w:tabs>
        <w:spacing w:before="240" w:after="120" w:line="400" w:lineRule="exact"/>
        <w:ind w:left="547" w:firstLine="0"/>
        <w:jc w:val="thaiDistribute"/>
        <w:textAlignment w:val="auto"/>
        <w:rPr>
          <w:rFonts w:asciiTheme="majorBidi" w:hAnsiTheme="majorBidi" w:cstheme="majorBidi"/>
          <w:snapToGrid w:val="0"/>
          <w:spacing w:val="-8"/>
          <w:cs/>
          <w:lang w:val="en-US"/>
        </w:rPr>
      </w:pPr>
      <w:r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>เมื่อ</w:t>
      </w:r>
      <w:bookmarkEnd w:id="8"/>
      <w:r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วันที่ </w:t>
      </w:r>
      <w:r w:rsidR="009E3308" w:rsidRPr="009E3308">
        <w:rPr>
          <w:rFonts w:asciiTheme="majorBidi" w:hAnsiTheme="majorBidi" w:cstheme="majorBidi"/>
          <w:snapToGrid w:val="0"/>
          <w:spacing w:val="-6"/>
          <w:lang w:val="en-US"/>
        </w:rPr>
        <w:t>16</w:t>
      </w:r>
      <w:r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กันยายน </w:t>
      </w:r>
      <w:r w:rsidR="009E3308" w:rsidRPr="009E3308">
        <w:rPr>
          <w:rFonts w:asciiTheme="majorBidi" w:hAnsiTheme="majorBidi" w:cstheme="majorBidi"/>
          <w:snapToGrid w:val="0"/>
          <w:spacing w:val="-6"/>
          <w:lang w:val="en-US"/>
        </w:rPr>
        <w:t>2563</w:t>
      </w:r>
      <w:r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เงินกู้จากธนาคารในต่างประเทศของบริษัทย่อยที่นำมาใช้ในการก่อสร้างโครงการเจ้าพระยา เอสเตท จำนวน </w:t>
      </w:r>
      <w:r w:rsidR="009E3308" w:rsidRPr="009E3308">
        <w:rPr>
          <w:rFonts w:asciiTheme="majorBidi" w:hAnsiTheme="majorBidi" w:cstheme="majorBidi"/>
          <w:snapToGrid w:val="0"/>
          <w:spacing w:val="-6"/>
          <w:lang w:val="en-US"/>
        </w:rPr>
        <w:t>375</w:t>
      </w:r>
      <w:r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ล้านดอลลาร์สหรัฐ หรือ </w:t>
      </w:r>
      <w:r w:rsidR="009E3308" w:rsidRPr="009E3308">
        <w:rPr>
          <w:rFonts w:asciiTheme="majorBidi" w:hAnsiTheme="majorBidi" w:cstheme="majorBidi"/>
          <w:snapToGrid w:val="0"/>
          <w:spacing w:val="-6"/>
          <w:lang w:val="en-US"/>
        </w:rPr>
        <w:t>11</w:t>
      </w:r>
      <w:r w:rsidRPr="004B1154">
        <w:rPr>
          <w:rFonts w:asciiTheme="majorBidi" w:hAnsiTheme="majorBidi" w:cstheme="majorBidi"/>
          <w:snapToGrid w:val="0"/>
          <w:spacing w:val="-6"/>
          <w:lang w:val="en-US"/>
        </w:rPr>
        <w:t>,</w:t>
      </w:r>
      <w:r w:rsidR="009E3308" w:rsidRPr="009E3308">
        <w:rPr>
          <w:rFonts w:asciiTheme="majorBidi" w:hAnsiTheme="majorBidi" w:cstheme="majorBidi"/>
          <w:snapToGrid w:val="0"/>
          <w:spacing w:val="-6"/>
          <w:lang w:val="en-US"/>
        </w:rPr>
        <w:t>754</w:t>
      </w:r>
      <w:r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>.</w:t>
      </w:r>
      <w:r w:rsidR="009E3308" w:rsidRPr="009E3308">
        <w:rPr>
          <w:rFonts w:asciiTheme="majorBidi" w:hAnsiTheme="majorBidi" w:cstheme="majorBidi"/>
          <w:snapToGrid w:val="0"/>
          <w:spacing w:val="-6"/>
          <w:lang w:val="en-US"/>
        </w:rPr>
        <w:t>75</w:t>
      </w:r>
      <w:r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ล้านบาท ได้ถูกชำระคืนแล้ว</w:t>
      </w:r>
      <w:r w:rsidRPr="004B1154">
        <w:rPr>
          <w:rFonts w:asciiTheme="majorBidi" w:hAnsiTheme="majorBidi" w:cstheme="majorBidi"/>
          <w:snapToGrid w:val="0"/>
          <w:spacing w:val="-10"/>
          <w:cs/>
          <w:lang w:val="en-US"/>
        </w:rPr>
        <w:t>ทั้งจำนวนก่อนวันครบกำหนด บริษัทย่อยและผู้รับเหมาโครงการซึ่งมีฐานะเป็นผู้ถือหุ้นส่วนน้อยในบริษัทย่อยและในฐานะของผู้รับเหมาหลักของโครงการระหว่างก่อสร้าง</w:t>
      </w:r>
      <w:r w:rsidR="00A33B12" w:rsidRPr="004B1154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10"/>
          <w:cs/>
          <w:lang w:val="en-US"/>
        </w:rPr>
        <w:t>ซึ่งเป็นผู้ค้ำประกันได้ตกลงร่วมกันเพื่อดำเนินการจ่ายชำระหนี้ และ</w:t>
      </w:r>
      <w:r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>รับโอนสิทธิเรียกร้องในหนี้ค่าก่อสร้างคืนจากธนาคาร</w:t>
      </w:r>
      <w:r w:rsidR="00A33B12"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>ซึ่งให้การสนับสนุนทางการเงินสำหรับค่าก่อสร้างก่อนวัน</w:t>
      </w:r>
      <w:r w:rsidRPr="004B1154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ครบกำหนดชำระเงิน ทั้งนี้เงินกู้ยืมจำนวน </w:t>
      </w:r>
      <w:r w:rsidR="009E3308" w:rsidRPr="009E3308">
        <w:rPr>
          <w:rFonts w:asciiTheme="majorBidi" w:hAnsiTheme="majorBidi" w:cstheme="majorBidi"/>
          <w:snapToGrid w:val="0"/>
          <w:spacing w:val="-10"/>
          <w:lang w:val="en-US"/>
        </w:rPr>
        <w:t>45</w:t>
      </w:r>
      <w:r w:rsidRPr="004B1154">
        <w:rPr>
          <w:rFonts w:asciiTheme="majorBidi" w:hAnsiTheme="majorBidi" w:cstheme="majorBidi"/>
          <w:snapToGrid w:val="0"/>
          <w:spacing w:val="-10"/>
          <w:cs/>
          <w:lang w:val="en-US"/>
        </w:rPr>
        <w:t>.</w:t>
      </w:r>
      <w:r w:rsidR="009E3308" w:rsidRPr="009E3308">
        <w:rPr>
          <w:rFonts w:asciiTheme="majorBidi" w:hAnsiTheme="majorBidi" w:cstheme="majorBidi"/>
          <w:snapToGrid w:val="0"/>
          <w:spacing w:val="-10"/>
          <w:lang w:val="en-US"/>
        </w:rPr>
        <w:t>50</w:t>
      </w:r>
      <w:r w:rsidRPr="004B1154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ล้าน</w:t>
      </w:r>
      <w:r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>ดอลลาร์</w:t>
      </w:r>
      <w:r w:rsidRPr="004B1154">
        <w:rPr>
          <w:rFonts w:asciiTheme="majorBidi" w:hAnsiTheme="majorBidi" w:cstheme="majorBidi"/>
          <w:snapToGrid w:val="0"/>
          <w:spacing w:val="-10"/>
          <w:cs/>
          <w:lang w:val="en-US"/>
        </w:rPr>
        <w:t>สหรัฐ</w:t>
      </w:r>
      <w:r w:rsidRPr="004B1154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10"/>
          <w:cs/>
          <w:lang w:val="en-US"/>
        </w:rPr>
        <w:t>ถูกชำระโดยเงินฝากธนาคารของ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>บริษัทย่อย</w:t>
      </w:r>
      <w:r w:rsidRPr="004B1154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ที่ใช้เป็นหลักประกันการชำระเงินตามสัญญาก่อสร้างและเงินกู้ยืมส่วนที่เหลือจำนวน </w:t>
      </w:r>
      <w:r w:rsidR="009E3308" w:rsidRPr="009E3308">
        <w:rPr>
          <w:rFonts w:asciiTheme="majorBidi" w:hAnsiTheme="majorBidi" w:cstheme="majorBidi"/>
          <w:snapToGrid w:val="0"/>
          <w:spacing w:val="-2"/>
          <w:lang w:val="en-US"/>
        </w:rPr>
        <w:t>329</w:t>
      </w:r>
      <w:r w:rsidRPr="004B1154">
        <w:rPr>
          <w:rFonts w:asciiTheme="majorBidi" w:hAnsiTheme="majorBidi" w:cstheme="majorBidi"/>
          <w:snapToGrid w:val="0"/>
          <w:spacing w:val="-2"/>
          <w:cs/>
          <w:lang w:val="en-US"/>
        </w:rPr>
        <w:t>.</w:t>
      </w:r>
      <w:r w:rsidR="009E3308" w:rsidRPr="009E3308">
        <w:rPr>
          <w:rFonts w:asciiTheme="majorBidi" w:hAnsiTheme="majorBidi" w:cstheme="majorBidi"/>
          <w:snapToGrid w:val="0"/>
          <w:spacing w:val="-2"/>
          <w:lang w:val="en-US"/>
        </w:rPr>
        <w:t>50</w:t>
      </w:r>
      <w:r w:rsidRPr="004B1154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>ล้านดอลลาร์สหรัฐ</w:t>
      </w:r>
      <w:r w:rsidRPr="004B1154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>ถูกชำระโดยเงินทุนที่จัดหามาโดย</w:t>
      </w:r>
      <w:r w:rsidRPr="004B1154">
        <w:rPr>
          <w:rFonts w:asciiTheme="majorBidi" w:hAnsiTheme="majorBidi" w:cstheme="majorBidi"/>
          <w:snapToGrid w:val="0"/>
          <w:spacing w:val="-10"/>
          <w:cs/>
          <w:lang w:val="en-US"/>
        </w:rPr>
        <w:t>ผู้รับเหมาโครงการ</w:t>
      </w:r>
      <w:r w:rsidRPr="004B1154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>ส่งผลให้ผู้รับ</w:t>
      </w:r>
      <w:r w:rsidR="004678D9"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>เหมา</w:t>
      </w:r>
      <w:r w:rsidR="00735CF4"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>โครงการ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>กลับมาเป็นเจ้าหนี้ค่าก่อสร้างภายใต้สัญญาก่อสร้างระหว่างบริษัทย่อยและ</w:t>
      </w:r>
      <w:r w:rsidRPr="004B1154">
        <w:rPr>
          <w:rFonts w:asciiTheme="majorBidi" w:hAnsiTheme="majorBidi" w:cstheme="majorBidi"/>
          <w:snapToGrid w:val="0"/>
          <w:spacing w:val="-10"/>
          <w:cs/>
          <w:lang w:val="en-US"/>
        </w:rPr>
        <w:t>ผู้รับเหมาโครงการ</w:t>
      </w:r>
      <w:r w:rsidRPr="004B1154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8"/>
          <w:cs/>
          <w:lang w:val="en-US"/>
        </w:rPr>
        <w:t>โดยบริษัทย่อยและผู้รับ</w:t>
      </w:r>
      <w:r w:rsidR="004678D9" w:rsidRPr="004B1154">
        <w:rPr>
          <w:rFonts w:asciiTheme="majorBidi" w:hAnsiTheme="majorBidi" w:cstheme="majorBidi"/>
          <w:snapToGrid w:val="0"/>
          <w:spacing w:val="-8"/>
          <w:cs/>
          <w:lang w:val="en-US"/>
        </w:rPr>
        <w:t>เหมา</w:t>
      </w:r>
      <w:r w:rsidR="008003EC" w:rsidRPr="004B1154">
        <w:rPr>
          <w:rFonts w:asciiTheme="majorBidi" w:hAnsiTheme="majorBidi" w:cstheme="majorBidi"/>
          <w:snapToGrid w:val="0"/>
          <w:spacing w:val="-8"/>
          <w:cs/>
          <w:lang w:val="en-US"/>
        </w:rPr>
        <w:t>โครงการ</w:t>
      </w:r>
      <w:r w:rsidRPr="004B1154">
        <w:rPr>
          <w:rFonts w:asciiTheme="majorBidi" w:hAnsiTheme="majorBidi" w:cstheme="majorBidi"/>
          <w:snapToGrid w:val="0"/>
          <w:spacing w:val="-8"/>
          <w:cs/>
          <w:lang w:val="en-US"/>
        </w:rPr>
        <w:t>ได้บรรลุข้อตกลงในสัญญาการจ่ายชำระคืนหนี้โดยมีเงื่อนไขที่สำคัญ ดังนี้</w:t>
      </w:r>
    </w:p>
    <w:p w14:paraId="740E97B1" w14:textId="6B0B562D" w:rsidR="0004508D" w:rsidRPr="004B1154" w:rsidRDefault="0004508D" w:rsidP="00923DF9">
      <w:pPr>
        <w:pStyle w:val="BodyTextIndent"/>
        <w:numPr>
          <w:ilvl w:val="0"/>
          <w:numId w:val="18"/>
        </w:numPr>
        <w:spacing w:after="120" w:line="400" w:lineRule="exact"/>
        <w:ind w:left="907"/>
        <w:jc w:val="thaiDistribute"/>
        <w:rPr>
          <w:rFonts w:asciiTheme="majorBidi" w:hAnsiTheme="majorBidi" w:cstheme="majorBidi"/>
          <w:snapToGrid w:val="0"/>
          <w:spacing w:val="-6"/>
          <w:lang w:val="en-US"/>
        </w:rPr>
      </w:pPr>
      <w:r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>บริษัทย่อยตกลงชำระค่าธรรมเนียมการจัดหาเงินให้กับ</w:t>
      </w:r>
      <w:r w:rsidRPr="004B1154">
        <w:rPr>
          <w:rFonts w:asciiTheme="majorBidi" w:hAnsiTheme="majorBidi" w:cstheme="majorBidi"/>
          <w:snapToGrid w:val="0"/>
          <w:spacing w:val="-10"/>
          <w:cs/>
          <w:lang w:val="en-US"/>
        </w:rPr>
        <w:t>ผู้รับเหมาโครงการ</w:t>
      </w:r>
      <w:r w:rsidRPr="004B1154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ซึ่งเมื่อรวมกับค่าก่อสร้างส่วนที่ยังไม่ได้จ่ายชำระ บริษัทย่อยมีหนี้ทั้งหมดจำนวน </w:t>
      </w:r>
      <w:r w:rsidR="009E3308" w:rsidRPr="009E3308">
        <w:rPr>
          <w:rFonts w:asciiTheme="majorBidi" w:hAnsiTheme="majorBidi" w:cstheme="majorBidi"/>
          <w:snapToGrid w:val="0"/>
          <w:spacing w:val="-6"/>
          <w:lang w:val="en-US"/>
        </w:rPr>
        <w:t>369</w:t>
      </w:r>
      <w:r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>.</w:t>
      </w:r>
      <w:r w:rsidR="009E3308" w:rsidRPr="009E3308">
        <w:rPr>
          <w:rFonts w:asciiTheme="majorBidi" w:hAnsiTheme="majorBidi" w:cstheme="majorBidi"/>
          <w:snapToGrid w:val="0"/>
          <w:spacing w:val="-6"/>
          <w:lang w:val="en-US"/>
        </w:rPr>
        <w:t>54</w:t>
      </w:r>
      <w:r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ล้านดอลลาร์สหรัฐ</w:t>
      </w:r>
    </w:p>
    <w:p w14:paraId="6EDE5BF5" w14:textId="6FDBAD86" w:rsidR="0004508D" w:rsidRPr="004B1154" w:rsidRDefault="0004508D" w:rsidP="00923DF9">
      <w:pPr>
        <w:pStyle w:val="BodyTextIndent"/>
        <w:numPr>
          <w:ilvl w:val="0"/>
          <w:numId w:val="18"/>
        </w:numPr>
        <w:spacing w:after="240" w:line="400" w:lineRule="exact"/>
        <w:ind w:left="907"/>
        <w:jc w:val="thaiDistribute"/>
        <w:rPr>
          <w:rFonts w:asciiTheme="majorBidi" w:hAnsiTheme="majorBidi" w:cstheme="majorBidi"/>
          <w:snapToGrid w:val="0"/>
          <w:spacing w:val="-6"/>
          <w:lang w:val="en-US"/>
        </w:rPr>
      </w:pPr>
      <w:r w:rsidRPr="004B1154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บริษัทย่อยจะจ่ายชำระหนี้ไม่น้อยกว่า </w:t>
      </w:r>
      <w:r w:rsidR="009E3308" w:rsidRPr="009E3308">
        <w:rPr>
          <w:rFonts w:asciiTheme="majorBidi" w:hAnsiTheme="majorBidi" w:cstheme="majorBidi"/>
          <w:snapToGrid w:val="0"/>
          <w:spacing w:val="-10"/>
          <w:lang w:val="en-US"/>
        </w:rPr>
        <w:t>200</w:t>
      </w:r>
      <w:r w:rsidRPr="004B1154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ล้านดอลลาร์สหรัฐ ภายในวันที่ </w:t>
      </w:r>
      <w:r w:rsidR="009E3308" w:rsidRPr="009E3308">
        <w:rPr>
          <w:rFonts w:asciiTheme="majorBidi" w:hAnsiTheme="majorBidi" w:cstheme="majorBidi"/>
          <w:snapToGrid w:val="0"/>
          <w:spacing w:val="-10"/>
          <w:lang w:val="en-US"/>
        </w:rPr>
        <w:t>31</w:t>
      </w:r>
      <w:r w:rsidRPr="004B1154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ธันวาคม </w:t>
      </w:r>
      <w:r w:rsidR="009E3308" w:rsidRPr="009E3308">
        <w:rPr>
          <w:rFonts w:asciiTheme="majorBidi" w:hAnsiTheme="majorBidi" w:cstheme="majorBidi"/>
          <w:snapToGrid w:val="0"/>
          <w:spacing w:val="-10"/>
          <w:lang w:val="en-US"/>
        </w:rPr>
        <w:t>2564</w:t>
      </w:r>
      <w:r w:rsidRPr="004B1154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ส่วนหนี้             ที่เหลืออีกจำนวน </w:t>
      </w:r>
      <w:r w:rsidR="009E3308" w:rsidRPr="009E3308">
        <w:rPr>
          <w:rFonts w:asciiTheme="majorBidi" w:hAnsiTheme="majorBidi" w:cstheme="majorBidi"/>
          <w:snapToGrid w:val="0"/>
          <w:spacing w:val="-10"/>
          <w:lang w:val="en-US"/>
        </w:rPr>
        <w:t>169</w:t>
      </w:r>
      <w:r w:rsidRPr="004B1154">
        <w:rPr>
          <w:rFonts w:asciiTheme="majorBidi" w:hAnsiTheme="majorBidi" w:cstheme="majorBidi"/>
          <w:snapToGrid w:val="0"/>
          <w:spacing w:val="-10"/>
          <w:lang w:val="en-US"/>
        </w:rPr>
        <w:t>.</w:t>
      </w:r>
      <w:r w:rsidR="009E3308" w:rsidRPr="009E3308">
        <w:rPr>
          <w:rFonts w:asciiTheme="majorBidi" w:hAnsiTheme="majorBidi" w:cstheme="majorBidi"/>
          <w:snapToGrid w:val="0"/>
          <w:spacing w:val="-10"/>
          <w:lang w:val="en-US"/>
        </w:rPr>
        <w:t>54</w:t>
      </w:r>
      <w:bookmarkStart w:id="9" w:name="_Hlk61872572"/>
      <w:r w:rsidRPr="004B1154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ล้านดอลลาร์สหรัฐ จะครบกำหนดชำระภายในวันที่ </w:t>
      </w:r>
      <w:r w:rsidR="009E3308" w:rsidRPr="009E3308">
        <w:rPr>
          <w:rFonts w:asciiTheme="majorBidi" w:hAnsiTheme="majorBidi" w:cstheme="majorBidi"/>
          <w:snapToGrid w:val="0"/>
          <w:spacing w:val="-10"/>
          <w:lang w:val="en-US"/>
        </w:rPr>
        <w:t>30</w:t>
      </w:r>
      <w:r w:rsidRPr="004B1154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4B1154">
        <w:rPr>
          <w:rFonts w:asciiTheme="majorBidi" w:hAnsiTheme="majorBidi" w:cstheme="majorBidi"/>
          <w:spacing w:val="-4"/>
          <w:cs/>
        </w:rPr>
        <w:t xml:space="preserve">มิถุนายน </w:t>
      </w:r>
      <w:r w:rsidR="009E3308" w:rsidRPr="009E3308">
        <w:rPr>
          <w:rFonts w:asciiTheme="majorBidi" w:hAnsiTheme="majorBidi" w:cstheme="majorBidi"/>
          <w:snapToGrid w:val="0"/>
          <w:spacing w:val="-10"/>
          <w:lang w:val="en-US"/>
        </w:rPr>
        <w:t>2565</w:t>
      </w:r>
      <w:r w:rsidRPr="004B1154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10"/>
          <w:cs/>
          <w:lang w:val="en-US"/>
        </w:rPr>
        <w:t>ผู้รับเหมาโครงการคิดดอกเบี้ยในอัตราที่ตกลงร่วมกันตลอดระยะเวลาที่ยังค้างชำระ</w:t>
      </w:r>
    </w:p>
    <w:p w14:paraId="5D2CB788" w14:textId="24C19545" w:rsidR="00C8746C" w:rsidRPr="004B1154" w:rsidRDefault="00025DDB" w:rsidP="00923DF9">
      <w:pPr>
        <w:pStyle w:val="BodyTextIndent"/>
        <w:spacing w:after="120" w:line="400" w:lineRule="exact"/>
        <w:ind w:left="547" w:firstLine="0"/>
        <w:jc w:val="thaiDistribute"/>
        <w:rPr>
          <w:rFonts w:asciiTheme="majorBidi" w:hAnsiTheme="majorBidi" w:cstheme="majorBidi"/>
          <w:snapToGrid w:val="0"/>
          <w:spacing w:val="-6"/>
          <w:cs/>
          <w:lang w:val="en-US"/>
        </w:rPr>
      </w:pPr>
      <w:r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นอกจากนั้นในระหว่างปี </w:t>
      </w:r>
      <w:r w:rsidR="009E3308" w:rsidRPr="009E3308">
        <w:rPr>
          <w:rFonts w:asciiTheme="majorBidi" w:hAnsiTheme="majorBidi" w:cstheme="majorBidi"/>
          <w:snapToGrid w:val="0"/>
          <w:spacing w:val="-6"/>
          <w:lang w:val="en-US"/>
        </w:rPr>
        <w:t>2564</w:t>
      </w:r>
      <w:r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บริษัทย่อยและผู้รับเหมาโครงการได้ทำข้อตกลงแปลงหนี้ทั้งเงินต้นและดอกเบี้ยค้างจ่ายที่เหลือในสกุลเหรียญสหรัฐอเมริกาเป็นหนี้ที่เป็นไทยบาทด้วยอัตราแลกเปลี่ยนซึ่งตกลงร่วมกัน</w:t>
      </w:r>
    </w:p>
    <w:p w14:paraId="774267DE" w14:textId="77777777" w:rsidR="00C8746C" w:rsidRPr="004B1154" w:rsidRDefault="00C8746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napToGrid w:val="0"/>
          <w:spacing w:val="-6"/>
          <w:cs/>
          <w:lang w:val="en-US" w:eastAsia="x-none"/>
        </w:rPr>
      </w:pPr>
      <w:r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br w:type="page"/>
      </w:r>
    </w:p>
    <w:bookmarkEnd w:id="9"/>
    <w:p w14:paraId="397E892C" w14:textId="6EEA2A35" w:rsidR="000A1792" w:rsidRPr="004B1154" w:rsidRDefault="000A1792" w:rsidP="00CC3C50">
      <w:pPr>
        <w:spacing w:after="240"/>
        <w:ind w:left="540"/>
        <w:jc w:val="thaiDistribute"/>
        <w:rPr>
          <w:rFonts w:asciiTheme="majorBidi" w:hAnsiTheme="majorBidi" w:cstheme="majorBidi"/>
          <w:cs/>
          <w:lang w:eastAsia="x-none"/>
        </w:rPr>
      </w:pPr>
      <w:r w:rsidRPr="004B1154">
        <w:rPr>
          <w:rFonts w:asciiTheme="majorBidi" w:hAnsiTheme="majorBidi" w:cstheme="majorBidi" w:hint="cs"/>
          <w:cs/>
          <w:lang w:eastAsia="x-none"/>
        </w:rPr>
        <w:lastRenderedPageBreak/>
        <w:t>ณ</w:t>
      </w:r>
      <w:r w:rsidRPr="004B1154">
        <w:rPr>
          <w:rFonts w:asciiTheme="majorBidi" w:hAnsiTheme="majorBidi" w:cstheme="majorBidi"/>
          <w:cs/>
          <w:lang w:eastAsia="x-none"/>
        </w:rPr>
        <w:t xml:space="preserve"> </w:t>
      </w:r>
      <w:r w:rsidRPr="004B1154">
        <w:rPr>
          <w:rFonts w:asciiTheme="majorBidi" w:hAnsiTheme="majorBidi" w:cstheme="majorBidi" w:hint="cs"/>
          <w:cs/>
          <w:lang w:eastAsia="x-none"/>
        </w:rPr>
        <w:t>วันที่</w:t>
      </w:r>
      <w:r w:rsidRPr="004B1154">
        <w:rPr>
          <w:rFonts w:asciiTheme="majorBidi" w:hAnsiTheme="majorBidi" w:cstheme="majorBidi"/>
          <w:cs/>
          <w:lang w:eastAsia="x-none"/>
        </w:rPr>
        <w:t xml:space="preserve"> </w:t>
      </w:r>
      <w:r w:rsidR="009E3308" w:rsidRPr="009E3308">
        <w:rPr>
          <w:rFonts w:asciiTheme="majorBidi" w:hAnsiTheme="majorBidi" w:cstheme="majorBidi"/>
          <w:lang w:val="en-US" w:eastAsia="x-none"/>
        </w:rPr>
        <w:t>30</w:t>
      </w:r>
      <w:r w:rsidR="005E69AE" w:rsidRPr="004B1154">
        <w:rPr>
          <w:rFonts w:asciiTheme="majorBidi" w:hAnsiTheme="majorBidi" w:cstheme="majorBidi"/>
          <w:lang w:val="en-US" w:eastAsia="x-none"/>
        </w:rPr>
        <w:t xml:space="preserve"> </w:t>
      </w:r>
      <w:r w:rsidR="00E420D4" w:rsidRPr="004B1154">
        <w:rPr>
          <w:rFonts w:asciiTheme="majorBidi" w:hAnsiTheme="majorBidi" w:cs="Angsana New" w:hint="cs"/>
          <w:cs/>
          <w:lang w:val="en-US" w:eastAsia="x-none"/>
        </w:rPr>
        <w:t>กันยายน</w:t>
      </w:r>
      <w:r w:rsidR="005E69AE" w:rsidRPr="004B1154">
        <w:rPr>
          <w:rFonts w:asciiTheme="majorBidi" w:hAnsiTheme="majorBidi" w:cs="Angsana New"/>
          <w:cs/>
          <w:lang w:val="en-US" w:eastAsia="x-none"/>
        </w:rPr>
        <w:t xml:space="preserve"> </w:t>
      </w:r>
      <w:r w:rsidR="009E3308" w:rsidRPr="009E3308">
        <w:rPr>
          <w:rFonts w:asciiTheme="majorBidi" w:hAnsiTheme="majorBidi" w:cstheme="majorBidi"/>
          <w:lang w:val="en-US" w:eastAsia="x-none"/>
        </w:rPr>
        <w:t>2568</w:t>
      </w:r>
      <w:r w:rsidRPr="004B1154">
        <w:rPr>
          <w:rFonts w:asciiTheme="majorBidi" w:hAnsiTheme="majorBidi" w:cstheme="majorBidi"/>
          <w:cs/>
          <w:lang w:eastAsia="x-none"/>
        </w:rPr>
        <w:t xml:space="preserve"> </w:t>
      </w:r>
      <w:r w:rsidRPr="004B1154">
        <w:rPr>
          <w:rFonts w:asciiTheme="majorBidi" w:hAnsiTheme="majorBidi" w:cstheme="majorBidi" w:hint="cs"/>
          <w:cs/>
          <w:lang w:eastAsia="x-none"/>
        </w:rPr>
        <w:t xml:space="preserve">เจ้าหนี้ค่าก่อสร้างและดอกเบี้ยค้างจ่ายระหว่างบริษัทย่อยและผู้รับเหมาโครงการมียอดคงเหลือจำนวน </w:t>
      </w:r>
      <w:r w:rsidR="009E3308" w:rsidRPr="009E3308">
        <w:rPr>
          <w:rFonts w:asciiTheme="majorBidi" w:hAnsiTheme="majorBidi" w:cstheme="majorBidi" w:hint="cs"/>
          <w:lang w:val="en-US" w:eastAsia="x-none"/>
        </w:rPr>
        <w:t>5</w:t>
      </w:r>
      <w:r w:rsidRPr="004B1154">
        <w:rPr>
          <w:rFonts w:asciiTheme="majorBidi" w:hAnsiTheme="majorBidi" w:cstheme="majorBidi" w:hint="cs"/>
          <w:cs/>
          <w:lang w:eastAsia="x-none"/>
        </w:rPr>
        <w:t>,</w:t>
      </w:r>
      <w:r w:rsidR="009E3308" w:rsidRPr="009E3308">
        <w:rPr>
          <w:rFonts w:asciiTheme="majorBidi" w:hAnsiTheme="majorBidi" w:cstheme="majorBidi" w:hint="cs"/>
          <w:lang w:val="en-US" w:eastAsia="x-none"/>
        </w:rPr>
        <w:t>484</w:t>
      </w:r>
      <w:r w:rsidRPr="004B1154">
        <w:rPr>
          <w:rFonts w:asciiTheme="majorBidi" w:hAnsiTheme="majorBidi" w:cstheme="majorBidi" w:hint="cs"/>
          <w:cs/>
          <w:lang w:eastAsia="x-none"/>
        </w:rPr>
        <w:t>.</w:t>
      </w:r>
      <w:r w:rsidR="009E3308" w:rsidRPr="009E3308">
        <w:rPr>
          <w:rFonts w:asciiTheme="majorBidi" w:hAnsiTheme="majorBidi" w:cstheme="majorBidi" w:hint="cs"/>
          <w:lang w:val="en-US" w:eastAsia="x-none"/>
        </w:rPr>
        <w:t>65</w:t>
      </w:r>
      <w:r w:rsidRPr="004B1154">
        <w:rPr>
          <w:rFonts w:asciiTheme="majorBidi" w:hAnsiTheme="majorBidi" w:cstheme="majorBidi"/>
          <w:cs/>
          <w:lang w:eastAsia="x-none"/>
        </w:rPr>
        <w:t xml:space="preserve"> </w:t>
      </w:r>
      <w:r w:rsidRPr="004B1154">
        <w:rPr>
          <w:rFonts w:asciiTheme="majorBidi" w:hAnsiTheme="majorBidi" w:cstheme="majorBidi" w:hint="cs"/>
          <w:cs/>
          <w:lang w:eastAsia="x-none"/>
        </w:rPr>
        <w:t>ล้านบาท</w:t>
      </w:r>
      <w:r w:rsidRPr="004B1154">
        <w:rPr>
          <w:rFonts w:asciiTheme="majorBidi" w:hAnsiTheme="majorBidi" w:cstheme="majorBidi"/>
          <w:cs/>
          <w:lang w:eastAsia="x-none"/>
        </w:rPr>
        <w:t xml:space="preserve"> </w:t>
      </w:r>
      <w:r w:rsidRPr="004B1154">
        <w:rPr>
          <w:rFonts w:asciiTheme="majorBidi" w:hAnsiTheme="majorBidi" w:cstheme="majorBidi" w:hint="cs"/>
          <w:cs/>
          <w:lang w:eastAsia="x-none"/>
        </w:rPr>
        <w:t xml:space="preserve">และ </w:t>
      </w:r>
      <w:bookmarkStart w:id="10" w:name="_Hlk204871954"/>
      <w:r w:rsidR="009E3308" w:rsidRPr="009E3308">
        <w:rPr>
          <w:rFonts w:asciiTheme="majorBidi" w:hAnsiTheme="majorBidi" w:cstheme="majorBidi"/>
          <w:lang w:val="en-US" w:eastAsia="x-none"/>
        </w:rPr>
        <w:t>1</w:t>
      </w:r>
      <w:r w:rsidR="00CA6FAF" w:rsidRPr="004B1154">
        <w:rPr>
          <w:rFonts w:asciiTheme="majorBidi" w:hAnsiTheme="majorBidi" w:cstheme="majorBidi"/>
          <w:lang w:val="en-US" w:eastAsia="x-none"/>
        </w:rPr>
        <w:t>,</w:t>
      </w:r>
      <w:r w:rsidR="009E3308" w:rsidRPr="009E3308">
        <w:rPr>
          <w:rFonts w:asciiTheme="majorBidi" w:hAnsiTheme="majorBidi" w:cstheme="majorBidi"/>
          <w:lang w:val="en-US" w:eastAsia="x-none"/>
        </w:rPr>
        <w:t>302</w:t>
      </w:r>
      <w:r w:rsidR="00CA6FAF" w:rsidRPr="004B1154">
        <w:rPr>
          <w:rFonts w:asciiTheme="majorBidi" w:hAnsiTheme="majorBidi" w:cstheme="majorBidi"/>
          <w:lang w:val="en-US" w:eastAsia="x-none"/>
        </w:rPr>
        <w:t>.</w:t>
      </w:r>
      <w:bookmarkEnd w:id="10"/>
      <w:r w:rsidR="009E3308" w:rsidRPr="009E3308">
        <w:rPr>
          <w:rFonts w:asciiTheme="majorBidi" w:hAnsiTheme="majorBidi" w:cstheme="majorBidi"/>
          <w:lang w:val="en-US" w:eastAsia="x-none"/>
        </w:rPr>
        <w:t>75</w:t>
      </w:r>
      <w:r w:rsidR="00CA6FAF" w:rsidRPr="004B1154">
        <w:rPr>
          <w:rFonts w:asciiTheme="majorBidi" w:hAnsiTheme="majorBidi" w:cstheme="majorBidi"/>
          <w:lang w:val="en-US" w:eastAsia="x-none"/>
        </w:rPr>
        <w:t xml:space="preserve"> </w:t>
      </w:r>
      <w:r w:rsidRPr="004B1154">
        <w:rPr>
          <w:rFonts w:asciiTheme="majorBidi" w:hAnsiTheme="majorBidi" w:cstheme="majorBidi" w:hint="cs"/>
          <w:cs/>
          <w:lang w:eastAsia="x-none"/>
        </w:rPr>
        <w:t>ล้านบาท</w:t>
      </w:r>
      <w:r w:rsidRPr="004B1154">
        <w:rPr>
          <w:rFonts w:asciiTheme="majorBidi" w:hAnsiTheme="majorBidi" w:cstheme="majorBidi"/>
          <w:cs/>
          <w:lang w:eastAsia="x-none"/>
        </w:rPr>
        <w:t xml:space="preserve"> </w:t>
      </w:r>
      <w:r w:rsidRPr="004B1154">
        <w:rPr>
          <w:rFonts w:asciiTheme="majorBidi" w:hAnsiTheme="majorBidi" w:cstheme="majorBidi" w:hint="cs"/>
          <w:cs/>
          <w:lang w:eastAsia="x-none"/>
        </w:rPr>
        <w:t>ตามลำดับ ซึ่งตามสัญญาชำระ</w:t>
      </w:r>
      <w:r w:rsidR="00DE6EF3" w:rsidRPr="004B1154">
        <w:rPr>
          <w:rFonts w:asciiTheme="majorBidi" w:hAnsiTheme="majorBidi" w:cstheme="majorBidi" w:hint="cs"/>
          <w:cs/>
          <w:lang w:eastAsia="x-none"/>
        </w:rPr>
        <w:t>เงิน</w:t>
      </w:r>
      <w:r w:rsidRPr="004B1154">
        <w:rPr>
          <w:rFonts w:asciiTheme="majorBidi" w:hAnsiTheme="majorBidi" w:cstheme="majorBidi" w:hint="cs"/>
          <w:cs/>
          <w:lang w:eastAsia="x-none"/>
        </w:rPr>
        <w:t>คืน ยอดหนี้ดังกล่าวมีกำหนดชำระภายในวันที่</w:t>
      </w:r>
      <w:r w:rsidRPr="004B1154">
        <w:rPr>
          <w:rFonts w:asciiTheme="majorBidi" w:hAnsiTheme="majorBidi" w:cstheme="majorBidi"/>
          <w:cs/>
          <w:lang w:eastAsia="x-none"/>
        </w:rPr>
        <w:t xml:space="preserve"> </w:t>
      </w:r>
      <w:r w:rsidR="009E3308" w:rsidRPr="009E3308">
        <w:rPr>
          <w:rFonts w:asciiTheme="majorBidi" w:hAnsiTheme="majorBidi" w:cstheme="majorBidi"/>
          <w:lang w:val="en-US" w:eastAsia="x-none"/>
        </w:rPr>
        <w:t>30</w:t>
      </w:r>
      <w:r w:rsidRPr="004B1154">
        <w:rPr>
          <w:rFonts w:asciiTheme="majorBidi" w:hAnsiTheme="majorBidi" w:cstheme="majorBidi"/>
          <w:cs/>
          <w:lang w:eastAsia="x-none"/>
        </w:rPr>
        <w:t xml:space="preserve"> </w:t>
      </w:r>
      <w:r w:rsidRPr="004B1154">
        <w:rPr>
          <w:rFonts w:asciiTheme="majorBidi" w:hAnsiTheme="majorBidi" w:cstheme="majorBidi" w:hint="cs"/>
          <w:cs/>
          <w:lang w:eastAsia="x-none"/>
        </w:rPr>
        <w:t>มิถุนายน</w:t>
      </w:r>
      <w:r w:rsidRPr="004B1154">
        <w:rPr>
          <w:rFonts w:asciiTheme="majorBidi" w:hAnsiTheme="majorBidi" w:cstheme="majorBidi"/>
          <w:cs/>
          <w:lang w:eastAsia="x-none"/>
        </w:rPr>
        <w:t xml:space="preserve"> </w:t>
      </w:r>
      <w:r w:rsidR="009E3308" w:rsidRPr="009E3308">
        <w:rPr>
          <w:rFonts w:asciiTheme="majorBidi" w:hAnsiTheme="majorBidi" w:cstheme="majorBidi"/>
          <w:lang w:val="en-US" w:eastAsia="x-none"/>
        </w:rPr>
        <w:t>2565</w:t>
      </w:r>
    </w:p>
    <w:p w14:paraId="2B486A8D" w14:textId="59740BCD" w:rsidR="00B10A2E" w:rsidRPr="004B1154" w:rsidRDefault="006C3A99" w:rsidP="00CC3C50">
      <w:pPr>
        <w:spacing w:after="240"/>
        <w:ind w:left="540"/>
        <w:jc w:val="thaiDistribute"/>
        <w:rPr>
          <w:rFonts w:ascii="Angsana New" w:hAnsi="Angsana New" w:cs="Angsana New"/>
          <w:cs/>
        </w:rPr>
      </w:pPr>
      <w:r w:rsidRPr="004B1154">
        <w:rPr>
          <w:rFonts w:ascii="Angsana New" w:hAnsi="Angsana New" w:cs="Angsana New"/>
          <w:cs/>
        </w:rPr>
        <w:t>อย่างไรก็ตาม บริษัทย่อยเห็นว่าผู้รับเหมาโครงการไม่สามารถปฏิบัติตามภาระที่ระบุไว้ใน</w:t>
      </w:r>
      <w:r w:rsidRPr="004B1154">
        <w:rPr>
          <w:rFonts w:ascii="Angsana New" w:hAnsi="Angsana New" w:cs="Angsana New" w:hint="cs"/>
          <w:spacing w:val="-6"/>
          <w:cs/>
        </w:rPr>
        <w:t xml:space="preserve"> </w:t>
      </w:r>
      <w:r w:rsidRPr="004B1154">
        <w:rPr>
          <w:rFonts w:ascii="Angsana New" w:hAnsi="Angsana New" w:cs="Angsana New"/>
          <w:cs/>
        </w:rPr>
        <w:t>สัญญาก่อสร้างและไม่สามารถส่งมอบการก่อสร้างโครงการเจ้าพระยาเอสเตทได้ภายในวันที่</w:t>
      </w:r>
      <w:r w:rsidRPr="004B1154">
        <w:rPr>
          <w:rFonts w:ascii="Angsana New" w:hAnsi="Angsana New" w:cs="Angsana New" w:hint="cs"/>
          <w:spacing w:val="-6"/>
          <w:cs/>
        </w:rPr>
        <w:t xml:space="preserve"> </w:t>
      </w:r>
      <w:r w:rsidRPr="004B1154">
        <w:rPr>
          <w:rFonts w:ascii="Angsana New" w:hAnsi="Angsana New" w:cs="Angsana New"/>
          <w:spacing w:val="-6"/>
          <w:lang w:val="en-US"/>
        </w:rPr>
        <w:t xml:space="preserve"> </w:t>
      </w:r>
      <w:r w:rsidR="009E3308" w:rsidRPr="009E3308">
        <w:rPr>
          <w:rFonts w:ascii="Angsana New" w:hAnsi="Angsana New" w:cs="Angsana New"/>
          <w:lang w:val="en-US"/>
        </w:rPr>
        <w:t>31</w:t>
      </w:r>
      <w:r w:rsidRPr="004B1154">
        <w:rPr>
          <w:rFonts w:ascii="Angsana New" w:hAnsi="Angsana New" w:cs="Angsana New"/>
          <w:cs/>
        </w:rPr>
        <w:t xml:space="preserve"> ตุลาคม </w:t>
      </w:r>
      <w:r w:rsidR="009E3308" w:rsidRPr="009E3308">
        <w:rPr>
          <w:rFonts w:ascii="Angsana New" w:hAnsi="Angsana New" w:cs="Angsana New"/>
          <w:lang w:val="en-US"/>
        </w:rPr>
        <w:t>2561</w:t>
      </w:r>
      <w:r w:rsidRPr="004B1154">
        <w:rPr>
          <w:rFonts w:ascii="Angsana New" w:hAnsi="Angsana New" w:cs="Angsana New"/>
          <w:cs/>
        </w:rPr>
        <w:t xml:space="preserve"> ตามที่ก</w:t>
      </w:r>
      <w:r w:rsidRPr="004B1154">
        <w:rPr>
          <w:rFonts w:ascii="Angsana New" w:hAnsi="Angsana New" w:cs="Angsana New" w:hint="cs"/>
          <w:cs/>
        </w:rPr>
        <w:t>ำ</w:t>
      </w:r>
      <w:r w:rsidRPr="004B1154">
        <w:rPr>
          <w:rFonts w:ascii="Angsana New" w:hAnsi="Angsana New" w:cs="Angsana New"/>
          <w:cs/>
        </w:rPr>
        <w:t>หนดไว้ ทั้งนี้ตามที่ระบุไว้ในสัญญาก่อสร้าง บริษัทย่อยและผู้รับเหมา</w:t>
      </w:r>
      <w:r w:rsidRPr="004B1154">
        <w:rPr>
          <w:rFonts w:ascii="Angsana New" w:hAnsi="Angsana New" w:cs="Angsana New" w:hint="cs"/>
          <w:cs/>
        </w:rPr>
        <w:t>โครงการ</w:t>
      </w:r>
      <w:r w:rsidRPr="004B1154">
        <w:rPr>
          <w:rFonts w:ascii="Angsana New" w:hAnsi="Angsana New" w:cs="Angsana New"/>
          <w:cs/>
        </w:rPr>
        <w:t>แต่ละฝ่</w:t>
      </w:r>
      <w:r w:rsidRPr="004B1154">
        <w:rPr>
          <w:rFonts w:ascii="Angsana New" w:hAnsi="Angsana New" w:cs="Angsana New" w:hint="cs"/>
          <w:cs/>
        </w:rPr>
        <w:t>า</w:t>
      </w:r>
      <w:r w:rsidRPr="004B1154">
        <w:rPr>
          <w:rFonts w:ascii="Angsana New" w:hAnsi="Angsana New" w:cs="Angsana New"/>
          <w:cs/>
        </w:rPr>
        <w:t>ยต้องยื่นข้อเรียกร้องของตนต่อวิศวกรซึ่งได้รับการแต่งตั้งจากทั้งสองฝ่</w:t>
      </w:r>
      <w:r w:rsidRPr="004B1154">
        <w:rPr>
          <w:rFonts w:ascii="Angsana New" w:hAnsi="Angsana New" w:cs="Angsana New" w:hint="cs"/>
          <w:cs/>
        </w:rPr>
        <w:t>า</w:t>
      </w:r>
      <w:r w:rsidRPr="004B1154">
        <w:rPr>
          <w:rFonts w:ascii="Angsana New" w:hAnsi="Angsana New" w:cs="Angsana New"/>
          <w:cs/>
        </w:rPr>
        <w:t>ยตามที่บริษัทย่อยและผู้รับเหมาโครงการได้ระบุไว้ในสัญญาก่อสร้าง (“วิศวกร”) ส</w:t>
      </w:r>
      <w:r w:rsidRPr="004B1154">
        <w:rPr>
          <w:rFonts w:ascii="Angsana New" w:hAnsi="Angsana New" w:cs="Angsana New" w:hint="cs"/>
          <w:cs/>
        </w:rPr>
        <w:t>ำ</w:t>
      </w:r>
      <w:r w:rsidRPr="004B1154">
        <w:rPr>
          <w:rFonts w:ascii="Angsana New" w:hAnsi="Angsana New" w:cs="Angsana New"/>
          <w:cs/>
        </w:rPr>
        <w:t>หรับความเสียหายจากความล่าช้าและการขยายก</w:t>
      </w:r>
      <w:r w:rsidRPr="004B1154">
        <w:rPr>
          <w:rFonts w:ascii="Angsana New" w:hAnsi="Angsana New" w:cs="Angsana New" w:hint="cs"/>
          <w:cs/>
        </w:rPr>
        <w:t>ำ</w:t>
      </w:r>
      <w:r w:rsidRPr="004B1154">
        <w:rPr>
          <w:rFonts w:ascii="Angsana New" w:hAnsi="Angsana New" w:cs="Angsana New"/>
          <w:cs/>
        </w:rPr>
        <w:t xml:space="preserve">หนดเวลาแล้วเสร็จของงาน (Extension of Time for Completion)โดยวิศวกรในฐานะที่เป็นผู้ชี้ขาดข้อเรียกร้อง (Claim Determinder) ของคู่สัญญา จะต้องชี้ขาดประเด็นดังกล่าวซึ่งจะมีผลผูกพันคู่สัญญา โดยเมื่อวันที่ </w:t>
      </w:r>
      <w:r w:rsidR="009E3308" w:rsidRPr="009E3308">
        <w:rPr>
          <w:rFonts w:ascii="Angsana New" w:hAnsi="Angsana New" w:cs="Angsana New"/>
          <w:lang w:val="en-US"/>
        </w:rPr>
        <w:t>20</w:t>
      </w:r>
      <w:r w:rsidRPr="004B1154">
        <w:rPr>
          <w:rFonts w:ascii="Angsana New" w:hAnsi="Angsana New" w:cs="Angsana New"/>
          <w:cs/>
        </w:rPr>
        <w:t xml:space="preserve"> เมษายน </w:t>
      </w:r>
      <w:r w:rsidR="009E3308" w:rsidRPr="009E3308">
        <w:rPr>
          <w:rFonts w:ascii="Angsana New" w:hAnsi="Angsana New" w:cs="Angsana New"/>
          <w:lang w:val="en-US"/>
        </w:rPr>
        <w:t>2566</w:t>
      </w:r>
      <w:r w:rsidRPr="004B1154">
        <w:rPr>
          <w:rFonts w:ascii="Angsana New" w:hAnsi="Angsana New" w:cs="Angsana New"/>
          <w:cs/>
        </w:rPr>
        <w:t xml:space="preserve"> วิศวกรได้ออกหนังสือชี้ขาดอย่างเป็นทางการ (Engineer’s Determination) ซึ่งได้สรุปผลการพิจารณาว่า</w:t>
      </w:r>
      <w:r w:rsidRPr="004B1154">
        <w:rPr>
          <w:rFonts w:ascii="Angsana New" w:hAnsi="Angsana New" w:cs="Angsana New" w:hint="cs"/>
          <w:cs/>
        </w:rPr>
        <w:t>ผู้รับเหมาโครงการไม่ได้สิทธิในการขอขยายเวลาส่งมอบงาน</w:t>
      </w:r>
      <w:r w:rsidRPr="004B1154">
        <w:rPr>
          <w:rFonts w:ascii="Angsana New" w:hAnsi="Angsana New" w:cs="Angsana New"/>
          <w:cs/>
        </w:rPr>
        <w:t xml:space="preserve"> </w:t>
      </w:r>
      <w:r w:rsidRPr="004B1154">
        <w:rPr>
          <w:rFonts w:ascii="Angsana New" w:hAnsi="Angsana New" w:cs="Angsana New" w:hint="cs"/>
          <w:cs/>
        </w:rPr>
        <w:t>ดังนั้นกำหนดเวลาแล้วเสร็จของงานจึงยังคงไม่เปลี่ยนแปลง</w:t>
      </w:r>
      <w:r w:rsidRPr="004B1154">
        <w:rPr>
          <w:rFonts w:ascii="Angsana New" w:hAnsi="Angsana New" w:cs="Angsana New"/>
          <w:cs/>
        </w:rPr>
        <w:t xml:space="preserve"> </w:t>
      </w:r>
      <w:r w:rsidRPr="004B1154">
        <w:rPr>
          <w:rFonts w:ascii="Angsana New" w:hAnsi="Angsana New" w:cs="Angsana New" w:hint="cs"/>
          <w:cs/>
        </w:rPr>
        <w:t>กล่าวคือวันที่</w:t>
      </w:r>
      <w:r w:rsidRPr="004B1154">
        <w:rPr>
          <w:rFonts w:ascii="Angsana New" w:hAnsi="Angsana New" w:cs="Angsana New"/>
          <w:cs/>
        </w:rPr>
        <w:t xml:space="preserve"> </w:t>
      </w:r>
      <w:r w:rsidR="009E3308" w:rsidRPr="009E3308">
        <w:rPr>
          <w:rFonts w:ascii="Angsana New" w:hAnsi="Angsana New" w:cs="Angsana New"/>
          <w:lang w:val="en-US"/>
        </w:rPr>
        <w:t>31</w:t>
      </w:r>
      <w:r w:rsidRPr="004B1154">
        <w:rPr>
          <w:rFonts w:ascii="Angsana New" w:hAnsi="Angsana New" w:cs="Angsana New"/>
          <w:cs/>
        </w:rPr>
        <w:t xml:space="preserve"> </w:t>
      </w:r>
      <w:r w:rsidRPr="004B1154">
        <w:rPr>
          <w:rFonts w:ascii="Angsana New" w:hAnsi="Angsana New" w:cs="Angsana New" w:hint="cs"/>
          <w:cs/>
        </w:rPr>
        <w:t>ตุลาคม</w:t>
      </w:r>
      <w:r w:rsidRPr="004B1154">
        <w:rPr>
          <w:rFonts w:ascii="Angsana New" w:hAnsi="Angsana New" w:cs="Angsana New"/>
          <w:cs/>
        </w:rPr>
        <w:t xml:space="preserve"> </w:t>
      </w:r>
      <w:r w:rsidR="009E3308" w:rsidRPr="009E3308">
        <w:rPr>
          <w:rFonts w:ascii="Angsana New" w:hAnsi="Angsana New" w:cs="Angsana New"/>
          <w:lang w:val="en-US"/>
        </w:rPr>
        <w:t>2561</w:t>
      </w:r>
      <w:r w:rsidRPr="004B1154">
        <w:rPr>
          <w:rFonts w:ascii="Angsana New" w:hAnsi="Angsana New" w:cs="Angsana New"/>
          <w:cs/>
        </w:rPr>
        <w:t xml:space="preserve"> </w:t>
      </w:r>
      <w:r w:rsidRPr="004B1154">
        <w:rPr>
          <w:rFonts w:ascii="Angsana New" w:hAnsi="Angsana New" w:cs="Angsana New" w:hint="cs"/>
          <w:cs/>
        </w:rPr>
        <w:t>และผู้รับเหมาโครงการไม่สามารถปฏิบัติตามภาระที่ระบุไว้ในสัญญาก่อสร้าง</w:t>
      </w:r>
      <w:r w:rsidRPr="004B1154">
        <w:rPr>
          <w:rFonts w:ascii="Angsana New" w:hAnsi="Angsana New" w:cs="Angsana New"/>
          <w:cs/>
        </w:rPr>
        <w:t xml:space="preserve"> </w:t>
      </w:r>
      <w:r w:rsidRPr="004B1154">
        <w:rPr>
          <w:rFonts w:ascii="Angsana New" w:hAnsi="Angsana New" w:cs="Angsana New" w:hint="cs"/>
          <w:cs/>
        </w:rPr>
        <w:t>อีกทั้งวิศวกรได้ระบุไว้ในหนังสือชี้ขาดว่าบริษัทย่อยมีสิทธิได้รับการชดใช้ค่าเสียหายจากความล่าช้าจำนวน</w:t>
      </w:r>
      <w:r w:rsidRPr="004B1154">
        <w:rPr>
          <w:rFonts w:ascii="Angsana New" w:hAnsi="Angsana New" w:cs="Angsana New"/>
          <w:cs/>
        </w:rPr>
        <w:t xml:space="preserve"> </w:t>
      </w:r>
      <w:r w:rsidR="009E3308" w:rsidRPr="009E3308">
        <w:rPr>
          <w:rFonts w:ascii="Angsana New" w:hAnsi="Angsana New" w:cs="Angsana New"/>
          <w:lang w:val="en-US"/>
        </w:rPr>
        <w:t>5</w:t>
      </w:r>
      <w:r w:rsidRPr="004B1154">
        <w:rPr>
          <w:rFonts w:ascii="Angsana New" w:hAnsi="Angsana New" w:cs="Angsana New"/>
          <w:cs/>
        </w:rPr>
        <w:t>,</w:t>
      </w:r>
      <w:r w:rsidR="009E3308" w:rsidRPr="009E3308">
        <w:rPr>
          <w:rFonts w:ascii="Angsana New" w:hAnsi="Angsana New" w:cs="Angsana New"/>
          <w:lang w:val="en-US"/>
        </w:rPr>
        <w:t>380</w:t>
      </w:r>
      <w:r w:rsidRPr="004B1154">
        <w:rPr>
          <w:rFonts w:ascii="Angsana New" w:hAnsi="Angsana New" w:cs="Angsana New"/>
          <w:cs/>
        </w:rPr>
        <w:t>.</w:t>
      </w:r>
      <w:r w:rsidR="009E3308" w:rsidRPr="009E3308">
        <w:rPr>
          <w:rFonts w:ascii="Angsana New" w:hAnsi="Angsana New" w:cs="Angsana New"/>
          <w:lang w:val="en-US"/>
        </w:rPr>
        <w:t>22</w:t>
      </w:r>
      <w:r w:rsidRPr="004B1154">
        <w:rPr>
          <w:rFonts w:ascii="Angsana New" w:hAnsi="Angsana New" w:cs="Angsana New"/>
          <w:cs/>
        </w:rPr>
        <w:t xml:space="preserve"> </w:t>
      </w:r>
      <w:r w:rsidRPr="004B1154">
        <w:rPr>
          <w:rFonts w:ascii="Angsana New" w:hAnsi="Angsana New" w:cs="Angsana New" w:hint="cs"/>
          <w:cs/>
        </w:rPr>
        <w:t>ล้านบาท</w:t>
      </w:r>
      <w:r w:rsidRPr="004B1154">
        <w:rPr>
          <w:rFonts w:ascii="Angsana New" w:hAnsi="Angsana New" w:cs="Angsana New"/>
          <w:cs/>
        </w:rPr>
        <w:t xml:space="preserve"> </w:t>
      </w:r>
      <w:r w:rsidRPr="004B1154">
        <w:rPr>
          <w:rFonts w:ascii="Angsana New" w:hAnsi="Angsana New" w:cs="Angsana New" w:hint="cs"/>
          <w:cs/>
        </w:rPr>
        <w:t xml:space="preserve">และยังระบุไว้ในหนังสือชี้ขาดดังกล่าวว่าการก่อสร้างโครงการยังไม่แล้วเสร็จ </w:t>
      </w:r>
      <w:r w:rsidRPr="004B1154">
        <w:rPr>
          <w:rFonts w:ascii="Angsana New" w:hAnsi="Angsana New" w:cs="Angsana New"/>
          <w:cs/>
        </w:rPr>
        <w:t>และค่าความเสียหายจากความล่าช้า</w:t>
      </w:r>
      <w:r w:rsidRPr="004B1154">
        <w:rPr>
          <w:rFonts w:ascii="Angsana New" w:hAnsi="Angsana New" w:cs="Angsana New"/>
          <w:spacing w:val="4"/>
          <w:cs/>
        </w:rPr>
        <w:t>จะดำเนินต่อจนถึงวันที่งานก่อสร้างแล้วเสร็จขั้นสุดท้าย (</w:t>
      </w:r>
      <w:r w:rsidRPr="004B1154">
        <w:rPr>
          <w:rFonts w:ascii="Angsana New" w:hAnsi="Angsana New" w:cs="Angsana New"/>
          <w:spacing w:val="4"/>
        </w:rPr>
        <w:t>Practical Completion)</w:t>
      </w:r>
    </w:p>
    <w:p w14:paraId="51F7AD62" w14:textId="7DD2A20E" w:rsidR="000A1792" w:rsidRPr="004B1154" w:rsidRDefault="000A1792" w:rsidP="00CC3C50">
      <w:pPr>
        <w:spacing w:after="240"/>
        <w:ind w:left="540"/>
        <w:jc w:val="thaiDistribute"/>
        <w:rPr>
          <w:rFonts w:ascii="Angsana New" w:hAnsi="Angsana New" w:cs="Angsana New"/>
          <w:cs/>
        </w:rPr>
      </w:pPr>
      <w:r w:rsidRPr="004B1154">
        <w:rPr>
          <w:rFonts w:ascii="Angsana New" w:hAnsi="Angsana New" w:cs="Angsana New"/>
          <w:cs/>
        </w:rPr>
        <w:t>การชี้ขาดในเรื่องค่าเสียหายจากความล่าช้าดังกล่าวซึ่งสนับสนุนข้อเรียกร้องของบริษัทย่อย ยังไม่รวมถึงค่าเสียหายอื่น ๆ ซึ่งบริษัทย่อยได้ประเมินเบื้องต้นแล้วพบว่าความเสียหายอันเนื่องมาจากความล่าช้าร่วมกับการผิดสัญญาก่อสร้างและสัญญาระหว่างผู้ถือหุ้นมีมูลค่าเกินกว่าจ</w:t>
      </w:r>
      <w:r w:rsidRPr="004B1154">
        <w:rPr>
          <w:rFonts w:ascii="Angsana New" w:hAnsi="Angsana New" w:cs="Angsana New" w:hint="cs"/>
          <w:cs/>
        </w:rPr>
        <w:t>ำ</w:t>
      </w:r>
      <w:r w:rsidRPr="004B1154">
        <w:rPr>
          <w:rFonts w:ascii="Angsana New" w:hAnsi="Angsana New" w:cs="Angsana New"/>
          <w:cs/>
        </w:rPr>
        <w:t>นวนรวมของ</w:t>
      </w:r>
      <w:r w:rsidRPr="004B1154">
        <w:rPr>
          <w:rFonts w:ascii="Angsana New" w:hAnsi="Angsana New" w:cs="Angsana New" w:hint="cs"/>
          <w:cs/>
        </w:rPr>
        <w:t>เจ้า</w:t>
      </w:r>
      <w:r w:rsidRPr="004B1154">
        <w:rPr>
          <w:rFonts w:ascii="Angsana New" w:hAnsi="Angsana New" w:cs="Angsana New"/>
          <w:cs/>
        </w:rPr>
        <w:t xml:space="preserve">หนี้ค่าก่อสร้างและดอกเบี้ยค้างจ่ายทั้งหมด ทั้งนี้ ตามความเห็นของที่ปรึกษาทางกฎหมายของกลุ่มบริษัท สัญญาก่อสร้างดังกล่าวมีลักษณะเป็นสัญญาต่างตอบแทน ดังนั้นบริษัทย่อยย่อมไม่ตกอยู่ในฐานะลูกหนี้ผิดนัดภายใต้พฤติการณ์ที่บริษัทย่อยไม่มีส่วนในการรับผิดชอบตามมาตรา </w:t>
      </w:r>
      <w:r w:rsidR="009E3308" w:rsidRPr="009E3308">
        <w:rPr>
          <w:rFonts w:ascii="Angsana New" w:hAnsi="Angsana New" w:cs="Angsana New"/>
          <w:lang w:val="en-US"/>
        </w:rPr>
        <w:t>205</w:t>
      </w:r>
      <w:r w:rsidRPr="004B1154">
        <w:rPr>
          <w:rFonts w:ascii="Angsana New" w:hAnsi="Angsana New" w:cs="Angsana New"/>
          <w:cs/>
        </w:rPr>
        <w:t xml:space="preserve"> ของประมวลกฎหมายแพ่งและพาณิชย์</w:t>
      </w:r>
    </w:p>
    <w:p w14:paraId="479A76E1" w14:textId="7375F365" w:rsidR="004E296B" w:rsidRPr="004B1154" w:rsidRDefault="000F581C" w:rsidP="00CC3C50">
      <w:pPr>
        <w:pStyle w:val="BodyTextIndent"/>
        <w:shd w:val="clear" w:color="auto" w:fill="FFFFFF" w:themeFill="background1"/>
        <w:tabs>
          <w:tab w:val="decimal" w:pos="1008"/>
        </w:tabs>
        <w:spacing w:after="240"/>
        <w:ind w:left="547" w:firstLine="0"/>
        <w:jc w:val="thaiDistribute"/>
        <w:textAlignment w:val="auto"/>
        <w:rPr>
          <w:rFonts w:ascii="Angsana New" w:hAnsi="Angsana New" w:cs="Angsana New"/>
          <w:snapToGrid w:val="0"/>
          <w:spacing w:val="-4"/>
          <w:lang w:val="en-US"/>
        </w:rPr>
      </w:pPr>
      <w:r w:rsidRPr="004B1154">
        <w:rPr>
          <w:rFonts w:asciiTheme="majorBidi" w:hAnsiTheme="majorBidi" w:cs="Angsana New" w:hint="cs"/>
          <w:cs/>
        </w:rPr>
        <w:t xml:space="preserve">ต่อมา </w:t>
      </w:r>
      <w:r w:rsidR="000A1792" w:rsidRPr="004B1154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="009E3308" w:rsidRPr="009E3308">
        <w:rPr>
          <w:rFonts w:ascii="Angsana New" w:hAnsi="Angsana New" w:cs="Angsana New"/>
          <w:snapToGrid w:val="0"/>
          <w:spacing w:val="-4"/>
          <w:lang w:val="en-US"/>
        </w:rPr>
        <w:t>29</w:t>
      </w:r>
      <w:r w:rsidR="000A1792" w:rsidRPr="004B115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0A1792" w:rsidRPr="004B1154">
        <w:rPr>
          <w:rFonts w:ascii="Angsana New" w:hAnsi="Angsana New" w:cs="Angsana New"/>
          <w:snapToGrid w:val="0"/>
          <w:spacing w:val="-4"/>
          <w:cs/>
          <w:lang w:val="en-US"/>
        </w:rPr>
        <w:t xml:space="preserve">มีนาคม </w:t>
      </w:r>
      <w:r w:rsidR="009E3308" w:rsidRPr="009E3308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="000A1792" w:rsidRPr="004B115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0A1792" w:rsidRPr="004B1154">
        <w:rPr>
          <w:rFonts w:ascii="Angsana New" w:hAnsi="Angsana New" w:cs="Angsana New"/>
          <w:snapToGrid w:val="0"/>
          <w:spacing w:val="-4"/>
          <w:cs/>
          <w:lang w:val="en-US"/>
        </w:rPr>
        <w:t>ผู้รับเหมาโครงการได้ดำเนินการก่อสร้างแล้วเสร็จและได้รับหนังสือรับรองการแล้วเสร็จ</w:t>
      </w:r>
      <w:r w:rsidR="001D3160" w:rsidRPr="004B1154">
        <w:rPr>
          <w:rFonts w:ascii="Angsana New" w:hAnsi="Angsana New" w:cs="Angsana New" w:hint="cs"/>
          <w:snapToGrid w:val="0"/>
          <w:spacing w:val="-4"/>
          <w:cs/>
          <w:lang w:val="en-US"/>
        </w:rPr>
        <w:t>ขั้นสุดท้าย</w:t>
      </w:r>
      <w:r w:rsidR="000A1792" w:rsidRPr="004B1154">
        <w:rPr>
          <w:rFonts w:ascii="Angsana New" w:hAnsi="Angsana New" w:cs="Angsana New"/>
          <w:snapToGrid w:val="0"/>
          <w:spacing w:val="-4"/>
          <w:cs/>
          <w:lang w:val="en-US"/>
        </w:rPr>
        <w:t xml:space="preserve"> (</w:t>
      </w:r>
      <w:r w:rsidR="000A1792" w:rsidRPr="004B1154">
        <w:rPr>
          <w:rFonts w:ascii="Angsana New" w:hAnsi="Angsana New" w:cs="Angsana New"/>
          <w:snapToGrid w:val="0"/>
          <w:spacing w:val="-4"/>
          <w:lang w:val="en-US"/>
        </w:rPr>
        <w:t xml:space="preserve">Certificate of Practical Completion) </w:t>
      </w:r>
      <w:r w:rsidR="000A1792" w:rsidRPr="004B1154">
        <w:rPr>
          <w:rFonts w:ascii="Angsana New" w:hAnsi="Angsana New" w:cs="Angsana New"/>
          <w:snapToGrid w:val="0"/>
          <w:spacing w:val="-4"/>
          <w:cs/>
          <w:lang w:val="en-US"/>
        </w:rPr>
        <w:t xml:space="preserve">ลงวันที่ </w:t>
      </w:r>
      <w:r w:rsidR="009E3308" w:rsidRPr="009E3308">
        <w:rPr>
          <w:rFonts w:ascii="Angsana New" w:hAnsi="Angsana New" w:cs="Angsana New"/>
          <w:snapToGrid w:val="0"/>
          <w:spacing w:val="-4"/>
          <w:lang w:val="en-US"/>
        </w:rPr>
        <w:t>12</w:t>
      </w:r>
      <w:r w:rsidR="000A1792" w:rsidRPr="004B115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0A1792" w:rsidRPr="004B1154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เมษายน </w:t>
      </w:r>
      <w:r w:rsidR="009E3308" w:rsidRPr="009E3308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="000A1792" w:rsidRPr="004B115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0A1792" w:rsidRPr="004B1154">
        <w:rPr>
          <w:rFonts w:ascii="Angsana New" w:hAnsi="Angsana New" w:cs="Angsana New"/>
          <w:snapToGrid w:val="0"/>
          <w:spacing w:val="-4"/>
          <w:cs/>
          <w:lang w:val="en-US"/>
        </w:rPr>
        <w:t>ซึ่ง</w:t>
      </w:r>
      <w:r w:rsidR="001D3160" w:rsidRPr="004B1154">
        <w:rPr>
          <w:rFonts w:ascii="Angsana New" w:hAnsi="Angsana New" w:cs="Angsana New" w:hint="cs"/>
          <w:snapToGrid w:val="0"/>
          <w:spacing w:val="-4"/>
          <w:cs/>
          <w:lang w:val="en-US"/>
        </w:rPr>
        <w:t>เป็น</w:t>
      </w:r>
      <w:r w:rsidR="000A1792" w:rsidRPr="004B1154">
        <w:rPr>
          <w:rFonts w:ascii="Angsana New" w:hAnsi="Angsana New" w:cs="Angsana New"/>
          <w:snapToGrid w:val="0"/>
          <w:spacing w:val="-4"/>
          <w:cs/>
          <w:lang w:val="en-US"/>
        </w:rPr>
        <w:t xml:space="preserve">ระยะเวลาก่อสร้างเกินกว่าเวลาที่กำหนดในสัญญาก่อสร้างมากกว่า </w:t>
      </w:r>
      <w:r w:rsidR="009E3308" w:rsidRPr="009E3308">
        <w:rPr>
          <w:rFonts w:ascii="Angsana New" w:hAnsi="Angsana New" w:cs="Angsana New"/>
          <w:snapToGrid w:val="0"/>
          <w:spacing w:val="-4"/>
          <w:lang w:val="en-US"/>
        </w:rPr>
        <w:t>5</w:t>
      </w:r>
      <w:r w:rsidR="000A1792" w:rsidRPr="004B115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0A1792" w:rsidRPr="004B1154">
        <w:rPr>
          <w:rFonts w:ascii="Angsana New" w:hAnsi="Angsana New" w:cs="Angsana New"/>
          <w:snapToGrid w:val="0"/>
          <w:spacing w:val="-4"/>
          <w:cs/>
          <w:lang w:val="en-US"/>
        </w:rPr>
        <w:t>ปี</w:t>
      </w:r>
      <w:r w:rsidR="009E15B6" w:rsidRPr="004B115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</w:p>
    <w:p w14:paraId="3B3E47EA" w14:textId="040A7F27" w:rsidR="0007566C" w:rsidRPr="004B1154" w:rsidRDefault="0004508D" w:rsidP="00CC3C50">
      <w:pPr>
        <w:spacing w:after="240"/>
        <w:ind w:left="547"/>
        <w:rPr>
          <w:spacing w:val="-12"/>
          <w:cs/>
        </w:rPr>
      </w:pPr>
      <w:r w:rsidRPr="004B1154">
        <w:rPr>
          <w:rFonts w:ascii="Angsana New" w:hAnsi="Angsana New" w:cs="Angsana New" w:hint="cs"/>
          <w:snapToGrid w:val="0"/>
          <w:spacing w:val="-12"/>
          <w:cs/>
          <w:lang w:val="en-US" w:eastAsia="x-none"/>
        </w:rPr>
        <w:t>ปัจจุบันผู้รับเหมาโครงการ</w:t>
      </w:r>
      <w:r w:rsidRPr="004B1154">
        <w:rPr>
          <w:rFonts w:ascii="Angsana New" w:hAnsi="Angsana New" w:cs="Angsana New"/>
          <w:snapToGrid w:val="0"/>
          <w:spacing w:val="-12"/>
          <w:cs/>
          <w:lang w:val="en-US" w:eastAsia="x-none"/>
        </w:rPr>
        <w:t xml:space="preserve"> </w:t>
      </w:r>
      <w:r w:rsidRPr="004B1154">
        <w:rPr>
          <w:rFonts w:ascii="Angsana New" w:hAnsi="Angsana New" w:cs="Angsana New" w:hint="cs"/>
          <w:snapToGrid w:val="0"/>
          <w:spacing w:val="-12"/>
          <w:cs/>
          <w:lang w:val="en-US" w:eastAsia="x-none"/>
        </w:rPr>
        <w:t>บริษัทและบริษัทย่อย</w:t>
      </w:r>
      <w:r w:rsidRPr="004B1154">
        <w:rPr>
          <w:rFonts w:ascii="Angsana New" w:hAnsi="Angsana New" w:cs="Angsana New"/>
          <w:snapToGrid w:val="0"/>
          <w:spacing w:val="-12"/>
          <w:cs/>
          <w:lang w:val="en-US" w:eastAsia="x-none"/>
        </w:rPr>
        <w:t xml:space="preserve"> </w:t>
      </w:r>
      <w:r w:rsidRPr="004B1154">
        <w:rPr>
          <w:rFonts w:ascii="Angsana New" w:hAnsi="Angsana New" w:cs="Angsana New" w:hint="cs"/>
          <w:snapToGrid w:val="0"/>
          <w:spacing w:val="-12"/>
          <w:cs/>
          <w:lang w:val="en-US" w:eastAsia="x-none"/>
        </w:rPr>
        <w:t>อยู่ระหว่างการดำเนินคดีทางกฎหมายและการระงับข้อพิพาทด้วยวิธีทางอนุญาโตตุลาการ</w:t>
      </w:r>
      <w:r w:rsidRPr="004B1154">
        <w:rPr>
          <w:rFonts w:ascii="Angsana New" w:hAnsi="Angsana New" w:cs="Angsana New"/>
          <w:snapToGrid w:val="0"/>
          <w:spacing w:val="-12"/>
          <w:cs/>
          <w:lang w:val="en-US" w:eastAsia="x-none"/>
        </w:rPr>
        <w:t xml:space="preserve"> </w:t>
      </w:r>
      <w:r w:rsidRPr="004B1154">
        <w:rPr>
          <w:rFonts w:ascii="Angsana New" w:hAnsi="Angsana New" w:cs="Angsana New" w:hint="cs"/>
          <w:snapToGrid w:val="0"/>
          <w:spacing w:val="-12"/>
          <w:cs/>
          <w:lang w:val="en-US" w:eastAsia="x-none"/>
        </w:rPr>
        <w:t>ที่เกี่ยวข้องกับการผิดสัญญาก่อสร้างและสัญญาอื่นที่เกี่ยวข้อง</w:t>
      </w:r>
      <w:r w:rsidRPr="004B1154">
        <w:rPr>
          <w:rFonts w:ascii="Angsana New" w:hAnsi="Angsana New" w:cs="Angsana New"/>
          <w:snapToGrid w:val="0"/>
          <w:spacing w:val="-12"/>
          <w:cs/>
          <w:lang w:val="en-US" w:eastAsia="x-none"/>
        </w:rPr>
        <w:t xml:space="preserve"> (</w:t>
      </w:r>
      <w:r w:rsidRPr="004B1154">
        <w:rPr>
          <w:rFonts w:ascii="Angsana New" w:hAnsi="Angsana New" w:cs="Angsana New" w:hint="cs"/>
          <w:snapToGrid w:val="0"/>
          <w:spacing w:val="-12"/>
          <w:cs/>
          <w:lang w:val="en-US" w:eastAsia="x-none"/>
        </w:rPr>
        <w:t>ดูหมายเหตุข้อ</w:t>
      </w:r>
      <w:r w:rsidRPr="004B1154">
        <w:rPr>
          <w:rFonts w:ascii="Angsana New" w:hAnsi="Angsana New" w:cs="Angsana New"/>
          <w:snapToGrid w:val="0"/>
          <w:spacing w:val="-12"/>
          <w:cs/>
          <w:lang w:val="en-US" w:eastAsia="x-none"/>
        </w:rPr>
        <w:t xml:space="preserve"> </w:t>
      </w:r>
      <w:r w:rsidR="009E3308" w:rsidRPr="009E3308">
        <w:rPr>
          <w:rFonts w:ascii="Angsana New" w:hAnsi="Angsana New" w:cs="Angsana New"/>
          <w:snapToGrid w:val="0"/>
          <w:spacing w:val="-12"/>
          <w:lang w:val="en-US" w:eastAsia="x-none"/>
        </w:rPr>
        <w:t>24</w:t>
      </w:r>
      <w:r w:rsidR="005225C3" w:rsidRPr="004B1154">
        <w:rPr>
          <w:rFonts w:ascii="Angsana New" w:hAnsi="Angsana New" w:cs="Angsana New"/>
          <w:snapToGrid w:val="0"/>
          <w:spacing w:val="-12"/>
          <w:lang w:val="en-US" w:eastAsia="x-none"/>
        </w:rPr>
        <w:t>.</w:t>
      </w:r>
      <w:r w:rsidR="009E3308" w:rsidRPr="009E3308">
        <w:rPr>
          <w:rFonts w:ascii="Angsana New" w:hAnsi="Angsana New" w:cs="Angsana New"/>
          <w:snapToGrid w:val="0"/>
          <w:spacing w:val="-12"/>
          <w:lang w:val="en-US" w:eastAsia="x-none"/>
        </w:rPr>
        <w:t>2</w:t>
      </w:r>
      <w:r w:rsidRPr="004B1154">
        <w:rPr>
          <w:rFonts w:ascii="Angsana New" w:hAnsi="Angsana New" w:cs="Angsana New"/>
          <w:snapToGrid w:val="0"/>
          <w:spacing w:val="-12"/>
          <w:cs/>
          <w:lang w:val="en-US" w:eastAsia="x-none"/>
        </w:rPr>
        <w:t>)</w:t>
      </w:r>
      <w:r w:rsidR="003E27DB" w:rsidRPr="004B1154">
        <w:rPr>
          <w:spacing w:val="-12"/>
          <w:cs/>
        </w:rPr>
        <w:br w:type="page"/>
      </w:r>
    </w:p>
    <w:p w14:paraId="5DCFECB0" w14:textId="069FB99E" w:rsidR="004024B3" w:rsidRPr="004B1154" w:rsidRDefault="009E3308" w:rsidP="00EB4A8C">
      <w:pPr>
        <w:pStyle w:val="BodyTextIndent"/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cs/>
        </w:rPr>
      </w:pPr>
      <w:r w:rsidRPr="009E3308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16</w:t>
      </w:r>
      <w:r w:rsidR="004024B3" w:rsidRPr="004B1154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167D7B" w:rsidRPr="004B1154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4024B3" w:rsidRPr="004B1154">
        <w:rPr>
          <w:rFonts w:asciiTheme="majorBidi" w:hAnsiTheme="majorBidi" w:cstheme="majorBidi"/>
          <w:b/>
          <w:bCs/>
          <w:snapToGrid w:val="0"/>
          <w:cs/>
          <w:lang w:val="en-US"/>
        </w:rPr>
        <w:t>หนี้สินตามสัญญาเช่า</w:t>
      </w:r>
    </w:p>
    <w:p w14:paraId="0CB802D1" w14:textId="77777777" w:rsidR="004024B3" w:rsidRPr="004B1154" w:rsidRDefault="004024B3" w:rsidP="004024B3">
      <w:pPr>
        <w:pStyle w:val="BodyTextIndent"/>
        <w:ind w:left="547" w:firstLine="0"/>
        <w:jc w:val="left"/>
        <w:rPr>
          <w:rFonts w:asciiTheme="majorBidi" w:hAnsiTheme="majorBidi" w:cstheme="majorBidi"/>
          <w:snapToGrid w:val="0"/>
          <w:lang w:val="en-US"/>
        </w:rPr>
      </w:pPr>
      <w:r w:rsidRPr="004B1154">
        <w:rPr>
          <w:rFonts w:asciiTheme="majorBidi" w:hAnsiTheme="majorBidi" w:cstheme="majorBidi"/>
          <w:snapToGrid w:val="0"/>
          <w:cs/>
          <w:lang w:val="en-US"/>
        </w:rPr>
        <w:t>หนี้สินตามสัญญาเช่า ประกอบด้วย</w:t>
      </w:r>
    </w:p>
    <w:p w14:paraId="0A50CE77" w14:textId="77777777" w:rsidR="004024B3" w:rsidRPr="004B1154" w:rsidRDefault="004024B3" w:rsidP="00A45C14">
      <w:pPr>
        <w:ind w:left="547" w:right="-25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4B1154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350"/>
        <w:gridCol w:w="180"/>
        <w:gridCol w:w="1350"/>
      </w:tblGrid>
      <w:tr w:rsidR="00A45C14" w:rsidRPr="004B1154" w14:paraId="4C19695E" w14:textId="77777777" w:rsidTr="00FA668B">
        <w:trPr>
          <w:trHeight w:hRule="exact" w:val="360"/>
        </w:trPr>
        <w:tc>
          <w:tcPr>
            <w:tcW w:w="5850" w:type="dxa"/>
          </w:tcPr>
          <w:p w14:paraId="590D6A18" w14:textId="77777777" w:rsidR="00A45C14" w:rsidRPr="004B1154" w:rsidRDefault="00A45C14" w:rsidP="007470F3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</w:tcPr>
          <w:p w14:paraId="72AC03C4" w14:textId="77777777" w:rsidR="00A45C14" w:rsidRPr="004B1154" w:rsidRDefault="00A45C14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024B3" w:rsidRPr="004B1154" w14:paraId="632EE0E6" w14:textId="77777777" w:rsidTr="00FA668B">
        <w:trPr>
          <w:trHeight w:hRule="exact" w:val="360"/>
        </w:trPr>
        <w:tc>
          <w:tcPr>
            <w:tcW w:w="5850" w:type="dxa"/>
          </w:tcPr>
          <w:p w14:paraId="4ED7C06F" w14:textId="77777777" w:rsidR="004024B3" w:rsidRPr="004B1154" w:rsidRDefault="004024B3" w:rsidP="007470F3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5FE3379" w14:textId="77777777" w:rsidR="004024B3" w:rsidRPr="004B1154" w:rsidRDefault="004024B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</w:tcPr>
          <w:p w14:paraId="440977EE" w14:textId="77777777" w:rsidR="004024B3" w:rsidRPr="004B1154" w:rsidRDefault="004024B3" w:rsidP="007470F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A4AD089" w14:textId="77777777" w:rsidR="004024B3" w:rsidRPr="004B1154" w:rsidRDefault="004024B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30F68" w:rsidRPr="004B1154" w14:paraId="6C33EA4A" w14:textId="77777777" w:rsidTr="00FA668B">
        <w:trPr>
          <w:trHeight w:hRule="exact" w:val="360"/>
        </w:trPr>
        <w:tc>
          <w:tcPr>
            <w:tcW w:w="5850" w:type="dxa"/>
          </w:tcPr>
          <w:p w14:paraId="1876BC30" w14:textId="77777777" w:rsidR="00A30F68" w:rsidRPr="004B1154" w:rsidRDefault="00A30F68" w:rsidP="00A30F68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E1E2EBE" w14:textId="305E6809" w:rsidR="00A30F68" w:rsidRPr="004B1154" w:rsidRDefault="009E3308" w:rsidP="00A30F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B256C1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C3C50" w:rsidRPr="004B1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14:paraId="06F3F66F" w14:textId="77777777" w:rsidR="00A30F68" w:rsidRPr="004B1154" w:rsidRDefault="00A30F68" w:rsidP="00A30F6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841B7C5" w14:textId="4F967423" w:rsidR="00A30F68" w:rsidRPr="004B1154" w:rsidRDefault="009E3308" w:rsidP="00A30F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30F68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30F68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30F68" w:rsidRPr="004B1154" w14:paraId="73B98FDB" w14:textId="77777777" w:rsidTr="00FA668B">
        <w:trPr>
          <w:trHeight w:hRule="exact" w:val="360"/>
        </w:trPr>
        <w:tc>
          <w:tcPr>
            <w:tcW w:w="5850" w:type="dxa"/>
          </w:tcPr>
          <w:p w14:paraId="1EAFFE0A" w14:textId="77777777" w:rsidR="00A30F68" w:rsidRPr="004B1154" w:rsidRDefault="00A30F68" w:rsidP="00A30F68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0B18180" w14:textId="0F22183F" w:rsidR="00A30F68" w:rsidRPr="004B1154" w:rsidRDefault="009E3308" w:rsidP="00A30F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14C1EA5D" w14:textId="77777777" w:rsidR="00A30F68" w:rsidRPr="004B1154" w:rsidRDefault="00A30F68" w:rsidP="00A30F68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E48A39C" w14:textId="7435574E" w:rsidR="00A30F68" w:rsidRPr="004B1154" w:rsidRDefault="009E3308" w:rsidP="00A30F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5F04C2" w:rsidRPr="004B1154" w14:paraId="26846898" w14:textId="77777777" w:rsidTr="00FA668B">
        <w:trPr>
          <w:trHeight w:hRule="exact" w:val="360"/>
        </w:trPr>
        <w:tc>
          <w:tcPr>
            <w:tcW w:w="5850" w:type="dxa"/>
          </w:tcPr>
          <w:p w14:paraId="30D0ABE3" w14:textId="77777777" w:rsidR="005F04C2" w:rsidRPr="004B1154" w:rsidRDefault="005F04C2" w:rsidP="005F04C2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505EE986" w14:textId="2AC3E486" w:rsidR="005F04C2" w:rsidRPr="004B1154" w:rsidRDefault="009E3308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387</w:t>
            </w:r>
            <w:r w:rsidR="00E420D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307</w:t>
            </w:r>
            <w:r w:rsidR="00E420D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059</w:t>
            </w:r>
          </w:p>
        </w:tc>
        <w:tc>
          <w:tcPr>
            <w:tcW w:w="180" w:type="dxa"/>
          </w:tcPr>
          <w:p w14:paraId="64318D26" w14:textId="77777777" w:rsidR="005F04C2" w:rsidRPr="004B1154" w:rsidRDefault="005F04C2" w:rsidP="005F04C2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C00D1FB" w14:textId="25657E55" w:rsidR="005F04C2" w:rsidRPr="004B1154" w:rsidRDefault="009E3308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378</w:t>
            </w:r>
            <w:r w:rsidR="005F04C2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192</w:t>
            </w:r>
            <w:r w:rsidR="005F04C2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548</w:t>
            </w:r>
          </w:p>
        </w:tc>
      </w:tr>
      <w:tr w:rsidR="005F04C2" w:rsidRPr="004B1154" w14:paraId="01D2E7DB" w14:textId="77777777" w:rsidTr="00FA668B">
        <w:trPr>
          <w:trHeight w:hRule="exact" w:val="360"/>
        </w:trPr>
        <w:tc>
          <w:tcPr>
            <w:tcW w:w="5850" w:type="dxa"/>
          </w:tcPr>
          <w:p w14:paraId="40AD63F7" w14:textId="77777777" w:rsidR="005F04C2" w:rsidRPr="004B1154" w:rsidRDefault="005F04C2" w:rsidP="005F04C2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ส่วนของหนี้สินตามสัญญาเช่าที่ถึงกำหนดชำระ</w:t>
            </w:r>
          </w:p>
        </w:tc>
        <w:tc>
          <w:tcPr>
            <w:tcW w:w="1350" w:type="dxa"/>
            <w:vAlign w:val="bottom"/>
          </w:tcPr>
          <w:p w14:paraId="56E0BEEA" w14:textId="77777777" w:rsidR="005F04C2" w:rsidRPr="004B1154" w:rsidRDefault="005F04C2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708FC17" w14:textId="77777777" w:rsidR="005F04C2" w:rsidRPr="004B1154" w:rsidRDefault="005F04C2" w:rsidP="005F04C2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EBBB31A" w14:textId="46580126" w:rsidR="005F04C2" w:rsidRPr="004B1154" w:rsidRDefault="005F04C2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5F04C2" w:rsidRPr="004B1154" w14:paraId="1DC00C7A" w14:textId="77777777" w:rsidTr="00FA668B">
        <w:trPr>
          <w:trHeight w:hRule="exact" w:val="360"/>
        </w:trPr>
        <w:tc>
          <w:tcPr>
            <w:tcW w:w="5850" w:type="dxa"/>
          </w:tcPr>
          <w:p w14:paraId="13157655" w14:textId="77777777" w:rsidR="005F04C2" w:rsidRPr="004B1154" w:rsidRDefault="005F04C2" w:rsidP="005F04C2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        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9695015" w14:textId="07ADE739" w:rsidR="005F04C2" w:rsidRPr="004B1154" w:rsidRDefault="00E420D4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821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117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1831FEC3" w14:textId="77777777" w:rsidR="005F04C2" w:rsidRPr="004B1154" w:rsidRDefault="005F04C2" w:rsidP="005F04C2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1073D1B" w14:textId="1203FBFF" w:rsidR="005F04C2" w:rsidRPr="004B1154" w:rsidRDefault="005F04C2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882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655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5F04C2" w:rsidRPr="004B1154" w14:paraId="5A29D88C" w14:textId="77777777" w:rsidTr="00FA668B">
        <w:trPr>
          <w:trHeight w:hRule="exact" w:val="360"/>
        </w:trPr>
        <w:tc>
          <w:tcPr>
            <w:tcW w:w="5850" w:type="dxa"/>
          </w:tcPr>
          <w:p w14:paraId="6BAB6BBA" w14:textId="77777777" w:rsidR="005F04C2" w:rsidRPr="004B1154" w:rsidRDefault="005F04C2" w:rsidP="005F04C2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       รวมหนี้สินตามสัญญาเช่า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09C62" w14:textId="5F8A456C" w:rsidR="005F04C2" w:rsidRPr="004B1154" w:rsidRDefault="009E3308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377</w:t>
            </w:r>
            <w:r w:rsidR="00E420D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485</w:t>
            </w:r>
            <w:r w:rsidR="00E420D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942</w:t>
            </w:r>
          </w:p>
        </w:tc>
        <w:tc>
          <w:tcPr>
            <w:tcW w:w="180" w:type="dxa"/>
          </w:tcPr>
          <w:p w14:paraId="718C1EF6" w14:textId="77777777" w:rsidR="005F04C2" w:rsidRPr="004B1154" w:rsidRDefault="005F04C2" w:rsidP="005F04C2">
            <w:pPr>
              <w:tabs>
                <w:tab w:val="decimal" w:pos="842"/>
                <w:tab w:val="decimal" w:pos="1266"/>
              </w:tabs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CA886" w14:textId="3AC9D607" w:rsidR="005F04C2" w:rsidRPr="004B1154" w:rsidRDefault="009E3308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371</w:t>
            </w:r>
            <w:r w:rsidR="005F04C2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309</w:t>
            </w:r>
            <w:r w:rsidR="005F04C2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893</w:t>
            </w:r>
          </w:p>
        </w:tc>
      </w:tr>
      <w:tr w:rsidR="005F04C2" w:rsidRPr="004B1154" w14:paraId="79764012" w14:textId="77777777" w:rsidTr="00FA668B">
        <w:trPr>
          <w:trHeight w:hRule="exact" w:val="360"/>
        </w:trPr>
        <w:tc>
          <w:tcPr>
            <w:tcW w:w="5850" w:type="dxa"/>
          </w:tcPr>
          <w:p w14:paraId="25F8A318" w14:textId="0A79A3B5" w:rsidR="005F04C2" w:rsidRPr="004B1154" w:rsidRDefault="005F04C2" w:rsidP="005F04C2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การวิเคราะห์การครบกำหนดของการจ่ายชำระตามสัญญาเช่าโดยไม่คิดลด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590AE" w14:textId="3D3287AD" w:rsidR="005F04C2" w:rsidRPr="004B1154" w:rsidRDefault="005F04C2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ADC4F8E" w14:textId="77777777" w:rsidR="005F04C2" w:rsidRPr="004B1154" w:rsidRDefault="005F04C2" w:rsidP="005F04C2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50E4ED73" w14:textId="225489D5" w:rsidR="005F04C2" w:rsidRPr="004B1154" w:rsidRDefault="005F04C2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</w:tr>
      <w:tr w:rsidR="005F04C2" w:rsidRPr="004B1154" w14:paraId="61E754A4" w14:textId="77777777" w:rsidTr="00FD5F7D">
        <w:trPr>
          <w:trHeight w:hRule="exact" w:val="360"/>
        </w:trPr>
        <w:tc>
          <w:tcPr>
            <w:tcW w:w="5850" w:type="dxa"/>
          </w:tcPr>
          <w:p w14:paraId="14715905" w14:textId="5A221C16" w:rsidR="005F04C2" w:rsidRPr="004B1154" w:rsidRDefault="005F04C2" w:rsidP="005F04C2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ภายใน </w:t>
            </w:r>
            <w:r w:rsidR="009E3308"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B11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vAlign w:val="center"/>
          </w:tcPr>
          <w:p w14:paraId="5B70E2BE" w14:textId="1E27AEE4" w:rsidR="005F04C2" w:rsidRPr="004B1154" w:rsidRDefault="009E3308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22</w:t>
            </w:r>
            <w:r w:rsidR="00E420D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815</w:t>
            </w:r>
            <w:r w:rsidR="00E420D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560</w:t>
            </w:r>
          </w:p>
        </w:tc>
        <w:tc>
          <w:tcPr>
            <w:tcW w:w="180" w:type="dxa"/>
          </w:tcPr>
          <w:p w14:paraId="14B76945" w14:textId="77777777" w:rsidR="005F04C2" w:rsidRPr="004B1154" w:rsidRDefault="005F04C2" w:rsidP="005F04C2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5B4E322A" w14:textId="540DFD6C" w:rsidR="005F04C2" w:rsidRPr="004B1154" w:rsidRDefault="009E3308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19</w:t>
            </w:r>
            <w:r w:rsidR="005F04C2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588</w:t>
            </w:r>
            <w:r w:rsidR="005F04C2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444</w:t>
            </w:r>
            <w:r w:rsidR="005F04C2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</w:p>
        </w:tc>
      </w:tr>
      <w:tr w:rsidR="00D12F73" w:rsidRPr="004B1154" w14:paraId="4FC45AAE" w14:textId="77777777" w:rsidTr="00D12F73">
        <w:trPr>
          <w:trHeight w:hRule="exact" w:val="360"/>
        </w:trPr>
        <w:tc>
          <w:tcPr>
            <w:tcW w:w="5850" w:type="dxa"/>
          </w:tcPr>
          <w:p w14:paraId="4884F6F0" w14:textId="3CE76791" w:rsidR="00D12F73" w:rsidRPr="004B1154" w:rsidRDefault="00D12F73" w:rsidP="00D12F73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เกินกว่า </w:t>
            </w:r>
            <w:r w:rsidR="009E3308"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B11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="009E3308"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4B11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30022D87" w14:textId="5852249C" w:rsidR="00D12F73" w:rsidRPr="004B1154" w:rsidRDefault="009E3308" w:rsidP="00D12F73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77</w:t>
            </w:r>
            <w:r w:rsidR="00E420D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159</w:t>
            </w:r>
            <w:r w:rsidR="00E420D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807</w:t>
            </w:r>
          </w:p>
        </w:tc>
        <w:tc>
          <w:tcPr>
            <w:tcW w:w="180" w:type="dxa"/>
          </w:tcPr>
          <w:p w14:paraId="5E9973CD" w14:textId="77777777" w:rsidR="00D12F73" w:rsidRPr="004B1154" w:rsidRDefault="00D12F73" w:rsidP="00D12F73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3FFC5E8F" w14:textId="32BDF4D4" w:rsidR="00D12F73" w:rsidRPr="004B1154" w:rsidRDefault="009E3308" w:rsidP="00D12F73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73</w:t>
            </w:r>
            <w:r w:rsidR="00D12F73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506</w:t>
            </w:r>
            <w:r w:rsidR="00D12F73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974</w:t>
            </w:r>
            <w:r w:rsidR="00D12F73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</w:p>
        </w:tc>
      </w:tr>
      <w:tr w:rsidR="00D12F73" w:rsidRPr="004B1154" w14:paraId="42482BBE" w14:textId="77777777" w:rsidTr="00D12F73">
        <w:trPr>
          <w:trHeight w:hRule="exact" w:val="360"/>
        </w:trPr>
        <w:tc>
          <w:tcPr>
            <w:tcW w:w="5850" w:type="dxa"/>
          </w:tcPr>
          <w:p w14:paraId="3AD7B109" w14:textId="219BE977" w:rsidR="00D12F73" w:rsidRPr="004B1154" w:rsidRDefault="00D12F73" w:rsidP="00D12F73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เกินกว่า </w:t>
            </w:r>
            <w:r w:rsidR="009E3308"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4B11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AF685A" w14:textId="55D7FECE" w:rsidR="00D12F73" w:rsidRPr="004B1154" w:rsidRDefault="009E3308" w:rsidP="00D12F73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="00E420D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124</w:t>
            </w:r>
            <w:r w:rsidR="00E420D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287</w:t>
            </w:r>
            <w:r w:rsidR="00E420D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380</w:t>
            </w:r>
          </w:p>
        </w:tc>
        <w:tc>
          <w:tcPr>
            <w:tcW w:w="180" w:type="dxa"/>
          </w:tcPr>
          <w:p w14:paraId="07434CD8" w14:textId="77777777" w:rsidR="00D12F73" w:rsidRPr="004B1154" w:rsidRDefault="00D12F73" w:rsidP="00D12F73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BE7AF98" w14:textId="3A369C32" w:rsidR="00D12F73" w:rsidRPr="004B1154" w:rsidRDefault="009E3308" w:rsidP="00D12F73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="00D12F73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137</w:t>
            </w:r>
            <w:r w:rsidR="00D12F73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865</w:t>
            </w:r>
            <w:r w:rsidR="00D12F73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940</w:t>
            </w:r>
            <w:r w:rsidR="00D12F73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</w:p>
        </w:tc>
      </w:tr>
      <w:tr w:rsidR="00D12F73" w:rsidRPr="004B1154" w14:paraId="0D4A33BE" w14:textId="77777777" w:rsidTr="00D12F73">
        <w:trPr>
          <w:trHeight w:hRule="exact" w:val="360"/>
        </w:trPr>
        <w:tc>
          <w:tcPr>
            <w:tcW w:w="5850" w:type="dxa"/>
          </w:tcPr>
          <w:p w14:paraId="65C2E379" w14:textId="77777777" w:rsidR="00D12F73" w:rsidRPr="004B1154" w:rsidRDefault="00D12F73" w:rsidP="00D12F73">
            <w:pPr>
              <w:pStyle w:val="Header"/>
              <w:tabs>
                <w:tab w:val="clear" w:pos="4153"/>
                <w:tab w:val="clear" w:pos="8306"/>
              </w:tabs>
              <w:ind w:left="450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09D95CB" w14:textId="4172C454" w:rsidR="00D12F73" w:rsidRPr="004B1154" w:rsidRDefault="009E3308" w:rsidP="00D12F73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="00E420D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224</w:t>
            </w:r>
            <w:r w:rsidR="00E420D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262</w:t>
            </w:r>
            <w:r w:rsidR="00E420D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747</w:t>
            </w:r>
          </w:p>
        </w:tc>
        <w:tc>
          <w:tcPr>
            <w:tcW w:w="180" w:type="dxa"/>
          </w:tcPr>
          <w:p w14:paraId="38883163" w14:textId="77777777" w:rsidR="00D12F73" w:rsidRPr="004B1154" w:rsidRDefault="00D12F73" w:rsidP="00D12F73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5BDB75FC" w14:textId="614B237F" w:rsidR="00D12F73" w:rsidRPr="004B1154" w:rsidRDefault="009E3308" w:rsidP="00D12F73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="00D12F73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230</w:t>
            </w:r>
            <w:r w:rsidR="00D12F73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961</w:t>
            </w:r>
            <w:r w:rsidR="00D12F73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358</w:t>
            </w:r>
            <w:r w:rsidR="00D12F73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</w:p>
        </w:tc>
      </w:tr>
      <w:tr w:rsidR="00D12F73" w:rsidRPr="004B1154" w14:paraId="59FA1AC6" w14:textId="77777777" w:rsidTr="008D2AE4">
        <w:trPr>
          <w:trHeight w:hRule="exact" w:val="360"/>
        </w:trPr>
        <w:tc>
          <w:tcPr>
            <w:tcW w:w="5850" w:type="dxa"/>
          </w:tcPr>
          <w:p w14:paraId="72AFC8C7" w14:textId="77777777" w:rsidR="00D12F73" w:rsidRPr="004B1154" w:rsidRDefault="00D12F73" w:rsidP="00D12F73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B66271" w14:textId="302CC501" w:rsidR="00D12F73" w:rsidRPr="004B1154" w:rsidRDefault="00E420D4" w:rsidP="00D12F73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836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955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688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5BEB7578" w14:textId="77777777" w:rsidR="00D12F73" w:rsidRPr="004B1154" w:rsidRDefault="00D12F73" w:rsidP="00D12F73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306766D" w14:textId="320BFF63" w:rsidR="00D12F73" w:rsidRPr="004B1154" w:rsidRDefault="00D12F73" w:rsidP="00D12F73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852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768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810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D12F73" w:rsidRPr="004B1154" w14:paraId="3B96E25B" w14:textId="77777777" w:rsidTr="008D2AE4">
        <w:trPr>
          <w:trHeight w:hRule="exact" w:val="360"/>
        </w:trPr>
        <w:tc>
          <w:tcPr>
            <w:tcW w:w="5850" w:type="dxa"/>
          </w:tcPr>
          <w:p w14:paraId="6AE1FC69" w14:textId="7C0E2A4A" w:rsidR="00D12F73" w:rsidRPr="004B1154" w:rsidRDefault="00D12F73" w:rsidP="00D12F73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     </w:t>
            </w:r>
            <w:r w:rsidR="00F4387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A9D4A37" w14:textId="35F2A5C2" w:rsidR="00D12F73" w:rsidRPr="004B1154" w:rsidRDefault="009E3308" w:rsidP="00D12F73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387</w:t>
            </w:r>
            <w:r w:rsidR="00E420D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307</w:t>
            </w:r>
            <w:r w:rsidR="00E420D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059</w:t>
            </w:r>
          </w:p>
        </w:tc>
        <w:tc>
          <w:tcPr>
            <w:tcW w:w="180" w:type="dxa"/>
          </w:tcPr>
          <w:p w14:paraId="7F352CC4" w14:textId="77777777" w:rsidR="00D12F73" w:rsidRPr="004B1154" w:rsidRDefault="00D12F73" w:rsidP="00D12F73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036718" w14:textId="4946656A" w:rsidR="00D12F73" w:rsidRPr="004B1154" w:rsidRDefault="009E3308" w:rsidP="00D12F73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378</w:t>
            </w:r>
            <w:r w:rsidR="00D12F73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192</w:t>
            </w:r>
            <w:r w:rsidR="00D12F73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548</w:t>
            </w:r>
            <w:r w:rsidR="00D12F73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</w:p>
        </w:tc>
      </w:tr>
    </w:tbl>
    <w:p w14:paraId="01285460" w14:textId="114B7BB2" w:rsidR="003D0F56" w:rsidRPr="004B1154" w:rsidRDefault="003D0F56" w:rsidP="00FC6714">
      <w:pPr>
        <w:spacing w:before="120"/>
        <w:ind w:left="547" w:right="-29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4B1154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350"/>
        <w:gridCol w:w="180"/>
        <w:gridCol w:w="1350"/>
      </w:tblGrid>
      <w:tr w:rsidR="003D0F56" w:rsidRPr="004B1154" w14:paraId="660DF098" w14:textId="77777777" w:rsidTr="00433D72">
        <w:trPr>
          <w:trHeight w:hRule="exact" w:val="360"/>
        </w:trPr>
        <w:tc>
          <w:tcPr>
            <w:tcW w:w="5850" w:type="dxa"/>
          </w:tcPr>
          <w:p w14:paraId="03399110" w14:textId="77777777" w:rsidR="003D0F56" w:rsidRPr="004B1154" w:rsidRDefault="003D0F56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880" w:type="dxa"/>
            <w:gridSpan w:val="3"/>
          </w:tcPr>
          <w:p w14:paraId="527ED067" w14:textId="77777777" w:rsidR="003D0F56" w:rsidRPr="004B1154" w:rsidRDefault="003D0F56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D0F56" w:rsidRPr="004B1154" w14:paraId="7D56D45D" w14:textId="77777777" w:rsidTr="00FA668B">
        <w:trPr>
          <w:trHeight w:hRule="exact" w:val="360"/>
        </w:trPr>
        <w:tc>
          <w:tcPr>
            <w:tcW w:w="5850" w:type="dxa"/>
          </w:tcPr>
          <w:p w14:paraId="704D94FA" w14:textId="77777777" w:rsidR="003D0F56" w:rsidRPr="004B1154" w:rsidRDefault="003D0F56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6B593806" w14:textId="77777777" w:rsidR="003D0F56" w:rsidRPr="004B1154" w:rsidRDefault="003D0F56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58C72C19" w14:textId="77777777" w:rsidR="003D0F56" w:rsidRPr="004B1154" w:rsidRDefault="003D0F56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6BF3A6E7" w14:textId="77777777" w:rsidR="003D0F56" w:rsidRPr="004B1154" w:rsidRDefault="003D0F56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B256C1" w:rsidRPr="004B1154" w14:paraId="023A774F" w14:textId="77777777" w:rsidTr="00FA668B">
        <w:trPr>
          <w:trHeight w:hRule="exact" w:val="360"/>
        </w:trPr>
        <w:tc>
          <w:tcPr>
            <w:tcW w:w="5850" w:type="dxa"/>
          </w:tcPr>
          <w:p w14:paraId="071DFC15" w14:textId="77777777" w:rsidR="00B256C1" w:rsidRPr="004B1154" w:rsidRDefault="00B256C1" w:rsidP="00B256C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245C74B1" w14:textId="3D8C9CA2" w:rsidR="00B256C1" w:rsidRPr="004B1154" w:rsidRDefault="009E3308" w:rsidP="00B256C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B256C1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C3C50" w:rsidRPr="004B1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14:paraId="09F57396" w14:textId="77777777" w:rsidR="00B256C1" w:rsidRPr="004B1154" w:rsidRDefault="00B256C1" w:rsidP="00B256C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285FE755" w14:textId="0260A3AF" w:rsidR="00B256C1" w:rsidRPr="004B1154" w:rsidRDefault="009E3308" w:rsidP="00B256C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B256C1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256C1"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30F68" w:rsidRPr="004B1154" w14:paraId="36C3D4CA" w14:textId="77777777" w:rsidTr="00FA668B">
        <w:trPr>
          <w:trHeight w:hRule="exact" w:val="360"/>
        </w:trPr>
        <w:tc>
          <w:tcPr>
            <w:tcW w:w="5850" w:type="dxa"/>
          </w:tcPr>
          <w:p w14:paraId="17FFB37F" w14:textId="77777777" w:rsidR="00A30F68" w:rsidRPr="004B1154" w:rsidRDefault="00A30F68" w:rsidP="00A30F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4795BF8B" w14:textId="143E1681" w:rsidR="00A30F68" w:rsidRPr="004B1154" w:rsidRDefault="009E3308" w:rsidP="00A30F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56E20F03" w14:textId="77777777" w:rsidR="00A30F68" w:rsidRPr="004B1154" w:rsidRDefault="00A30F68" w:rsidP="00A30F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3966C5ED" w14:textId="080E4E08" w:rsidR="00A30F68" w:rsidRPr="004B1154" w:rsidRDefault="009E3308" w:rsidP="00A30F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5F04C2" w:rsidRPr="004B1154" w14:paraId="17EF32D9" w14:textId="77777777" w:rsidTr="00FA668B">
        <w:trPr>
          <w:trHeight w:hRule="exact" w:val="360"/>
        </w:trPr>
        <w:tc>
          <w:tcPr>
            <w:tcW w:w="5850" w:type="dxa"/>
          </w:tcPr>
          <w:p w14:paraId="11C70BFF" w14:textId="77777777" w:rsidR="005F04C2" w:rsidRPr="004B1154" w:rsidRDefault="005F04C2" w:rsidP="005F04C2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1C23FB79" w14:textId="123D988B" w:rsidR="005F04C2" w:rsidRPr="004B1154" w:rsidRDefault="009E3308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</w:t>
            </w:r>
            <w:r w:rsidR="00E420D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449</w:t>
            </w:r>
            <w:r w:rsidR="00E420D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865</w:t>
            </w:r>
          </w:p>
        </w:tc>
        <w:tc>
          <w:tcPr>
            <w:tcW w:w="180" w:type="dxa"/>
          </w:tcPr>
          <w:p w14:paraId="2B730F86" w14:textId="77777777" w:rsidR="005F04C2" w:rsidRPr="004B1154" w:rsidRDefault="005F04C2" w:rsidP="005F04C2">
            <w:pPr>
              <w:tabs>
                <w:tab w:val="decimal" w:pos="842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82754DA" w14:textId="467C4652" w:rsidR="005F04C2" w:rsidRPr="004B1154" w:rsidRDefault="009E3308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</w:t>
            </w:r>
            <w:r w:rsidR="005F04C2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866</w:t>
            </w:r>
            <w:r w:rsidR="005F04C2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310</w:t>
            </w:r>
          </w:p>
        </w:tc>
      </w:tr>
      <w:tr w:rsidR="005F04C2" w:rsidRPr="004B1154" w14:paraId="52EE9B80" w14:textId="77777777" w:rsidTr="00FA668B">
        <w:trPr>
          <w:trHeight w:hRule="exact" w:val="360"/>
        </w:trPr>
        <w:tc>
          <w:tcPr>
            <w:tcW w:w="5850" w:type="dxa"/>
          </w:tcPr>
          <w:p w14:paraId="4E7E67DA" w14:textId="77777777" w:rsidR="005F04C2" w:rsidRPr="004B1154" w:rsidRDefault="005F04C2" w:rsidP="005F04C2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ส่วนของหนี้สินตามสัญญาเช่าที่ถึงกำหนดชำระ</w:t>
            </w:r>
          </w:p>
        </w:tc>
        <w:tc>
          <w:tcPr>
            <w:tcW w:w="1350" w:type="dxa"/>
          </w:tcPr>
          <w:p w14:paraId="6262F8CD" w14:textId="77777777" w:rsidR="005F04C2" w:rsidRPr="004B1154" w:rsidRDefault="005F04C2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9EFABD0" w14:textId="77777777" w:rsidR="005F04C2" w:rsidRPr="004B1154" w:rsidRDefault="005F04C2" w:rsidP="005F04C2">
            <w:pPr>
              <w:tabs>
                <w:tab w:val="decimal" w:pos="842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A9F0E26" w14:textId="4D109242" w:rsidR="005F04C2" w:rsidRPr="004B1154" w:rsidRDefault="005F04C2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5F04C2" w:rsidRPr="004B1154" w14:paraId="7561586D" w14:textId="77777777" w:rsidTr="00262D05">
        <w:trPr>
          <w:trHeight w:hRule="exact" w:val="360"/>
        </w:trPr>
        <w:tc>
          <w:tcPr>
            <w:tcW w:w="5850" w:type="dxa"/>
          </w:tcPr>
          <w:p w14:paraId="26D05338" w14:textId="77777777" w:rsidR="005F04C2" w:rsidRPr="004B1154" w:rsidRDefault="005F04C2" w:rsidP="005F04C2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        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1155D64" w14:textId="02A4FD8A" w:rsidR="005F04C2" w:rsidRPr="004B1154" w:rsidRDefault="00E420D4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203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702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4BAC9B32" w14:textId="77777777" w:rsidR="005F04C2" w:rsidRPr="004B1154" w:rsidRDefault="005F04C2" w:rsidP="005F04C2">
            <w:pPr>
              <w:tabs>
                <w:tab w:val="decimal" w:pos="842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CAAD26" w14:textId="468B6F07" w:rsidR="005F04C2" w:rsidRPr="004B1154" w:rsidRDefault="005F04C2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882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655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5F04C2" w:rsidRPr="004B1154" w14:paraId="45CAC3F4" w14:textId="77777777" w:rsidTr="00FA668B">
        <w:trPr>
          <w:trHeight w:hRule="exact" w:val="360"/>
        </w:trPr>
        <w:tc>
          <w:tcPr>
            <w:tcW w:w="5850" w:type="dxa"/>
          </w:tcPr>
          <w:p w14:paraId="328A54B2" w14:textId="77777777" w:rsidR="005F04C2" w:rsidRPr="004B1154" w:rsidRDefault="005F04C2" w:rsidP="005F04C2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       รวมหนี้สินตามสัญญาเช่า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DFF751" w14:textId="4583AA11" w:rsidR="005F04C2" w:rsidRPr="004B1154" w:rsidRDefault="009E3308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</w:t>
            </w:r>
            <w:r w:rsidR="00E420D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246</w:t>
            </w:r>
            <w:r w:rsidR="00E420D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163</w:t>
            </w:r>
          </w:p>
        </w:tc>
        <w:tc>
          <w:tcPr>
            <w:tcW w:w="180" w:type="dxa"/>
          </w:tcPr>
          <w:p w14:paraId="4E1FE9A4" w14:textId="77777777" w:rsidR="005F04C2" w:rsidRPr="004B1154" w:rsidRDefault="005F04C2" w:rsidP="005F04C2">
            <w:pPr>
              <w:tabs>
                <w:tab w:val="decimal" w:pos="842"/>
              </w:tabs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53254D" w14:textId="2717E170" w:rsidR="005F04C2" w:rsidRPr="004B1154" w:rsidRDefault="009E3308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</w:t>
            </w:r>
            <w:r w:rsidR="005F04C2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983</w:t>
            </w:r>
            <w:r w:rsidR="005F04C2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655</w:t>
            </w:r>
          </w:p>
        </w:tc>
      </w:tr>
      <w:tr w:rsidR="005F04C2" w:rsidRPr="004B1154" w14:paraId="6A78D6C5" w14:textId="77777777" w:rsidTr="00FA668B">
        <w:trPr>
          <w:trHeight w:hRule="exact" w:val="360"/>
        </w:trPr>
        <w:tc>
          <w:tcPr>
            <w:tcW w:w="5850" w:type="dxa"/>
          </w:tcPr>
          <w:p w14:paraId="6AC3660A" w14:textId="3D11CBCF" w:rsidR="005F04C2" w:rsidRPr="004B1154" w:rsidRDefault="005F04C2" w:rsidP="005F04C2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การวิเคราะห์การครบกำหนดของการจ่ายชำระตามสัญญาเช่าโดยไม่คิดลด</w:t>
            </w:r>
          </w:p>
        </w:tc>
        <w:tc>
          <w:tcPr>
            <w:tcW w:w="1350" w:type="dxa"/>
          </w:tcPr>
          <w:p w14:paraId="652E727C" w14:textId="03EF41D0" w:rsidR="005F04C2" w:rsidRPr="004B1154" w:rsidRDefault="005F04C2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1EAEB9E" w14:textId="77777777" w:rsidR="005F04C2" w:rsidRPr="004B1154" w:rsidRDefault="005F04C2" w:rsidP="005F04C2">
            <w:pPr>
              <w:tabs>
                <w:tab w:val="decimal" w:pos="842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C5DEDCE" w14:textId="0875B237" w:rsidR="005F04C2" w:rsidRPr="004B1154" w:rsidRDefault="005F04C2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E420D4" w:rsidRPr="004B1154" w14:paraId="25FCCAA4" w14:textId="77777777" w:rsidTr="00B40B6C">
        <w:trPr>
          <w:trHeight w:hRule="exact" w:val="360"/>
        </w:trPr>
        <w:tc>
          <w:tcPr>
            <w:tcW w:w="5850" w:type="dxa"/>
          </w:tcPr>
          <w:p w14:paraId="32C23DA1" w14:textId="3BB5FC09" w:rsidR="00E420D4" w:rsidRPr="004B1154" w:rsidRDefault="00E420D4" w:rsidP="00E420D4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ภายใน </w:t>
            </w:r>
            <w:r w:rsidR="009E3308"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B11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60C328A5" w14:textId="0901FB6E" w:rsidR="00E420D4" w:rsidRPr="004B1154" w:rsidRDefault="009E3308" w:rsidP="00E420D4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</w:t>
            </w:r>
            <w:r w:rsidR="00E420D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208</w:t>
            </w:r>
            <w:r w:rsidR="00E420D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120</w:t>
            </w:r>
          </w:p>
        </w:tc>
        <w:tc>
          <w:tcPr>
            <w:tcW w:w="180" w:type="dxa"/>
          </w:tcPr>
          <w:p w14:paraId="39FB3602" w14:textId="77777777" w:rsidR="00E420D4" w:rsidRPr="004B1154" w:rsidRDefault="00E420D4" w:rsidP="00E420D4">
            <w:pPr>
              <w:tabs>
                <w:tab w:val="decimal" w:pos="842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7553AC10" w14:textId="06C6C873" w:rsidR="00E420D4" w:rsidRPr="004B1154" w:rsidRDefault="009E3308" w:rsidP="00E420D4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</w:t>
            </w:r>
            <w:r w:rsidR="00E420D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781</w:t>
            </w:r>
            <w:r w:rsidR="00E420D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004</w:t>
            </w:r>
            <w:r w:rsidR="00E420D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E420D4" w:rsidRPr="004B1154" w14:paraId="5B91BB2C" w14:textId="77777777" w:rsidTr="00B40B6C">
        <w:trPr>
          <w:trHeight w:hRule="exact" w:val="360"/>
        </w:trPr>
        <w:tc>
          <w:tcPr>
            <w:tcW w:w="5850" w:type="dxa"/>
          </w:tcPr>
          <w:p w14:paraId="38D422CD" w14:textId="57AC12C0" w:rsidR="00E420D4" w:rsidRPr="004B1154" w:rsidRDefault="00E420D4" w:rsidP="00E420D4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เกินกว่า </w:t>
            </w:r>
            <w:r w:rsidR="009E3308"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B11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="009E3308"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4B11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47E724" w14:textId="0009329D" w:rsidR="00E420D4" w:rsidRPr="004B1154" w:rsidRDefault="009E3308" w:rsidP="00E420D4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</w:t>
            </w:r>
            <w:r w:rsidR="00E420D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992</w:t>
            </w:r>
            <w:r w:rsidR="00E420D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007</w:t>
            </w:r>
          </w:p>
        </w:tc>
        <w:tc>
          <w:tcPr>
            <w:tcW w:w="180" w:type="dxa"/>
          </w:tcPr>
          <w:p w14:paraId="0A7B33A9" w14:textId="77777777" w:rsidR="00E420D4" w:rsidRPr="004B1154" w:rsidRDefault="00E420D4" w:rsidP="00E420D4">
            <w:pPr>
              <w:tabs>
                <w:tab w:val="decimal" w:pos="842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3799D3B" w14:textId="75305C78" w:rsidR="00E420D4" w:rsidRPr="004B1154" w:rsidRDefault="009E3308" w:rsidP="00E420D4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</w:t>
            </w:r>
            <w:r w:rsidR="00E420D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385</w:t>
            </w:r>
            <w:r w:rsidR="00E420D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294</w:t>
            </w:r>
            <w:r w:rsidR="00E420D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E420D4" w:rsidRPr="004B1154" w14:paraId="7027BEE6" w14:textId="77777777" w:rsidTr="00B40B6C">
        <w:trPr>
          <w:trHeight w:hRule="exact" w:val="360"/>
        </w:trPr>
        <w:tc>
          <w:tcPr>
            <w:tcW w:w="5850" w:type="dxa"/>
          </w:tcPr>
          <w:p w14:paraId="00C65F8E" w14:textId="77777777" w:rsidR="00E420D4" w:rsidRPr="004B1154" w:rsidRDefault="00E420D4" w:rsidP="00E420D4">
            <w:pPr>
              <w:pStyle w:val="Header"/>
              <w:tabs>
                <w:tab w:val="clear" w:pos="4153"/>
                <w:tab w:val="clear" w:pos="8306"/>
              </w:tabs>
              <w:ind w:left="450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4C7286" w14:textId="33F397EB" w:rsidR="00E420D4" w:rsidRPr="004B1154" w:rsidRDefault="009E3308" w:rsidP="00E420D4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17</w:t>
            </w:r>
            <w:r w:rsidR="00E420D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200</w:t>
            </w:r>
            <w:r w:rsidR="00E420D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127</w:t>
            </w:r>
          </w:p>
        </w:tc>
        <w:tc>
          <w:tcPr>
            <w:tcW w:w="180" w:type="dxa"/>
          </w:tcPr>
          <w:p w14:paraId="70D25166" w14:textId="77777777" w:rsidR="00E420D4" w:rsidRPr="004B1154" w:rsidRDefault="00E420D4" w:rsidP="00E420D4">
            <w:pPr>
              <w:tabs>
                <w:tab w:val="decimal" w:pos="842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4F89AFBD" w14:textId="695F112F" w:rsidR="00E420D4" w:rsidRPr="004B1154" w:rsidRDefault="009E3308" w:rsidP="00E420D4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</w:t>
            </w:r>
            <w:r w:rsidR="00E420D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166</w:t>
            </w:r>
            <w:r w:rsidR="00E420D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298</w:t>
            </w:r>
            <w:r w:rsidR="00E420D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E420D4" w:rsidRPr="004B1154" w14:paraId="4F30C7A8" w14:textId="77777777" w:rsidTr="00B40B6C">
        <w:trPr>
          <w:trHeight w:hRule="exact" w:val="360"/>
        </w:trPr>
        <w:tc>
          <w:tcPr>
            <w:tcW w:w="5850" w:type="dxa"/>
          </w:tcPr>
          <w:p w14:paraId="3FD36435" w14:textId="77777777" w:rsidR="00E420D4" w:rsidRPr="004B1154" w:rsidRDefault="00E420D4" w:rsidP="00E420D4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B81966" w14:textId="64D6C76E" w:rsidR="00E420D4" w:rsidRPr="004B1154" w:rsidRDefault="00E420D4" w:rsidP="00E420D4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750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262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50B33738" w14:textId="77777777" w:rsidR="00E420D4" w:rsidRPr="004B1154" w:rsidRDefault="00E420D4" w:rsidP="00E420D4">
            <w:pPr>
              <w:tabs>
                <w:tab w:val="decimal" w:pos="842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65A3F08" w14:textId="6B8AB558" w:rsidR="00E420D4" w:rsidRPr="004B1154" w:rsidRDefault="00E420D4" w:rsidP="00E420D4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299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988</w:t>
            </w: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420D4" w:rsidRPr="004B1154" w14:paraId="42D659E2" w14:textId="77777777" w:rsidTr="00FD5F7D">
        <w:trPr>
          <w:trHeight w:hRule="exact" w:val="360"/>
        </w:trPr>
        <w:tc>
          <w:tcPr>
            <w:tcW w:w="5850" w:type="dxa"/>
          </w:tcPr>
          <w:p w14:paraId="1D686940" w14:textId="34C95BDE" w:rsidR="00E420D4" w:rsidRPr="004B1154" w:rsidRDefault="00E420D4" w:rsidP="00E420D4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      รวมหนี้สินตามสัญญาเช่า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A8155" w14:textId="3443B027" w:rsidR="00E420D4" w:rsidRPr="004B1154" w:rsidRDefault="009E3308" w:rsidP="00E420D4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</w:t>
            </w:r>
            <w:r w:rsidR="00E420D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449</w:t>
            </w:r>
            <w:r w:rsidR="00E420D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865</w:t>
            </w:r>
          </w:p>
        </w:tc>
        <w:tc>
          <w:tcPr>
            <w:tcW w:w="180" w:type="dxa"/>
          </w:tcPr>
          <w:p w14:paraId="476085DA" w14:textId="77777777" w:rsidR="00E420D4" w:rsidRPr="004B1154" w:rsidRDefault="00E420D4" w:rsidP="00E420D4">
            <w:pPr>
              <w:tabs>
                <w:tab w:val="decimal" w:pos="842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FBCC38" w14:textId="1FC14175" w:rsidR="00E420D4" w:rsidRPr="004B1154" w:rsidRDefault="009E3308" w:rsidP="00E420D4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</w:t>
            </w:r>
            <w:r w:rsidR="00E420D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866</w:t>
            </w:r>
            <w:r w:rsidR="00E420D4"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310</w:t>
            </w:r>
          </w:p>
        </w:tc>
      </w:tr>
    </w:tbl>
    <w:p w14:paraId="46BEDED1" w14:textId="77777777" w:rsidR="004D638B" w:rsidRPr="004B1154" w:rsidRDefault="004D638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 w:rsidRPr="004B1154">
        <w:rPr>
          <w:rFonts w:asciiTheme="majorBidi" w:hAnsiTheme="majorBidi" w:cstheme="majorBidi"/>
          <w:b/>
          <w:bCs/>
          <w:snapToGrid w:val="0"/>
          <w:lang w:val="en-US"/>
        </w:rPr>
        <w:br w:type="page"/>
      </w:r>
    </w:p>
    <w:p w14:paraId="0BAD6738" w14:textId="07FE5321" w:rsidR="00E142AA" w:rsidRPr="004B1154" w:rsidRDefault="009E3308" w:rsidP="0062586B">
      <w:pPr>
        <w:spacing w:before="360"/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9E3308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17</w:t>
      </w:r>
      <w:r w:rsidR="00E142AA" w:rsidRPr="004B1154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E142AA" w:rsidRPr="004B1154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E142AA" w:rsidRPr="004B1154">
        <w:rPr>
          <w:rFonts w:asciiTheme="majorBidi" w:hAnsiTheme="majorBidi" w:cstheme="majorBidi"/>
          <w:b/>
          <w:bCs/>
          <w:snapToGrid w:val="0"/>
          <w:cs/>
          <w:lang w:val="en-US"/>
        </w:rPr>
        <w:t>หุ้นกู้</w:t>
      </w:r>
    </w:p>
    <w:p w14:paraId="42BF6ED8" w14:textId="75A0E422" w:rsidR="005B26C1" w:rsidRPr="004B1154" w:rsidRDefault="00873497" w:rsidP="005B26C1">
      <w:pPr>
        <w:tabs>
          <w:tab w:val="left" w:pos="4500"/>
          <w:tab w:val="left" w:pos="5220"/>
        </w:tabs>
        <w:ind w:left="547" w:right="58"/>
        <w:jc w:val="thaiDistribute"/>
        <w:rPr>
          <w:rFonts w:asciiTheme="majorBidi" w:eastAsia="SimSun" w:hAnsiTheme="majorBidi" w:cstheme="majorBidi"/>
          <w:spacing w:val="-2"/>
          <w:cs/>
        </w:rPr>
      </w:pPr>
      <w:r w:rsidRPr="004B1154">
        <w:rPr>
          <w:rFonts w:asciiTheme="majorBidi" w:eastAsia="SimSun" w:hAnsiTheme="majorBidi" w:cstheme="majorBidi"/>
          <w:spacing w:val="-2"/>
          <w:cs/>
        </w:rPr>
        <w:t xml:space="preserve">เมื่อวันที่ </w:t>
      </w:r>
      <w:r w:rsidR="009E3308" w:rsidRPr="009E3308">
        <w:rPr>
          <w:rFonts w:asciiTheme="majorBidi" w:eastAsia="SimSun" w:hAnsiTheme="majorBidi" w:cstheme="majorBidi"/>
          <w:spacing w:val="-2"/>
          <w:lang w:val="en-US"/>
        </w:rPr>
        <w:t>27</w:t>
      </w:r>
      <w:r w:rsidRPr="004B1154">
        <w:rPr>
          <w:rFonts w:asciiTheme="majorBidi" w:eastAsia="SimSun" w:hAnsiTheme="majorBidi" w:cstheme="majorBidi"/>
          <w:spacing w:val="-2"/>
          <w:cs/>
        </w:rPr>
        <w:t xml:space="preserve"> เมษายน </w:t>
      </w:r>
      <w:r w:rsidR="009E3308" w:rsidRPr="009E3308">
        <w:rPr>
          <w:rFonts w:asciiTheme="majorBidi" w:eastAsia="SimSun" w:hAnsiTheme="majorBidi" w:cstheme="majorBidi"/>
          <w:spacing w:val="-2"/>
          <w:lang w:val="en-US"/>
        </w:rPr>
        <w:t>2560</w:t>
      </w:r>
      <w:r w:rsidRPr="004B1154">
        <w:rPr>
          <w:rFonts w:asciiTheme="majorBidi" w:eastAsia="SimSun" w:hAnsiTheme="majorBidi" w:cstheme="majorBidi"/>
          <w:spacing w:val="-2"/>
          <w:cs/>
        </w:rPr>
        <w:t xml:space="preserve"> ที่ประชุมสามัญผู้ถือหุ้นมีมติให้บริษัทออกและเสนอขายหุ้นกู้โดยมูลค่ารวม</w:t>
      </w:r>
      <w:r w:rsidR="00C96877" w:rsidRPr="004B1154">
        <w:rPr>
          <w:rFonts w:asciiTheme="majorBidi" w:eastAsia="SimSun" w:hAnsiTheme="majorBidi" w:cstheme="majorBidi"/>
          <w:spacing w:val="-2"/>
          <w:cs/>
        </w:rPr>
        <w:t xml:space="preserve">  </w:t>
      </w:r>
      <w:r w:rsidRPr="004B1154">
        <w:rPr>
          <w:rFonts w:asciiTheme="majorBidi" w:eastAsia="SimSun" w:hAnsiTheme="majorBidi" w:cstheme="majorBidi"/>
          <w:spacing w:val="-2"/>
          <w:cs/>
        </w:rPr>
        <w:t xml:space="preserve">ของหุ้นกู้ที่ยังไม่ได้ไถ่ถอน ณ ขณะใดขณะหนึ่ง กำหนดไว้ไม่เกิน </w:t>
      </w:r>
      <w:r w:rsidR="009E3308" w:rsidRPr="009E3308">
        <w:rPr>
          <w:rFonts w:asciiTheme="majorBidi" w:eastAsia="SimSun" w:hAnsiTheme="majorBidi" w:cstheme="majorBidi"/>
          <w:spacing w:val="-2"/>
          <w:lang w:val="en-US"/>
        </w:rPr>
        <w:t>5</w:t>
      </w:r>
      <w:r w:rsidRPr="004B1154">
        <w:rPr>
          <w:rFonts w:asciiTheme="majorBidi" w:eastAsia="SimSun" w:hAnsiTheme="majorBidi" w:cstheme="majorBidi"/>
          <w:spacing w:val="-2"/>
          <w:cs/>
        </w:rPr>
        <w:t>,</w:t>
      </w:r>
      <w:r w:rsidR="009E3308" w:rsidRPr="009E3308">
        <w:rPr>
          <w:rFonts w:asciiTheme="majorBidi" w:eastAsia="SimSun" w:hAnsiTheme="majorBidi" w:cstheme="majorBidi"/>
          <w:spacing w:val="-2"/>
          <w:lang w:val="en-US"/>
        </w:rPr>
        <w:t>000</w:t>
      </w:r>
      <w:r w:rsidRPr="004B1154">
        <w:rPr>
          <w:rFonts w:asciiTheme="majorBidi" w:eastAsia="SimSun" w:hAnsiTheme="majorBidi" w:cstheme="majorBidi"/>
          <w:spacing w:val="-2"/>
          <w:cs/>
        </w:rPr>
        <w:t xml:space="preserve"> ล้านบาท ต่อมาเมื่อวันที่ </w:t>
      </w:r>
      <w:r w:rsidR="00F44179" w:rsidRPr="004B1154">
        <w:rPr>
          <w:rFonts w:asciiTheme="majorBidi" w:eastAsia="SimSun" w:hAnsiTheme="majorBidi" w:cstheme="majorBidi"/>
          <w:spacing w:val="-2"/>
          <w:cs/>
        </w:rPr>
        <w:t xml:space="preserve">          </w:t>
      </w:r>
      <w:r w:rsidR="009E3308" w:rsidRPr="009E3308">
        <w:rPr>
          <w:rFonts w:asciiTheme="majorBidi" w:eastAsia="SimSun" w:hAnsiTheme="majorBidi" w:cstheme="majorBidi"/>
          <w:spacing w:val="-2"/>
          <w:lang w:val="en-US"/>
        </w:rPr>
        <w:t>24</w:t>
      </w:r>
      <w:r w:rsidRPr="004B1154">
        <w:rPr>
          <w:rFonts w:asciiTheme="majorBidi" w:eastAsia="SimSun" w:hAnsiTheme="majorBidi" w:cstheme="majorBidi"/>
          <w:spacing w:val="-2"/>
          <w:cs/>
        </w:rPr>
        <w:t xml:space="preserve"> กุมภาพันธ์ </w:t>
      </w:r>
      <w:r w:rsidR="009E3308" w:rsidRPr="009E3308">
        <w:rPr>
          <w:rFonts w:asciiTheme="majorBidi" w:eastAsia="SimSun" w:hAnsiTheme="majorBidi" w:cstheme="majorBidi"/>
          <w:spacing w:val="-2"/>
          <w:lang w:val="en-US"/>
        </w:rPr>
        <w:t>2563</w:t>
      </w:r>
      <w:r w:rsidRPr="004B1154">
        <w:rPr>
          <w:rFonts w:asciiTheme="majorBidi" w:eastAsia="SimSun" w:hAnsiTheme="majorBidi" w:cstheme="majorBidi"/>
          <w:spacing w:val="-2"/>
          <w:cs/>
        </w:rPr>
        <w:t xml:space="preserve"> ที่ประชุมวิสามัญผู้ถือหุ้นมีมติอนุมัติวงเงินสำหรับการออกและเสนอขายหุ้นกู้เพิ่มเติมอีกจำนวน </w:t>
      </w:r>
      <w:r w:rsidR="009E3308" w:rsidRPr="009E3308">
        <w:rPr>
          <w:rFonts w:asciiTheme="majorBidi" w:eastAsia="SimSun" w:hAnsiTheme="majorBidi" w:cstheme="majorBidi"/>
          <w:spacing w:val="-2"/>
          <w:lang w:val="en-US"/>
        </w:rPr>
        <w:t>2</w:t>
      </w:r>
      <w:r w:rsidRPr="004B1154">
        <w:rPr>
          <w:rFonts w:asciiTheme="majorBidi" w:eastAsia="SimSun" w:hAnsiTheme="majorBidi" w:cstheme="majorBidi"/>
          <w:spacing w:val="-2"/>
          <w:cs/>
        </w:rPr>
        <w:t>,</w:t>
      </w:r>
      <w:r w:rsidR="009E3308" w:rsidRPr="009E3308">
        <w:rPr>
          <w:rFonts w:asciiTheme="majorBidi" w:eastAsia="SimSun" w:hAnsiTheme="majorBidi" w:cstheme="majorBidi"/>
          <w:spacing w:val="-2"/>
          <w:lang w:val="en-US"/>
        </w:rPr>
        <w:t>000</w:t>
      </w:r>
      <w:r w:rsidRPr="004B1154">
        <w:rPr>
          <w:rFonts w:asciiTheme="majorBidi" w:eastAsia="SimSun" w:hAnsiTheme="majorBidi" w:cstheme="majorBidi"/>
          <w:spacing w:val="-2"/>
          <w:cs/>
        </w:rPr>
        <w:t xml:space="preserve"> ล้านบาท ทำให้บริษัทมีวงเงินออกและเสนอขายหุ้นกู้ที่ยังไม่ไถ่ถอน ณ ขณะใดขณะหนึ่ง ไม่เกิน </w:t>
      </w:r>
      <w:r w:rsidR="009E3308" w:rsidRPr="009E3308">
        <w:rPr>
          <w:rFonts w:asciiTheme="majorBidi" w:eastAsia="SimSun" w:hAnsiTheme="majorBidi" w:cstheme="majorBidi"/>
          <w:spacing w:val="-2"/>
          <w:lang w:val="en-US"/>
        </w:rPr>
        <w:t>7</w:t>
      </w:r>
      <w:r w:rsidRPr="004B1154">
        <w:rPr>
          <w:rFonts w:asciiTheme="majorBidi" w:eastAsia="SimSun" w:hAnsiTheme="majorBidi" w:cstheme="majorBidi"/>
          <w:spacing w:val="-2"/>
          <w:cs/>
        </w:rPr>
        <w:t>,</w:t>
      </w:r>
      <w:r w:rsidR="009E3308" w:rsidRPr="009E3308">
        <w:rPr>
          <w:rFonts w:asciiTheme="majorBidi" w:eastAsia="SimSun" w:hAnsiTheme="majorBidi" w:cstheme="majorBidi"/>
          <w:spacing w:val="-2"/>
          <w:lang w:val="en-US"/>
        </w:rPr>
        <w:t>000</w:t>
      </w:r>
      <w:r w:rsidR="005F1E8F" w:rsidRPr="004B1154">
        <w:rPr>
          <w:rFonts w:asciiTheme="majorBidi" w:eastAsia="SimSun" w:hAnsiTheme="majorBidi" w:cstheme="majorBidi"/>
          <w:spacing w:val="-2"/>
          <w:cs/>
        </w:rPr>
        <w:t xml:space="preserve"> </w:t>
      </w:r>
      <w:r w:rsidRPr="004B1154">
        <w:rPr>
          <w:rFonts w:asciiTheme="majorBidi" w:eastAsia="SimSun" w:hAnsiTheme="majorBidi" w:cstheme="majorBidi"/>
          <w:spacing w:val="-2"/>
          <w:cs/>
        </w:rPr>
        <w:t xml:space="preserve">ล้านบาท </w:t>
      </w:r>
    </w:p>
    <w:p w14:paraId="5F9A638E" w14:textId="79845B06" w:rsidR="00873497" w:rsidRPr="004B1154" w:rsidRDefault="00873497" w:rsidP="005B26C1">
      <w:pPr>
        <w:tabs>
          <w:tab w:val="left" w:pos="4500"/>
          <w:tab w:val="left" w:pos="5220"/>
        </w:tabs>
        <w:spacing w:before="240"/>
        <w:ind w:left="547" w:right="58"/>
        <w:jc w:val="thaiDistribute"/>
        <w:rPr>
          <w:rFonts w:asciiTheme="majorBidi" w:eastAsia="SimSun" w:hAnsiTheme="majorBidi" w:cstheme="majorBidi"/>
          <w:spacing w:val="-2"/>
          <w:cs/>
        </w:rPr>
      </w:pPr>
      <w:r w:rsidRPr="004B1154">
        <w:rPr>
          <w:rFonts w:asciiTheme="majorBidi" w:eastAsia="SimSun" w:hAnsiTheme="majorBidi" w:cstheme="majorBidi"/>
          <w:spacing w:val="-10"/>
          <w:cs/>
        </w:rPr>
        <w:t>บริษัทออกจำหน่ายหุ้นกู้ ชนิดระบุชื่อผู้ถือประเภทไม่ด้อยสิทธิ ทั้งมีหลักประกันและไม่มีหลักประกัน</w:t>
      </w:r>
      <w:r w:rsidRPr="004B1154">
        <w:rPr>
          <w:rFonts w:asciiTheme="majorBidi" w:eastAsia="SimSun" w:hAnsiTheme="majorBidi" w:cstheme="majorBidi"/>
          <w:spacing w:val="-4"/>
          <w:cs/>
        </w:rPr>
        <w:t>และมีผู้แทนผู้ถือหุ้นกู้ โดยมีรายละเอียด</w:t>
      </w:r>
      <w:r w:rsidRPr="004B1154">
        <w:rPr>
          <w:rFonts w:asciiTheme="majorBidi" w:eastAsia="SimSun" w:hAnsiTheme="majorBidi" w:cstheme="majorBidi"/>
          <w:cs/>
        </w:rPr>
        <w:t xml:space="preserve"> ดังนี้</w:t>
      </w:r>
    </w:p>
    <w:p w14:paraId="40EA32BA" w14:textId="4FDA5E42" w:rsidR="00873497" w:rsidRPr="004B1154" w:rsidRDefault="00873497" w:rsidP="004932CD">
      <w:pPr>
        <w:ind w:left="360" w:right="-25"/>
        <w:jc w:val="right"/>
        <w:rPr>
          <w:rFonts w:asciiTheme="majorBidi" w:eastAsia="Times New Roman" w:hAnsiTheme="majorBidi" w:cstheme="majorBidi"/>
          <w:b/>
          <w:bCs/>
          <w:sz w:val="22"/>
          <w:szCs w:val="22"/>
          <w:cs/>
        </w:rPr>
      </w:pPr>
      <w:r w:rsidRPr="004B1154">
        <w:rPr>
          <w:rFonts w:asciiTheme="majorBidi" w:eastAsia="Times New Roman" w:hAnsiTheme="majorBidi" w:cstheme="majorBidi"/>
          <w:b/>
          <w:bCs/>
          <w:sz w:val="22"/>
          <w:szCs w:val="22"/>
          <w:cs/>
        </w:rPr>
        <w:t>(หน่วย : บาท)</w:t>
      </w:r>
    </w:p>
    <w:tbl>
      <w:tblPr>
        <w:tblW w:w="9079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4"/>
        <w:gridCol w:w="1418"/>
        <w:gridCol w:w="1170"/>
        <w:gridCol w:w="810"/>
        <w:gridCol w:w="900"/>
        <w:gridCol w:w="90"/>
        <w:gridCol w:w="1170"/>
        <w:gridCol w:w="90"/>
        <w:gridCol w:w="1177"/>
      </w:tblGrid>
      <w:tr w:rsidR="00873497" w:rsidRPr="004B1154" w14:paraId="43F5CCE3" w14:textId="77777777" w:rsidTr="007508F0">
        <w:trPr>
          <w:cantSplit/>
          <w:trHeight w:val="144"/>
        </w:trPr>
        <w:tc>
          <w:tcPr>
            <w:tcW w:w="2254" w:type="dxa"/>
          </w:tcPr>
          <w:p w14:paraId="2C75857A" w14:textId="77777777" w:rsidR="00873497" w:rsidRPr="004B1154" w:rsidRDefault="00873497" w:rsidP="00320D76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4B1154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หุ้นกู้</w:t>
            </w:r>
          </w:p>
        </w:tc>
        <w:tc>
          <w:tcPr>
            <w:tcW w:w="1418" w:type="dxa"/>
          </w:tcPr>
          <w:p w14:paraId="338E6646" w14:textId="77777777" w:rsidR="00873497" w:rsidRPr="004B1154" w:rsidRDefault="00873497" w:rsidP="00320D76">
            <w:pPr>
              <w:overflowPunct/>
              <w:autoSpaceDE/>
              <w:autoSpaceDN/>
              <w:adjustRightInd/>
              <w:spacing w:line="360" w:lineRule="exact"/>
              <w:ind w:right="-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B1154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วันที่จำหน่าย</w:t>
            </w:r>
          </w:p>
        </w:tc>
        <w:tc>
          <w:tcPr>
            <w:tcW w:w="1170" w:type="dxa"/>
          </w:tcPr>
          <w:p w14:paraId="78F653CF" w14:textId="365FB800" w:rsidR="00873497" w:rsidRPr="004B1154" w:rsidRDefault="00873497" w:rsidP="00320D76">
            <w:pPr>
              <w:overflowPunct/>
              <w:autoSpaceDE/>
              <w:autoSpaceDN/>
              <w:adjustRightInd/>
              <w:spacing w:line="360" w:lineRule="exact"/>
              <w:ind w:right="3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4B1154"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วันครบกำหนด</w:t>
            </w:r>
          </w:p>
        </w:tc>
        <w:tc>
          <w:tcPr>
            <w:tcW w:w="810" w:type="dxa"/>
          </w:tcPr>
          <w:p w14:paraId="1CFA17E0" w14:textId="77777777" w:rsidR="00873497" w:rsidRPr="004B1154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3" w:right="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4B1154"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อัตราดอกเบี้ย</w:t>
            </w:r>
          </w:p>
        </w:tc>
        <w:tc>
          <w:tcPr>
            <w:tcW w:w="900" w:type="dxa"/>
          </w:tcPr>
          <w:p w14:paraId="4172A09A" w14:textId="77777777" w:rsidR="00873497" w:rsidRPr="004B1154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B1154"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ชำระดอกเบี้ย</w:t>
            </w:r>
          </w:p>
        </w:tc>
        <w:tc>
          <w:tcPr>
            <w:tcW w:w="90" w:type="dxa"/>
          </w:tcPr>
          <w:p w14:paraId="6587FE92" w14:textId="77777777" w:rsidR="00873497" w:rsidRPr="004B1154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437" w:type="dxa"/>
            <w:gridSpan w:val="3"/>
          </w:tcPr>
          <w:p w14:paraId="2D3E23F2" w14:textId="100AC70C" w:rsidR="00873497" w:rsidRPr="004B1154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4B1154">
              <w:rPr>
                <w:rFonts w:asciiTheme="majorBidi" w:eastAsia="SimSun" w:hAnsiTheme="majorBidi" w:cstheme="majorBidi"/>
                <w:b/>
                <w:bCs/>
                <w:spacing w:val="-6"/>
                <w:sz w:val="22"/>
                <w:szCs w:val="22"/>
                <w:cs/>
                <w:lang w:val="en-US"/>
              </w:rPr>
              <w:t>งบการเงินรวม</w:t>
            </w:r>
            <w:r w:rsidR="00AE6C0D" w:rsidRPr="004B1154">
              <w:rPr>
                <w:rFonts w:asciiTheme="majorBidi" w:eastAsia="SimSun" w:hAnsiTheme="majorBidi" w:cstheme="majorBidi"/>
                <w:b/>
                <w:bCs/>
                <w:spacing w:val="-6"/>
                <w:sz w:val="22"/>
                <w:szCs w:val="22"/>
                <w:cs/>
                <w:lang w:val="en-US"/>
              </w:rPr>
              <w:t>และ</w:t>
            </w:r>
          </w:p>
        </w:tc>
      </w:tr>
      <w:tr w:rsidR="00873497" w:rsidRPr="004B1154" w14:paraId="75C80066" w14:textId="77777777" w:rsidTr="007508F0">
        <w:trPr>
          <w:cantSplit/>
          <w:trHeight w:val="144"/>
        </w:trPr>
        <w:tc>
          <w:tcPr>
            <w:tcW w:w="2254" w:type="dxa"/>
          </w:tcPr>
          <w:p w14:paraId="47C1EF5D" w14:textId="77777777" w:rsidR="00873497" w:rsidRPr="004B1154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162" w:right="7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18" w:type="dxa"/>
          </w:tcPr>
          <w:p w14:paraId="7608A6E3" w14:textId="77777777" w:rsidR="00873497" w:rsidRPr="004B1154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44F74614" w14:textId="77777777" w:rsidR="00873497" w:rsidRPr="004B1154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5D485198" w14:textId="77777777" w:rsidR="00873497" w:rsidRPr="004B1154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3" w:right="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4B1154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ร้อยละต่อปี</w:t>
            </w:r>
          </w:p>
        </w:tc>
        <w:tc>
          <w:tcPr>
            <w:tcW w:w="900" w:type="dxa"/>
          </w:tcPr>
          <w:p w14:paraId="3A6F1660" w14:textId="77777777" w:rsidR="00873497" w:rsidRPr="004B1154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2BA38C4" w14:textId="77777777" w:rsidR="00873497" w:rsidRPr="004B1154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437" w:type="dxa"/>
            <w:gridSpan w:val="3"/>
          </w:tcPr>
          <w:p w14:paraId="4D209384" w14:textId="77777777" w:rsidR="00873497" w:rsidRPr="004B1154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4B1154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873497" w:rsidRPr="004B1154" w14:paraId="74551AA1" w14:textId="77777777" w:rsidTr="007508F0">
        <w:trPr>
          <w:cantSplit/>
          <w:trHeight w:val="144"/>
        </w:trPr>
        <w:tc>
          <w:tcPr>
            <w:tcW w:w="2254" w:type="dxa"/>
          </w:tcPr>
          <w:p w14:paraId="14C433E8" w14:textId="77777777" w:rsidR="00873497" w:rsidRPr="004B1154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162" w:right="7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18" w:type="dxa"/>
          </w:tcPr>
          <w:p w14:paraId="4607FFA8" w14:textId="77777777" w:rsidR="00873497" w:rsidRPr="004B1154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3BE7A899" w14:textId="77777777" w:rsidR="00873497" w:rsidRPr="004B1154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413BC3E2" w14:textId="77777777" w:rsidR="00873497" w:rsidRPr="004B1154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2CD687D3" w14:textId="77777777" w:rsidR="00873497" w:rsidRPr="004B1154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D257182" w14:textId="77777777" w:rsidR="00873497" w:rsidRPr="004B1154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395B8B0C" w14:textId="0E3D936F" w:rsidR="00873497" w:rsidRPr="004B1154" w:rsidRDefault="009A39B2" w:rsidP="00320D76">
            <w:pPr>
              <w:overflowPunct/>
              <w:autoSpaceDE/>
              <w:autoSpaceDN/>
              <w:adjustRightInd/>
              <w:spacing w:line="36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7F20C67" w14:textId="77777777" w:rsidR="00873497" w:rsidRPr="004B1154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</w:tcPr>
          <w:p w14:paraId="036C7F1D" w14:textId="5F2CFB00" w:rsidR="00873497" w:rsidRPr="004B1154" w:rsidRDefault="009A39B2" w:rsidP="00320D76">
            <w:pPr>
              <w:overflowPunct/>
              <w:autoSpaceDE/>
              <w:autoSpaceDN/>
              <w:adjustRightInd/>
              <w:spacing w:line="360" w:lineRule="exact"/>
              <w:ind w:right="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</w:tr>
      <w:tr w:rsidR="009A39B2" w:rsidRPr="004B1154" w14:paraId="63DD9F93" w14:textId="77777777" w:rsidTr="007508F0">
        <w:trPr>
          <w:cantSplit/>
          <w:trHeight w:val="144"/>
        </w:trPr>
        <w:tc>
          <w:tcPr>
            <w:tcW w:w="2254" w:type="dxa"/>
          </w:tcPr>
          <w:p w14:paraId="2B7E2C5A" w14:textId="77777777" w:rsidR="009A39B2" w:rsidRPr="004B1154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162" w:right="7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18" w:type="dxa"/>
          </w:tcPr>
          <w:p w14:paraId="22784F8A" w14:textId="77777777" w:rsidR="009A39B2" w:rsidRPr="004B1154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7C90289C" w14:textId="77777777" w:rsidR="009A39B2" w:rsidRPr="004B1154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4172F3D0" w14:textId="77777777" w:rsidR="009A39B2" w:rsidRPr="004B1154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7200583D" w14:textId="77777777" w:rsidR="009A39B2" w:rsidRPr="004B1154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24608A9" w14:textId="77777777" w:rsidR="009A39B2" w:rsidRPr="004B1154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23C6EF79" w14:textId="1ADC133E" w:rsidR="009A39B2" w:rsidRPr="004B1154" w:rsidRDefault="009E3308" w:rsidP="009A39B2">
            <w:pPr>
              <w:overflowPunct/>
              <w:autoSpaceDE/>
              <w:autoSpaceDN/>
              <w:adjustRightInd/>
              <w:spacing w:line="36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9E3308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9A39B2" w:rsidRPr="004B1154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CC3C50" w:rsidRPr="004B1154">
              <w:rPr>
                <w:rFonts w:asciiTheme="majorBidi" w:eastAsia="Times New Roman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  <w:r w:rsidR="009A39B2" w:rsidRPr="004B1154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21DDB1A7" w14:textId="77777777" w:rsidR="009A39B2" w:rsidRPr="004B1154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</w:tcPr>
          <w:p w14:paraId="50F50C17" w14:textId="73A421C4" w:rsidR="009A39B2" w:rsidRPr="004B1154" w:rsidRDefault="009E3308" w:rsidP="009A39B2">
            <w:pPr>
              <w:overflowPunct/>
              <w:autoSpaceDE/>
              <w:autoSpaceDN/>
              <w:adjustRightInd/>
              <w:spacing w:line="36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9E3308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9A39B2" w:rsidRPr="004B1154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 </w:t>
            </w:r>
          </w:p>
        </w:tc>
      </w:tr>
      <w:tr w:rsidR="009A39B2" w:rsidRPr="004B1154" w14:paraId="48960930" w14:textId="77777777" w:rsidTr="007508F0">
        <w:trPr>
          <w:cantSplit/>
          <w:trHeight w:val="144"/>
        </w:trPr>
        <w:tc>
          <w:tcPr>
            <w:tcW w:w="2254" w:type="dxa"/>
          </w:tcPr>
          <w:p w14:paraId="4B0C6FCD" w14:textId="77777777" w:rsidR="009A39B2" w:rsidRPr="004B1154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162" w:right="7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18" w:type="dxa"/>
          </w:tcPr>
          <w:p w14:paraId="3729E862" w14:textId="77777777" w:rsidR="009A39B2" w:rsidRPr="004B1154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5DC4DA6E" w14:textId="77777777" w:rsidR="009A39B2" w:rsidRPr="004B1154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63FC9E34" w14:textId="77777777" w:rsidR="009A39B2" w:rsidRPr="004B1154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6D4E0E79" w14:textId="77777777" w:rsidR="009A39B2" w:rsidRPr="004B1154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68E3323" w14:textId="77777777" w:rsidR="009A39B2" w:rsidRPr="004B1154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784CB73A" w14:textId="0F6EE6EA" w:rsidR="009A39B2" w:rsidRPr="004B1154" w:rsidRDefault="009E3308" w:rsidP="009A39B2">
            <w:pPr>
              <w:overflowPunct/>
              <w:autoSpaceDE/>
              <w:autoSpaceDN/>
              <w:adjustRightInd/>
              <w:spacing w:line="36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9E3308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" w:type="dxa"/>
          </w:tcPr>
          <w:p w14:paraId="321E3364" w14:textId="77777777" w:rsidR="009A39B2" w:rsidRPr="004B1154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</w:tcPr>
          <w:p w14:paraId="4BA65EF7" w14:textId="5F33DD9C" w:rsidR="009A39B2" w:rsidRPr="004B1154" w:rsidRDefault="009E3308" w:rsidP="009A39B2">
            <w:pPr>
              <w:overflowPunct/>
              <w:autoSpaceDE/>
              <w:autoSpaceDN/>
              <w:adjustRightInd/>
              <w:spacing w:line="36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9E3308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</w:tr>
      <w:tr w:rsidR="009A39B2" w:rsidRPr="004B1154" w14:paraId="533669E8" w14:textId="77777777" w:rsidTr="007508F0">
        <w:trPr>
          <w:cantSplit/>
          <w:trHeight w:val="144"/>
        </w:trPr>
        <w:tc>
          <w:tcPr>
            <w:tcW w:w="2254" w:type="dxa"/>
          </w:tcPr>
          <w:p w14:paraId="7FEB7AEF" w14:textId="69288CD0" w:rsidR="009A39B2" w:rsidRPr="004B1154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162" w:right="72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B1154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หุ้นกู้</w:t>
            </w:r>
            <w:r w:rsidRPr="004B1154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- </w:t>
            </w:r>
            <w:r w:rsidRPr="004B1154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ชนิดมีหลักประกัน </w:t>
            </w:r>
          </w:p>
        </w:tc>
        <w:tc>
          <w:tcPr>
            <w:tcW w:w="1418" w:type="dxa"/>
          </w:tcPr>
          <w:p w14:paraId="07D82B1F" w14:textId="77777777" w:rsidR="009A39B2" w:rsidRPr="004B1154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AFB0753" w14:textId="77777777" w:rsidR="009A39B2" w:rsidRPr="004B1154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5B54C46E" w14:textId="77777777" w:rsidR="009A39B2" w:rsidRPr="004B1154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5E00A286" w14:textId="77777777" w:rsidR="009A39B2" w:rsidRPr="004B1154" w:rsidRDefault="009A39B2" w:rsidP="009A39B2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967E477" w14:textId="77777777" w:rsidR="009A39B2" w:rsidRPr="004B1154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1B497C1" w14:textId="77777777" w:rsidR="009A39B2" w:rsidRPr="004B1154" w:rsidRDefault="009A39B2" w:rsidP="009A39B2">
            <w:pPr>
              <w:overflowPunct/>
              <w:autoSpaceDE/>
              <w:autoSpaceDN/>
              <w:adjustRightInd/>
              <w:spacing w:line="36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82E7785" w14:textId="77777777" w:rsidR="009A39B2" w:rsidRPr="004B1154" w:rsidRDefault="009A39B2" w:rsidP="009A39B2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</w:tcPr>
          <w:p w14:paraId="79ABE9D4" w14:textId="77777777" w:rsidR="009A39B2" w:rsidRPr="004B1154" w:rsidRDefault="009A39B2" w:rsidP="009A39B2">
            <w:pPr>
              <w:overflowPunct/>
              <w:autoSpaceDE/>
              <w:autoSpaceDN/>
              <w:adjustRightInd/>
              <w:spacing w:line="36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E420D4" w:rsidRPr="004B1154" w14:paraId="42BD9474" w14:textId="77777777" w:rsidTr="007508F0">
        <w:trPr>
          <w:cantSplit/>
          <w:trHeight w:val="144"/>
        </w:trPr>
        <w:tc>
          <w:tcPr>
            <w:tcW w:w="2254" w:type="dxa"/>
          </w:tcPr>
          <w:p w14:paraId="6989DC98" w14:textId="75BAA4CA" w:rsidR="00E420D4" w:rsidRPr="004B1154" w:rsidRDefault="00E420D4" w:rsidP="00E420D4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B1154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    </w:t>
            </w:r>
            <w:r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CGD</w:t>
            </w:r>
            <w:r w:rsidR="009E3308"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206</w:t>
            </w:r>
            <w:proofErr w:type="gramStart"/>
            <w:r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A</w:t>
            </w:r>
            <w:r w:rsidRPr="004B1154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proofErr w:type="gramEnd"/>
            <w:r w:rsidR="009E3308" w:rsidRPr="009E330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4B1154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)(</w:t>
            </w:r>
            <w:r w:rsidR="009E3308" w:rsidRPr="009E330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3</w:t>
            </w:r>
            <w:r w:rsidRPr="004B1154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418" w:type="dxa"/>
          </w:tcPr>
          <w:p w14:paraId="68E0A1F6" w14:textId="7A0C0004" w:rsidR="00E420D4" w:rsidRPr="004B1154" w:rsidRDefault="009E3308" w:rsidP="00E420D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มิถุนายน 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2561</w:t>
            </w:r>
          </w:p>
        </w:tc>
        <w:tc>
          <w:tcPr>
            <w:tcW w:w="1170" w:type="dxa"/>
          </w:tcPr>
          <w:p w14:paraId="0CB2460B" w14:textId="0892A153" w:rsidR="00E420D4" w:rsidRPr="004B1154" w:rsidRDefault="009E3308" w:rsidP="00E420D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E420D4" w:rsidRPr="004B1154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ธันวาคม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</w:t>
            </w:r>
            <w:r w:rsidRPr="009E3308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9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6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</w:tcPr>
          <w:p w14:paraId="2E35C826" w14:textId="0CAF59D3" w:rsidR="00E420D4" w:rsidRPr="004B1154" w:rsidRDefault="009E3308" w:rsidP="00E420D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.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75</w:t>
            </w:r>
          </w:p>
        </w:tc>
        <w:tc>
          <w:tcPr>
            <w:tcW w:w="900" w:type="dxa"/>
          </w:tcPr>
          <w:p w14:paraId="604C1D77" w14:textId="03FCAA39" w:rsidR="00E420D4" w:rsidRPr="004B1154" w:rsidRDefault="00E420D4" w:rsidP="00E420D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B1154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ทุก </w:t>
            </w:r>
            <w:r w:rsidR="009E3308"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</w:t>
            </w:r>
            <w:r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4B1154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เดือน</w:t>
            </w:r>
          </w:p>
        </w:tc>
        <w:tc>
          <w:tcPr>
            <w:tcW w:w="90" w:type="dxa"/>
          </w:tcPr>
          <w:p w14:paraId="631338E4" w14:textId="77777777" w:rsidR="00E420D4" w:rsidRPr="004B1154" w:rsidRDefault="00E420D4" w:rsidP="00E420D4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37A7AC9" w14:textId="2D0FF296" w:rsidR="00E420D4" w:rsidRPr="004B1154" w:rsidRDefault="009E3308" w:rsidP="00E420D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387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036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3CC569CE" w14:textId="77777777" w:rsidR="00E420D4" w:rsidRPr="004B1154" w:rsidRDefault="00E420D4" w:rsidP="00E420D4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7C78D62E" w14:textId="6A59B744" w:rsidR="00E420D4" w:rsidRPr="004B1154" w:rsidRDefault="009E3308" w:rsidP="00E420D4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387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036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E420D4" w:rsidRPr="004B1154" w14:paraId="0F20136E" w14:textId="77777777" w:rsidTr="007508F0">
        <w:trPr>
          <w:cantSplit/>
          <w:trHeight w:val="144"/>
        </w:trPr>
        <w:tc>
          <w:tcPr>
            <w:tcW w:w="2254" w:type="dxa"/>
          </w:tcPr>
          <w:p w14:paraId="7DF4F5C9" w14:textId="58BC6505" w:rsidR="00E420D4" w:rsidRPr="004B1154" w:rsidRDefault="00E420D4" w:rsidP="00E420D4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B1154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    </w:t>
            </w:r>
            <w:r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CGD</w:t>
            </w:r>
            <w:r w:rsidR="009E3308"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213</w:t>
            </w:r>
            <w:proofErr w:type="gramStart"/>
            <w:r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A</w:t>
            </w:r>
            <w:r w:rsidRPr="004B1154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proofErr w:type="gramEnd"/>
            <w:r w:rsidR="009E3308" w:rsidRPr="009E330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2</w:t>
            </w:r>
            <w:r w:rsidRPr="004B1154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)(</w:t>
            </w:r>
            <w:r w:rsidR="009E3308" w:rsidRPr="009E330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4</w:t>
            </w:r>
            <w:r w:rsidRPr="004B1154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418" w:type="dxa"/>
          </w:tcPr>
          <w:p w14:paraId="39862372" w14:textId="1DC61B4F" w:rsidR="00E420D4" w:rsidRPr="004B1154" w:rsidRDefault="009E3308" w:rsidP="00E420D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23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มีนาคม 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2563</w:t>
            </w:r>
          </w:p>
        </w:tc>
        <w:tc>
          <w:tcPr>
            <w:tcW w:w="1170" w:type="dxa"/>
          </w:tcPr>
          <w:p w14:paraId="6A0A96F7" w14:textId="4BC357A6" w:rsidR="00E420D4" w:rsidRPr="004B1154" w:rsidRDefault="009E3308" w:rsidP="00E420D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23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E420D4" w:rsidRPr="004B1154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กันยายน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</w:t>
            </w:r>
            <w:r w:rsidRPr="009E3308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9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5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</w:tcPr>
          <w:p w14:paraId="334E77AB" w14:textId="24EF4701" w:rsidR="00E420D4" w:rsidRPr="004B1154" w:rsidRDefault="009E3308" w:rsidP="00E420D4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.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900" w:type="dxa"/>
          </w:tcPr>
          <w:p w14:paraId="6451B136" w14:textId="69D9FC34" w:rsidR="00E420D4" w:rsidRPr="004B1154" w:rsidRDefault="00E420D4" w:rsidP="00E420D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B1154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ทุก </w:t>
            </w:r>
            <w:r w:rsidR="009E3308"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</w:t>
            </w:r>
            <w:r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4B1154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เดือน</w:t>
            </w:r>
          </w:p>
        </w:tc>
        <w:tc>
          <w:tcPr>
            <w:tcW w:w="90" w:type="dxa"/>
          </w:tcPr>
          <w:p w14:paraId="2D085982" w14:textId="77777777" w:rsidR="00E420D4" w:rsidRPr="004B1154" w:rsidRDefault="00E420D4" w:rsidP="00E420D4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345E917D" w14:textId="2DCF402F" w:rsidR="00E420D4" w:rsidRPr="004B1154" w:rsidRDefault="009E3308" w:rsidP="00E420D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797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500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2B004A45" w14:textId="77777777" w:rsidR="00E420D4" w:rsidRPr="004B1154" w:rsidRDefault="00E420D4" w:rsidP="00E420D4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</w:tcPr>
          <w:p w14:paraId="452DF515" w14:textId="1D8BCA15" w:rsidR="00E420D4" w:rsidRPr="004B1154" w:rsidRDefault="009E3308" w:rsidP="00E420D4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797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500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E420D4" w:rsidRPr="004B1154" w14:paraId="00E8BA9D" w14:textId="77777777" w:rsidTr="007508F0">
        <w:trPr>
          <w:cantSplit/>
          <w:trHeight w:val="144"/>
        </w:trPr>
        <w:tc>
          <w:tcPr>
            <w:tcW w:w="2254" w:type="dxa"/>
          </w:tcPr>
          <w:p w14:paraId="31BF3D13" w14:textId="36594F45" w:rsidR="00E420D4" w:rsidRPr="004B1154" w:rsidRDefault="00E420D4" w:rsidP="00E420D4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B1154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หุ้นกู้</w:t>
            </w:r>
            <w:r w:rsidRPr="004B1154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- </w:t>
            </w:r>
            <w:r w:rsidRPr="004B1154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ชนิดไม่มีหลักประกัน</w:t>
            </w:r>
          </w:p>
        </w:tc>
        <w:tc>
          <w:tcPr>
            <w:tcW w:w="1418" w:type="dxa"/>
          </w:tcPr>
          <w:p w14:paraId="1096BFCC" w14:textId="77777777" w:rsidR="00E420D4" w:rsidRPr="004B1154" w:rsidRDefault="00E420D4" w:rsidP="00E420D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248A9F0" w14:textId="77777777" w:rsidR="00E420D4" w:rsidRPr="004B1154" w:rsidRDefault="00E420D4" w:rsidP="00E420D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38AC11D6" w14:textId="77777777" w:rsidR="00E420D4" w:rsidRPr="004B1154" w:rsidRDefault="00E420D4" w:rsidP="00E420D4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C351AAF" w14:textId="77777777" w:rsidR="00E420D4" w:rsidRPr="004B1154" w:rsidRDefault="00E420D4" w:rsidP="00E420D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5C4D712E" w14:textId="77777777" w:rsidR="00E420D4" w:rsidRPr="004B1154" w:rsidRDefault="00E420D4" w:rsidP="00E420D4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21FBE81A" w14:textId="77777777" w:rsidR="00E420D4" w:rsidRPr="004B1154" w:rsidRDefault="00E420D4" w:rsidP="00E420D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803E09F" w14:textId="77777777" w:rsidR="00E420D4" w:rsidRPr="004B1154" w:rsidRDefault="00E420D4" w:rsidP="00E420D4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</w:tcPr>
          <w:p w14:paraId="27CD0FED" w14:textId="77777777" w:rsidR="00E420D4" w:rsidRPr="004B1154" w:rsidRDefault="00E420D4" w:rsidP="00E420D4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</w:tr>
      <w:tr w:rsidR="00E420D4" w:rsidRPr="004B1154" w14:paraId="4C4A1B13" w14:textId="77777777" w:rsidTr="007508F0">
        <w:trPr>
          <w:cantSplit/>
          <w:trHeight w:val="144"/>
        </w:trPr>
        <w:tc>
          <w:tcPr>
            <w:tcW w:w="2254" w:type="dxa"/>
          </w:tcPr>
          <w:p w14:paraId="4E966D68" w14:textId="4E74516F" w:rsidR="00E420D4" w:rsidRPr="004B1154" w:rsidRDefault="00E420D4" w:rsidP="00E420D4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B1154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    </w:t>
            </w:r>
            <w:r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CGD</w:t>
            </w:r>
            <w:r w:rsidR="009E3308"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20</w:t>
            </w:r>
            <w:r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OA</w:t>
            </w:r>
          </w:p>
        </w:tc>
        <w:tc>
          <w:tcPr>
            <w:tcW w:w="1418" w:type="dxa"/>
          </w:tcPr>
          <w:p w14:paraId="7BF0161B" w14:textId="6781DCC2" w:rsidR="00E420D4" w:rsidRPr="004B1154" w:rsidRDefault="009E3308" w:rsidP="00E420D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19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ตุลาคม 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2561</w:t>
            </w:r>
          </w:p>
        </w:tc>
        <w:tc>
          <w:tcPr>
            <w:tcW w:w="1170" w:type="dxa"/>
          </w:tcPr>
          <w:p w14:paraId="448CF628" w14:textId="7BB1C21A" w:rsidR="00E420D4" w:rsidRPr="004B1154" w:rsidRDefault="009E3308" w:rsidP="00E420D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19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E420D4" w:rsidRPr="004B1154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เมษายน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2570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7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</w:tcPr>
          <w:p w14:paraId="6ECC292E" w14:textId="7FCF4B91" w:rsidR="00E420D4" w:rsidRPr="004B1154" w:rsidRDefault="009E3308" w:rsidP="00E420D4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.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75</w:t>
            </w:r>
          </w:p>
        </w:tc>
        <w:tc>
          <w:tcPr>
            <w:tcW w:w="900" w:type="dxa"/>
          </w:tcPr>
          <w:p w14:paraId="2954C2F2" w14:textId="157A7656" w:rsidR="00E420D4" w:rsidRPr="004B1154" w:rsidRDefault="00E420D4" w:rsidP="00E420D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B1154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ทุก </w:t>
            </w:r>
            <w:r w:rsidR="009E3308"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</w:t>
            </w:r>
            <w:r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4B1154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เดือน</w:t>
            </w:r>
          </w:p>
        </w:tc>
        <w:tc>
          <w:tcPr>
            <w:tcW w:w="90" w:type="dxa"/>
          </w:tcPr>
          <w:p w14:paraId="33C793DC" w14:textId="77777777" w:rsidR="00E420D4" w:rsidRPr="004B1154" w:rsidRDefault="00E420D4" w:rsidP="00E420D4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0A801F83" w14:textId="08C9AE88" w:rsidR="00E420D4" w:rsidRPr="004B1154" w:rsidRDefault="009E3308" w:rsidP="00E420D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212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160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7045AE18" w14:textId="77777777" w:rsidR="00E420D4" w:rsidRPr="004B1154" w:rsidRDefault="00E420D4" w:rsidP="00E420D4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</w:tcPr>
          <w:p w14:paraId="3C34AFD4" w14:textId="7DBB291B" w:rsidR="00E420D4" w:rsidRPr="004B1154" w:rsidRDefault="009E3308" w:rsidP="00E420D4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212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160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E420D4" w:rsidRPr="004B1154" w14:paraId="00BC60A6" w14:textId="77777777" w:rsidTr="007508F0">
        <w:trPr>
          <w:cantSplit/>
          <w:trHeight w:val="144"/>
        </w:trPr>
        <w:tc>
          <w:tcPr>
            <w:tcW w:w="2254" w:type="dxa"/>
          </w:tcPr>
          <w:p w14:paraId="51E0AA61" w14:textId="0A433E5E" w:rsidR="00E420D4" w:rsidRPr="004B1154" w:rsidRDefault="00E420D4" w:rsidP="00E420D4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B1154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    </w:t>
            </w:r>
            <w:r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CGD</w:t>
            </w:r>
            <w:r w:rsidR="009E3308"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219</w:t>
            </w:r>
            <w:r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A</w:t>
            </w:r>
          </w:p>
        </w:tc>
        <w:tc>
          <w:tcPr>
            <w:tcW w:w="1418" w:type="dxa"/>
          </w:tcPr>
          <w:p w14:paraId="32F51EB6" w14:textId="6BC3C31C" w:rsidR="00E420D4" w:rsidRPr="004B1154" w:rsidRDefault="009E3308" w:rsidP="00E420D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กันยายน 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2562</w:t>
            </w:r>
          </w:p>
        </w:tc>
        <w:tc>
          <w:tcPr>
            <w:tcW w:w="1170" w:type="dxa"/>
          </w:tcPr>
          <w:p w14:paraId="00A7ECEF" w14:textId="7A9098A8" w:rsidR="00E420D4" w:rsidRPr="004B1154" w:rsidRDefault="009E3308" w:rsidP="00E420D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E420D4" w:rsidRPr="004B1154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มีนาคม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</w:t>
            </w:r>
            <w:r w:rsidRPr="009E3308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70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Pr="009E3308">
              <w:rPr>
                <w:rFonts w:asciiTheme="majorBidi" w:eastAsia="SimSun" w:hAnsiTheme="majorBidi" w:cstheme="majorBidi" w:hint="cs"/>
                <w:sz w:val="22"/>
                <w:szCs w:val="22"/>
                <w:vertAlign w:val="superscript"/>
                <w:lang w:val="en-US"/>
              </w:rPr>
              <w:t>8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</w:tcPr>
          <w:p w14:paraId="453944DF" w14:textId="074A55FF" w:rsidR="00E420D4" w:rsidRPr="004B1154" w:rsidRDefault="009E3308" w:rsidP="00E420D4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.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900" w:type="dxa"/>
          </w:tcPr>
          <w:p w14:paraId="4113F3C2" w14:textId="1055A482" w:rsidR="00E420D4" w:rsidRPr="004B1154" w:rsidRDefault="00E420D4" w:rsidP="00E420D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B1154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ทุก </w:t>
            </w:r>
            <w:r w:rsidR="009E3308"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</w:t>
            </w:r>
            <w:r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4B1154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เดือน</w:t>
            </w:r>
          </w:p>
        </w:tc>
        <w:tc>
          <w:tcPr>
            <w:tcW w:w="90" w:type="dxa"/>
          </w:tcPr>
          <w:p w14:paraId="357B2920" w14:textId="77777777" w:rsidR="00E420D4" w:rsidRPr="004B1154" w:rsidRDefault="00E420D4" w:rsidP="00E420D4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E58DAF" w14:textId="121217A7" w:rsidR="00E420D4" w:rsidRPr="004B1154" w:rsidRDefault="009E3308" w:rsidP="00E420D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114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121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11796358" w14:textId="77777777" w:rsidR="00E420D4" w:rsidRPr="004B1154" w:rsidRDefault="00E420D4" w:rsidP="00E420D4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8E4E89A" w14:textId="4843DF13" w:rsidR="00E420D4" w:rsidRPr="004B1154" w:rsidRDefault="009E3308" w:rsidP="00E420D4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114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121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E420D4" w:rsidRPr="004B1154" w14:paraId="53FD73C9" w14:textId="77777777" w:rsidTr="007508F0">
        <w:trPr>
          <w:cantSplit/>
          <w:trHeight w:val="144"/>
        </w:trPr>
        <w:tc>
          <w:tcPr>
            <w:tcW w:w="2254" w:type="dxa"/>
          </w:tcPr>
          <w:p w14:paraId="15939258" w14:textId="2BA6EC6D" w:rsidR="00E420D4" w:rsidRPr="004B1154" w:rsidRDefault="00E420D4" w:rsidP="00E420D4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B1154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รวมหุ้นกู้</w:t>
            </w:r>
          </w:p>
        </w:tc>
        <w:tc>
          <w:tcPr>
            <w:tcW w:w="1418" w:type="dxa"/>
          </w:tcPr>
          <w:p w14:paraId="5961FAA1" w14:textId="77777777" w:rsidR="00E420D4" w:rsidRPr="004B1154" w:rsidRDefault="00E420D4" w:rsidP="00E420D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1ED8E954" w14:textId="77777777" w:rsidR="00E420D4" w:rsidRPr="004B1154" w:rsidRDefault="00E420D4" w:rsidP="00E420D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027BF224" w14:textId="77777777" w:rsidR="00E420D4" w:rsidRPr="004B1154" w:rsidRDefault="00E420D4" w:rsidP="00E420D4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8051283" w14:textId="77777777" w:rsidR="00E420D4" w:rsidRPr="004B1154" w:rsidRDefault="00E420D4" w:rsidP="00E420D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25A417B7" w14:textId="77777777" w:rsidR="00E420D4" w:rsidRPr="004B1154" w:rsidRDefault="00E420D4" w:rsidP="00E420D4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2E9615" w14:textId="12107633" w:rsidR="00E420D4" w:rsidRPr="004B1154" w:rsidRDefault="009E3308" w:rsidP="00E420D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510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817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4D406BDC" w14:textId="77777777" w:rsidR="00E420D4" w:rsidRPr="004B1154" w:rsidRDefault="00E420D4" w:rsidP="00E420D4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3B76B4A8" w14:textId="57ADE8F9" w:rsidR="00E420D4" w:rsidRPr="004B1154" w:rsidRDefault="009E3308" w:rsidP="00E420D4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510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817</w:t>
            </w:r>
            <w:r w:rsidR="00E420D4"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E420D4" w:rsidRPr="004B1154" w14:paraId="10CD0AF6" w14:textId="77777777" w:rsidTr="007508F0">
        <w:trPr>
          <w:cantSplit/>
          <w:trHeight w:val="144"/>
        </w:trPr>
        <w:tc>
          <w:tcPr>
            <w:tcW w:w="2254" w:type="dxa"/>
          </w:tcPr>
          <w:p w14:paraId="051C62DA" w14:textId="3DC8EC30" w:rsidR="00E420D4" w:rsidRPr="004B1154" w:rsidRDefault="00E420D4" w:rsidP="00E420D4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B1154">
              <w:rPr>
                <w:rFonts w:asciiTheme="majorBidi" w:eastAsia="SimSun" w:hAnsiTheme="majorBidi" w:cstheme="majorBidi"/>
                <w:sz w:val="22"/>
                <w:szCs w:val="22"/>
                <w:u w:val="single"/>
                <w:cs/>
                <w:lang w:val="en-US"/>
              </w:rPr>
              <w:t>หัก</w:t>
            </w:r>
            <w:r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 </w:t>
            </w:r>
            <w:r w:rsidRPr="004B1154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ต้นทุนในการออกหุ้นกู้</w:t>
            </w:r>
          </w:p>
        </w:tc>
        <w:tc>
          <w:tcPr>
            <w:tcW w:w="1418" w:type="dxa"/>
          </w:tcPr>
          <w:p w14:paraId="2D090B2E" w14:textId="77777777" w:rsidR="00E420D4" w:rsidRPr="004B1154" w:rsidRDefault="00E420D4" w:rsidP="00E420D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4EFEB036" w14:textId="77777777" w:rsidR="00E420D4" w:rsidRPr="004B1154" w:rsidRDefault="00E420D4" w:rsidP="00E420D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1BBAF2EB" w14:textId="77777777" w:rsidR="00E420D4" w:rsidRPr="004B1154" w:rsidRDefault="00E420D4" w:rsidP="00E420D4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E05D90A" w14:textId="77777777" w:rsidR="00E420D4" w:rsidRPr="004B1154" w:rsidRDefault="00E420D4" w:rsidP="00E420D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71645342" w14:textId="77777777" w:rsidR="00E420D4" w:rsidRPr="004B1154" w:rsidRDefault="00E420D4" w:rsidP="00E420D4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DB0A48" w14:textId="432CB619" w:rsidR="00E420D4" w:rsidRPr="004B1154" w:rsidRDefault="00E420D4" w:rsidP="00E420D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(</w:t>
            </w:r>
            <w:r w:rsidR="009E3308"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</w:t>
            </w:r>
            <w:r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9E3308"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816</w:t>
            </w:r>
            <w:r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9E3308"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210</w:t>
            </w:r>
            <w:r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5E263702" w14:textId="77777777" w:rsidR="00E420D4" w:rsidRPr="004B1154" w:rsidRDefault="00E420D4" w:rsidP="00E420D4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B19332C" w14:textId="7354157A" w:rsidR="00E420D4" w:rsidRPr="004B1154" w:rsidRDefault="00E420D4" w:rsidP="00E420D4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B1154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 xml:space="preserve"> </w:t>
            </w:r>
            <w:r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(</w:t>
            </w:r>
            <w:r w:rsidR="009E3308"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</w:t>
            </w:r>
            <w:r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9E3308"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804</w:t>
            </w:r>
            <w:r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9E3308"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070</w:t>
            </w:r>
            <w:r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E420D4" w:rsidRPr="004B1154" w14:paraId="10E3FC90" w14:textId="77777777" w:rsidTr="007508F0">
        <w:trPr>
          <w:cantSplit/>
          <w:trHeight w:val="144"/>
        </w:trPr>
        <w:tc>
          <w:tcPr>
            <w:tcW w:w="2254" w:type="dxa"/>
          </w:tcPr>
          <w:p w14:paraId="5CED5E56" w14:textId="6019B810" w:rsidR="00E420D4" w:rsidRPr="004B1154" w:rsidRDefault="00E420D4" w:rsidP="00E420D4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B1154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418" w:type="dxa"/>
          </w:tcPr>
          <w:p w14:paraId="1948F36B" w14:textId="77777777" w:rsidR="00E420D4" w:rsidRPr="004B1154" w:rsidRDefault="00E420D4" w:rsidP="00E420D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1EAF121C" w14:textId="77777777" w:rsidR="00E420D4" w:rsidRPr="004B1154" w:rsidRDefault="00E420D4" w:rsidP="00E420D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3D568587" w14:textId="77777777" w:rsidR="00E420D4" w:rsidRPr="004B1154" w:rsidRDefault="00E420D4" w:rsidP="00E420D4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B4D5F37" w14:textId="77777777" w:rsidR="00E420D4" w:rsidRPr="004B1154" w:rsidRDefault="00E420D4" w:rsidP="00E420D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224A8C49" w14:textId="77777777" w:rsidR="00E420D4" w:rsidRPr="004B1154" w:rsidRDefault="00E420D4" w:rsidP="00E420D4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F4950D" w14:textId="62BD8501" w:rsidR="00E420D4" w:rsidRPr="004B1154" w:rsidRDefault="009E3308" w:rsidP="00E420D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</w:pPr>
            <w:r w:rsidRPr="009E3308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1</w:t>
            </w:r>
            <w:r w:rsidR="00603300" w:rsidRPr="004B115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504</w:t>
            </w:r>
            <w:r w:rsidR="00603300" w:rsidRPr="004B115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000</w:t>
            </w:r>
            <w:r w:rsidR="00603300" w:rsidRPr="004B115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790</w:t>
            </w:r>
          </w:p>
        </w:tc>
        <w:tc>
          <w:tcPr>
            <w:tcW w:w="90" w:type="dxa"/>
          </w:tcPr>
          <w:p w14:paraId="6206E6F7" w14:textId="77777777" w:rsidR="00E420D4" w:rsidRPr="004B1154" w:rsidRDefault="00E420D4" w:rsidP="00E420D4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3DD78A5E" w14:textId="0AA0BFFF" w:rsidR="00E420D4" w:rsidRPr="004B1154" w:rsidRDefault="009E3308" w:rsidP="00E420D4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</w:pPr>
            <w:r w:rsidRPr="009E3308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1</w:t>
            </w:r>
            <w:r w:rsidR="00E420D4" w:rsidRPr="004B115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504</w:t>
            </w:r>
            <w:r w:rsidR="00E420D4" w:rsidRPr="004B115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012</w:t>
            </w:r>
            <w:r w:rsidR="00E420D4" w:rsidRPr="004B115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930</w:t>
            </w:r>
          </w:p>
        </w:tc>
      </w:tr>
      <w:tr w:rsidR="00E420D4" w:rsidRPr="004B1154" w14:paraId="783011B4" w14:textId="77777777" w:rsidTr="007508F0">
        <w:trPr>
          <w:cantSplit/>
          <w:trHeight w:val="144"/>
        </w:trPr>
        <w:tc>
          <w:tcPr>
            <w:tcW w:w="3672" w:type="dxa"/>
            <w:gridSpan w:val="2"/>
          </w:tcPr>
          <w:p w14:paraId="2CDA8E50" w14:textId="535A5C7E" w:rsidR="00E420D4" w:rsidRPr="004B1154" w:rsidRDefault="00E420D4" w:rsidP="00C32746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B1154">
              <w:rPr>
                <w:rFonts w:asciiTheme="majorBidi" w:eastAsia="SimSun" w:hAnsiTheme="majorBidi" w:cstheme="majorBidi"/>
                <w:sz w:val="22"/>
                <w:szCs w:val="22"/>
                <w:u w:val="single"/>
                <w:cs/>
                <w:lang w:val="en-US"/>
              </w:rPr>
              <w:t>หัก</w:t>
            </w:r>
            <w:r w:rsidRPr="004B1154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ส่วนของหุ้นกู้ระยะยาวที่ถึงกำหนดชำระภายในหนึ่งปี</w:t>
            </w:r>
          </w:p>
        </w:tc>
        <w:tc>
          <w:tcPr>
            <w:tcW w:w="1170" w:type="dxa"/>
          </w:tcPr>
          <w:p w14:paraId="5792669B" w14:textId="77777777" w:rsidR="00E420D4" w:rsidRPr="004B1154" w:rsidRDefault="00E420D4" w:rsidP="00E420D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26773674" w14:textId="77777777" w:rsidR="00E420D4" w:rsidRPr="004B1154" w:rsidRDefault="00E420D4" w:rsidP="00E420D4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670DA6E" w14:textId="77777777" w:rsidR="00E420D4" w:rsidRPr="004B1154" w:rsidRDefault="00E420D4" w:rsidP="00E420D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72788314" w14:textId="77777777" w:rsidR="00E420D4" w:rsidRPr="004B1154" w:rsidRDefault="00E420D4" w:rsidP="00E420D4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14497D4C" w14:textId="7304A938" w:rsidR="00E420D4" w:rsidRPr="004B1154" w:rsidRDefault="009E3308" w:rsidP="0060330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E3308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795</w:t>
            </w:r>
            <w:r w:rsidR="00603300"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950</w:t>
            </w:r>
            <w:r w:rsidR="00603300"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751</w:t>
            </w:r>
          </w:p>
        </w:tc>
        <w:tc>
          <w:tcPr>
            <w:tcW w:w="90" w:type="dxa"/>
          </w:tcPr>
          <w:p w14:paraId="625876CB" w14:textId="77777777" w:rsidR="00E420D4" w:rsidRPr="004B1154" w:rsidRDefault="00E420D4" w:rsidP="00E420D4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6D22DB3" w14:textId="7401DF0E" w:rsidR="00E420D4" w:rsidRPr="004B1154" w:rsidRDefault="00E420D4" w:rsidP="00E420D4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(</w:t>
            </w:r>
            <w:r w:rsidR="009E3308"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9E3308"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504</w:t>
            </w:r>
            <w:r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9E3308"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012</w:t>
            </w:r>
            <w:r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9E3308"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930</w:t>
            </w:r>
            <w:r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E420D4" w:rsidRPr="004B1154" w14:paraId="7D12EE7C" w14:textId="77777777" w:rsidTr="007508F0">
        <w:trPr>
          <w:cantSplit/>
          <w:trHeight w:val="144"/>
        </w:trPr>
        <w:tc>
          <w:tcPr>
            <w:tcW w:w="2254" w:type="dxa"/>
          </w:tcPr>
          <w:p w14:paraId="685BBA48" w14:textId="715476D0" w:rsidR="00E420D4" w:rsidRPr="004B1154" w:rsidRDefault="00E420D4" w:rsidP="00E420D4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4B1154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รวมหุ้นกู้ระยะยาว</w:t>
            </w:r>
          </w:p>
        </w:tc>
        <w:tc>
          <w:tcPr>
            <w:tcW w:w="1418" w:type="dxa"/>
          </w:tcPr>
          <w:p w14:paraId="22064788" w14:textId="77777777" w:rsidR="00E420D4" w:rsidRPr="004B1154" w:rsidRDefault="00E420D4" w:rsidP="00E420D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65F2EB0B" w14:textId="77777777" w:rsidR="00E420D4" w:rsidRPr="004B1154" w:rsidRDefault="00E420D4" w:rsidP="00E420D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332FFF81" w14:textId="77777777" w:rsidR="00E420D4" w:rsidRPr="004B1154" w:rsidRDefault="00E420D4" w:rsidP="00E420D4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369D107" w14:textId="77777777" w:rsidR="00E420D4" w:rsidRPr="004B1154" w:rsidRDefault="00E420D4" w:rsidP="00E420D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1D84D93B" w14:textId="77777777" w:rsidR="00E420D4" w:rsidRPr="004B1154" w:rsidRDefault="00E420D4" w:rsidP="00E420D4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8E5E30" w14:textId="019C604B" w:rsidR="00E420D4" w:rsidRPr="004B1154" w:rsidRDefault="009E3308" w:rsidP="00E420D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708</w:t>
            </w:r>
            <w:r w:rsidR="00603300"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050</w:t>
            </w:r>
            <w:r w:rsidR="00603300" w:rsidRPr="004B1154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039</w:t>
            </w:r>
          </w:p>
        </w:tc>
        <w:tc>
          <w:tcPr>
            <w:tcW w:w="90" w:type="dxa"/>
          </w:tcPr>
          <w:p w14:paraId="4CC0224A" w14:textId="77777777" w:rsidR="00E420D4" w:rsidRPr="004B1154" w:rsidRDefault="00E420D4" w:rsidP="00E420D4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01F05C56" w14:textId="68511EE2" w:rsidR="00E420D4" w:rsidRPr="004B1154" w:rsidRDefault="00E420D4" w:rsidP="00E420D4">
            <w:pPr>
              <w:tabs>
                <w:tab w:val="decimal" w:pos="628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</w:pPr>
            <w:r w:rsidRPr="004B1154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-</w:t>
            </w:r>
          </w:p>
        </w:tc>
      </w:tr>
    </w:tbl>
    <w:p w14:paraId="0FF20643" w14:textId="548FD87F" w:rsidR="00873497" w:rsidRPr="004B1154" w:rsidRDefault="00873497" w:rsidP="005A4EE0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pacing w:val="2"/>
          <w:sz w:val="24"/>
          <w:szCs w:val="24"/>
        </w:rPr>
      </w:pPr>
      <w:r w:rsidRPr="004B1154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จดจำนองที่ดินบางส่วนรวมทั้งส่วนควบและส่วนต่อเติมของอาคารและสิ่งปลูกสร้างที่จะถูกสร้างในอนาคตเพื่อเป็นหลักประกัน โดยมีวงเงินจำนองจำนวน </w:t>
      </w:r>
      <w:r w:rsidR="009E3308" w:rsidRPr="009E3308">
        <w:rPr>
          <w:rFonts w:asciiTheme="majorBidi" w:eastAsia="SimSun" w:hAnsiTheme="majorBidi" w:cstheme="majorBidi"/>
          <w:sz w:val="24"/>
          <w:szCs w:val="24"/>
        </w:rPr>
        <w:t>1</w:t>
      </w:r>
      <w:r w:rsidRPr="004B1154">
        <w:rPr>
          <w:rFonts w:asciiTheme="majorBidi" w:eastAsia="SimSun" w:hAnsiTheme="majorBidi" w:cstheme="majorBidi"/>
          <w:sz w:val="24"/>
          <w:szCs w:val="24"/>
        </w:rPr>
        <w:t>,</w:t>
      </w:r>
      <w:r w:rsidR="009E3308" w:rsidRPr="009E3308">
        <w:rPr>
          <w:rFonts w:asciiTheme="majorBidi" w:eastAsia="SimSun" w:hAnsiTheme="majorBidi" w:cstheme="majorBidi"/>
          <w:sz w:val="24"/>
          <w:szCs w:val="24"/>
        </w:rPr>
        <w:t>000</w:t>
      </w:r>
      <w:r w:rsidRPr="004B1154">
        <w:rPr>
          <w:rFonts w:asciiTheme="majorBidi" w:eastAsia="SimSun" w:hAnsiTheme="majorBidi" w:cstheme="majorBidi"/>
          <w:sz w:val="24"/>
          <w:szCs w:val="24"/>
          <w:cs/>
        </w:rPr>
        <w:t xml:space="preserve"> ล้านบาท </w:t>
      </w:r>
      <w:r w:rsidRPr="004B1154">
        <w:rPr>
          <w:rFonts w:asciiTheme="majorBidi" w:eastAsia="SimSun" w:hAnsiTheme="majorBidi" w:cstheme="majorBidi"/>
          <w:sz w:val="24"/>
          <w:szCs w:val="24"/>
        </w:rPr>
        <w:t>(</w:t>
      </w:r>
      <w:r w:rsidRPr="004B1154">
        <w:rPr>
          <w:rFonts w:asciiTheme="majorBidi" w:eastAsia="SimSun" w:hAnsiTheme="majorBidi" w:cstheme="majorBidi"/>
          <w:sz w:val="24"/>
          <w:szCs w:val="24"/>
          <w:cs/>
        </w:rPr>
        <w:t xml:space="preserve">ดูหมายเหตุข้อ </w:t>
      </w:r>
      <w:r w:rsidR="009E3308" w:rsidRPr="009E3308">
        <w:rPr>
          <w:rFonts w:asciiTheme="majorBidi" w:eastAsia="SimSun" w:hAnsiTheme="majorBidi" w:cstheme="majorBidi"/>
          <w:sz w:val="24"/>
          <w:szCs w:val="24"/>
        </w:rPr>
        <w:t>10</w:t>
      </w:r>
      <w:r w:rsidRPr="004B1154">
        <w:rPr>
          <w:rFonts w:asciiTheme="majorBidi" w:eastAsia="SimSun" w:hAnsiTheme="majorBidi" w:cstheme="majorBidi"/>
          <w:sz w:val="24"/>
          <w:szCs w:val="24"/>
        </w:rPr>
        <w:t xml:space="preserve">)  </w:t>
      </w:r>
      <w:r w:rsidRPr="004B1154">
        <w:rPr>
          <w:rFonts w:asciiTheme="majorBidi" w:eastAsia="SimSun" w:hAnsiTheme="majorBidi" w:cstheme="majorBidi"/>
          <w:spacing w:val="2"/>
          <w:sz w:val="24"/>
          <w:szCs w:val="24"/>
          <w:cs/>
        </w:rPr>
        <w:t xml:space="preserve">และจำนำเงินลงทุนในหุ้นสามัญบางส่วนของบริษัท </w:t>
      </w:r>
      <w:r w:rsidR="00896B23" w:rsidRPr="004B1154">
        <w:rPr>
          <w:rFonts w:asciiTheme="majorBidi" w:eastAsia="SimSun" w:hAnsiTheme="majorBidi" w:cstheme="majorBidi"/>
          <w:spacing w:val="2"/>
          <w:sz w:val="24"/>
          <w:szCs w:val="24"/>
        </w:rPr>
        <w:t xml:space="preserve">             </w:t>
      </w:r>
      <w:r w:rsidRPr="004B1154">
        <w:rPr>
          <w:rFonts w:asciiTheme="majorBidi" w:eastAsia="SimSun" w:hAnsiTheme="majorBidi" w:cstheme="majorBidi"/>
          <w:spacing w:val="2"/>
          <w:sz w:val="24"/>
          <w:szCs w:val="24"/>
          <w:cs/>
        </w:rPr>
        <w:t xml:space="preserve">(ดูหมายเหตุข้อ </w:t>
      </w:r>
      <w:r w:rsidR="009E3308" w:rsidRPr="009E3308">
        <w:rPr>
          <w:rFonts w:asciiTheme="majorBidi" w:eastAsia="SimSun" w:hAnsiTheme="majorBidi" w:cstheme="majorBidi"/>
          <w:spacing w:val="2"/>
          <w:sz w:val="24"/>
          <w:szCs w:val="24"/>
        </w:rPr>
        <w:t>9</w:t>
      </w:r>
      <w:r w:rsidRPr="004B1154">
        <w:rPr>
          <w:rFonts w:asciiTheme="majorBidi" w:eastAsia="SimSun" w:hAnsiTheme="majorBidi" w:cstheme="majorBidi"/>
          <w:spacing w:val="2"/>
          <w:sz w:val="24"/>
          <w:szCs w:val="24"/>
          <w:cs/>
        </w:rPr>
        <w:t xml:space="preserve">) เพื่อเป็นหลักทรัพย์ค้ำประกันการออกหุ้นกู้ระยะยาว </w:t>
      </w:r>
    </w:p>
    <w:p w14:paraId="52E6FEFF" w14:textId="3D5BC7CF" w:rsidR="00873497" w:rsidRPr="004B1154" w:rsidRDefault="00873497" w:rsidP="00F97F47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z w:val="24"/>
          <w:szCs w:val="24"/>
        </w:rPr>
      </w:pPr>
      <w:r w:rsidRPr="004B1154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จดจำนองที่ดินบางส่วนรวมทั้งส่วนควบและส่วนต่อเติมของอาคารและสิ่งปลูกสร้างที่จะถูกสร้างในอนาคตเพื่อเป็นหลักประกันโดยมีวงเงินจำนองจำนวน </w:t>
      </w:r>
      <w:r w:rsidR="009E3308" w:rsidRPr="009E3308">
        <w:rPr>
          <w:rFonts w:asciiTheme="majorBidi" w:eastAsia="SimSun" w:hAnsiTheme="majorBidi" w:cstheme="majorBidi"/>
          <w:sz w:val="24"/>
          <w:szCs w:val="24"/>
        </w:rPr>
        <w:t>2</w:t>
      </w:r>
      <w:r w:rsidRPr="004B1154">
        <w:rPr>
          <w:rFonts w:asciiTheme="majorBidi" w:eastAsia="SimSun" w:hAnsiTheme="majorBidi" w:cstheme="majorBidi"/>
          <w:sz w:val="24"/>
          <w:szCs w:val="24"/>
        </w:rPr>
        <w:t>,</w:t>
      </w:r>
      <w:r w:rsidR="009E3308" w:rsidRPr="009E3308">
        <w:rPr>
          <w:rFonts w:asciiTheme="majorBidi" w:eastAsia="SimSun" w:hAnsiTheme="majorBidi" w:cstheme="majorBidi"/>
          <w:sz w:val="24"/>
          <w:szCs w:val="24"/>
        </w:rPr>
        <w:t>000</w:t>
      </w:r>
      <w:r w:rsidRPr="004B1154">
        <w:rPr>
          <w:rFonts w:asciiTheme="majorBidi" w:eastAsia="SimSun" w:hAnsiTheme="majorBidi" w:cstheme="majorBidi"/>
          <w:sz w:val="24"/>
          <w:szCs w:val="24"/>
          <w:cs/>
        </w:rPr>
        <w:t xml:space="preserve"> ล้านบาท เพื่อเป็นหลักทรัพย์ค้ำประกันการออกหุ้นกู้ระยะยาว </w:t>
      </w:r>
    </w:p>
    <w:p w14:paraId="02D1617F" w14:textId="1822AAD6" w:rsidR="00873497" w:rsidRPr="004B1154" w:rsidRDefault="00873497" w:rsidP="00F97F47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both"/>
        <w:rPr>
          <w:rFonts w:asciiTheme="majorBidi" w:eastAsia="SimSun" w:hAnsiTheme="majorBidi" w:cstheme="majorBidi"/>
          <w:spacing w:val="4"/>
          <w:sz w:val="24"/>
          <w:szCs w:val="24"/>
        </w:rPr>
      </w:pPr>
      <w:r w:rsidRPr="004B1154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บริษัทต้องดำรงมูลค่าทรัพย์สินที่เป็นประกันตามสัญญาหลักประกันต่อหนี้เงินต้นหุ้นกู้ในอัตราส่วนไม่น้อยกว่า </w:t>
      </w:r>
      <w:r w:rsidR="009E3308" w:rsidRPr="009E3308">
        <w:rPr>
          <w:rFonts w:asciiTheme="majorBidi" w:eastAsia="SimSun" w:hAnsiTheme="majorBidi" w:cstheme="majorBidi"/>
          <w:spacing w:val="4"/>
          <w:sz w:val="24"/>
          <w:szCs w:val="24"/>
        </w:rPr>
        <w:t>1</w:t>
      </w:r>
      <w:r w:rsidRPr="004B1154">
        <w:rPr>
          <w:rFonts w:asciiTheme="majorBidi" w:eastAsia="SimSun" w:hAnsiTheme="majorBidi" w:cstheme="majorBidi"/>
          <w:spacing w:val="4"/>
          <w:sz w:val="24"/>
          <w:szCs w:val="24"/>
          <w:cs/>
        </w:rPr>
        <w:t>.</w:t>
      </w:r>
      <w:r w:rsidR="009E3308" w:rsidRPr="009E3308">
        <w:rPr>
          <w:rFonts w:asciiTheme="majorBidi" w:eastAsia="SimSun" w:hAnsiTheme="majorBidi" w:cstheme="majorBidi"/>
          <w:spacing w:val="4"/>
          <w:sz w:val="24"/>
          <w:szCs w:val="24"/>
        </w:rPr>
        <w:t>20</w:t>
      </w:r>
      <w:r w:rsidRPr="004B1154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เท่า ทั้งนี้ ณ วันที่ </w:t>
      </w:r>
      <w:r w:rsidR="009E3308" w:rsidRPr="009E3308">
        <w:rPr>
          <w:rFonts w:asciiTheme="majorBidi" w:eastAsia="SimSun" w:hAnsiTheme="majorBidi" w:cstheme="majorBidi"/>
          <w:spacing w:val="4"/>
          <w:sz w:val="24"/>
          <w:szCs w:val="24"/>
        </w:rPr>
        <w:t>3</w:t>
      </w:r>
      <w:r w:rsidR="009E3308" w:rsidRPr="009E3308">
        <w:rPr>
          <w:rFonts w:asciiTheme="majorBidi" w:eastAsia="SimSun" w:hAnsiTheme="majorBidi" w:cstheme="majorBidi" w:hint="cs"/>
          <w:spacing w:val="4"/>
          <w:sz w:val="24"/>
          <w:szCs w:val="24"/>
        </w:rPr>
        <w:t>0</w:t>
      </w:r>
      <w:r w:rsidR="00771930" w:rsidRPr="004B1154">
        <w:rPr>
          <w:rFonts w:asciiTheme="majorBidi" w:eastAsia="SimSun" w:hAnsiTheme="majorBidi" w:cstheme="majorBidi" w:hint="cs"/>
          <w:spacing w:val="4"/>
          <w:sz w:val="24"/>
          <w:szCs w:val="24"/>
          <w:cs/>
        </w:rPr>
        <w:t xml:space="preserve"> </w:t>
      </w:r>
      <w:r w:rsidR="00603300" w:rsidRPr="004B1154">
        <w:rPr>
          <w:rFonts w:asciiTheme="majorBidi" w:eastAsia="SimSun" w:hAnsiTheme="majorBidi" w:cstheme="majorBidi" w:hint="cs"/>
          <w:spacing w:val="4"/>
          <w:sz w:val="24"/>
          <w:szCs w:val="24"/>
          <w:cs/>
        </w:rPr>
        <w:t>กันยายน</w:t>
      </w:r>
      <w:r w:rsidR="003972F3" w:rsidRPr="004B1154">
        <w:rPr>
          <w:rFonts w:asciiTheme="majorBidi" w:eastAsia="SimSun" w:hAnsiTheme="majorBidi" w:cstheme="majorBidi" w:hint="cs"/>
          <w:spacing w:val="4"/>
          <w:sz w:val="24"/>
          <w:szCs w:val="24"/>
          <w:cs/>
        </w:rPr>
        <w:t xml:space="preserve"> </w:t>
      </w:r>
      <w:r w:rsidR="009E3308" w:rsidRPr="009E3308">
        <w:rPr>
          <w:rFonts w:asciiTheme="majorBidi" w:eastAsia="SimSun" w:hAnsiTheme="majorBidi" w:cstheme="majorBidi"/>
          <w:spacing w:val="4"/>
          <w:sz w:val="24"/>
          <w:szCs w:val="24"/>
        </w:rPr>
        <w:t>2568</w:t>
      </w:r>
      <w:r w:rsidRPr="004B1154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และวันที่ </w:t>
      </w:r>
      <w:r w:rsidR="009E3308" w:rsidRPr="009E3308">
        <w:rPr>
          <w:rFonts w:asciiTheme="majorBidi" w:eastAsia="SimSun" w:hAnsiTheme="majorBidi" w:cstheme="majorBidi"/>
          <w:spacing w:val="4"/>
          <w:sz w:val="24"/>
          <w:szCs w:val="24"/>
        </w:rPr>
        <w:t>31</w:t>
      </w:r>
      <w:r w:rsidRPr="004B1154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ธันวาคม </w:t>
      </w:r>
      <w:r w:rsidR="009E3308" w:rsidRPr="009E3308">
        <w:rPr>
          <w:rFonts w:asciiTheme="majorBidi" w:eastAsia="SimSun" w:hAnsiTheme="majorBidi" w:cstheme="majorBidi"/>
          <w:spacing w:val="4"/>
          <w:sz w:val="24"/>
          <w:szCs w:val="24"/>
        </w:rPr>
        <w:t>2567</w:t>
      </w:r>
      <w:r w:rsidRPr="004B1154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บริษัทสามารถปฏิบัติตามเงื่อนไขที่ต้องดำรงอัตราส่วนดังกล่าวได้</w:t>
      </w:r>
    </w:p>
    <w:p w14:paraId="4A19BA68" w14:textId="010DF87C" w:rsidR="00D5156F" w:rsidRPr="004B1154" w:rsidRDefault="0085699F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pacing w:val="6"/>
          <w:sz w:val="24"/>
          <w:szCs w:val="24"/>
          <w:cs/>
        </w:rPr>
      </w:pPr>
      <w:r w:rsidRPr="004B1154">
        <w:rPr>
          <w:rFonts w:asciiTheme="majorBidi" w:eastAsia="SimSun" w:hAnsiTheme="majorBidi" w:cstheme="majorBidi"/>
          <w:sz w:val="24"/>
          <w:szCs w:val="24"/>
          <w:cs/>
        </w:rPr>
        <w:t>บริษัทต้องดำรงมูลค่าทรัพย์สินที่เป็นประกันตามสัญญาหลักประกันต่อหนี้เงินต้นหุ</w:t>
      </w:r>
      <w:r w:rsidR="00C57F18" w:rsidRPr="004B1154">
        <w:rPr>
          <w:rFonts w:asciiTheme="majorBidi" w:eastAsia="SimSun" w:hAnsiTheme="majorBidi" w:cstheme="majorBidi"/>
          <w:sz w:val="24"/>
          <w:szCs w:val="24"/>
          <w:cs/>
        </w:rPr>
        <w:t xml:space="preserve">้นกู้ในอัตราส่วนไม่น้อยกว่า </w:t>
      </w:r>
      <w:r w:rsidR="009E3308" w:rsidRPr="009E3308">
        <w:rPr>
          <w:rFonts w:asciiTheme="majorBidi" w:eastAsia="SimSun" w:hAnsiTheme="majorBidi" w:cstheme="majorBidi"/>
          <w:sz w:val="24"/>
          <w:szCs w:val="24"/>
        </w:rPr>
        <w:t>1</w:t>
      </w:r>
      <w:r w:rsidRPr="004B1154">
        <w:rPr>
          <w:rFonts w:asciiTheme="majorBidi" w:eastAsia="SimSun" w:hAnsiTheme="majorBidi" w:cstheme="majorBidi"/>
          <w:sz w:val="24"/>
          <w:szCs w:val="24"/>
          <w:cs/>
        </w:rPr>
        <w:t xml:space="preserve"> เท่า และต้องดำรง</w:t>
      </w:r>
      <w:r w:rsidRPr="004B1154">
        <w:rPr>
          <w:rFonts w:asciiTheme="majorBidi" w:eastAsia="SimSun" w:hAnsiTheme="majorBidi" w:cstheme="majorBidi"/>
          <w:spacing w:val="6"/>
          <w:sz w:val="24"/>
          <w:szCs w:val="24"/>
          <w:cs/>
        </w:rPr>
        <w:t xml:space="preserve">อัตราส่วนของหนี้สินที่มีภาระดอกเบี้ยจ่ายหักออกด้วยเงินสดและรายการเทียบเท่าเงินสด ต่อส่วนของผู้ถือหุ้นไม่เกิน </w:t>
      </w:r>
      <w:r w:rsidR="009E3308" w:rsidRPr="009E3308">
        <w:rPr>
          <w:rFonts w:asciiTheme="majorBidi" w:eastAsia="SimSun" w:hAnsiTheme="majorBidi" w:cstheme="majorBidi"/>
          <w:spacing w:val="6"/>
          <w:sz w:val="24"/>
          <w:szCs w:val="24"/>
        </w:rPr>
        <w:t>5</w:t>
      </w:r>
      <w:r w:rsidRPr="004B1154">
        <w:rPr>
          <w:rFonts w:asciiTheme="majorBidi" w:eastAsia="SimSun" w:hAnsiTheme="majorBidi" w:cstheme="majorBidi"/>
          <w:spacing w:val="6"/>
          <w:sz w:val="24"/>
          <w:szCs w:val="24"/>
          <w:cs/>
        </w:rPr>
        <w:t>.</w:t>
      </w:r>
      <w:r w:rsidR="009E3308" w:rsidRPr="009E3308">
        <w:rPr>
          <w:rFonts w:asciiTheme="majorBidi" w:eastAsia="SimSun" w:hAnsiTheme="majorBidi" w:cstheme="majorBidi"/>
          <w:spacing w:val="6"/>
          <w:sz w:val="24"/>
          <w:szCs w:val="24"/>
        </w:rPr>
        <w:t>5</w:t>
      </w:r>
      <w:r w:rsidRPr="004B1154">
        <w:rPr>
          <w:rFonts w:asciiTheme="majorBidi" w:eastAsia="SimSun" w:hAnsiTheme="majorBidi" w:cstheme="majorBidi"/>
          <w:spacing w:val="6"/>
          <w:sz w:val="24"/>
          <w:szCs w:val="24"/>
          <w:cs/>
        </w:rPr>
        <w:t xml:space="preserve"> : </w:t>
      </w:r>
      <w:r w:rsidR="009E3308" w:rsidRPr="009E3308">
        <w:rPr>
          <w:rFonts w:asciiTheme="majorBidi" w:eastAsia="SimSun" w:hAnsiTheme="majorBidi" w:cstheme="majorBidi"/>
          <w:spacing w:val="6"/>
          <w:sz w:val="24"/>
          <w:szCs w:val="24"/>
        </w:rPr>
        <w:t>1</w:t>
      </w:r>
      <w:r w:rsidRPr="004B1154">
        <w:rPr>
          <w:rFonts w:asciiTheme="majorBidi" w:eastAsia="SimSun" w:hAnsiTheme="majorBidi" w:cstheme="majorBidi"/>
          <w:spacing w:val="6"/>
          <w:sz w:val="24"/>
          <w:szCs w:val="24"/>
          <w:cs/>
        </w:rPr>
        <w:t xml:space="preserve"> ณ วันสิ้นงวดปีบัญชีของแต่ละปี ตลอดอายุของหุ้นกู้ ทั้งนี้ ณ</w:t>
      </w:r>
      <w:r w:rsidR="005B284C" w:rsidRPr="004B1154">
        <w:rPr>
          <w:rFonts w:asciiTheme="majorBidi" w:eastAsia="SimSun" w:hAnsiTheme="majorBidi" w:cstheme="majorBidi" w:hint="cs"/>
          <w:spacing w:val="6"/>
          <w:sz w:val="24"/>
          <w:szCs w:val="24"/>
          <w:cs/>
        </w:rPr>
        <w:t xml:space="preserve"> </w:t>
      </w:r>
      <w:r w:rsidR="005B284C" w:rsidRPr="004B1154">
        <w:rPr>
          <w:rFonts w:asciiTheme="majorBidi" w:eastAsia="SimSun" w:hAnsiTheme="majorBidi" w:cstheme="majorBidi" w:hint="cs"/>
          <w:spacing w:val="4"/>
          <w:sz w:val="24"/>
          <w:szCs w:val="24"/>
          <w:cs/>
        </w:rPr>
        <w:t>วันที่</w:t>
      </w:r>
      <w:r w:rsidRPr="004B1154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</w:t>
      </w:r>
      <w:r w:rsidR="009E3308" w:rsidRPr="009E3308">
        <w:rPr>
          <w:rFonts w:asciiTheme="majorBidi" w:eastAsia="SimSun" w:hAnsiTheme="majorBidi" w:cstheme="majorBidi"/>
          <w:spacing w:val="4"/>
          <w:sz w:val="24"/>
          <w:szCs w:val="24"/>
        </w:rPr>
        <w:t>30</w:t>
      </w:r>
      <w:r w:rsidR="00771930" w:rsidRPr="004B1154">
        <w:rPr>
          <w:rFonts w:asciiTheme="majorBidi" w:eastAsia="SimSun" w:hAnsiTheme="majorBidi" w:cstheme="majorBidi" w:hint="cs"/>
          <w:spacing w:val="4"/>
          <w:sz w:val="24"/>
          <w:szCs w:val="24"/>
          <w:cs/>
        </w:rPr>
        <w:t xml:space="preserve"> </w:t>
      </w:r>
      <w:r w:rsidR="00603300" w:rsidRPr="004B1154">
        <w:rPr>
          <w:rFonts w:asciiTheme="majorBidi" w:eastAsia="SimSun" w:hAnsiTheme="majorBidi" w:cstheme="majorBidi" w:hint="cs"/>
          <w:spacing w:val="4"/>
          <w:sz w:val="24"/>
          <w:szCs w:val="24"/>
          <w:cs/>
        </w:rPr>
        <w:t>กันยายน</w:t>
      </w:r>
      <w:r w:rsidR="00771930" w:rsidRPr="004B1154">
        <w:rPr>
          <w:rFonts w:asciiTheme="majorBidi" w:eastAsia="SimSun" w:hAnsiTheme="majorBidi" w:cstheme="majorBidi" w:hint="cs"/>
          <w:spacing w:val="4"/>
          <w:sz w:val="24"/>
          <w:szCs w:val="24"/>
          <w:cs/>
        </w:rPr>
        <w:t xml:space="preserve"> </w:t>
      </w:r>
      <w:r w:rsidR="009E3308" w:rsidRPr="009E3308">
        <w:rPr>
          <w:rFonts w:asciiTheme="majorBidi" w:eastAsia="SimSun" w:hAnsiTheme="majorBidi" w:cstheme="majorBidi"/>
          <w:spacing w:val="4"/>
          <w:sz w:val="24"/>
          <w:szCs w:val="24"/>
        </w:rPr>
        <w:t>2568</w:t>
      </w:r>
      <w:r w:rsidR="003B253C" w:rsidRPr="004B1154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และวันที่ </w:t>
      </w:r>
      <w:r w:rsidR="009E3308" w:rsidRPr="009E3308">
        <w:rPr>
          <w:rFonts w:asciiTheme="majorBidi" w:eastAsia="SimSun" w:hAnsiTheme="majorBidi" w:cstheme="majorBidi"/>
          <w:spacing w:val="4"/>
          <w:sz w:val="24"/>
          <w:szCs w:val="24"/>
        </w:rPr>
        <w:t>31</w:t>
      </w:r>
      <w:r w:rsidR="003B253C" w:rsidRPr="004B1154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ธันวาคม </w:t>
      </w:r>
      <w:r w:rsidR="009E3308" w:rsidRPr="009E3308">
        <w:rPr>
          <w:rFonts w:asciiTheme="majorBidi" w:eastAsia="SimSun" w:hAnsiTheme="majorBidi" w:cstheme="majorBidi"/>
          <w:spacing w:val="4"/>
          <w:sz w:val="24"/>
          <w:szCs w:val="24"/>
        </w:rPr>
        <w:t>2567</w:t>
      </w:r>
      <w:r w:rsidR="003B253C" w:rsidRPr="004B1154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</w:t>
      </w:r>
      <w:r w:rsidRPr="004B1154">
        <w:rPr>
          <w:rFonts w:asciiTheme="majorBidi" w:eastAsia="SimSun" w:hAnsiTheme="majorBidi" w:cstheme="majorBidi"/>
          <w:spacing w:val="6"/>
          <w:sz w:val="24"/>
          <w:szCs w:val="24"/>
          <w:cs/>
        </w:rPr>
        <w:t>บริษัทสามารถปฏิบัติตามเงื่อนไขที่ต้องดำรงอัตราส่วนดังกล่าวได้</w:t>
      </w:r>
      <w:r w:rsidR="00D5156F" w:rsidRPr="004B1154">
        <w:rPr>
          <w:rFonts w:asciiTheme="majorBidi" w:eastAsia="SimSun" w:hAnsiTheme="majorBidi" w:cstheme="majorBidi"/>
          <w:spacing w:val="6"/>
          <w:sz w:val="24"/>
          <w:szCs w:val="24"/>
          <w:cs/>
        </w:rPr>
        <w:br w:type="page"/>
      </w:r>
    </w:p>
    <w:p w14:paraId="118FFFF4" w14:textId="6FEEE4FE" w:rsidR="00153AD9" w:rsidRPr="004B1154" w:rsidRDefault="00153AD9" w:rsidP="00153AD9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z w:val="24"/>
          <w:szCs w:val="24"/>
        </w:rPr>
      </w:pPr>
      <w:r w:rsidRPr="004B1154">
        <w:rPr>
          <w:rFonts w:asciiTheme="majorBidi" w:eastAsia="SimSun" w:hAnsiTheme="majorBidi" w:cstheme="majorBidi"/>
          <w:sz w:val="24"/>
          <w:szCs w:val="24"/>
          <w:cs/>
        </w:rPr>
        <w:lastRenderedPageBreak/>
        <w:t xml:space="preserve">เมื่อวันที่ </w:t>
      </w:r>
      <w:r w:rsidR="009E3308" w:rsidRPr="009E3308">
        <w:rPr>
          <w:rFonts w:asciiTheme="majorBidi" w:eastAsia="SimSun" w:hAnsiTheme="majorBidi" w:cstheme="majorBidi"/>
          <w:sz w:val="24"/>
          <w:szCs w:val="24"/>
        </w:rPr>
        <w:t>10</w:t>
      </w:r>
      <w:r w:rsidRPr="004B1154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4B1154">
        <w:rPr>
          <w:rFonts w:asciiTheme="majorBidi" w:eastAsia="SimSun" w:hAnsiTheme="majorBidi" w:cstheme="majorBidi"/>
          <w:sz w:val="24"/>
          <w:szCs w:val="24"/>
          <w:cs/>
        </w:rPr>
        <w:t xml:space="preserve">มีนาคม </w:t>
      </w:r>
      <w:r w:rsidR="009E3308" w:rsidRPr="009E3308">
        <w:rPr>
          <w:rFonts w:asciiTheme="majorBidi" w:eastAsia="SimSun" w:hAnsiTheme="majorBidi" w:cstheme="majorBidi"/>
          <w:sz w:val="24"/>
          <w:szCs w:val="24"/>
        </w:rPr>
        <w:t>2568</w:t>
      </w:r>
      <w:r w:rsidRPr="004B1154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4B1154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บริษัทได้รับอนุมัติจากที่ประชุมผู้ถือหุ้นกู้ให้ขยายระยะเวลาครบกำหนดชำระคืนออกไปอีก </w:t>
      </w:r>
      <w:r w:rsidR="009E3308" w:rsidRPr="009E3308">
        <w:rPr>
          <w:rFonts w:asciiTheme="majorBidi" w:eastAsia="SimSun" w:hAnsiTheme="majorBidi" w:cstheme="majorBidi"/>
          <w:sz w:val="24"/>
          <w:szCs w:val="24"/>
        </w:rPr>
        <w:t>1</w:t>
      </w:r>
      <w:r w:rsidRPr="004B1154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4B1154">
        <w:rPr>
          <w:rFonts w:asciiTheme="majorBidi" w:eastAsia="SimSun" w:hAnsiTheme="majorBidi" w:cstheme="majorBidi"/>
          <w:sz w:val="24"/>
          <w:szCs w:val="24"/>
          <w:cs/>
        </w:rPr>
        <w:t xml:space="preserve">ปี </w:t>
      </w:r>
      <w:r w:rsidR="009E3308" w:rsidRPr="009E3308">
        <w:rPr>
          <w:rFonts w:asciiTheme="majorBidi" w:eastAsia="SimSun" w:hAnsiTheme="majorBidi" w:cstheme="majorBidi"/>
          <w:sz w:val="24"/>
          <w:szCs w:val="24"/>
        </w:rPr>
        <w:t>6</w:t>
      </w:r>
      <w:r w:rsidRPr="004B1154">
        <w:rPr>
          <w:rFonts w:asciiTheme="majorBidi" w:eastAsia="SimSun" w:hAnsiTheme="majorBidi" w:cstheme="majorBidi" w:hint="cs"/>
          <w:sz w:val="24"/>
          <w:szCs w:val="24"/>
          <w:cs/>
        </w:rPr>
        <w:t xml:space="preserve"> เดือน</w:t>
      </w:r>
      <w:r w:rsidRPr="004B1154">
        <w:rPr>
          <w:rFonts w:asciiTheme="majorBidi" w:eastAsia="SimSun" w:hAnsiTheme="majorBidi" w:cstheme="majorBidi"/>
          <w:sz w:val="24"/>
          <w:szCs w:val="24"/>
          <w:cs/>
        </w:rPr>
        <w:t xml:space="preserve">โดยหุ้นกู้จะครบกำหนดชำระคืนในวันที่ </w:t>
      </w:r>
      <w:r w:rsidR="009E3308" w:rsidRPr="009E3308">
        <w:rPr>
          <w:rFonts w:asciiTheme="majorBidi" w:eastAsia="SimSun" w:hAnsiTheme="majorBidi" w:cstheme="majorBidi"/>
          <w:sz w:val="24"/>
          <w:szCs w:val="24"/>
        </w:rPr>
        <w:t>23</w:t>
      </w:r>
      <w:r w:rsidRPr="004B1154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4B1154">
        <w:rPr>
          <w:rFonts w:asciiTheme="majorBidi" w:eastAsia="SimSun" w:hAnsiTheme="majorBidi" w:cstheme="majorBidi" w:hint="cs"/>
          <w:sz w:val="24"/>
          <w:szCs w:val="24"/>
          <w:cs/>
        </w:rPr>
        <w:t>กันยายน</w:t>
      </w:r>
      <w:r w:rsidRPr="004B1154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  <w:r w:rsidR="009E3308" w:rsidRPr="009E3308">
        <w:rPr>
          <w:rFonts w:asciiTheme="majorBidi" w:eastAsia="SimSun" w:hAnsiTheme="majorBidi" w:cstheme="majorBidi"/>
          <w:sz w:val="24"/>
          <w:szCs w:val="24"/>
        </w:rPr>
        <w:t>2569</w:t>
      </w:r>
      <w:r w:rsidRPr="004B1154">
        <w:rPr>
          <w:rFonts w:asciiTheme="majorBidi" w:eastAsia="SimSun" w:hAnsiTheme="majorBidi" w:cstheme="majorBidi" w:hint="cs"/>
          <w:sz w:val="24"/>
          <w:szCs w:val="24"/>
          <w:cs/>
        </w:rPr>
        <w:t xml:space="preserve"> นอกจากนี้ ที่ประชุมผู้ถือหุ้นกู้ได้</w:t>
      </w:r>
      <w:r w:rsidRPr="004B1154">
        <w:rPr>
          <w:rFonts w:asciiTheme="majorBidi" w:eastAsia="SimSun" w:hAnsiTheme="majorBidi" w:cs="Angsana New"/>
          <w:sz w:val="24"/>
          <w:szCs w:val="24"/>
          <w:cs/>
        </w:rPr>
        <w:t xml:space="preserve">อนุมัติให้แก้ไขเปลี่ยนแปลงอัตราดอกเบี้ยของหุ้นกู้จากเดิมร้อยละ </w:t>
      </w:r>
      <w:r w:rsidR="009E3308" w:rsidRPr="009E3308">
        <w:rPr>
          <w:rFonts w:asciiTheme="majorBidi" w:eastAsia="SimSun" w:hAnsiTheme="majorBidi" w:cs="Angsana New"/>
          <w:sz w:val="24"/>
          <w:szCs w:val="24"/>
        </w:rPr>
        <w:t>7</w:t>
      </w:r>
      <w:r w:rsidRPr="004B1154">
        <w:rPr>
          <w:rFonts w:asciiTheme="majorBidi" w:eastAsia="SimSun" w:hAnsiTheme="majorBidi" w:cs="Angsana New"/>
          <w:sz w:val="24"/>
          <w:szCs w:val="24"/>
        </w:rPr>
        <w:t>.</w:t>
      </w:r>
      <w:r w:rsidR="009E3308" w:rsidRPr="009E3308">
        <w:rPr>
          <w:rFonts w:asciiTheme="majorBidi" w:eastAsia="SimSun" w:hAnsiTheme="majorBidi" w:cs="Angsana New"/>
          <w:sz w:val="24"/>
          <w:szCs w:val="24"/>
        </w:rPr>
        <w:t>75</w:t>
      </w:r>
      <w:r w:rsidRPr="004B1154">
        <w:rPr>
          <w:rFonts w:asciiTheme="majorBidi" w:eastAsia="SimSun" w:hAnsiTheme="majorBidi" w:cs="Angsana New"/>
          <w:sz w:val="24"/>
          <w:szCs w:val="24"/>
          <w:cs/>
        </w:rPr>
        <w:t xml:space="preserve"> ต่อปี เป็น ร้อยละ </w:t>
      </w:r>
      <w:r w:rsidR="009E3308" w:rsidRPr="009E3308">
        <w:rPr>
          <w:rFonts w:asciiTheme="majorBidi" w:eastAsia="SimSun" w:hAnsiTheme="majorBidi" w:cs="Angsana New"/>
          <w:sz w:val="24"/>
          <w:szCs w:val="24"/>
        </w:rPr>
        <w:t>8</w:t>
      </w:r>
      <w:r w:rsidR="00C70089" w:rsidRPr="004B1154">
        <w:rPr>
          <w:rFonts w:asciiTheme="majorBidi" w:eastAsia="SimSun" w:hAnsiTheme="majorBidi" w:cs="Angsana New"/>
          <w:sz w:val="24"/>
          <w:szCs w:val="24"/>
        </w:rPr>
        <w:t>.</w:t>
      </w:r>
      <w:r w:rsidR="009E3308" w:rsidRPr="009E3308">
        <w:rPr>
          <w:rFonts w:asciiTheme="majorBidi" w:eastAsia="SimSun" w:hAnsiTheme="majorBidi" w:cs="Angsana New"/>
          <w:sz w:val="24"/>
          <w:szCs w:val="24"/>
        </w:rPr>
        <w:t>00</w:t>
      </w:r>
      <w:r w:rsidRPr="004B1154">
        <w:rPr>
          <w:rFonts w:asciiTheme="majorBidi" w:eastAsia="SimSun" w:hAnsiTheme="majorBidi" w:cs="Angsana New"/>
          <w:sz w:val="24"/>
          <w:szCs w:val="24"/>
          <w:cs/>
        </w:rPr>
        <w:t xml:space="preserve"> ต่อป</w:t>
      </w:r>
      <w:r w:rsidRPr="004B1154">
        <w:rPr>
          <w:rFonts w:asciiTheme="majorBidi" w:eastAsia="SimSun" w:hAnsiTheme="majorBidi" w:cs="Angsana New" w:hint="cs"/>
          <w:sz w:val="24"/>
          <w:szCs w:val="24"/>
          <w:cs/>
        </w:rPr>
        <w:t>ี</w:t>
      </w:r>
      <w:r w:rsidRPr="004B1154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1F7E9D" w:rsidRPr="004B1154">
        <w:rPr>
          <w:rFonts w:asciiTheme="majorBidi" w:eastAsia="SimSun" w:hAnsiTheme="majorBidi" w:cstheme="majorBidi" w:hint="cs"/>
          <w:sz w:val="24"/>
          <w:szCs w:val="24"/>
          <w:cs/>
        </w:rPr>
        <w:t xml:space="preserve">ตั้งแต่วัน </w:t>
      </w:r>
      <w:r w:rsidR="009E3308" w:rsidRPr="009E3308">
        <w:rPr>
          <w:rFonts w:asciiTheme="majorBidi" w:eastAsia="SimSun" w:hAnsiTheme="majorBidi" w:cs="Angsana New"/>
          <w:sz w:val="24"/>
          <w:szCs w:val="24"/>
        </w:rPr>
        <w:t>23</w:t>
      </w:r>
      <w:r w:rsidR="001F7E9D" w:rsidRPr="004B1154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="001F7E9D" w:rsidRPr="004B1154">
        <w:rPr>
          <w:rFonts w:asciiTheme="majorBidi" w:eastAsia="SimSun" w:hAnsiTheme="majorBidi" w:cs="Angsana New" w:hint="cs"/>
          <w:sz w:val="24"/>
          <w:szCs w:val="24"/>
          <w:cs/>
        </w:rPr>
        <w:t>ม</w:t>
      </w:r>
      <w:r w:rsidR="00E85DA6" w:rsidRPr="004B1154">
        <w:rPr>
          <w:rFonts w:asciiTheme="majorBidi" w:eastAsia="SimSun" w:hAnsiTheme="majorBidi" w:cs="Angsana New" w:hint="cs"/>
          <w:sz w:val="24"/>
          <w:szCs w:val="24"/>
          <w:cs/>
        </w:rPr>
        <w:t>ีนาคม</w:t>
      </w:r>
      <w:r w:rsidR="001F7E9D" w:rsidRPr="004B1154">
        <w:rPr>
          <w:rFonts w:asciiTheme="majorBidi" w:eastAsia="SimSun" w:hAnsiTheme="majorBidi" w:cs="Angsana New" w:hint="cs"/>
          <w:sz w:val="24"/>
          <w:szCs w:val="24"/>
          <w:cs/>
        </w:rPr>
        <w:t xml:space="preserve"> </w:t>
      </w:r>
      <w:r w:rsidR="009E3308" w:rsidRPr="009E3308">
        <w:rPr>
          <w:rFonts w:asciiTheme="majorBidi" w:eastAsia="SimSun" w:hAnsiTheme="majorBidi" w:cs="Angsana New"/>
          <w:sz w:val="24"/>
          <w:szCs w:val="24"/>
        </w:rPr>
        <w:t>2568</w:t>
      </w:r>
      <w:r w:rsidR="001F7E9D" w:rsidRPr="004B1154">
        <w:rPr>
          <w:rFonts w:asciiTheme="majorBidi" w:eastAsia="SimSun" w:hAnsiTheme="majorBidi" w:cstheme="majorBidi" w:hint="cs"/>
          <w:sz w:val="24"/>
          <w:szCs w:val="24"/>
          <w:cs/>
        </w:rPr>
        <w:t xml:space="preserve"> </w:t>
      </w:r>
      <w:r w:rsidRPr="004B1154">
        <w:rPr>
          <w:rFonts w:asciiTheme="majorBidi" w:eastAsia="SimSun" w:hAnsiTheme="majorBidi" w:cstheme="majorBidi"/>
          <w:sz w:val="24"/>
          <w:szCs w:val="24"/>
          <w:cs/>
        </w:rPr>
        <w:t>และ</w:t>
      </w:r>
      <w:r w:rsidRPr="004B1154">
        <w:rPr>
          <w:rFonts w:asciiTheme="majorBidi" w:eastAsia="SimSun" w:hAnsiTheme="majorBidi" w:cstheme="majorBidi" w:hint="cs"/>
          <w:sz w:val="24"/>
          <w:szCs w:val="24"/>
          <w:cs/>
        </w:rPr>
        <w:t xml:space="preserve">แบ่งชำระดอกเบี้ยหุ้นกู้บางส่วนในอัตราร้อยละ </w:t>
      </w:r>
      <w:r w:rsidR="009E3308" w:rsidRPr="009E3308">
        <w:rPr>
          <w:rFonts w:asciiTheme="majorBidi" w:eastAsia="SimSun" w:hAnsiTheme="majorBidi" w:cstheme="majorBidi"/>
          <w:sz w:val="24"/>
          <w:szCs w:val="24"/>
        </w:rPr>
        <w:t>5</w:t>
      </w:r>
      <w:r w:rsidRPr="004B1154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4B1154">
        <w:rPr>
          <w:rFonts w:asciiTheme="majorBidi" w:eastAsia="SimSun" w:hAnsiTheme="majorBidi" w:cstheme="majorBidi" w:hint="cs"/>
          <w:sz w:val="24"/>
          <w:szCs w:val="24"/>
          <w:cs/>
        </w:rPr>
        <w:t xml:space="preserve">ต่อปี </w:t>
      </w:r>
      <w:r w:rsidRPr="004B1154">
        <w:rPr>
          <w:rFonts w:asciiTheme="majorBidi" w:eastAsia="SimSun" w:hAnsiTheme="majorBidi" w:cs="Angsana New"/>
          <w:sz w:val="24"/>
          <w:szCs w:val="24"/>
          <w:cs/>
        </w:rPr>
        <w:t>และให้พักการช</w:t>
      </w:r>
      <w:r w:rsidRPr="004B1154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4B1154">
        <w:rPr>
          <w:rFonts w:asciiTheme="majorBidi" w:eastAsia="SimSun" w:hAnsiTheme="majorBidi" w:cs="Angsana New"/>
          <w:sz w:val="24"/>
          <w:szCs w:val="24"/>
          <w:cs/>
        </w:rPr>
        <w:t>ระดอกเบี้ยส่วนที่เหลือตามข้อก</w:t>
      </w:r>
      <w:r w:rsidRPr="004B1154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4B1154">
        <w:rPr>
          <w:rFonts w:asciiTheme="majorBidi" w:eastAsia="SimSun" w:hAnsiTheme="majorBidi" w:cs="Angsana New"/>
          <w:sz w:val="24"/>
          <w:szCs w:val="24"/>
          <w:cs/>
        </w:rPr>
        <w:t xml:space="preserve">หนดสิทธิ (ร้อยละ </w:t>
      </w:r>
      <w:r w:rsidR="009E3308" w:rsidRPr="009E3308">
        <w:rPr>
          <w:rFonts w:asciiTheme="majorBidi" w:eastAsia="SimSun" w:hAnsiTheme="majorBidi" w:cs="Angsana New"/>
          <w:sz w:val="24"/>
          <w:szCs w:val="24"/>
        </w:rPr>
        <w:t>3</w:t>
      </w:r>
      <w:r w:rsidRPr="004B1154">
        <w:rPr>
          <w:rFonts w:asciiTheme="majorBidi" w:eastAsia="SimSun" w:hAnsiTheme="majorBidi" w:cs="Angsana New"/>
          <w:sz w:val="24"/>
          <w:szCs w:val="24"/>
          <w:cs/>
        </w:rPr>
        <w:t xml:space="preserve"> ต่อปี) แล้วน</w:t>
      </w:r>
      <w:r w:rsidRPr="004B1154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4B1154">
        <w:rPr>
          <w:rFonts w:asciiTheme="majorBidi" w:eastAsia="SimSun" w:hAnsiTheme="majorBidi" w:cs="Angsana New"/>
          <w:sz w:val="24"/>
          <w:szCs w:val="24"/>
          <w:cs/>
        </w:rPr>
        <w:t>ดอกเบี้ยส่วนที่พักช</w:t>
      </w:r>
      <w:r w:rsidRPr="004B1154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4B1154">
        <w:rPr>
          <w:rFonts w:asciiTheme="majorBidi" w:eastAsia="SimSun" w:hAnsiTheme="majorBidi" w:cs="Angsana New"/>
          <w:sz w:val="24"/>
          <w:szCs w:val="24"/>
          <w:cs/>
        </w:rPr>
        <w:t>ระไว้ไปรวมค</w:t>
      </w:r>
      <w:r w:rsidRPr="004B1154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4B1154">
        <w:rPr>
          <w:rFonts w:asciiTheme="majorBidi" w:eastAsia="SimSun" w:hAnsiTheme="majorBidi" w:cs="Angsana New"/>
          <w:sz w:val="24"/>
          <w:szCs w:val="24"/>
          <w:cs/>
        </w:rPr>
        <w:t>นวณช</w:t>
      </w:r>
      <w:r w:rsidRPr="004B1154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4B1154">
        <w:rPr>
          <w:rFonts w:asciiTheme="majorBidi" w:eastAsia="SimSun" w:hAnsiTheme="majorBidi" w:cs="Angsana New"/>
          <w:sz w:val="24"/>
          <w:szCs w:val="24"/>
          <w:cs/>
        </w:rPr>
        <w:t>ระในวันครบก</w:t>
      </w:r>
      <w:r w:rsidRPr="004B1154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4B1154">
        <w:rPr>
          <w:rFonts w:asciiTheme="majorBidi" w:eastAsia="SimSun" w:hAnsiTheme="majorBidi" w:cs="Angsana New"/>
          <w:sz w:val="24"/>
          <w:szCs w:val="24"/>
          <w:cs/>
        </w:rPr>
        <w:t>หนดไถ่ถอน หรือวันที่มีการไถ่ถอนหุ้นกู้ก่อนครบก</w:t>
      </w:r>
      <w:r w:rsidRPr="004B1154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4B1154">
        <w:rPr>
          <w:rFonts w:asciiTheme="majorBidi" w:eastAsia="SimSun" w:hAnsiTheme="majorBidi" w:cs="Angsana New"/>
          <w:sz w:val="24"/>
          <w:szCs w:val="24"/>
          <w:cs/>
        </w:rPr>
        <w:t>หนดไถ่ถอนทั้งจ</w:t>
      </w:r>
      <w:r w:rsidRPr="004B1154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4B1154">
        <w:rPr>
          <w:rFonts w:asciiTheme="majorBidi" w:eastAsia="SimSun" w:hAnsiTheme="majorBidi" w:cs="Angsana New"/>
          <w:sz w:val="24"/>
          <w:szCs w:val="24"/>
          <w:cs/>
        </w:rPr>
        <w:t>นวน (แล้วแต่กรณี)</w:t>
      </w:r>
      <w:r w:rsidRPr="004B1154">
        <w:rPr>
          <w:rFonts w:asciiTheme="majorBidi" w:eastAsia="SimSun" w:hAnsiTheme="majorBidi" w:cs="Angsana New" w:hint="cs"/>
          <w:sz w:val="24"/>
          <w:szCs w:val="24"/>
          <w:cs/>
        </w:rPr>
        <w:t xml:space="preserve"> </w:t>
      </w:r>
    </w:p>
    <w:p w14:paraId="18811CC0" w14:textId="7FBE4750" w:rsidR="00173989" w:rsidRPr="004B1154" w:rsidRDefault="00173989" w:rsidP="00173989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z w:val="24"/>
          <w:szCs w:val="24"/>
          <w:cs/>
        </w:rPr>
      </w:pPr>
      <w:r w:rsidRPr="004B1154">
        <w:rPr>
          <w:rFonts w:asciiTheme="majorBidi" w:eastAsia="SimSun" w:hAnsiTheme="majorBidi" w:cstheme="majorBidi"/>
          <w:sz w:val="24"/>
          <w:szCs w:val="24"/>
          <w:cs/>
        </w:rPr>
        <w:t xml:space="preserve">เมื่อวันที่ </w:t>
      </w:r>
      <w:r w:rsidR="009E3308" w:rsidRPr="009E3308">
        <w:rPr>
          <w:rFonts w:asciiTheme="majorBidi" w:eastAsia="SimSun" w:hAnsiTheme="majorBidi" w:cstheme="majorBidi"/>
          <w:sz w:val="24"/>
          <w:szCs w:val="24"/>
        </w:rPr>
        <w:t>10</w:t>
      </w:r>
      <w:r w:rsidRPr="004B1154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4B1154">
        <w:rPr>
          <w:rFonts w:asciiTheme="majorBidi" w:eastAsia="SimSun" w:hAnsiTheme="majorBidi" w:cstheme="majorBidi" w:hint="cs"/>
          <w:sz w:val="24"/>
          <w:szCs w:val="24"/>
          <w:cs/>
        </w:rPr>
        <w:t>มิถุนายน</w:t>
      </w:r>
      <w:r w:rsidRPr="004B1154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  <w:r w:rsidR="009E3308" w:rsidRPr="009E3308">
        <w:rPr>
          <w:rFonts w:asciiTheme="majorBidi" w:eastAsia="SimSun" w:hAnsiTheme="majorBidi" w:cstheme="majorBidi"/>
          <w:sz w:val="24"/>
          <w:szCs w:val="24"/>
        </w:rPr>
        <w:t>2568</w:t>
      </w:r>
      <w:r w:rsidRPr="004B1154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4B1154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บริษัทได้รับอนุมัติจากที่ประชุมผู้ถือหุ้นกู้ให้ขยายระยะเวลาครบกำหนดชำระคืนออกไปอีก </w:t>
      </w:r>
      <w:r w:rsidR="009E3308" w:rsidRPr="009E3308">
        <w:rPr>
          <w:rFonts w:asciiTheme="majorBidi" w:eastAsia="SimSun" w:hAnsiTheme="majorBidi" w:cstheme="majorBidi"/>
          <w:sz w:val="24"/>
          <w:szCs w:val="24"/>
        </w:rPr>
        <w:t>1</w:t>
      </w:r>
      <w:r w:rsidRPr="004B1154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4B1154">
        <w:rPr>
          <w:rFonts w:asciiTheme="majorBidi" w:eastAsia="SimSun" w:hAnsiTheme="majorBidi" w:cstheme="majorBidi"/>
          <w:sz w:val="24"/>
          <w:szCs w:val="24"/>
          <w:cs/>
        </w:rPr>
        <w:t xml:space="preserve">ปี </w:t>
      </w:r>
      <w:r w:rsidR="009E3308" w:rsidRPr="009E3308">
        <w:rPr>
          <w:rFonts w:asciiTheme="majorBidi" w:eastAsia="SimSun" w:hAnsiTheme="majorBidi" w:cstheme="majorBidi"/>
          <w:sz w:val="24"/>
          <w:szCs w:val="24"/>
        </w:rPr>
        <w:t>6</w:t>
      </w:r>
      <w:r w:rsidRPr="004B1154">
        <w:rPr>
          <w:rFonts w:asciiTheme="majorBidi" w:eastAsia="SimSun" w:hAnsiTheme="majorBidi" w:cstheme="majorBidi" w:hint="cs"/>
          <w:sz w:val="24"/>
          <w:szCs w:val="24"/>
          <w:cs/>
        </w:rPr>
        <w:t xml:space="preserve"> เดือน</w:t>
      </w:r>
      <w:r w:rsidRPr="004B1154">
        <w:rPr>
          <w:rFonts w:asciiTheme="majorBidi" w:eastAsia="SimSun" w:hAnsiTheme="majorBidi" w:cstheme="majorBidi"/>
          <w:sz w:val="24"/>
          <w:szCs w:val="24"/>
          <w:cs/>
        </w:rPr>
        <w:t xml:space="preserve">โดยหุ้นกู้จะครบกำหนดชำระคืนในวันที่ </w:t>
      </w:r>
      <w:r w:rsidR="009E3308" w:rsidRPr="009E3308">
        <w:rPr>
          <w:rFonts w:asciiTheme="majorBidi" w:eastAsia="SimSun" w:hAnsiTheme="majorBidi" w:cstheme="majorBidi"/>
          <w:sz w:val="24"/>
          <w:szCs w:val="24"/>
        </w:rPr>
        <w:t>25</w:t>
      </w:r>
      <w:r w:rsidRPr="004B1154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636B9B" w:rsidRPr="004B1154">
        <w:rPr>
          <w:rFonts w:asciiTheme="majorBidi" w:eastAsia="SimSun" w:hAnsiTheme="majorBidi" w:cstheme="majorBidi" w:hint="cs"/>
          <w:sz w:val="24"/>
          <w:szCs w:val="24"/>
          <w:cs/>
        </w:rPr>
        <w:t>ธันวาคม</w:t>
      </w:r>
      <w:r w:rsidRPr="004B1154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  <w:r w:rsidR="009E3308" w:rsidRPr="009E3308">
        <w:rPr>
          <w:rFonts w:asciiTheme="majorBidi" w:eastAsia="SimSun" w:hAnsiTheme="majorBidi" w:cstheme="majorBidi"/>
          <w:sz w:val="24"/>
          <w:szCs w:val="24"/>
        </w:rPr>
        <w:t>2569</w:t>
      </w:r>
      <w:r w:rsidRPr="004B1154">
        <w:rPr>
          <w:rFonts w:asciiTheme="majorBidi" w:eastAsia="SimSun" w:hAnsiTheme="majorBidi" w:cstheme="majorBidi" w:hint="cs"/>
          <w:sz w:val="24"/>
          <w:szCs w:val="24"/>
          <w:cs/>
        </w:rPr>
        <w:t xml:space="preserve"> นอกจากนี้ ที่ประชุมผู้ถือหุ้นกู้ได้</w:t>
      </w:r>
      <w:r w:rsidRPr="004B1154">
        <w:rPr>
          <w:rFonts w:asciiTheme="majorBidi" w:eastAsia="SimSun" w:hAnsiTheme="majorBidi" w:cs="Angsana New"/>
          <w:sz w:val="24"/>
          <w:szCs w:val="24"/>
          <w:cs/>
        </w:rPr>
        <w:t xml:space="preserve">อนุมัติให้แก้ไขเปลี่ยนแปลงอัตราดอกเบี้ยของหุ้นกู้จากเดิมร้อยละ </w:t>
      </w:r>
      <w:r w:rsidR="009E3308" w:rsidRPr="009E3308">
        <w:rPr>
          <w:rFonts w:asciiTheme="majorBidi" w:eastAsia="SimSun" w:hAnsiTheme="majorBidi" w:cs="Angsana New"/>
          <w:sz w:val="24"/>
          <w:szCs w:val="24"/>
        </w:rPr>
        <w:t>7</w:t>
      </w:r>
      <w:r w:rsidRPr="004B1154">
        <w:rPr>
          <w:rFonts w:asciiTheme="majorBidi" w:eastAsia="SimSun" w:hAnsiTheme="majorBidi" w:cs="Angsana New"/>
          <w:sz w:val="24"/>
          <w:szCs w:val="24"/>
        </w:rPr>
        <w:t>.</w:t>
      </w:r>
      <w:r w:rsidR="009E3308" w:rsidRPr="009E3308">
        <w:rPr>
          <w:rFonts w:asciiTheme="majorBidi" w:eastAsia="SimSun" w:hAnsiTheme="majorBidi" w:cs="Angsana New"/>
          <w:sz w:val="24"/>
          <w:szCs w:val="24"/>
        </w:rPr>
        <w:t>50</w:t>
      </w:r>
      <w:r w:rsidRPr="004B1154">
        <w:rPr>
          <w:rFonts w:asciiTheme="majorBidi" w:eastAsia="SimSun" w:hAnsiTheme="majorBidi" w:cs="Angsana New"/>
          <w:sz w:val="24"/>
          <w:szCs w:val="24"/>
          <w:cs/>
        </w:rPr>
        <w:t xml:space="preserve"> ต่อปี เป็น ร้อยละ </w:t>
      </w:r>
      <w:r w:rsidR="009E3308" w:rsidRPr="009E3308">
        <w:rPr>
          <w:rFonts w:asciiTheme="majorBidi" w:eastAsia="SimSun" w:hAnsiTheme="majorBidi" w:cs="Angsana New"/>
          <w:sz w:val="24"/>
          <w:szCs w:val="24"/>
        </w:rPr>
        <w:t>7</w:t>
      </w:r>
      <w:r w:rsidR="00636B9B" w:rsidRPr="004B1154">
        <w:rPr>
          <w:rFonts w:asciiTheme="majorBidi" w:eastAsia="SimSun" w:hAnsiTheme="majorBidi" w:cs="Angsana New"/>
          <w:sz w:val="24"/>
          <w:szCs w:val="24"/>
        </w:rPr>
        <w:t>.</w:t>
      </w:r>
      <w:r w:rsidR="009E3308" w:rsidRPr="009E3308">
        <w:rPr>
          <w:rFonts w:asciiTheme="majorBidi" w:eastAsia="SimSun" w:hAnsiTheme="majorBidi" w:cs="Angsana New"/>
          <w:sz w:val="24"/>
          <w:szCs w:val="24"/>
        </w:rPr>
        <w:t>75</w:t>
      </w:r>
      <w:r w:rsidRPr="004B1154">
        <w:rPr>
          <w:rFonts w:asciiTheme="majorBidi" w:eastAsia="SimSun" w:hAnsiTheme="majorBidi" w:cs="Angsana New"/>
          <w:sz w:val="24"/>
          <w:szCs w:val="24"/>
          <w:cs/>
        </w:rPr>
        <w:t xml:space="preserve"> ต่อป</w:t>
      </w:r>
      <w:r w:rsidRPr="004B1154">
        <w:rPr>
          <w:rFonts w:asciiTheme="majorBidi" w:eastAsia="SimSun" w:hAnsiTheme="majorBidi" w:cs="Angsana New" w:hint="cs"/>
          <w:sz w:val="24"/>
          <w:szCs w:val="24"/>
          <w:cs/>
        </w:rPr>
        <w:t>ี</w:t>
      </w:r>
      <w:r w:rsidRPr="004B1154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636B9B" w:rsidRPr="004B1154">
        <w:rPr>
          <w:rFonts w:asciiTheme="majorBidi" w:eastAsia="SimSun" w:hAnsiTheme="majorBidi" w:cstheme="majorBidi" w:hint="cs"/>
          <w:sz w:val="24"/>
          <w:szCs w:val="24"/>
          <w:cs/>
        </w:rPr>
        <w:t xml:space="preserve">ตั้งแต่วัน </w:t>
      </w:r>
      <w:r w:rsidR="009E3308" w:rsidRPr="009E3308">
        <w:rPr>
          <w:rFonts w:asciiTheme="majorBidi" w:eastAsia="SimSun" w:hAnsiTheme="majorBidi" w:cs="Angsana New"/>
          <w:sz w:val="24"/>
          <w:szCs w:val="24"/>
        </w:rPr>
        <w:t>25</w:t>
      </w:r>
      <w:r w:rsidR="00636B9B" w:rsidRPr="004B1154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="00636B9B" w:rsidRPr="004B1154">
        <w:rPr>
          <w:rFonts w:asciiTheme="majorBidi" w:eastAsia="SimSun" w:hAnsiTheme="majorBidi" w:cs="Angsana New" w:hint="cs"/>
          <w:sz w:val="24"/>
          <w:szCs w:val="24"/>
          <w:cs/>
        </w:rPr>
        <w:t xml:space="preserve">มิถุนายน </w:t>
      </w:r>
      <w:r w:rsidR="009E3308" w:rsidRPr="009E3308">
        <w:rPr>
          <w:rFonts w:asciiTheme="majorBidi" w:eastAsia="SimSun" w:hAnsiTheme="majorBidi" w:cs="Angsana New"/>
          <w:sz w:val="24"/>
          <w:szCs w:val="24"/>
        </w:rPr>
        <w:t>2568</w:t>
      </w:r>
      <w:r w:rsidR="00636B9B" w:rsidRPr="004B1154">
        <w:rPr>
          <w:rFonts w:asciiTheme="majorBidi" w:eastAsia="SimSun" w:hAnsiTheme="majorBidi" w:cstheme="majorBidi" w:hint="cs"/>
          <w:sz w:val="24"/>
          <w:szCs w:val="24"/>
          <w:cs/>
        </w:rPr>
        <w:t xml:space="preserve"> </w:t>
      </w:r>
      <w:r w:rsidR="00DE0CD7" w:rsidRPr="004B1154">
        <w:rPr>
          <w:rFonts w:asciiTheme="majorBidi" w:eastAsia="SimSun" w:hAnsiTheme="majorBidi" w:cstheme="majorBidi"/>
          <w:sz w:val="24"/>
          <w:szCs w:val="24"/>
          <w:cs/>
        </w:rPr>
        <w:t>และ</w:t>
      </w:r>
      <w:r w:rsidR="00DE0CD7" w:rsidRPr="004B1154">
        <w:rPr>
          <w:rFonts w:asciiTheme="majorBidi" w:eastAsia="SimSun" w:hAnsiTheme="majorBidi" w:cstheme="majorBidi" w:hint="cs"/>
          <w:sz w:val="24"/>
          <w:szCs w:val="24"/>
          <w:cs/>
        </w:rPr>
        <w:t xml:space="preserve">แบ่งชำระดอกเบี้ยหุ้นกู้บางส่วนในอัตราร้อยละ </w:t>
      </w:r>
      <w:r w:rsidR="009E3308" w:rsidRPr="009E3308">
        <w:rPr>
          <w:rFonts w:asciiTheme="majorBidi" w:eastAsia="SimSun" w:hAnsiTheme="majorBidi" w:cstheme="majorBidi"/>
          <w:sz w:val="24"/>
          <w:szCs w:val="24"/>
        </w:rPr>
        <w:t>5</w:t>
      </w:r>
      <w:r w:rsidR="00DE0CD7" w:rsidRPr="004B1154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DE0CD7" w:rsidRPr="004B1154">
        <w:rPr>
          <w:rFonts w:asciiTheme="majorBidi" w:eastAsia="SimSun" w:hAnsiTheme="majorBidi" w:cstheme="majorBidi" w:hint="cs"/>
          <w:sz w:val="24"/>
          <w:szCs w:val="24"/>
          <w:cs/>
        </w:rPr>
        <w:t xml:space="preserve">ต่อปี </w:t>
      </w:r>
      <w:r w:rsidR="00DE0CD7" w:rsidRPr="004B1154">
        <w:rPr>
          <w:rFonts w:asciiTheme="majorBidi" w:eastAsia="SimSun" w:hAnsiTheme="majorBidi" w:cs="Angsana New"/>
          <w:sz w:val="24"/>
          <w:szCs w:val="24"/>
          <w:cs/>
        </w:rPr>
        <w:t>และให้พักการช</w:t>
      </w:r>
      <w:r w:rsidR="00DE0CD7" w:rsidRPr="004B1154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B1154">
        <w:rPr>
          <w:rFonts w:asciiTheme="majorBidi" w:eastAsia="SimSun" w:hAnsiTheme="majorBidi" w:cs="Angsana New"/>
          <w:sz w:val="24"/>
          <w:szCs w:val="24"/>
          <w:cs/>
        </w:rPr>
        <w:t>ระดอกเบี้ยส่วนที่เหลือตามข้อก</w:t>
      </w:r>
      <w:r w:rsidR="00DE0CD7" w:rsidRPr="004B1154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B1154">
        <w:rPr>
          <w:rFonts w:asciiTheme="majorBidi" w:eastAsia="SimSun" w:hAnsiTheme="majorBidi" w:cs="Angsana New"/>
          <w:sz w:val="24"/>
          <w:szCs w:val="24"/>
          <w:cs/>
        </w:rPr>
        <w:t xml:space="preserve">หนดสิทธิ (ร้อยละ </w:t>
      </w:r>
      <w:r w:rsidR="009E3308" w:rsidRPr="009E3308">
        <w:rPr>
          <w:rFonts w:asciiTheme="majorBidi" w:eastAsia="SimSun" w:hAnsiTheme="majorBidi" w:cs="Angsana New"/>
          <w:sz w:val="24"/>
          <w:szCs w:val="24"/>
        </w:rPr>
        <w:t>2</w:t>
      </w:r>
      <w:r w:rsidR="009230BD" w:rsidRPr="004B1154">
        <w:rPr>
          <w:rFonts w:asciiTheme="majorBidi" w:eastAsia="SimSun" w:hAnsiTheme="majorBidi" w:cs="Angsana New"/>
          <w:sz w:val="24"/>
          <w:szCs w:val="24"/>
        </w:rPr>
        <w:t>.</w:t>
      </w:r>
      <w:r w:rsidR="009E3308" w:rsidRPr="009E3308">
        <w:rPr>
          <w:rFonts w:asciiTheme="majorBidi" w:eastAsia="SimSun" w:hAnsiTheme="majorBidi" w:cs="Angsana New"/>
          <w:sz w:val="24"/>
          <w:szCs w:val="24"/>
        </w:rPr>
        <w:t>75</w:t>
      </w:r>
      <w:r w:rsidR="00DE0CD7" w:rsidRPr="004B1154">
        <w:rPr>
          <w:rFonts w:asciiTheme="majorBidi" w:eastAsia="SimSun" w:hAnsiTheme="majorBidi" w:cs="Angsana New"/>
          <w:sz w:val="24"/>
          <w:szCs w:val="24"/>
          <w:cs/>
        </w:rPr>
        <w:t xml:space="preserve"> ต่อปี) แล้วน</w:t>
      </w:r>
      <w:r w:rsidR="00DE0CD7" w:rsidRPr="004B1154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B1154">
        <w:rPr>
          <w:rFonts w:asciiTheme="majorBidi" w:eastAsia="SimSun" w:hAnsiTheme="majorBidi" w:cs="Angsana New"/>
          <w:sz w:val="24"/>
          <w:szCs w:val="24"/>
          <w:cs/>
        </w:rPr>
        <w:t>ดอกเบี้ยส่วนที่พักช</w:t>
      </w:r>
      <w:r w:rsidR="00DE0CD7" w:rsidRPr="004B1154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B1154">
        <w:rPr>
          <w:rFonts w:asciiTheme="majorBidi" w:eastAsia="SimSun" w:hAnsiTheme="majorBidi" w:cs="Angsana New"/>
          <w:sz w:val="24"/>
          <w:szCs w:val="24"/>
          <w:cs/>
        </w:rPr>
        <w:t>ระไว้ไปรวมค</w:t>
      </w:r>
      <w:r w:rsidR="00DE0CD7" w:rsidRPr="004B1154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B1154">
        <w:rPr>
          <w:rFonts w:asciiTheme="majorBidi" w:eastAsia="SimSun" w:hAnsiTheme="majorBidi" w:cs="Angsana New"/>
          <w:sz w:val="24"/>
          <w:szCs w:val="24"/>
          <w:cs/>
        </w:rPr>
        <w:t>นวณช</w:t>
      </w:r>
      <w:r w:rsidR="00DE0CD7" w:rsidRPr="004B1154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B1154">
        <w:rPr>
          <w:rFonts w:asciiTheme="majorBidi" w:eastAsia="SimSun" w:hAnsiTheme="majorBidi" w:cs="Angsana New"/>
          <w:sz w:val="24"/>
          <w:szCs w:val="24"/>
          <w:cs/>
        </w:rPr>
        <w:t>ระในวันครบก</w:t>
      </w:r>
      <w:r w:rsidR="00DE0CD7" w:rsidRPr="004B1154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B1154">
        <w:rPr>
          <w:rFonts w:asciiTheme="majorBidi" w:eastAsia="SimSun" w:hAnsiTheme="majorBidi" w:cs="Angsana New"/>
          <w:sz w:val="24"/>
          <w:szCs w:val="24"/>
          <w:cs/>
        </w:rPr>
        <w:t>หนดไถ่ถอน หรือวันที่มีการไถ่ถอนหุ้นกู้ก่อนครบก</w:t>
      </w:r>
      <w:r w:rsidR="00DE0CD7" w:rsidRPr="004B1154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B1154">
        <w:rPr>
          <w:rFonts w:asciiTheme="majorBidi" w:eastAsia="SimSun" w:hAnsiTheme="majorBidi" w:cs="Angsana New"/>
          <w:sz w:val="24"/>
          <w:szCs w:val="24"/>
          <w:cs/>
        </w:rPr>
        <w:t>หนดไถ่ถอนทั้งจ</w:t>
      </w:r>
      <w:r w:rsidR="00DE0CD7" w:rsidRPr="004B1154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B1154">
        <w:rPr>
          <w:rFonts w:asciiTheme="majorBidi" w:eastAsia="SimSun" w:hAnsiTheme="majorBidi" w:cs="Angsana New"/>
          <w:sz w:val="24"/>
          <w:szCs w:val="24"/>
          <w:cs/>
        </w:rPr>
        <w:t>นวน</w:t>
      </w:r>
      <w:r w:rsidR="00FA753B" w:rsidRPr="004B1154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="005947F9" w:rsidRPr="004B1154">
        <w:rPr>
          <w:rFonts w:asciiTheme="majorBidi" w:eastAsia="SimSun" w:hAnsiTheme="majorBidi" w:cs="Angsana New"/>
          <w:sz w:val="24"/>
          <w:szCs w:val="24"/>
          <w:cs/>
        </w:rPr>
        <w:t>(แล้วแต่กรณี)</w:t>
      </w:r>
    </w:p>
    <w:p w14:paraId="6F92D055" w14:textId="1B146A36" w:rsidR="00DF6B60" w:rsidRPr="004B1154" w:rsidRDefault="00DF6B60" w:rsidP="00DF6B60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="Angsana New"/>
          <w:sz w:val="24"/>
          <w:szCs w:val="24"/>
        </w:rPr>
      </w:pPr>
      <w:r w:rsidRPr="004B1154">
        <w:rPr>
          <w:rFonts w:asciiTheme="majorBidi" w:eastAsia="SimSun" w:hAnsiTheme="majorBidi" w:cstheme="majorBidi"/>
          <w:sz w:val="24"/>
          <w:szCs w:val="24"/>
          <w:cs/>
        </w:rPr>
        <w:t xml:space="preserve">เมื่อวันที่ </w:t>
      </w:r>
      <w:r w:rsidR="009E3308" w:rsidRPr="009E3308">
        <w:rPr>
          <w:rFonts w:asciiTheme="majorBidi" w:eastAsia="SimSun" w:hAnsiTheme="majorBidi" w:cstheme="majorBidi"/>
          <w:sz w:val="24"/>
          <w:szCs w:val="24"/>
        </w:rPr>
        <w:t>10</w:t>
      </w:r>
      <w:r w:rsidRPr="004B1154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173989" w:rsidRPr="004B1154">
        <w:rPr>
          <w:rFonts w:asciiTheme="majorBidi" w:eastAsia="SimSun" w:hAnsiTheme="majorBidi" w:cstheme="majorBidi" w:hint="cs"/>
          <w:sz w:val="24"/>
          <w:szCs w:val="24"/>
          <w:cs/>
        </w:rPr>
        <w:t>มิถุนายน</w:t>
      </w:r>
      <w:r w:rsidRPr="004B1154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  <w:r w:rsidR="009E3308" w:rsidRPr="009E3308">
        <w:rPr>
          <w:rFonts w:asciiTheme="majorBidi" w:eastAsia="SimSun" w:hAnsiTheme="majorBidi" w:cstheme="majorBidi"/>
          <w:sz w:val="24"/>
          <w:szCs w:val="24"/>
        </w:rPr>
        <w:t>2568</w:t>
      </w:r>
      <w:r w:rsidRPr="004B1154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4B1154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บริษัทได้รับอนุมัติจากที่ประชุมผู้ถือหุ้นกู้ให้ขยายระยะเวลาครบกำหนดชำระคืนออกไปอีก </w:t>
      </w:r>
      <w:r w:rsidR="009E3308" w:rsidRPr="009E3308">
        <w:rPr>
          <w:rFonts w:asciiTheme="majorBidi" w:eastAsia="SimSun" w:hAnsiTheme="majorBidi" w:cstheme="majorBidi"/>
          <w:sz w:val="24"/>
          <w:szCs w:val="24"/>
        </w:rPr>
        <w:t>1</w:t>
      </w:r>
      <w:r w:rsidRPr="004B1154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4B1154">
        <w:rPr>
          <w:rFonts w:asciiTheme="majorBidi" w:eastAsia="SimSun" w:hAnsiTheme="majorBidi" w:cstheme="majorBidi"/>
          <w:sz w:val="24"/>
          <w:szCs w:val="24"/>
          <w:cs/>
        </w:rPr>
        <w:t xml:space="preserve">ปี </w:t>
      </w:r>
      <w:r w:rsidR="009E3308" w:rsidRPr="009E3308">
        <w:rPr>
          <w:rFonts w:asciiTheme="majorBidi" w:eastAsia="SimSun" w:hAnsiTheme="majorBidi" w:cstheme="majorBidi"/>
          <w:sz w:val="24"/>
          <w:szCs w:val="24"/>
        </w:rPr>
        <w:t>6</w:t>
      </w:r>
      <w:r w:rsidRPr="004B1154">
        <w:rPr>
          <w:rFonts w:asciiTheme="majorBidi" w:eastAsia="SimSun" w:hAnsiTheme="majorBidi" w:cstheme="majorBidi" w:hint="cs"/>
          <w:sz w:val="24"/>
          <w:szCs w:val="24"/>
          <w:cs/>
        </w:rPr>
        <w:t xml:space="preserve"> เดือน</w:t>
      </w:r>
      <w:r w:rsidRPr="004B1154">
        <w:rPr>
          <w:rFonts w:asciiTheme="majorBidi" w:eastAsia="SimSun" w:hAnsiTheme="majorBidi" w:cstheme="majorBidi"/>
          <w:sz w:val="24"/>
          <w:szCs w:val="24"/>
          <w:cs/>
        </w:rPr>
        <w:t xml:space="preserve">โดยหุ้นกู้จะครบกำหนดชำระคืนในวันที่ </w:t>
      </w:r>
      <w:r w:rsidR="009E3308" w:rsidRPr="009E3308">
        <w:rPr>
          <w:rFonts w:asciiTheme="majorBidi" w:eastAsia="SimSun" w:hAnsiTheme="majorBidi" w:cstheme="majorBidi"/>
          <w:sz w:val="24"/>
          <w:szCs w:val="24"/>
        </w:rPr>
        <w:t>19</w:t>
      </w:r>
      <w:r w:rsidRPr="004B1154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173989" w:rsidRPr="004B1154">
        <w:rPr>
          <w:rFonts w:asciiTheme="majorBidi" w:eastAsia="SimSun" w:hAnsiTheme="majorBidi" w:cstheme="majorBidi" w:hint="cs"/>
          <w:sz w:val="24"/>
          <w:szCs w:val="24"/>
          <w:cs/>
        </w:rPr>
        <w:t>เมษายน</w:t>
      </w:r>
      <w:r w:rsidRPr="004B1154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  <w:r w:rsidR="009E3308" w:rsidRPr="009E3308">
        <w:rPr>
          <w:rFonts w:asciiTheme="majorBidi" w:eastAsia="SimSun" w:hAnsiTheme="majorBidi" w:cstheme="majorBidi"/>
          <w:sz w:val="24"/>
          <w:szCs w:val="24"/>
        </w:rPr>
        <w:t>2570</w:t>
      </w:r>
      <w:r w:rsidRPr="004B1154">
        <w:rPr>
          <w:rFonts w:asciiTheme="majorBidi" w:eastAsia="SimSun" w:hAnsiTheme="majorBidi" w:cstheme="majorBidi" w:hint="cs"/>
          <w:sz w:val="24"/>
          <w:szCs w:val="24"/>
          <w:cs/>
        </w:rPr>
        <w:t xml:space="preserve"> นอกจากนี้ ที่ประชุมผู้ถือหุ้นกู้ได้</w:t>
      </w:r>
      <w:r w:rsidRPr="004B1154">
        <w:rPr>
          <w:rFonts w:asciiTheme="majorBidi" w:eastAsia="SimSun" w:hAnsiTheme="majorBidi" w:cs="Angsana New"/>
          <w:sz w:val="24"/>
          <w:szCs w:val="24"/>
          <w:cs/>
        </w:rPr>
        <w:t xml:space="preserve">อนุมัติให้แก้ไขเปลี่ยนแปลงอัตราดอกเบี้ยของหุ้นกู้จากเดิมร้อยละ </w:t>
      </w:r>
      <w:r w:rsidR="009E3308" w:rsidRPr="009E3308">
        <w:rPr>
          <w:rFonts w:asciiTheme="majorBidi" w:eastAsia="SimSun" w:hAnsiTheme="majorBidi" w:cs="Angsana New"/>
          <w:sz w:val="24"/>
          <w:szCs w:val="24"/>
        </w:rPr>
        <w:t>7</w:t>
      </w:r>
      <w:r w:rsidRPr="004B1154">
        <w:rPr>
          <w:rFonts w:asciiTheme="majorBidi" w:eastAsia="SimSun" w:hAnsiTheme="majorBidi" w:cs="Angsana New"/>
          <w:sz w:val="24"/>
          <w:szCs w:val="24"/>
        </w:rPr>
        <w:t>.</w:t>
      </w:r>
      <w:r w:rsidR="009E3308" w:rsidRPr="009E3308">
        <w:rPr>
          <w:rFonts w:asciiTheme="majorBidi" w:eastAsia="SimSun" w:hAnsiTheme="majorBidi" w:cs="Angsana New"/>
          <w:sz w:val="24"/>
          <w:szCs w:val="24"/>
        </w:rPr>
        <w:t>75</w:t>
      </w:r>
      <w:r w:rsidRPr="004B1154">
        <w:rPr>
          <w:rFonts w:asciiTheme="majorBidi" w:eastAsia="SimSun" w:hAnsiTheme="majorBidi" w:cs="Angsana New"/>
          <w:sz w:val="24"/>
          <w:szCs w:val="24"/>
          <w:cs/>
        </w:rPr>
        <w:t xml:space="preserve"> ต่อปี เป็น ร้อยละ </w:t>
      </w:r>
      <w:r w:rsidR="009E3308" w:rsidRPr="009E3308">
        <w:rPr>
          <w:rFonts w:asciiTheme="majorBidi" w:eastAsia="SimSun" w:hAnsiTheme="majorBidi" w:cs="Angsana New"/>
          <w:sz w:val="24"/>
          <w:szCs w:val="24"/>
        </w:rPr>
        <w:t>8</w:t>
      </w:r>
      <w:r w:rsidR="00C70089" w:rsidRPr="004B1154">
        <w:rPr>
          <w:rFonts w:asciiTheme="majorBidi" w:eastAsia="SimSun" w:hAnsiTheme="majorBidi" w:cs="Angsana New"/>
          <w:sz w:val="24"/>
          <w:szCs w:val="24"/>
        </w:rPr>
        <w:t>.</w:t>
      </w:r>
      <w:r w:rsidR="009E3308" w:rsidRPr="009E3308">
        <w:rPr>
          <w:rFonts w:asciiTheme="majorBidi" w:eastAsia="SimSun" w:hAnsiTheme="majorBidi" w:cs="Angsana New"/>
          <w:sz w:val="24"/>
          <w:szCs w:val="24"/>
        </w:rPr>
        <w:t>00</w:t>
      </w:r>
      <w:r w:rsidRPr="004B1154">
        <w:rPr>
          <w:rFonts w:asciiTheme="majorBidi" w:eastAsia="SimSun" w:hAnsiTheme="majorBidi" w:cs="Angsana New"/>
          <w:sz w:val="24"/>
          <w:szCs w:val="24"/>
          <w:cs/>
        </w:rPr>
        <w:t xml:space="preserve"> ต่อป</w:t>
      </w:r>
      <w:r w:rsidRPr="004B1154">
        <w:rPr>
          <w:rFonts w:asciiTheme="majorBidi" w:eastAsia="SimSun" w:hAnsiTheme="majorBidi" w:cs="Angsana New" w:hint="cs"/>
          <w:sz w:val="24"/>
          <w:szCs w:val="24"/>
          <w:cs/>
        </w:rPr>
        <w:t>ี</w:t>
      </w:r>
      <w:r w:rsidR="00636B9B" w:rsidRPr="004B1154">
        <w:rPr>
          <w:rFonts w:asciiTheme="majorBidi" w:eastAsia="SimSun" w:hAnsiTheme="majorBidi" w:cs="Angsana New" w:hint="cs"/>
          <w:sz w:val="24"/>
          <w:szCs w:val="24"/>
          <w:cs/>
        </w:rPr>
        <w:t xml:space="preserve"> ตั้งแต่วันที่ </w:t>
      </w:r>
      <w:r w:rsidR="009E3308" w:rsidRPr="009E3308">
        <w:rPr>
          <w:rFonts w:asciiTheme="majorBidi" w:eastAsia="SimSun" w:hAnsiTheme="majorBidi" w:cs="Angsana New"/>
          <w:sz w:val="24"/>
          <w:szCs w:val="24"/>
        </w:rPr>
        <w:t>19</w:t>
      </w:r>
      <w:r w:rsidR="00636B9B" w:rsidRPr="004B1154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="00636B9B" w:rsidRPr="004B1154">
        <w:rPr>
          <w:rFonts w:asciiTheme="majorBidi" w:eastAsia="SimSun" w:hAnsiTheme="majorBidi" w:cs="Angsana New" w:hint="cs"/>
          <w:sz w:val="24"/>
          <w:szCs w:val="24"/>
          <w:cs/>
        </w:rPr>
        <w:t xml:space="preserve">ตุลาคม </w:t>
      </w:r>
      <w:r w:rsidR="009E3308" w:rsidRPr="009E3308">
        <w:rPr>
          <w:rFonts w:asciiTheme="majorBidi" w:eastAsia="SimSun" w:hAnsiTheme="majorBidi" w:cs="Angsana New"/>
          <w:sz w:val="24"/>
          <w:szCs w:val="24"/>
        </w:rPr>
        <w:t>2568</w:t>
      </w:r>
      <w:r w:rsidRPr="004B1154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DE0CD7" w:rsidRPr="004B1154">
        <w:rPr>
          <w:rFonts w:asciiTheme="majorBidi" w:eastAsia="SimSun" w:hAnsiTheme="majorBidi" w:cstheme="majorBidi"/>
          <w:sz w:val="24"/>
          <w:szCs w:val="24"/>
          <w:cs/>
        </w:rPr>
        <w:t>และ</w:t>
      </w:r>
      <w:r w:rsidR="00DE0CD7" w:rsidRPr="004B1154">
        <w:rPr>
          <w:rFonts w:asciiTheme="majorBidi" w:eastAsia="SimSun" w:hAnsiTheme="majorBidi" w:cstheme="majorBidi" w:hint="cs"/>
          <w:sz w:val="24"/>
          <w:szCs w:val="24"/>
          <w:cs/>
        </w:rPr>
        <w:t xml:space="preserve">แบ่งชำระดอกเบี้ยหุ้นกู้บางส่วนในอัตราร้อยละ </w:t>
      </w:r>
      <w:r w:rsidR="009E3308" w:rsidRPr="009E3308">
        <w:rPr>
          <w:rFonts w:asciiTheme="majorBidi" w:eastAsia="SimSun" w:hAnsiTheme="majorBidi" w:cstheme="majorBidi"/>
          <w:sz w:val="24"/>
          <w:szCs w:val="24"/>
        </w:rPr>
        <w:t>5</w:t>
      </w:r>
      <w:r w:rsidR="00DE0CD7" w:rsidRPr="004B1154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DE0CD7" w:rsidRPr="004B1154">
        <w:rPr>
          <w:rFonts w:asciiTheme="majorBidi" w:eastAsia="SimSun" w:hAnsiTheme="majorBidi" w:cstheme="majorBidi" w:hint="cs"/>
          <w:sz w:val="24"/>
          <w:szCs w:val="24"/>
          <w:cs/>
        </w:rPr>
        <w:t xml:space="preserve">ต่อปี </w:t>
      </w:r>
      <w:r w:rsidR="00DE0CD7" w:rsidRPr="004B1154">
        <w:rPr>
          <w:rFonts w:asciiTheme="majorBidi" w:eastAsia="SimSun" w:hAnsiTheme="majorBidi" w:cs="Angsana New"/>
          <w:sz w:val="24"/>
          <w:szCs w:val="24"/>
          <w:cs/>
        </w:rPr>
        <w:t>และให้พักการช</w:t>
      </w:r>
      <w:r w:rsidR="00DE0CD7" w:rsidRPr="004B1154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B1154">
        <w:rPr>
          <w:rFonts w:asciiTheme="majorBidi" w:eastAsia="SimSun" w:hAnsiTheme="majorBidi" w:cs="Angsana New"/>
          <w:sz w:val="24"/>
          <w:szCs w:val="24"/>
          <w:cs/>
        </w:rPr>
        <w:t>ระดอกเบี้ยส่วนที่เหลือตามข้อก</w:t>
      </w:r>
      <w:r w:rsidR="00DE0CD7" w:rsidRPr="004B1154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B1154">
        <w:rPr>
          <w:rFonts w:asciiTheme="majorBidi" w:eastAsia="SimSun" w:hAnsiTheme="majorBidi" w:cs="Angsana New"/>
          <w:sz w:val="24"/>
          <w:szCs w:val="24"/>
          <w:cs/>
        </w:rPr>
        <w:t xml:space="preserve">หนดสิทธิ (ร้อยละ </w:t>
      </w:r>
      <w:r w:rsidR="009E3308" w:rsidRPr="009E3308">
        <w:rPr>
          <w:rFonts w:asciiTheme="majorBidi" w:eastAsia="SimSun" w:hAnsiTheme="majorBidi" w:cs="Angsana New"/>
          <w:sz w:val="24"/>
          <w:szCs w:val="24"/>
        </w:rPr>
        <w:t>3</w:t>
      </w:r>
      <w:r w:rsidR="00DE0CD7" w:rsidRPr="004B1154">
        <w:rPr>
          <w:rFonts w:asciiTheme="majorBidi" w:eastAsia="SimSun" w:hAnsiTheme="majorBidi" w:cs="Angsana New"/>
          <w:sz w:val="24"/>
          <w:szCs w:val="24"/>
          <w:cs/>
        </w:rPr>
        <w:t xml:space="preserve"> ต่อปี) แล้วน</w:t>
      </w:r>
      <w:r w:rsidR="00DE0CD7" w:rsidRPr="004B1154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B1154">
        <w:rPr>
          <w:rFonts w:asciiTheme="majorBidi" w:eastAsia="SimSun" w:hAnsiTheme="majorBidi" w:cs="Angsana New"/>
          <w:sz w:val="24"/>
          <w:szCs w:val="24"/>
          <w:cs/>
        </w:rPr>
        <w:t>ดอกเบี้ยส่วนที่พักช</w:t>
      </w:r>
      <w:r w:rsidR="00DE0CD7" w:rsidRPr="004B1154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B1154">
        <w:rPr>
          <w:rFonts w:asciiTheme="majorBidi" w:eastAsia="SimSun" w:hAnsiTheme="majorBidi" w:cs="Angsana New"/>
          <w:sz w:val="24"/>
          <w:szCs w:val="24"/>
          <w:cs/>
        </w:rPr>
        <w:t>ระไว้ไปรวมค</w:t>
      </w:r>
      <w:r w:rsidR="00DE0CD7" w:rsidRPr="004B1154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B1154">
        <w:rPr>
          <w:rFonts w:asciiTheme="majorBidi" w:eastAsia="SimSun" w:hAnsiTheme="majorBidi" w:cs="Angsana New"/>
          <w:sz w:val="24"/>
          <w:szCs w:val="24"/>
          <w:cs/>
        </w:rPr>
        <w:t>นวณช</w:t>
      </w:r>
      <w:r w:rsidR="00DE0CD7" w:rsidRPr="004B1154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B1154">
        <w:rPr>
          <w:rFonts w:asciiTheme="majorBidi" w:eastAsia="SimSun" w:hAnsiTheme="majorBidi" w:cs="Angsana New"/>
          <w:sz w:val="24"/>
          <w:szCs w:val="24"/>
          <w:cs/>
        </w:rPr>
        <w:t>ระในวันครบก</w:t>
      </w:r>
      <w:r w:rsidR="00DE0CD7" w:rsidRPr="004B1154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B1154">
        <w:rPr>
          <w:rFonts w:asciiTheme="majorBidi" w:eastAsia="SimSun" w:hAnsiTheme="majorBidi" w:cs="Angsana New"/>
          <w:sz w:val="24"/>
          <w:szCs w:val="24"/>
          <w:cs/>
        </w:rPr>
        <w:t>หนดไถ่ถอน หรือวันที่มีการไถ่ถอนหุ้นกู้ก่อนครบก</w:t>
      </w:r>
      <w:r w:rsidR="00DE0CD7" w:rsidRPr="004B1154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B1154">
        <w:rPr>
          <w:rFonts w:asciiTheme="majorBidi" w:eastAsia="SimSun" w:hAnsiTheme="majorBidi" w:cs="Angsana New"/>
          <w:sz w:val="24"/>
          <w:szCs w:val="24"/>
          <w:cs/>
        </w:rPr>
        <w:t>หนดไถ่ถอนทั้งจ</w:t>
      </w:r>
      <w:r w:rsidR="00DE0CD7" w:rsidRPr="004B1154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B1154">
        <w:rPr>
          <w:rFonts w:asciiTheme="majorBidi" w:eastAsia="SimSun" w:hAnsiTheme="majorBidi" w:cs="Angsana New"/>
          <w:sz w:val="24"/>
          <w:szCs w:val="24"/>
          <w:cs/>
        </w:rPr>
        <w:t>นวน</w:t>
      </w:r>
      <w:r w:rsidR="009230BD" w:rsidRPr="004B1154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="009230BD" w:rsidRPr="004B1154">
        <w:rPr>
          <w:rFonts w:asciiTheme="majorBidi" w:eastAsia="SimSun" w:hAnsiTheme="majorBidi" w:cs="Angsana New"/>
          <w:sz w:val="24"/>
          <w:szCs w:val="24"/>
          <w:cs/>
        </w:rPr>
        <w:t>(แล้วแต่กรณี)</w:t>
      </w:r>
    </w:p>
    <w:p w14:paraId="06ADD82A" w14:textId="1EF0AE8C" w:rsidR="00636B9B" w:rsidRPr="004B1154" w:rsidRDefault="00636B9B" w:rsidP="00636B9B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z w:val="24"/>
          <w:szCs w:val="24"/>
          <w:cs/>
        </w:rPr>
      </w:pPr>
      <w:r w:rsidRPr="004B1154">
        <w:rPr>
          <w:rFonts w:asciiTheme="majorBidi" w:eastAsia="SimSun" w:hAnsiTheme="majorBidi" w:cstheme="majorBidi"/>
          <w:sz w:val="24"/>
          <w:szCs w:val="24"/>
          <w:cs/>
        </w:rPr>
        <w:t xml:space="preserve">เมื่อวันที่ </w:t>
      </w:r>
      <w:r w:rsidR="009E3308" w:rsidRPr="009E3308">
        <w:rPr>
          <w:rFonts w:asciiTheme="majorBidi" w:eastAsia="SimSun" w:hAnsiTheme="majorBidi" w:cstheme="majorBidi"/>
          <w:sz w:val="24"/>
          <w:szCs w:val="24"/>
        </w:rPr>
        <w:t>10</w:t>
      </w:r>
      <w:r w:rsidRPr="004B1154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4B1154">
        <w:rPr>
          <w:rFonts w:asciiTheme="majorBidi" w:eastAsia="SimSun" w:hAnsiTheme="majorBidi" w:cstheme="majorBidi" w:hint="cs"/>
          <w:sz w:val="24"/>
          <w:szCs w:val="24"/>
          <w:cs/>
        </w:rPr>
        <w:t>มิถุนายน</w:t>
      </w:r>
      <w:r w:rsidRPr="004B1154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  <w:r w:rsidR="009E3308" w:rsidRPr="009E3308">
        <w:rPr>
          <w:rFonts w:asciiTheme="majorBidi" w:eastAsia="SimSun" w:hAnsiTheme="majorBidi" w:cstheme="majorBidi"/>
          <w:sz w:val="24"/>
          <w:szCs w:val="24"/>
        </w:rPr>
        <w:t>2568</w:t>
      </w:r>
      <w:r w:rsidRPr="004B1154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4B1154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บริษัทได้รับอนุมัติจากที่ประชุมผู้ถือหุ้นกู้ให้ขยายระยะเวลาครบกำหนดชำระคืนออกไปอีก </w:t>
      </w:r>
      <w:r w:rsidR="009E3308" w:rsidRPr="009E3308">
        <w:rPr>
          <w:rFonts w:asciiTheme="majorBidi" w:eastAsia="SimSun" w:hAnsiTheme="majorBidi" w:cstheme="majorBidi"/>
          <w:sz w:val="24"/>
          <w:szCs w:val="24"/>
        </w:rPr>
        <w:t>1</w:t>
      </w:r>
      <w:r w:rsidRPr="004B1154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4B1154">
        <w:rPr>
          <w:rFonts w:asciiTheme="majorBidi" w:eastAsia="SimSun" w:hAnsiTheme="majorBidi" w:cstheme="majorBidi"/>
          <w:sz w:val="24"/>
          <w:szCs w:val="24"/>
          <w:cs/>
        </w:rPr>
        <w:t xml:space="preserve">ปี </w:t>
      </w:r>
      <w:r w:rsidR="009E3308" w:rsidRPr="009E3308">
        <w:rPr>
          <w:rFonts w:asciiTheme="majorBidi" w:eastAsia="SimSun" w:hAnsiTheme="majorBidi" w:cstheme="majorBidi"/>
          <w:sz w:val="24"/>
          <w:szCs w:val="24"/>
        </w:rPr>
        <w:t>6</w:t>
      </w:r>
      <w:r w:rsidRPr="004B1154">
        <w:rPr>
          <w:rFonts w:asciiTheme="majorBidi" w:eastAsia="SimSun" w:hAnsiTheme="majorBidi" w:cstheme="majorBidi" w:hint="cs"/>
          <w:sz w:val="24"/>
          <w:szCs w:val="24"/>
          <w:cs/>
        </w:rPr>
        <w:t xml:space="preserve"> เดือน</w:t>
      </w:r>
      <w:r w:rsidRPr="004B1154">
        <w:rPr>
          <w:rFonts w:asciiTheme="majorBidi" w:eastAsia="SimSun" w:hAnsiTheme="majorBidi" w:cstheme="majorBidi"/>
          <w:sz w:val="24"/>
          <w:szCs w:val="24"/>
          <w:cs/>
        </w:rPr>
        <w:t xml:space="preserve">โดยหุ้นกู้จะครบกำหนดชำระคืนในวันที่ </w:t>
      </w:r>
      <w:r w:rsidR="009E3308" w:rsidRPr="009E3308">
        <w:rPr>
          <w:rFonts w:asciiTheme="majorBidi" w:eastAsia="SimSun" w:hAnsiTheme="majorBidi" w:cstheme="majorBidi"/>
          <w:sz w:val="24"/>
          <w:szCs w:val="24"/>
        </w:rPr>
        <w:t>6</w:t>
      </w:r>
      <w:r w:rsidRPr="004B1154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4B1154">
        <w:rPr>
          <w:rFonts w:asciiTheme="majorBidi" w:eastAsia="SimSun" w:hAnsiTheme="majorBidi" w:cstheme="majorBidi" w:hint="cs"/>
          <w:sz w:val="24"/>
          <w:szCs w:val="24"/>
          <w:cs/>
        </w:rPr>
        <w:t>มีนาคม</w:t>
      </w:r>
      <w:r w:rsidRPr="004B1154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  <w:r w:rsidR="009E3308" w:rsidRPr="009E3308">
        <w:rPr>
          <w:rFonts w:asciiTheme="majorBidi" w:eastAsia="SimSun" w:hAnsiTheme="majorBidi" w:cstheme="majorBidi"/>
          <w:sz w:val="24"/>
          <w:szCs w:val="24"/>
        </w:rPr>
        <w:t>2570</w:t>
      </w:r>
      <w:r w:rsidRPr="004B1154">
        <w:rPr>
          <w:rFonts w:asciiTheme="majorBidi" w:eastAsia="SimSun" w:hAnsiTheme="majorBidi" w:cstheme="majorBidi" w:hint="cs"/>
          <w:sz w:val="24"/>
          <w:szCs w:val="24"/>
          <w:cs/>
        </w:rPr>
        <w:t xml:space="preserve"> นอกจากนี้ ที่ประชุมผู้ถือหุ้นกู้ได้</w:t>
      </w:r>
      <w:r w:rsidRPr="004B1154">
        <w:rPr>
          <w:rFonts w:asciiTheme="majorBidi" w:eastAsia="SimSun" w:hAnsiTheme="majorBidi" w:cs="Angsana New"/>
          <w:sz w:val="24"/>
          <w:szCs w:val="24"/>
          <w:cs/>
        </w:rPr>
        <w:t xml:space="preserve">อนุมัติให้แก้ไขเปลี่ยนแปลงอัตราดอกเบี้ยของหุ้นกู้จากเดิมร้อยละ </w:t>
      </w:r>
      <w:r w:rsidR="009E3308" w:rsidRPr="009E3308">
        <w:rPr>
          <w:rFonts w:asciiTheme="majorBidi" w:eastAsia="SimSun" w:hAnsiTheme="majorBidi" w:cs="Angsana New"/>
          <w:sz w:val="24"/>
          <w:szCs w:val="24"/>
        </w:rPr>
        <w:t>7</w:t>
      </w:r>
      <w:r w:rsidRPr="004B1154">
        <w:rPr>
          <w:rFonts w:asciiTheme="majorBidi" w:eastAsia="SimSun" w:hAnsiTheme="majorBidi" w:cs="Angsana New"/>
          <w:sz w:val="24"/>
          <w:szCs w:val="24"/>
        </w:rPr>
        <w:t>.</w:t>
      </w:r>
      <w:r w:rsidR="009E3308" w:rsidRPr="009E3308">
        <w:rPr>
          <w:rFonts w:asciiTheme="majorBidi" w:eastAsia="SimSun" w:hAnsiTheme="majorBidi" w:cs="Angsana New"/>
          <w:sz w:val="24"/>
          <w:szCs w:val="24"/>
        </w:rPr>
        <w:t>75</w:t>
      </w:r>
      <w:r w:rsidRPr="004B1154">
        <w:rPr>
          <w:rFonts w:asciiTheme="majorBidi" w:eastAsia="SimSun" w:hAnsiTheme="majorBidi" w:cs="Angsana New"/>
          <w:sz w:val="24"/>
          <w:szCs w:val="24"/>
          <w:cs/>
        </w:rPr>
        <w:t xml:space="preserve"> ต่อปี เป็น ร้อยละ </w:t>
      </w:r>
      <w:r w:rsidR="009E3308" w:rsidRPr="009E3308">
        <w:rPr>
          <w:rFonts w:asciiTheme="majorBidi" w:eastAsia="SimSun" w:hAnsiTheme="majorBidi" w:cs="Angsana New"/>
          <w:sz w:val="24"/>
          <w:szCs w:val="24"/>
        </w:rPr>
        <w:t>8</w:t>
      </w:r>
      <w:r w:rsidR="00336460" w:rsidRPr="004B1154">
        <w:rPr>
          <w:rFonts w:asciiTheme="majorBidi" w:eastAsia="SimSun" w:hAnsiTheme="majorBidi" w:cs="Angsana New"/>
          <w:sz w:val="24"/>
          <w:szCs w:val="24"/>
        </w:rPr>
        <w:t>.</w:t>
      </w:r>
      <w:r w:rsidR="009E3308" w:rsidRPr="009E3308">
        <w:rPr>
          <w:rFonts w:asciiTheme="majorBidi" w:eastAsia="SimSun" w:hAnsiTheme="majorBidi" w:cs="Angsana New"/>
          <w:sz w:val="24"/>
          <w:szCs w:val="24"/>
        </w:rPr>
        <w:t>00</w:t>
      </w:r>
      <w:r w:rsidRPr="004B1154">
        <w:rPr>
          <w:rFonts w:asciiTheme="majorBidi" w:eastAsia="SimSun" w:hAnsiTheme="majorBidi" w:cs="Angsana New"/>
          <w:sz w:val="24"/>
          <w:szCs w:val="24"/>
          <w:cs/>
        </w:rPr>
        <w:t xml:space="preserve"> ต่อป</w:t>
      </w:r>
      <w:r w:rsidRPr="004B1154">
        <w:rPr>
          <w:rFonts w:asciiTheme="majorBidi" w:eastAsia="SimSun" w:hAnsiTheme="majorBidi" w:cs="Angsana New" w:hint="cs"/>
          <w:sz w:val="24"/>
          <w:szCs w:val="24"/>
          <w:cs/>
        </w:rPr>
        <w:t xml:space="preserve">ี ตั้งแต่วันที่ </w:t>
      </w:r>
      <w:r w:rsidR="009E3308" w:rsidRPr="009E3308">
        <w:rPr>
          <w:rFonts w:asciiTheme="majorBidi" w:eastAsia="SimSun" w:hAnsiTheme="majorBidi" w:cs="Angsana New"/>
          <w:sz w:val="24"/>
          <w:szCs w:val="24"/>
        </w:rPr>
        <w:t>6</w:t>
      </w:r>
      <w:r w:rsidRPr="004B1154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Pr="004B1154">
        <w:rPr>
          <w:rFonts w:asciiTheme="majorBidi" w:eastAsia="SimSun" w:hAnsiTheme="majorBidi" w:cs="Angsana New" w:hint="cs"/>
          <w:sz w:val="24"/>
          <w:szCs w:val="24"/>
          <w:cs/>
        </w:rPr>
        <w:t xml:space="preserve">กันยายน </w:t>
      </w:r>
      <w:r w:rsidR="009E3308" w:rsidRPr="009E3308">
        <w:rPr>
          <w:rFonts w:asciiTheme="majorBidi" w:eastAsia="SimSun" w:hAnsiTheme="majorBidi" w:cs="Angsana New"/>
          <w:sz w:val="24"/>
          <w:szCs w:val="24"/>
        </w:rPr>
        <w:t>2568</w:t>
      </w:r>
      <w:r w:rsidRPr="004B1154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DE0CD7" w:rsidRPr="004B1154">
        <w:rPr>
          <w:rFonts w:asciiTheme="majorBidi" w:eastAsia="SimSun" w:hAnsiTheme="majorBidi" w:cstheme="majorBidi"/>
          <w:sz w:val="24"/>
          <w:szCs w:val="24"/>
          <w:cs/>
        </w:rPr>
        <w:t>และ</w:t>
      </w:r>
      <w:r w:rsidR="00DE0CD7" w:rsidRPr="004B1154">
        <w:rPr>
          <w:rFonts w:asciiTheme="majorBidi" w:eastAsia="SimSun" w:hAnsiTheme="majorBidi" w:cstheme="majorBidi" w:hint="cs"/>
          <w:sz w:val="24"/>
          <w:szCs w:val="24"/>
          <w:cs/>
        </w:rPr>
        <w:t xml:space="preserve">แบ่งชำระดอกเบี้ยหุ้นกู้บางส่วนในอัตราร้อยละ </w:t>
      </w:r>
      <w:r w:rsidR="009E3308" w:rsidRPr="009E3308">
        <w:rPr>
          <w:rFonts w:asciiTheme="majorBidi" w:eastAsia="SimSun" w:hAnsiTheme="majorBidi" w:cstheme="majorBidi"/>
          <w:sz w:val="24"/>
          <w:szCs w:val="24"/>
        </w:rPr>
        <w:t>5</w:t>
      </w:r>
      <w:r w:rsidR="00DE0CD7" w:rsidRPr="004B1154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DE0CD7" w:rsidRPr="004B1154">
        <w:rPr>
          <w:rFonts w:asciiTheme="majorBidi" w:eastAsia="SimSun" w:hAnsiTheme="majorBidi" w:cstheme="majorBidi" w:hint="cs"/>
          <w:sz w:val="24"/>
          <w:szCs w:val="24"/>
          <w:cs/>
        </w:rPr>
        <w:t xml:space="preserve">ต่อปี </w:t>
      </w:r>
      <w:r w:rsidR="00DE0CD7" w:rsidRPr="004B1154">
        <w:rPr>
          <w:rFonts w:asciiTheme="majorBidi" w:eastAsia="SimSun" w:hAnsiTheme="majorBidi" w:cs="Angsana New"/>
          <w:sz w:val="24"/>
          <w:szCs w:val="24"/>
          <w:cs/>
        </w:rPr>
        <w:t>และให้พักการช</w:t>
      </w:r>
      <w:r w:rsidR="00DE0CD7" w:rsidRPr="004B1154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B1154">
        <w:rPr>
          <w:rFonts w:asciiTheme="majorBidi" w:eastAsia="SimSun" w:hAnsiTheme="majorBidi" w:cs="Angsana New"/>
          <w:sz w:val="24"/>
          <w:szCs w:val="24"/>
          <w:cs/>
        </w:rPr>
        <w:t>ระดอกเบี้ยส่วนที่เหลือตามข้อก</w:t>
      </w:r>
      <w:r w:rsidR="00DE0CD7" w:rsidRPr="004B1154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B1154">
        <w:rPr>
          <w:rFonts w:asciiTheme="majorBidi" w:eastAsia="SimSun" w:hAnsiTheme="majorBidi" w:cs="Angsana New"/>
          <w:sz w:val="24"/>
          <w:szCs w:val="24"/>
          <w:cs/>
        </w:rPr>
        <w:t xml:space="preserve">หนดสิทธิ (ร้อยละ </w:t>
      </w:r>
      <w:r w:rsidR="009E3308" w:rsidRPr="009E3308">
        <w:rPr>
          <w:rFonts w:asciiTheme="majorBidi" w:eastAsia="SimSun" w:hAnsiTheme="majorBidi" w:cs="Angsana New"/>
          <w:sz w:val="24"/>
          <w:szCs w:val="24"/>
        </w:rPr>
        <w:t>3</w:t>
      </w:r>
      <w:r w:rsidR="00DE0CD7" w:rsidRPr="004B1154">
        <w:rPr>
          <w:rFonts w:asciiTheme="majorBidi" w:eastAsia="SimSun" w:hAnsiTheme="majorBidi" w:cs="Angsana New"/>
          <w:sz w:val="24"/>
          <w:szCs w:val="24"/>
          <w:cs/>
        </w:rPr>
        <w:t xml:space="preserve"> ต่อปี) แล้วน</w:t>
      </w:r>
      <w:r w:rsidR="00DE0CD7" w:rsidRPr="004B1154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B1154">
        <w:rPr>
          <w:rFonts w:asciiTheme="majorBidi" w:eastAsia="SimSun" w:hAnsiTheme="majorBidi" w:cs="Angsana New"/>
          <w:sz w:val="24"/>
          <w:szCs w:val="24"/>
          <w:cs/>
        </w:rPr>
        <w:t>ดอกเบี้ยส่วนที่พักช</w:t>
      </w:r>
      <w:r w:rsidR="00DE0CD7" w:rsidRPr="004B1154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B1154">
        <w:rPr>
          <w:rFonts w:asciiTheme="majorBidi" w:eastAsia="SimSun" w:hAnsiTheme="majorBidi" w:cs="Angsana New"/>
          <w:sz w:val="24"/>
          <w:szCs w:val="24"/>
          <w:cs/>
        </w:rPr>
        <w:t>ระไว้ไปรวมค</w:t>
      </w:r>
      <w:r w:rsidR="00DE0CD7" w:rsidRPr="004B1154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B1154">
        <w:rPr>
          <w:rFonts w:asciiTheme="majorBidi" w:eastAsia="SimSun" w:hAnsiTheme="majorBidi" w:cs="Angsana New"/>
          <w:sz w:val="24"/>
          <w:szCs w:val="24"/>
          <w:cs/>
        </w:rPr>
        <w:t>นวณช</w:t>
      </w:r>
      <w:r w:rsidR="00DE0CD7" w:rsidRPr="004B1154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B1154">
        <w:rPr>
          <w:rFonts w:asciiTheme="majorBidi" w:eastAsia="SimSun" w:hAnsiTheme="majorBidi" w:cs="Angsana New"/>
          <w:sz w:val="24"/>
          <w:szCs w:val="24"/>
          <w:cs/>
        </w:rPr>
        <w:t>ระในวันครบก</w:t>
      </w:r>
      <w:r w:rsidR="00DE0CD7" w:rsidRPr="004B1154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B1154">
        <w:rPr>
          <w:rFonts w:asciiTheme="majorBidi" w:eastAsia="SimSun" w:hAnsiTheme="majorBidi" w:cs="Angsana New"/>
          <w:sz w:val="24"/>
          <w:szCs w:val="24"/>
          <w:cs/>
        </w:rPr>
        <w:t>หนดไถ่ถอน หรือวันที่มีการไถ่ถอนหุ้นกู้ก่อนครบก</w:t>
      </w:r>
      <w:r w:rsidR="00DE0CD7" w:rsidRPr="004B1154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B1154">
        <w:rPr>
          <w:rFonts w:asciiTheme="majorBidi" w:eastAsia="SimSun" w:hAnsiTheme="majorBidi" w:cs="Angsana New"/>
          <w:sz w:val="24"/>
          <w:szCs w:val="24"/>
          <w:cs/>
        </w:rPr>
        <w:t>หนดไถ่ถอนทั้งจ</w:t>
      </w:r>
      <w:r w:rsidR="00DE0CD7" w:rsidRPr="004B1154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4B1154">
        <w:rPr>
          <w:rFonts w:asciiTheme="majorBidi" w:eastAsia="SimSun" w:hAnsiTheme="majorBidi" w:cs="Angsana New"/>
          <w:sz w:val="24"/>
          <w:szCs w:val="24"/>
          <w:cs/>
        </w:rPr>
        <w:t>นวน</w:t>
      </w:r>
      <w:r w:rsidR="00DA361D" w:rsidRPr="004B1154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="009230BD" w:rsidRPr="004B1154">
        <w:rPr>
          <w:rFonts w:asciiTheme="majorBidi" w:eastAsia="SimSun" w:hAnsiTheme="majorBidi" w:cs="Angsana New"/>
          <w:sz w:val="24"/>
          <w:szCs w:val="24"/>
          <w:cs/>
        </w:rPr>
        <w:t>(แล้วแต่กรณี)</w:t>
      </w:r>
    </w:p>
    <w:p w14:paraId="533360CB" w14:textId="41D227CC" w:rsidR="00873497" w:rsidRPr="004B1154" w:rsidRDefault="00873497" w:rsidP="00873497">
      <w:pPr>
        <w:ind w:left="547"/>
        <w:rPr>
          <w:rFonts w:asciiTheme="majorBidi" w:hAnsiTheme="majorBidi" w:cstheme="majorBidi"/>
          <w:cs/>
        </w:rPr>
      </w:pPr>
      <w:r w:rsidRPr="004B1154">
        <w:rPr>
          <w:rFonts w:asciiTheme="majorBidi" w:hAnsiTheme="majorBidi" w:cstheme="majorBidi"/>
          <w:cs/>
        </w:rPr>
        <w:t>รายการเคลื่อนไหวของหุ้นกู้สำหรับงวด</w:t>
      </w:r>
      <w:r w:rsidR="00CC3C50" w:rsidRPr="004B1154">
        <w:rPr>
          <w:rFonts w:asciiTheme="majorBidi" w:hAnsiTheme="majorBidi" w:cstheme="majorBidi" w:hint="cs"/>
          <w:cs/>
          <w:lang w:val="en-US"/>
        </w:rPr>
        <w:t>เ</w:t>
      </w:r>
      <w:r w:rsidR="00B256C1" w:rsidRPr="004B1154">
        <w:rPr>
          <w:rFonts w:asciiTheme="majorBidi" w:hAnsiTheme="majorBidi" w:cstheme="majorBidi" w:hint="cs"/>
          <w:cs/>
          <w:lang w:val="en-US"/>
        </w:rPr>
        <w:t>ก</w:t>
      </w:r>
      <w:r w:rsidR="00CC3C50" w:rsidRPr="004B1154">
        <w:rPr>
          <w:rFonts w:asciiTheme="majorBidi" w:hAnsiTheme="majorBidi" w:cstheme="majorBidi" w:hint="cs"/>
          <w:cs/>
          <w:lang w:val="en-US"/>
        </w:rPr>
        <w:t>้า</w:t>
      </w:r>
      <w:r w:rsidRPr="004B1154">
        <w:rPr>
          <w:rFonts w:asciiTheme="majorBidi" w:hAnsiTheme="majorBidi" w:cstheme="majorBidi"/>
          <w:cs/>
        </w:rPr>
        <w:t xml:space="preserve">เดือนสิ้นสุดวันที่ </w:t>
      </w:r>
      <w:r w:rsidR="009E3308" w:rsidRPr="009E3308">
        <w:rPr>
          <w:rFonts w:asciiTheme="majorBidi" w:hAnsiTheme="majorBidi" w:cstheme="majorBidi"/>
          <w:lang w:val="en-US"/>
        </w:rPr>
        <w:t>30</w:t>
      </w:r>
      <w:r w:rsidRPr="004B1154">
        <w:rPr>
          <w:rFonts w:asciiTheme="majorBidi" w:hAnsiTheme="majorBidi" w:cstheme="majorBidi"/>
          <w:cs/>
        </w:rPr>
        <w:t xml:space="preserve"> </w:t>
      </w:r>
      <w:r w:rsidR="00CC3C50" w:rsidRPr="004B1154">
        <w:rPr>
          <w:rFonts w:asciiTheme="majorBidi" w:hAnsiTheme="majorBidi" w:cstheme="majorBidi" w:hint="cs"/>
          <w:cs/>
        </w:rPr>
        <w:t>กันยายน</w:t>
      </w:r>
      <w:r w:rsidRPr="004B1154">
        <w:rPr>
          <w:rFonts w:asciiTheme="majorBidi" w:hAnsiTheme="majorBidi" w:cstheme="majorBidi"/>
          <w:cs/>
        </w:rPr>
        <w:t xml:space="preserve"> มีดังนี้</w:t>
      </w:r>
    </w:p>
    <w:p w14:paraId="751521D6" w14:textId="13DF6BCB" w:rsidR="00873497" w:rsidRPr="004B1154" w:rsidRDefault="00873497" w:rsidP="00873497">
      <w:pPr>
        <w:ind w:left="7200" w:right="63" w:firstLine="720"/>
        <w:jc w:val="center"/>
        <w:rPr>
          <w:rFonts w:asciiTheme="majorBidi" w:hAnsiTheme="majorBidi" w:cstheme="majorBidi"/>
          <w:b/>
          <w:bCs/>
          <w:cs/>
        </w:rPr>
      </w:pPr>
      <w:r w:rsidRPr="004B1154">
        <w:rPr>
          <w:rFonts w:asciiTheme="majorBidi" w:hAnsiTheme="majorBidi" w:cstheme="majorBidi"/>
          <w:b/>
          <w:bCs/>
          <w:sz w:val="28"/>
          <w:szCs w:val="28"/>
          <w:cs/>
        </w:rPr>
        <w:t>(หน่วย : บาท)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2"/>
        <w:gridCol w:w="143"/>
        <w:gridCol w:w="1477"/>
        <w:gridCol w:w="143"/>
        <w:gridCol w:w="1477"/>
      </w:tblGrid>
      <w:tr w:rsidR="00873497" w:rsidRPr="004B1154" w14:paraId="6BB7FF88" w14:textId="77777777" w:rsidTr="00873497">
        <w:tc>
          <w:tcPr>
            <w:tcW w:w="5382" w:type="dxa"/>
          </w:tcPr>
          <w:p w14:paraId="1A9F2989" w14:textId="77777777" w:rsidR="00873497" w:rsidRPr="004B1154" w:rsidRDefault="00873497" w:rsidP="00D5156F">
            <w:pPr>
              <w:overflowPunct/>
              <w:autoSpaceDE/>
              <w:autoSpaceDN/>
              <w:adjustRightInd/>
              <w:spacing w:line="34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" w:type="dxa"/>
          </w:tcPr>
          <w:p w14:paraId="670931ED" w14:textId="77777777" w:rsidR="00873497" w:rsidRPr="004B1154" w:rsidRDefault="00873497" w:rsidP="00D5156F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097" w:type="dxa"/>
            <w:gridSpan w:val="3"/>
          </w:tcPr>
          <w:p w14:paraId="66CD4409" w14:textId="6C48C331" w:rsidR="00873497" w:rsidRPr="004B1154" w:rsidRDefault="00873497" w:rsidP="00D5156F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  <w:r w:rsidR="006D7E7A" w:rsidRPr="004B115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</w:p>
        </w:tc>
      </w:tr>
      <w:tr w:rsidR="00873497" w:rsidRPr="004B1154" w14:paraId="11C682DA" w14:textId="77777777" w:rsidTr="00873497">
        <w:tc>
          <w:tcPr>
            <w:tcW w:w="5382" w:type="dxa"/>
          </w:tcPr>
          <w:p w14:paraId="0CD304B0" w14:textId="77777777" w:rsidR="00873497" w:rsidRPr="004B1154" w:rsidRDefault="00873497" w:rsidP="00D5156F">
            <w:pPr>
              <w:overflowPunct/>
              <w:autoSpaceDE/>
              <w:autoSpaceDN/>
              <w:adjustRightInd/>
              <w:spacing w:line="34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" w:type="dxa"/>
          </w:tcPr>
          <w:p w14:paraId="16678638" w14:textId="77777777" w:rsidR="00873497" w:rsidRPr="004B1154" w:rsidRDefault="00873497" w:rsidP="00D5156F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097" w:type="dxa"/>
            <w:gridSpan w:val="3"/>
          </w:tcPr>
          <w:p w14:paraId="1C94C140" w14:textId="77777777" w:rsidR="00873497" w:rsidRPr="004B1154" w:rsidRDefault="00873497" w:rsidP="00D5156F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73497" w:rsidRPr="004B1154" w14:paraId="43740153" w14:textId="77777777" w:rsidTr="00873497">
        <w:trPr>
          <w:trHeight w:val="270"/>
        </w:trPr>
        <w:tc>
          <w:tcPr>
            <w:tcW w:w="5382" w:type="dxa"/>
          </w:tcPr>
          <w:p w14:paraId="0796AD6E" w14:textId="77777777" w:rsidR="00873497" w:rsidRPr="004B1154" w:rsidRDefault="00873497" w:rsidP="00D5156F">
            <w:pPr>
              <w:overflowPunct/>
              <w:autoSpaceDE/>
              <w:autoSpaceDN/>
              <w:adjustRightInd/>
              <w:spacing w:line="34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" w:type="dxa"/>
          </w:tcPr>
          <w:p w14:paraId="3A880C55" w14:textId="77777777" w:rsidR="00873497" w:rsidRPr="004B1154" w:rsidRDefault="00873497" w:rsidP="00D5156F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77" w:type="dxa"/>
          </w:tcPr>
          <w:p w14:paraId="104DFBA3" w14:textId="44CEFAF2" w:rsidR="00873497" w:rsidRPr="004B1154" w:rsidRDefault="009E3308" w:rsidP="00D5156F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3" w:type="dxa"/>
          </w:tcPr>
          <w:p w14:paraId="1ABB5F21" w14:textId="77777777" w:rsidR="00873497" w:rsidRPr="004B1154" w:rsidRDefault="00873497" w:rsidP="00D5156F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77" w:type="dxa"/>
          </w:tcPr>
          <w:p w14:paraId="213D3055" w14:textId="1624E5EA" w:rsidR="00873497" w:rsidRPr="004B1154" w:rsidRDefault="009E3308" w:rsidP="00D5156F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8B055E" w:rsidRPr="004B1154" w14:paraId="075F253F" w14:textId="77777777" w:rsidTr="00873497">
        <w:tc>
          <w:tcPr>
            <w:tcW w:w="5382" w:type="dxa"/>
            <w:vAlign w:val="bottom"/>
          </w:tcPr>
          <w:p w14:paraId="54639BD3" w14:textId="0AC08253" w:rsidR="008B055E" w:rsidRPr="004B1154" w:rsidRDefault="008B055E" w:rsidP="008B055E">
            <w:pPr>
              <w:overflowPunct/>
              <w:autoSpaceDE/>
              <w:autoSpaceDN/>
              <w:adjustRightInd/>
              <w:spacing w:line="34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ยอดยกมา</w:t>
            </w:r>
            <w:r w:rsidRPr="004B11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4B115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9E3308" w:rsidRPr="009E33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4B11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4B115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</w:p>
        </w:tc>
        <w:tc>
          <w:tcPr>
            <w:tcW w:w="143" w:type="dxa"/>
          </w:tcPr>
          <w:p w14:paraId="0C5DE338" w14:textId="77777777" w:rsidR="008B055E" w:rsidRPr="004B1154" w:rsidRDefault="008B055E" w:rsidP="008B055E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4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</w:tcPr>
          <w:p w14:paraId="08E28E99" w14:textId="727F6998" w:rsidR="008B055E" w:rsidRPr="004B1154" w:rsidRDefault="009E3308" w:rsidP="008B055E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E22BC2" w:rsidRPr="004B11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504</w:t>
            </w:r>
            <w:r w:rsidR="00E22BC2" w:rsidRPr="004B11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012</w:t>
            </w:r>
            <w:r w:rsidR="00E22BC2" w:rsidRPr="004B11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930</w:t>
            </w:r>
          </w:p>
        </w:tc>
        <w:tc>
          <w:tcPr>
            <w:tcW w:w="143" w:type="dxa"/>
          </w:tcPr>
          <w:p w14:paraId="76854059" w14:textId="77777777" w:rsidR="008B055E" w:rsidRPr="004B1154" w:rsidRDefault="008B055E" w:rsidP="008B055E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4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</w:tcPr>
          <w:p w14:paraId="71027C15" w14:textId="239CB72E" w:rsidR="008B055E" w:rsidRPr="004B1154" w:rsidRDefault="009E3308" w:rsidP="008B055E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 w:rsidR="008B055E" w:rsidRPr="004B11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135</w:t>
            </w:r>
            <w:r w:rsidR="008B055E" w:rsidRPr="004B11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245</w:t>
            </w:r>
            <w:r w:rsidR="008B055E" w:rsidRPr="004B11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281</w:t>
            </w:r>
          </w:p>
        </w:tc>
      </w:tr>
      <w:tr w:rsidR="008B055E" w:rsidRPr="004B1154" w14:paraId="5F0D1F01" w14:textId="77777777" w:rsidTr="00F34422">
        <w:tc>
          <w:tcPr>
            <w:tcW w:w="5382" w:type="dxa"/>
            <w:vAlign w:val="bottom"/>
          </w:tcPr>
          <w:p w14:paraId="68249FDA" w14:textId="309E92A8" w:rsidR="008B055E" w:rsidRPr="004B1154" w:rsidRDefault="008B055E" w:rsidP="008B055E">
            <w:pPr>
              <w:overflowPunct/>
              <w:autoSpaceDE/>
              <w:autoSpaceDN/>
              <w:adjustRightInd/>
              <w:spacing w:line="34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B115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  ชำระคืน</w:t>
            </w:r>
          </w:p>
        </w:tc>
        <w:tc>
          <w:tcPr>
            <w:tcW w:w="143" w:type="dxa"/>
          </w:tcPr>
          <w:p w14:paraId="6015505A" w14:textId="77777777" w:rsidR="008B055E" w:rsidRPr="004B1154" w:rsidRDefault="008B055E" w:rsidP="008B055E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4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vAlign w:val="bottom"/>
          </w:tcPr>
          <w:p w14:paraId="2CB86496" w14:textId="64AFB70E" w:rsidR="008B055E" w:rsidRPr="004B1154" w:rsidRDefault="00E22BC2" w:rsidP="008B055E">
            <w:pPr>
              <w:tabs>
                <w:tab w:val="decimal" w:pos="756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3" w:type="dxa"/>
          </w:tcPr>
          <w:p w14:paraId="38F7AACE" w14:textId="77777777" w:rsidR="008B055E" w:rsidRPr="004B1154" w:rsidRDefault="008B055E" w:rsidP="008B055E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4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vAlign w:val="bottom"/>
          </w:tcPr>
          <w:p w14:paraId="10607249" w14:textId="11603C45" w:rsidR="008B055E" w:rsidRPr="004B1154" w:rsidRDefault="008B055E" w:rsidP="008B055E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9E3308" w:rsidRPr="009E33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536</w:t>
            </w:r>
            <w:r w:rsidRPr="004B11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617</w:t>
            </w:r>
            <w:r w:rsidRPr="004B11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000</w:t>
            </w:r>
            <w:r w:rsidRPr="004B11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22BC2" w:rsidRPr="004B1154" w14:paraId="2C59F937" w14:textId="77777777" w:rsidTr="00F34422">
        <w:tc>
          <w:tcPr>
            <w:tcW w:w="5382" w:type="dxa"/>
            <w:vAlign w:val="bottom"/>
          </w:tcPr>
          <w:p w14:paraId="156B43F4" w14:textId="4E6D14EA" w:rsidR="00E22BC2" w:rsidRPr="004B1154" w:rsidRDefault="00E22BC2" w:rsidP="00E22BC2">
            <w:pPr>
              <w:overflowPunct/>
              <w:autoSpaceDE/>
              <w:autoSpaceDN/>
              <w:adjustRightInd/>
              <w:spacing w:line="34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4B115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ค่าตัดจำหน่ายค่าใช้จ่ายในการออกหุ้นกู้</w:t>
            </w:r>
          </w:p>
        </w:tc>
        <w:tc>
          <w:tcPr>
            <w:tcW w:w="143" w:type="dxa"/>
          </w:tcPr>
          <w:p w14:paraId="4F1AB245" w14:textId="77777777" w:rsidR="00E22BC2" w:rsidRPr="004B1154" w:rsidRDefault="00E22BC2" w:rsidP="00E22BC2">
            <w:pPr>
              <w:tabs>
                <w:tab w:val="decimal" w:pos="556"/>
                <w:tab w:val="decimal" w:pos="811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vAlign w:val="bottom"/>
          </w:tcPr>
          <w:p w14:paraId="4E35D79C" w14:textId="150F3328" w:rsidR="00E22BC2" w:rsidRPr="004B1154" w:rsidRDefault="009E3308" w:rsidP="00E22BC2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</w:t>
            </w:r>
            <w:r w:rsidR="00E22BC2" w:rsidRPr="004B11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481</w:t>
            </w:r>
            <w:r w:rsidR="00E22BC2" w:rsidRPr="004B11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036</w:t>
            </w:r>
          </w:p>
        </w:tc>
        <w:tc>
          <w:tcPr>
            <w:tcW w:w="143" w:type="dxa"/>
          </w:tcPr>
          <w:p w14:paraId="029D4DA6" w14:textId="77777777" w:rsidR="00E22BC2" w:rsidRPr="004B1154" w:rsidRDefault="00E22BC2" w:rsidP="00E22BC2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4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vAlign w:val="bottom"/>
          </w:tcPr>
          <w:p w14:paraId="67B881D7" w14:textId="156BA43A" w:rsidR="00E22BC2" w:rsidRPr="004B1154" w:rsidRDefault="009E3308" w:rsidP="00E22BC2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</w:t>
            </w:r>
            <w:r w:rsidR="00E22BC2" w:rsidRPr="004B11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324</w:t>
            </w:r>
            <w:r w:rsidR="00E22BC2" w:rsidRPr="004B11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450</w:t>
            </w:r>
          </w:p>
        </w:tc>
      </w:tr>
      <w:tr w:rsidR="00E22BC2" w:rsidRPr="004B1154" w14:paraId="3F370F51" w14:textId="77777777" w:rsidTr="00F34422">
        <w:tc>
          <w:tcPr>
            <w:tcW w:w="5382" w:type="dxa"/>
            <w:vAlign w:val="bottom"/>
          </w:tcPr>
          <w:p w14:paraId="12BA70E0" w14:textId="49C845B3" w:rsidR="00E22BC2" w:rsidRPr="004B1154" w:rsidRDefault="00E22BC2" w:rsidP="00E22BC2">
            <w:pPr>
              <w:overflowPunct/>
              <w:autoSpaceDE/>
              <w:autoSpaceDN/>
              <w:adjustRightInd/>
              <w:spacing w:line="34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B115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  ค่าใช้จ่ายในการออกหุ้นกู้</w:t>
            </w:r>
          </w:p>
        </w:tc>
        <w:tc>
          <w:tcPr>
            <w:tcW w:w="143" w:type="dxa"/>
          </w:tcPr>
          <w:p w14:paraId="1588F634" w14:textId="77777777" w:rsidR="00E22BC2" w:rsidRPr="004B1154" w:rsidRDefault="00E22BC2" w:rsidP="00E22BC2">
            <w:pPr>
              <w:tabs>
                <w:tab w:val="decimal" w:pos="556"/>
                <w:tab w:val="decimal" w:pos="811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vAlign w:val="bottom"/>
          </w:tcPr>
          <w:p w14:paraId="4259DE8A" w14:textId="0114F03F" w:rsidR="00E22BC2" w:rsidRPr="004B1154" w:rsidRDefault="00E22BC2" w:rsidP="00E22BC2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9E3308" w:rsidRPr="009E33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</w:t>
            </w:r>
            <w:r w:rsidRPr="004B11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493</w:t>
            </w:r>
            <w:r w:rsidRPr="004B11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176</w:t>
            </w:r>
            <w:r w:rsidRPr="004B11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3" w:type="dxa"/>
          </w:tcPr>
          <w:p w14:paraId="0CBB3013" w14:textId="77777777" w:rsidR="00E22BC2" w:rsidRPr="004B1154" w:rsidRDefault="00E22BC2" w:rsidP="00E22BC2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4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  <w:vAlign w:val="bottom"/>
          </w:tcPr>
          <w:p w14:paraId="042FF783" w14:textId="480A195E" w:rsidR="00E22BC2" w:rsidRPr="004B1154" w:rsidRDefault="00E22BC2" w:rsidP="00E22BC2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9E3308" w:rsidRPr="009E33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</w:t>
            </w:r>
            <w:r w:rsidRPr="004B11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212</w:t>
            </w:r>
            <w:r w:rsidRPr="004B11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746</w:t>
            </w:r>
            <w:r w:rsidRPr="004B11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22BC2" w:rsidRPr="004B1154" w14:paraId="2B49C83C" w14:textId="77777777" w:rsidTr="00F34422">
        <w:tc>
          <w:tcPr>
            <w:tcW w:w="5382" w:type="dxa"/>
            <w:vAlign w:val="bottom"/>
          </w:tcPr>
          <w:p w14:paraId="3E536F24" w14:textId="3BEFA267" w:rsidR="00E22BC2" w:rsidRPr="004B1154" w:rsidRDefault="00E22BC2" w:rsidP="00E22BC2">
            <w:pPr>
              <w:overflowPunct/>
              <w:autoSpaceDE/>
              <w:autoSpaceDN/>
              <w:adjustRightInd/>
              <w:spacing w:line="34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B115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9E3308" w:rsidRPr="009E33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Pr="004B11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4B1154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4B115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3" w:type="dxa"/>
          </w:tcPr>
          <w:p w14:paraId="21DB9451" w14:textId="77777777" w:rsidR="00E22BC2" w:rsidRPr="004B1154" w:rsidRDefault="00E22BC2" w:rsidP="00E22BC2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4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5B1E7" w14:textId="188617D3" w:rsidR="00E22BC2" w:rsidRPr="004B1154" w:rsidRDefault="009E3308" w:rsidP="00E22BC2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E22BC2" w:rsidRPr="004B11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504</w:t>
            </w:r>
            <w:r w:rsidR="00E22BC2" w:rsidRPr="004B11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000</w:t>
            </w:r>
            <w:r w:rsidR="00E22BC2" w:rsidRPr="004B11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790</w:t>
            </w:r>
          </w:p>
        </w:tc>
        <w:tc>
          <w:tcPr>
            <w:tcW w:w="143" w:type="dxa"/>
          </w:tcPr>
          <w:p w14:paraId="4416D9E3" w14:textId="77777777" w:rsidR="00E22BC2" w:rsidRPr="004B1154" w:rsidRDefault="00E22BC2" w:rsidP="00E22BC2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4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B1B3C1" w14:textId="3AB09116" w:rsidR="00E22BC2" w:rsidRPr="004B1154" w:rsidRDefault="009E3308" w:rsidP="00E22BC2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E22BC2" w:rsidRPr="004B11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593</w:t>
            </w:r>
            <w:r w:rsidR="00E22BC2" w:rsidRPr="004B11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739</w:t>
            </w:r>
            <w:r w:rsidR="00E22BC2" w:rsidRPr="004B11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985</w:t>
            </w:r>
          </w:p>
        </w:tc>
      </w:tr>
    </w:tbl>
    <w:p w14:paraId="5E3E655C" w14:textId="77777777" w:rsidR="001F2C3C" w:rsidRPr="004B1154" w:rsidRDefault="001F2C3C" w:rsidP="00F43870">
      <w:pPr>
        <w:spacing w:line="360" w:lineRule="exact"/>
        <w:ind w:right="75"/>
        <w:jc w:val="right"/>
        <w:rPr>
          <w:rStyle w:val="PageNumber"/>
          <w:rFonts w:asciiTheme="majorBidi" w:hAnsiTheme="majorBidi" w:cstheme="majorBidi"/>
          <w:b/>
          <w:bCs/>
          <w:lang w:val="en-US"/>
        </w:rPr>
      </w:pPr>
      <w:r w:rsidRPr="004B1154">
        <w:rPr>
          <w:rStyle w:val="PageNumber"/>
          <w:rFonts w:asciiTheme="majorBidi" w:hAnsiTheme="majorBidi" w:cstheme="majorBidi"/>
          <w:b/>
          <w:bCs/>
          <w:lang w:val="en-US"/>
        </w:rPr>
        <w:br w:type="page"/>
      </w:r>
    </w:p>
    <w:p w14:paraId="76A774B9" w14:textId="67E12603" w:rsidR="00E142AA" w:rsidRPr="004B1154" w:rsidRDefault="009E3308" w:rsidP="0066524F">
      <w:pPr>
        <w:tabs>
          <w:tab w:val="left" w:pos="540"/>
        </w:tabs>
        <w:overflowPunct/>
        <w:autoSpaceDE/>
        <w:autoSpaceDN/>
        <w:adjustRightInd/>
        <w:spacing w:before="360" w:after="120"/>
        <w:textAlignment w:val="auto"/>
        <w:rPr>
          <w:rStyle w:val="PageNumber"/>
          <w:rFonts w:asciiTheme="majorBidi" w:hAnsiTheme="majorBidi" w:cstheme="majorBidi"/>
          <w:b/>
          <w:bCs/>
          <w:cs/>
        </w:rPr>
      </w:pPr>
      <w:r w:rsidRPr="009E3308">
        <w:rPr>
          <w:rStyle w:val="PageNumber"/>
          <w:rFonts w:asciiTheme="majorBidi" w:hAnsiTheme="majorBidi" w:cstheme="majorBidi"/>
          <w:b/>
          <w:bCs/>
          <w:lang w:val="en-US"/>
        </w:rPr>
        <w:lastRenderedPageBreak/>
        <w:t>18</w:t>
      </w:r>
      <w:r w:rsidR="00E142AA" w:rsidRPr="004B1154">
        <w:rPr>
          <w:rStyle w:val="PageNumber"/>
          <w:rFonts w:asciiTheme="majorBidi" w:hAnsiTheme="majorBidi" w:cstheme="majorBidi"/>
          <w:b/>
          <w:bCs/>
          <w:cs/>
        </w:rPr>
        <w:t>.</w:t>
      </w:r>
      <w:r w:rsidR="00E142AA" w:rsidRPr="004B1154">
        <w:rPr>
          <w:rStyle w:val="PageNumber"/>
          <w:rFonts w:asciiTheme="majorBidi" w:hAnsiTheme="majorBidi" w:cstheme="majorBidi"/>
          <w:b/>
          <w:bCs/>
          <w:cs/>
        </w:rPr>
        <w:tab/>
        <w:t>ทุนเรือนหุ้น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8"/>
        <w:gridCol w:w="1438"/>
        <w:gridCol w:w="26"/>
        <w:gridCol w:w="1141"/>
        <w:gridCol w:w="95"/>
        <w:gridCol w:w="1443"/>
        <w:gridCol w:w="21"/>
        <w:gridCol w:w="1656"/>
      </w:tblGrid>
      <w:tr w:rsidR="00167D7B" w:rsidRPr="004B1154" w14:paraId="545438EE" w14:textId="77777777" w:rsidTr="00167D7B">
        <w:tc>
          <w:tcPr>
            <w:tcW w:w="2948" w:type="dxa"/>
          </w:tcPr>
          <w:p w14:paraId="1135D29F" w14:textId="77777777" w:rsidR="00167D7B" w:rsidRPr="004B1154" w:rsidRDefault="00167D7B" w:rsidP="00D5156F">
            <w:pPr>
              <w:spacing w:line="34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20" w:type="dxa"/>
            <w:gridSpan w:val="7"/>
          </w:tcPr>
          <w:p w14:paraId="58DDE983" w14:textId="77777777" w:rsidR="00167D7B" w:rsidRPr="004B1154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67D7B" w:rsidRPr="004B1154" w14:paraId="517289CA" w14:textId="77777777" w:rsidTr="00636A16">
        <w:tc>
          <w:tcPr>
            <w:tcW w:w="2948" w:type="dxa"/>
          </w:tcPr>
          <w:p w14:paraId="3E18E358" w14:textId="77777777" w:rsidR="00167D7B" w:rsidRPr="004B1154" w:rsidRDefault="00167D7B" w:rsidP="00D5156F">
            <w:pPr>
              <w:spacing w:line="34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</w:tcPr>
          <w:p w14:paraId="5BD67B7D" w14:textId="77777777" w:rsidR="00167D7B" w:rsidRPr="004B1154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6" w:type="dxa"/>
          </w:tcPr>
          <w:p w14:paraId="4E4C400D" w14:textId="77777777" w:rsidR="00167D7B" w:rsidRPr="004B1154" w:rsidRDefault="00167D7B" w:rsidP="00D5156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41" w:type="dxa"/>
          </w:tcPr>
          <w:p w14:paraId="5E42242A" w14:textId="77777777" w:rsidR="00167D7B" w:rsidRPr="004B1154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5" w:type="dxa"/>
          </w:tcPr>
          <w:p w14:paraId="2A723940" w14:textId="77777777" w:rsidR="00167D7B" w:rsidRPr="004B1154" w:rsidRDefault="00167D7B" w:rsidP="00D5156F">
            <w:pPr>
              <w:spacing w:line="340" w:lineRule="exact"/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3" w:type="dxa"/>
          </w:tcPr>
          <w:p w14:paraId="7B0B057E" w14:textId="77777777" w:rsidR="00167D7B" w:rsidRPr="004B1154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1" w:type="dxa"/>
          </w:tcPr>
          <w:p w14:paraId="70DEAA48" w14:textId="77777777" w:rsidR="00167D7B" w:rsidRPr="004B1154" w:rsidRDefault="00167D7B" w:rsidP="00D5156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6" w:type="dxa"/>
          </w:tcPr>
          <w:p w14:paraId="29378192" w14:textId="77777777" w:rsidR="00167D7B" w:rsidRPr="004B1154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วันที่จดทะเบียนกับ</w:t>
            </w:r>
          </w:p>
        </w:tc>
      </w:tr>
      <w:tr w:rsidR="00167D7B" w:rsidRPr="004B1154" w14:paraId="3040EC2A" w14:textId="77777777" w:rsidTr="00636A16">
        <w:tc>
          <w:tcPr>
            <w:tcW w:w="2948" w:type="dxa"/>
          </w:tcPr>
          <w:p w14:paraId="321CFCB9" w14:textId="77777777" w:rsidR="00167D7B" w:rsidRPr="004B1154" w:rsidRDefault="00167D7B" w:rsidP="00D5156F">
            <w:pPr>
              <w:spacing w:line="34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</w:tcPr>
          <w:p w14:paraId="1D182617" w14:textId="77777777" w:rsidR="00167D7B" w:rsidRPr="004B1154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จำนวนหุ้น</w:t>
            </w:r>
          </w:p>
        </w:tc>
        <w:tc>
          <w:tcPr>
            <w:tcW w:w="26" w:type="dxa"/>
          </w:tcPr>
          <w:p w14:paraId="427A14E0" w14:textId="77777777" w:rsidR="00167D7B" w:rsidRPr="004B1154" w:rsidRDefault="00167D7B" w:rsidP="00D5156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41" w:type="dxa"/>
          </w:tcPr>
          <w:p w14:paraId="607FAB04" w14:textId="77777777" w:rsidR="00167D7B" w:rsidRPr="004B1154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มูลค่าต่อหุ้น</w:t>
            </w:r>
          </w:p>
        </w:tc>
        <w:tc>
          <w:tcPr>
            <w:tcW w:w="95" w:type="dxa"/>
          </w:tcPr>
          <w:p w14:paraId="1CD0A9E6" w14:textId="77777777" w:rsidR="00167D7B" w:rsidRPr="004B1154" w:rsidRDefault="00167D7B" w:rsidP="00D5156F">
            <w:pPr>
              <w:spacing w:line="340" w:lineRule="exact"/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3" w:type="dxa"/>
          </w:tcPr>
          <w:p w14:paraId="0C12902F" w14:textId="77777777" w:rsidR="00167D7B" w:rsidRPr="004B1154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ทุนจดทะเบียน</w:t>
            </w:r>
          </w:p>
        </w:tc>
        <w:tc>
          <w:tcPr>
            <w:tcW w:w="21" w:type="dxa"/>
          </w:tcPr>
          <w:p w14:paraId="3F321452" w14:textId="77777777" w:rsidR="00167D7B" w:rsidRPr="004B1154" w:rsidRDefault="00167D7B" w:rsidP="00D5156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6" w:type="dxa"/>
          </w:tcPr>
          <w:p w14:paraId="7F425EEF" w14:textId="77777777" w:rsidR="00167D7B" w:rsidRPr="004B1154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กระทรวงพาณิชย์</w:t>
            </w:r>
          </w:p>
        </w:tc>
      </w:tr>
      <w:tr w:rsidR="00167D7B" w:rsidRPr="004B1154" w14:paraId="14E0AFCC" w14:textId="77777777" w:rsidTr="00636A16">
        <w:tc>
          <w:tcPr>
            <w:tcW w:w="2948" w:type="dxa"/>
          </w:tcPr>
          <w:p w14:paraId="45B0CC1E" w14:textId="77777777" w:rsidR="00167D7B" w:rsidRPr="004B1154" w:rsidRDefault="00167D7B" w:rsidP="00D5156F">
            <w:pPr>
              <w:spacing w:line="34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</w:tcPr>
          <w:p w14:paraId="2A9371F7" w14:textId="77777777" w:rsidR="00167D7B" w:rsidRPr="004B1154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(หุ้น)</w:t>
            </w:r>
          </w:p>
        </w:tc>
        <w:tc>
          <w:tcPr>
            <w:tcW w:w="26" w:type="dxa"/>
          </w:tcPr>
          <w:p w14:paraId="7587ED1D" w14:textId="77777777" w:rsidR="00167D7B" w:rsidRPr="004B1154" w:rsidRDefault="00167D7B" w:rsidP="00D5156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1" w:type="dxa"/>
          </w:tcPr>
          <w:p w14:paraId="7AA07050" w14:textId="77777777" w:rsidR="00167D7B" w:rsidRPr="004B1154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95" w:type="dxa"/>
          </w:tcPr>
          <w:p w14:paraId="780193C9" w14:textId="77777777" w:rsidR="00167D7B" w:rsidRPr="004B1154" w:rsidRDefault="00167D7B" w:rsidP="00D5156F">
            <w:pPr>
              <w:spacing w:line="340" w:lineRule="exact"/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6F8F876B" w14:textId="77777777" w:rsidR="00167D7B" w:rsidRPr="004B1154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21" w:type="dxa"/>
          </w:tcPr>
          <w:p w14:paraId="704B0862" w14:textId="77777777" w:rsidR="00167D7B" w:rsidRPr="004B1154" w:rsidRDefault="00167D7B" w:rsidP="00D5156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6" w:type="dxa"/>
          </w:tcPr>
          <w:p w14:paraId="098D82D4" w14:textId="77777777" w:rsidR="00167D7B" w:rsidRPr="004B1154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167D7B" w:rsidRPr="004B1154" w14:paraId="56D18B15" w14:textId="77777777" w:rsidTr="00636A16">
        <w:tc>
          <w:tcPr>
            <w:tcW w:w="2948" w:type="dxa"/>
          </w:tcPr>
          <w:p w14:paraId="0AC4E21B" w14:textId="77777777" w:rsidR="00167D7B" w:rsidRPr="004B1154" w:rsidRDefault="00167D7B" w:rsidP="00D5156F">
            <w:pPr>
              <w:snapToGrid w:val="0"/>
              <w:spacing w:line="34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2D3BD" w14:textId="77777777" w:rsidR="00167D7B" w:rsidRPr="004B1154" w:rsidRDefault="00167D7B" w:rsidP="00D5156F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" w:type="dxa"/>
          </w:tcPr>
          <w:p w14:paraId="5921E0C3" w14:textId="77777777" w:rsidR="00167D7B" w:rsidRPr="004B1154" w:rsidRDefault="00167D7B" w:rsidP="00D5156F">
            <w:pPr>
              <w:tabs>
                <w:tab w:val="decimal" w:pos="-138"/>
                <w:tab w:val="decimal" w:pos="1080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</w:tcPr>
          <w:p w14:paraId="03B87049" w14:textId="77777777" w:rsidR="00167D7B" w:rsidRPr="004B1154" w:rsidRDefault="00167D7B" w:rsidP="00D5156F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" w:type="dxa"/>
          </w:tcPr>
          <w:p w14:paraId="55B85305" w14:textId="77777777" w:rsidR="00167D7B" w:rsidRPr="004B1154" w:rsidRDefault="00167D7B" w:rsidP="00D5156F">
            <w:pPr>
              <w:tabs>
                <w:tab w:val="decimal" w:pos="-138"/>
                <w:tab w:val="decimal" w:pos="1080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5D0FE" w14:textId="77777777" w:rsidR="00167D7B" w:rsidRPr="004B1154" w:rsidRDefault="00167D7B" w:rsidP="00D5156F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" w:type="dxa"/>
          </w:tcPr>
          <w:p w14:paraId="463F6283" w14:textId="77777777" w:rsidR="00167D7B" w:rsidRPr="004B1154" w:rsidRDefault="00167D7B" w:rsidP="00D5156F">
            <w:pPr>
              <w:tabs>
                <w:tab w:val="decimal" w:pos="-138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</w:tcPr>
          <w:p w14:paraId="08B304F3" w14:textId="77777777" w:rsidR="00167D7B" w:rsidRPr="004B1154" w:rsidRDefault="00167D7B" w:rsidP="00D5156F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0787B" w:rsidRPr="004B1154" w14:paraId="169E019B" w14:textId="77777777" w:rsidTr="00B2010D">
        <w:tc>
          <w:tcPr>
            <w:tcW w:w="2948" w:type="dxa"/>
          </w:tcPr>
          <w:p w14:paraId="3FD1964C" w14:textId="6EEF3C9D" w:rsidR="00E0787B" w:rsidRPr="004B1154" w:rsidRDefault="00E0787B" w:rsidP="00D5156F">
            <w:pPr>
              <w:snapToGrid w:val="0"/>
              <w:spacing w:line="34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9E3308"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B11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9E3308"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</w:tcPr>
          <w:p w14:paraId="667FAA23" w14:textId="1F8DE17B" w:rsidR="00E0787B" w:rsidRPr="000C50B8" w:rsidRDefault="009E3308" w:rsidP="009E3308">
            <w:pPr>
              <w:tabs>
                <w:tab w:val="decimal" w:pos="1348"/>
              </w:tabs>
              <w:spacing w:line="360" w:lineRule="exact"/>
              <w:ind w:right="-3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E0787B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959</w:t>
            </w:r>
            <w:r w:rsidR="00E0787B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</w:t>
            </w:r>
            <w:r w:rsidR="00E0787B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</w:t>
            </w:r>
          </w:p>
        </w:tc>
        <w:tc>
          <w:tcPr>
            <w:tcW w:w="26" w:type="dxa"/>
          </w:tcPr>
          <w:p w14:paraId="4AAEFA53" w14:textId="77777777" w:rsidR="00E0787B" w:rsidRPr="004B1154" w:rsidRDefault="00E0787B" w:rsidP="00D5156F">
            <w:pPr>
              <w:tabs>
                <w:tab w:val="decimal" w:pos="-138"/>
                <w:tab w:val="decimal" w:pos="1080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</w:tcPr>
          <w:p w14:paraId="35C6146D" w14:textId="35463481" w:rsidR="00E0787B" w:rsidRPr="004B1154" w:rsidRDefault="009E3308" w:rsidP="00D5156F">
            <w:pPr>
              <w:tabs>
                <w:tab w:val="decimal" w:pos="273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E0787B" w:rsidRPr="004B115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95" w:type="dxa"/>
          </w:tcPr>
          <w:p w14:paraId="0B0A5E03" w14:textId="77777777" w:rsidR="00E0787B" w:rsidRPr="004B1154" w:rsidRDefault="00E0787B" w:rsidP="00D5156F">
            <w:pPr>
              <w:tabs>
                <w:tab w:val="decimal" w:pos="-138"/>
                <w:tab w:val="decimal" w:pos="1080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right w:val="nil"/>
            </w:tcBorders>
            <w:vAlign w:val="center"/>
          </w:tcPr>
          <w:p w14:paraId="27C54659" w14:textId="20A2B05B" w:rsidR="00E0787B" w:rsidRPr="004B1154" w:rsidRDefault="009E3308" w:rsidP="009E3308">
            <w:pPr>
              <w:tabs>
                <w:tab w:val="decimal" w:pos="1348"/>
              </w:tabs>
              <w:spacing w:line="360" w:lineRule="exact"/>
              <w:ind w:right="-3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E0787B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075</w:t>
            </w:r>
            <w:r w:rsidR="00E0787B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  <w:r w:rsidR="00E0787B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264</w:t>
            </w:r>
          </w:p>
        </w:tc>
        <w:tc>
          <w:tcPr>
            <w:tcW w:w="21" w:type="dxa"/>
          </w:tcPr>
          <w:p w14:paraId="56289315" w14:textId="77777777" w:rsidR="00E0787B" w:rsidRPr="004B1154" w:rsidRDefault="00E0787B" w:rsidP="00D5156F">
            <w:pPr>
              <w:tabs>
                <w:tab w:val="decimal" w:pos="842"/>
              </w:tabs>
              <w:spacing w:line="34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</w:tcPr>
          <w:p w14:paraId="6D9F62CB" w14:textId="77777777" w:rsidR="00E0787B" w:rsidRPr="004B1154" w:rsidRDefault="00E0787B" w:rsidP="00D5156F">
            <w:pPr>
              <w:tabs>
                <w:tab w:val="decimal" w:pos="1080"/>
              </w:tabs>
              <w:spacing w:line="340" w:lineRule="exact"/>
              <w:ind w:right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0787B" w:rsidRPr="004B1154" w14:paraId="20775976" w14:textId="77777777" w:rsidTr="00B2010D">
        <w:tc>
          <w:tcPr>
            <w:tcW w:w="2948" w:type="dxa"/>
            <w:vAlign w:val="bottom"/>
          </w:tcPr>
          <w:p w14:paraId="46B05486" w14:textId="5B7697AE" w:rsidR="00E0787B" w:rsidRPr="004B1154" w:rsidRDefault="00E0787B" w:rsidP="00D5156F">
            <w:pPr>
              <w:spacing w:line="340" w:lineRule="exact"/>
              <w:ind w:right="-36" w:firstLine="2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cs/>
              </w:rPr>
              <w:t>ลดทุน</w:t>
            </w:r>
            <w:r w:rsidRPr="004B1154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1</w:t>
            </w:r>
            <w:r w:rsidRPr="004B1154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A781E0" w14:textId="7C972F88" w:rsidR="00E0787B" w:rsidRPr="004B1154" w:rsidRDefault="00E0787B" w:rsidP="009E3308">
            <w:pPr>
              <w:tabs>
                <w:tab w:val="decimal" w:pos="1348"/>
              </w:tabs>
              <w:spacing w:line="360" w:lineRule="exact"/>
              <w:ind w:right="-3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693</w:t>
            </w:r>
            <w:r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  <w:r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628</w:t>
            </w:r>
            <w:r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" w:type="dxa"/>
          </w:tcPr>
          <w:p w14:paraId="362E6F7A" w14:textId="77777777" w:rsidR="00E0787B" w:rsidRPr="004B1154" w:rsidRDefault="00E0787B" w:rsidP="00D5156F">
            <w:pPr>
              <w:tabs>
                <w:tab w:val="decimal" w:pos="-138"/>
                <w:tab w:val="decimal" w:pos="1080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</w:tcPr>
          <w:p w14:paraId="2E7773F6" w14:textId="69301662" w:rsidR="00E0787B" w:rsidRPr="004B1154" w:rsidRDefault="009E3308" w:rsidP="00D5156F">
            <w:pPr>
              <w:tabs>
                <w:tab w:val="decimal" w:pos="273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E0787B" w:rsidRPr="004B115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95" w:type="dxa"/>
          </w:tcPr>
          <w:p w14:paraId="37A879A3" w14:textId="77777777" w:rsidR="00E0787B" w:rsidRPr="004B1154" w:rsidRDefault="00E0787B" w:rsidP="00D5156F">
            <w:pPr>
              <w:tabs>
                <w:tab w:val="decimal" w:pos="-138"/>
                <w:tab w:val="decimal" w:pos="1080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4F30D0" w14:textId="117AEED3" w:rsidR="00E0787B" w:rsidRPr="004B1154" w:rsidRDefault="00E0787B" w:rsidP="009E3308">
            <w:pPr>
              <w:tabs>
                <w:tab w:val="decimal" w:pos="1348"/>
              </w:tabs>
              <w:spacing w:line="360" w:lineRule="exact"/>
              <w:ind w:right="-3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032</w:t>
            </w:r>
            <w:r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825</w:t>
            </w:r>
            <w:r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  <w:r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1" w:type="dxa"/>
          </w:tcPr>
          <w:p w14:paraId="5A108A28" w14:textId="77777777" w:rsidR="00E0787B" w:rsidRPr="004B1154" w:rsidRDefault="00E0787B" w:rsidP="00D5156F">
            <w:pPr>
              <w:tabs>
                <w:tab w:val="decimal" w:pos="-138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</w:tcPr>
          <w:p w14:paraId="4790FE44" w14:textId="6C785585" w:rsidR="00E0787B" w:rsidRPr="004B1154" w:rsidRDefault="009E3308" w:rsidP="00D5156F">
            <w:pPr>
              <w:tabs>
                <w:tab w:val="decimal" w:pos="1080"/>
              </w:tabs>
              <w:spacing w:line="340" w:lineRule="exact"/>
              <w:ind w:right="13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E0787B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E0787B" w:rsidRPr="004B11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E0787B" w:rsidRPr="004B1154" w14:paraId="24FE8007" w14:textId="77777777" w:rsidTr="00BB202A">
        <w:tc>
          <w:tcPr>
            <w:tcW w:w="2948" w:type="dxa"/>
          </w:tcPr>
          <w:p w14:paraId="1DAFC6C8" w14:textId="42E9929E" w:rsidR="00E0787B" w:rsidRPr="004B1154" w:rsidRDefault="00E0787B" w:rsidP="00D5156F">
            <w:pPr>
              <w:snapToGrid w:val="0"/>
              <w:spacing w:line="34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9E3308"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4B11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9E3308"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B69A1FF" w14:textId="6C817173" w:rsidR="00E0787B" w:rsidRPr="004B1154" w:rsidRDefault="009E3308" w:rsidP="009E3308">
            <w:pPr>
              <w:tabs>
                <w:tab w:val="decimal" w:pos="1348"/>
              </w:tabs>
              <w:spacing w:line="360" w:lineRule="exact"/>
              <w:ind w:right="-3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E0787B" w:rsidRPr="004B11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 w:rsidR="00E0787B" w:rsidRPr="004B11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="00E0787B" w:rsidRPr="004B11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26" w:type="dxa"/>
          </w:tcPr>
          <w:p w14:paraId="1E78AE72" w14:textId="77777777" w:rsidR="00E0787B" w:rsidRPr="004B1154" w:rsidRDefault="00E0787B" w:rsidP="00D5156F">
            <w:pPr>
              <w:tabs>
                <w:tab w:val="decimal" w:pos="842"/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</w:tcPr>
          <w:p w14:paraId="16C91A2B" w14:textId="606DE824" w:rsidR="00E0787B" w:rsidRPr="004B1154" w:rsidRDefault="00E0787B" w:rsidP="00D5156F">
            <w:pPr>
              <w:tabs>
                <w:tab w:val="decimal" w:pos="273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" w:type="dxa"/>
          </w:tcPr>
          <w:p w14:paraId="3BFD936D" w14:textId="77777777" w:rsidR="00E0787B" w:rsidRPr="004B1154" w:rsidRDefault="00E0787B" w:rsidP="00D5156F">
            <w:pPr>
              <w:tabs>
                <w:tab w:val="decimal" w:pos="842"/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A0D9218" w14:textId="08CE88A7" w:rsidR="00E0787B" w:rsidRPr="004B1154" w:rsidRDefault="009E3308" w:rsidP="009E3308">
            <w:pPr>
              <w:tabs>
                <w:tab w:val="decimal" w:pos="1348"/>
              </w:tabs>
              <w:spacing w:line="360" w:lineRule="exact"/>
              <w:ind w:right="-3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0787B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  <w:r w:rsidR="00E0787B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  <w:r w:rsidR="00E0787B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</w:p>
        </w:tc>
        <w:tc>
          <w:tcPr>
            <w:tcW w:w="21" w:type="dxa"/>
          </w:tcPr>
          <w:p w14:paraId="45AA5FDC" w14:textId="77777777" w:rsidR="00E0787B" w:rsidRPr="004B1154" w:rsidRDefault="00E0787B" w:rsidP="00D5156F">
            <w:pPr>
              <w:tabs>
                <w:tab w:val="decimal" w:pos="-138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342C5D27" w14:textId="77777777" w:rsidR="00E0787B" w:rsidRPr="004B1154" w:rsidRDefault="00E0787B" w:rsidP="00D5156F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D5444" w:rsidRPr="004B1154" w14:paraId="7C30BEBA" w14:textId="77777777" w:rsidTr="00BB202A">
        <w:tc>
          <w:tcPr>
            <w:tcW w:w="2948" w:type="dxa"/>
          </w:tcPr>
          <w:p w14:paraId="7B9C1798" w14:textId="072D66F6" w:rsidR="008D5444" w:rsidRPr="004B1154" w:rsidRDefault="008D5444" w:rsidP="008D5444">
            <w:pPr>
              <w:spacing w:line="340" w:lineRule="exact"/>
              <w:ind w:right="-36" w:firstLine="2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</w:t>
            </w:r>
            <w:r w:rsidRPr="004B1154">
              <w:rPr>
                <w:rFonts w:asciiTheme="majorBidi" w:hAnsiTheme="majorBidi" w:cstheme="majorBidi"/>
                <w:sz w:val="28"/>
                <w:szCs w:val="28"/>
                <w:cs/>
              </w:rPr>
              <w:t>ทุน</w:t>
            </w:r>
            <w:r w:rsidRPr="004B1154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(</w:t>
            </w:r>
            <w:r w:rsidR="009E3308" w:rsidRPr="009E3308">
              <w:rPr>
                <w:rFonts w:asciiTheme="majorBidi" w:hAnsiTheme="majorBidi" w:cstheme="majorBidi" w:hint="cs"/>
                <w:sz w:val="28"/>
                <w:szCs w:val="28"/>
                <w:vertAlign w:val="superscript"/>
                <w:lang w:val="en-US"/>
              </w:rPr>
              <w:t>2</w:t>
            </w:r>
            <w:r w:rsidRPr="004B1154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438" w:type="dxa"/>
            <w:tcBorders>
              <w:left w:val="nil"/>
              <w:right w:val="nil"/>
            </w:tcBorders>
            <w:vAlign w:val="center"/>
          </w:tcPr>
          <w:p w14:paraId="2E4228CB" w14:textId="7E2D6E7C" w:rsidR="008D5444" w:rsidRPr="004B1154" w:rsidRDefault="009E3308" w:rsidP="009E3308">
            <w:pPr>
              <w:tabs>
                <w:tab w:val="decimal" w:pos="1348"/>
              </w:tabs>
              <w:spacing w:line="360" w:lineRule="exact"/>
              <w:ind w:right="-3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  <w:r w:rsidR="008D5444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612</w:t>
            </w:r>
            <w:r w:rsidR="008D5444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905</w:t>
            </w:r>
          </w:p>
        </w:tc>
        <w:tc>
          <w:tcPr>
            <w:tcW w:w="26" w:type="dxa"/>
          </w:tcPr>
          <w:p w14:paraId="3B23AFEA" w14:textId="77777777" w:rsidR="008D5444" w:rsidRPr="004B1154" w:rsidRDefault="008D5444" w:rsidP="008D5444">
            <w:pPr>
              <w:tabs>
                <w:tab w:val="decimal" w:pos="842"/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</w:tcPr>
          <w:p w14:paraId="63207860" w14:textId="56AD021D" w:rsidR="008D5444" w:rsidRPr="004B1154" w:rsidRDefault="009E3308" w:rsidP="008D5444">
            <w:pPr>
              <w:tabs>
                <w:tab w:val="decimal" w:pos="273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8D5444" w:rsidRPr="004B115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95" w:type="dxa"/>
          </w:tcPr>
          <w:p w14:paraId="6FB6E8F1" w14:textId="77777777" w:rsidR="008D5444" w:rsidRPr="004B1154" w:rsidRDefault="008D5444" w:rsidP="008D5444">
            <w:pPr>
              <w:tabs>
                <w:tab w:val="decimal" w:pos="842"/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vAlign w:val="center"/>
          </w:tcPr>
          <w:p w14:paraId="57135F3C" w14:textId="46F69538" w:rsidR="008D5444" w:rsidRPr="004B1154" w:rsidRDefault="009E3308" w:rsidP="009E3308">
            <w:pPr>
              <w:tabs>
                <w:tab w:val="decimal" w:pos="1348"/>
              </w:tabs>
              <w:spacing w:line="360" w:lineRule="exact"/>
              <w:ind w:right="-3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504</w:t>
            </w:r>
            <w:r w:rsidR="008D5444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233</w:t>
            </w:r>
            <w:r w:rsidR="008D5444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872</w:t>
            </w:r>
          </w:p>
        </w:tc>
        <w:tc>
          <w:tcPr>
            <w:tcW w:w="21" w:type="dxa"/>
          </w:tcPr>
          <w:p w14:paraId="1D395A0A" w14:textId="77777777" w:rsidR="008D5444" w:rsidRPr="004B1154" w:rsidRDefault="008D5444" w:rsidP="008D5444">
            <w:pPr>
              <w:tabs>
                <w:tab w:val="decimal" w:pos="-138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3C3FF1EC" w14:textId="06A42ADF" w:rsidR="008D5444" w:rsidRPr="004B1154" w:rsidRDefault="009E3308" w:rsidP="00431E79">
            <w:pPr>
              <w:tabs>
                <w:tab w:val="decimal" w:pos="1080"/>
              </w:tabs>
              <w:spacing w:line="340" w:lineRule="exact"/>
              <w:ind w:right="13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431E79"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31E79" w:rsidRPr="004B11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E22BC2" w:rsidRPr="004B1154" w14:paraId="7EEC5B68" w14:textId="77777777" w:rsidTr="00942703">
        <w:tc>
          <w:tcPr>
            <w:tcW w:w="2948" w:type="dxa"/>
          </w:tcPr>
          <w:p w14:paraId="528264BC" w14:textId="1488DE15" w:rsidR="00E22BC2" w:rsidRPr="004B1154" w:rsidRDefault="00E22BC2" w:rsidP="00E22BC2">
            <w:pPr>
              <w:snapToGrid w:val="0"/>
              <w:spacing w:line="34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9E3308"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4B11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B115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4B11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E3308"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F5F521E" w14:textId="10540609" w:rsidR="00E22BC2" w:rsidRPr="004B1154" w:rsidRDefault="009E3308" w:rsidP="009E3308">
            <w:pPr>
              <w:tabs>
                <w:tab w:val="decimal" w:pos="1348"/>
              </w:tabs>
              <w:spacing w:line="360" w:lineRule="exact"/>
              <w:ind w:right="-3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E22BC2" w:rsidRPr="000C50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092</w:t>
            </w:r>
            <w:r w:rsidR="00E22BC2" w:rsidRPr="000C50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741</w:t>
            </w:r>
            <w:r w:rsidR="00E22BC2" w:rsidRPr="000C50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955</w:t>
            </w:r>
          </w:p>
        </w:tc>
        <w:tc>
          <w:tcPr>
            <w:tcW w:w="26" w:type="dxa"/>
          </w:tcPr>
          <w:p w14:paraId="36DE303A" w14:textId="77777777" w:rsidR="00E22BC2" w:rsidRPr="004B1154" w:rsidRDefault="00E22BC2" w:rsidP="00E22BC2">
            <w:pPr>
              <w:tabs>
                <w:tab w:val="decimal" w:pos="842"/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</w:tcPr>
          <w:p w14:paraId="04ECE722" w14:textId="0BA63B80" w:rsidR="00E22BC2" w:rsidRPr="004B1154" w:rsidRDefault="00E22BC2" w:rsidP="00E22BC2">
            <w:pPr>
              <w:tabs>
                <w:tab w:val="decimal" w:pos="273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" w:type="dxa"/>
          </w:tcPr>
          <w:p w14:paraId="0F6BB076" w14:textId="77777777" w:rsidR="00E22BC2" w:rsidRPr="004B1154" w:rsidRDefault="00E22BC2" w:rsidP="00E22BC2">
            <w:pPr>
              <w:tabs>
                <w:tab w:val="decimal" w:pos="842"/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15D5FAE" w14:textId="596FA330" w:rsidR="00E22BC2" w:rsidRPr="004B1154" w:rsidRDefault="009E3308" w:rsidP="009E3308">
            <w:pPr>
              <w:tabs>
                <w:tab w:val="decimal" w:pos="1348"/>
              </w:tabs>
              <w:spacing w:line="360" w:lineRule="exact"/>
              <w:ind w:right="-3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22BC2" w:rsidRPr="000C50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546</w:t>
            </w:r>
            <w:r w:rsidR="00E22BC2" w:rsidRPr="000C50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  <w:r w:rsidR="00E22BC2" w:rsidRPr="000C50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593</w:t>
            </w:r>
          </w:p>
        </w:tc>
        <w:tc>
          <w:tcPr>
            <w:tcW w:w="21" w:type="dxa"/>
          </w:tcPr>
          <w:p w14:paraId="662C749E" w14:textId="77777777" w:rsidR="00E22BC2" w:rsidRPr="004B1154" w:rsidRDefault="00E22BC2" w:rsidP="00E22BC2">
            <w:pPr>
              <w:tabs>
                <w:tab w:val="decimal" w:pos="842"/>
              </w:tabs>
              <w:spacing w:line="34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5282CC81" w14:textId="77777777" w:rsidR="00E22BC2" w:rsidRPr="004B1154" w:rsidRDefault="00E22BC2" w:rsidP="00E22BC2">
            <w:pPr>
              <w:tabs>
                <w:tab w:val="decimal" w:pos="1080"/>
              </w:tabs>
              <w:spacing w:line="340" w:lineRule="exact"/>
              <w:ind w:right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127D03C0" w14:textId="2C8C6022" w:rsidR="00E14842" w:rsidRPr="004B1154" w:rsidRDefault="00E0787B" w:rsidP="0062586B">
      <w:pPr>
        <w:pStyle w:val="ListParagraph"/>
        <w:numPr>
          <w:ilvl w:val="0"/>
          <w:numId w:val="26"/>
        </w:numPr>
        <w:spacing w:before="240" w:after="120" w:line="240" w:lineRule="auto"/>
        <w:contextualSpacing w:val="0"/>
        <w:rPr>
          <w:rFonts w:asciiTheme="majorBidi" w:hAnsiTheme="majorBidi" w:cstheme="majorBidi"/>
          <w:snapToGrid w:val="0"/>
          <w:spacing w:val="-6"/>
          <w:sz w:val="24"/>
          <w:szCs w:val="24"/>
        </w:rPr>
      </w:pPr>
      <w:r w:rsidRPr="004B1154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เมื่อวันที่ </w:t>
      </w:r>
      <w:r w:rsidR="009E3308" w:rsidRPr="009E3308">
        <w:rPr>
          <w:rFonts w:asciiTheme="majorBidi" w:hAnsiTheme="majorBidi" w:cstheme="majorBidi"/>
          <w:snapToGrid w:val="0"/>
          <w:spacing w:val="-6"/>
          <w:sz w:val="24"/>
          <w:szCs w:val="24"/>
        </w:rPr>
        <w:t>24</w:t>
      </w:r>
      <w:r w:rsidRPr="004B1154">
        <w:rPr>
          <w:rFonts w:asciiTheme="majorBidi" w:hAnsiTheme="majorBidi" w:cstheme="majorBidi"/>
          <w:snapToGrid w:val="0"/>
          <w:spacing w:val="-6"/>
          <w:sz w:val="24"/>
          <w:szCs w:val="24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เมษายน </w:t>
      </w:r>
      <w:r w:rsidR="009E3308" w:rsidRPr="009E3308">
        <w:rPr>
          <w:rFonts w:asciiTheme="majorBidi" w:hAnsiTheme="majorBidi" w:cstheme="majorBidi"/>
          <w:snapToGrid w:val="0"/>
          <w:spacing w:val="-6"/>
          <w:sz w:val="24"/>
          <w:szCs w:val="24"/>
        </w:rPr>
        <w:t>2567</w:t>
      </w:r>
      <w:r w:rsidRPr="004B1154">
        <w:rPr>
          <w:rFonts w:asciiTheme="majorBidi" w:hAnsiTheme="majorBidi" w:cstheme="majorBidi"/>
          <w:snapToGrid w:val="0"/>
          <w:spacing w:val="-6"/>
          <w:sz w:val="24"/>
          <w:szCs w:val="24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ที่ประชุมสามัญผู้ถือหุ้นได้อนุมัติการลดทุนจดทะเบียนของบริษัทจำนวน </w:t>
      </w:r>
      <w:r w:rsidR="009E3308" w:rsidRPr="009E3308">
        <w:rPr>
          <w:rFonts w:asciiTheme="majorBidi" w:hAnsiTheme="majorBidi" w:cstheme="majorBidi"/>
          <w:snapToGrid w:val="0"/>
          <w:spacing w:val="-6"/>
          <w:sz w:val="24"/>
          <w:szCs w:val="24"/>
        </w:rPr>
        <w:t>1</w:t>
      </w:r>
      <w:r w:rsidRPr="004B1154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9E3308" w:rsidRPr="009E3308">
        <w:rPr>
          <w:rFonts w:asciiTheme="majorBidi" w:hAnsiTheme="majorBidi" w:cstheme="majorBidi"/>
          <w:snapToGrid w:val="0"/>
          <w:spacing w:val="-6"/>
          <w:sz w:val="24"/>
          <w:szCs w:val="24"/>
        </w:rPr>
        <w:t>032</w:t>
      </w:r>
      <w:r w:rsidRPr="004B1154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9E3308" w:rsidRPr="009E3308">
        <w:rPr>
          <w:rFonts w:asciiTheme="majorBidi" w:hAnsiTheme="majorBidi" w:cstheme="majorBidi"/>
          <w:snapToGrid w:val="0"/>
          <w:spacing w:val="-6"/>
          <w:sz w:val="24"/>
          <w:szCs w:val="24"/>
        </w:rPr>
        <w:t>825</w:t>
      </w:r>
      <w:r w:rsidRPr="004B1154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9E3308" w:rsidRPr="009E3308">
        <w:rPr>
          <w:rFonts w:asciiTheme="majorBidi" w:hAnsiTheme="majorBidi" w:cstheme="majorBidi"/>
          <w:snapToGrid w:val="0"/>
          <w:spacing w:val="-6"/>
          <w:sz w:val="24"/>
          <w:szCs w:val="24"/>
        </w:rPr>
        <w:t>543</w:t>
      </w:r>
      <w:r w:rsidRPr="004B1154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  บาท โดยการตัดหุ้นสามัญจดทะเบียนที่ยังไม่ได้ออกจำหน่าย จำนวน </w:t>
      </w:r>
      <w:r w:rsidR="009E3308" w:rsidRPr="009E3308">
        <w:rPr>
          <w:rFonts w:asciiTheme="majorBidi" w:hAnsiTheme="majorBidi" w:cstheme="majorBidi"/>
          <w:snapToGrid w:val="0"/>
          <w:spacing w:val="-6"/>
          <w:sz w:val="24"/>
          <w:szCs w:val="24"/>
        </w:rPr>
        <w:t>1</w:t>
      </w:r>
      <w:r w:rsidRPr="004B1154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9E3308" w:rsidRPr="009E3308">
        <w:rPr>
          <w:rFonts w:asciiTheme="majorBidi" w:hAnsiTheme="majorBidi" w:cstheme="majorBidi"/>
          <w:snapToGrid w:val="0"/>
          <w:spacing w:val="-6"/>
          <w:sz w:val="24"/>
          <w:szCs w:val="24"/>
        </w:rPr>
        <w:t>693</w:t>
      </w:r>
      <w:r w:rsidRPr="004B1154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9E3308" w:rsidRPr="009E3308">
        <w:rPr>
          <w:rFonts w:asciiTheme="majorBidi" w:hAnsiTheme="majorBidi" w:cstheme="majorBidi"/>
          <w:snapToGrid w:val="0"/>
          <w:spacing w:val="-6"/>
          <w:sz w:val="24"/>
          <w:szCs w:val="24"/>
        </w:rPr>
        <w:t>156</w:t>
      </w:r>
      <w:r w:rsidRPr="004B1154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9E3308" w:rsidRPr="009E3308">
        <w:rPr>
          <w:rFonts w:asciiTheme="majorBidi" w:hAnsiTheme="majorBidi" w:cstheme="majorBidi"/>
          <w:snapToGrid w:val="0"/>
          <w:spacing w:val="-6"/>
          <w:sz w:val="24"/>
          <w:szCs w:val="24"/>
        </w:rPr>
        <w:t>628</w:t>
      </w:r>
      <w:r w:rsidRPr="004B1154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 หุ้น มูลค่าที่ตราไว้หุ้นละ </w:t>
      </w:r>
      <w:r w:rsidR="009E3308" w:rsidRPr="009E3308">
        <w:rPr>
          <w:rFonts w:asciiTheme="majorBidi" w:hAnsiTheme="majorBidi" w:cstheme="majorBidi"/>
          <w:snapToGrid w:val="0"/>
          <w:spacing w:val="-6"/>
          <w:sz w:val="24"/>
          <w:szCs w:val="24"/>
        </w:rPr>
        <w:t>0</w:t>
      </w:r>
      <w:r w:rsidRPr="004B1154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>.</w:t>
      </w:r>
      <w:r w:rsidR="009E3308" w:rsidRPr="009E3308">
        <w:rPr>
          <w:rFonts w:asciiTheme="majorBidi" w:hAnsiTheme="majorBidi" w:cstheme="majorBidi"/>
          <w:snapToGrid w:val="0"/>
          <w:spacing w:val="-6"/>
          <w:sz w:val="24"/>
          <w:szCs w:val="24"/>
        </w:rPr>
        <w:t>61</w:t>
      </w:r>
      <w:r w:rsidRPr="004B1154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 บาท </w:t>
      </w:r>
    </w:p>
    <w:p w14:paraId="2EA188EE" w14:textId="54AB555B" w:rsidR="002E0D1E" w:rsidRPr="004B1154" w:rsidRDefault="002E0D1E" w:rsidP="002E0D1E">
      <w:pPr>
        <w:pStyle w:val="ListParagraph"/>
        <w:numPr>
          <w:ilvl w:val="0"/>
          <w:numId w:val="26"/>
        </w:numPr>
        <w:spacing w:before="240" w:after="120" w:line="240" w:lineRule="auto"/>
        <w:contextualSpacing w:val="0"/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</w:pPr>
      <w:r w:rsidRPr="004B1154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เมื่อวันที่ </w:t>
      </w:r>
      <w:r w:rsidR="009E3308" w:rsidRPr="009E3308">
        <w:rPr>
          <w:rFonts w:asciiTheme="majorBidi" w:hAnsiTheme="majorBidi" w:cstheme="majorBidi"/>
          <w:snapToGrid w:val="0"/>
          <w:spacing w:val="-6"/>
          <w:sz w:val="24"/>
          <w:szCs w:val="24"/>
        </w:rPr>
        <w:t>21</w:t>
      </w:r>
      <w:r w:rsidRPr="004B1154">
        <w:rPr>
          <w:rFonts w:asciiTheme="majorBidi" w:hAnsiTheme="majorBidi" w:cstheme="majorBidi"/>
          <w:snapToGrid w:val="0"/>
          <w:spacing w:val="-6"/>
          <w:sz w:val="24"/>
          <w:szCs w:val="24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เมษายน </w:t>
      </w:r>
      <w:r w:rsidR="009E3308" w:rsidRPr="009E3308">
        <w:rPr>
          <w:rFonts w:asciiTheme="majorBidi" w:hAnsiTheme="majorBidi" w:cstheme="majorBidi"/>
          <w:snapToGrid w:val="0"/>
          <w:spacing w:val="-6"/>
          <w:sz w:val="24"/>
          <w:szCs w:val="24"/>
        </w:rPr>
        <w:t>2568</w:t>
      </w:r>
      <w:r w:rsidRPr="004B1154">
        <w:rPr>
          <w:rFonts w:asciiTheme="majorBidi" w:hAnsiTheme="majorBidi" w:cstheme="majorBidi"/>
          <w:snapToGrid w:val="0"/>
          <w:spacing w:val="-6"/>
          <w:sz w:val="24"/>
          <w:szCs w:val="24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>ที่ประชุมสามัญผู้ถือหุ้นได้อนุมัติการ</w:t>
      </w:r>
      <w:r w:rsidR="008D5444" w:rsidRPr="004B1154">
        <w:rPr>
          <w:rFonts w:asciiTheme="majorBidi" w:hAnsiTheme="majorBidi" w:cstheme="majorBidi" w:hint="cs"/>
          <w:snapToGrid w:val="0"/>
          <w:spacing w:val="-6"/>
          <w:sz w:val="24"/>
          <w:szCs w:val="24"/>
          <w:cs/>
        </w:rPr>
        <w:t>เพิ่ม</w:t>
      </w:r>
      <w:r w:rsidRPr="004B1154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ทุนจดทะเบียนของบริษัทจำนวน </w:t>
      </w:r>
      <w:r w:rsidR="009E3308" w:rsidRPr="009E3308">
        <w:rPr>
          <w:rFonts w:asciiTheme="majorBidi" w:hAnsiTheme="majorBidi" w:cstheme="majorBidi"/>
          <w:snapToGrid w:val="0"/>
          <w:spacing w:val="-6"/>
          <w:sz w:val="24"/>
          <w:szCs w:val="24"/>
        </w:rPr>
        <w:t>504</w:t>
      </w:r>
      <w:r w:rsidR="008D5444" w:rsidRPr="004B1154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9E3308" w:rsidRPr="009E3308">
        <w:rPr>
          <w:rFonts w:asciiTheme="majorBidi" w:hAnsiTheme="majorBidi" w:cstheme="majorBidi"/>
          <w:snapToGrid w:val="0"/>
          <w:spacing w:val="-6"/>
          <w:sz w:val="24"/>
          <w:szCs w:val="24"/>
        </w:rPr>
        <w:t>233</w:t>
      </w:r>
      <w:r w:rsidR="008D5444" w:rsidRPr="004B1154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9E3308" w:rsidRPr="009E3308">
        <w:rPr>
          <w:rFonts w:asciiTheme="majorBidi" w:hAnsiTheme="majorBidi" w:cstheme="majorBidi"/>
          <w:snapToGrid w:val="0"/>
          <w:spacing w:val="-6"/>
          <w:sz w:val="24"/>
          <w:szCs w:val="24"/>
        </w:rPr>
        <w:t>872</w:t>
      </w:r>
      <w:r w:rsidR="008D5444" w:rsidRPr="004B1154">
        <w:rPr>
          <w:rFonts w:asciiTheme="majorBidi" w:hAnsiTheme="majorBidi" w:cstheme="majorBidi" w:hint="cs"/>
          <w:snapToGrid w:val="0"/>
          <w:spacing w:val="-6"/>
          <w:sz w:val="24"/>
          <w:szCs w:val="24"/>
          <w:cs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บาท </w:t>
      </w:r>
      <w:r w:rsidR="008D5444" w:rsidRPr="004B1154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 xml:space="preserve">โดยการออกหุ้นสามัญเพิ่มทุนจำนวนไม่เกิน </w:t>
      </w:r>
      <w:r w:rsidR="009E3308" w:rsidRPr="009E3308">
        <w:rPr>
          <w:rFonts w:asciiTheme="majorBidi" w:hAnsiTheme="majorBidi" w:cs="Angsana New"/>
          <w:snapToGrid w:val="0"/>
          <w:spacing w:val="-6"/>
          <w:sz w:val="24"/>
          <w:szCs w:val="24"/>
        </w:rPr>
        <w:t>826</w:t>
      </w:r>
      <w:r w:rsidR="008D5444" w:rsidRPr="004B1154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9E3308" w:rsidRPr="009E3308">
        <w:rPr>
          <w:rFonts w:asciiTheme="majorBidi" w:hAnsiTheme="majorBidi" w:cs="Angsana New"/>
          <w:snapToGrid w:val="0"/>
          <w:spacing w:val="-6"/>
          <w:sz w:val="24"/>
          <w:szCs w:val="24"/>
        </w:rPr>
        <w:t>612</w:t>
      </w:r>
      <w:r w:rsidR="008D5444" w:rsidRPr="004B1154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9E3308" w:rsidRPr="009E3308">
        <w:rPr>
          <w:rFonts w:asciiTheme="majorBidi" w:hAnsiTheme="majorBidi" w:cs="Angsana New"/>
          <w:snapToGrid w:val="0"/>
          <w:spacing w:val="-6"/>
          <w:sz w:val="24"/>
          <w:szCs w:val="24"/>
        </w:rPr>
        <w:t>905</w:t>
      </w:r>
      <w:r w:rsidR="008D5444" w:rsidRPr="004B1154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 xml:space="preserve"> หุ้น มูลค่าที่ตราไว้หุ้นละ </w:t>
      </w:r>
      <w:r w:rsidR="009E3308" w:rsidRPr="009E3308">
        <w:rPr>
          <w:rFonts w:asciiTheme="majorBidi" w:hAnsiTheme="majorBidi" w:cs="Angsana New"/>
          <w:snapToGrid w:val="0"/>
          <w:spacing w:val="-6"/>
          <w:sz w:val="24"/>
          <w:szCs w:val="24"/>
        </w:rPr>
        <w:t>0</w:t>
      </w:r>
      <w:r w:rsidR="008D5444" w:rsidRPr="004B1154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>.</w:t>
      </w:r>
      <w:r w:rsidR="009E3308" w:rsidRPr="009E3308">
        <w:rPr>
          <w:rFonts w:asciiTheme="majorBidi" w:hAnsiTheme="majorBidi" w:cs="Angsana New"/>
          <w:snapToGrid w:val="0"/>
          <w:spacing w:val="-6"/>
          <w:sz w:val="24"/>
          <w:szCs w:val="24"/>
        </w:rPr>
        <w:t>61</w:t>
      </w:r>
      <w:r w:rsidR="008D5444" w:rsidRPr="004B1154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 xml:space="preserve"> บาท เพื่อรองรับการจัดสรรหุ้นสามัญเพิ่มทุนแบบมอบอำนาจทั่วไป (</w:t>
      </w:r>
      <w:r w:rsidR="008D5444" w:rsidRPr="004B1154">
        <w:rPr>
          <w:rFonts w:asciiTheme="majorBidi" w:hAnsiTheme="majorBidi" w:cstheme="majorBidi"/>
          <w:snapToGrid w:val="0"/>
          <w:spacing w:val="-6"/>
          <w:sz w:val="24"/>
          <w:szCs w:val="24"/>
        </w:rPr>
        <w:t xml:space="preserve">General Mandate) </w:t>
      </w:r>
      <w:r w:rsidR="008D5444" w:rsidRPr="004B1154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>เพื่อเสนอขายให้แก่บุคคลในวงจำกัด (</w:t>
      </w:r>
      <w:r w:rsidR="008D5444" w:rsidRPr="004B1154">
        <w:rPr>
          <w:rFonts w:asciiTheme="majorBidi" w:hAnsiTheme="majorBidi" w:cstheme="majorBidi"/>
          <w:snapToGrid w:val="0"/>
          <w:spacing w:val="-6"/>
          <w:sz w:val="24"/>
          <w:szCs w:val="24"/>
        </w:rPr>
        <w:t>Private Placement)</w:t>
      </w:r>
    </w:p>
    <w:tbl>
      <w:tblPr>
        <w:tblW w:w="860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9"/>
        <w:gridCol w:w="1416"/>
        <w:gridCol w:w="98"/>
        <w:gridCol w:w="1180"/>
        <w:gridCol w:w="98"/>
        <w:gridCol w:w="1415"/>
        <w:gridCol w:w="98"/>
        <w:gridCol w:w="1414"/>
      </w:tblGrid>
      <w:tr w:rsidR="00EC5594" w:rsidRPr="004B1154" w14:paraId="73B1E5FB" w14:textId="77777777" w:rsidTr="00EC5594">
        <w:tc>
          <w:tcPr>
            <w:tcW w:w="2889" w:type="dxa"/>
          </w:tcPr>
          <w:p w14:paraId="4D000E34" w14:textId="77777777" w:rsidR="00EC5594" w:rsidRPr="004B1154" w:rsidRDefault="00EC5594" w:rsidP="00D5156F">
            <w:pPr>
              <w:spacing w:line="36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19" w:type="dxa"/>
            <w:gridSpan w:val="7"/>
          </w:tcPr>
          <w:p w14:paraId="162DBCD5" w14:textId="77777777" w:rsidR="00EC5594" w:rsidRPr="004B1154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C5594" w:rsidRPr="004B1154" w14:paraId="6CA03585" w14:textId="77777777" w:rsidTr="00EC5594">
        <w:tc>
          <w:tcPr>
            <w:tcW w:w="2889" w:type="dxa"/>
          </w:tcPr>
          <w:p w14:paraId="0AD0CDA4" w14:textId="77777777" w:rsidR="00EC5594" w:rsidRPr="004B1154" w:rsidRDefault="00EC5594" w:rsidP="00D5156F">
            <w:pPr>
              <w:spacing w:line="36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</w:tcPr>
          <w:p w14:paraId="076DBF02" w14:textId="77777777" w:rsidR="00EC5594" w:rsidRPr="004B1154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8" w:type="dxa"/>
          </w:tcPr>
          <w:p w14:paraId="18456C92" w14:textId="77777777" w:rsidR="00EC5594" w:rsidRPr="004B1154" w:rsidRDefault="00EC5594" w:rsidP="00D5156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80" w:type="dxa"/>
          </w:tcPr>
          <w:p w14:paraId="3A62E366" w14:textId="77777777" w:rsidR="00EC5594" w:rsidRPr="004B1154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8" w:type="dxa"/>
          </w:tcPr>
          <w:p w14:paraId="7EBA8908" w14:textId="77777777" w:rsidR="00EC5594" w:rsidRPr="004B1154" w:rsidRDefault="00EC5594" w:rsidP="00D5156F">
            <w:pPr>
              <w:spacing w:line="360" w:lineRule="exact"/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5" w:type="dxa"/>
          </w:tcPr>
          <w:p w14:paraId="5527F4F6" w14:textId="77777777" w:rsidR="00EC5594" w:rsidRPr="004B1154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8" w:type="dxa"/>
          </w:tcPr>
          <w:p w14:paraId="78ED6159" w14:textId="77777777" w:rsidR="00EC5594" w:rsidRPr="004B1154" w:rsidRDefault="00EC5594" w:rsidP="00D5156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45BC8752" w14:textId="77777777" w:rsidR="00EC5594" w:rsidRPr="004B1154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ส่วนเกินมูลค่า</w:t>
            </w:r>
          </w:p>
        </w:tc>
      </w:tr>
      <w:tr w:rsidR="00EC5594" w:rsidRPr="004B1154" w14:paraId="30990CB0" w14:textId="77777777" w:rsidTr="00EC5594">
        <w:tc>
          <w:tcPr>
            <w:tcW w:w="2889" w:type="dxa"/>
          </w:tcPr>
          <w:p w14:paraId="59321C43" w14:textId="77777777" w:rsidR="00EC5594" w:rsidRPr="004B1154" w:rsidRDefault="00EC5594" w:rsidP="00D5156F">
            <w:pPr>
              <w:spacing w:line="36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</w:tcPr>
          <w:p w14:paraId="7273145F" w14:textId="77777777" w:rsidR="00EC5594" w:rsidRPr="004B1154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จำนวนหุ้น</w:t>
            </w:r>
          </w:p>
        </w:tc>
        <w:tc>
          <w:tcPr>
            <w:tcW w:w="98" w:type="dxa"/>
          </w:tcPr>
          <w:p w14:paraId="43E17F24" w14:textId="77777777" w:rsidR="00EC5594" w:rsidRPr="004B1154" w:rsidRDefault="00EC5594" w:rsidP="00D5156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80" w:type="dxa"/>
          </w:tcPr>
          <w:p w14:paraId="3CD76105" w14:textId="77777777" w:rsidR="00EC5594" w:rsidRPr="004B1154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มูลค่าต่อหุ้น</w:t>
            </w:r>
          </w:p>
        </w:tc>
        <w:tc>
          <w:tcPr>
            <w:tcW w:w="98" w:type="dxa"/>
          </w:tcPr>
          <w:p w14:paraId="2DB1C799" w14:textId="77777777" w:rsidR="00EC5594" w:rsidRPr="004B1154" w:rsidRDefault="00EC5594" w:rsidP="00D5156F">
            <w:pPr>
              <w:spacing w:line="360" w:lineRule="exact"/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5" w:type="dxa"/>
          </w:tcPr>
          <w:p w14:paraId="1842F6B3" w14:textId="77777777" w:rsidR="00EC5594" w:rsidRPr="004B1154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ทุนชำระแล้ว</w:t>
            </w:r>
          </w:p>
        </w:tc>
        <w:tc>
          <w:tcPr>
            <w:tcW w:w="98" w:type="dxa"/>
          </w:tcPr>
          <w:p w14:paraId="5BFEFAC1" w14:textId="77777777" w:rsidR="00EC5594" w:rsidRPr="004B1154" w:rsidRDefault="00EC5594" w:rsidP="00D5156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5FE6B420" w14:textId="77777777" w:rsidR="00EC5594" w:rsidRPr="004B1154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หุ้นสามัญ</w:t>
            </w:r>
          </w:p>
        </w:tc>
      </w:tr>
      <w:tr w:rsidR="00EC5594" w:rsidRPr="004B1154" w14:paraId="4CBEF460" w14:textId="77777777" w:rsidTr="00E0787B">
        <w:tc>
          <w:tcPr>
            <w:tcW w:w="2889" w:type="dxa"/>
          </w:tcPr>
          <w:p w14:paraId="7A888657" w14:textId="77777777" w:rsidR="00EC5594" w:rsidRPr="004B1154" w:rsidRDefault="00EC5594" w:rsidP="00D5156F">
            <w:pPr>
              <w:spacing w:line="36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</w:tcPr>
          <w:p w14:paraId="62969F9B" w14:textId="77777777" w:rsidR="00EC5594" w:rsidRPr="004B1154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(หุ้น)</w:t>
            </w:r>
          </w:p>
        </w:tc>
        <w:tc>
          <w:tcPr>
            <w:tcW w:w="98" w:type="dxa"/>
          </w:tcPr>
          <w:p w14:paraId="4775DBA5" w14:textId="77777777" w:rsidR="00EC5594" w:rsidRPr="004B1154" w:rsidRDefault="00EC5594" w:rsidP="00D5156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0" w:type="dxa"/>
          </w:tcPr>
          <w:p w14:paraId="0F7816B8" w14:textId="77777777" w:rsidR="00EC5594" w:rsidRPr="004B1154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98" w:type="dxa"/>
          </w:tcPr>
          <w:p w14:paraId="0D0C5927" w14:textId="77777777" w:rsidR="00EC5594" w:rsidRPr="004B1154" w:rsidRDefault="00EC5594" w:rsidP="00D5156F">
            <w:pPr>
              <w:spacing w:line="360" w:lineRule="exact"/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</w:tcPr>
          <w:p w14:paraId="2DC4EB82" w14:textId="77777777" w:rsidR="00EC5594" w:rsidRPr="004B1154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98" w:type="dxa"/>
          </w:tcPr>
          <w:p w14:paraId="768BB8DC" w14:textId="77777777" w:rsidR="00EC5594" w:rsidRPr="004B1154" w:rsidRDefault="00EC5594" w:rsidP="00D5156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693FB992" w14:textId="77777777" w:rsidR="00EC5594" w:rsidRPr="004B1154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EC5594" w:rsidRPr="004B1154" w14:paraId="3DB5FA10" w14:textId="77777777" w:rsidTr="00E0787B">
        <w:tc>
          <w:tcPr>
            <w:tcW w:w="2889" w:type="dxa"/>
          </w:tcPr>
          <w:p w14:paraId="54B1D4A6" w14:textId="77777777" w:rsidR="00EC5594" w:rsidRPr="004B1154" w:rsidRDefault="00EC5594" w:rsidP="00D5156F">
            <w:pPr>
              <w:snapToGrid w:val="0"/>
              <w:spacing w:line="36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416" w:type="dxa"/>
            <w:vAlign w:val="center"/>
          </w:tcPr>
          <w:p w14:paraId="4537D2F9" w14:textId="77777777" w:rsidR="00EC5594" w:rsidRPr="004B1154" w:rsidRDefault="00EC5594" w:rsidP="00D5156F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09A57F2A" w14:textId="77777777" w:rsidR="00EC5594" w:rsidRPr="004B1154" w:rsidRDefault="00EC5594" w:rsidP="00D5156F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0" w:type="dxa"/>
          </w:tcPr>
          <w:p w14:paraId="2D0C2688" w14:textId="77777777" w:rsidR="00EC5594" w:rsidRPr="004B1154" w:rsidRDefault="00EC5594" w:rsidP="00D5156F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462EF2B1" w14:textId="77777777" w:rsidR="00EC5594" w:rsidRPr="004B1154" w:rsidRDefault="00EC5594" w:rsidP="00D5156F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5" w:type="dxa"/>
            <w:vAlign w:val="center"/>
          </w:tcPr>
          <w:p w14:paraId="12214E7D" w14:textId="77777777" w:rsidR="00EC5594" w:rsidRPr="004B1154" w:rsidRDefault="00EC5594" w:rsidP="00D5156F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22CCD140" w14:textId="77777777" w:rsidR="00EC5594" w:rsidRPr="004B1154" w:rsidRDefault="00EC5594" w:rsidP="00D5156F">
            <w:pPr>
              <w:tabs>
                <w:tab w:val="decimal" w:pos="-138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</w:tcPr>
          <w:p w14:paraId="268454CD" w14:textId="77777777" w:rsidR="00EC5594" w:rsidRPr="004B1154" w:rsidRDefault="00EC5594" w:rsidP="00D5156F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0787B" w:rsidRPr="004B1154" w14:paraId="56585B0B" w14:textId="77777777" w:rsidTr="00E0787B">
        <w:tc>
          <w:tcPr>
            <w:tcW w:w="2889" w:type="dxa"/>
          </w:tcPr>
          <w:p w14:paraId="47C56286" w14:textId="22F32563" w:rsidR="00E0787B" w:rsidRPr="004B1154" w:rsidRDefault="00E0787B" w:rsidP="00D5156F">
            <w:pPr>
              <w:snapToGrid w:val="0"/>
              <w:spacing w:line="36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9E3308"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4B11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9E3308"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6" w:type="dxa"/>
            <w:tcBorders>
              <w:left w:val="nil"/>
              <w:bottom w:val="double" w:sz="4" w:space="0" w:color="auto"/>
              <w:right w:val="nil"/>
            </w:tcBorders>
          </w:tcPr>
          <w:p w14:paraId="7A617B07" w14:textId="4640896F" w:rsidR="00E0787B" w:rsidRPr="004B1154" w:rsidRDefault="009E3308" w:rsidP="00D5156F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E0787B" w:rsidRPr="004B115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 w:rsidR="00E0787B" w:rsidRPr="004B115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="00E0787B" w:rsidRPr="004B115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98" w:type="dxa"/>
          </w:tcPr>
          <w:p w14:paraId="08B9BF45" w14:textId="77777777" w:rsidR="00E0787B" w:rsidRPr="004B1154" w:rsidRDefault="00E0787B" w:rsidP="00D5156F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0" w:type="dxa"/>
          </w:tcPr>
          <w:p w14:paraId="58EB7A21" w14:textId="1240D5D6" w:rsidR="00E0787B" w:rsidRPr="004B1154" w:rsidRDefault="009E3308" w:rsidP="00D5156F">
            <w:pPr>
              <w:spacing w:line="360" w:lineRule="exact"/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E668D6" w:rsidRPr="004B115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98" w:type="dxa"/>
          </w:tcPr>
          <w:p w14:paraId="5CB92971" w14:textId="77777777" w:rsidR="00E0787B" w:rsidRPr="004B1154" w:rsidRDefault="00E0787B" w:rsidP="00D5156F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  <w:tcBorders>
              <w:left w:val="nil"/>
              <w:bottom w:val="double" w:sz="4" w:space="0" w:color="auto"/>
              <w:right w:val="nil"/>
            </w:tcBorders>
          </w:tcPr>
          <w:p w14:paraId="4677ABA4" w14:textId="0BBDC037" w:rsidR="00E0787B" w:rsidRPr="004B1154" w:rsidRDefault="009E3308" w:rsidP="00D5156F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0787B" w:rsidRPr="004B115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  <w:r w:rsidR="00E0787B" w:rsidRPr="004B115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  <w:r w:rsidR="00E0787B" w:rsidRPr="004B115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</w:p>
        </w:tc>
        <w:tc>
          <w:tcPr>
            <w:tcW w:w="98" w:type="dxa"/>
          </w:tcPr>
          <w:p w14:paraId="78009960" w14:textId="77777777" w:rsidR="00E0787B" w:rsidRPr="004B1154" w:rsidRDefault="00E0787B" w:rsidP="00D5156F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14:paraId="4A09002B" w14:textId="19F7118F" w:rsidR="00E0787B" w:rsidRPr="004B1154" w:rsidRDefault="009E3308" w:rsidP="00D5156F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0787B" w:rsidRPr="004B115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</w:tr>
      <w:tr w:rsidR="00E22BC2" w:rsidRPr="004B1154" w14:paraId="0331602F" w14:textId="77777777" w:rsidTr="00FA668B">
        <w:tc>
          <w:tcPr>
            <w:tcW w:w="2889" w:type="dxa"/>
          </w:tcPr>
          <w:p w14:paraId="16A9A4A4" w14:textId="1BBD2CDE" w:rsidR="00E22BC2" w:rsidRPr="004B1154" w:rsidRDefault="00E22BC2" w:rsidP="00E22BC2">
            <w:pPr>
              <w:snapToGrid w:val="0"/>
              <w:spacing w:line="36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9E3308"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4B1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4B115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4B11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E3308"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51DF3C9" w14:textId="58300EE1" w:rsidR="00E22BC2" w:rsidRPr="004B1154" w:rsidRDefault="009E3308" w:rsidP="00E22BC2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E22BC2" w:rsidRPr="004B115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 w:rsidR="00E22BC2" w:rsidRPr="004B115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="00E22BC2" w:rsidRPr="004B115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98" w:type="dxa"/>
          </w:tcPr>
          <w:p w14:paraId="691E0F14" w14:textId="77777777" w:rsidR="00E22BC2" w:rsidRPr="004B1154" w:rsidRDefault="00E22BC2" w:rsidP="00E22BC2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0" w:type="dxa"/>
          </w:tcPr>
          <w:p w14:paraId="413560C9" w14:textId="2F82761A" w:rsidR="00E22BC2" w:rsidRPr="004B1154" w:rsidRDefault="009E3308" w:rsidP="00E22BC2">
            <w:pPr>
              <w:spacing w:line="360" w:lineRule="exact"/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E22BC2" w:rsidRPr="004B115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98" w:type="dxa"/>
          </w:tcPr>
          <w:p w14:paraId="37CED5CA" w14:textId="77777777" w:rsidR="00E22BC2" w:rsidRPr="004B1154" w:rsidRDefault="00E22BC2" w:rsidP="00E22BC2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4EC66E6" w14:textId="438BAA70" w:rsidR="00E22BC2" w:rsidRPr="004B1154" w:rsidRDefault="009E3308" w:rsidP="00E22BC2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22BC2" w:rsidRPr="004B115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  <w:r w:rsidR="00E22BC2" w:rsidRPr="004B115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  <w:r w:rsidR="00E22BC2" w:rsidRPr="004B115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</w:p>
        </w:tc>
        <w:tc>
          <w:tcPr>
            <w:tcW w:w="98" w:type="dxa"/>
          </w:tcPr>
          <w:p w14:paraId="4C344817" w14:textId="77777777" w:rsidR="00E22BC2" w:rsidRPr="004B1154" w:rsidRDefault="00E22BC2" w:rsidP="00E22BC2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top w:val="double" w:sz="4" w:space="0" w:color="auto"/>
              <w:bottom w:val="double" w:sz="4" w:space="0" w:color="auto"/>
            </w:tcBorders>
          </w:tcPr>
          <w:p w14:paraId="0CBE7F96" w14:textId="47B0B168" w:rsidR="00E22BC2" w:rsidRPr="004B1154" w:rsidRDefault="009E3308" w:rsidP="00E22BC2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22BC2" w:rsidRPr="004B115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</w:tr>
    </w:tbl>
    <w:p w14:paraId="69A719EB" w14:textId="10E39093" w:rsidR="00F00339" w:rsidRPr="004B1154" w:rsidRDefault="009E3308" w:rsidP="00C8746C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lang w:val="en-US"/>
        </w:rPr>
      </w:pPr>
      <w:r w:rsidRPr="009E3308">
        <w:rPr>
          <w:rFonts w:asciiTheme="majorBidi" w:hAnsiTheme="majorBidi" w:cstheme="majorBidi"/>
          <w:b/>
          <w:bCs/>
          <w:lang w:val="en-US"/>
        </w:rPr>
        <w:t>19</w:t>
      </w:r>
      <w:r w:rsidR="00F00339" w:rsidRPr="004B1154">
        <w:rPr>
          <w:rFonts w:asciiTheme="majorBidi" w:hAnsiTheme="majorBidi" w:cstheme="majorBidi"/>
          <w:b/>
          <w:bCs/>
          <w:lang w:val="en-US"/>
        </w:rPr>
        <w:t>.</w:t>
      </w:r>
      <w:r w:rsidR="0062586B" w:rsidRPr="004B1154">
        <w:rPr>
          <w:rFonts w:asciiTheme="majorBidi" w:hAnsiTheme="majorBidi" w:cstheme="majorBidi"/>
          <w:b/>
          <w:bCs/>
          <w:lang w:val="en-US"/>
        </w:rPr>
        <w:tab/>
      </w:r>
      <w:r w:rsidR="00D52D2C" w:rsidRPr="004B1154">
        <w:rPr>
          <w:rFonts w:asciiTheme="majorBidi" w:hAnsiTheme="majorBidi" w:cstheme="majorBidi"/>
          <w:b/>
          <w:bCs/>
          <w:cs/>
          <w:lang w:val="en-US"/>
        </w:rPr>
        <w:t>รายได้อื่น</w:t>
      </w:r>
    </w:p>
    <w:p w14:paraId="4A9A40E2" w14:textId="114C33B6" w:rsidR="00F00339" w:rsidRPr="004B1154" w:rsidRDefault="005B4A66" w:rsidP="00F00339">
      <w:pPr>
        <w:pStyle w:val="BodyTextIndent"/>
        <w:tabs>
          <w:tab w:val="left" w:pos="709"/>
        </w:tabs>
        <w:ind w:left="540" w:firstLine="0"/>
        <w:jc w:val="thaiDistribute"/>
        <w:rPr>
          <w:rFonts w:asciiTheme="majorBidi" w:hAnsiTheme="majorBidi" w:cstheme="majorBidi"/>
          <w:cs/>
        </w:rPr>
      </w:pPr>
      <w:r w:rsidRPr="004B1154">
        <w:rPr>
          <w:rFonts w:asciiTheme="majorBidi" w:hAnsiTheme="majorBidi" w:cstheme="majorBidi"/>
          <w:cs/>
        </w:rPr>
        <w:t>รายได้อื่น</w:t>
      </w:r>
      <w:r w:rsidR="00D52D2C" w:rsidRPr="004B1154">
        <w:rPr>
          <w:rFonts w:asciiTheme="majorBidi" w:hAnsiTheme="majorBidi" w:cstheme="majorBidi"/>
          <w:cs/>
        </w:rPr>
        <w:t>สำหรับงวดสามเดือน</w:t>
      </w:r>
      <w:r w:rsidR="00B256C1" w:rsidRPr="004B1154">
        <w:rPr>
          <w:rFonts w:asciiTheme="majorBidi" w:hAnsiTheme="majorBidi" w:cstheme="majorBidi" w:hint="cs"/>
          <w:cs/>
        </w:rPr>
        <w:t>และงวด</w:t>
      </w:r>
      <w:r w:rsidR="00CC3C50" w:rsidRPr="004B1154">
        <w:rPr>
          <w:rFonts w:asciiTheme="majorBidi" w:hAnsiTheme="majorBidi" w:cstheme="majorBidi" w:hint="cs"/>
          <w:cs/>
        </w:rPr>
        <w:t>เ</w:t>
      </w:r>
      <w:r w:rsidR="00B256C1" w:rsidRPr="004B1154">
        <w:rPr>
          <w:rFonts w:asciiTheme="majorBidi" w:hAnsiTheme="majorBidi" w:cstheme="majorBidi" w:hint="cs"/>
          <w:cs/>
        </w:rPr>
        <w:t>ก</w:t>
      </w:r>
      <w:r w:rsidR="00CC3C50" w:rsidRPr="004B1154">
        <w:rPr>
          <w:rFonts w:asciiTheme="majorBidi" w:hAnsiTheme="majorBidi" w:cstheme="majorBidi" w:hint="cs"/>
          <w:cs/>
        </w:rPr>
        <w:t>้า</w:t>
      </w:r>
      <w:r w:rsidR="00B256C1" w:rsidRPr="004B1154">
        <w:rPr>
          <w:rFonts w:asciiTheme="majorBidi" w:hAnsiTheme="majorBidi" w:cstheme="majorBidi" w:hint="cs"/>
          <w:cs/>
        </w:rPr>
        <w:t>เดือน</w:t>
      </w:r>
      <w:r w:rsidR="00D52D2C" w:rsidRPr="004B1154">
        <w:rPr>
          <w:rFonts w:asciiTheme="majorBidi" w:hAnsiTheme="majorBidi" w:cstheme="majorBidi"/>
          <w:cs/>
        </w:rPr>
        <w:t xml:space="preserve">สิ้นสุดวันที่ </w:t>
      </w:r>
      <w:r w:rsidR="009E3308" w:rsidRPr="009E3308">
        <w:rPr>
          <w:rFonts w:asciiTheme="majorBidi" w:hAnsiTheme="majorBidi" w:cstheme="majorBidi"/>
          <w:lang w:val="en-US"/>
        </w:rPr>
        <w:t>30</w:t>
      </w:r>
      <w:r w:rsidR="00D52D2C" w:rsidRPr="004B1154">
        <w:rPr>
          <w:rFonts w:asciiTheme="majorBidi" w:hAnsiTheme="majorBidi" w:cstheme="majorBidi"/>
          <w:cs/>
        </w:rPr>
        <w:t xml:space="preserve"> </w:t>
      </w:r>
      <w:r w:rsidR="00CC3C50" w:rsidRPr="004B1154">
        <w:rPr>
          <w:rFonts w:asciiTheme="majorBidi" w:hAnsiTheme="majorBidi" w:cstheme="majorBidi" w:hint="cs"/>
          <w:cs/>
        </w:rPr>
        <w:t>กันยายน</w:t>
      </w:r>
      <w:r w:rsidR="00D52D2C" w:rsidRPr="004B1154">
        <w:rPr>
          <w:rFonts w:asciiTheme="majorBidi" w:hAnsiTheme="majorBidi" w:cstheme="majorBidi"/>
          <w:cs/>
        </w:rPr>
        <w:t xml:space="preserve"> มีดังนี้</w:t>
      </w:r>
    </w:p>
    <w:p w14:paraId="5D45D55C" w14:textId="1A08456C" w:rsidR="00776C77" w:rsidRPr="004B1154" w:rsidRDefault="00727EA0" w:rsidP="00776C77">
      <w:pPr>
        <w:spacing w:before="120"/>
        <w:ind w:left="1267" w:hanging="720"/>
        <w:jc w:val="right"/>
        <w:rPr>
          <w:rStyle w:val="PageNumber"/>
          <w:rFonts w:asciiTheme="majorBidi" w:hAnsiTheme="majorBidi" w:cstheme="majorBidi"/>
          <w:b/>
          <w:bCs/>
          <w:cs/>
        </w:rPr>
      </w:pPr>
      <w:r w:rsidRPr="004B1154">
        <w:rPr>
          <w:rStyle w:val="PageNumber"/>
          <w:rFonts w:asciiTheme="majorBidi" w:hAnsiTheme="majorBidi" w:cstheme="majorBidi"/>
          <w:b/>
          <w:bCs/>
          <w:szCs w:val="28"/>
          <w:cs/>
        </w:rPr>
        <w:t xml:space="preserve"> </w:t>
      </w:r>
      <w:r w:rsidR="00776C77" w:rsidRPr="004B1154">
        <w:rPr>
          <w:rStyle w:val="PageNumber"/>
          <w:rFonts w:asciiTheme="majorBidi" w:hAnsiTheme="majorBidi" w:cstheme="majorBidi"/>
          <w:b/>
          <w:bCs/>
          <w:szCs w:val="28"/>
          <w:cs/>
        </w:rPr>
        <w:t xml:space="preserve">(หน่วย </w:t>
      </w:r>
      <w:r w:rsidR="00776C77" w:rsidRPr="004B1154">
        <w:rPr>
          <w:rStyle w:val="PageNumber"/>
          <w:rFonts w:asciiTheme="majorBidi" w:hAnsiTheme="majorBidi" w:cstheme="majorBidi"/>
          <w:b/>
          <w:bCs/>
          <w:cs/>
        </w:rPr>
        <w:t xml:space="preserve">: </w:t>
      </w:r>
      <w:r w:rsidR="00776C77" w:rsidRPr="004B1154">
        <w:rPr>
          <w:rStyle w:val="PageNumber"/>
          <w:rFonts w:asciiTheme="majorBidi" w:hAnsiTheme="majorBidi" w:cstheme="majorBidi"/>
          <w:b/>
          <w:bCs/>
          <w:szCs w:val="28"/>
          <w:cs/>
        </w:rPr>
        <w:t>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D52D2C" w:rsidRPr="004B1154" w14:paraId="0F5CE3A9" w14:textId="77777777" w:rsidTr="00107353">
        <w:trPr>
          <w:trHeight w:val="144"/>
        </w:trPr>
        <w:tc>
          <w:tcPr>
            <w:tcW w:w="3477" w:type="dxa"/>
          </w:tcPr>
          <w:p w14:paraId="7D433ED3" w14:textId="77777777" w:rsidR="00D52D2C" w:rsidRPr="004B1154" w:rsidRDefault="00D52D2C" w:rsidP="00107353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17CE1499" w14:textId="77777777" w:rsidR="00D52D2C" w:rsidRPr="004B1154" w:rsidRDefault="00D52D2C" w:rsidP="001073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7F8F371" w14:textId="77777777" w:rsidR="00D52D2C" w:rsidRPr="004B1154" w:rsidRDefault="00D52D2C" w:rsidP="00107353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04A0294B" w14:textId="77777777" w:rsidR="00D52D2C" w:rsidRPr="004B1154" w:rsidRDefault="00D52D2C" w:rsidP="001073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2D2C" w:rsidRPr="004B1154" w14:paraId="62E33600" w14:textId="77777777" w:rsidTr="00107353">
        <w:trPr>
          <w:trHeight w:val="144"/>
        </w:trPr>
        <w:tc>
          <w:tcPr>
            <w:tcW w:w="3477" w:type="dxa"/>
          </w:tcPr>
          <w:p w14:paraId="799693D2" w14:textId="77777777" w:rsidR="00D52D2C" w:rsidRPr="004B1154" w:rsidRDefault="00D52D2C" w:rsidP="00107353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80" w:type="dxa"/>
            <w:gridSpan w:val="7"/>
          </w:tcPr>
          <w:p w14:paraId="20B1DFCB" w14:textId="4E9250EE" w:rsidR="00D52D2C" w:rsidRPr="004B1154" w:rsidRDefault="00D52D2C" w:rsidP="001073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9E3308" w:rsidRPr="009E3308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30</w:t>
            </w:r>
            <w:r w:rsidRPr="004B115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 xml:space="preserve"> </w:t>
            </w:r>
            <w:r w:rsidR="00CC3C50" w:rsidRPr="004B1154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320D76" w:rsidRPr="004B1154" w14:paraId="28D6A2E3" w14:textId="77777777" w:rsidTr="00107353">
        <w:trPr>
          <w:trHeight w:val="144"/>
        </w:trPr>
        <w:tc>
          <w:tcPr>
            <w:tcW w:w="3477" w:type="dxa"/>
          </w:tcPr>
          <w:p w14:paraId="419B943D" w14:textId="77777777" w:rsidR="00320D76" w:rsidRPr="004B1154" w:rsidRDefault="00320D76" w:rsidP="00320D76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892B3C4" w14:textId="564F1E63" w:rsidR="00320D76" w:rsidRPr="004B1154" w:rsidRDefault="009E3308" w:rsidP="00320D7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7F07243D" w14:textId="77777777" w:rsidR="00320D76" w:rsidRPr="004B1154" w:rsidRDefault="00320D76" w:rsidP="00320D76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00647A6" w14:textId="6C58CD4C" w:rsidR="00320D76" w:rsidRPr="004B1154" w:rsidRDefault="009E3308" w:rsidP="00320D7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1BF77F27" w14:textId="77777777" w:rsidR="00320D76" w:rsidRPr="004B1154" w:rsidRDefault="00320D76" w:rsidP="00320D76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0D5B877" w14:textId="1FC94DE4" w:rsidR="00320D76" w:rsidRPr="004B1154" w:rsidRDefault="009E3308" w:rsidP="00320D7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221250AC" w14:textId="77777777" w:rsidR="00320D76" w:rsidRPr="004B1154" w:rsidRDefault="00320D76" w:rsidP="00320D7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33ADAD1B" w14:textId="24985713" w:rsidR="00320D76" w:rsidRPr="004B1154" w:rsidRDefault="009E3308" w:rsidP="00320D7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E22BC2" w:rsidRPr="004B1154" w14:paraId="62558E13" w14:textId="77777777" w:rsidTr="00F34422">
        <w:trPr>
          <w:trHeight w:val="144"/>
        </w:trPr>
        <w:tc>
          <w:tcPr>
            <w:tcW w:w="3477" w:type="dxa"/>
          </w:tcPr>
          <w:p w14:paraId="4D33B7E4" w14:textId="10A782DB" w:rsidR="00E22BC2" w:rsidRPr="004B1154" w:rsidRDefault="00E22BC2" w:rsidP="00E22B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รายได้ค่าธรรมเนียมบริหารจัดการอาคารชุด</w:t>
            </w:r>
          </w:p>
        </w:tc>
        <w:tc>
          <w:tcPr>
            <w:tcW w:w="1212" w:type="dxa"/>
            <w:vAlign w:val="bottom"/>
          </w:tcPr>
          <w:p w14:paraId="54228AB8" w14:textId="75DCDE4C" w:rsidR="00E22BC2" w:rsidRPr="000C50B8" w:rsidRDefault="009E3308" w:rsidP="000C50B8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E22BC2" w:rsidRPr="000C50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  <w:r w:rsidR="00E22BC2" w:rsidRPr="000C50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</w:p>
        </w:tc>
        <w:tc>
          <w:tcPr>
            <w:tcW w:w="144" w:type="dxa"/>
            <w:vAlign w:val="center"/>
          </w:tcPr>
          <w:p w14:paraId="4C3091C1" w14:textId="77777777" w:rsidR="00E22BC2" w:rsidRPr="004B1154" w:rsidRDefault="00E22BC2" w:rsidP="00E22BC2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7E547BF1" w14:textId="4E663E2C" w:rsidR="00E22BC2" w:rsidRPr="000C50B8" w:rsidRDefault="009E3308" w:rsidP="000C50B8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E22BC2" w:rsidRPr="000C50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  <w:r w:rsidR="00E22BC2" w:rsidRPr="000C50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824</w:t>
            </w:r>
          </w:p>
        </w:tc>
        <w:tc>
          <w:tcPr>
            <w:tcW w:w="144" w:type="dxa"/>
          </w:tcPr>
          <w:p w14:paraId="0A23BCCC" w14:textId="77777777" w:rsidR="00E22BC2" w:rsidRPr="004B1154" w:rsidRDefault="00E22BC2" w:rsidP="00E22BC2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180E957C" w14:textId="6DDC301E" w:rsidR="00E22BC2" w:rsidRPr="000C50B8" w:rsidRDefault="00E22BC2" w:rsidP="000C50B8">
            <w:pPr>
              <w:spacing w:line="360" w:lineRule="exact"/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50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02897271" w14:textId="77777777" w:rsidR="00E22BC2" w:rsidRPr="004B1154" w:rsidRDefault="00E22BC2" w:rsidP="00E22BC2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6DF81BF6" w14:textId="56540B35" w:rsidR="00E22BC2" w:rsidRPr="00E00D18" w:rsidRDefault="00E22BC2" w:rsidP="000C50B8">
            <w:pPr>
              <w:spacing w:line="360" w:lineRule="exact"/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0D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22BC2" w:rsidRPr="004B1154" w14:paraId="3782AC34" w14:textId="77777777" w:rsidTr="00F34422">
        <w:trPr>
          <w:trHeight w:val="144"/>
        </w:trPr>
        <w:tc>
          <w:tcPr>
            <w:tcW w:w="3477" w:type="dxa"/>
          </w:tcPr>
          <w:p w14:paraId="07385A6E" w14:textId="7C4D2645" w:rsidR="00E22BC2" w:rsidRPr="004B1154" w:rsidRDefault="00E22BC2" w:rsidP="00E22B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1212" w:type="dxa"/>
            <w:vAlign w:val="bottom"/>
          </w:tcPr>
          <w:p w14:paraId="17F1D42D" w14:textId="5549CA0B" w:rsidR="00E22BC2" w:rsidRPr="000C50B8" w:rsidRDefault="009E3308" w:rsidP="000C50B8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E22BC2" w:rsidRPr="000C50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  <w:r w:rsidR="00E22BC2" w:rsidRPr="000C50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011</w:t>
            </w:r>
          </w:p>
        </w:tc>
        <w:tc>
          <w:tcPr>
            <w:tcW w:w="144" w:type="dxa"/>
            <w:vAlign w:val="center"/>
          </w:tcPr>
          <w:p w14:paraId="33658E40" w14:textId="77777777" w:rsidR="00E22BC2" w:rsidRPr="004B1154" w:rsidRDefault="00E22BC2" w:rsidP="00E22BC2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5A0F072A" w14:textId="3EEF0E4F" w:rsidR="00E22BC2" w:rsidRPr="000C50B8" w:rsidRDefault="009E3308" w:rsidP="000C50B8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E22BC2" w:rsidRPr="000C50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870</w:t>
            </w:r>
            <w:r w:rsidR="00E22BC2" w:rsidRPr="000C50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923</w:t>
            </w:r>
          </w:p>
        </w:tc>
        <w:tc>
          <w:tcPr>
            <w:tcW w:w="144" w:type="dxa"/>
          </w:tcPr>
          <w:p w14:paraId="0D92AEE7" w14:textId="77777777" w:rsidR="00E22BC2" w:rsidRPr="004B1154" w:rsidRDefault="00E22BC2" w:rsidP="00E22BC2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4F4C82D3" w14:textId="27B7AB4D" w:rsidR="00E22BC2" w:rsidRPr="000C50B8" w:rsidRDefault="00E22BC2" w:rsidP="000C50B8">
            <w:pPr>
              <w:spacing w:line="360" w:lineRule="exact"/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50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4543A741" w14:textId="77777777" w:rsidR="00E22BC2" w:rsidRPr="004B1154" w:rsidRDefault="00E22BC2" w:rsidP="00E22BC2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4F7430D8" w14:textId="11A22EEF" w:rsidR="00E22BC2" w:rsidRPr="00E00D18" w:rsidRDefault="00E22BC2" w:rsidP="000C50B8">
            <w:pPr>
              <w:spacing w:line="360" w:lineRule="exact"/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0D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22BC2" w:rsidRPr="004B1154" w14:paraId="7149B3F3" w14:textId="77777777" w:rsidTr="00F34422">
        <w:trPr>
          <w:trHeight w:val="144"/>
        </w:trPr>
        <w:tc>
          <w:tcPr>
            <w:tcW w:w="3477" w:type="dxa"/>
          </w:tcPr>
          <w:p w14:paraId="087A6D2E" w14:textId="255A862E" w:rsidR="00E22BC2" w:rsidRPr="004B1154" w:rsidRDefault="00E22BC2" w:rsidP="00E22B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รายได้ค่าธรรมเนียมบริหารจัดการ</w:t>
            </w:r>
          </w:p>
        </w:tc>
        <w:tc>
          <w:tcPr>
            <w:tcW w:w="1212" w:type="dxa"/>
            <w:vAlign w:val="center"/>
          </w:tcPr>
          <w:p w14:paraId="5BBB25F2" w14:textId="046AD138" w:rsidR="00E22BC2" w:rsidRPr="000C50B8" w:rsidRDefault="00E22BC2" w:rsidP="000C50B8">
            <w:pPr>
              <w:spacing w:line="360" w:lineRule="exact"/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50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35ABA382" w14:textId="77777777" w:rsidR="00E22BC2" w:rsidRPr="004B1154" w:rsidRDefault="00E22BC2" w:rsidP="00E22BC2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14AC8FF7" w14:textId="1DB4F1B7" w:rsidR="00E22BC2" w:rsidRPr="004B1154" w:rsidRDefault="00E22BC2" w:rsidP="000C50B8">
            <w:pPr>
              <w:spacing w:line="360" w:lineRule="exact"/>
              <w:ind w:right="7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C50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3B1BB320" w14:textId="77777777" w:rsidR="00E22BC2" w:rsidRPr="004B1154" w:rsidRDefault="00E22BC2" w:rsidP="00E22BC2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30B3958A" w14:textId="3ABD3E8C" w:rsidR="00E22BC2" w:rsidRPr="000C50B8" w:rsidRDefault="009E3308" w:rsidP="000C50B8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E22BC2" w:rsidRPr="000C50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E22BC2" w:rsidRPr="000C50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" w:type="dxa"/>
            <w:vAlign w:val="center"/>
          </w:tcPr>
          <w:p w14:paraId="747C8A79" w14:textId="77777777" w:rsidR="00E22BC2" w:rsidRPr="004B1154" w:rsidRDefault="00E22BC2" w:rsidP="00E22BC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68D93EC3" w14:textId="29FBAEEC" w:rsidR="00E22BC2" w:rsidRPr="00E00D18" w:rsidRDefault="009E3308" w:rsidP="00E00D18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E22BC2" w:rsidRPr="00E00D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554</w:t>
            </w:r>
            <w:r w:rsidR="00E22BC2" w:rsidRPr="00E00D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E22BC2" w:rsidRPr="004B1154" w14:paraId="1330DE22" w14:textId="77777777" w:rsidTr="009A1593">
        <w:trPr>
          <w:trHeight w:val="144"/>
        </w:trPr>
        <w:tc>
          <w:tcPr>
            <w:tcW w:w="3477" w:type="dxa"/>
          </w:tcPr>
          <w:p w14:paraId="1B54297E" w14:textId="63A144A0" w:rsidR="00E22BC2" w:rsidRPr="004B1154" w:rsidRDefault="00E22BC2" w:rsidP="00E22B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รายได้จากการยกเลิกสัญญาเช่าห้องชุด</w:t>
            </w:r>
          </w:p>
        </w:tc>
        <w:tc>
          <w:tcPr>
            <w:tcW w:w="1212" w:type="dxa"/>
          </w:tcPr>
          <w:p w14:paraId="06C88378" w14:textId="75F6B12A" w:rsidR="00E22BC2" w:rsidRPr="000C50B8" w:rsidRDefault="009E3308" w:rsidP="000C50B8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22BC2" w:rsidRPr="000C50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236</w:t>
            </w:r>
            <w:r w:rsidR="00E22BC2" w:rsidRPr="000C50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934</w:t>
            </w:r>
          </w:p>
        </w:tc>
        <w:tc>
          <w:tcPr>
            <w:tcW w:w="144" w:type="dxa"/>
            <w:vAlign w:val="center"/>
          </w:tcPr>
          <w:p w14:paraId="55684B04" w14:textId="77777777" w:rsidR="00E22BC2" w:rsidRPr="004B1154" w:rsidRDefault="00E22BC2" w:rsidP="00E22BC2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1D12A9AE" w14:textId="1B5EC71A" w:rsidR="00E22BC2" w:rsidRPr="000C50B8" w:rsidRDefault="009E3308" w:rsidP="000C50B8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E22BC2" w:rsidRPr="000C50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946</w:t>
            </w:r>
            <w:r w:rsidR="00E22BC2" w:rsidRPr="000C50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</w:t>
            </w:r>
          </w:p>
        </w:tc>
        <w:tc>
          <w:tcPr>
            <w:tcW w:w="144" w:type="dxa"/>
          </w:tcPr>
          <w:p w14:paraId="700427CA" w14:textId="77777777" w:rsidR="00E22BC2" w:rsidRPr="004B1154" w:rsidRDefault="00E22BC2" w:rsidP="00E22BC2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6A775755" w14:textId="29F78FA7" w:rsidR="00E22BC2" w:rsidRPr="000C50B8" w:rsidRDefault="00E22BC2" w:rsidP="000C50B8">
            <w:pPr>
              <w:spacing w:line="360" w:lineRule="exact"/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50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7F5E47E5" w14:textId="77777777" w:rsidR="00E22BC2" w:rsidRPr="004B1154" w:rsidRDefault="00E22BC2" w:rsidP="00E22BC2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5EF90B3C" w14:textId="63F7FEF1" w:rsidR="00E22BC2" w:rsidRPr="00E00D18" w:rsidRDefault="009E3308" w:rsidP="00E00D18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22BC2" w:rsidRPr="00E00D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181</w:t>
            </w:r>
            <w:r w:rsidR="00E22BC2" w:rsidRPr="00E00D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244</w:t>
            </w:r>
          </w:p>
        </w:tc>
      </w:tr>
      <w:tr w:rsidR="00E22BC2" w:rsidRPr="004B1154" w14:paraId="1B30FB5B" w14:textId="77777777" w:rsidTr="009A1593">
        <w:trPr>
          <w:trHeight w:val="144"/>
        </w:trPr>
        <w:tc>
          <w:tcPr>
            <w:tcW w:w="3477" w:type="dxa"/>
          </w:tcPr>
          <w:p w14:paraId="68B372B7" w14:textId="0A1364D1" w:rsidR="00E22BC2" w:rsidRPr="004B1154" w:rsidRDefault="00E22BC2" w:rsidP="00E22B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อื่น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ๆ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44B38B" w14:textId="5744B916" w:rsidR="00E22BC2" w:rsidRPr="000C50B8" w:rsidRDefault="009E3308" w:rsidP="000C50B8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22BC2" w:rsidRPr="000C50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523</w:t>
            </w:r>
            <w:r w:rsidR="00E22BC2" w:rsidRPr="000C50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922</w:t>
            </w:r>
          </w:p>
        </w:tc>
        <w:tc>
          <w:tcPr>
            <w:tcW w:w="144" w:type="dxa"/>
          </w:tcPr>
          <w:p w14:paraId="31A8B44A" w14:textId="77777777" w:rsidR="00E22BC2" w:rsidRPr="004B1154" w:rsidRDefault="00E22BC2" w:rsidP="00E22BC2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14:paraId="301937BA" w14:textId="1DA25419" w:rsidR="00E22BC2" w:rsidRPr="000C50B8" w:rsidRDefault="009E3308" w:rsidP="000C50B8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22BC2" w:rsidRPr="000C50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318</w:t>
            </w:r>
            <w:r w:rsidR="00E22BC2" w:rsidRPr="000C50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913</w:t>
            </w:r>
          </w:p>
        </w:tc>
        <w:tc>
          <w:tcPr>
            <w:tcW w:w="144" w:type="dxa"/>
          </w:tcPr>
          <w:p w14:paraId="527BA0ED" w14:textId="77777777" w:rsidR="00E22BC2" w:rsidRPr="004B1154" w:rsidRDefault="00E22BC2" w:rsidP="00E22BC2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6BD99370" w14:textId="59FBA16B" w:rsidR="00E22BC2" w:rsidRPr="000C50B8" w:rsidRDefault="009E3308" w:rsidP="000C50B8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22BC2" w:rsidRPr="000C50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545</w:t>
            </w:r>
          </w:p>
        </w:tc>
        <w:tc>
          <w:tcPr>
            <w:tcW w:w="144" w:type="dxa"/>
          </w:tcPr>
          <w:p w14:paraId="14FA2CBF" w14:textId="77777777" w:rsidR="00E22BC2" w:rsidRPr="004B1154" w:rsidRDefault="00E22BC2" w:rsidP="00E22BC2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5C935501" w14:textId="2A8548DB" w:rsidR="00E22BC2" w:rsidRPr="00E00D18" w:rsidRDefault="009E3308" w:rsidP="00E00D18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22BC2" w:rsidRPr="00E00D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</w:tr>
      <w:tr w:rsidR="00E22BC2" w:rsidRPr="004B1154" w14:paraId="215E974A" w14:textId="77777777" w:rsidTr="009A1593">
        <w:trPr>
          <w:trHeight w:val="144"/>
        </w:trPr>
        <w:tc>
          <w:tcPr>
            <w:tcW w:w="3477" w:type="dxa"/>
          </w:tcPr>
          <w:p w14:paraId="1295134D" w14:textId="3D30BF21" w:rsidR="00E22BC2" w:rsidRPr="004B1154" w:rsidRDefault="00E22BC2" w:rsidP="00E22B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2" w:hanging="9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รวม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C121E13" w14:textId="42C04347" w:rsidR="00E22BC2" w:rsidRPr="000C50B8" w:rsidRDefault="009E3308" w:rsidP="000C50B8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="00E22BC2" w:rsidRPr="000C50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467</w:t>
            </w:r>
            <w:r w:rsidR="00E22BC2" w:rsidRPr="000C50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</w:p>
        </w:tc>
        <w:tc>
          <w:tcPr>
            <w:tcW w:w="144" w:type="dxa"/>
            <w:vAlign w:val="center"/>
          </w:tcPr>
          <w:p w14:paraId="5E18CC71" w14:textId="77777777" w:rsidR="00E22BC2" w:rsidRPr="004B1154" w:rsidRDefault="00E22BC2" w:rsidP="00E22BC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67E988" w14:textId="483F4A29" w:rsidR="00E22BC2" w:rsidRPr="000C50B8" w:rsidRDefault="009E3308" w:rsidP="000C50B8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  <w:r w:rsidR="00E22BC2" w:rsidRPr="000C50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746</w:t>
            </w:r>
            <w:r w:rsidR="00E22BC2" w:rsidRPr="000C50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775</w:t>
            </w:r>
          </w:p>
        </w:tc>
        <w:tc>
          <w:tcPr>
            <w:tcW w:w="144" w:type="dxa"/>
          </w:tcPr>
          <w:p w14:paraId="4577087B" w14:textId="77777777" w:rsidR="00E22BC2" w:rsidRPr="004B1154" w:rsidRDefault="00E22BC2" w:rsidP="00E22BC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8D3D1D" w14:textId="0736F999" w:rsidR="00E22BC2" w:rsidRPr="000C50B8" w:rsidRDefault="009E3308" w:rsidP="000C50B8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E22BC2" w:rsidRPr="000C50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501</w:t>
            </w:r>
            <w:r w:rsidR="00E22BC2" w:rsidRPr="000C50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545</w:t>
            </w:r>
          </w:p>
        </w:tc>
        <w:tc>
          <w:tcPr>
            <w:tcW w:w="144" w:type="dxa"/>
            <w:vAlign w:val="center"/>
          </w:tcPr>
          <w:p w14:paraId="7F6E409F" w14:textId="77777777" w:rsidR="00E22BC2" w:rsidRPr="004B1154" w:rsidRDefault="00E22BC2" w:rsidP="00E22BC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211B8" w14:textId="4C12747A" w:rsidR="00E22BC2" w:rsidRPr="00E00D18" w:rsidRDefault="009E3308" w:rsidP="00E00D18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E22BC2" w:rsidRPr="00E00D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738</w:t>
            </w:r>
            <w:r w:rsidR="00E22BC2" w:rsidRPr="00E00D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</w:p>
        </w:tc>
      </w:tr>
    </w:tbl>
    <w:p w14:paraId="2220F80E" w14:textId="77777777" w:rsidR="00B256C1" w:rsidRPr="004B1154" w:rsidRDefault="00B256C1" w:rsidP="00B256C1">
      <w:pPr>
        <w:spacing w:before="120"/>
        <w:ind w:left="1267" w:hanging="720"/>
        <w:jc w:val="right"/>
        <w:rPr>
          <w:rStyle w:val="PageNumber"/>
          <w:rFonts w:asciiTheme="majorBidi" w:hAnsiTheme="majorBidi" w:cstheme="majorBidi"/>
          <w:b/>
          <w:bCs/>
          <w:cs/>
        </w:rPr>
      </w:pPr>
      <w:r w:rsidRPr="004B1154">
        <w:rPr>
          <w:rStyle w:val="PageNumber"/>
          <w:rFonts w:asciiTheme="majorBidi" w:hAnsiTheme="majorBidi" w:cstheme="majorBidi"/>
          <w:b/>
          <w:bCs/>
          <w:szCs w:val="28"/>
          <w:cs/>
        </w:rPr>
        <w:lastRenderedPageBreak/>
        <w:t xml:space="preserve">(หน่วย </w:t>
      </w:r>
      <w:r w:rsidRPr="004B1154">
        <w:rPr>
          <w:rStyle w:val="PageNumber"/>
          <w:rFonts w:asciiTheme="majorBidi" w:hAnsiTheme="majorBidi" w:cstheme="majorBidi"/>
          <w:b/>
          <w:bCs/>
          <w:cs/>
        </w:rPr>
        <w:t xml:space="preserve">: </w:t>
      </w:r>
      <w:r w:rsidRPr="004B1154">
        <w:rPr>
          <w:rStyle w:val="PageNumber"/>
          <w:rFonts w:asciiTheme="majorBidi" w:hAnsiTheme="majorBidi" w:cstheme="majorBidi"/>
          <w:b/>
          <w:bCs/>
          <w:szCs w:val="28"/>
          <w:cs/>
        </w:rPr>
        <w:t>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B256C1" w:rsidRPr="004B1154" w14:paraId="2DDAD9BE" w14:textId="77777777" w:rsidTr="007D3C1B">
        <w:trPr>
          <w:trHeight w:val="144"/>
        </w:trPr>
        <w:tc>
          <w:tcPr>
            <w:tcW w:w="3477" w:type="dxa"/>
          </w:tcPr>
          <w:p w14:paraId="65D900E2" w14:textId="77777777" w:rsidR="00B256C1" w:rsidRPr="004B1154" w:rsidRDefault="00B256C1" w:rsidP="007D3C1B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5103C919" w14:textId="77777777" w:rsidR="00B256C1" w:rsidRPr="004B1154" w:rsidRDefault="00B256C1" w:rsidP="007D3C1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1946AC9C" w14:textId="77777777" w:rsidR="00B256C1" w:rsidRPr="004B1154" w:rsidRDefault="00B256C1" w:rsidP="007D3C1B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47589F0F" w14:textId="77777777" w:rsidR="00B256C1" w:rsidRPr="004B1154" w:rsidRDefault="00B256C1" w:rsidP="007D3C1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56C1" w:rsidRPr="004B1154" w14:paraId="5068B227" w14:textId="77777777" w:rsidTr="007D3C1B">
        <w:trPr>
          <w:trHeight w:val="144"/>
        </w:trPr>
        <w:tc>
          <w:tcPr>
            <w:tcW w:w="3477" w:type="dxa"/>
          </w:tcPr>
          <w:p w14:paraId="3FE018F4" w14:textId="77777777" w:rsidR="00B256C1" w:rsidRPr="004B1154" w:rsidRDefault="00B256C1" w:rsidP="007D3C1B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80" w:type="dxa"/>
            <w:gridSpan w:val="7"/>
          </w:tcPr>
          <w:p w14:paraId="132A14B2" w14:textId="55E957BC" w:rsidR="00B256C1" w:rsidRPr="004B1154" w:rsidRDefault="00B256C1" w:rsidP="007D3C1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สำหรับงวด</w:t>
            </w:r>
            <w:r w:rsidR="00CC3C50" w:rsidRPr="004B1154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เ</w:t>
            </w:r>
            <w:r w:rsidRPr="004B1154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ก</w:t>
            </w:r>
            <w:r w:rsidR="00CC3C50" w:rsidRPr="004B1154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้า</w:t>
            </w:r>
            <w:r w:rsidRPr="004B115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9E3308" w:rsidRPr="009E3308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30</w:t>
            </w:r>
            <w:r w:rsidRPr="004B115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 xml:space="preserve"> </w:t>
            </w:r>
            <w:r w:rsidR="00CC3C50" w:rsidRPr="004B1154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B256C1" w:rsidRPr="004B1154" w14:paraId="392C7A23" w14:textId="77777777" w:rsidTr="007D3C1B">
        <w:trPr>
          <w:trHeight w:val="144"/>
        </w:trPr>
        <w:tc>
          <w:tcPr>
            <w:tcW w:w="3477" w:type="dxa"/>
          </w:tcPr>
          <w:p w14:paraId="5B875291" w14:textId="77777777" w:rsidR="00B256C1" w:rsidRPr="004B1154" w:rsidRDefault="00B256C1" w:rsidP="007D3C1B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71775AB1" w14:textId="7D30064D" w:rsidR="00B256C1" w:rsidRPr="004B1154" w:rsidRDefault="009E3308" w:rsidP="007D3C1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0ADF2639" w14:textId="77777777" w:rsidR="00B256C1" w:rsidRPr="004B1154" w:rsidRDefault="00B256C1" w:rsidP="007D3C1B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2DCA1E2B" w14:textId="5A00CF26" w:rsidR="00B256C1" w:rsidRPr="004B1154" w:rsidRDefault="009E3308" w:rsidP="007D3C1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3DF419B5" w14:textId="77777777" w:rsidR="00B256C1" w:rsidRPr="004B1154" w:rsidRDefault="00B256C1" w:rsidP="007D3C1B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88B1689" w14:textId="4FC1F1EC" w:rsidR="00B256C1" w:rsidRPr="004B1154" w:rsidRDefault="009E3308" w:rsidP="007D3C1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6AEC612E" w14:textId="77777777" w:rsidR="00B256C1" w:rsidRPr="004B1154" w:rsidRDefault="00B256C1" w:rsidP="007D3C1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95912A2" w14:textId="66051118" w:rsidR="00B256C1" w:rsidRPr="004B1154" w:rsidRDefault="009E3308" w:rsidP="007D3C1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E22BC2" w:rsidRPr="004B1154" w14:paraId="1858F131" w14:textId="77777777" w:rsidTr="007D3C1B">
        <w:trPr>
          <w:trHeight w:val="144"/>
        </w:trPr>
        <w:tc>
          <w:tcPr>
            <w:tcW w:w="3477" w:type="dxa"/>
          </w:tcPr>
          <w:p w14:paraId="7A566DC6" w14:textId="77777777" w:rsidR="00E22BC2" w:rsidRPr="004B1154" w:rsidRDefault="00E22BC2" w:rsidP="00E22B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รายได้ค่าธรรมเนียมบริหารจัดการอาคารชุด</w:t>
            </w:r>
          </w:p>
        </w:tc>
        <w:tc>
          <w:tcPr>
            <w:tcW w:w="1212" w:type="dxa"/>
            <w:vAlign w:val="bottom"/>
          </w:tcPr>
          <w:p w14:paraId="60BE35B2" w14:textId="6A8F6F8E" w:rsidR="00E22BC2" w:rsidRPr="004B1154" w:rsidRDefault="00E22BC2" w:rsidP="00E22BC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 xml:space="preserve">  </w:t>
            </w:r>
            <w:r w:rsidR="009E3308"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94</w:t>
            </w:r>
            <w:r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="009E3308"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737</w:t>
            </w:r>
            <w:r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="009E3308"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321</w:t>
            </w:r>
          </w:p>
        </w:tc>
        <w:tc>
          <w:tcPr>
            <w:tcW w:w="144" w:type="dxa"/>
            <w:vAlign w:val="center"/>
          </w:tcPr>
          <w:p w14:paraId="7C1ED5BC" w14:textId="77777777" w:rsidR="00E22BC2" w:rsidRPr="004B1154" w:rsidRDefault="00E22BC2" w:rsidP="00E22BC2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45FA98F7" w14:textId="6B69E3B2" w:rsidR="00E22BC2" w:rsidRPr="004B1154" w:rsidRDefault="009E3308" w:rsidP="00E22BC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96</w:t>
            </w:r>
            <w:r w:rsidR="00E22BC2" w:rsidRPr="004B1154"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850</w:t>
            </w:r>
            <w:r w:rsidR="00E22BC2" w:rsidRPr="004B1154"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772</w:t>
            </w:r>
          </w:p>
        </w:tc>
        <w:tc>
          <w:tcPr>
            <w:tcW w:w="144" w:type="dxa"/>
          </w:tcPr>
          <w:p w14:paraId="39CB0563" w14:textId="77777777" w:rsidR="00E22BC2" w:rsidRPr="004B1154" w:rsidRDefault="00E22BC2" w:rsidP="00E22BC2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3C9A6FA5" w14:textId="56C824BF" w:rsidR="00E22BC2" w:rsidRPr="004B1154" w:rsidRDefault="00E22BC2" w:rsidP="00E22BC2">
            <w:pPr>
              <w:tabs>
                <w:tab w:val="decimal" w:pos="652"/>
              </w:tabs>
              <w:spacing w:line="360" w:lineRule="exact"/>
              <w:ind w:left="-94" w:right="-203"/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="Times New Roman" w:hAnsi="Times New Roman" w:cs="Angsana New"/>
                <w:b/>
                <w:bCs/>
                <w:snapToGrid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144" w:type="dxa"/>
          </w:tcPr>
          <w:p w14:paraId="0BB9EE20" w14:textId="77777777" w:rsidR="00E22BC2" w:rsidRPr="004B1154" w:rsidRDefault="00E22BC2" w:rsidP="00E22BC2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76F10BA7" w14:textId="7B8C092A" w:rsidR="00E22BC2" w:rsidRPr="004B1154" w:rsidRDefault="00E22BC2" w:rsidP="00E22BC2">
            <w:pPr>
              <w:tabs>
                <w:tab w:val="decimal" w:pos="644"/>
              </w:tabs>
              <w:spacing w:line="360" w:lineRule="exact"/>
              <w:ind w:left="-94" w:right="3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="Times New Roman" w:hAnsi="Times New Roman" w:cs="Angsana New"/>
                <w:b/>
                <w:bCs/>
                <w:snapToGrid w:val="0"/>
                <w:sz w:val="18"/>
                <w:szCs w:val="18"/>
                <w:lang w:val="en-US"/>
              </w:rPr>
              <w:t>-</w:t>
            </w:r>
          </w:p>
        </w:tc>
      </w:tr>
      <w:tr w:rsidR="00E22BC2" w:rsidRPr="004B1154" w14:paraId="2B4C0D26" w14:textId="77777777" w:rsidTr="007D3C1B">
        <w:trPr>
          <w:trHeight w:val="144"/>
        </w:trPr>
        <w:tc>
          <w:tcPr>
            <w:tcW w:w="3477" w:type="dxa"/>
          </w:tcPr>
          <w:p w14:paraId="2729B174" w14:textId="77777777" w:rsidR="00E22BC2" w:rsidRPr="004B1154" w:rsidRDefault="00E22BC2" w:rsidP="00E22B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1212" w:type="dxa"/>
            <w:vAlign w:val="bottom"/>
          </w:tcPr>
          <w:p w14:paraId="05898204" w14:textId="5FB65E32" w:rsidR="00E22BC2" w:rsidRPr="004B1154" w:rsidRDefault="009E3308" w:rsidP="00E22BC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103</w:t>
            </w:r>
            <w:r w:rsidR="00E22BC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700</w:t>
            </w:r>
            <w:r w:rsidR="00E22BC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712</w:t>
            </w:r>
          </w:p>
        </w:tc>
        <w:tc>
          <w:tcPr>
            <w:tcW w:w="144" w:type="dxa"/>
            <w:vAlign w:val="center"/>
          </w:tcPr>
          <w:p w14:paraId="074D82E3" w14:textId="77777777" w:rsidR="00E22BC2" w:rsidRPr="004B1154" w:rsidRDefault="00E22BC2" w:rsidP="00E22BC2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43A2F11E" w14:textId="074B2D2E" w:rsidR="00E22BC2" w:rsidRPr="004B1154" w:rsidRDefault="009E3308" w:rsidP="00E22BC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113</w:t>
            </w:r>
            <w:r w:rsidR="00E22BC2" w:rsidRPr="004B1154"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139</w:t>
            </w:r>
            <w:r w:rsidR="00E22BC2" w:rsidRPr="004B1154"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495</w:t>
            </w:r>
          </w:p>
        </w:tc>
        <w:tc>
          <w:tcPr>
            <w:tcW w:w="144" w:type="dxa"/>
          </w:tcPr>
          <w:p w14:paraId="5D08DDA5" w14:textId="77777777" w:rsidR="00E22BC2" w:rsidRPr="004B1154" w:rsidRDefault="00E22BC2" w:rsidP="00E22BC2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382BE34D" w14:textId="64952791" w:rsidR="00E22BC2" w:rsidRPr="004B1154" w:rsidRDefault="00E22BC2" w:rsidP="00E22BC2">
            <w:pPr>
              <w:tabs>
                <w:tab w:val="decimal" w:pos="652"/>
              </w:tabs>
              <w:spacing w:line="360" w:lineRule="exact"/>
              <w:ind w:left="-94" w:right="-203"/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="Times New Roman" w:hAnsi="Times New Roman" w:cs="Angsana New"/>
                <w:b/>
                <w:bCs/>
                <w:snapToGrid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06BBCB15" w14:textId="77777777" w:rsidR="00E22BC2" w:rsidRPr="004B1154" w:rsidRDefault="00E22BC2" w:rsidP="00E22BC2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6D6A8A64" w14:textId="6AB18361" w:rsidR="00E22BC2" w:rsidRPr="004B1154" w:rsidRDefault="00E22BC2" w:rsidP="00E22BC2">
            <w:pPr>
              <w:tabs>
                <w:tab w:val="decimal" w:pos="644"/>
              </w:tabs>
              <w:spacing w:line="360" w:lineRule="exact"/>
              <w:ind w:left="-94" w:right="3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="Times New Roman" w:hAnsi="Times New Roman" w:cs="Angsana New"/>
                <w:b/>
                <w:bCs/>
                <w:snapToGrid w:val="0"/>
                <w:sz w:val="18"/>
                <w:szCs w:val="18"/>
                <w:lang w:val="en-US"/>
              </w:rPr>
              <w:t>-</w:t>
            </w:r>
          </w:p>
        </w:tc>
      </w:tr>
      <w:tr w:rsidR="00E22BC2" w:rsidRPr="004B1154" w14:paraId="1EB9E4CA" w14:textId="77777777" w:rsidTr="009A1593">
        <w:trPr>
          <w:trHeight w:val="144"/>
        </w:trPr>
        <w:tc>
          <w:tcPr>
            <w:tcW w:w="3477" w:type="dxa"/>
          </w:tcPr>
          <w:p w14:paraId="1FA13729" w14:textId="77777777" w:rsidR="00E22BC2" w:rsidRPr="004B1154" w:rsidRDefault="00E22BC2" w:rsidP="00E22B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รายได้ค่าธรรมเนียมบริหารจัดการ</w:t>
            </w:r>
          </w:p>
        </w:tc>
        <w:tc>
          <w:tcPr>
            <w:tcW w:w="1212" w:type="dxa"/>
          </w:tcPr>
          <w:p w14:paraId="06CDD6E5" w14:textId="6561572B" w:rsidR="00E22BC2" w:rsidRPr="004B1154" w:rsidRDefault="00E22BC2" w:rsidP="00E22BC2">
            <w:pPr>
              <w:tabs>
                <w:tab w:val="decimal" w:pos="664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21B9CF1B" w14:textId="77777777" w:rsidR="00E22BC2" w:rsidRPr="004B1154" w:rsidRDefault="00E22BC2" w:rsidP="00E22BC2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704B1652" w14:textId="65847D48" w:rsidR="00E22BC2" w:rsidRPr="004B1154" w:rsidRDefault="00E22BC2" w:rsidP="00E22BC2">
            <w:pPr>
              <w:tabs>
                <w:tab w:val="decimal" w:pos="566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="Times New Roman" w:hAnsi="Times New Roman" w:cs="Angsana New"/>
                <w:b/>
                <w:bCs/>
                <w:snapToGrid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144" w:type="dxa"/>
          </w:tcPr>
          <w:p w14:paraId="0BA44DFD" w14:textId="77777777" w:rsidR="00E22BC2" w:rsidRPr="004B1154" w:rsidRDefault="00E22BC2" w:rsidP="00E22BC2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3950A2AD" w14:textId="0E617483" w:rsidR="00E22BC2" w:rsidRPr="004B1154" w:rsidRDefault="009E3308" w:rsidP="00E22BC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31</w:t>
            </w:r>
            <w:r w:rsidR="00E22BC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500</w:t>
            </w:r>
            <w:r w:rsidR="00E22BC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000</w:t>
            </w:r>
          </w:p>
        </w:tc>
        <w:tc>
          <w:tcPr>
            <w:tcW w:w="144" w:type="dxa"/>
            <w:vAlign w:val="center"/>
          </w:tcPr>
          <w:p w14:paraId="657D906D" w14:textId="77777777" w:rsidR="00E22BC2" w:rsidRPr="004B1154" w:rsidRDefault="00E22BC2" w:rsidP="00E22BC2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1D1A8DAD" w14:textId="099C2FF1" w:rsidR="00E22BC2" w:rsidRPr="004B1154" w:rsidRDefault="009E3308" w:rsidP="00E22BC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31</w:t>
            </w:r>
            <w:r w:rsidR="00E22BC2" w:rsidRPr="004B1154"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662</w:t>
            </w:r>
            <w:r w:rsidR="00E22BC2" w:rsidRPr="004B1154"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000</w:t>
            </w:r>
          </w:p>
        </w:tc>
      </w:tr>
      <w:tr w:rsidR="00E22BC2" w:rsidRPr="004B1154" w14:paraId="4614EEF1" w14:textId="77777777" w:rsidTr="00F34422">
        <w:trPr>
          <w:trHeight w:val="144"/>
        </w:trPr>
        <w:tc>
          <w:tcPr>
            <w:tcW w:w="3477" w:type="dxa"/>
          </w:tcPr>
          <w:p w14:paraId="5C8AE309" w14:textId="77777777" w:rsidR="00E22BC2" w:rsidRPr="004B1154" w:rsidRDefault="00E22BC2" w:rsidP="00E22B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รายได้จากการยกเลิกสัญญาเช่าห้องชุด</w:t>
            </w:r>
          </w:p>
        </w:tc>
        <w:tc>
          <w:tcPr>
            <w:tcW w:w="1212" w:type="dxa"/>
          </w:tcPr>
          <w:p w14:paraId="5734BF50" w14:textId="34F87D25" w:rsidR="00E22BC2" w:rsidRPr="004B1154" w:rsidRDefault="009E3308" w:rsidP="00E22BC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40</w:t>
            </w:r>
            <w:r w:rsidR="00E22BC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341</w:t>
            </w:r>
            <w:r w:rsidR="00E22BC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382</w:t>
            </w:r>
          </w:p>
        </w:tc>
        <w:tc>
          <w:tcPr>
            <w:tcW w:w="144" w:type="dxa"/>
            <w:vAlign w:val="center"/>
          </w:tcPr>
          <w:p w14:paraId="1D9C413F" w14:textId="77777777" w:rsidR="00E22BC2" w:rsidRPr="004B1154" w:rsidRDefault="00E22BC2" w:rsidP="00E22BC2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0E7FD7EB" w14:textId="79CB75F7" w:rsidR="00E22BC2" w:rsidRPr="004B1154" w:rsidRDefault="009E3308" w:rsidP="00E22BC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104</w:t>
            </w:r>
            <w:r w:rsidR="00E22BC2" w:rsidRPr="004B1154"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338</w:t>
            </w:r>
            <w:r w:rsidR="00E22BC2" w:rsidRPr="004B1154"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724</w:t>
            </w:r>
          </w:p>
        </w:tc>
        <w:tc>
          <w:tcPr>
            <w:tcW w:w="144" w:type="dxa"/>
          </w:tcPr>
          <w:p w14:paraId="598B1787" w14:textId="77777777" w:rsidR="00E22BC2" w:rsidRPr="004B1154" w:rsidRDefault="00E22BC2" w:rsidP="00E22BC2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481288FC" w14:textId="443CEF22" w:rsidR="00E22BC2" w:rsidRPr="004B1154" w:rsidRDefault="00E22BC2" w:rsidP="00E22BC2">
            <w:pPr>
              <w:tabs>
                <w:tab w:val="decimal" w:pos="655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4B1154">
              <w:rPr>
                <w:rFonts w:ascii="Times New Roman" w:hAnsi="Times New Roman" w:cs="Angsana New"/>
                <w:b/>
                <w:bCs/>
                <w:snapToGrid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0A1DF774" w14:textId="77777777" w:rsidR="00E22BC2" w:rsidRPr="004B1154" w:rsidRDefault="00E22BC2" w:rsidP="00E22BC2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3AAAD0B1" w14:textId="06A07C99" w:rsidR="00E22BC2" w:rsidRPr="004B1154" w:rsidRDefault="009E3308" w:rsidP="00E22BC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1</w:t>
            </w:r>
            <w:r w:rsidR="00E22BC2" w:rsidRPr="004B1154"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181</w:t>
            </w:r>
            <w:r w:rsidR="00E22BC2" w:rsidRPr="004B1154"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244</w:t>
            </w:r>
          </w:p>
        </w:tc>
      </w:tr>
      <w:tr w:rsidR="00E22BC2" w:rsidRPr="004B1154" w14:paraId="6AE9D9CC" w14:textId="77777777" w:rsidTr="00F34422">
        <w:trPr>
          <w:trHeight w:val="297"/>
        </w:trPr>
        <w:tc>
          <w:tcPr>
            <w:tcW w:w="3477" w:type="dxa"/>
          </w:tcPr>
          <w:p w14:paraId="2C1F68D2" w14:textId="77777777" w:rsidR="00E22BC2" w:rsidRPr="004B1154" w:rsidRDefault="00E22BC2" w:rsidP="00E22B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อื่น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ๆ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14:paraId="4C050EE3" w14:textId="1D8791EB" w:rsidR="00E22BC2" w:rsidRPr="004B1154" w:rsidRDefault="009E3308" w:rsidP="00E22BC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15</w:t>
            </w:r>
            <w:r w:rsidR="00E22BC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470</w:t>
            </w:r>
            <w:r w:rsidR="00E22BC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015</w:t>
            </w:r>
          </w:p>
        </w:tc>
        <w:tc>
          <w:tcPr>
            <w:tcW w:w="144" w:type="dxa"/>
          </w:tcPr>
          <w:p w14:paraId="7919090E" w14:textId="77777777" w:rsidR="00E22BC2" w:rsidRPr="004B1154" w:rsidRDefault="00E22BC2" w:rsidP="00E22BC2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507D622F" w14:textId="577F1919" w:rsidR="00E22BC2" w:rsidRPr="004B1154" w:rsidRDefault="009E3308" w:rsidP="00E22BC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27</w:t>
            </w:r>
            <w:r w:rsidR="00E22BC2" w:rsidRPr="004B1154"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770</w:t>
            </w:r>
            <w:r w:rsidR="00E22BC2" w:rsidRPr="004B1154"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054</w:t>
            </w:r>
          </w:p>
        </w:tc>
        <w:tc>
          <w:tcPr>
            <w:tcW w:w="144" w:type="dxa"/>
          </w:tcPr>
          <w:p w14:paraId="752C87E7" w14:textId="77777777" w:rsidR="00E22BC2" w:rsidRPr="004B1154" w:rsidRDefault="00E22BC2" w:rsidP="00E22BC2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14:paraId="48669929" w14:textId="27CAC70F" w:rsidR="00E22BC2" w:rsidRPr="004B1154" w:rsidRDefault="009E3308" w:rsidP="00E22BC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2</w:t>
            </w:r>
            <w:r w:rsidR="00E22BC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936</w:t>
            </w:r>
          </w:p>
        </w:tc>
        <w:tc>
          <w:tcPr>
            <w:tcW w:w="144" w:type="dxa"/>
          </w:tcPr>
          <w:p w14:paraId="230E97A2" w14:textId="77777777" w:rsidR="00E22BC2" w:rsidRPr="004B1154" w:rsidRDefault="00E22BC2" w:rsidP="00E22BC2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01DBDE3F" w14:textId="165D5FBC" w:rsidR="00E22BC2" w:rsidRPr="004B1154" w:rsidRDefault="009E3308" w:rsidP="00E22BC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892</w:t>
            </w:r>
            <w:r w:rsidR="00E22BC2" w:rsidRPr="004B1154"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484</w:t>
            </w:r>
          </w:p>
        </w:tc>
      </w:tr>
      <w:tr w:rsidR="00E22BC2" w:rsidRPr="004B1154" w14:paraId="19B37827" w14:textId="77777777" w:rsidTr="00F34422">
        <w:trPr>
          <w:trHeight w:val="144"/>
        </w:trPr>
        <w:tc>
          <w:tcPr>
            <w:tcW w:w="3477" w:type="dxa"/>
          </w:tcPr>
          <w:p w14:paraId="285548D2" w14:textId="77777777" w:rsidR="00E22BC2" w:rsidRPr="004B1154" w:rsidRDefault="00E22BC2" w:rsidP="00E22B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2" w:hanging="9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รวม</w:t>
            </w: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D76572" w14:textId="6AC0C9E4" w:rsidR="00E22BC2" w:rsidRPr="004B1154" w:rsidRDefault="009E3308" w:rsidP="00E22BC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254</w:t>
            </w:r>
            <w:r w:rsidR="00E22BC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249</w:t>
            </w:r>
            <w:r w:rsidR="00E22BC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430</w:t>
            </w:r>
          </w:p>
        </w:tc>
        <w:tc>
          <w:tcPr>
            <w:tcW w:w="144" w:type="dxa"/>
            <w:vAlign w:val="center"/>
          </w:tcPr>
          <w:p w14:paraId="645BB95A" w14:textId="77777777" w:rsidR="00E22BC2" w:rsidRPr="004B1154" w:rsidRDefault="00E22BC2" w:rsidP="00E22BC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E2A41D" w14:textId="46C28DE5" w:rsidR="00E22BC2" w:rsidRPr="004B1154" w:rsidRDefault="009E3308" w:rsidP="00E22BC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342</w:t>
            </w:r>
            <w:r w:rsidR="00E22BC2" w:rsidRPr="004B1154"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099</w:t>
            </w:r>
            <w:r w:rsidR="00E22BC2" w:rsidRPr="004B1154"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045</w:t>
            </w:r>
          </w:p>
        </w:tc>
        <w:tc>
          <w:tcPr>
            <w:tcW w:w="144" w:type="dxa"/>
          </w:tcPr>
          <w:p w14:paraId="6ABEAE05" w14:textId="77777777" w:rsidR="00E22BC2" w:rsidRPr="004B1154" w:rsidRDefault="00E22BC2" w:rsidP="00E22BC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6EC94" w14:textId="5DEE09C7" w:rsidR="00E22BC2" w:rsidRPr="004B1154" w:rsidRDefault="009E3308" w:rsidP="00E22BC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31</w:t>
            </w:r>
            <w:r w:rsidR="00E22BC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502</w:t>
            </w:r>
            <w:r w:rsidR="00E22BC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936</w:t>
            </w:r>
          </w:p>
        </w:tc>
        <w:tc>
          <w:tcPr>
            <w:tcW w:w="144" w:type="dxa"/>
            <w:vAlign w:val="center"/>
          </w:tcPr>
          <w:p w14:paraId="604EBFC8" w14:textId="77777777" w:rsidR="00E22BC2" w:rsidRPr="004B1154" w:rsidRDefault="00E22BC2" w:rsidP="00E22BC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204993" w14:textId="570ED2B4" w:rsidR="00E22BC2" w:rsidRPr="004B1154" w:rsidRDefault="009E3308" w:rsidP="00E22BC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33</w:t>
            </w:r>
            <w:r w:rsidR="00E22BC2" w:rsidRPr="004B1154"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735</w:t>
            </w:r>
            <w:r w:rsidR="00E22BC2" w:rsidRPr="004B1154"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728</w:t>
            </w:r>
          </w:p>
        </w:tc>
      </w:tr>
    </w:tbl>
    <w:p w14:paraId="0EA05F39" w14:textId="4CD02402" w:rsidR="00E142AA" w:rsidRPr="004B1154" w:rsidRDefault="009E3308" w:rsidP="00727EA0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Style w:val="PageNumber"/>
          <w:rFonts w:asciiTheme="majorBidi" w:hAnsiTheme="majorBidi" w:cstheme="majorBidi"/>
          <w:b/>
          <w:bCs/>
          <w:cs/>
        </w:rPr>
      </w:pPr>
      <w:r w:rsidRPr="009E3308">
        <w:rPr>
          <w:rStyle w:val="PageNumber"/>
          <w:rFonts w:asciiTheme="majorBidi" w:hAnsiTheme="majorBidi" w:cstheme="majorBidi"/>
          <w:b/>
          <w:bCs/>
          <w:lang w:val="en-US"/>
        </w:rPr>
        <w:t>20</w:t>
      </w:r>
      <w:r w:rsidR="00E142AA" w:rsidRPr="004B1154">
        <w:rPr>
          <w:rStyle w:val="PageNumber"/>
          <w:rFonts w:asciiTheme="majorBidi" w:hAnsiTheme="majorBidi" w:cstheme="majorBidi"/>
          <w:b/>
          <w:bCs/>
          <w:cs/>
        </w:rPr>
        <w:t>.</w:t>
      </w:r>
      <w:r w:rsidR="00E142AA" w:rsidRPr="004B1154">
        <w:rPr>
          <w:rStyle w:val="PageNumber"/>
          <w:rFonts w:asciiTheme="majorBidi" w:hAnsiTheme="majorBidi" w:cstheme="majorBidi"/>
          <w:b/>
          <w:bCs/>
          <w:cs/>
        </w:rPr>
        <w:tab/>
        <w:t>ค่าตอบแทนกรรมการและผู้บริหาร</w:t>
      </w:r>
    </w:p>
    <w:p w14:paraId="3971D976" w14:textId="0439C4CB" w:rsidR="00E142AA" w:rsidRPr="004B1154" w:rsidRDefault="009E3308" w:rsidP="00FB6573">
      <w:pPr>
        <w:pStyle w:val="BodyTextIndent"/>
        <w:ind w:left="1166" w:hanging="617"/>
        <w:jc w:val="thaiDistribute"/>
        <w:rPr>
          <w:rStyle w:val="PageNumber"/>
          <w:rFonts w:asciiTheme="majorBidi" w:hAnsiTheme="majorBidi" w:cstheme="majorBidi"/>
          <w:cs/>
        </w:rPr>
      </w:pPr>
      <w:r w:rsidRPr="009E3308">
        <w:rPr>
          <w:rStyle w:val="PageNumber"/>
          <w:rFonts w:asciiTheme="majorBidi" w:hAnsiTheme="majorBidi" w:cstheme="majorBidi"/>
          <w:lang w:val="en-US"/>
        </w:rPr>
        <w:t>20</w:t>
      </w:r>
      <w:r w:rsidR="00E142AA" w:rsidRPr="004B1154">
        <w:rPr>
          <w:rStyle w:val="PageNumber"/>
          <w:rFonts w:asciiTheme="majorBidi" w:hAnsiTheme="majorBidi" w:cstheme="majorBidi"/>
          <w:cs/>
        </w:rPr>
        <w:t>.</w:t>
      </w:r>
      <w:r w:rsidRPr="009E3308">
        <w:rPr>
          <w:rStyle w:val="PageNumber"/>
          <w:rFonts w:asciiTheme="majorBidi" w:hAnsiTheme="majorBidi" w:cstheme="majorBidi"/>
          <w:lang w:val="en-US"/>
        </w:rPr>
        <w:t>1</w:t>
      </w:r>
      <w:r w:rsidR="00E142AA" w:rsidRPr="004B1154">
        <w:rPr>
          <w:rStyle w:val="PageNumber"/>
          <w:rFonts w:asciiTheme="majorBidi" w:hAnsiTheme="majorBidi" w:cstheme="majorBidi"/>
          <w:cs/>
        </w:rPr>
        <w:tab/>
        <w:t xml:space="preserve">ค่าตอบแทนกรรมการนี้เป็นผลประโยชน์ที่จ่ายให้แก่กรรมการของบริษัทตามมาตรา </w:t>
      </w:r>
      <w:r w:rsidRPr="009E3308">
        <w:rPr>
          <w:rStyle w:val="PageNumber"/>
          <w:rFonts w:asciiTheme="majorBidi" w:hAnsiTheme="majorBidi" w:cstheme="majorBidi"/>
          <w:lang w:val="en-US"/>
        </w:rPr>
        <w:t>90</w:t>
      </w:r>
      <w:r w:rsidR="00E142AA" w:rsidRPr="004B1154">
        <w:rPr>
          <w:rStyle w:val="PageNumber"/>
          <w:rFonts w:asciiTheme="majorBidi" w:hAnsiTheme="majorBidi" w:cstheme="majorBidi"/>
          <w:cs/>
        </w:rPr>
        <w:t xml:space="preserve"> ของพระราชบัญญัติบริษัทมหาชนจำกัด โดยไม่รวมเงินเดือนและผลประโยชน์ที่เกี่ยวข้องที่จ่ายให้กับกรรมการซึ่งดำรงตำแหน่งเป็นผู้บริหารของบริษัทด้วย </w:t>
      </w:r>
    </w:p>
    <w:p w14:paraId="1A7D2986" w14:textId="334EA253" w:rsidR="00320D76" w:rsidRPr="004B1154" w:rsidRDefault="009E3308" w:rsidP="00320D76">
      <w:pPr>
        <w:pStyle w:val="BodyTextIndent"/>
        <w:spacing w:before="240"/>
        <w:ind w:left="1166" w:hanging="619"/>
        <w:jc w:val="thaiDistribute"/>
        <w:rPr>
          <w:rStyle w:val="PageNumber"/>
          <w:rFonts w:asciiTheme="majorBidi" w:hAnsiTheme="majorBidi" w:cstheme="majorBidi"/>
          <w:snapToGrid w:val="0"/>
          <w:cs/>
        </w:rPr>
      </w:pPr>
      <w:r w:rsidRPr="009E3308">
        <w:rPr>
          <w:rStyle w:val="PageNumber"/>
          <w:rFonts w:asciiTheme="majorBidi" w:hAnsiTheme="majorBidi" w:cstheme="majorBidi"/>
          <w:lang w:val="en-US"/>
        </w:rPr>
        <w:t>20</w:t>
      </w:r>
      <w:r w:rsidR="00E142AA" w:rsidRPr="004B1154">
        <w:rPr>
          <w:rStyle w:val="PageNumber"/>
          <w:rFonts w:asciiTheme="majorBidi" w:hAnsiTheme="majorBidi" w:cstheme="majorBidi"/>
          <w:cs/>
        </w:rPr>
        <w:t>.</w:t>
      </w:r>
      <w:r w:rsidRPr="009E3308">
        <w:rPr>
          <w:rStyle w:val="PageNumber"/>
          <w:rFonts w:asciiTheme="majorBidi" w:hAnsiTheme="majorBidi" w:cstheme="majorBidi"/>
          <w:lang w:val="en-US"/>
        </w:rPr>
        <w:t>2</w:t>
      </w:r>
      <w:r w:rsidR="00E142AA" w:rsidRPr="004B1154">
        <w:rPr>
          <w:rStyle w:val="PageNumber"/>
          <w:rFonts w:asciiTheme="majorBidi" w:hAnsiTheme="majorBidi" w:cstheme="majorBidi"/>
          <w:cs/>
        </w:rPr>
        <w:tab/>
      </w:r>
      <w:r w:rsidR="00E142AA" w:rsidRPr="004B1154">
        <w:rPr>
          <w:rStyle w:val="PageNumber"/>
          <w:rFonts w:asciiTheme="majorBidi" w:hAnsiTheme="majorBidi" w:cstheme="majorBidi"/>
          <w:snapToGrid w:val="0"/>
          <w:cs/>
        </w:rPr>
        <w:t>ค่าตอบแทนผู้บริหารนี้เป็นค่าตอบแทนที่เป็นตัวเงิน ได้แก่ เงินเดือน โบนัส และกองทุนสำรองเลี้ยงชีพที่จ่ายให้แก่ผู้บริหารของ</w:t>
      </w:r>
      <w:r w:rsidR="00E142AA" w:rsidRPr="004B1154">
        <w:rPr>
          <w:rFonts w:asciiTheme="majorBidi" w:hAnsiTheme="majorBidi" w:cstheme="majorBidi"/>
          <w:cs/>
          <w:lang w:val="en-US"/>
        </w:rPr>
        <w:t>บริษัท</w:t>
      </w:r>
      <w:r w:rsidR="00E142AA" w:rsidRPr="004B1154">
        <w:rPr>
          <w:rStyle w:val="PageNumber"/>
          <w:rFonts w:asciiTheme="majorBidi" w:hAnsiTheme="majorBidi" w:cstheme="majorBidi"/>
          <w:snapToGrid w:val="0"/>
          <w:cs/>
        </w:rPr>
        <w:t xml:space="preserve"> ตามมาตรฐานการบัญชีฉบับที่ </w:t>
      </w:r>
      <w:r w:rsidRPr="009E3308">
        <w:rPr>
          <w:rStyle w:val="PageNumber"/>
          <w:rFonts w:asciiTheme="majorBidi" w:hAnsiTheme="majorBidi" w:cstheme="majorBidi"/>
          <w:snapToGrid w:val="0"/>
          <w:lang w:val="en-US"/>
        </w:rPr>
        <w:t>24</w:t>
      </w:r>
      <w:r w:rsidR="00E142AA" w:rsidRPr="004B1154">
        <w:rPr>
          <w:rStyle w:val="PageNumber"/>
          <w:rFonts w:asciiTheme="majorBidi" w:hAnsiTheme="majorBidi" w:cstheme="majorBidi"/>
          <w:snapToGrid w:val="0"/>
          <w:cs/>
        </w:rPr>
        <w:t xml:space="preserve"> เรื่อ</w:t>
      </w:r>
      <w:r w:rsidR="00E142AA" w:rsidRPr="004B1154">
        <w:rPr>
          <w:rStyle w:val="PageNumber"/>
          <w:rFonts w:asciiTheme="majorBidi" w:hAnsiTheme="majorBidi" w:cstheme="majorBidi"/>
          <w:snapToGrid w:val="0"/>
          <w:cs/>
          <w:lang w:val="en-US"/>
        </w:rPr>
        <w:t>ง</w:t>
      </w:r>
      <w:r w:rsidR="00E142AA" w:rsidRPr="004B1154">
        <w:rPr>
          <w:rStyle w:val="PageNumber"/>
          <w:rFonts w:asciiTheme="majorBidi" w:hAnsiTheme="majorBidi" w:cstheme="majorBidi"/>
          <w:snapToGrid w:val="0"/>
          <w:lang w:val="en-US"/>
        </w:rPr>
        <w:t xml:space="preserve"> </w:t>
      </w:r>
      <w:r w:rsidR="00E142AA" w:rsidRPr="004B1154">
        <w:rPr>
          <w:rStyle w:val="PageNumber"/>
          <w:rFonts w:asciiTheme="majorBidi" w:hAnsiTheme="majorBidi" w:cstheme="majorBidi"/>
          <w:snapToGrid w:val="0"/>
          <w:cs/>
        </w:rPr>
        <w:t>การเปิดเผยข้อมูลเกี่ยวกับบุคคลหรือกิจการที่เกี่ยวข้องกัน</w:t>
      </w:r>
    </w:p>
    <w:p w14:paraId="09F3F25B" w14:textId="77777777" w:rsidR="000B3504" w:rsidRPr="004B1154" w:rsidRDefault="000B3504" w:rsidP="00A86372">
      <w:pPr>
        <w:pStyle w:val="BodyTextIndent"/>
        <w:ind w:left="1166" w:hanging="619"/>
        <w:jc w:val="thaiDistribute"/>
        <w:rPr>
          <w:rStyle w:val="PageNumber"/>
          <w:rFonts w:asciiTheme="majorBidi" w:hAnsiTheme="majorBidi" w:cstheme="majorBidi"/>
          <w:snapToGrid w:val="0"/>
          <w:sz w:val="2"/>
          <w:szCs w:val="2"/>
          <w:cs/>
        </w:rPr>
      </w:pPr>
    </w:p>
    <w:p w14:paraId="6EA53B36" w14:textId="044F3922" w:rsidR="00E142AA" w:rsidRPr="004B1154" w:rsidRDefault="00E142AA" w:rsidP="0062586B">
      <w:pPr>
        <w:spacing w:before="240"/>
        <w:ind w:left="533"/>
        <w:rPr>
          <w:rStyle w:val="PageNumber"/>
          <w:rFonts w:asciiTheme="majorBidi" w:hAnsiTheme="majorBidi" w:cstheme="majorBidi"/>
          <w:snapToGrid w:val="0"/>
          <w:spacing w:val="-2"/>
        </w:rPr>
      </w:pPr>
      <w:r w:rsidRPr="004B1154">
        <w:rPr>
          <w:rStyle w:val="PageNumber"/>
          <w:rFonts w:asciiTheme="majorBidi" w:hAnsiTheme="majorBidi" w:cstheme="majorBidi"/>
          <w:snapToGrid w:val="0"/>
          <w:spacing w:val="-2"/>
          <w:cs/>
        </w:rPr>
        <w:t>ค่าตอบแทนกรรมการและผู้บริหารสำหรับงวดสามเดือน</w:t>
      </w:r>
      <w:r w:rsidR="00D84A69" w:rsidRPr="004B1154">
        <w:rPr>
          <w:rStyle w:val="PageNumber"/>
          <w:rFonts w:asciiTheme="majorBidi" w:hAnsiTheme="majorBidi" w:cstheme="majorBidi" w:hint="cs"/>
          <w:snapToGrid w:val="0"/>
          <w:spacing w:val="-2"/>
          <w:cs/>
          <w:lang w:val="en-US"/>
        </w:rPr>
        <w:t>และงวด</w:t>
      </w:r>
      <w:r w:rsidR="00CC3C50" w:rsidRPr="004B1154">
        <w:rPr>
          <w:rStyle w:val="PageNumber"/>
          <w:rFonts w:asciiTheme="majorBidi" w:hAnsiTheme="majorBidi" w:cstheme="majorBidi" w:hint="cs"/>
          <w:snapToGrid w:val="0"/>
          <w:spacing w:val="-2"/>
          <w:cs/>
          <w:lang w:val="en-US"/>
        </w:rPr>
        <w:t>เ</w:t>
      </w:r>
      <w:r w:rsidR="00D84A69" w:rsidRPr="004B1154">
        <w:rPr>
          <w:rStyle w:val="PageNumber"/>
          <w:rFonts w:asciiTheme="majorBidi" w:hAnsiTheme="majorBidi" w:cstheme="majorBidi" w:hint="cs"/>
          <w:snapToGrid w:val="0"/>
          <w:spacing w:val="-2"/>
          <w:cs/>
          <w:lang w:val="en-US"/>
        </w:rPr>
        <w:t>ก</w:t>
      </w:r>
      <w:r w:rsidR="00CC3C50" w:rsidRPr="004B1154">
        <w:rPr>
          <w:rStyle w:val="PageNumber"/>
          <w:rFonts w:asciiTheme="majorBidi" w:hAnsiTheme="majorBidi" w:cstheme="majorBidi" w:hint="cs"/>
          <w:snapToGrid w:val="0"/>
          <w:spacing w:val="-2"/>
          <w:cs/>
          <w:lang w:val="en-US"/>
        </w:rPr>
        <w:t>้า</w:t>
      </w:r>
      <w:r w:rsidR="00D84A69" w:rsidRPr="004B1154">
        <w:rPr>
          <w:rStyle w:val="PageNumber"/>
          <w:rFonts w:asciiTheme="majorBidi" w:hAnsiTheme="majorBidi" w:cstheme="majorBidi" w:hint="cs"/>
          <w:snapToGrid w:val="0"/>
          <w:spacing w:val="-2"/>
          <w:cs/>
          <w:lang w:val="en-US"/>
        </w:rPr>
        <w:t>เดือน</w:t>
      </w:r>
      <w:r w:rsidR="00B135D6" w:rsidRPr="004B1154">
        <w:rPr>
          <w:rStyle w:val="PageNumber"/>
          <w:rFonts w:asciiTheme="majorBidi" w:hAnsiTheme="majorBidi" w:cstheme="majorBidi"/>
          <w:snapToGrid w:val="0"/>
          <w:spacing w:val="-2"/>
          <w:cs/>
        </w:rPr>
        <w:t xml:space="preserve">สิ้นสุดวันที่ </w:t>
      </w:r>
      <w:r w:rsidR="009E3308" w:rsidRPr="009E3308">
        <w:rPr>
          <w:rStyle w:val="PageNumber"/>
          <w:rFonts w:asciiTheme="majorBidi" w:hAnsiTheme="majorBidi" w:cstheme="majorBidi"/>
          <w:snapToGrid w:val="0"/>
          <w:spacing w:val="-2"/>
          <w:lang w:val="en-US"/>
        </w:rPr>
        <w:t>30</w:t>
      </w:r>
      <w:r w:rsidR="00B135D6" w:rsidRPr="004B1154">
        <w:rPr>
          <w:rStyle w:val="PageNumber"/>
          <w:rFonts w:asciiTheme="majorBidi" w:hAnsiTheme="majorBidi" w:cstheme="majorBidi"/>
          <w:snapToGrid w:val="0"/>
          <w:spacing w:val="-2"/>
          <w:lang w:val="en-US"/>
        </w:rPr>
        <w:t xml:space="preserve"> </w:t>
      </w:r>
      <w:r w:rsidR="00CC3C50" w:rsidRPr="004B1154">
        <w:rPr>
          <w:rStyle w:val="PageNumber"/>
          <w:rFonts w:asciiTheme="majorBidi" w:hAnsiTheme="majorBidi" w:cstheme="majorBidi" w:hint="cs"/>
          <w:snapToGrid w:val="0"/>
          <w:spacing w:val="-2"/>
          <w:cs/>
          <w:lang w:val="en-US"/>
        </w:rPr>
        <w:t>กันยายน</w:t>
      </w:r>
      <w:r w:rsidR="00B135D6" w:rsidRPr="004B1154">
        <w:rPr>
          <w:rStyle w:val="PageNumber"/>
          <w:rFonts w:asciiTheme="majorBidi" w:hAnsiTheme="majorBidi" w:cstheme="majorBidi"/>
          <w:snapToGrid w:val="0"/>
          <w:spacing w:val="-2"/>
          <w:lang w:val="en-US"/>
        </w:rPr>
        <w:t xml:space="preserve"> </w:t>
      </w:r>
      <w:r w:rsidR="00B135D6" w:rsidRPr="004B1154">
        <w:rPr>
          <w:rStyle w:val="PageNumber"/>
          <w:rFonts w:asciiTheme="majorBidi" w:hAnsiTheme="majorBidi" w:cstheme="majorBidi"/>
          <w:snapToGrid w:val="0"/>
          <w:spacing w:val="-2"/>
          <w:cs/>
        </w:rPr>
        <w:t>มีดังนี้</w:t>
      </w:r>
    </w:p>
    <w:p w14:paraId="188615A3" w14:textId="635A73D1" w:rsidR="00883E74" w:rsidRPr="004B1154" w:rsidRDefault="00064A6B" w:rsidP="00064A6B">
      <w:pPr>
        <w:spacing w:before="120"/>
        <w:ind w:left="1267" w:hanging="720"/>
        <w:jc w:val="right"/>
        <w:rPr>
          <w:rStyle w:val="PageNumber"/>
          <w:rFonts w:asciiTheme="majorBidi" w:hAnsiTheme="majorBidi" w:cstheme="majorBidi"/>
          <w:b/>
          <w:bCs/>
        </w:rPr>
      </w:pPr>
      <w:r w:rsidRPr="004B1154">
        <w:rPr>
          <w:rStyle w:val="PageNumber"/>
          <w:rFonts w:asciiTheme="majorBidi" w:hAnsiTheme="majorBidi" w:cstheme="majorBidi"/>
          <w:b/>
          <w:bCs/>
          <w:szCs w:val="28"/>
          <w:cs/>
        </w:rPr>
        <w:t xml:space="preserve">(หน่วย </w:t>
      </w:r>
      <w:r w:rsidRPr="004B1154">
        <w:rPr>
          <w:rStyle w:val="PageNumber"/>
          <w:rFonts w:asciiTheme="majorBidi" w:hAnsiTheme="majorBidi" w:cstheme="majorBidi"/>
          <w:b/>
          <w:bCs/>
          <w:cs/>
        </w:rPr>
        <w:t xml:space="preserve">: </w:t>
      </w:r>
      <w:r w:rsidRPr="004B1154">
        <w:rPr>
          <w:rStyle w:val="PageNumber"/>
          <w:rFonts w:asciiTheme="majorBidi" w:hAnsiTheme="majorBidi" w:cstheme="majorBidi"/>
          <w:b/>
          <w:bCs/>
          <w:szCs w:val="28"/>
          <w:cs/>
        </w:rPr>
        <w:t>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A77899" w:rsidRPr="004B1154" w14:paraId="6CC95260" w14:textId="77777777" w:rsidTr="00D37790">
        <w:trPr>
          <w:trHeight w:val="144"/>
        </w:trPr>
        <w:tc>
          <w:tcPr>
            <w:tcW w:w="3477" w:type="dxa"/>
          </w:tcPr>
          <w:p w14:paraId="591D4DEA" w14:textId="77777777" w:rsidR="00A77899" w:rsidRPr="004B1154" w:rsidRDefault="00A77899" w:rsidP="00D37790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5442E233" w14:textId="46596120" w:rsidR="00A77899" w:rsidRPr="004B1154" w:rsidRDefault="00A77899" w:rsidP="00CC3C5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180018" w:rsidRPr="004B1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44" w:type="dxa"/>
          </w:tcPr>
          <w:p w14:paraId="24EC905A" w14:textId="77777777" w:rsidR="00A77899" w:rsidRPr="004B1154" w:rsidRDefault="00A77899" w:rsidP="00CC3C50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568" w:type="dxa"/>
            <w:gridSpan w:val="3"/>
          </w:tcPr>
          <w:p w14:paraId="226A8DA9" w14:textId="4807CA35" w:rsidR="00A77899" w:rsidRPr="004B1154" w:rsidRDefault="00180018" w:rsidP="00CC3C5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4B11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</w:t>
            </w:r>
          </w:p>
        </w:tc>
      </w:tr>
      <w:tr w:rsidR="00CC3C50" w:rsidRPr="004B1154" w14:paraId="7F8E9AE3" w14:textId="77777777" w:rsidTr="00D37790">
        <w:trPr>
          <w:trHeight w:val="144"/>
        </w:trPr>
        <w:tc>
          <w:tcPr>
            <w:tcW w:w="3477" w:type="dxa"/>
          </w:tcPr>
          <w:p w14:paraId="4DC2D409" w14:textId="77777777" w:rsidR="00CC3C50" w:rsidRPr="004B1154" w:rsidRDefault="00CC3C50" w:rsidP="00D37790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464D3589" w14:textId="2822160E" w:rsidR="00CC3C50" w:rsidRPr="004B1154" w:rsidRDefault="00CC3C50" w:rsidP="00D3779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44" w:type="dxa"/>
          </w:tcPr>
          <w:p w14:paraId="1B0BA190" w14:textId="77777777" w:rsidR="00CC3C50" w:rsidRPr="004B1154" w:rsidRDefault="00CC3C50" w:rsidP="00CC3C50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568" w:type="dxa"/>
            <w:gridSpan w:val="3"/>
          </w:tcPr>
          <w:p w14:paraId="2841CE28" w14:textId="3B91C80B" w:rsidR="00CC3C50" w:rsidRPr="004B1154" w:rsidRDefault="00CC3C50" w:rsidP="00D3779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04F9" w:rsidRPr="004B1154" w14:paraId="00DBDFCC" w14:textId="77777777">
        <w:trPr>
          <w:trHeight w:val="144"/>
        </w:trPr>
        <w:tc>
          <w:tcPr>
            <w:tcW w:w="3477" w:type="dxa"/>
          </w:tcPr>
          <w:p w14:paraId="7CB564A7" w14:textId="77777777" w:rsidR="008104F9" w:rsidRPr="004B1154" w:rsidRDefault="008104F9" w:rsidP="008104F9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55E34EE1" w14:textId="0FE58C0D" w:rsidR="008104F9" w:rsidRPr="004B1154" w:rsidRDefault="008104F9" w:rsidP="008104F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1154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144" w:type="dxa"/>
          </w:tcPr>
          <w:p w14:paraId="0C560374" w14:textId="77777777" w:rsidR="008104F9" w:rsidRPr="004B1154" w:rsidRDefault="008104F9" w:rsidP="00CC3C50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568" w:type="dxa"/>
            <w:gridSpan w:val="3"/>
          </w:tcPr>
          <w:p w14:paraId="4AA6ECEB" w14:textId="780EEC0E" w:rsidR="008104F9" w:rsidRPr="004B1154" w:rsidRDefault="008104F9" w:rsidP="008104F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1154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CC3C50" w:rsidRPr="004B1154">
              <w:rPr>
                <w:rStyle w:val="PageNumber"/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 w:rsidRPr="004B1154">
              <w:rPr>
                <w:rStyle w:val="PageNumber"/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</w:t>
            </w:r>
            <w:r w:rsidR="00CC3C50" w:rsidRPr="004B1154">
              <w:rPr>
                <w:rStyle w:val="PageNumber"/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้า</w:t>
            </w:r>
            <w:r w:rsidRPr="004B1154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8104F9" w:rsidRPr="004B1154" w14:paraId="747FE864" w14:textId="77777777" w:rsidTr="00D37790">
        <w:trPr>
          <w:trHeight w:val="144"/>
        </w:trPr>
        <w:tc>
          <w:tcPr>
            <w:tcW w:w="3477" w:type="dxa"/>
          </w:tcPr>
          <w:p w14:paraId="0F131146" w14:textId="77777777" w:rsidR="008104F9" w:rsidRPr="004B1154" w:rsidRDefault="008104F9" w:rsidP="008104F9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7ECA5CD6" w14:textId="7AF44ED7" w:rsidR="008104F9" w:rsidRPr="004B1154" w:rsidRDefault="008104F9" w:rsidP="008104F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1154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9E3308" w:rsidRPr="009E3308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4B1154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CC3C50" w:rsidRPr="004B1154">
              <w:rPr>
                <w:rStyle w:val="PageNumber"/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44" w:type="dxa"/>
          </w:tcPr>
          <w:p w14:paraId="34588849" w14:textId="77777777" w:rsidR="008104F9" w:rsidRPr="004B1154" w:rsidRDefault="008104F9" w:rsidP="00CC3C50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568" w:type="dxa"/>
            <w:gridSpan w:val="3"/>
          </w:tcPr>
          <w:p w14:paraId="5A2C6733" w14:textId="4C1A68FA" w:rsidR="008104F9" w:rsidRPr="004B1154" w:rsidRDefault="008104F9" w:rsidP="008104F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1154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9E3308" w:rsidRPr="009E3308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4B1154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CC3C50" w:rsidRPr="004B1154">
              <w:rPr>
                <w:rStyle w:val="PageNumber"/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8104F9" w:rsidRPr="004B1154" w14:paraId="49EDCFA1" w14:textId="77777777" w:rsidTr="00D37790">
        <w:trPr>
          <w:trHeight w:val="144"/>
        </w:trPr>
        <w:tc>
          <w:tcPr>
            <w:tcW w:w="3477" w:type="dxa"/>
          </w:tcPr>
          <w:p w14:paraId="102A79CC" w14:textId="77777777" w:rsidR="008104F9" w:rsidRPr="004B1154" w:rsidRDefault="008104F9" w:rsidP="008104F9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88F30FE" w14:textId="5DA5B9EC" w:rsidR="008104F9" w:rsidRPr="004B1154" w:rsidRDefault="009E3308" w:rsidP="008104F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38576EB8" w14:textId="77777777" w:rsidR="008104F9" w:rsidRPr="004B1154" w:rsidRDefault="008104F9" w:rsidP="008104F9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D3F58A5" w14:textId="504C8262" w:rsidR="008104F9" w:rsidRPr="004B1154" w:rsidRDefault="009E3308" w:rsidP="008104F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52387693" w14:textId="77777777" w:rsidR="008104F9" w:rsidRPr="004B1154" w:rsidRDefault="008104F9" w:rsidP="00CC3C50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12" w:type="dxa"/>
          </w:tcPr>
          <w:p w14:paraId="5B29CDED" w14:textId="0AF45B8B" w:rsidR="008104F9" w:rsidRPr="004B1154" w:rsidRDefault="009E3308" w:rsidP="008104F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6DCDE5D8" w14:textId="77777777" w:rsidR="008104F9" w:rsidRPr="004B1154" w:rsidRDefault="008104F9" w:rsidP="008104F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EF78D20" w14:textId="13213977" w:rsidR="008104F9" w:rsidRPr="004B1154" w:rsidRDefault="009E3308" w:rsidP="008104F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E22BC2" w:rsidRPr="004B1154" w14:paraId="3FF57169" w14:textId="77777777" w:rsidTr="009A1593">
        <w:trPr>
          <w:trHeight w:val="144"/>
        </w:trPr>
        <w:tc>
          <w:tcPr>
            <w:tcW w:w="3477" w:type="dxa"/>
          </w:tcPr>
          <w:p w14:paraId="43432682" w14:textId="3E4B05CA" w:rsidR="00E22BC2" w:rsidRPr="004B1154" w:rsidRDefault="00E22BC2" w:rsidP="00E22B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4B1154">
              <w:rPr>
                <w:rStyle w:val="PageNumber"/>
                <w:rFonts w:asciiTheme="majorBidi" w:hAnsiTheme="majorBidi" w:cstheme="majorBidi"/>
                <w:szCs w:val="28"/>
                <w:cs/>
              </w:rPr>
              <w:t>ค่าตอบแทนกรรมการ</w:t>
            </w:r>
          </w:p>
        </w:tc>
        <w:tc>
          <w:tcPr>
            <w:tcW w:w="1212" w:type="dxa"/>
            <w:vAlign w:val="bottom"/>
          </w:tcPr>
          <w:p w14:paraId="02292CF6" w14:textId="6A5DC12E" w:rsidR="00E22BC2" w:rsidRPr="004B1154" w:rsidRDefault="009E3308" w:rsidP="009E3308">
            <w:pPr>
              <w:tabs>
                <w:tab w:val="decimal" w:pos="1095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1</w:t>
            </w:r>
            <w:r w:rsidR="00E22BC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189</w:t>
            </w:r>
            <w:r w:rsidR="00E22BC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999</w:t>
            </w:r>
          </w:p>
        </w:tc>
        <w:tc>
          <w:tcPr>
            <w:tcW w:w="144" w:type="dxa"/>
            <w:vAlign w:val="center"/>
          </w:tcPr>
          <w:p w14:paraId="00AE83C8" w14:textId="77777777" w:rsidR="00E22BC2" w:rsidRPr="004B1154" w:rsidRDefault="00E22BC2" w:rsidP="00E22BC2">
            <w:pPr>
              <w:tabs>
                <w:tab w:val="decimal" w:pos="652"/>
                <w:tab w:val="decimal" w:pos="972"/>
              </w:tabs>
              <w:spacing w:line="360" w:lineRule="exact"/>
              <w:ind w:right="135" w:firstLine="474"/>
              <w:jc w:val="both"/>
              <w:rPr>
                <w:rFonts w:ascii="Times New Roman" w:hAnsi="Times New Roman" w:cs="Angsana New"/>
                <w:snapToGrid w:val="0"/>
                <w:sz w:val="18"/>
                <w:szCs w:val="18"/>
                <w:cs/>
                <w:lang w:val="en-US"/>
              </w:rPr>
            </w:pPr>
          </w:p>
        </w:tc>
        <w:tc>
          <w:tcPr>
            <w:tcW w:w="1212" w:type="dxa"/>
          </w:tcPr>
          <w:p w14:paraId="42023BCB" w14:textId="19FDC5E5" w:rsidR="00E22BC2" w:rsidRPr="009E3308" w:rsidRDefault="00E22BC2" w:rsidP="009E3308">
            <w:pPr>
              <w:tabs>
                <w:tab w:val="decimal" w:pos="1080"/>
              </w:tabs>
              <w:spacing w:line="360" w:lineRule="exact"/>
              <w:ind w:left="-94" w:right="-203" w:firstLine="40"/>
              <w:rPr>
                <w:snapToGrid w:val="0"/>
                <w:sz w:val="18"/>
                <w:szCs w:val="18"/>
                <w:lang w:val="en-US"/>
              </w:rPr>
            </w:pPr>
            <w:r w:rsidRPr="004B1154">
              <w:rPr>
                <w:snapToGrid w:val="0"/>
                <w:sz w:val="18"/>
                <w:szCs w:val="18"/>
                <w:lang w:val="en-US"/>
              </w:rPr>
              <w:t></w:t>
            </w:r>
            <w:r w:rsidRPr="009E3308">
              <w:rPr>
                <w:snapToGrid w:val="0"/>
                <w:sz w:val="18"/>
                <w:szCs w:val="18"/>
                <w:lang w:val="en-US"/>
              </w:rPr>
              <w:t></w:t>
            </w:r>
            <w:r w:rsidRPr="004B1154">
              <w:rPr>
                <w:snapToGrid w:val="0"/>
                <w:sz w:val="18"/>
                <w:szCs w:val="18"/>
                <w:lang w:val="en-US"/>
              </w:rPr>
              <w:t></w:t>
            </w:r>
            <w:r w:rsidRPr="004B1154">
              <w:rPr>
                <w:snapToGrid w:val="0"/>
                <w:sz w:val="18"/>
                <w:szCs w:val="18"/>
                <w:lang w:val="en-US"/>
              </w:rPr>
              <w:t></w:t>
            </w:r>
            <w:r w:rsidRPr="004B1154">
              <w:rPr>
                <w:snapToGrid w:val="0"/>
                <w:sz w:val="18"/>
                <w:szCs w:val="18"/>
                <w:lang w:val="en-US"/>
              </w:rPr>
              <w:t></w:t>
            </w:r>
            <w:r w:rsidRPr="009E3308">
              <w:rPr>
                <w:snapToGrid w:val="0"/>
                <w:sz w:val="18"/>
                <w:szCs w:val="18"/>
                <w:lang w:val="en-US"/>
              </w:rPr>
              <w:t></w:t>
            </w:r>
            <w:r w:rsidRPr="004B1154">
              <w:rPr>
                <w:snapToGrid w:val="0"/>
                <w:sz w:val="18"/>
                <w:szCs w:val="18"/>
                <w:lang w:val="en-US"/>
              </w:rPr>
              <w:t></w:t>
            </w:r>
            <w:r w:rsidRPr="004B1154">
              <w:rPr>
                <w:snapToGrid w:val="0"/>
                <w:sz w:val="18"/>
                <w:szCs w:val="18"/>
                <w:lang w:val="en-US"/>
              </w:rPr>
              <w:t></w:t>
            </w:r>
            <w:r w:rsidRPr="004B1154">
              <w:rPr>
                <w:snapToGrid w:val="0"/>
                <w:sz w:val="18"/>
                <w:szCs w:val="18"/>
                <w:lang w:val="en-US"/>
              </w:rPr>
              <w:t></w:t>
            </w:r>
          </w:p>
        </w:tc>
        <w:tc>
          <w:tcPr>
            <w:tcW w:w="144" w:type="dxa"/>
          </w:tcPr>
          <w:p w14:paraId="6ABCA4B1" w14:textId="77777777" w:rsidR="00E22BC2" w:rsidRPr="004B1154" w:rsidRDefault="00E22BC2" w:rsidP="00E22BC2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6207121C" w14:textId="3388CDCC" w:rsidR="00E22BC2" w:rsidRPr="004B1154" w:rsidRDefault="009E3308" w:rsidP="009E3308">
            <w:pPr>
              <w:tabs>
                <w:tab w:val="decimal" w:pos="1095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3</w:t>
            </w:r>
            <w:r w:rsidR="00E22BC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504</w:t>
            </w:r>
            <w:r w:rsidR="00E22BC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997</w:t>
            </w:r>
          </w:p>
        </w:tc>
        <w:tc>
          <w:tcPr>
            <w:tcW w:w="144" w:type="dxa"/>
          </w:tcPr>
          <w:p w14:paraId="444EA705" w14:textId="77777777" w:rsidR="00E22BC2" w:rsidRPr="004B1154" w:rsidRDefault="00E22BC2" w:rsidP="00E22BC2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212" w:type="dxa"/>
          </w:tcPr>
          <w:p w14:paraId="186A4568" w14:textId="4F3F5BC6" w:rsidR="00E22BC2" w:rsidRPr="004B1154" w:rsidRDefault="009E3308" w:rsidP="009E3308">
            <w:pPr>
              <w:tabs>
                <w:tab w:val="decimal" w:pos="1095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3</w:t>
            </w:r>
            <w:r w:rsidR="00E22BC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385</w:t>
            </w:r>
            <w:r w:rsidR="00E22BC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000</w:t>
            </w:r>
          </w:p>
        </w:tc>
      </w:tr>
      <w:tr w:rsidR="00E22BC2" w:rsidRPr="004B1154" w14:paraId="6B8CA8B5" w14:textId="77777777" w:rsidTr="00F34422">
        <w:trPr>
          <w:trHeight w:val="144"/>
        </w:trPr>
        <w:tc>
          <w:tcPr>
            <w:tcW w:w="3477" w:type="dxa"/>
          </w:tcPr>
          <w:p w14:paraId="460C9FB0" w14:textId="41C87C55" w:rsidR="00E22BC2" w:rsidRPr="004B1154" w:rsidRDefault="00E22BC2" w:rsidP="00E22B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4B1154">
              <w:rPr>
                <w:rStyle w:val="PageNumber"/>
                <w:rFonts w:asciiTheme="majorBidi" w:hAnsiTheme="majorBidi" w:cstheme="majorBidi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1212" w:type="dxa"/>
            <w:vAlign w:val="bottom"/>
          </w:tcPr>
          <w:p w14:paraId="6D56F4E8" w14:textId="76052E6F" w:rsidR="00E22BC2" w:rsidRPr="004B1154" w:rsidRDefault="00E22BC2" w:rsidP="009E3308">
            <w:pPr>
              <w:tabs>
                <w:tab w:val="decimal" w:pos="1095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3BFE5D8B" w14:textId="77777777" w:rsidR="00E22BC2" w:rsidRPr="004B1154" w:rsidRDefault="00E22BC2" w:rsidP="00E22BC2">
            <w:pPr>
              <w:tabs>
                <w:tab w:val="decimal" w:pos="652"/>
              </w:tabs>
              <w:spacing w:line="360" w:lineRule="exact"/>
              <w:ind w:firstLine="474"/>
              <w:rPr>
                <w:rFonts w:ascii="Times New Roman" w:hAnsi="Times New Roman" w:cs="Angsana New"/>
                <w:snapToGrid w:val="0"/>
                <w:sz w:val="18"/>
                <w:szCs w:val="18"/>
                <w:cs/>
                <w:lang w:val="en-US"/>
              </w:rPr>
            </w:pPr>
          </w:p>
        </w:tc>
        <w:tc>
          <w:tcPr>
            <w:tcW w:w="1212" w:type="dxa"/>
          </w:tcPr>
          <w:p w14:paraId="285781AD" w14:textId="4FA7DE3A" w:rsidR="00E22BC2" w:rsidRPr="009E3308" w:rsidRDefault="00E22BC2" w:rsidP="009E3308">
            <w:pPr>
              <w:tabs>
                <w:tab w:val="decimal" w:pos="1080"/>
              </w:tabs>
              <w:spacing w:line="360" w:lineRule="exact"/>
              <w:ind w:left="-94" w:right="-203" w:firstLine="40"/>
              <w:rPr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44" w:type="dxa"/>
          </w:tcPr>
          <w:p w14:paraId="40169E11" w14:textId="77777777" w:rsidR="00E22BC2" w:rsidRPr="004B1154" w:rsidRDefault="00E22BC2" w:rsidP="00E22BC2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3EBAD24F" w14:textId="0F9B30B2" w:rsidR="00E22BC2" w:rsidRPr="004B1154" w:rsidRDefault="00E22BC2" w:rsidP="009E3308">
            <w:pPr>
              <w:tabs>
                <w:tab w:val="decimal" w:pos="1095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2022FC44" w14:textId="77777777" w:rsidR="00E22BC2" w:rsidRPr="004B1154" w:rsidRDefault="00E22BC2" w:rsidP="00E22BC2">
            <w:pPr>
              <w:tabs>
                <w:tab w:val="decimal" w:pos="972"/>
              </w:tabs>
              <w:spacing w:line="360" w:lineRule="exact"/>
              <w:ind w:right="135" w:firstLine="474"/>
              <w:jc w:val="both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212" w:type="dxa"/>
          </w:tcPr>
          <w:p w14:paraId="79346ED4" w14:textId="3C75D5E3" w:rsidR="00E22BC2" w:rsidRPr="004B1154" w:rsidRDefault="00E22BC2" w:rsidP="009E3308">
            <w:pPr>
              <w:tabs>
                <w:tab w:val="decimal" w:pos="1095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</w:p>
        </w:tc>
      </w:tr>
      <w:tr w:rsidR="00E22BC2" w:rsidRPr="004B1154" w14:paraId="60646284" w14:textId="77777777" w:rsidTr="009A1593">
        <w:trPr>
          <w:trHeight w:val="144"/>
        </w:trPr>
        <w:tc>
          <w:tcPr>
            <w:tcW w:w="3477" w:type="dxa"/>
          </w:tcPr>
          <w:p w14:paraId="0E3124F6" w14:textId="26114BE5" w:rsidR="00E22BC2" w:rsidRPr="004B1154" w:rsidRDefault="00E22BC2" w:rsidP="00E22B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Style w:val="PageNumber"/>
                <w:rFonts w:asciiTheme="majorBidi" w:hAnsiTheme="majorBidi" w:cstheme="majorBidi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12" w:type="dxa"/>
          </w:tcPr>
          <w:p w14:paraId="0E63B8ED" w14:textId="70DFB0AE" w:rsidR="00E22BC2" w:rsidRPr="004B1154" w:rsidRDefault="009E3308" w:rsidP="009E3308">
            <w:pPr>
              <w:tabs>
                <w:tab w:val="decimal" w:pos="1095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11</w:t>
            </w:r>
            <w:r w:rsidR="00E22BC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884</w:t>
            </w:r>
            <w:r w:rsidR="00E22BC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302</w:t>
            </w:r>
          </w:p>
        </w:tc>
        <w:tc>
          <w:tcPr>
            <w:tcW w:w="144" w:type="dxa"/>
            <w:vAlign w:val="center"/>
          </w:tcPr>
          <w:p w14:paraId="22BA217C" w14:textId="77777777" w:rsidR="00E22BC2" w:rsidRPr="004B1154" w:rsidRDefault="00E22BC2" w:rsidP="00E22BC2">
            <w:pPr>
              <w:tabs>
                <w:tab w:val="decimal" w:pos="652"/>
              </w:tabs>
              <w:spacing w:line="360" w:lineRule="exact"/>
              <w:ind w:firstLine="474"/>
              <w:rPr>
                <w:rFonts w:ascii="Times New Roman" w:hAnsi="Times New Roman"/>
                <w:snapToGrid w:val="0"/>
                <w:sz w:val="18"/>
                <w:szCs w:val="18"/>
                <w:cs/>
                <w:lang w:val="en-US"/>
              </w:rPr>
            </w:pPr>
          </w:p>
        </w:tc>
        <w:tc>
          <w:tcPr>
            <w:tcW w:w="1212" w:type="dxa"/>
          </w:tcPr>
          <w:p w14:paraId="59A34D2A" w14:textId="413F0BFD" w:rsidR="00E22BC2" w:rsidRPr="009E3308" w:rsidRDefault="00E22BC2" w:rsidP="009E3308">
            <w:pPr>
              <w:tabs>
                <w:tab w:val="decimal" w:pos="1080"/>
              </w:tabs>
              <w:spacing w:line="360" w:lineRule="exact"/>
              <w:ind w:left="-94" w:right="-203" w:firstLine="40"/>
              <w:rPr>
                <w:snapToGrid w:val="0"/>
                <w:sz w:val="18"/>
                <w:szCs w:val="18"/>
                <w:lang w:val="en-US"/>
              </w:rPr>
            </w:pPr>
            <w:r w:rsidRPr="004B1154">
              <w:rPr>
                <w:snapToGrid w:val="0"/>
                <w:sz w:val="18"/>
                <w:szCs w:val="18"/>
                <w:lang w:val="en-US"/>
              </w:rPr>
              <w:t></w:t>
            </w:r>
            <w:r w:rsidRPr="004B1154">
              <w:rPr>
                <w:snapToGrid w:val="0"/>
                <w:sz w:val="18"/>
                <w:szCs w:val="18"/>
                <w:lang w:val="en-US"/>
              </w:rPr>
              <w:t></w:t>
            </w:r>
            <w:r w:rsidRPr="009E3308">
              <w:rPr>
                <w:snapToGrid w:val="0"/>
                <w:sz w:val="18"/>
                <w:szCs w:val="18"/>
                <w:lang w:val="en-US"/>
              </w:rPr>
              <w:t></w:t>
            </w:r>
            <w:r w:rsidRPr="004B1154">
              <w:rPr>
                <w:snapToGrid w:val="0"/>
                <w:sz w:val="18"/>
                <w:szCs w:val="18"/>
                <w:lang w:val="en-US"/>
              </w:rPr>
              <w:t></w:t>
            </w:r>
            <w:r w:rsidRPr="004B1154">
              <w:rPr>
                <w:snapToGrid w:val="0"/>
                <w:sz w:val="18"/>
                <w:szCs w:val="18"/>
                <w:lang w:val="en-US"/>
              </w:rPr>
              <w:t></w:t>
            </w:r>
            <w:r w:rsidRPr="004B1154">
              <w:rPr>
                <w:snapToGrid w:val="0"/>
                <w:sz w:val="18"/>
                <w:szCs w:val="18"/>
                <w:lang w:val="en-US"/>
              </w:rPr>
              <w:t></w:t>
            </w:r>
            <w:r w:rsidRPr="009E3308">
              <w:rPr>
                <w:snapToGrid w:val="0"/>
                <w:sz w:val="18"/>
                <w:szCs w:val="18"/>
                <w:lang w:val="en-US"/>
              </w:rPr>
              <w:t></w:t>
            </w:r>
            <w:r w:rsidRPr="004B1154">
              <w:rPr>
                <w:snapToGrid w:val="0"/>
                <w:sz w:val="18"/>
                <w:szCs w:val="18"/>
                <w:lang w:val="en-US"/>
              </w:rPr>
              <w:t></w:t>
            </w:r>
            <w:r w:rsidRPr="004B1154">
              <w:rPr>
                <w:snapToGrid w:val="0"/>
                <w:sz w:val="18"/>
                <w:szCs w:val="18"/>
                <w:lang w:val="en-US"/>
              </w:rPr>
              <w:t></w:t>
            </w:r>
            <w:r w:rsidRPr="004B1154">
              <w:rPr>
                <w:snapToGrid w:val="0"/>
                <w:sz w:val="18"/>
                <w:szCs w:val="18"/>
                <w:lang w:val="en-US"/>
              </w:rPr>
              <w:t></w:t>
            </w:r>
          </w:p>
        </w:tc>
        <w:tc>
          <w:tcPr>
            <w:tcW w:w="144" w:type="dxa"/>
          </w:tcPr>
          <w:p w14:paraId="68D42A28" w14:textId="77777777" w:rsidR="00E22BC2" w:rsidRPr="004B1154" w:rsidRDefault="00E22BC2" w:rsidP="00E22BC2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2E6241EF" w14:textId="032EC878" w:rsidR="00E22BC2" w:rsidRPr="004B1154" w:rsidRDefault="009E3308" w:rsidP="009E3308">
            <w:pPr>
              <w:tabs>
                <w:tab w:val="decimal" w:pos="1095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35</w:t>
            </w:r>
            <w:r w:rsidR="00E22BC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750</w:t>
            </w:r>
            <w:r w:rsidR="00E22BC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161</w:t>
            </w:r>
          </w:p>
        </w:tc>
        <w:tc>
          <w:tcPr>
            <w:tcW w:w="144" w:type="dxa"/>
            <w:vAlign w:val="center"/>
          </w:tcPr>
          <w:p w14:paraId="0A883BE7" w14:textId="77777777" w:rsidR="00E22BC2" w:rsidRPr="004B1154" w:rsidRDefault="00E22BC2" w:rsidP="00E22BC2">
            <w:pPr>
              <w:tabs>
                <w:tab w:val="decimal" w:pos="652"/>
                <w:tab w:val="decimal" w:pos="972"/>
              </w:tabs>
              <w:spacing w:line="360" w:lineRule="exact"/>
              <w:ind w:right="135" w:firstLine="474"/>
              <w:jc w:val="both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212" w:type="dxa"/>
          </w:tcPr>
          <w:p w14:paraId="276ECABC" w14:textId="5841DBCF" w:rsidR="00E22BC2" w:rsidRPr="004B1154" w:rsidRDefault="009E3308" w:rsidP="009E3308">
            <w:pPr>
              <w:tabs>
                <w:tab w:val="decimal" w:pos="1095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37</w:t>
            </w:r>
            <w:r w:rsidR="00E22BC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782</w:t>
            </w:r>
            <w:r w:rsidR="00E22BC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233</w:t>
            </w:r>
          </w:p>
        </w:tc>
      </w:tr>
      <w:tr w:rsidR="00E22BC2" w:rsidRPr="004B1154" w14:paraId="3A560E1C" w14:textId="77777777" w:rsidTr="009A1593">
        <w:trPr>
          <w:trHeight w:val="144"/>
        </w:trPr>
        <w:tc>
          <w:tcPr>
            <w:tcW w:w="3477" w:type="dxa"/>
          </w:tcPr>
          <w:p w14:paraId="06244217" w14:textId="2E1C2886" w:rsidR="00E22BC2" w:rsidRPr="004B1154" w:rsidRDefault="00E22BC2" w:rsidP="00E22B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 w:hanging="9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Style w:val="PageNumber"/>
                <w:rFonts w:asciiTheme="majorBidi" w:hAnsiTheme="majorBidi" w:cstheme="majorBidi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12" w:type="dxa"/>
          </w:tcPr>
          <w:p w14:paraId="3808218E" w14:textId="5731395A" w:rsidR="00E22BC2" w:rsidRPr="004B1154" w:rsidRDefault="009E3308" w:rsidP="009E3308">
            <w:pPr>
              <w:tabs>
                <w:tab w:val="decimal" w:pos="1095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408</w:t>
            </w:r>
            <w:r w:rsidR="00E22BC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086</w:t>
            </w:r>
          </w:p>
        </w:tc>
        <w:tc>
          <w:tcPr>
            <w:tcW w:w="144" w:type="dxa"/>
            <w:vAlign w:val="center"/>
          </w:tcPr>
          <w:p w14:paraId="2AFC1D14" w14:textId="77777777" w:rsidR="00E22BC2" w:rsidRPr="004B1154" w:rsidRDefault="00E22BC2" w:rsidP="00E22BC2">
            <w:pPr>
              <w:tabs>
                <w:tab w:val="decimal" w:pos="652"/>
              </w:tabs>
              <w:spacing w:line="360" w:lineRule="exact"/>
              <w:ind w:firstLine="474"/>
              <w:rPr>
                <w:rFonts w:ascii="Times New Roman" w:hAnsi="Times New Roman"/>
                <w:snapToGrid w:val="0"/>
                <w:sz w:val="18"/>
                <w:szCs w:val="18"/>
                <w:cs/>
                <w:lang w:val="en-US"/>
              </w:rPr>
            </w:pPr>
          </w:p>
        </w:tc>
        <w:tc>
          <w:tcPr>
            <w:tcW w:w="1212" w:type="dxa"/>
          </w:tcPr>
          <w:p w14:paraId="24F44F99" w14:textId="54367672" w:rsidR="00E22BC2" w:rsidRPr="004B1154" w:rsidRDefault="00E22BC2" w:rsidP="009E3308">
            <w:pPr>
              <w:tabs>
                <w:tab w:val="decimal" w:pos="1080"/>
              </w:tabs>
              <w:spacing w:line="360" w:lineRule="exact"/>
              <w:ind w:left="-94" w:right="-203" w:firstLine="40"/>
              <w:rPr>
                <w:snapToGrid w:val="0"/>
                <w:sz w:val="18"/>
                <w:szCs w:val="18"/>
                <w:lang w:val="en-US"/>
              </w:rPr>
            </w:pPr>
            <w:r w:rsidRPr="004B1154">
              <w:rPr>
                <w:snapToGrid w:val="0"/>
                <w:sz w:val="18"/>
                <w:szCs w:val="18"/>
                <w:lang w:val="en-US"/>
              </w:rPr>
              <w:t></w:t>
            </w:r>
            <w:r w:rsidRPr="004B1154">
              <w:rPr>
                <w:snapToGrid w:val="0"/>
                <w:sz w:val="18"/>
                <w:szCs w:val="18"/>
                <w:lang w:val="en-US"/>
              </w:rPr>
              <w:t></w:t>
            </w:r>
            <w:r w:rsidRPr="004B1154">
              <w:rPr>
                <w:snapToGrid w:val="0"/>
                <w:sz w:val="18"/>
                <w:szCs w:val="18"/>
                <w:lang w:val="en-US"/>
              </w:rPr>
              <w:t></w:t>
            </w:r>
            <w:r w:rsidRPr="004B1154">
              <w:rPr>
                <w:snapToGrid w:val="0"/>
                <w:sz w:val="18"/>
                <w:szCs w:val="18"/>
                <w:lang w:val="en-US"/>
              </w:rPr>
              <w:t></w:t>
            </w:r>
            <w:r w:rsidRPr="004B1154">
              <w:rPr>
                <w:snapToGrid w:val="0"/>
                <w:sz w:val="18"/>
                <w:szCs w:val="18"/>
                <w:lang w:val="en-US"/>
              </w:rPr>
              <w:t></w:t>
            </w:r>
            <w:r w:rsidRPr="004B1154">
              <w:rPr>
                <w:snapToGrid w:val="0"/>
                <w:sz w:val="18"/>
                <w:szCs w:val="18"/>
                <w:lang w:val="en-US"/>
              </w:rPr>
              <w:t></w:t>
            </w:r>
            <w:r w:rsidRPr="004B1154">
              <w:rPr>
                <w:snapToGrid w:val="0"/>
                <w:sz w:val="18"/>
                <w:szCs w:val="18"/>
                <w:lang w:val="en-US"/>
              </w:rPr>
              <w:t></w:t>
            </w:r>
          </w:p>
        </w:tc>
        <w:tc>
          <w:tcPr>
            <w:tcW w:w="144" w:type="dxa"/>
          </w:tcPr>
          <w:p w14:paraId="4B9E776C" w14:textId="77777777" w:rsidR="00E22BC2" w:rsidRPr="004B1154" w:rsidRDefault="00E22BC2" w:rsidP="00E22BC2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19585815" w14:textId="1C620A4B" w:rsidR="00E22BC2" w:rsidRPr="004B1154" w:rsidRDefault="00E22BC2" w:rsidP="009E3308">
            <w:pPr>
              <w:tabs>
                <w:tab w:val="decimal" w:pos="1095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  <w:r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 xml:space="preserve"> </w:t>
            </w:r>
            <w:r w:rsidR="009E3308"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1</w:t>
            </w:r>
            <w:r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="009E3308"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224</w:t>
            </w:r>
            <w:r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="009E3308"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256</w:t>
            </w:r>
          </w:p>
        </w:tc>
        <w:tc>
          <w:tcPr>
            <w:tcW w:w="144" w:type="dxa"/>
            <w:vAlign w:val="center"/>
          </w:tcPr>
          <w:p w14:paraId="6D37DC0B" w14:textId="77777777" w:rsidR="00E22BC2" w:rsidRPr="004B1154" w:rsidRDefault="00E22BC2" w:rsidP="00E22BC2">
            <w:pPr>
              <w:tabs>
                <w:tab w:val="decimal" w:pos="652"/>
                <w:tab w:val="decimal" w:pos="972"/>
              </w:tabs>
              <w:spacing w:line="360" w:lineRule="exact"/>
              <w:ind w:right="135" w:firstLine="474"/>
              <w:jc w:val="both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212" w:type="dxa"/>
          </w:tcPr>
          <w:p w14:paraId="1301779A" w14:textId="0876C6AC" w:rsidR="00E22BC2" w:rsidRPr="004B1154" w:rsidRDefault="009E3308" w:rsidP="009E3308">
            <w:pPr>
              <w:tabs>
                <w:tab w:val="decimal" w:pos="1095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1</w:t>
            </w:r>
            <w:r w:rsidR="00E22BC2" w:rsidRPr="002A4921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279</w:t>
            </w:r>
            <w:r w:rsidR="00E22BC2" w:rsidRPr="002A4921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397</w:t>
            </w:r>
          </w:p>
        </w:tc>
      </w:tr>
      <w:tr w:rsidR="00E22BC2" w:rsidRPr="004B1154" w14:paraId="0D223DA7" w14:textId="77777777" w:rsidTr="009A1593">
        <w:trPr>
          <w:trHeight w:val="297"/>
        </w:trPr>
        <w:tc>
          <w:tcPr>
            <w:tcW w:w="3477" w:type="dxa"/>
          </w:tcPr>
          <w:p w14:paraId="126826BC" w14:textId="34B1B45B" w:rsidR="00E22BC2" w:rsidRPr="004B1154" w:rsidRDefault="00E22BC2" w:rsidP="00E22B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Cs w:val="28"/>
                <w:cs/>
              </w:rPr>
              <w:t>รวม</w:t>
            </w: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A2B69D" w14:textId="3573DB49" w:rsidR="00E22BC2" w:rsidRPr="004B1154" w:rsidRDefault="009E3308" w:rsidP="009E3308">
            <w:pPr>
              <w:tabs>
                <w:tab w:val="decimal" w:pos="1095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13</w:t>
            </w:r>
            <w:r w:rsidR="00E22BC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482</w:t>
            </w:r>
            <w:r w:rsidR="00E22BC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387</w:t>
            </w:r>
          </w:p>
        </w:tc>
        <w:tc>
          <w:tcPr>
            <w:tcW w:w="144" w:type="dxa"/>
            <w:vAlign w:val="center"/>
          </w:tcPr>
          <w:p w14:paraId="3D448757" w14:textId="77777777" w:rsidR="00E22BC2" w:rsidRPr="004B1154" w:rsidRDefault="00E22BC2" w:rsidP="00E22BC2">
            <w:pPr>
              <w:tabs>
                <w:tab w:val="decimal" w:pos="652"/>
              </w:tabs>
              <w:spacing w:line="360" w:lineRule="exact"/>
              <w:ind w:firstLine="474"/>
              <w:rPr>
                <w:rFonts w:ascii="Times New Roman" w:hAnsi="Times New Roman" w:cs="Angsana New"/>
                <w:snapToGrid w:val="0"/>
                <w:sz w:val="18"/>
                <w:szCs w:val="18"/>
                <w:cs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0908FA70" w14:textId="6419ED3A" w:rsidR="00E22BC2" w:rsidRPr="009E3308" w:rsidRDefault="00E22BC2" w:rsidP="009E3308">
            <w:pPr>
              <w:tabs>
                <w:tab w:val="decimal" w:pos="1080"/>
              </w:tabs>
              <w:spacing w:line="360" w:lineRule="exact"/>
              <w:ind w:left="-94" w:right="-203" w:firstLine="40"/>
              <w:rPr>
                <w:snapToGrid w:val="0"/>
                <w:sz w:val="18"/>
                <w:szCs w:val="18"/>
                <w:lang w:val="en-US"/>
              </w:rPr>
            </w:pPr>
            <w:r w:rsidRPr="004B1154">
              <w:rPr>
                <w:snapToGrid w:val="0"/>
                <w:sz w:val="18"/>
                <w:szCs w:val="18"/>
                <w:lang w:val="en-US"/>
              </w:rPr>
              <w:t></w:t>
            </w:r>
            <w:r w:rsidRPr="004B1154">
              <w:rPr>
                <w:snapToGrid w:val="0"/>
                <w:sz w:val="18"/>
                <w:szCs w:val="18"/>
                <w:lang w:val="en-US"/>
              </w:rPr>
              <w:t></w:t>
            </w:r>
            <w:r w:rsidRPr="009E3308">
              <w:rPr>
                <w:snapToGrid w:val="0"/>
                <w:sz w:val="18"/>
                <w:szCs w:val="18"/>
                <w:lang w:val="en-US"/>
              </w:rPr>
              <w:t></w:t>
            </w:r>
            <w:r w:rsidRPr="004B1154">
              <w:rPr>
                <w:snapToGrid w:val="0"/>
                <w:sz w:val="18"/>
                <w:szCs w:val="18"/>
                <w:lang w:val="en-US"/>
              </w:rPr>
              <w:t></w:t>
            </w:r>
            <w:r w:rsidRPr="004B1154">
              <w:rPr>
                <w:snapToGrid w:val="0"/>
                <w:sz w:val="18"/>
                <w:szCs w:val="18"/>
                <w:lang w:val="en-US"/>
              </w:rPr>
              <w:t></w:t>
            </w:r>
            <w:r w:rsidRPr="004B1154">
              <w:rPr>
                <w:snapToGrid w:val="0"/>
                <w:sz w:val="18"/>
                <w:szCs w:val="18"/>
                <w:lang w:val="en-US"/>
              </w:rPr>
              <w:t></w:t>
            </w:r>
            <w:r w:rsidRPr="009E3308">
              <w:rPr>
                <w:snapToGrid w:val="0"/>
                <w:sz w:val="18"/>
                <w:szCs w:val="18"/>
                <w:lang w:val="en-US"/>
              </w:rPr>
              <w:t></w:t>
            </w:r>
            <w:r w:rsidRPr="004B1154">
              <w:rPr>
                <w:snapToGrid w:val="0"/>
                <w:sz w:val="18"/>
                <w:szCs w:val="18"/>
                <w:lang w:val="en-US"/>
              </w:rPr>
              <w:t></w:t>
            </w:r>
            <w:r w:rsidRPr="004B1154">
              <w:rPr>
                <w:snapToGrid w:val="0"/>
                <w:sz w:val="18"/>
                <w:szCs w:val="18"/>
                <w:lang w:val="en-US"/>
              </w:rPr>
              <w:t></w:t>
            </w:r>
            <w:r w:rsidRPr="004B1154">
              <w:rPr>
                <w:snapToGrid w:val="0"/>
                <w:sz w:val="18"/>
                <w:szCs w:val="18"/>
                <w:lang w:val="en-US"/>
              </w:rPr>
              <w:t></w:t>
            </w:r>
          </w:p>
        </w:tc>
        <w:tc>
          <w:tcPr>
            <w:tcW w:w="144" w:type="dxa"/>
          </w:tcPr>
          <w:p w14:paraId="387C4865" w14:textId="77777777" w:rsidR="00E22BC2" w:rsidRPr="004B1154" w:rsidRDefault="00E22BC2" w:rsidP="00E22BC2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21CE4" w14:textId="3EBC0C97" w:rsidR="00E22BC2" w:rsidRPr="004B1154" w:rsidRDefault="009E3308" w:rsidP="009E3308">
            <w:pPr>
              <w:tabs>
                <w:tab w:val="decimal" w:pos="1095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40</w:t>
            </w:r>
            <w:r w:rsidR="00E22BC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479</w:t>
            </w:r>
            <w:r w:rsidR="00E22BC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414</w:t>
            </w:r>
          </w:p>
        </w:tc>
        <w:tc>
          <w:tcPr>
            <w:tcW w:w="144" w:type="dxa"/>
            <w:vAlign w:val="center"/>
          </w:tcPr>
          <w:p w14:paraId="6D4B1444" w14:textId="77777777" w:rsidR="00E22BC2" w:rsidRPr="004B1154" w:rsidRDefault="00E22BC2" w:rsidP="00E22BC2">
            <w:pPr>
              <w:tabs>
                <w:tab w:val="decimal" w:pos="652"/>
                <w:tab w:val="decimal" w:pos="972"/>
              </w:tabs>
              <w:spacing w:line="360" w:lineRule="exact"/>
              <w:ind w:right="135" w:firstLine="474"/>
              <w:jc w:val="both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745572CE" w14:textId="1C9A2252" w:rsidR="00E22BC2" w:rsidRPr="004B1154" w:rsidRDefault="009E3308" w:rsidP="009E3308">
            <w:pPr>
              <w:tabs>
                <w:tab w:val="decimal" w:pos="1095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42</w:t>
            </w:r>
            <w:r w:rsidR="00E22BC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446</w:t>
            </w:r>
            <w:r w:rsidR="00E22BC2" w:rsidRPr="004B1154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,</w:t>
            </w:r>
            <w:r w:rsidRPr="009E3308"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  <w:t>630</w:t>
            </w:r>
          </w:p>
        </w:tc>
      </w:tr>
    </w:tbl>
    <w:p w14:paraId="651FB04A" w14:textId="77777777" w:rsidR="00C8746C" w:rsidRPr="004B1154" w:rsidRDefault="00C8746C">
      <w:pPr>
        <w:overflowPunct/>
        <w:autoSpaceDE/>
        <w:autoSpaceDN/>
        <w:adjustRightInd/>
        <w:textAlignment w:val="auto"/>
        <w:rPr>
          <w:rStyle w:val="PageNumber"/>
          <w:rFonts w:asciiTheme="majorBidi" w:hAnsiTheme="majorBidi" w:cstheme="majorBidi"/>
          <w:snapToGrid w:val="0"/>
          <w:spacing w:val="-2"/>
        </w:rPr>
      </w:pPr>
      <w:r w:rsidRPr="004B1154">
        <w:rPr>
          <w:rStyle w:val="PageNumber"/>
          <w:rFonts w:asciiTheme="majorBidi" w:hAnsiTheme="majorBidi" w:cstheme="majorBidi"/>
          <w:snapToGrid w:val="0"/>
          <w:spacing w:val="-2"/>
          <w:cs/>
        </w:rPr>
        <w:br w:type="page"/>
      </w:r>
    </w:p>
    <w:p w14:paraId="203F2537" w14:textId="12AEDE96" w:rsidR="00E142AA" w:rsidRPr="004B1154" w:rsidRDefault="009E3308" w:rsidP="00747726">
      <w:pPr>
        <w:tabs>
          <w:tab w:val="left" w:pos="540"/>
        </w:tabs>
        <w:spacing w:before="120"/>
        <w:rPr>
          <w:rFonts w:asciiTheme="majorBidi" w:hAnsiTheme="majorBidi" w:cstheme="majorBidi"/>
          <w:b/>
          <w:bCs/>
          <w:szCs w:val="28"/>
          <w:cs/>
        </w:rPr>
      </w:pPr>
      <w:r w:rsidRPr="009E3308">
        <w:rPr>
          <w:rFonts w:asciiTheme="majorBidi" w:hAnsiTheme="majorBidi" w:cstheme="majorBidi"/>
          <w:b/>
          <w:bCs/>
          <w:lang w:val="en-US"/>
        </w:rPr>
        <w:lastRenderedPageBreak/>
        <w:t>21</w:t>
      </w:r>
      <w:r w:rsidR="00E142AA" w:rsidRPr="004B1154">
        <w:rPr>
          <w:rFonts w:asciiTheme="majorBidi" w:hAnsiTheme="majorBidi" w:cstheme="majorBidi"/>
          <w:b/>
          <w:bCs/>
          <w:cs/>
        </w:rPr>
        <w:t>.</w:t>
      </w:r>
      <w:r w:rsidR="000A1468" w:rsidRPr="004B1154">
        <w:rPr>
          <w:rFonts w:asciiTheme="majorBidi" w:hAnsiTheme="majorBidi" w:cstheme="majorBidi"/>
          <w:b/>
          <w:bCs/>
          <w:cs/>
        </w:rPr>
        <w:tab/>
      </w:r>
      <w:r w:rsidR="00E142AA" w:rsidRPr="004B1154">
        <w:rPr>
          <w:rFonts w:asciiTheme="majorBidi" w:hAnsiTheme="majorBidi" w:cstheme="majorBidi"/>
          <w:b/>
          <w:bCs/>
          <w:cs/>
        </w:rPr>
        <w:t>รายการบัญชีกับบุคคลหรือกิจการที่เกี่ยวข้องกัน</w:t>
      </w:r>
    </w:p>
    <w:p w14:paraId="31837EEE" w14:textId="77777777" w:rsidR="00E142AA" w:rsidRPr="004B1154" w:rsidRDefault="00E142AA" w:rsidP="00727EA0">
      <w:pPr>
        <w:pStyle w:val="a2"/>
        <w:spacing w:after="240"/>
        <w:ind w:left="547" w:right="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4B1154">
        <w:rPr>
          <w:rFonts w:asciiTheme="majorBidi" w:hAnsiTheme="majorBidi" w:cstheme="majorBidi"/>
          <w:spacing w:val="-4"/>
          <w:sz w:val="32"/>
          <w:szCs w:val="32"/>
          <w:cs/>
        </w:rPr>
        <w:t>บุคคลหรือกิจการที่เกี่ยวข้องกันกับกลุ่มบริษัท</w:t>
      </w:r>
      <w:r w:rsidRPr="004B1154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4B115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หมายถึง บุคคลหรือกิจการที่มีอำนาจควบคุมกลุ่มบริษัท</w:t>
      </w:r>
      <w:r w:rsidRPr="004B1154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4B115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B1154">
        <w:rPr>
          <w:rFonts w:asciiTheme="majorBidi" w:hAnsiTheme="majorBidi" w:cstheme="majorBidi"/>
          <w:spacing w:val="-4"/>
          <w:sz w:val="32"/>
          <w:szCs w:val="32"/>
          <w:cs/>
        </w:rPr>
        <w:t>หรือถูกควบคุมโดยกลุ่มบริษัท</w:t>
      </w:r>
      <w:r w:rsidRPr="004B1154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4B1154">
        <w:rPr>
          <w:rFonts w:asciiTheme="majorBidi" w:hAnsiTheme="majorBidi" w:cstheme="majorBidi"/>
          <w:spacing w:val="-4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หรืออยู่ภายใต้การควบคุมเดียวกันกับกลุ่มบริษัท</w:t>
      </w:r>
      <w:r w:rsidRPr="004B1154">
        <w:rPr>
          <w:rFonts w:asciiTheme="majorBidi" w:hAnsiTheme="majorBidi" w:cstheme="majorBidi"/>
          <w:sz w:val="32"/>
          <w:szCs w:val="32"/>
          <w:cs/>
        </w:rPr>
        <w:t>และบริษัท</w:t>
      </w:r>
    </w:p>
    <w:p w14:paraId="1CA94309" w14:textId="56768BF7" w:rsidR="00873497" w:rsidRPr="004B1154" w:rsidRDefault="00E142AA" w:rsidP="00727EA0">
      <w:pPr>
        <w:pStyle w:val="a2"/>
        <w:spacing w:after="240"/>
        <w:ind w:left="547" w:right="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4B1154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</w:t>
      </w:r>
      <w:r w:rsidRPr="004B115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B1154">
        <w:rPr>
          <w:rFonts w:asciiTheme="majorBidi" w:hAnsiTheme="majorBidi" w:cstheme="majorBidi"/>
          <w:spacing w:val="-4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</w:t>
      </w:r>
      <w:r w:rsidR="001B3BE6" w:rsidRPr="004B115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4B1154">
        <w:rPr>
          <w:rFonts w:asciiTheme="majorBidi" w:hAnsiTheme="majorBidi" w:cstheme="majorBidi"/>
          <w:spacing w:val="-4"/>
          <w:sz w:val="32"/>
          <w:szCs w:val="32"/>
          <w:cs/>
        </w:rPr>
        <w:t>ซึ่งมีอิทธิพลอย่างเป็นสาระสำคัญกับกลุ่มบริษัท</w:t>
      </w:r>
      <w:r w:rsidRPr="004B1154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4B115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ผู้บริหารสำคัญ กรรมการหรือพนักงานของกลุ่มบริษัท</w:t>
      </w:r>
      <w:r w:rsidRPr="004B1154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="001B3BE6" w:rsidRPr="004B1154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4B1154">
        <w:rPr>
          <w:rFonts w:asciiTheme="majorBidi" w:hAnsiTheme="majorBidi" w:cstheme="majorBidi"/>
          <w:spacing w:val="-8"/>
          <w:sz w:val="32"/>
          <w:szCs w:val="32"/>
          <w:cs/>
        </w:rPr>
        <w:t>ที่มีอำนาจในการวางแผนและควบคุมการดำเนินงานของกลุ่มบริษัทและบริษัท ตลอดทั้งสมาชิกในครอบครัว</w:t>
      </w:r>
      <w:r w:rsidRPr="004B1154">
        <w:rPr>
          <w:rFonts w:asciiTheme="majorBidi" w:hAnsiTheme="majorBidi" w:cstheme="majorBidi"/>
          <w:spacing w:val="-4"/>
          <w:sz w:val="32"/>
          <w:szCs w:val="32"/>
          <w:cs/>
        </w:rPr>
        <w:t>ที่</w:t>
      </w:r>
      <w:r w:rsidRPr="004B1154">
        <w:rPr>
          <w:rFonts w:asciiTheme="majorBidi" w:hAnsiTheme="majorBidi" w:cstheme="majorBidi"/>
          <w:spacing w:val="-6"/>
          <w:sz w:val="32"/>
          <w:szCs w:val="32"/>
          <w:cs/>
        </w:rPr>
        <w:t>ใกล้ชิดกับบุคคลดังกล่าว และกิจการที่บุคคลดังกล่าวมีอำนาจควบคุมหรือมีอิทธิพลอย่างเป็นสาระสำคัญ</w:t>
      </w:r>
      <w:r w:rsidRPr="004B1154">
        <w:rPr>
          <w:rFonts w:asciiTheme="majorBidi" w:hAnsiTheme="majorBidi" w:cstheme="majorBidi"/>
          <w:spacing w:val="-6"/>
          <w:sz w:val="32"/>
          <w:szCs w:val="32"/>
        </w:rPr>
        <w:t xml:space="preserve">       </w:t>
      </w:r>
      <w:r w:rsidRPr="004B1154">
        <w:rPr>
          <w:rFonts w:asciiTheme="majorBidi" w:hAnsiTheme="majorBidi" w:cstheme="majorBidi"/>
          <w:sz w:val="32"/>
          <w:szCs w:val="32"/>
          <w:cs/>
        </w:rPr>
        <w:t>ไม่ว่าโดยทางตรงหรือทางอ้อม</w:t>
      </w:r>
    </w:p>
    <w:p w14:paraId="4F828B3F" w14:textId="60A5ECFD" w:rsidR="00FE7770" w:rsidRPr="004D0E39" w:rsidRDefault="00FE7770" w:rsidP="009E3308">
      <w:pPr>
        <w:pStyle w:val="BodyText"/>
        <w:spacing w:after="120"/>
        <w:ind w:left="547" w:right="-29"/>
        <w:rPr>
          <w:rFonts w:asciiTheme="majorBidi" w:hAnsiTheme="majorBidi" w:cstheme="majorBidi"/>
          <w:lang w:val="en-US"/>
        </w:rPr>
      </w:pPr>
      <w:r w:rsidRPr="004D0E39">
        <w:rPr>
          <w:rFonts w:asciiTheme="majorBidi" w:hAnsiTheme="majorBidi" w:cstheme="majorBidi"/>
          <w:spacing w:val="-8"/>
          <w:cs/>
          <w:lang w:val="en-US"/>
        </w:rPr>
        <w:t>ความสัมพันธ์ที่มีกับบุคคลหรือกิจการที่เกี่ยวข้องกันนอกเหนือจากบริษัทย่อย</w:t>
      </w:r>
      <w:r w:rsidRPr="004D0E39">
        <w:rPr>
          <w:rFonts w:asciiTheme="majorBidi" w:hAnsiTheme="majorBidi" w:cstheme="majorBidi"/>
          <w:spacing w:val="-8"/>
          <w:lang w:val="en-US"/>
        </w:rPr>
        <w:t xml:space="preserve"> </w:t>
      </w:r>
      <w:r w:rsidRPr="004D0E39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9E3308" w:rsidRPr="009E3308">
        <w:rPr>
          <w:rFonts w:asciiTheme="majorBidi" w:hAnsiTheme="majorBidi" w:cstheme="majorBidi"/>
          <w:lang w:val="en-US"/>
        </w:rPr>
        <w:t>30</w:t>
      </w:r>
      <w:r w:rsidR="00737ECA">
        <w:rPr>
          <w:rFonts w:asciiTheme="majorBidi" w:hAnsiTheme="majorBidi" w:cstheme="majorBidi"/>
          <w:lang w:val="en-US"/>
        </w:rPr>
        <w:t xml:space="preserve"> </w:t>
      </w:r>
      <w:r w:rsidR="00737ECA">
        <w:rPr>
          <w:rFonts w:asciiTheme="majorBidi" w:hAnsiTheme="majorBidi" w:cstheme="majorBidi" w:hint="cs"/>
          <w:cs/>
          <w:lang w:val="en-US"/>
        </w:rPr>
        <w:t xml:space="preserve">กันยายน </w:t>
      </w:r>
      <w:r w:rsidR="009E3308" w:rsidRPr="009E3308">
        <w:rPr>
          <w:rFonts w:asciiTheme="majorBidi" w:hAnsiTheme="majorBidi" w:cstheme="majorBidi"/>
          <w:lang w:val="en-US"/>
        </w:rPr>
        <w:t>2568</w:t>
      </w:r>
      <w:r w:rsidR="00737ECA">
        <w:rPr>
          <w:rFonts w:asciiTheme="majorBidi" w:hAnsiTheme="majorBidi" w:cstheme="majorBidi"/>
          <w:lang w:val="en-US"/>
        </w:rPr>
        <w:t xml:space="preserve"> </w:t>
      </w:r>
      <w:r w:rsidR="00737ECA">
        <w:rPr>
          <w:rFonts w:asciiTheme="majorBidi" w:hAnsiTheme="majorBidi" w:cstheme="majorBidi" w:hint="cs"/>
          <w:cs/>
          <w:lang w:val="en-US"/>
        </w:rPr>
        <w:t xml:space="preserve">และ </w:t>
      </w:r>
      <w:r w:rsidR="009E3308" w:rsidRPr="009E3308">
        <w:rPr>
          <w:rFonts w:asciiTheme="majorBidi" w:hAnsiTheme="majorBidi" w:cstheme="majorBidi"/>
          <w:lang w:val="en-US"/>
        </w:rPr>
        <w:t>31</w:t>
      </w:r>
      <w:r w:rsidR="00737ECA">
        <w:rPr>
          <w:rFonts w:asciiTheme="majorBidi" w:hAnsiTheme="majorBidi" w:cstheme="majorBidi"/>
          <w:lang w:val="en-US"/>
        </w:rPr>
        <w:t xml:space="preserve"> </w:t>
      </w:r>
      <w:r w:rsidR="00737ECA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="009E3308" w:rsidRPr="009E3308">
        <w:rPr>
          <w:rFonts w:asciiTheme="majorBidi" w:hAnsiTheme="majorBidi" w:cstheme="majorBidi"/>
          <w:lang w:val="en-US"/>
        </w:rPr>
        <w:t>2567</w:t>
      </w:r>
      <w:r w:rsidR="00737ECA">
        <w:rPr>
          <w:rFonts w:asciiTheme="majorBidi" w:hAnsiTheme="majorBidi" w:cstheme="majorBidi"/>
          <w:lang w:val="en-US"/>
        </w:rPr>
        <w:t xml:space="preserve"> </w:t>
      </w:r>
      <w:r w:rsidRPr="004D0E39">
        <w:rPr>
          <w:rFonts w:asciiTheme="majorBidi" w:hAnsiTheme="majorBidi" w:cstheme="majorBidi"/>
          <w:cs/>
          <w:lang w:val="en-US"/>
        </w:rPr>
        <w:t xml:space="preserve">มีดังนี้ </w:t>
      </w:r>
      <w:r w:rsidRPr="004D0E39">
        <w:rPr>
          <w:rFonts w:asciiTheme="majorBidi" w:hAnsiTheme="majorBidi" w:cstheme="majorBidi"/>
          <w:lang w:val="en-US"/>
        </w:rPr>
        <w:t xml:space="preserve"> </w:t>
      </w:r>
    </w:p>
    <w:tbl>
      <w:tblPr>
        <w:tblW w:w="853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22"/>
        <w:gridCol w:w="1602"/>
        <w:gridCol w:w="3708"/>
      </w:tblGrid>
      <w:tr w:rsidR="00CF4F3C" w:rsidRPr="006D5653" w14:paraId="69A7C2EC" w14:textId="77777777" w:rsidTr="004D0E39">
        <w:trPr>
          <w:tblHeader/>
        </w:trPr>
        <w:tc>
          <w:tcPr>
            <w:tcW w:w="3222" w:type="dxa"/>
          </w:tcPr>
          <w:p w14:paraId="42D4C7D5" w14:textId="77777777" w:rsidR="00CF4F3C" w:rsidRPr="004D0E39" w:rsidRDefault="00CF4F3C" w:rsidP="004D0E39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0E3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602" w:type="dxa"/>
          </w:tcPr>
          <w:p w14:paraId="4A5842AA" w14:textId="77777777" w:rsidR="00CF4F3C" w:rsidRDefault="00CF4F3C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0E3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ประเทศที่จัดตั้ง</w:t>
            </w:r>
            <w:r w:rsidR="006D5F5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/</w:t>
            </w:r>
          </w:p>
          <w:p w14:paraId="2641E0A9" w14:textId="59614B6C" w:rsidR="00484484" w:rsidRPr="004D0E39" w:rsidRDefault="00484484" w:rsidP="004D0E39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สัญชาติ</w:t>
            </w:r>
          </w:p>
        </w:tc>
        <w:tc>
          <w:tcPr>
            <w:tcW w:w="3708" w:type="dxa"/>
          </w:tcPr>
          <w:p w14:paraId="21E2DABC" w14:textId="77777777" w:rsidR="00CF4F3C" w:rsidRDefault="00CF4F3C" w:rsidP="006D5653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0E3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  <w:p w14:paraId="48546B5E" w14:textId="77777777" w:rsidR="00FA1151" w:rsidRPr="004D0E39" w:rsidRDefault="00FA1151" w:rsidP="004D0E39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F4F3C" w:rsidRPr="006D5653" w14:paraId="1C387A8B" w14:textId="77777777" w:rsidTr="004D0E39">
        <w:tc>
          <w:tcPr>
            <w:tcW w:w="3222" w:type="dxa"/>
          </w:tcPr>
          <w:p w14:paraId="33E1421F" w14:textId="0408D205" w:rsidR="00CF4F3C" w:rsidRPr="004D0E39" w:rsidRDefault="00CF4F3C" w:rsidP="004D0E39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E3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บริษัทหลักทรัพย์ พาย จำกัด (มหาชน)</w:t>
            </w:r>
          </w:p>
        </w:tc>
        <w:tc>
          <w:tcPr>
            <w:tcW w:w="1602" w:type="dxa"/>
          </w:tcPr>
          <w:p w14:paraId="5194A3D7" w14:textId="77777777" w:rsidR="00CF4F3C" w:rsidRPr="004D0E39" w:rsidRDefault="00CF4F3C" w:rsidP="004D0E39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0E3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3708" w:type="dxa"/>
          </w:tcPr>
          <w:p w14:paraId="12C7F617" w14:textId="4940E15D" w:rsidR="00CF4F3C" w:rsidRPr="004D0E39" w:rsidRDefault="00CF4F3C" w:rsidP="004D0E39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0E39">
              <w:rPr>
                <w:rFonts w:asciiTheme="majorBidi" w:hAnsiTheme="majorBidi" w:cstheme="majorBidi"/>
                <w:sz w:val="24"/>
                <w:szCs w:val="24"/>
                <w:cs/>
              </w:rPr>
              <w:t>มีกรรมการร่วมกัน</w:t>
            </w:r>
          </w:p>
        </w:tc>
      </w:tr>
      <w:tr w:rsidR="00CF4F3C" w:rsidRPr="006D5653" w14:paraId="0DE336AC" w14:textId="77777777" w:rsidTr="004D0E39">
        <w:tc>
          <w:tcPr>
            <w:tcW w:w="3222" w:type="dxa"/>
          </w:tcPr>
          <w:p w14:paraId="26C7454D" w14:textId="18790C71" w:rsidR="00CF4F3C" w:rsidRPr="006D5653" w:rsidRDefault="00CF4F3C" w:rsidP="004D0E39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E3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คันทรี่ กรุ๊ป โฮลดิ้งส์ จำกัด (มหาชน)</w:t>
            </w:r>
          </w:p>
        </w:tc>
        <w:tc>
          <w:tcPr>
            <w:tcW w:w="1602" w:type="dxa"/>
          </w:tcPr>
          <w:p w14:paraId="1B8513BB" w14:textId="09DFD901" w:rsidR="00CF4F3C" w:rsidRPr="004D0E39" w:rsidRDefault="00CF4F3C" w:rsidP="004D0E39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E3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3708" w:type="dxa"/>
          </w:tcPr>
          <w:p w14:paraId="5B52ADD2" w14:textId="484AEE47" w:rsidR="00CF4F3C" w:rsidRPr="004D0E39" w:rsidRDefault="00CF4F3C" w:rsidP="004D0E39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E39">
              <w:rPr>
                <w:rFonts w:asciiTheme="majorBidi" w:hAnsiTheme="majorBidi" w:cstheme="majorBidi"/>
                <w:sz w:val="24"/>
                <w:szCs w:val="24"/>
                <w:cs/>
              </w:rPr>
              <w:t>มีกรรมการร่วมกัน</w:t>
            </w:r>
          </w:p>
        </w:tc>
      </w:tr>
      <w:tr w:rsidR="00CF4F3C" w:rsidRPr="006D5653" w14:paraId="6B491862" w14:textId="77777777" w:rsidTr="004D0E39">
        <w:tc>
          <w:tcPr>
            <w:tcW w:w="3222" w:type="dxa"/>
          </w:tcPr>
          <w:p w14:paraId="412EA139" w14:textId="006C7C83" w:rsidR="00CF4F3C" w:rsidRPr="006D5653" w:rsidRDefault="00CF4F3C" w:rsidP="004D0E39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E3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เบาด์ แอนด์ บียอนด์ จำกัด (มหาชน)</w:t>
            </w:r>
          </w:p>
        </w:tc>
        <w:tc>
          <w:tcPr>
            <w:tcW w:w="1602" w:type="dxa"/>
          </w:tcPr>
          <w:p w14:paraId="579D5084" w14:textId="6B94C02F" w:rsidR="00CF4F3C" w:rsidRPr="004D0E39" w:rsidRDefault="00CF4F3C" w:rsidP="004D0E39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E3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3708" w:type="dxa"/>
          </w:tcPr>
          <w:p w14:paraId="4926A9B3" w14:textId="144810BA" w:rsidR="00CF4F3C" w:rsidRPr="004D0E39" w:rsidRDefault="00CF4F3C" w:rsidP="004D0E39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E39">
              <w:rPr>
                <w:rFonts w:asciiTheme="majorBidi" w:hAnsiTheme="majorBidi" w:cstheme="majorBidi"/>
                <w:sz w:val="24"/>
                <w:szCs w:val="24"/>
                <w:cs/>
              </w:rPr>
              <w:t>มีกรรมการร่วมกัน</w:t>
            </w:r>
          </w:p>
        </w:tc>
      </w:tr>
      <w:tr w:rsidR="00CF4F3C" w:rsidRPr="006D5653" w14:paraId="0D846709" w14:textId="77777777" w:rsidTr="004D0E39">
        <w:tc>
          <w:tcPr>
            <w:tcW w:w="3222" w:type="dxa"/>
          </w:tcPr>
          <w:p w14:paraId="479EC55F" w14:textId="54A916A2" w:rsidR="00CF4F3C" w:rsidRPr="006D5653" w:rsidRDefault="00CF4F3C" w:rsidP="004D0E39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E3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วอเตอร์ฟร้อนท์ โฮเต็ล จำกัด</w:t>
            </w:r>
          </w:p>
        </w:tc>
        <w:tc>
          <w:tcPr>
            <w:tcW w:w="1602" w:type="dxa"/>
          </w:tcPr>
          <w:p w14:paraId="66CABF50" w14:textId="449DB1D7" w:rsidR="00CF4F3C" w:rsidRPr="004D0E39" w:rsidRDefault="00CF4F3C" w:rsidP="004D0E39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E3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3708" w:type="dxa"/>
          </w:tcPr>
          <w:p w14:paraId="0B1A5D92" w14:textId="2BB66DB0" w:rsidR="00CF4F3C" w:rsidRPr="004D0E39" w:rsidRDefault="00CF4F3C" w:rsidP="004D0E39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E39">
              <w:rPr>
                <w:rFonts w:asciiTheme="majorBidi" w:hAnsiTheme="majorBidi" w:cstheme="majorBidi"/>
                <w:sz w:val="24"/>
                <w:szCs w:val="24"/>
                <w:cs/>
              </w:rPr>
              <w:t>มีกรรมการร่วมกัน</w:t>
            </w:r>
          </w:p>
        </w:tc>
      </w:tr>
      <w:tr w:rsidR="00CF4F3C" w:rsidRPr="006D5653" w14:paraId="7F86121F" w14:textId="77777777" w:rsidTr="004D0E39">
        <w:tc>
          <w:tcPr>
            <w:tcW w:w="3222" w:type="dxa"/>
          </w:tcPr>
          <w:p w14:paraId="73520CF2" w14:textId="46DAF8C0" w:rsidR="00CF4F3C" w:rsidRPr="006D5653" w:rsidRDefault="00CF4F3C" w:rsidP="004D0E39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E3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เออร์เบิน รีสอร์ทโฮเต็ล จำกัด</w:t>
            </w:r>
          </w:p>
        </w:tc>
        <w:tc>
          <w:tcPr>
            <w:tcW w:w="1602" w:type="dxa"/>
          </w:tcPr>
          <w:p w14:paraId="5AE9B82A" w14:textId="70BC5068" w:rsidR="00CF4F3C" w:rsidRPr="004D0E39" w:rsidRDefault="00CF4F3C" w:rsidP="004D0E39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E3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3708" w:type="dxa"/>
          </w:tcPr>
          <w:p w14:paraId="534B0184" w14:textId="109AC2AC" w:rsidR="00CF4F3C" w:rsidRPr="004D0E39" w:rsidRDefault="00CF4F3C" w:rsidP="004D0E39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E39">
              <w:rPr>
                <w:rFonts w:asciiTheme="majorBidi" w:hAnsiTheme="majorBidi" w:cstheme="majorBidi"/>
                <w:sz w:val="24"/>
                <w:szCs w:val="24"/>
                <w:cs/>
              </w:rPr>
              <w:t>มีกรรมการร่วมกัน</w:t>
            </w:r>
          </w:p>
        </w:tc>
      </w:tr>
      <w:tr w:rsidR="00CF4F3C" w:rsidRPr="006D5653" w14:paraId="335B6790" w14:textId="77777777" w:rsidTr="004D0E39">
        <w:tc>
          <w:tcPr>
            <w:tcW w:w="3222" w:type="dxa"/>
          </w:tcPr>
          <w:p w14:paraId="70951FC5" w14:textId="6EF47C57" w:rsidR="00CF4F3C" w:rsidRPr="004D0E39" w:rsidRDefault="00CF4F3C" w:rsidP="004D0E39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0E3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602" w:type="dxa"/>
          </w:tcPr>
          <w:p w14:paraId="23F0BFDB" w14:textId="280E9C04" w:rsidR="00CF4F3C" w:rsidRPr="004D0E39" w:rsidRDefault="00CF4F3C" w:rsidP="004D0E39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E3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3708" w:type="dxa"/>
          </w:tcPr>
          <w:p w14:paraId="65E35C02" w14:textId="77777777" w:rsidR="00A0740B" w:rsidRDefault="005B62A4" w:rsidP="006D5653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0E39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บุคคลที่มีอำนาจและความรับผิดชอบการวางแผน</w:t>
            </w:r>
            <w:r w:rsidR="00A074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  <w:p w14:paraId="65FCEEA0" w14:textId="5447E9DB" w:rsidR="00CF4F3C" w:rsidRPr="004D0E39" w:rsidRDefault="005B62A4" w:rsidP="004D0E39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E39">
              <w:rPr>
                <w:rFonts w:asciiTheme="majorBidi" w:hAnsiTheme="majorBidi" w:cstheme="majorBidi"/>
                <w:sz w:val="24"/>
                <w:szCs w:val="24"/>
                <w:cs/>
              </w:rPr>
              <w:t>สั่งการและควบคุมกิจการต่าง ๆ ของกิจการ</w:t>
            </w:r>
          </w:p>
        </w:tc>
      </w:tr>
    </w:tbl>
    <w:p w14:paraId="652F9991" w14:textId="26920B25" w:rsidR="00DB5B29" w:rsidRPr="004B1154" w:rsidRDefault="009E3308" w:rsidP="009E3308">
      <w:pPr>
        <w:tabs>
          <w:tab w:val="left" w:pos="1080"/>
        </w:tabs>
        <w:spacing w:before="240" w:after="120"/>
        <w:ind w:left="389" w:right="-389" w:firstLine="144"/>
        <w:jc w:val="thaiDistribute"/>
        <w:rPr>
          <w:rFonts w:asciiTheme="majorBidi" w:hAnsiTheme="majorBidi" w:cstheme="majorBidi"/>
          <w:lang w:val="en-US"/>
        </w:rPr>
      </w:pPr>
      <w:r w:rsidRPr="009E3308">
        <w:rPr>
          <w:rFonts w:asciiTheme="majorBidi" w:hAnsiTheme="majorBidi" w:cstheme="majorBidi"/>
          <w:lang w:val="en-US"/>
        </w:rPr>
        <w:t>21</w:t>
      </w:r>
      <w:r w:rsidR="00DB5B29" w:rsidRPr="004B1154">
        <w:rPr>
          <w:rFonts w:asciiTheme="majorBidi" w:hAnsiTheme="majorBidi" w:cstheme="majorBidi"/>
          <w:cs/>
          <w:lang w:val="en-US"/>
        </w:rPr>
        <w:t>.</w:t>
      </w:r>
      <w:r w:rsidRPr="009E3308">
        <w:rPr>
          <w:rFonts w:asciiTheme="majorBidi" w:hAnsiTheme="majorBidi" w:cstheme="majorBidi"/>
          <w:lang w:val="en-US"/>
        </w:rPr>
        <w:t>1</w:t>
      </w:r>
      <w:r w:rsidR="00DB5B29" w:rsidRPr="004B1154">
        <w:rPr>
          <w:rFonts w:asciiTheme="majorBidi" w:hAnsiTheme="majorBidi" w:cstheme="majorBidi"/>
          <w:lang w:val="en-US"/>
        </w:rPr>
        <w:tab/>
      </w:r>
      <w:r w:rsidR="00DB5B29" w:rsidRPr="004D0E39">
        <w:rPr>
          <w:rFonts w:asciiTheme="majorBidi" w:hAnsiTheme="majorBidi" w:cstheme="majorBidi"/>
          <w:cs/>
        </w:rPr>
        <w:t>เงิน</w:t>
      </w:r>
      <w:r w:rsidR="00DB5B29" w:rsidRPr="004B1154">
        <w:rPr>
          <w:rFonts w:asciiTheme="majorBidi" w:hAnsiTheme="majorBidi" w:cstheme="majorBidi"/>
          <w:cs/>
          <w:lang w:val="en-US"/>
        </w:rPr>
        <w:t>ลงทุนในบริษัทย่อย</w:t>
      </w:r>
    </w:p>
    <w:tbl>
      <w:tblPr>
        <w:tblW w:w="5160" w:type="pct"/>
        <w:tblInd w:w="27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34"/>
        <w:gridCol w:w="632"/>
        <w:gridCol w:w="37"/>
        <w:gridCol w:w="611"/>
        <w:gridCol w:w="37"/>
        <w:gridCol w:w="539"/>
        <w:gridCol w:w="36"/>
        <w:gridCol w:w="549"/>
        <w:gridCol w:w="35"/>
        <w:gridCol w:w="660"/>
        <w:gridCol w:w="35"/>
        <w:gridCol w:w="664"/>
        <w:gridCol w:w="37"/>
        <w:gridCol w:w="618"/>
        <w:gridCol w:w="35"/>
        <w:gridCol w:w="608"/>
        <w:gridCol w:w="35"/>
        <w:gridCol w:w="695"/>
        <w:gridCol w:w="37"/>
        <w:gridCol w:w="699"/>
        <w:gridCol w:w="55"/>
        <w:gridCol w:w="447"/>
        <w:gridCol w:w="45"/>
        <w:gridCol w:w="561"/>
      </w:tblGrid>
      <w:tr w:rsidR="00E17A52" w:rsidRPr="004B1154" w14:paraId="0EF46078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6E234606" w14:textId="77777777" w:rsidR="00723D7A" w:rsidRPr="004B1154" w:rsidRDefault="00723D7A" w:rsidP="00C17FFD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5A423D61" w14:textId="77777777" w:rsidR="00723D7A" w:rsidRPr="004B1154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3A398CFA" w14:textId="77777777" w:rsidR="00723D7A" w:rsidRPr="004B1154" w:rsidRDefault="00723D7A" w:rsidP="00C17FFD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4CE22B63" w14:textId="77777777" w:rsidR="00723D7A" w:rsidRPr="004B1154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1BA74344" w14:textId="77777777" w:rsidR="00723D7A" w:rsidRPr="004B1154" w:rsidRDefault="00723D7A" w:rsidP="00C17FFD">
            <w:pPr>
              <w:tabs>
                <w:tab w:val="left" w:pos="284"/>
              </w:tabs>
              <w:spacing w:line="200" w:lineRule="exact"/>
              <w:ind w:left="-108" w:right="-125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7ACC5A6C" w14:textId="77777777" w:rsidR="00723D7A" w:rsidRPr="004B1154" w:rsidRDefault="00723D7A" w:rsidP="00C17FFD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0CB5CF75" w14:textId="77777777" w:rsidR="00723D7A" w:rsidRPr="004B1154" w:rsidRDefault="00723D7A" w:rsidP="00C17FFD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" w:type="dxa"/>
            <w:tcBorders>
              <w:top w:val="nil"/>
              <w:bottom w:val="nil"/>
            </w:tcBorders>
          </w:tcPr>
          <w:p w14:paraId="35E47679" w14:textId="77777777" w:rsidR="00723D7A" w:rsidRPr="004B1154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18A1D7ED" w14:textId="77777777" w:rsidR="00723D7A" w:rsidRPr="004B1154" w:rsidRDefault="00723D7A" w:rsidP="00C17FFD">
            <w:pPr>
              <w:tabs>
                <w:tab w:val="left" w:pos="284"/>
              </w:tabs>
              <w:spacing w:line="200" w:lineRule="exact"/>
              <w:ind w:left="-108" w:right="-7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13E55C04" w14:textId="77777777" w:rsidR="00723D7A" w:rsidRPr="004B1154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6107D2C7" w14:textId="77777777" w:rsidR="00723D7A" w:rsidRPr="004B1154" w:rsidRDefault="00723D7A" w:rsidP="00C17FFD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42E0785" w14:textId="77777777" w:rsidR="00723D7A" w:rsidRPr="004B1154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74E32A04" w14:textId="77777777" w:rsidR="00723D7A" w:rsidRPr="004B1154" w:rsidRDefault="00723D7A" w:rsidP="00C17FFD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49CFDE34" w14:textId="77777777" w:rsidR="00723D7A" w:rsidRPr="004B1154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468C4962" w14:textId="77777777" w:rsidR="00723D7A" w:rsidRPr="004B1154" w:rsidRDefault="00723D7A" w:rsidP="00C17FFD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EE7FBF0" w14:textId="77777777" w:rsidR="00723D7A" w:rsidRPr="004B1154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74B8D6AA" w14:textId="77777777" w:rsidR="00723D7A" w:rsidRPr="004B1154" w:rsidRDefault="00723D7A" w:rsidP="00C17FFD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210259A" w14:textId="77777777" w:rsidR="00723D7A" w:rsidRPr="004B1154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707F69DF" w14:textId="77777777" w:rsidR="00723D7A" w:rsidRPr="004B1154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630D83A0" w14:textId="77777777" w:rsidR="00723D7A" w:rsidRPr="004B1154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187F7575" w14:textId="77777777" w:rsidR="00723D7A" w:rsidRPr="004B1154" w:rsidRDefault="00723D7A" w:rsidP="00C17FFD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6CC9C54B" w14:textId="77777777" w:rsidR="00723D7A" w:rsidRPr="004B1154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3" w:type="dxa"/>
            <w:gridSpan w:val="3"/>
            <w:tcBorders>
              <w:top w:val="nil"/>
              <w:bottom w:val="nil"/>
            </w:tcBorders>
            <w:vAlign w:val="center"/>
          </w:tcPr>
          <w:p w14:paraId="06BCAAE2" w14:textId="77777777" w:rsidR="00723D7A" w:rsidRPr="004B1154" w:rsidRDefault="00723D7A" w:rsidP="00723D7A">
            <w:pPr>
              <w:spacing w:line="200" w:lineRule="exact"/>
              <w:ind w:left="-108" w:right="2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(หน่วย </w:t>
            </w:r>
            <w:r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 xml:space="preserve">: </w:t>
            </w:r>
            <w:r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บาท)</w:t>
            </w:r>
          </w:p>
        </w:tc>
      </w:tr>
      <w:tr w:rsidR="00D3239C" w:rsidRPr="004B1154" w14:paraId="33FDC9FF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50259031" w14:textId="77777777" w:rsidR="00843DCB" w:rsidRPr="004B1154" w:rsidRDefault="00843DCB" w:rsidP="00843DCB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  <w:r w:rsidRPr="004B1154"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  <w:t>ชื่อบริษัท</w:t>
            </w: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4C199545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707" w:type="dxa"/>
            <w:gridSpan w:val="23"/>
            <w:tcBorders>
              <w:top w:val="nil"/>
              <w:bottom w:val="nil"/>
            </w:tcBorders>
            <w:vAlign w:val="center"/>
          </w:tcPr>
          <w:p w14:paraId="0C80605F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D3239C" w:rsidRPr="004B1154" w14:paraId="719859DC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2A3AF8EE" w14:textId="77777777" w:rsidR="00843DCB" w:rsidRPr="004B1154" w:rsidRDefault="00843DCB" w:rsidP="00843DCB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336C8C44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664DE351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ทุน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551699BA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5F1465B6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 w:right="-125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ทุน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2C8EDB99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24" w:type="dxa"/>
            <w:gridSpan w:val="3"/>
            <w:tcBorders>
              <w:top w:val="nil"/>
              <w:bottom w:val="nil"/>
            </w:tcBorders>
            <w:vAlign w:val="center"/>
          </w:tcPr>
          <w:p w14:paraId="7F8B464F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 w:right="-7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สัดส่วนเงินลงทุน 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1D153AB7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9" w:type="dxa"/>
            <w:gridSpan w:val="3"/>
            <w:tcBorders>
              <w:top w:val="nil"/>
              <w:bottom w:val="nil"/>
            </w:tcBorders>
            <w:vAlign w:val="center"/>
          </w:tcPr>
          <w:p w14:paraId="527A3541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วิธีราคาทุน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3559CFFD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1" w:type="dxa"/>
            <w:gridSpan w:val="3"/>
            <w:tcBorders>
              <w:top w:val="nil"/>
              <w:bottom w:val="nil"/>
            </w:tcBorders>
            <w:vAlign w:val="center"/>
          </w:tcPr>
          <w:p w14:paraId="518CDA6D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การด้อยค่า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23A4664F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1" w:type="dxa"/>
            <w:gridSpan w:val="3"/>
            <w:tcBorders>
              <w:top w:val="nil"/>
              <w:bottom w:val="nil"/>
            </w:tcBorders>
            <w:vAlign w:val="center"/>
          </w:tcPr>
          <w:p w14:paraId="74F5AEF3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ราคาทุน - สุทธิ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1045A0B5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3" w:type="dxa"/>
            <w:gridSpan w:val="3"/>
            <w:tcBorders>
              <w:top w:val="nil"/>
              <w:bottom w:val="nil"/>
            </w:tcBorders>
            <w:vAlign w:val="center"/>
          </w:tcPr>
          <w:p w14:paraId="5A33001E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เงินปันผลรับ</w:t>
            </w:r>
          </w:p>
        </w:tc>
      </w:tr>
      <w:tr w:rsidR="00E17A52" w:rsidRPr="004B1154" w14:paraId="1AFB4CBC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7CBC3A64" w14:textId="77777777" w:rsidR="00843DCB" w:rsidRPr="004B1154" w:rsidRDefault="00843DCB" w:rsidP="00843DCB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5C18F6B4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44BD3247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ชำระแล้ว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293EB44C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65978DAA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 w:right="-125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ชำระแล้ว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0222AC98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24" w:type="dxa"/>
            <w:gridSpan w:val="3"/>
            <w:tcBorders>
              <w:top w:val="nil"/>
              <w:bottom w:val="nil"/>
            </w:tcBorders>
            <w:vAlign w:val="center"/>
          </w:tcPr>
          <w:p w14:paraId="07440409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 w:right="-7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(ร้อยละ)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575B8551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6D166029" w14:textId="77777777" w:rsidR="00843DCB" w:rsidRPr="004B1154" w:rsidRDefault="00843DCB" w:rsidP="00843DCB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E73FD75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12CF2F06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314BB187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3FE6524C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1F007AD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7063380F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296A8AD8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775D4088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4F8186DC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371F7DAA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4E24B122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3" w:type="dxa"/>
            <w:gridSpan w:val="3"/>
            <w:tcBorders>
              <w:top w:val="nil"/>
              <w:bottom w:val="nil"/>
            </w:tcBorders>
            <w:vAlign w:val="center"/>
          </w:tcPr>
          <w:p w14:paraId="70AC3F0A" w14:textId="22BD84AB" w:rsidR="00843DCB" w:rsidRPr="004B1154" w:rsidRDefault="00843DCB" w:rsidP="00723D7A">
            <w:pPr>
              <w:tabs>
                <w:tab w:val="left" w:pos="284"/>
              </w:tabs>
              <w:spacing w:line="200" w:lineRule="exact"/>
              <w:ind w:left="-91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สำหรับงว</w:t>
            </w:r>
            <w:r w:rsidR="0077151A"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ด</w:t>
            </w:r>
            <w:r w:rsidR="00D67FA7" w:rsidRPr="004B1154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  <w:lang w:val="en-US"/>
              </w:rPr>
              <w:t>เก้า</w:t>
            </w:r>
            <w:r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เดือน</w:t>
            </w:r>
          </w:p>
        </w:tc>
      </w:tr>
      <w:tr w:rsidR="00E17A52" w:rsidRPr="004B1154" w14:paraId="08ADF5B4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35BB8391" w14:textId="77777777" w:rsidR="00843DCB" w:rsidRPr="004B1154" w:rsidRDefault="00843DCB" w:rsidP="00843DCB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75B31F26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73BEEDF6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7EBBEBA0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0A4B63AC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093B6B6B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4794A89C" w14:textId="77777777" w:rsidR="00843DCB" w:rsidRPr="004B1154" w:rsidRDefault="00843DCB" w:rsidP="00D3239C">
            <w:pPr>
              <w:tabs>
                <w:tab w:val="left" w:pos="284"/>
              </w:tabs>
              <w:spacing w:line="200" w:lineRule="exact"/>
              <w:ind w:left="-108" w:right="-8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6" w:type="dxa"/>
            <w:tcBorders>
              <w:top w:val="nil"/>
              <w:bottom w:val="nil"/>
            </w:tcBorders>
          </w:tcPr>
          <w:p w14:paraId="2D15401D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23497167" w14:textId="77777777" w:rsidR="00843DCB" w:rsidRPr="004B1154" w:rsidRDefault="00843DCB" w:rsidP="00D3239C">
            <w:pPr>
              <w:tabs>
                <w:tab w:val="left" w:pos="284"/>
              </w:tabs>
              <w:spacing w:line="20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5390403A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5FFCD9AB" w14:textId="77777777" w:rsidR="00843DCB" w:rsidRPr="004B1154" w:rsidRDefault="00843DCB" w:rsidP="00843DCB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23764D8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22245F47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6867F219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76BF889D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2CE8DF94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7CD60402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3964B95D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6827E958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5E2FB686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677A1F8C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53193B23" w14:textId="77777777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3" w:type="dxa"/>
            <w:gridSpan w:val="3"/>
            <w:tcBorders>
              <w:top w:val="nil"/>
              <w:bottom w:val="nil"/>
            </w:tcBorders>
            <w:vAlign w:val="center"/>
          </w:tcPr>
          <w:p w14:paraId="09FEA288" w14:textId="6A3F5BB5" w:rsidR="00843DCB" w:rsidRPr="004B1154" w:rsidRDefault="00843DCB" w:rsidP="00843DCB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สิ้นสุด</w:t>
            </w:r>
            <w:r w:rsidR="00B155FA"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วันที่ </w:t>
            </w:r>
          </w:p>
        </w:tc>
      </w:tr>
      <w:tr w:rsidR="00CC3C50" w:rsidRPr="004B1154" w14:paraId="4544F58F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14B7BA02" w14:textId="77777777" w:rsidR="00CC3C50" w:rsidRPr="004B1154" w:rsidRDefault="00CC3C50" w:rsidP="00CC3C50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67679A5E" w14:textId="77777777" w:rsidR="00CC3C50" w:rsidRPr="004B1154" w:rsidRDefault="00CC3C50" w:rsidP="00CC3C50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0C99F878" w14:textId="002C35C1" w:rsidR="00CC3C50" w:rsidRPr="004B1154" w:rsidRDefault="009E3308" w:rsidP="00CC3C50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="00CC3C50"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</w:t>
            </w:r>
            <w:r w:rsidR="00CC3C50" w:rsidRPr="004B1154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กันยายน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09DDD1CA" w14:textId="77777777" w:rsidR="00CC3C50" w:rsidRPr="004B1154" w:rsidRDefault="00CC3C50" w:rsidP="00CC3C50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1DC5DCB8" w14:textId="757C8C01" w:rsidR="00CC3C50" w:rsidRPr="004B1154" w:rsidRDefault="009E3308" w:rsidP="00CC3C50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CC3C50"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4AB14A5F" w14:textId="77777777" w:rsidR="00CC3C50" w:rsidRPr="004B1154" w:rsidRDefault="00CC3C50" w:rsidP="00CC3C50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0E7EFBF3" w14:textId="05F8C5C7" w:rsidR="00CC3C50" w:rsidRPr="004B1154" w:rsidRDefault="009E3308" w:rsidP="00CC3C50">
            <w:pPr>
              <w:tabs>
                <w:tab w:val="left" w:pos="284"/>
              </w:tabs>
              <w:spacing w:line="200" w:lineRule="exact"/>
              <w:ind w:left="-108" w:right="-8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="00CC3C50"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</w:t>
            </w:r>
            <w:r w:rsidR="00CC3C50" w:rsidRPr="004B1154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กันยายน</w:t>
            </w:r>
          </w:p>
        </w:tc>
        <w:tc>
          <w:tcPr>
            <w:tcW w:w="36" w:type="dxa"/>
            <w:tcBorders>
              <w:top w:val="nil"/>
              <w:bottom w:val="nil"/>
            </w:tcBorders>
          </w:tcPr>
          <w:p w14:paraId="38946029" w14:textId="77777777" w:rsidR="00CC3C50" w:rsidRPr="004B1154" w:rsidRDefault="00CC3C50" w:rsidP="00CC3C50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2F39D84B" w14:textId="1EA56F2A" w:rsidR="00CC3C50" w:rsidRPr="004B1154" w:rsidRDefault="009E3308" w:rsidP="00CC3C50">
            <w:pPr>
              <w:tabs>
                <w:tab w:val="left" w:pos="284"/>
              </w:tabs>
              <w:spacing w:line="20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CC3C50"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592B6F17" w14:textId="77777777" w:rsidR="00CC3C50" w:rsidRPr="004B1154" w:rsidRDefault="00CC3C50" w:rsidP="00CC3C50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7251A7E2" w14:textId="46414EFA" w:rsidR="00CC3C50" w:rsidRPr="004B1154" w:rsidRDefault="009E3308" w:rsidP="00CC3C50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="00CC3C50"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</w:t>
            </w:r>
            <w:r w:rsidR="00CC3C50" w:rsidRPr="004B1154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กันยายน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41A283D6" w14:textId="77777777" w:rsidR="00CC3C50" w:rsidRPr="004B1154" w:rsidRDefault="00CC3C50" w:rsidP="00CC3C50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12A8709A" w14:textId="07FDFDFD" w:rsidR="00CC3C50" w:rsidRPr="004B1154" w:rsidRDefault="009E3308" w:rsidP="00CC3C50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CC3C50"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62F47ED6" w14:textId="77777777" w:rsidR="00CC3C50" w:rsidRPr="004B1154" w:rsidRDefault="00CC3C50" w:rsidP="00CC3C50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58B2CF1A" w14:textId="0FC195F5" w:rsidR="00CC3C50" w:rsidRPr="004B1154" w:rsidRDefault="009E3308" w:rsidP="00CC3C50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="00CC3C50"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</w:t>
            </w:r>
            <w:r w:rsidR="00CC3C50" w:rsidRPr="004B1154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กันยายน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5EBFFFD8" w14:textId="77777777" w:rsidR="00CC3C50" w:rsidRPr="004B1154" w:rsidRDefault="00CC3C50" w:rsidP="00CC3C50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06C6F4CA" w14:textId="44E7F536" w:rsidR="00CC3C50" w:rsidRPr="004B1154" w:rsidRDefault="009E3308" w:rsidP="00CC3C50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CC3C50"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19A98B67" w14:textId="77777777" w:rsidR="00CC3C50" w:rsidRPr="004B1154" w:rsidRDefault="00CC3C50" w:rsidP="00CC3C50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1855B3BB" w14:textId="33521ABC" w:rsidR="00CC3C50" w:rsidRPr="004B1154" w:rsidRDefault="009E3308" w:rsidP="00CC3C50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="00CC3C50"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</w:t>
            </w:r>
            <w:r w:rsidR="00CC3C50" w:rsidRPr="004B1154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กันยายน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2ADCC116" w14:textId="77777777" w:rsidR="00CC3C50" w:rsidRPr="004B1154" w:rsidRDefault="00CC3C50" w:rsidP="00CC3C50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71E82CA6" w14:textId="5F5D3EB0" w:rsidR="00CC3C50" w:rsidRPr="004B1154" w:rsidRDefault="009E3308" w:rsidP="00CC3C50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CC3C50"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7305DD54" w14:textId="77777777" w:rsidR="00CC3C50" w:rsidRPr="004B1154" w:rsidRDefault="00CC3C50" w:rsidP="00CC3C50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3" w:type="dxa"/>
            <w:gridSpan w:val="3"/>
            <w:tcBorders>
              <w:top w:val="nil"/>
              <w:bottom w:val="nil"/>
            </w:tcBorders>
            <w:vAlign w:val="center"/>
          </w:tcPr>
          <w:p w14:paraId="4308D7A0" w14:textId="437A4B5D" w:rsidR="00CC3C50" w:rsidRPr="004B1154" w:rsidRDefault="009E3308" w:rsidP="00CC3C50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="00CC3C50" w:rsidRPr="004B115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</w:t>
            </w:r>
            <w:r w:rsidR="00CC3C50" w:rsidRPr="004B1154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กันยายน</w:t>
            </w:r>
          </w:p>
        </w:tc>
      </w:tr>
      <w:tr w:rsidR="005F04C2" w:rsidRPr="004B1154" w14:paraId="0C946076" w14:textId="77777777" w:rsidTr="00B40B6C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018D4007" w14:textId="77777777" w:rsidR="005F04C2" w:rsidRPr="004B1154" w:rsidRDefault="005F04C2" w:rsidP="005F04C2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22DDEE30" w14:textId="77777777" w:rsidR="005F04C2" w:rsidRPr="004B1154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37077045" w14:textId="7D6A5F43" w:rsidR="005F04C2" w:rsidRPr="004B1154" w:rsidRDefault="009E3308" w:rsidP="005F04C2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336ADB53" w14:textId="77777777" w:rsidR="005F04C2" w:rsidRPr="004B1154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256CCFA1" w14:textId="66785D74" w:rsidR="005F04C2" w:rsidRPr="004B1154" w:rsidRDefault="009E3308" w:rsidP="005F04C2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5A660A1C" w14:textId="77777777" w:rsidR="005F04C2" w:rsidRPr="004B1154" w:rsidRDefault="005F04C2" w:rsidP="005F04C2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179EBDF9" w14:textId="3C5C8502" w:rsidR="005F04C2" w:rsidRPr="004B1154" w:rsidRDefault="009E3308" w:rsidP="005F04C2">
            <w:pPr>
              <w:tabs>
                <w:tab w:val="left" w:pos="284"/>
              </w:tabs>
              <w:spacing w:line="200" w:lineRule="exact"/>
              <w:ind w:left="-108" w:right="-8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36" w:type="dxa"/>
            <w:tcBorders>
              <w:top w:val="nil"/>
              <w:bottom w:val="nil"/>
            </w:tcBorders>
          </w:tcPr>
          <w:p w14:paraId="3FEABF37" w14:textId="77777777" w:rsidR="005F04C2" w:rsidRPr="004B1154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2BB67EF1" w14:textId="277E52D2" w:rsidR="005F04C2" w:rsidRPr="004B1154" w:rsidRDefault="009E3308" w:rsidP="005F04C2">
            <w:pPr>
              <w:tabs>
                <w:tab w:val="left" w:pos="284"/>
              </w:tabs>
              <w:spacing w:line="20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1330B4DA" w14:textId="77777777" w:rsidR="005F04C2" w:rsidRPr="004B1154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4E96C5BE" w14:textId="4DBC65DE" w:rsidR="005F04C2" w:rsidRPr="004B1154" w:rsidRDefault="009E3308" w:rsidP="005F04C2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92CECDC" w14:textId="77777777" w:rsidR="005F04C2" w:rsidRPr="004B1154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1B875771" w14:textId="7F2745A4" w:rsidR="005F04C2" w:rsidRPr="004B1154" w:rsidRDefault="009E3308" w:rsidP="005F04C2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32324146" w14:textId="77777777" w:rsidR="005F04C2" w:rsidRPr="004B1154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4CFEEF40" w14:textId="4FC4E994" w:rsidR="005F04C2" w:rsidRPr="004B1154" w:rsidRDefault="009E3308" w:rsidP="005F04C2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6B2D3567" w14:textId="77777777" w:rsidR="005F04C2" w:rsidRPr="004B1154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40669160" w14:textId="5BD94DD9" w:rsidR="005F04C2" w:rsidRPr="004B1154" w:rsidRDefault="009E3308" w:rsidP="005F04C2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39E3EB83" w14:textId="77777777" w:rsidR="005F04C2" w:rsidRPr="004B1154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77CEE00C" w14:textId="043C7454" w:rsidR="005F04C2" w:rsidRPr="004B1154" w:rsidRDefault="009E3308" w:rsidP="005F04C2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567615EF" w14:textId="77777777" w:rsidR="005F04C2" w:rsidRPr="004B1154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0B34491F" w14:textId="3776375A" w:rsidR="005F04C2" w:rsidRPr="004B1154" w:rsidRDefault="009E3308" w:rsidP="005F04C2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6FE5CED3" w14:textId="77777777" w:rsidR="005F04C2" w:rsidRPr="004B1154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47" w:type="dxa"/>
            <w:tcBorders>
              <w:top w:val="nil"/>
              <w:bottom w:val="nil"/>
            </w:tcBorders>
            <w:vAlign w:val="center"/>
          </w:tcPr>
          <w:p w14:paraId="5E3C6711" w14:textId="335F5173" w:rsidR="005F04C2" w:rsidRPr="004B1154" w:rsidRDefault="009E3308" w:rsidP="005F04C2">
            <w:pPr>
              <w:tabs>
                <w:tab w:val="left" w:pos="284"/>
              </w:tabs>
              <w:spacing w:line="2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45" w:type="dxa"/>
            <w:tcBorders>
              <w:top w:val="nil"/>
              <w:bottom w:val="nil"/>
            </w:tcBorders>
          </w:tcPr>
          <w:p w14:paraId="4E4ADF1A" w14:textId="77777777" w:rsidR="005F04C2" w:rsidRPr="004B1154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vAlign w:val="center"/>
          </w:tcPr>
          <w:p w14:paraId="295DBFD0" w14:textId="3744AD8E" w:rsidR="005F04C2" w:rsidRPr="004B1154" w:rsidRDefault="009E3308" w:rsidP="005F04C2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2567</w:t>
            </w:r>
          </w:p>
        </w:tc>
      </w:tr>
      <w:tr w:rsidR="009873E6" w:rsidRPr="004B1154" w14:paraId="2470C36A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</w:tcBorders>
            <w:vAlign w:val="center"/>
          </w:tcPr>
          <w:p w14:paraId="334556CD" w14:textId="77777777" w:rsidR="009873E6" w:rsidRPr="004B1154" w:rsidRDefault="009873E6" w:rsidP="009873E6">
            <w:pPr>
              <w:pStyle w:val="Heading5"/>
              <w:spacing w:line="200" w:lineRule="exact"/>
              <w:ind w:firstLine="93"/>
              <w:jc w:val="lef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  <w:r w:rsidRPr="004B1154"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  <w:t>บริษัทย่อย</w:t>
            </w:r>
          </w:p>
        </w:tc>
        <w:tc>
          <w:tcPr>
            <w:tcW w:w="34" w:type="dxa"/>
            <w:tcBorders>
              <w:top w:val="nil"/>
            </w:tcBorders>
            <w:vAlign w:val="center"/>
          </w:tcPr>
          <w:p w14:paraId="061FB857" w14:textId="77777777" w:rsidR="009873E6" w:rsidRPr="004B1154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</w:tcBorders>
            <w:vAlign w:val="center"/>
          </w:tcPr>
          <w:p w14:paraId="09EF881F" w14:textId="77777777" w:rsidR="009873E6" w:rsidRPr="004B1154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</w:tcBorders>
          </w:tcPr>
          <w:p w14:paraId="4545CEAD" w14:textId="77777777" w:rsidR="009873E6" w:rsidRPr="004B1154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</w:tcBorders>
            <w:vAlign w:val="center"/>
          </w:tcPr>
          <w:p w14:paraId="22168C48" w14:textId="77777777" w:rsidR="009873E6" w:rsidRPr="004B1154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</w:tcBorders>
          </w:tcPr>
          <w:p w14:paraId="561059EE" w14:textId="77777777" w:rsidR="009873E6" w:rsidRPr="004B1154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39" w:type="dxa"/>
            <w:tcBorders>
              <w:top w:val="nil"/>
            </w:tcBorders>
            <w:vAlign w:val="center"/>
          </w:tcPr>
          <w:p w14:paraId="4C56ED01" w14:textId="77777777" w:rsidR="009873E6" w:rsidRPr="004B1154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" w:type="dxa"/>
            <w:tcBorders>
              <w:top w:val="nil"/>
            </w:tcBorders>
            <w:vAlign w:val="center"/>
          </w:tcPr>
          <w:p w14:paraId="3DCF2EA2" w14:textId="77777777" w:rsidR="009873E6" w:rsidRPr="004B1154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</w:tcBorders>
            <w:vAlign w:val="center"/>
          </w:tcPr>
          <w:p w14:paraId="503CCC93" w14:textId="77777777" w:rsidR="009873E6" w:rsidRPr="004B1154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</w:tcBorders>
            <w:vAlign w:val="center"/>
          </w:tcPr>
          <w:p w14:paraId="4781076E" w14:textId="77777777" w:rsidR="009873E6" w:rsidRPr="004B1154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</w:tcBorders>
            <w:vAlign w:val="center"/>
          </w:tcPr>
          <w:p w14:paraId="3C06F39C" w14:textId="77777777" w:rsidR="009873E6" w:rsidRPr="004B1154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</w:tcBorders>
            <w:vAlign w:val="center"/>
          </w:tcPr>
          <w:p w14:paraId="71BC69AE" w14:textId="77777777" w:rsidR="009873E6" w:rsidRPr="004B1154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</w:tcBorders>
            <w:vAlign w:val="center"/>
          </w:tcPr>
          <w:p w14:paraId="642F3963" w14:textId="77777777" w:rsidR="009873E6" w:rsidRPr="004B1154" w:rsidRDefault="009873E6" w:rsidP="009873E6">
            <w:pPr>
              <w:tabs>
                <w:tab w:val="decimal" w:pos="502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</w:tcBorders>
            <w:vAlign w:val="center"/>
          </w:tcPr>
          <w:p w14:paraId="02B96A81" w14:textId="77777777" w:rsidR="009873E6" w:rsidRPr="004B1154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</w:tcBorders>
            <w:vAlign w:val="center"/>
          </w:tcPr>
          <w:p w14:paraId="1E377AAE" w14:textId="77777777" w:rsidR="009873E6" w:rsidRPr="004B1154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</w:tcBorders>
            <w:vAlign w:val="center"/>
          </w:tcPr>
          <w:p w14:paraId="516A384F" w14:textId="77777777" w:rsidR="009873E6" w:rsidRPr="004B1154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</w:tcBorders>
            <w:vAlign w:val="center"/>
          </w:tcPr>
          <w:p w14:paraId="72FF0A09" w14:textId="77777777" w:rsidR="009873E6" w:rsidRPr="004B1154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</w:tcBorders>
            <w:vAlign w:val="center"/>
          </w:tcPr>
          <w:p w14:paraId="3D30E538" w14:textId="77777777" w:rsidR="009873E6" w:rsidRPr="004B1154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</w:tcBorders>
            <w:vAlign w:val="center"/>
          </w:tcPr>
          <w:p w14:paraId="17D66931" w14:textId="77777777" w:rsidR="009873E6" w:rsidRPr="004B1154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</w:tcBorders>
            <w:vAlign w:val="center"/>
          </w:tcPr>
          <w:p w14:paraId="178E3A18" w14:textId="77777777" w:rsidR="009873E6" w:rsidRPr="004B1154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</w:tcBorders>
            <w:vAlign w:val="center"/>
          </w:tcPr>
          <w:p w14:paraId="46577486" w14:textId="77777777" w:rsidR="009873E6" w:rsidRPr="004B1154" w:rsidRDefault="009873E6" w:rsidP="00EB04BF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" w:type="dxa"/>
            <w:tcBorders>
              <w:top w:val="nil"/>
            </w:tcBorders>
            <w:vAlign w:val="center"/>
          </w:tcPr>
          <w:p w14:paraId="241E0F4C" w14:textId="77777777" w:rsidR="009873E6" w:rsidRPr="004B1154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47" w:type="dxa"/>
            <w:tcBorders>
              <w:top w:val="nil"/>
            </w:tcBorders>
            <w:vAlign w:val="center"/>
          </w:tcPr>
          <w:p w14:paraId="303DAF8D" w14:textId="77777777" w:rsidR="009873E6" w:rsidRPr="004B1154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5" w:type="dxa"/>
            <w:tcBorders>
              <w:top w:val="nil"/>
            </w:tcBorders>
            <w:vAlign w:val="center"/>
          </w:tcPr>
          <w:p w14:paraId="49847F00" w14:textId="77777777" w:rsidR="009873E6" w:rsidRPr="004B1154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1" w:type="dxa"/>
            <w:tcBorders>
              <w:top w:val="nil"/>
            </w:tcBorders>
            <w:vAlign w:val="center"/>
          </w:tcPr>
          <w:p w14:paraId="7B09077A" w14:textId="30D5E7E9" w:rsidR="009873E6" w:rsidRPr="004B1154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</w:tr>
      <w:tr w:rsidR="00CD2B23" w:rsidRPr="004B1154" w14:paraId="619C31FA" w14:textId="77777777" w:rsidTr="00AA0FA4">
        <w:trPr>
          <w:cantSplit/>
          <w:trHeight w:val="20"/>
        </w:trPr>
        <w:tc>
          <w:tcPr>
            <w:tcW w:w="1800" w:type="dxa"/>
            <w:vAlign w:val="center"/>
          </w:tcPr>
          <w:p w14:paraId="15058929" w14:textId="77777777" w:rsidR="00CD2B23" w:rsidRPr="004B1154" w:rsidRDefault="00CD2B23" w:rsidP="00CD2B23">
            <w:pPr>
              <w:pStyle w:val="Heading5"/>
              <w:spacing w:line="200" w:lineRule="exact"/>
              <w:ind w:left="182" w:hanging="90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4B1154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 xml:space="preserve">บริษัท แลนด์มาร์ค โฮลดิ้งส์ จำกัด  </w:t>
            </w:r>
          </w:p>
        </w:tc>
        <w:tc>
          <w:tcPr>
            <w:tcW w:w="34" w:type="dxa"/>
            <w:vAlign w:val="center"/>
          </w:tcPr>
          <w:p w14:paraId="106BA098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vAlign w:val="center"/>
          </w:tcPr>
          <w:p w14:paraId="0BFCB1A0" w14:textId="1C38898B" w:rsidR="00CD2B23" w:rsidRPr="004B1154" w:rsidRDefault="009E3308" w:rsidP="00CD2B23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210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</w:tcPr>
          <w:p w14:paraId="783708C2" w14:textId="77777777" w:rsidR="00CD2B23" w:rsidRPr="004B1154" w:rsidRDefault="00CD2B23" w:rsidP="00CD2B23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vAlign w:val="center"/>
          </w:tcPr>
          <w:p w14:paraId="7257FF2C" w14:textId="0FC15DCD" w:rsidR="00CD2B23" w:rsidRPr="004B1154" w:rsidRDefault="009E3308" w:rsidP="00CD2B23">
            <w:pPr>
              <w:tabs>
                <w:tab w:val="decimal" w:pos="556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210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</w:tcPr>
          <w:p w14:paraId="34E52F33" w14:textId="77777777" w:rsidR="00CD2B23" w:rsidRPr="004B1154" w:rsidRDefault="00CD2B23" w:rsidP="00CD2B23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vAlign w:val="center"/>
          </w:tcPr>
          <w:p w14:paraId="575086E0" w14:textId="3275A020" w:rsidR="00CD2B23" w:rsidRPr="004B1154" w:rsidRDefault="009E3308" w:rsidP="00CD2B23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E3308">
              <w:rPr>
                <w:rFonts w:asciiTheme="majorBidi" w:hAnsiTheme="majorBidi" w:cstheme="majorBidi" w:hint="cs"/>
                <w:sz w:val="16"/>
                <w:szCs w:val="16"/>
                <w:lang w:val="en-US"/>
              </w:rPr>
              <w:t>70</w:t>
            </w:r>
            <w:r w:rsidR="00CD2B23" w:rsidRPr="004B1154">
              <w:rPr>
                <w:rFonts w:asciiTheme="majorBidi" w:hAnsiTheme="majorBidi" w:cstheme="majorBidi" w:hint="cs"/>
                <w:sz w:val="16"/>
                <w:szCs w:val="16"/>
                <w:cs/>
              </w:rPr>
              <w:t>.</w:t>
            </w:r>
            <w:r w:rsidRPr="009E3308">
              <w:rPr>
                <w:rFonts w:asciiTheme="majorBidi" w:hAnsiTheme="majorBidi" w:cstheme="majorBidi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36" w:type="dxa"/>
            <w:vAlign w:val="center"/>
          </w:tcPr>
          <w:p w14:paraId="475326ED" w14:textId="77777777" w:rsidR="00CD2B23" w:rsidRPr="004B1154" w:rsidRDefault="00CD2B23" w:rsidP="00CD2B23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vAlign w:val="center"/>
          </w:tcPr>
          <w:p w14:paraId="5C092CFC" w14:textId="62ABACFB" w:rsidR="00CD2B23" w:rsidRPr="004B1154" w:rsidRDefault="009E3308" w:rsidP="00CD2B23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E3308">
              <w:rPr>
                <w:rFonts w:asciiTheme="majorBidi" w:hAnsiTheme="majorBidi" w:cstheme="majorBidi" w:hint="cs"/>
                <w:sz w:val="16"/>
                <w:szCs w:val="16"/>
                <w:lang w:val="en-US"/>
              </w:rPr>
              <w:t>70</w:t>
            </w:r>
            <w:r w:rsidR="00CD2B23" w:rsidRPr="004B1154">
              <w:rPr>
                <w:rFonts w:asciiTheme="majorBidi" w:hAnsiTheme="majorBidi" w:cstheme="majorBidi" w:hint="cs"/>
                <w:sz w:val="16"/>
                <w:szCs w:val="16"/>
                <w:cs/>
              </w:rPr>
              <w:t>.</w:t>
            </w:r>
            <w:r w:rsidRPr="009E3308">
              <w:rPr>
                <w:rFonts w:asciiTheme="majorBidi" w:hAnsiTheme="majorBidi" w:cstheme="majorBidi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35" w:type="dxa"/>
            <w:vAlign w:val="center"/>
          </w:tcPr>
          <w:p w14:paraId="670FA60C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vAlign w:val="center"/>
          </w:tcPr>
          <w:p w14:paraId="5E6206C7" w14:textId="32DBDE97" w:rsidR="00CD2B23" w:rsidRPr="004B1154" w:rsidRDefault="009E3308" w:rsidP="00CD2B23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928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994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366</w:t>
            </w:r>
          </w:p>
        </w:tc>
        <w:tc>
          <w:tcPr>
            <w:tcW w:w="35" w:type="dxa"/>
            <w:vAlign w:val="center"/>
          </w:tcPr>
          <w:p w14:paraId="71AAFA20" w14:textId="77777777" w:rsidR="00CD2B23" w:rsidRPr="004B1154" w:rsidRDefault="00CD2B23" w:rsidP="00CD2B23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4" w:type="dxa"/>
            <w:vAlign w:val="center"/>
          </w:tcPr>
          <w:p w14:paraId="474A84CD" w14:textId="410D9541" w:rsidR="00CD2B23" w:rsidRPr="004B1154" w:rsidRDefault="009E3308" w:rsidP="00CD2B23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928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994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366</w:t>
            </w:r>
          </w:p>
        </w:tc>
        <w:tc>
          <w:tcPr>
            <w:tcW w:w="37" w:type="dxa"/>
            <w:vAlign w:val="center"/>
          </w:tcPr>
          <w:p w14:paraId="10D58AF6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8" w:type="dxa"/>
            <w:vAlign w:val="center"/>
          </w:tcPr>
          <w:p w14:paraId="6B40B4B7" w14:textId="7DCCF642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4B1154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35" w:type="dxa"/>
            <w:vAlign w:val="center"/>
          </w:tcPr>
          <w:p w14:paraId="2C61B6E9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dxa"/>
            <w:vAlign w:val="center"/>
          </w:tcPr>
          <w:p w14:paraId="3BB2C7CF" w14:textId="77E1E663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4B1154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35" w:type="dxa"/>
            <w:vAlign w:val="center"/>
          </w:tcPr>
          <w:p w14:paraId="54A82EC2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vAlign w:val="center"/>
          </w:tcPr>
          <w:p w14:paraId="5316AB28" w14:textId="401F16E6" w:rsidR="00CD2B23" w:rsidRPr="004B1154" w:rsidRDefault="009E3308" w:rsidP="00CD2B23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928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994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366</w:t>
            </w:r>
          </w:p>
        </w:tc>
        <w:tc>
          <w:tcPr>
            <w:tcW w:w="37" w:type="dxa"/>
            <w:vAlign w:val="center"/>
          </w:tcPr>
          <w:p w14:paraId="27B0FFD7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9" w:type="dxa"/>
            <w:vAlign w:val="center"/>
          </w:tcPr>
          <w:p w14:paraId="4C539A92" w14:textId="1B4EED32" w:rsidR="00CD2B23" w:rsidRPr="004B1154" w:rsidRDefault="009E3308" w:rsidP="00CD2B23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928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994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366</w:t>
            </w:r>
          </w:p>
        </w:tc>
        <w:tc>
          <w:tcPr>
            <w:tcW w:w="55" w:type="dxa"/>
            <w:vAlign w:val="center"/>
          </w:tcPr>
          <w:p w14:paraId="3E5DA71C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7" w:type="dxa"/>
          </w:tcPr>
          <w:p w14:paraId="29E0AF5F" w14:textId="2BFE7455" w:rsidR="00CD2B23" w:rsidRPr="004B1154" w:rsidRDefault="00CD2B23" w:rsidP="00CD2B23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4B1154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</w:tcPr>
          <w:p w14:paraId="2BB48CF4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1" w:type="dxa"/>
          </w:tcPr>
          <w:p w14:paraId="48904462" w14:textId="3AF17857" w:rsidR="00CD2B23" w:rsidRPr="004B1154" w:rsidRDefault="00CD2B23" w:rsidP="00CD2B23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4B1154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CD2B23" w:rsidRPr="004B1154" w14:paraId="750643E3" w14:textId="77777777" w:rsidTr="00B2010D">
        <w:trPr>
          <w:cantSplit/>
          <w:trHeight w:val="20"/>
        </w:trPr>
        <w:tc>
          <w:tcPr>
            <w:tcW w:w="1800" w:type="dxa"/>
            <w:vAlign w:val="center"/>
          </w:tcPr>
          <w:p w14:paraId="40361D83" w14:textId="635F5A70" w:rsidR="00CD2B23" w:rsidRPr="004B1154" w:rsidRDefault="00CD2B23" w:rsidP="00CD2B23">
            <w:pPr>
              <w:pStyle w:val="Heading5"/>
              <w:spacing w:line="200" w:lineRule="exact"/>
              <w:ind w:firstLine="92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4B1154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 xml:space="preserve">บริษัท บีซีอีจี คันทรี่ กรุ๊ป เอ็นจิเนียริ่ง </w:t>
            </w:r>
          </w:p>
        </w:tc>
        <w:tc>
          <w:tcPr>
            <w:tcW w:w="34" w:type="dxa"/>
            <w:vAlign w:val="center"/>
          </w:tcPr>
          <w:p w14:paraId="7716EE52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vAlign w:val="center"/>
          </w:tcPr>
          <w:p w14:paraId="45C1C7C9" w14:textId="49DC35D0" w:rsidR="00CD2B23" w:rsidRPr="004B1154" w:rsidRDefault="00CD2B23" w:rsidP="00CD2B23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37" w:type="dxa"/>
          </w:tcPr>
          <w:p w14:paraId="361A3792" w14:textId="77777777" w:rsidR="00CD2B23" w:rsidRPr="004B1154" w:rsidRDefault="00CD2B23" w:rsidP="00CD2B23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vAlign w:val="center"/>
          </w:tcPr>
          <w:p w14:paraId="26D2B5CE" w14:textId="58477EE6" w:rsidR="00CD2B23" w:rsidRPr="004B1154" w:rsidRDefault="00CD2B23" w:rsidP="00CD2B23">
            <w:pPr>
              <w:tabs>
                <w:tab w:val="decimal" w:pos="556"/>
              </w:tabs>
              <w:spacing w:line="200" w:lineRule="exact"/>
              <w:ind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37" w:type="dxa"/>
          </w:tcPr>
          <w:p w14:paraId="7C956A89" w14:textId="77777777" w:rsidR="00CD2B23" w:rsidRPr="004B1154" w:rsidRDefault="00CD2B23" w:rsidP="00CD2B23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vAlign w:val="center"/>
          </w:tcPr>
          <w:p w14:paraId="0B250DA6" w14:textId="662C9B1C" w:rsidR="00CD2B23" w:rsidRPr="004B1154" w:rsidRDefault="00CD2B23" w:rsidP="00CD2B23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6" w:type="dxa"/>
            <w:vAlign w:val="center"/>
          </w:tcPr>
          <w:p w14:paraId="278940CB" w14:textId="77777777" w:rsidR="00CD2B23" w:rsidRPr="004B1154" w:rsidRDefault="00CD2B23" w:rsidP="00CD2B23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vAlign w:val="center"/>
          </w:tcPr>
          <w:p w14:paraId="57877B05" w14:textId="5036ECF0" w:rsidR="00CD2B23" w:rsidRPr="004B1154" w:rsidRDefault="00CD2B23" w:rsidP="00CD2B23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" w:type="dxa"/>
            <w:vAlign w:val="center"/>
          </w:tcPr>
          <w:p w14:paraId="03874F67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vAlign w:val="center"/>
          </w:tcPr>
          <w:p w14:paraId="78FDDB10" w14:textId="6362612D" w:rsidR="00CD2B23" w:rsidRPr="004B1154" w:rsidRDefault="00CD2B23" w:rsidP="00CD2B23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" w:type="dxa"/>
            <w:vAlign w:val="center"/>
          </w:tcPr>
          <w:p w14:paraId="3DC9DAF1" w14:textId="77777777" w:rsidR="00CD2B23" w:rsidRPr="004B1154" w:rsidRDefault="00CD2B23" w:rsidP="00CD2B23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4" w:type="dxa"/>
            <w:vAlign w:val="center"/>
          </w:tcPr>
          <w:p w14:paraId="03E11936" w14:textId="6810B0FA" w:rsidR="00CD2B23" w:rsidRPr="004B1154" w:rsidRDefault="00CD2B23" w:rsidP="00CD2B23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7" w:type="dxa"/>
            <w:vAlign w:val="center"/>
          </w:tcPr>
          <w:p w14:paraId="6D90CEEF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8" w:type="dxa"/>
            <w:vAlign w:val="bottom"/>
          </w:tcPr>
          <w:p w14:paraId="675F8801" w14:textId="0A1F2665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35" w:type="dxa"/>
            <w:vAlign w:val="center"/>
          </w:tcPr>
          <w:p w14:paraId="56F17ED4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dxa"/>
            <w:vAlign w:val="bottom"/>
          </w:tcPr>
          <w:p w14:paraId="099B7D82" w14:textId="0D658154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35" w:type="dxa"/>
            <w:vAlign w:val="center"/>
          </w:tcPr>
          <w:p w14:paraId="2D2AACAF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vAlign w:val="center"/>
          </w:tcPr>
          <w:p w14:paraId="592F81DA" w14:textId="3EF663F5" w:rsidR="00CD2B23" w:rsidRPr="004B1154" w:rsidRDefault="00CD2B23" w:rsidP="00CD2B23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7" w:type="dxa"/>
            <w:vAlign w:val="center"/>
          </w:tcPr>
          <w:p w14:paraId="0E955E97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9" w:type="dxa"/>
            <w:vAlign w:val="center"/>
          </w:tcPr>
          <w:p w14:paraId="135A8AE5" w14:textId="1EB5C940" w:rsidR="00CD2B23" w:rsidRPr="004B1154" w:rsidRDefault="00CD2B23" w:rsidP="00CD2B23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" w:type="dxa"/>
            <w:vAlign w:val="center"/>
          </w:tcPr>
          <w:p w14:paraId="138F23F9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7" w:type="dxa"/>
            <w:vAlign w:val="bottom"/>
          </w:tcPr>
          <w:p w14:paraId="7563C472" w14:textId="00248B30" w:rsidR="00CD2B23" w:rsidRPr="004B1154" w:rsidRDefault="00CD2B23" w:rsidP="00CD2B23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45" w:type="dxa"/>
            <w:vAlign w:val="center"/>
          </w:tcPr>
          <w:p w14:paraId="0F744413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1" w:type="dxa"/>
            <w:vAlign w:val="bottom"/>
          </w:tcPr>
          <w:p w14:paraId="7A644DB6" w14:textId="05D81D1B" w:rsidR="00CD2B23" w:rsidRPr="004B1154" w:rsidRDefault="00CD2B23" w:rsidP="00CD2B23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</w:tr>
      <w:tr w:rsidR="00CD2B23" w:rsidRPr="004B1154" w14:paraId="13D29C22" w14:textId="77777777" w:rsidTr="00B2010D">
        <w:trPr>
          <w:cantSplit/>
          <w:trHeight w:val="20"/>
        </w:trPr>
        <w:tc>
          <w:tcPr>
            <w:tcW w:w="1800" w:type="dxa"/>
            <w:vAlign w:val="center"/>
          </w:tcPr>
          <w:p w14:paraId="2958E8E4" w14:textId="5A115159" w:rsidR="00CD2B23" w:rsidRPr="004B1154" w:rsidRDefault="00CD2B23" w:rsidP="00CD2B23">
            <w:pPr>
              <w:pStyle w:val="Heading5"/>
              <w:spacing w:line="200" w:lineRule="exact"/>
              <w:ind w:firstLine="253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4B1154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จำกัด</w:t>
            </w:r>
          </w:p>
        </w:tc>
        <w:tc>
          <w:tcPr>
            <w:tcW w:w="34" w:type="dxa"/>
            <w:vAlign w:val="center"/>
          </w:tcPr>
          <w:p w14:paraId="52EB40E7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vAlign w:val="center"/>
          </w:tcPr>
          <w:p w14:paraId="2625C219" w14:textId="17C4CE72" w:rsidR="00CD2B23" w:rsidRPr="004B1154" w:rsidRDefault="009E3308" w:rsidP="00CD2B23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</w:tcPr>
          <w:p w14:paraId="11940D4E" w14:textId="77777777" w:rsidR="00CD2B23" w:rsidRPr="004B1154" w:rsidRDefault="00CD2B23" w:rsidP="00CD2B23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vAlign w:val="center"/>
          </w:tcPr>
          <w:p w14:paraId="77CF231A" w14:textId="07272FB2" w:rsidR="00CD2B23" w:rsidRPr="004B1154" w:rsidRDefault="009E3308" w:rsidP="00CD2B23">
            <w:pPr>
              <w:tabs>
                <w:tab w:val="decimal" w:pos="556"/>
              </w:tabs>
              <w:spacing w:line="200" w:lineRule="exact"/>
              <w:ind w:right="-13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</w:tcPr>
          <w:p w14:paraId="60829E5F" w14:textId="77777777" w:rsidR="00CD2B23" w:rsidRPr="004B1154" w:rsidRDefault="00CD2B23" w:rsidP="00CD2B23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vAlign w:val="center"/>
          </w:tcPr>
          <w:p w14:paraId="0E027B28" w14:textId="4345DA53" w:rsidR="00CD2B23" w:rsidRPr="004B1154" w:rsidRDefault="009E3308" w:rsidP="00CD2B23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</w:p>
        </w:tc>
        <w:tc>
          <w:tcPr>
            <w:tcW w:w="36" w:type="dxa"/>
            <w:vAlign w:val="center"/>
          </w:tcPr>
          <w:p w14:paraId="103B5C71" w14:textId="77777777" w:rsidR="00CD2B23" w:rsidRPr="004B1154" w:rsidRDefault="00CD2B23" w:rsidP="00CD2B23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vAlign w:val="center"/>
          </w:tcPr>
          <w:p w14:paraId="50560349" w14:textId="7F83437D" w:rsidR="00CD2B23" w:rsidRPr="004B1154" w:rsidRDefault="009E3308" w:rsidP="00CD2B23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</w:p>
        </w:tc>
        <w:tc>
          <w:tcPr>
            <w:tcW w:w="35" w:type="dxa"/>
            <w:vAlign w:val="center"/>
          </w:tcPr>
          <w:p w14:paraId="0EC8F61E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vAlign w:val="center"/>
          </w:tcPr>
          <w:p w14:paraId="4E969445" w14:textId="08631B60" w:rsidR="00CD2B23" w:rsidRPr="004B1154" w:rsidRDefault="009E3308" w:rsidP="00CD2B23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970</w:t>
            </w:r>
          </w:p>
        </w:tc>
        <w:tc>
          <w:tcPr>
            <w:tcW w:w="35" w:type="dxa"/>
            <w:vAlign w:val="center"/>
          </w:tcPr>
          <w:p w14:paraId="01C2FDD3" w14:textId="77777777" w:rsidR="00CD2B23" w:rsidRPr="004B1154" w:rsidRDefault="00CD2B23" w:rsidP="00CD2B23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4" w:type="dxa"/>
            <w:vAlign w:val="center"/>
          </w:tcPr>
          <w:p w14:paraId="30904A91" w14:textId="4E163155" w:rsidR="00CD2B23" w:rsidRPr="004B1154" w:rsidRDefault="009E3308" w:rsidP="00CD2B23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970</w:t>
            </w:r>
          </w:p>
        </w:tc>
        <w:tc>
          <w:tcPr>
            <w:tcW w:w="37" w:type="dxa"/>
            <w:vAlign w:val="center"/>
          </w:tcPr>
          <w:p w14:paraId="2A895806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8" w:type="dxa"/>
            <w:vAlign w:val="bottom"/>
          </w:tcPr>
          <w:p w14:paraId="7202A343" w14:textId="2B783DC3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35" w:type="dxa"/>
            <w:vAlign w:val="center"/>
          </w:tcPr>
          <w:p w14:paraId="6A3E2D4F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dxa"/>
            <w:vAlign w:val="bottom"/>
          </w:tcPr>
          <w:p w14:paraId="6E5D2629" w14:textId="205301FB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B1154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35" w:type="dxa"/>
            <w:vAlign w:val="center"/>
          </w:tcPr>
          <w:p w14:paraId="068DD368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vAlign w:val="center"/>
          </w:tcPr>
          <w:p w14:paraId="09F3EE76" w14:textId="7A35E37A" w:rsidR="00CD2B23" w:rsidRPr="004B1154" w:rsidRDefault="009E3308" w:rsidP="00CD2B23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970</w:t>
            </w:r>
          </w:p>
        </w:tc>
        <w:tc>
          <w:tcPr>
            <w:tcW w:w="37" w:type="dxa"/>
            <w:vAlign w:val="center"/>
          </w:tcPr>
          <w:p w14:paraId="6E0FE8C0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9" w:type="dxa"/>
            <w:vAlign w:val="center"/>
          </w:tcPr>
          <w:p w14:paraId="7360FD51" w14:textId="131CE84D" w:rsidR="00CD2B23" w:rsidRPr="004B1154" w:rsidRDefault="009E3308" w:rsidP="00CD2B23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970</w:t>
            </w:r>
          </w:p>
        </w:tc>
        <w:tc>
          <w:tcPr>
            <w:tcW w:w="55" w:type="dxa"/>
            <w:vAlign w:val="center"/>
          </w:tcPr>
          <w:p w14:paraId="6AE2F818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7" w:type="dxa"/>
            <w:vAlign w:val="bottom"/>
          </w:tcPr>
          <w:p w14:paraId="2054B1AC" w14:textId="3292319A" w:rsidR="00CD2B23" w:rsidRPr="004B1154" w:rsidRDefault="00CD2B23" w:rsidP="00CD2B23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vAlign w:val="center"/>
          </w:tcPr>
          <w:p w14:paraId="6C30DE2F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1" w:type="dxa"/>
            <w:vAlign w:val="bottom"/>
          </w:tcPr>
          <w:p w14:paraId="29C8B4F3" w14:textId="61580B39" w:rsidR="00CD2B23" w:rsidRPr="004B1154" w:rsidRDefault="00CD2B23" w:rsidP="00CD2B23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CD2B23" w:rsidRPr="004B1154" w14:paraId="1E186B8E" w14:textId="77777777" w:rsidTr="007F0690">
        <w:trPr>
          <w:cantSplit/>
          <w:trHeight w:val="20"/>
        </w:trPr>
        <w:tc>
          <w:tcPr>
            <w:tcW w:w="1800" w:type="dxa"/>
            <w:vAlign w:val="center"/>
          </w:tcPr>
          <w:p w14:paraId="0C675693" w14:textId="77777777" w:rsidR="00CD2B23" w:rsidRPr="004B1154" w:rsidRDefault="00CD2B23" w:rsidP="00CD2B23">
            <w:pPr>
              <w:pStyle w:val="Heading5"/>
              <w:spacing w:line="200" w:lineRule="exact"/>
              <w:ind w:firstLine="92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4B1154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34" w:type="dxa"/>
            <w:vAlign w:val="center"/>
          </w:tcPr>
          <w:p w14:paraId="737109A9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vAlign w:val="center"/>
          </w:tcPr>
          <w:p w14:paraId="528C8471" w14:textId="00023B47" w:rsidR="00CD2B23" w:rsidRPr="004B1154" w:rsidRDefault="009E3308" w:rsidP="00CD2B23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547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579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834</w:t>
            </w:r>
          </w:p>
        </w:tc>
        <w:tc>
          <w:tcPr>
            <w:tcW w:w="37" w:type="dxa"/>
          </w:tcPr>
          <w:p w14:paraId="73C1BA31" w14:textId="77777777" w:rsidR="00CD2B23" w:rsidRPr="004B1154" w:rsidRDefault="00CD2B23" w:rsidP="00CD2B23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vAlign w:val="center"/>
          </w:tcPr>
          <w:p w14:paraId="6A10CD27" w14:textId="1477E601" w:rsidR="00CD2B23" w:rsidRPr="004B1154" w:rsidRDefault="009E3308" w:rsidP="00CD2B23">
            <w:pPr>
              <w:tabs>
                <w:tab w:val="decimal" w:pos="556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547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579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834</w:t>
            </w:r>
          </w:p>
        </w:tc>
        <w:tc>
          <w:tcPr>
            <w:tcW w:w="37" w:type="dxa"/>
          </w:tcPr>
          <w:p w14:paraId="219B4BFA" w14:textId="77777777" w:rsidR="00CD2B23" w:rsidRPr="004B1154" w:rsidRDefault="00CD2B23" w:rsidP="00CD2B23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vAlign w:val="center"/>
          </w:tcPr>
          <w:p w14:paraId="5DBE847E" w14:textId="6CC6815E" w:rsidR="00CD2B23" w:rsidRPr="004B1154" w:rsidRDefault="009E3308" w:rsidP="00CD2B23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100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36" w:type="dxa"/>
            <w:vAlign w:val="center"/>
          </w:tcPr>
          <w:p w14:paraId="70EDCB55" w14:textId="77777777" w:rsidR="00CD2B23" w:rsidRPr="004B1154" w:rsidRDefault="00CD2B23" w:rsidP="00CD2B23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vAlign w:val="center"/>
          </w:tcPr>
          <w:p w14:paraId="6D9E7BDB" w14:textId="2D47D5B4" w:rsidR="00CD2B23" w:rsidRPr="004B1154" w:rsidRDefault="009E3308" w:rsidP="00CD2B23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100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35" w:type="dxa"/>
            <w:vAlign w:val="center"/>
          </w:tcPr>
          <w:p w14:paraId="740263B0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bottom w:val="nil"/>
            </w:tcBorders>
            <w:vAlign w:val="center"/>
          </w:tcPr>
          <w:p w14:paraId="1AB73CC5" w14:textId="0827B2F8" w:rsidR="00CD2B23" w:rsidRPr="004B1154" w:rsidRDefault="009E3308" w:rsidP="00CD2B23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547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579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834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02A2FF5A" w14:textId="77777777" w:rsidR="00CD2B23" w:rsidRPr="004B1154" w:rsidRDefault="00CD2B23" w:rsidP="00CD2B23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bottom w:val="nil"/>
            </w:tcBorders>
            <w:vAlign w:val="center"/>
          </w:tcPr>
          <w:p w14:paraId="422AD27F" w14:textId="696B9DA3" w:rsidR="00CD2B23" w:rsidRPr="004B1154" w:rsidRDefault="009E3308" w:rsidP="00CD2B23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547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579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834</w:t>
            </w:r>
          </w:p>
        </w:tc>
        <w:tc>
          <w:tcPr>
            <w:tcW w:w="37" w:type="dxa"/>
            <w:tcBorders>
              <w:bottom w:val="nil"/>
            </w:tcBorders>
            <w:vAlign w:val="center"/>
          </w:tcPr>
          <w:p w14:paraId="7FDA31D2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bottom w:val="nil"/>
            </w:tcBorders>
            <w:vAlign w:val="center"/>
          </w:tcPr>
          <w:p w14:paraId="70B63468" w14:textId="5D90637A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Pr="004B1154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237</w:t>
            </w:r>
            <w:r w:rsidRPr="004B1154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094</w:t>
            </w:r>
            <w:r w:rsidRPr="004B1154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)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19056202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bottom w:val="nil"/>
            </w:tcBorders>
            <w:vAlign w:val="center"/>
          </w:tcPr>
          <w:p w14:paraId="7E8DB3AD" w14:textId="04A32060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B1154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Pr="004B1154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237</w:t>
            </w:r>
            <w:r w:rsidRPr="004B1154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094</w:t>
            </w:r>
            <w:r w:rsidRPr="004B1154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1D32E298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bottom w:val="nil"/>
            </w:tcBorders>
            <w:vAlign w:val="center"/>
          </w:tcPr>
          <w:p w14:paraId="442BA6AD" w14:textId="00CFA5A3" w:rsidR="00CD2B23" w:rsidRPr="004B1154" w:rsidRDefault="009E3308" w:rsidP="00CD2B23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537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342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740</w:t>
            </w:r>
          </w:p>
        </w:tc>
        <w:tc>
          <w:tcPr>
            <w:tcW w:w="37" w:type="dxa"/>
            <w:tcBorders>
              <w:bottom w:val="nil"/>
            </w:tcBorders>
            <w:vAlign w:val="center"/>
          </w:tcPr>
          <w:p w14:paraId="59A6234C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bottom w:val="nil"/>
            </w:tcBorders>
            <w:vAlign w:val="center"/>
          </w:tcPr>
          <w:p w14:paraId="55A4FC64" w14:textId="09CA69E1" w:rsidR="00CD2B23" w:rsidRPr="004B1154" w:rsidRDefault="009E3308" w:rsidP="00CD2B23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537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342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740</w:t>
            </w:r>
          </w:p>
        </w:tc>
        <w:tc>
          <w:tcPr>
            <w:tcW w:w="55" w:type="dxa"/>
            <w:tcBorders>
              <w:bottom w:val="nil"/>
            </w:tcBorders>
            <w:vAlign w:val="center"/>
          </w:tcPr>
          <w:p w14:paraId="357363BE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7" w:type="dxa"/>
            <w:tcBorders>
              <w:bottom w:val="nil"/>
            </w:tcBorders>
            <w:vAlign w:val="center"/>
          </w:tcPr>
          <w:p w14:paraId="26C63A94" w14:textId="2D85B730" w:rsidR="00CD2B23" w:rsidRPr="004B1154" w:rsidRDefault="00CD2B23" w:rsidP="00CD2B23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tcBorders>
              <w:bottom w:val="nil"/>
            </w:tcBorders>
            <w:vAlign w:val="center"/>
          </w:tcPr>
          <w:p w14:paraId="1DC20F58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1" w:type="dxa"/>
            <w:tcBorders>
              <w:bottom w:val="nil"/>
            </w:tcBorders>
            <w:vAlign w:val="center"/>
          </w:tcPr>
          <w:p w14:paraId="38D352B3" w14:textId="09B36233" w:rsidR="00CD2B23" w:rsidRPr="004B1154" w:rsidRDefault="00CD2B23" w:rsidP="00CD2B23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CD2B23" w:rsidRPr="004B1154" w14:paraId="3073F5CF" w14:textId="77777777" w:rsidTr="00743DA4">
        <w:trPr>
          <w:cantSplit/>
          <w:trHeight w:val="20"/>
        </w:trPr>
        <w:tc>
          <w:tcPr>
            <w:tcW w:w="1800" w:type="dxa"/>
            <w:tcBorders>
              <w:bottom w:val="nil"/>
            </w:tcBorders>
            <w:vAlign w:val="center"/>
          </w:tcPr>
          <w:p w14:paraId="29E2E7DA" w14:textId="77777777" w:rsidR="00CD2B23" w:rsidRPr="004B1154" w:rsidRDefault="00CD2B23" w:rsidP="00CD2B23">
            <w:pPr>
              <w:pStyle w:val="Heading5"/>
              <w:spacing w:line="200" w:lineRule="exact"/>
              <w:ind w:left="92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4B1154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บริษัท ลีดดิ้ง สคูล พาร์ทเนอร์ชิพ จำกัด</w:t>
            </w:r>
          </w:p>
        </w:tc>
        <w:tc>
          <w:tcPr>
            <w:tcW w:w="34" w:type="dxa"/>
            <w:tcBorders>
              <w:bottom w:val="nil"/>
            </w:tcBorders>
            <w:vAlign w:val="center"/>
          </w:tcPr>
          <w:p w14:paraId="00E551B1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bottom w:val="nil"/>
            </w:tcBorders>
            <w:vAlign w:val="bottom"/>
          </w:tcPr>
          <w:p w14:paraId="787BAF51" w14:textId="6C8A651F" w:rsidR="00CD2B23" w:rsidRPr="004B1154" w:rsidRDefault="009E3308" w:rsidP="00CD2B23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225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641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944</w:t>
            </w:r>
          </w:p>
        </w:tc>
        <w:tc>
          <w:tcPr>
            <w:tcW w:w="37" w:type="dxa"/>
            <w:tcBorders>
              <w:bottom w:val="nil"/>
            </w:tcBorders>
          </w:tcPr>
          <w:p w14:paraId="3C01A339" w14:textId="77777777" w:rsidR="00CD2B23" w:rsidRPr="004B1154" w:rsidRDefault="00CD2B23" w:rsidP="00CD2B23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bottom w:val="nil"/>
            </w:tcBorders>
            <w:vAlign w:val="bottom"/>
          </w:tcPr>
          <w:p w14:paraId="25DF9D32" w14:textId="4F17B253" w:rsidR="00CD2B23" w:rsidRPr="004B1154" w:rsidRDefault="009E3308" w:rsidP="00CD2B23">
            <w:pPr>
              <w:tabs>
                <w:tab w:val="decimal" w:pos="556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225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641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944</w:t>
            </w:r>
          </w:p>
        </w:tc>
        <w:tc>
          <w:tcPr>
            <w:tcW w:w="37" w:type="dxa"/>
            <w:tcBorders>
              <w:bottom w:val="nil"/>
            </w:tcBorders>
          </w:tcPr>
          <w:p w14:paraId="0E9E58B0" w14:textId="77777777" w:rsidR="00CD2B23" w:rsidRPr="004B1154" w:rsidRDefault="00CD2B23" w:rsidP="00CD2B23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tcBorders>
              <w:bottom w:val="nil"/>
            </w:tcBorders>
            <w:vAlign w:val="bottom"/>
          </w:tcPr>
          <w:p w14:paraId="6BBD2363" w14:textId="1DF49E24" w:rsidR="00CD2B23" w:rsidRPr="004B1154" w:rsidRDefault="009E3308" w:rsidP="00CD2B23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96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45</w:t>
            </w:r>
          </w:p>
        </w:tc>
        <w:tc>
          <w:tcPr>
            <w:tcW w:w="36" w:type="dxa"/>
            <w:tcBorders>
              <w:bottom w:val="nil"/>
            </w:tcBorders>
            <w:vAlign w:val="center"/>
          </w:tcPr>
          <w:p w14:paraId="520389CB" w14:textId="77777777" w:rsidR="00CD2B23" w:rsidRPr="004B1154" w:rsidRDefault="00CD2B23" w:rsidP="00CD2B23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bottom w:val="nil"/>
            </w:tcBorders>
            <w:vAlign w:val="bottom"/>
          </w:tcPr>
          <w:p w14:paraId="6CCA2243" w14:textId="227622AE" w:rsidR="00CD2B23" w:rsidRPr="004B1154" w:rsidRDefault="009E3308" w:rsidP="00CD2B23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96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45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2191454D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14:paraId="5D1C503F" w14:textId="13A1496A" w:rsidR="00CD2B23" w:rsidRPr="004B1154" w:rsidRDefault="009E3308" w:rsidP="00CD2B23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217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662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851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223F6059" w14:textId="77777777" w:rsidR="00CD2B23" w:rsidRPr="004B1154" w:rsidRDefault="00CD2B23" w:rsidP="00CD2B23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bottom"/>
          </w:tcPr>
          <w:p w14:paraId="745FF98A" w14:textId="28D7C916" w:rsidR="00CD2B23" w:rsidRPr="004B1154" w:rsidRDefault="009E3308" w:rsidP="00CD2B23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217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662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851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20F520B7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bottom"/>
          </w:tcPr>
          <w:p w14:paraId="76F4D070" w14:textId="0E87E2F1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28ED4F3A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bottom"/>
          </w:tcPr>
          <w:p w14:paraId="33052555" w14:textId="12322A8A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B1154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67760FBC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bottom"/>
          </w:tcPr>
          <w:p w14:paraId="374681AE" w14:textId="2D1DA1C5" w:rsidR="00CD2B23" w:rsidRPr="004B1154" w:rsidRDefault="009E3308" w:rsidP="00CD2B23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217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662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851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26E9B6A5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bottom"/>
          </w:tcPr>
          <w:p w14:paraId="6F10A7E3" w14:textId="2A65C560" w:rsidR="00CD2B23" w:rsidRPr="004B1154" w:rsidRDefault="009E3308" w:rsidP="00CD2B23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217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662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851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6D05A866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447" w:type="dxa"/>
            <w:tcBorders>
              <w:top w:val="nil"/>
              <w:bottom w:val="nil"/>
            </w:tcBorders>
            <w:vAlign w:val="center"/>
          </w:tcPr>
          <w:p w14:paraId="0D1A317E" w14:textId="7DD188E5" w:rsidR="00CD2B23" w:rsidRPr="004B1154" w:rsidRDefault="00CD2B23" w:rsidP="00CD2B23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tcBorders>
              <w:top w:val="nil"/>
              <w:bottom w:val="nil"/>
            </w:tcBorders>
            <w:vAlign w:val="center"/>
          </w:tcPr>
          <w:p w14:paraId="40E9598F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vAlign w:val="center"/>
          </w:tcPr>
          <w:p w14:paraId="531D91EC" w14:textId="41CB05DC" w:rsidR="00CD2B23" w:rsidRPr="004B1154" w:rsidRDefault="00CD2B23" w:rsidP="00CD2B23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CD2B23" w:rsidRPr="004B1154" w14:paraId="4B44D435" w14:textId="77777777" w:rsidTr="00743DA4">
        <w:trPr>
          <w:cantSplit/>
          <w:trHeight w:val="20"/>
        </w:trPr>
        <w:tc>
          <w:tcPr>
            <w:tcW w:w="1800" w:type="dxa"/>
            <w:tcBorders>
              <w:bottom w:val="nil"/>
            </w:tcBorders>
            <w:vAlign w:val="center"/>
          </w:tcPr>
          <w:p w14:paraId="09FC2EB3" w14:textId="545BACCC" w:rsidR="00CD2B23" w:rsidRPr="004B1154" w:rsidRDefault="00CD2B23" w:rsidP="00CD2B23">
            <w:pPr>
              <w:pStyle w:val="Heading5"/>
              <w:spacing w:line="200" w:lineRule="exact"/>
              <w:ind w:left="92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4B1154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บริษัท ลีดดิ้ง เอ็ดดูเคชั่น จำกัด</w:t>
            </w:r>
          </w:p>
        </w:tc>
        <w:tc>
          <w:tcPr>
            <w:tcW w:w="34" w:type="dxa"/>
            <w:tcBorders>
              <w:bottom w:val="nil"/>
            </w:tcBorders>
            <w:vAlign w:val="center"/>
          </w:tcPr>
          <w:p w14:paraId="2A98474B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bottom w:val="nil"/>
            </w:tcBorders>
            <w:vAlign w:val="bottom"/>
          </w:tcPr>
          <w:p w14:paraId="2EF3DFEA" w14:textId="7B30F513" w:rsidR="00CD2B23" w:rsidRPr="004B1154" w:rsidRDefault="009E3308" w:rsidP="00CD2B23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499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998</w:t>
            </w:r>
          </w:p>
        </w:tc>
        <w:tc>
          <w:tcPr>
            <w:tcW w:w="37" w:type="dxa"/>
            <w:tcBorders>
              <w:bottom w:val="nil"/>
            </w:tcBorders>
          </w:tcPr>
          <w:p w14:paraId="5CE1DB6A" w14:textId="77777777" w:rsidR="00CD2B23" w:rsidRPr="004B1154" w:rsidRDefault="00CD2B23" w:rsidP="00CD2B23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bottom w:val="nil"/>
            </w:tcBorders>
            <w:vAlign w:val="bottom"/>
          </w:tcPr>
          <w:p w14:paraId="5FAB4F51" w14:textId="37367783" w:rsidR="00CD2B23" w:rsidRPr="004B1154" w:rsidRDefault="009E3308" w:rsidP="00CD2B23">
            <w:pPr>
              <w:tabs>
                <w:tab w:val="decimal" w:pos="556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499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998</w:t>
            </w:r>
          </w:p>
        </w:tc>
        <w:tc>
          <w:tcPr>
            <w:tcW w:w="37" w:type="dxa"/>
            <w:tcBorders>
              <w:bottom w:val="nil"/>
            </w:tcBorders>
          </w:tcPr>
          <w:p w14:paraId="4A0EC026" w14:textId="77777777" w:rsidR="00CD2B23" w:rsidRPr="004B1154" w:rsidRDefault="00CD2B23" w:rsidP="00CD2B23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tcBorders>
              <w:bottom w:val="nil"/>
            </w:tcBorders>
            <w:vAlign w:val="center"/>
          </w:tcPr>
          <w:p w14:paraId="32EE56F6" w14:textId="262584AC" w:rsidR="00CD2B23" w:rsidRPr="004B1154" w:rsidRDefault="009E3308" w:rsidP="00CD2B23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</w:p>
        </w:tc>
        <w:tc>
          <w:tcPr>
            <w:tcW w:w="36" w:type="dxa"/>
            <w:tcBorders>
              <w:bottom w:val="nil"/>
            </w:tcBorders>
            <w:vAlign w:val="center"/>
          </w:tcPr>
          <w:p w14:paraId="7C8AD715" w14:textId="77777777" w:rsidR="00CD2B23" w:rsidRPr="004B1154" w:rsidRDefault="00CD2B23" w:rsidP="00CD2B23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bottom w:val="nil"/>
            </w:tcBorders>
            <w:vAlign w:val="center"/>
          </w:tcPr>
          <w:p w14:paraId="756A37E9" w14:textId="6C84DFAC" w:rsidR="00CD2B23" w:rsidRPr="004B1154" w:rsidRDefault="009E3308" w:rsidP="00CD2B23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06EFEC72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14:paraId="3D4E7C33" w14:textId="4C79D0D5" w:rsidR="00CD2B23" w:rsidRPr="004B1154" w:rsidRDefault="009E3308" w:rsidP="00CD2B23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499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998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06FF7F81" w14:textId="77777777" w:rsidR="00CD2B23" w:rsidRPr="004B1154" w:rsidRDefault="00CD2B23" w:rsidP="00CD2B23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bottom"/>
          </w:tcPr>
          <w:p w14:paraId="12CB3C93" w14:textId="60D88A76" w:rsidR="00CD2B23" w:rsidRPr="004B1154" w:rsidRDefault="009E3308" w:rsidP="00CD2B23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499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998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19DF9C89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bottom"/>
          </w:tcPr>
          <w:p w14:paraId="3284F209" w14:textId="3224ED58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31461AF0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bottom"/>
          </w:tcPr>
          <w:p w14:paraId="69843098" w14:textId="4638ED82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B1154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0F491508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bottom"/>
          </w:tcPr>
          <w:p w14:paraId="01B89745" w14:textId="16391675" w:rsidR="00CD2B23" w:rsidRPr="004B1154" w:rsidRDefault="009E3308" w:rsidP="00CD2B23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499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998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218FF0DC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bottom"/>
          </w:tcPr>
          <w:p w14:paraId="2A17E3A5" w14:textId="37001EED" w:rsidR="00CD2B23" w:rsidRPr="004B1154" w:rsidRDefault="009E3308" w:rsidP="00CD2B23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499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998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7184F280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447" w:type="dxa"/>
            <w:tcBorders>
              <w:top w:val="nil"/>
              <w:bottom w:val="nil"/>
            </w:tcBorders>
            <w:vAlign w:val="center"/>
          </w:tcPr>
          <w:p w14:paraId="1458163C" w14:textId="6A7DBEF0" w:rsidR="00CD2B23" w:rsidRPr="004B1154" w:rsidRDefault="00CD2B23" w:rsidP="00CD2B23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4B1154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tcBorders>
              <w:top w:val="nil"/>
              <w:bottom w:val="nil"/>
            </w:tcBorders>
            <w:vAlign w:val="center"/>
          </w:tcPr>
          <w:p w14:paraId="1259A77C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vAlign w:val="center"/>
          </w:tcPr>
          <w:p w14:paraId="147AEF8E" w14:textId="24AC9FC4" w:rsidR="00CD2B23" w:rsidRPr="004B1154" w:rsidRDefault="00CD2B23" w:rsidP="00CD2B23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4B1154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CD2B23" w:rsidRPr="004B1154" w14:paraId="784D3647" w14:textId="77777777" w:rsidTr="00122D45">
        <w:trPr>
          <w:cantSplit/>
          <w:trHeight w:val="20"/>
        </w:trPr>
        <w:tc>
          <w:tcPr>
            <w:tcW w:w="1800" w:type="dxa"/>
            <w:tcBorders>
              <w:bottom w:val="nil"/>
            </w:tcBorders>
            <w:vAlign w:val="center"/>
          </w:tcPr>
          <w:p w14:paraId="799CE8A3" w14:textId="12893541" w:rsidR="00CD2B23" w:rsidRPr="004B1154" w:rsidRDefault="00CD2B23" w:rsidP="00CD2B23">
            <w:pPr>
              <w:pStyle w:val="Heading5"/>
              <w:spacing w:line="200" w:lineRule="exact"/>
              <w:ind w:left="92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4B1154">
              <w:rPr>
                <w:rFonts w:asciiTheme="majorBidi" w:hAnsiTheme="majorBidi" w:cs="Angsana New"/>
                <w:b w:val="0"/>
                <w:bCs w:val="0"/>
                <w:sz w:val="16"/>
                <w:szCs w:val="16"/>
                <w:u w:val="none"/>
                <w:cs/>
              </w:rPr>
              <w:t>บริษัท ซีจีดี อินดัสเทรียล ริง โรด จำกัด</w:t>
            </w:r>
          </w:p>
        </w:tc>
        <w:tc>
          <w:tcPr>
            <w:tcW w:w="34" w:type="dxa"/>
            <w:tcBorders>
              <w:bottom w:val="nil"/>
            </w:tcBorders>
            <w:vAlign w:val="center"/>
          </w:tcPr>
          <w:p w14:paraId="1395ADED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bottom w:val="nil"/>
            </w:tcBorders>
            <w:vAlign w:val="bottom"/>
          </w:tcPr>
          <w:p w14:paraId="703E288C" w14:textId="7FD6F750" w:rsidR="00CD2B23" w:rsidRPr="004B1154" w:rsidRDefault="009E3308" w:rsidP="00CD2B23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249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  <w:r w:rsidRPr="009E3308">
              <w:rPr>
                <w:rFonts w:asciiTheme="majorBidi" w:hAnsiTheme="majorBidi" w:cstheme="majorBidi" w:hint="cs"/>
                <w:sz w:val="16"/>
                <w:szCs w:val="16"/>
                <w:lang w:val="en-US"/>
              </w:rPr>
              <w:t>8</w:t>
            </w:r>
          </w:p>
        </w:tc>
        <w:tc>
          <w:tcPr>
            <w:tcW w:w="37" w:type="dxa"/>
            <w:tcBorders>
              <w:bottom w:val="nil"/>
            </w:tcBorders>
          </w:tcPr>
          <w:p w14:paraId="1BA67FB1" w14:textId="77777777" w:rsidR="00CD2B23" w:rsidRPr="004B1154" w:rsidRDefault="00CD2B23" w:rsidP="00CD2B23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bottom w:val="nil"/>
            </w:tcBorders>
            <w:vAlign w:val="bottom"/>
          </w:tcPr>
          <w:p w14:paraId="5D7D7474" w14:textId="2EEAFE36" w:rsidR="00CD2B23" w:rsidRPr="004B1154" w:rsidRDefault="00CD2B23" w:rsidP="00A215C3">
            <w:pPr>
              <w:spacing w:line="200" w:lineRule="exact"/>
              <w:ind w:left="-115" w:right="-133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4B1154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7" w:type="dxa"/>
            <w:tcBorders>
              <w:bottom w:val="nil"/>
            </w:tcBorders>
          </w:tcPr>
          <w:p w14:paraId="30E96719" w14:textId="77777777" w:rsidR="00CD2B23" w:rsidRPr="004B1154" w:rsidRDefault="00CD2B23" w:rsidP="00CD2B23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tcBorders>
              <w:bottom w:val="nil"/>
            </w:tcBorders>
            <w:vAlign w:val="bottom"/>
          </w:tcPr>
          <w:p w14:paraId="05250593" w14:textId="519C23F6" w:rsidR="00CD2B23" w:rsidRPr="004B1154" w:rsidRDefault="009E3308" w:rsidP="00CD2B23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</w:p>
        </w:tc>
        <w:tc>
          <w:tcPr>
            <w:tcW w:w="36" w:type="dxa"/>
            <w:tcBorders>
              <w:bottom w:val="nil"/>
            </w:tcBorders>
            <w:vAlign w:val="center"/>
          </w:tcPr>
          <w:p w14:paraId="7853838F" w14:textId="77777777" w:rsidR="00CD2B23" w:rsidRPr="004B1154" w:rsidRDefault="00CD2B23" w:rsidP="00CD2B23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bottom w:val="nil"/>
            </w:tcBorders>
            <w:vAlign w:val="bottom"/>
          </w:tcPr>
          <w:p w14:paraId="36EAF6C4" w14:textId="3CD7A75A" w:rsidR="00CD2B23" w:rsidRPr="004B1154" w:rsidRDefault="00CD2B23" w:rsidP="00A215C3">
            <w:pPr>
              <w:spacing w:line="200" w:lineRule="exact"/>
              <w:ind w:left="-115" w:right="-133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4B1154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6F0993BE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single" w:sz="4" w:space="0" w:color="auto"/>
            </w:tcBorders>
            <w:vAlign w:val="bottom"/>
          </w:tcPr>
          <w:p w14:paraId="5D75D85B" w14:textId="2477BF80" w:rsidR="00CD2B23" w:rsidRPr="004B1154" w:rsidRDefault="009E3308" w:rsidP="00CD2B23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249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998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0CFA107A" w14:textId="77777777" w:rsidR="00CD2B23" w:rsidRPr="004B1154" w:rsidRDefault="00CD2B23" w:rsidP="00CD2B23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64" w:type="dxa"/>
            <w:tcBorders>
              <w:top w:val="nil"/>
              <w:bottom w:val="single" w:sz="4" w:space="0" w:color="auto"/>
            </w:tcBorders>
            <w:vAlign w:val="bottom"/>
          </w:tcPr>
          <w:p w14:paraId="7056BDA2" w14:textId="6D110A84" w:rsidR="00CD2B23" w:rsidRPr="004B1154" w:rsidRDefault="00CD2B23" w:rsidP="00CD2B23">
            <w:pPr>
              <w:tabs>
                <w:tab w:val="decimal" w:pos="393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4B1154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4AB5DB39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18" w:type="dxa"/>
            <w:tcBorders>
              <w:top w:val="nil"/>
              <w:bottom w:val="single" w:sz="4" w:space="0" w:color="auto"/>
            </w:tcBorders>
            <w:vAlign w:val="bottom"/>
          </w:tcPr>
          <w:p w14:paraId="3DA7FEC9" w14:textId="41CD5793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0E64021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08" w:type="dxa"/>
            <w:tcBorders>
              <w:top w:val="nil"/>
              <w:bottom w:val="single" w:sz="4" w:space="0" w:color="auto"/>
            </w:tcBorders>
            <w:vAlign w:val="bottom"/>
          </w:tcPr>
          <w:p w14:paraId="4C372D65" w14:textId="4F20B944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B1154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BD55BD2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5" w:type="dxa"/>
            <w:tcBorders>
              <w:top w:val="nil"/>
              <w:bottom w:val="single" w:sz="4" w:space="0" w:color="auto"/>
            </w:tcBorders>
            <w:vAlign w:val="bottom"/>
          </w:tcPr>
          <w:p w14:paraId="43308937" w14:textId="7388739B" w:rsidR="00CD2B23" w:rsidRPr="004B1154" w:rsidRDefault="009E3308" w:rsidP="00CD2B23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249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998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380CDB9F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9" w:type="dxa"/>
            <w:tcBorders>
              <w:top w:val="nil"/>
              <w:bottom w:val="single" w:sz="4" w:space="0" w:color="auto"/>
            </w:tcBorders>
            <w:vAlign w:val="bottom"/>
          </w:tcPr>
          <w:p w14:paraId="60523807" w14:textId="491620DB" w:rsidR="00CD2B23" w:rsidRPr="004B1154" w:rsidRDefault="00CD2B23" w:rsidP="00CD2B23">
            <w:pPr>
              <w:tabs>
                <w:tab w:val="decimal" w:pos="453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4B1154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4D3C5981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447" w:type="dxa"/>
            <w:tcBorders>
              <w:top w:val="nil"/>
              <w:bottom w:val="single" w:sz="4" w:space="0" w:color="auto"/>
            </w:tcBorders>
            <w:vAlign w:val="bottom"/>
          </w:tcPr>
          <w:p w14:paraId="1F429876" w14:textId="7512DFDD" w:rsidR="00CD2B23" w:rsidRPr="004B1154" w:rsidRDefault="00CD2B23" w:rsidP="00CD2B23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tcBorders>
              <w:top w:val="nil"/>
              <w:bottom w:val="nil"/>
            </w:tcBorders>
            <w:vAlign w:val="center"/>
          </w:tcPr>
          <w:p w14:paraId="58DF9E3D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1" w:type="dxa"/>
            <w:tcBorders>
              <w:top w:val="nil"/>
              <w:bottom w:val="single" w:sz="4" w:space="0" w:color="auto"/>
            </w:tcBorders>
            <w:vAlign w:val="bottom"/>
          </w:tcPr>
          <w:p w14:paraId="15C66CEB" w14:textId="479AA7DB" w:rsidR="00CD2B23" w:rsidRPr="004B1154" w:rsidRDefault="00CD2B23" w:rsidP="00CD2B23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CD2B23" w:rsidRPr="004B1154" w14:paraId="4E3CBA93" w14:textId="77777777" w:rsidTr="00B40B6C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6BA9CF54" w14:textId="77777777" w:rsidR="00CD2B23" w:rsidRPr="004B1154" w:rsidRDefault="00CD2B23" w:rsidP="00CD2B23">
            <w:pPr>
              <w:pStyle w:val="Heading5"/>
              <w:spacing w:line="200" w:lineRule="exact"/>
              <w:ind w:firstLine="92"/>
              <w:jc w:val="lef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  <w:r w:rsidRPr="004B1154"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  <w:t>รวมเงินลงทุนในบริษัทย่อย</w:t>
            </w: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6C83AE24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12BC992F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684D6E86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bottom"/>
          </w:tcPr>
          <w:p w14:paraId="7D95EB55" w14:textId="63303EE9" w:rsidR="00CD2B23" w:rsidRPr="004B1154" w:rsidRDefault="00CD2B23" w:rsidP="00CD2B23">
            <w:pPr>
              <w:spacing w:line="200" w:lineRule="exact"/>
              <w:ind w:left="-115" w:right="-13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7B722837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657DCE6C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6" w:type="dxa"/>
            <w:tcBorders>
              <w:top w:val="nil"/>
              <w:bottom w:val="nil"/>
            </w:tcBorders>
            <w:vAlign w:val="center"/>
          </w:tcPr>
          <w:p w14:paraId="2664FC99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0B3B3AA0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A44B2B6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88DEDD" w14:textId="17CC51E4" w:rsidR="00CD2B23" w:rsidRPr="004B1154" w:rsidRDefault="009E3308" w:rsidP="00CD2B23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E3308">
              <w:rPr>
                <w:rFonts w:asciiTheme="majorBidi" w:hAnsiTheme="majorBidi" w:cs="Angsana New"/>
                <w:sz w:val="16"/>
                <w:szCs w:val="16"/>
                <w:lang w:val="en-US"/>
              </w:rPr>
              <w:t>4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="Angsana New"/>
                <w:sz w:val="16"/>
                <w:szCs w:val="16"/>
                <w:lang w:val="en-US"/>
              </w:rPr>
              <w:t>707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="Angsana New"/>
                <w:sz w:val="16"/>
                <w:szCs w:val="16"/>
                <w:lang w:val="en-US"/>
              </w:rPr>
              <w:t>987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="Angsana New"/>
                <w:sz w:val="16"/>
                <w:szCs w:val="16"/>
                <w:lang w:val="en-US"/>
              </w:rPr>
              <w:t>017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5DA89BE" w14:textId="77777777" w:rsidR="00CD2B23" w:rsidRPr="004B1154" w:rsidRDefault="00CD2B23" w:rsidP="00CD2B23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E32679" w14:textId="68EF429D" w:rsidR="00CD2B23" w:rsidRPr="004B1154" w:rsidRDefault="009E3308" w:rsidP="00CD2B23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707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737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019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3447D1E4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4BDAD0" w14:textId="278143C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B1154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Pr="004B1154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237</w:t>
            </w:r>
            <w:r w:rsidRPr="004B1154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094</w:t>
            </w:r>
            <w:r w:rsidRPr="004B1154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316463C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91627C" w14:textId="39A85F3B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B1154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Pr="004B1154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237</w:t>
            </w:r>
            <w:r w:rsidRPr="004B1154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094</w:t>
            </w:r>
            <w:r w:rsidRPr="004B1154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3C7BFE19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</w:tcPr>
          <w:p w14:paraId="7BCFD0C2" w14:textId="6DEE052E" w:rsidR="00CD2B23" w:rsidRPr="004B1154" w:rsidRDefault="009E3308" w:rsidP="00CD2B23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697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749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923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6E888DD9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</w:tcPr>
          <w:p w14:paraId="07B6A2EA" w14:textId="10F7B903" w:rsidR="00CD2B23" w:rsidRPr="004B1154" w:rsidRDefault="009E3308" w:rsidP="00CD2B23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697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499</w:t>
            </w:r>
            <w:r w:rsidR="00CD2B23" w:rsidRPr="004B115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9E330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925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04949FD6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7" w:type="dxa"/>
            <w:tcBorders>
              <w:top w:val="single" w:sz="4" w:space="0" w:color="auto"/>
              <w:bottom w:val="double" w:sz="4" w:space="0" w:color="auto"/>
            </w:tcBorders>
          </w:tcPr>
          <w:p w14:paraId="54C48A64" w14:textId="702329F4" w:rsidR="00CD2B23" w:rsidRPr="004B1154" w:rsidRDefault="00CD2B23" w:rsidP="00CD2B23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tcBorders>
              <w:top w:val="nil"/>
              <w:bottom w:val="nil"/>
            </w:tcBorders>
          </w:tcPr>
          <w:p w14:paraId="12FDFA45" w14:textId="77777777" w:rsidR="00CD2B23" w:rsidRPr="004B1154" w:rsidRDefault="00CD2B23" w:rsidP="00CD2B23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double" w:sz="4" w:space="0" w:color="auto"/>
            </w:tcBorders>
          </w:tcPr>
          <w:p w14:paraId="3476D7AC" w14:textId="0F16301A" w:rsidR="00CD2B23" w:rsidRPr="004B1154" w:rsidRDefault="00CD2B23" w:rsidP="00CD2B23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</w:tbl>
    <w:p w14:paraId="74517407" w14:textId="1F971BDE" w:rsidR="009E3308" w:rsidRDefault="006D1FDD" w:rsidP="009E3308">
      <w:pPr>
        <w:spacing w:before="240"/>
        <w:ind w:left="1080" w:right="72"/>
        <w:jc w:val="thaiDistribute"/>
        <w:rPr>
          <w:rFonts w:asciiTheme="majorBidi" w:hAnsiTheme="majorBidi" w:cstheme="majorBidi"/>
          <w:snapToGrid w:val="0"/>
          <w:cs/>
        </w:rPr>
      </w:pPr>
      <w:r w:rsidRPr="009D3518">
        <w:rPr>
          <w:rFonts w:asciiTheme="majorBidi" w:hAnsiTheme="majorBidi" w:cstheme="majorBidi"/>
          <w:snapToGrid w:val="0"/>
          <w:cs/>
        </w:rPr>
        <w:t xml:space="preserve">เมื่อวันที่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19</w:t>
      </w:r>
      <w:r w:rsidRPr="009D3518">
        <w:rPr>
          <w:rFonts w:asciiTheme="majorBidi" w:hAnsiTheme="majorBidi" w:cstheme="majorBidi"/>
          <w:snapToGrid w:val="0"/>
        </w:rPr>
        <w:t xml:space="preserve"> </w:t>
      </w:r>
      <w:r w:rsidRPr="009D3518">
        <w:rPr>
          <w:rFonts w:asciiTheme="majorBidi" w:hAnsiTheme="majorBidi" w:cstheme="majorBidi"/>
          <w:snapToGrid w:val="0"/>
          <w:cs/>
        </w:rPr>
        <w:t xml:space="preserve">กรกฎาคม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2560</w:t>
      </w:r>
      <w:r w:rsidRPr="009D3518">
        <w:rPr>
          <w:rFonts w:asciiTheme="majorBidi" w:hAnsiTheme="majorBidi" w:cstheme="majorBidi"/>
          <w:snapToGrid w:val="0"/>
        </w:rPr>
        <w:t xml:space="preserve"> </w:t>
      </w:r>
      <w:r w:rsidRPr="009D3518">
        <w:rPr>
          <w:rFonts w:asciiTheme="majorBidi" w:hAnsiTheme="majorBidi" w:cstheme="majorBidi"/>
          <w:snapToGrid w:val="0"/>
          <w:cs/>
        </w:rPr>
        <w:t>ที่ประชุมคณะกรรมการบริษัทได้มีมติอนุมัติให้เลิกบริษัท ซีจีดี ดิจิตอล พาร์ทเนอร์ จำกัด ซึ่งเป็นบริษัทย่อย เนื่องจากบริษัทย่อยดังกล่าวได้ยกเลิกการประกอบกิจการแล้ว โดยปัจจุบันบริษัท ซีจีดี ดิจิตอล พาร์ทเนอร์ จำกัด ยังอยู่ระหว่างการชำระบัญชี</w:t>
      </w:r>
      <w:r w:rsidR="009E3308">
        <w:rPr>
          <w:rFonts w:asciiTheme="majorBidi" w:hAnsiTheme="majorBidi" w:cstheme="majorBidi"/>
          <w:snapToGrid w:val="0"/>
          <w:cs/>
        </w:rPr>
        <w:br w:type="page"/>
      </w:r>
    </w:p>
    <w:p w14:paraId="503F22EB" w14:textId="19537045" w:rsidR="00261907" w:rsidRPr="009D3518" w:rsidRDefault="00261907" w:rsidP="009E3308">
      <w:pPr>
        <w:ind w:left="1080" w:right="72"/>
        <w:jc w:val="thaiDistribute"/>
        <w:rPr>
          <w:rFonts w:asciiTheme="majorBidi" w:hAnsiTheme="majorBidi" w:cstheme="majorBidi"/>
          <w:snapToGrid w:val="0"/>
        </w:rPr>
      </w:pPr>
      <w:r w:rsidRPr="009D3518">
        <w:rPr>
          <w:rFonts w:asciiTheme="majorBidi" w:hAnsiTheme="majorBidi" w:cstheme="majorBidi"/>
          <w:snapToGrid w:val="0"/>
          <w:cs/>
        </w:rPr>
        <w:lastRenderedPageBreak/>
        <w:t xml:space="preserve">เมื่อวันที่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10</w:t>
      </w:r>
      <w:r w:rsidRPr="009D3518">
        <w:rPr>
          <w:rFonts w:asciiTheme="majorBidi" w:hAnsiTheme="majorBidi" w:cstheme="majorBidi"/>
          <w:snapToGrid w:val="0"/>
        </w:rPr>
        <w:t xml:space="preserve"> </w:t>
      </w:r>
      <w:r w:rsidRPr="009D3518">
        <w:rPr>
          <w:rFonts w:asciiTheme="majorBidi" w:hAnsiTheme="majorBidi" w:cstheme="majorBidi"/>
          <w:snapToGrid w:val="0"/>
          <w:cs/>
        </w:rPr>
        <w:t xml:space="preserve">พฤษภาคม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2567</w:t>
      </w:r>
      <w:r w:rsidRPr="009D3518">
        <w:rPr>
          <w:rFonts w:asciiTheme="majorBidi" w:hAnsiTheme="majorBidi" w:cstheme="majorBidi"/>
          <w:snapToGrid w:val="0"/>
        </w:rPr>
        <w:t xml:space="preserve"> </w:t>
      </w:r>
      <w:r w:rsidRPr="009D3518">
        <w:rPr>
          <w:rFonts w:asciiTheme="majorBidi" w:hAnsiTheme="majorBidi" w:cstheme="majorBidi"/>
          <w:snapToGrid w:val="0"/>
          <w:cs/>
        </w:rPr>
        <w:t xml:space="preserve">ที่ประชุมคณะกรรมการบริษัท ครั้งที่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3</w:t>
      </w:r>
      <w:r w:rsidRPr="009D3518">
        <w:rPr>
          <w:rFonts w:asciiTheme="majorBidi" w:hAnsiTheme="majorBidi" w:cstheme="majorBidi"/>
          <w:snapToGrid w:val="0"/>
        </w:rPr>
        <w:t>/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2567</w:t>
      </w:r>
      <w:r w:rsidRPr="009D3518">
        <w:rPr>
          <w:rFonts w:asciiTheme="majorBidi" w:hAnsiTheme="majorBidi" w:cstheme="majorBidi"/>
          <w:snapToGrid w:val="0"/>
        </w:rPr>
        <w:t xml:space="preserve"> </w:t>
      </w:r>
      <w:r w:rsidRPr="009D3518">
        <w:rPr>
          <w:rFonts w:asciiTheme="majorBidi" w:hAnsiTheme="majorBidi" w:cstheme="majorBidi"/>
          <w:snapToGrid w:val="0"/>
          <w:cs/>
        </w:rPr>
        <w:t xml:space="preserve">มีมติอนุมัติให้เลิกกิจการบริษัท ซีจียูเค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1</w:t>
      </w:r>
      <w:r w:rsidRPr="009D3518">
        <w:rPr>
          <w:rFonts w:asciiTheme="majorBidi" w:hAnsiTheme="majorBidi" w:cstheme="majorBidi"/>
          <w:snapToGrid w:val="0"/>
        </w:rPr>
        <w:t xml:space="preserve"> </w:t>
      </w:r>
      <w:r w:rsidRPr="009D3518">
        <w:rPr>
          <w:rFonts w:asciiTheme="majorBidi" w:hAnsiTheme="majorBidi" w:cstheme="majorBidi"/>
          <w:snapToGrid w:val="0"/>
          <w:cs/>
        </w:rPr>
        <w:t>จำกัด (บริษัทย่อยทางอ้อมโดยผ่านบริษัท ลีดดิ้ง สคูล พาร์ทเนอร์ชิพ จำกัด)</w:t>
      </w:r>
      <w:r w:rsidRPr="009D3518">
        <w:rPr>
          <w:rFonts w:asciiTheme="majorBidi" w:hAnsiTheme="majorBidi" w:cstheme="majorBidi"/>
          <w:snapToGrid w:val="0"/>
        </w:rPr>
        <w:t xml:space="preserve"> </w:t>
      </w:r>
      <w:r w:rsidRPr="009D3518">
        <w:rPr>
          <w:rFonts w:asciiTheme="majorBidi" w:hAnsiTheme="majorBidi" w:cstheme="majorBidi"/>
          <w:snapToGrid w:val="0"/>
          <w:cs/>
        </w:rPr>
        <w:t xml:space="preserve">โดยเมื่อวันที่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21</w:t>
      </w:r>
      <w:r w:rsidRPr="009D3518">
        <w:rPr>
          <w:rFonts w:asciiTheme="majorBidi" w:hAnsiTheme="majorBidi" w:cstheme="majorBidi"/>
          <w:snapToGrid w:val="0"/>
          <w:cs/>
        </w:rPr>
        <w:t xml:space="preserve"> มีนาคม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2568</w:t>
      </w:r>
      <w:r w:rsidRPr="009D3518">
        <w:rPr>
          <w:rFonts w:asciiTheme="majorBidi" w:hAnsiTheme="majorBidi" w:cstheme="majorBidi"/>
          <w:snapToGrid w:val="0"/>
        </w:rPr>
        <w:t xml:space="preserve"> </w:t>
      </w:r>
      <w:r w:rsidRPr="009D3518">
        <w:rPr>
          <w:rFonts w:asciiTheme="majorBidi" w:hAnsiTheme="majorBidi" w:cstheme="majorBidi"/>
          <w:snapToGrid w:val="0"/>
          <w:cs/>
        </w:rPr>
        <w:t xml:space="preserve">บริษัท ซีจียูเค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1</w:t>
      </w:r>
      <w:r w:rsidRPr="009D3518">
        <w:rPr>
          <w:rFonts w:asciiTheme="majorBidi" w:hAnsiTheme="majorBidi" w:cstheme="majorBidi"/>
          <w:snapToGrid w:val="0"/>
          <w:cs/>
        </w:rPr>
        <w:t xml:space="preserve"> จำกัด ได้ดำเนินการชำระบัญชีเสร็จสิ้นแล้ว</w:t>
      </w:r>
    </w:p>
    <w:p w14:paraId="70E0A191" w14:textId="1EE333B9" w:rsidR="00F67C54" w:rsidRPr="009D3518" w:rsidRDefault="00F67C54" w:rsidP="00F67C54">
      <w:pPr>
        <w:spacing w:before="240"/>
        <w:ind w:left="1080" w:right="72"/>
        <w:jc w:val="thaiDistribute"/>
        <w:rPr>
          <w:rFonts w:asciiTheme="majorBidi" w:hAnsiTheme="majorBidi" w:cstheme="majorBidi"/>
          <w:snapToGrid w:val="0"/>
        </w:rPr>
      </w:pPr>
      <w:r w:rsidRPr="009D3518">
        <w:rPr>
          <w:rFonts w:asciiTheme="majorBidi" w:hAnsiTheme="majorBidi" w:cstheme="majorBidi"/>
          <w:snapToGrid w:val="0"/>
          <w:cs/>
        </w:rPr>
        <w:t xml:space="preserve">เมื่อวันที่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20</w:t>
      </w:r>
      <w:r w:rsidRPr="009D3518">
        <w:rPr>
          <w:rFonts w:asciiTheme="majorBidi" w:hAnsiTheme="majorBidi" w:cstheme="majorBidi"/>
          <w:snapToGrid w:val="0"/>
        </w:rPr>
        <w:t xml:space="preserve"> </w:t>
      </w:r>
      <w:r w:rsidRPr="009D3518">
        <w:rPr>
          <w:rFonts w:asciiTheme="majorBidi" w:hAnsiTheme="majorBidi" w:cstheme="majorBidi"/>
          <w:snapToGrid w:val="0"/>
          <w:cs/>
        </w:rPr>
        <w:t xml:space="preserve">มีนาคม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2568</w:t>
      </w:r>
      <w:r w:rsidRPr="009D3518">
        <w:rPr>
          <w:rFonts w:asciiTheme="majorBidi" w:hAnsiTheme="majorBidi" w:cstheme="majorBidi"/>
          <w:snapToGrid w:val="0"/>
        </w:rPr>
        <w:t xml:space="preserve"> </w:t>
      </w:r>
      <w:r w:rsidRPr="009D3518">
        <w:rPr>
          <w:rFonts w:asciiTheme="majorBidi" w:hAnsiTheme="majorBidi" w:cstheme="majorBidi"/>
          <w:snapToGrid w:val="0"/>
          <w:cs/>
        </w:rPr>
        <w:t xml:space="preserve">ที่ประชุมคณะกรรมการบริษัท ครั้งที่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1</w:t>
      </w:r>
      <w:r w:rsidR="001E5FC7">
        <w:rPr>
          <w:rFonts w:asciiTheme="majorBidi" w:hAnsiTheme="majorBidi" w:cstheme="majorBidi"/>
          <w:snapToGrid w:val="0"/>
          <w:lang w:val="en-US"/>
        </w:rPr>
        <w:t>/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2568</w:t>
      </w:r>
      <w:r w:rsidRPr="009D3518">
        <w:rPr>
          <w:rFonts w:asciiTheme="majorBidi" w:hAnsiTheme="majorBidi" w:cstheme="majorBidi"/>
          <w:snapToGrid w:val="0"/>
        </w:rPr>
        <w:t xml:space="preserve"> </w:t>
      </w:r>
      <w:r w:rsidRPr="009D3518">
        <w:rPr>
          <w:rFonts w:asciiTheme="majorBidi" w:hAnsiTheme="majorBidi" w:cstheme="majorBidi"/>
          <w:snapToGrid w:val="0"/>
          <w:cs/>
        </w:rPr>
        <w:t xml:space="preserve">มีมติอนุมัติให้จัดตั้งบริษัทย่อยแห่งใหม่เพื่อประกอบกิจการ ให้เช่าอสังหาริมทรัพย์ ภายใต้ชื่อ “บริษัท ซีจีดี อินดัสเรียล ริง โรด จำกัด” โดยเมื่อวันที่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2</w:t>
      </w:r>
      <w:r w:rsidRPr="009D3518">
        <w:rPr>
          <w:rFonts w:asciiTheme="majorBidi" w:hAnsiTheme="majorBidi" w:cstheme="majorBidi"/>
          <w:snapToGrid w:val="0"/>
        </w:rPr>
        <w:t xml:space="preserve"> </w:t>
      </w:r>
      <w:r w:rsidRPr="009D3518">
        <w:rPr>
          <w:rFonts w:asciiTheme="majorBidi" w:hAnsiTheme="majorBidi" w:cstheme="majorBidi"/>
          <w:snapToGrid w:val="0"/>
          <w:cs/>
        </w:rPr>
        <w:t xml:space="preserve">เมษายน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2568</w:t>
      </w:r>
      <w:r w:rsidRPr="009D3518">
        <w:rPr>
          <w:rFonts w:asciiTheme="majorBidi" w:hAnsiTheme="majorBidi" w:cstheme="majorBidi"/>
          <w:snapToGrid w:val="0"/>
        </w:rPr>
        <w:t xml:space="preserve"> </w:t>
      </w:r>
      <w:r w:rsidRPr="009D3518">
        <w:rPr>
          <w:rFonts w:asciiTheme="majorBidi" w:hAnsiTheme="majorBidi" w:cstheme="majorBidi"/>
          <w:snapToGrid w:val="0"/>
          <w:cs/>
        </w:rPr>
        <w:t>บริษัทได้ดำเนินการจดทะเบียนจัดตั้งบริษัทย่อยดังกล่าวกับกรมพัฒนาธุรกิจการค้า กระทรวงพาณิชย์ ตามมติดังกล่าว</w:t>
      </w:r>
    </w:p>
    <w:p w14:paraId="2CFCC523" w14:textId="26B7E85F" w:rsidR="00E142AA" w:rsidRPr="004B1154" w:rsidRDefault="009E3308" w:rsidP="00B25C41">
      <w:pPr>
        <w:tabs>
          <w:tab w:val="left" w:pos="1080"/>
        </w:tabs>
        <w:spacing w:before="240"/>
        <w:ind w:left="389" w:right="-389" w:firstLine="144"/>
        <w:jc w:val="thaiDistribute"/>
        <w:rPr>
          <w:rFonts w:asciiTheme="majorBidi" w:hAnsiTheme="majorBidi" w:cstheme="majorBidi"/>
          <w:snapToGrid w:val="0"/>
          <w:cs/>
        </w:rPr>
      </w:pPr>
      <w:r w:rsidRPr="009E3308">
        <w:rPr>
          <w:rFonts w:asciiTheme="majorBidi" w:hAnsiTheme="majorBidi" w:cstheme="majorBidi"/>
          <w:lang w:val="en-US"/>
        </w:rPr>
        <w:t>21</w:t>
      </w:r>
      <w:r w:rsidR="00E142AA" w:rsidRPr="004B1154">
        <w:rPr>
          <w:rFonts w:asciiTheme="majorBidi" w:hAnsiTheme="majorBidi" w:cstheme="majorBidi"/>
          <w:cs/>
        </w:rPr>
        <w:t>.</w:t>
      </w:r>
      <w:r w:rsidRPr="009E3308">
        <w:rPr>
          <w:rFonts w:asciiTheme="majorBidi" w:hAnsiTheme="majorBidi" w:cstheme="majorBidi"/>
          <w:lang w:val="en-US"/>
        </w:rPr>
        <w:t>2</w:t>
      </w:r>
      <w:r w:rsidR="00E142AA" w:rsidRPr="004B1154">
        <w:rPr>
          <w:rFonts w:asciiTheme="majorBidi" w:hAnsiTheme="majorBidi" w:cstheme="majorBidi"/>
          <w:cs/>
        </w:rPr>
        <w:tab/>
      </w:r>
      <w:r w:rsidR="00695E4A">
        <w:rPr>
          <w:rFonts w:asciiTheme="majorBidi" w:hAnsiTheme="majorBidi" w:cstheme="majorBidi" w:hint="cs"/>
          <w:cs/>
        </w:rPr>
        <w:t>ในระหว่างงวด</w:t>
      </w:r>
      <w:r w:rsidR="00E142AA" w:rsidRPr="004B1154">
        <w:rPr>
          <w:rFonts w:asciiTheme="majorBidi" w:hAnsiTheme="majorBidi" w:cstheme="majorBidi"/>
          <w:snapToGrid w:val="0"/>
          <w:cs/>
        </w:rPr>
        <w:t>เงิน</w:t>
      </w:r>
      <w:r w:rsidR="0070257E" w:rsidRPr="004B1154">
        <w:rPr>
          <w:rFonts w:asciiTheme="majorBidi" w:hAnsiTheme="majorBidi" w:cstheme="majorBidi"/>
          <w:snapToGrid w:val="0"/>
          <w:cs/>
        </w:rPr>
        <w:t>ให้</w:t>
      </w:r>
      <w:r w:rsidR="00E142AA" w:rsidRPr="004B1154">
        <w:rPr>
          <w:rFonts w:asciiTheme="majorBidi" w:hAnsiTheme="majorBidi" w:cstheme="majorBidi"/>
          <w:snapToGrid w:val="0"/>
          <w:cs/>
        </w:rPr>
        <w:t>กู้ยืมแ</w:t>
      </w:r>
      <w:r w:rsidR="00E142AA" w:rsidRPr="004B1154">
        <w:rPr>
          <w:rFonts w:asciiTheme="majorBidi" w:hAnsiTheme="majorBidi" w:cstheme="majorBidi"/>
          <w:snapToGrid w:val="0"/>
          <w:cs/>
          <w:lang w:val="en-US"/>
        </w:rPr>
        <w:t>ก่</w:t>
      </w:r>
      <w:r w:rsidR="00E142AA" w:rsidRPr="004B1154">
        <w:rPr>
          <w:rFonts w:asciiTheme="majorBidi" w:hAnsiTheme="majorBidi" w:cstheme="majorBidi"/>
          <w:snapToGrid w:val="0"/>
          <w:cs/>
        </w:rPr>
        <w:t>บริษัทที่เกี่ยวข้องกัน</w:t>
      </w:r>
      <w:r w:rsidR="00085C99" w:rsidRPr="00085C99">
        <w:rPr>
          <w:rFonts w:asciiTheme="majorBidi" w:hAnsiTheme="majorBidi" w:cs="Angsana New"/>
          <w:snapToGrid w:val="0"/>
          <w:cs/>
        </w:rPr>
        <w:t>มีรายการเคลื่อนไหวดังต่อไปนี้</w:t>
      </w:r>
    </w:p>
    <w:p w14:paraId="743610DC" w14:textId="77777777" w:rsidR="001C46DC" w:rsidRPr="004D0E39" w:rsidRDefault="001C46DC" w:rsidP="004D0E39">
      <w:pPr>
        <w:ind w:left="1080" w:right="65" w:hanging="533"/>
        <w:jc w:val="right"/>
        <w:rPr>
          <w:rFonts w:asciiTheme="majorBidi" w:hAnsiTheme="majorBidi" w:cstheme="majorBidi"/>
          <w:sz w:val="22"/>
          <w:szCs w:val="22"/>
        </w:rPr>
      </w:pPr>
      <w:r w:rsidRPr="004D0E39">
        <w:rPr>
          <w:rFonts w:asciiTheme="majorBidi" w:hAnsiTheme="majorBidi" w:cstheme="majorBidi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1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238"/>
        <w:gridCol w:w="90"/>
        <w:gridCol w:w="1102"/>
        <w:gridCol w:w="90"/>
        <w:gridCol w:w="1170"/>
        <w:gridCol w:w="90"/>
        <w:gridCol w:w="1261"/>
      </w:tblGrid>
      <w:tr w:rsidR="00FE0A21" w:rsidRPr="00F47D9B" w14:paraId="0F11236E" w14:textId="77777777" w:rsidTr="00FE0A21">
        <w:trPr>
          <w:cantSplit/>
          <w:trHeight w:val="143"/>
        </w:trPr>
        <w:tc>
          <w:tcPr>
            <w:tcW w:w="3150" w:type="dxa"/>
          </w:tcPr>
          <w:p w14:paraId="5931BE88" w14:textId="77777777" w:rsidR="001C46DC" w:rsidRPr="004D0E39" w:rsidRDefault="001C46DC" w:rsidP="00F3462D">
            <w:pPr>
              <w:ind w:left="196" w:right="-503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5041" w:type="dxa"/>
            <w:gridSpan w:val="7"/>
          </w:tcPr>
          <w:p w14:paraId="646755EC" w14:textId="77777777" w:rsidR="001C46DC" w:rsidRPr="004D0E39" w:rsidRDefault="001C46DC" w:rsidP="00F3462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4D0E39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งบการเงิน</w:t>
            </w:r>
            <w:r w:rsidRPr="004D0E39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FE0A21" w:rsidRPr="00F47D9B" w14:paraId="0313BA3C" w14:textId="77777777" w:rsidTr="004D0E39">
        <w:trPr>
          <w:cantSplit/>
          <w:trHeight w:val="143"/>
        </w:trPr>
        <w:tc>
          <w:tcPr>
            <w:tcW w:w="3150" w:type="dxa"/>
          </w:tcPr>
          <w:p w14:paraId="32FD742A" w14:textId="77777777" w:rsidR="001C46DC" w:rsidRPr="004D0E39" w:rsidRDefault="001C46DC" w:rsidP="00F3462D">
            <w:pPr>
              <w:ind w:right="-503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405E31DF" w14:textId="77777777" w:rsidR="001C46DC" w:rsidRPr="004D0E39" w:rsidRDefault="001C46DC" w:rsidP="00F3462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4D0E39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ยอดต้นงวด</w:t>
            </w:r>
          </w:p>
        </w:tc>
        <w:tc>
          <w:tcPr>
            <w:tcW w:w="90" w:type="dxa"/>
          </w:tcPr>
          <w:p w14:paraId="78ABFDD7" w14:textId="77777777" w:rsidR="001C46DC" w:rsidRPr="004D0E39" w:rsidRDefault="001C46DC" w:rsidP="00F3462D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02" w:type="dxa"/>
          </w:tcPr>
          <w:p w14:paraId="79362C65" w14:textId="77777777" w:rsidR="001C46DC" w:rsidRPr="004D0E39" w:rsidRDefault="001C46DC" w:rsidP="00F3462D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4D0E39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14:paraId="2E52124F" w14:textId="77777777" w:rsidR="001C46DC" w:rsidRPr="004D0E39" w:rsidRDefault="001C46DC" w:rsidP="00F3462D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D951EAB" w14:textId="77777777" w:rsidR="001C46DC" w:rsidRPr="004D0E39" w:rsidRDefault="001C46DC" w:rsidP="00F3462D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4D0E39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</w:tcPr>
          <w:p w14:paraId="7CC641E9" w14:textId="77777777" w:rsidR="001C46DC" w:rsidRPr="004D0E39" w:rsidRDefault="001C46DC" w:rsidP="00F3462D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5CDB85E6" w14:textId="77777777" w:rsidR="001C46DC" w:rsidRPr="004D0E39" w:rsidRDefault="001C46DC" w:rsidP="00F3462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4D0E39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</w:tr>
      <w:tr w:rsidR="00FE0A21" w:rsidRPr="00F47D9B" w14:paraId="01F9BE67" w14:textId="77777777" w:rsidTr="004D0E39">
        <w:trPr>
          <w:cantSplit/>
          <w:trHeight w:val="143"/>
        </w:trPr>
        <w:tc>
          <w:tcPr>
            <w:tcW w:w="3150" w:type="dxa"/>
          </w:tcPr>
          <w:p w14:paraId="364089F8" w14:textId="77777777" w:rsidR="001C46DC" w:rsidRPr="004D0E39" w:rsidRDefault="001C46DC" w:rsidP="00F3462D">
            <w:pPr>
              <w:ind w:right="-503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64F9AF75" w14:textId="77777777" w:rsidR="001C46DC" w:rsidRPr="004D0E39" w:rsidRDefault="001C46DC" w:rsidP="00F3462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4D0E39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59CCF677" w14:textId="77777777" w:rsidR="001C46DC" w:rsidRPr="004D0E39" w:rsidRDefault="001C46DC" w:rsidP="00F3462D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02" w:type="dxa"/>
          </w:tcPr>
          <w:p w14:paraId="271820B4" w14:textId="77777777" w:rsidR="001C46DC" w:rsidRPr="004D0E39" w:rsidRDefault="001C46DC" w:rsidP="00F3462D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63AB5B53" w14:textId="77777777" w:rsidR="001C46DC" w:rsidRPr="004D0E39" w:rsidRDefault="001C46DC" w:rsidP="00F3462D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FDB795C" w14:textId="77777777" w:rsidR="001C46DC" w:rsidRPr="004D0E39" w:rsidRDefault="001C46DC" w:rsidP="00F3462D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1CBA213" w14:textId="77777777" w:rsidR="001C46DC" w:rsidRPr="004D0E39" w:rsidRDefault="001C46DC" w:rsidP="00F3462D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5C15A312" w14:textId="77777777" w:rsidR="001C46DC" w:rsidRPr="004D0E39" w:rsidRDefault="001C46DC" w:rsidP="00F3462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4D0E39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</w:tr>
      <w:tr w:rsidR="00FE0A21" w:rsidRPr="00F47D9B" w14:paraId="0F7A760E" w14:textId="77777777" w:rsidTr="004D0E39">
        <w:trPr>
          <w:cantSplit/>
          <w:trHeight w:val="143"/>
        </w:trPr>
        <w:tc>
          <w:tcPr>
            <w:tcW w:w="3150" w:type="dxa"/>
          </w:tcPr>
          <w:p w14:paraId="21619779" w14:textId="77777777" w:rsidR="001C46DC" w:rsidRPr="004D0E39" w:rsidRDefault="001C46DC" w:rsidP="00F3462D">
            <w:pPr>
              <w:ind w:right="-503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37FCC7BC" w14:textId="167F2314" w:rsidR="001C46DC" w:rsidRPr="004D0E39" w:rsidRDefault="009E3308" w:rsidP="00F3462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lang w:val="en-US"/>
              </w:rPr>
              <w:t>1</w:t>
            </w:r>
            <w:r w:rsidR="001C46DC" w:rsidRPr="004D0E39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7875BC6" w14:textId="77777777" w:rsidR="001C46DC" w:rsidRPr="004D0E39" w:rsidRDefault="001C46DC" w:rsidP="00F3462D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02" w:type="dxa"/>
          </w:tcPr>
          <w:p w14:paraId="1ED8AB06" w14:textId="77777777" w:rsidR="001C46DC" w:rsidRPr="004D0E39" w:rsidRDefault="001C46DC" w:rsidP="00F3462D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7925D4D3" w14:textId="77777777" w:rsidR="001C46DC" w:rsidRPr="004D0E39" w:rsidRDefault="001C46DC" w:rsidP="00F3462D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B62A614" w14:textId="77777777" w:rsidR="001C46DC" w:rsidRPr="004D0E39" w:rsidRDefault="001C46DC" w:rsidP="00F3462D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28A17D2" w14:textId="77777777" w:rsidR="001C46DC" w:rsidRPr="004D0E39" w:rsidRDefault="001C46DC" w:rsidP="00F3462D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16C0A2DE" w14:textId="256DB9B3" w:rsidR="001C46DC" w:rsidRPr="004D0E39" w:rsidRDefault="009E3308" w:rsidP="00F3462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lang w:val="en-US"/>
              </w:rPr>
              <w:t>30</w:t>
            </w:r>
            <w:r w:rsidR="001C46DC" w:rsidRPr="004D0E39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lang w:val="en-US"/>
              </w:rPr>
              <w:t xml:space="preserve"> </w:t>
            </w:r>
            <w:r w:rsidR="001C46DC" w:rsidRPr="004D0E39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  <w:t>กันยายน</w:t>
            </w:r>
          </w:p>
        </w:tc>
      </w:tr>
      <w:tr w:rsidR="00FE0A21" w:rsidRPr="00F47D9B" w14:paraId="26E261F4" w14:textId="77777777" w:rsidTr="004D0E39">
        <w:trPr>
          <w:cantSplit/>
          <w:trHeight w:val="143"/>
        </w:trPr>
        <w:tc>
          <w:tcPr>
            <w:tcW w:w="3150" w:type="dxa"/>
          </w:tcPr>
          <w:p w14:paraId="3FDE2DC3" w14:textId="77777777" w:rsidR="001C46DC" w:rsidRPr="004D0E39" w:rsidRDefault="001C46DC" w:rsidP="00F3462D">
            <w:pPr>
              <w:ind w:right="-503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498E7977" w14:textId="03D9C763" w:rsidR="001C46DC" w:rsidRPr="004D0E39" w:rsidRDefault="009E3308" w:rsidP="00F3462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" w:type="dxa"/>
          </w:tcPr>
          <w:p w14:paraId="79D6AC15" w14:textId="77777777" w:rsidR="001C46DC" w:rsidRPr="004D0E39" w:rsidRDefault="001C46DC" w:rsidP="00F3462D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02" w:type="dxa"/>
          </w:tcPr>
          <w:p w14:paraId="3B94AA60" w14:textId="77777777" w:rsidR="001C46DC" w:rsidRPr="004D0E39" w:rsidRDefault="001C46DC" w:rsidP="00F3462D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5158EB62" w14:textId="77777777" w:rsidR="001C46DC" w:rsidRPr="004D0E39" w:rsidRDefault="001C46DC" w:rsidP="00F3462D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B4AE584" w14:textId="77777777" w:rsidR="001C46DC" w:rsidRPr="004D0E39" w:rsidRDefault="001C46DC" w:rsidP="00F3462D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353EDC4" w14:textId="77777777" w:rsidR="001C46DC" w:rsidRPr="004D0E39" w:rsidRDefault="001C46DC" w:rsidP="00F3462D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25D558DD" w14:textId="5129070D" w:rsidR="001C46DC" w:rsidRPr="004D0E39" w:rsidRDefault="009E3308" w:rsidP="00F3462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lang w:val="en-US"/>
              </w:rPr>
              <w:t>2568</w:t>
            </w:r>
          </w:p>
        </w:tc>
      </w:tr>
      <w:tr w:rsidR="00FE0A21" w:rsidRPr="00F47D9B" w14:paraId="4409F526" w14:textId="77777777" w:rsidTr="004D0E39">
        <w:trPr>
          <w:cantSplit/>
          <w:trHeight w:val="143"/>
        </w:trPr>
        <w:tc>
          <w:tcPr>
            <w:tcW w:w="3150" w:type="dxa"/>
          </w:tcPr>
          <w:p w14:paraId="2820BA90" w14:textId="77777777" w:rsidR="001C46DC" w:rsidRPr="004D0E39" w:rsidRDefault="001C46DC" w:rsidP="00F346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right="-180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u w:val="single"/>
                <w:cs/>
              </w:rPr>
            </w:pPr>
            <w:r w:rsidRPr="004D0E39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238" w:type="dxa"/>
          </w:tcPr>
          <w:p w14:paraId="0AA1F045" w14:textId="77777777" w:rsidR="001C46DC" w:rsidRPr="004D0E39" w:rsidRDefault="001C46DC" w:rsidP="00F3462D">
            <w:pPr>
              <w:tabs>
                <w:tab w:val="decimal" w:pos="990"/>
              </w:tabs>
              <w:spacing w:line="28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18B4543" w14:textId="77777777" w:rsidR="001C46DC" w:rsidRPr="004D0E39" w:rsidRDefault="001C46DC" w:rsidP="00F3462D">
            <w:pPr>
              <w:spacing w:line="280" w:lineRule="exact"/>
              <w:ind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02" w:type="dxa"/>
          </w:tcPr>
          <w:p w14:paraId="56ECC5AC" w14:textId="77777777" w:rsidR="001C46DC" w:rsidRPr="004D0E39" w:rsidRDefault="001C46DC" w:rsidP="00F3462D">
            <w:pPr>
              <w:tabs>
                <w:tab w:val="decimal" w:pos="990"/>
              </w:tabs>
              <w:spacing w:line="280" w:lineRule="exact"/>
              <w:ind w:left="-76" w:right="18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4684960" w14:textId="77777777" w:rsidR="001C46DC" w:rsidRPr="004D0E39" w:rsidRDefault="001C46DC" w:rsidP="00F3462D">
            <w:pPr>
              <w:spacing w:line="280" w:lineRule="exact"/>
              <w:ind w:left="-76"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3FD3D0C6" w14:textId="77777777" w:rsidR="001C46DC" w:rsidRPr="004D0E39" w:rsidRDefault="001C46DC" w:rsidP="00F3462D">
            <w:pPr>
              <w:tabs>
                <w:tab w:val="decimal" w:pos="557"/>
              </w:tabs>
              <w:spacing w:line="28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BFD2129" w14:textId="77777777" w:rsidR="001C46DC" w:rsidRPr="004D0E39" w:rsidRDefault="001C46DC" w:rsidP="00F3462D">
            <w:pPr>
              <w:spacing w:line="280" w:lineRule="exact"/>
              <w:ind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</w:tcPr>
          <w:p w14:paraId="78EDE494" w14:textId="77777777" w:rsidR="001C46DC" w:rsidRPr="004D0E39" w:rsidRDefault="001C46DC" w:rsidP="00F3462D">
            <w:pPr>
              <w:tabs>
                <w:tab w:val="decimal" w:pos="990"/>
                <w:tab w:val="left" w:pos="1350"/>
              </w:tabs>
              <w:spacing w:line="28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</w:tr>
      <w:tr w:rsidR="00B63521" w:rsidRPr="00F47D9B" w14:paraId="41B570F4" w14:textId="77777777" w:rsidTr="004D0E39">
        <w:trPr>
          <w:cantSplit/>
          <w:trHeight w:val="63"/>
        </w:trPr>
        <w:tc>
          <w:tcPr>
            <w:tcW w:w="3150" w:type="dxa"/>
          </w:tcPr>
          <w:p w14:paraId="5DCF2F57" w14:textId="77777777" w:rsidR="001C46DC" w:rsidRPr="004D0E39" w:rsidRDefault="001C46DC" w:rsidP="00F346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right="-180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4D0E39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7058177C" w14:textId="53C99D5C" w:rsidR="001C46DC" w:rsidRPr="004D0E39" w:rsidRDefault="009E3308" w:rsidP="004D0E39">
            <w:pPr>
              <w:tabs>
                <w:tab w:val="decimal" w:pos="1167"/>
              </w:tabs>
              <w:spacing w:line="280" w:lineRule="exact"/>
              <w:ind w:left="-76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2</w:t>
            </w:r>
            <w:r w:rsidR="001C46DC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000</w:t>
            </w:r>
            <w:r w:rsidR="001C46DC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000</w:t>
            </w:r>
            <w:r w:rsidR="001C46DC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7E89EC0D" w14:textId="77777777" w:rsidR="001C46DC" w:rsidRPr="004D0E39" w:rsidRDefault="001C46DC" w:rsidP="00F3462D">
            <w:pPr>
              <w:spacing w:line="280" w:lineRule="exact"/>
              <w:ind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center"/>
          </w:tcPr>
          <w:p w14:paraId="0C31A03E" w14:textId="77777777" w:rsidR="001C46DC" w:rsidRPr="004D0E39" w:rsidRDefault="001C46DC" w:rsidP="00F3462D">
            <w:pPr>
              <w:spacing w:line="280" w:lineRule="exact"/>
              <w:ind w:left="-76" w:right="-9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66DD2531" w14:textId="77777777" w:rsidR="001C46DC" w:rsidRPr="004D0E39" w:rsidRDefault="001C46DC" w:rsidP="00F3462D">
            <w:pPr>
              <w:spacing w:line="280" w:lineRule="exact"/>
              <w:ind w:left="-76" w:right="-39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CE8AB42" w14:textId="77777777" w:rsidR="001C46DC" w:rsidRPr="004D0E39" w:rsidRDefault="001C46DC" w:rsidP="00F3462D">
            <w:pPr>
              <w:tabs>
                <w:tab w:val="decimal" w:pos="557"/>
              </w:tabs>
              <w:spacing w:line="280" w:lineRule="exact"/>
              <w:ind w:left="-76" w:right="454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4FED061" w14:textId="77777777" w:rsidR="001C46DC" w:rsidRPr="004D0E39" w:rsidRDefault="001C46DC" w:rsidP="00F3462D">
            <w:pPr>
              <w:spacing w:line="280" w:lineRule="exact"/>
              <w:ind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E8CE512" w14:textId="2F6A3E26" w:rsidR="001C46DC" w:rsidRPr="004D0E39" w:rsidRDefault="009E3308" w:rsidP="004D0E39">
            <w:pPr>
              <w:tabs>
                <w:tab w:val="decimal" w:pos="1189"/>
              </w:tabs>
              <w:spacing w:line="280" w:lineRule="exact"/>
              <w:ind w:left="-76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2</w:t>
            </w:r>
            <w:r w:rsidR="001C46DC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000</w:t>
            </w:r>
            <w:r w:rsidR="001C46DC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000</w:t>
            </w:r>
            <w:r w:rsidR="001C46DC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000</w:t>
            </w:r>
          </w:p>
        </w:tc>
      </w:tr>
      <w:tr w:rsidR="00FE0A21" w:rsidRPr="00F47D9B" w14:paraId="1BCCF188" w14:textId="77777777" w:rsidTr="004D0E39">
        <w:trPr>
          <w:cantSplit/>
          <w:trHeight w:val="63"/>
        </w:trPr>
        <w:tc>
          <w:tcPr>
            <w:tcW w:w="3150" w:type="dxa"/>
          </w:tcPr>
          <w:p w14:paraId="77A6378C" w14:textId="3B2187CE" w:rsidR="001620B4" w:rsidRPr="004D0E39" w:rsidRDefault="001620B4" w:rsidP="00F346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right="-180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4D0E39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รวม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DF649" w14:textId="1AE05935" w:rsidR="001620B4" w:rsidRPr="004D0E39" w:rsidRDefault="009E3308" w:rsidP="004D0E39">
            <w:pPr>
              <w:tabs>
                <w:tab w:val="decimal" w:pos="1167"/>
              </w:tabs>
              <w:spacing w:line="280" w:lineRule="exact"/>
              <w:ind w:left="-76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2</w:t>
            </w:r>
            <w:r w:rsidR="001620B4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000</w:t>
            </w:r>
            <w:r w:rsidR="001620B4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000</w:t>
            </w:r>
            <w:r w:rsidR="001620B4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32CE353F" w14:textId="77777777" w:rsidR="001620B4" w:rsidRPr="004D0E39" w:rsidRDefault="001620B4" w:rsidP="00F3462D">
            <w:pPr>
              <w:spacing w:line="280" w:lineRule="exact"/>
              <w:ind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D8CDA" w14:textId="62E922F0" w:rsidR="001620B4" w:rsidRPr="004D0E39" w:rsidRDefault="00F801E8" w:rsidP="00F3462D">
            <w:pPr>
              <w:spacing w:line="280" w:lineRule="exact"/>
              <w:ind w:left="-76" w:right="-9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6D714E4D" w14:textId="77777777" w:rsidR="001620B4" w:rsidRPr="004D0E39" w:rsidRDefault="001620B4" w:rsidP="00F3462D">
            <w:pPr>
              <w:spacing w:line="280" w:lineRule="exact"/>
              <w:ind w:left="-76" w:right="-39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5C846" w14:textId="7359481C" w:rsidR="001620B4" w:rsidRPr="004D0E39" w:rsidRDefault="00F801E8" w:rsidP="00F3462D">
            <w:pPr>
              <w:tabs>
                <w:tab w:val="decimal" w:pos="557"/>
              </w:tabs>
              <w:spacing w:line="280" w:lineRule="exact"/>
              <w:ind w:left="-76" w:right="454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A70F946" w14:textId="77777777" w:rsidR="001620B4" w:rsidRPr="004D0E39" w:rsidRDefault="001620B4" w:rsidP="00F3462D">
            <w:pPr>
              <w:spacing w:line="280" w:lineRule="exact"/>
              <w:ind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7D616" w14:textId="253188BA" w:rsidR="001620B4" w:rsidRPr="004D0E39" w:rsidRDefault="009E3308" w:rsidP="004D0E39">
            <w:pPr>
              <w:tabs>
                <w:tab w:val="decimal" w:pos="1189"/>
              </w:tabs>
              <w:spacing w:line="280" w:lineRule="exact"/>
              <w:ind w:left="-76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2</w:t>
            </w:r>
            <w:r w:rsidR="001620B4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000</w:t>
            </w:r>
            <w:r w:rsidR="001620B4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000</w:t>
            </w:r>
            <w:r w:rsidR="001620B4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000</w:t>
            </w:r>
          </w:p>
        </w:tc>
      </w:tr>
      <w:tr w:rsidR="00F47D9B" w:rsidRPr="00F47D9B" w14:paraId="008103EB" w14:textId="77777777" w:rsidTr="00FE0A21">
        <w:trPr>
          <w:cantSplit/>
          <w:trHeight w:val="143"/>
        </w:trPr>
        <w:tc>
          <w:tcPr>
            <w:tcW w:w="3150" w:type="dxa"/>
          </w:tcPr>
          <w:p w14:paraId="0471D207" w14:textId="40EC4A78" w:rsidR="001C46DC" w:rsidRPr="004D0E39" w:rsidRDefault="001C46DC" w:rsidP="004D0E3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 w:right="-180" w:hanging="180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4D0E39"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</w:rPr>
              <w:t>หัก</w:t>
            </w:r>
            <w:r w:rsidRPr="004D0E39">
              <w:rPr>
                <w:rFonts w:asciiTheme="majorBidi" w:hAnsiTheme="majorBidi" w:cstheme="majorBidi"/>
                <w:snapToGrid w:val="0"/>
                <w:sz w:val="22"/>
                <w:szCs w:val="22"/>
              </w:rPr>
              <w:t xml:space="preserve"> </w:t>
            </w:r>
            <w:r w:rsidR="00546E3A" w:rsidRPr="004D0E39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เงินให้กู้ยืมระยะยาวที่จะครบกำหนดชำระ</w:t>
            </w: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1D930513" w14:textId="77777777" w:rsidR="001C46DC" w:rsidRPr="004D0E39" w:rsidRDefault="001C46DC" w:rsidP="00F3462D">
            <w:pPr>
              <w:tabs>
                <w:tab w:val="decimal" w:pos="990"/>
              </w:tabs>
              <w:spacing w:line="28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C367C06" w14:textId="77777777" w:rsidR="001C46DC" w:rsidRPr="004D0E39" w:rsidRDefault="001C46DC" w:rsidP="00F3462D">
            <w:pPr>
              <w:spacing w:line="280" w:lineRule="exact"/>
              <w:ind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4140CF04" w14:textId="77777777" w:rsidR="001C46DC" w:rsidRPr="004D0E39" w:rsidRDefault="001C46DC" w:rsidP="00F3462D">
            <w:pPr>
              <w:spacing w:line="280" w:lineRule="exact"/>
              <w:ind w:left="-76" w:right="-9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E52A850" w14:textId="77777777" w:rsidR="001C46DC" w:rsidRPr="004D0E39" w:rsidRDefault="001C46DC" w:rsidP="00F3462D">
            <w:pPr>
              <w:spacing w:line="280" w:lineRule="exact"/>
              <w:ind w:left="-76" w:right="-39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0FF96C" w14:textId="77777777" w:rsidR="001C46DC" w:rsidRPr="004D0E39" w:rsidRDefault="001C46DC" w:rsidP="00F3462D">
            <w:pPr>
              <w:tabs>
                <w:tab w:val="decimal" w:pos="557"/>
              </w:tabs>
              <w:spacing w:line="280" w:lineRule="exact"/>
              <w:ind w:left="-76" w:right="454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3E0A7E3" w14:textId="77777777" w:rsidR="001C46DC" w:rsidRPr="004D0E39" w:rsidRDefault="001C46DC" w:rsidP="00F3462D">
            <w:pPr>
              <w:spacing w:line="280" w:lineRule="exact"/>
              <w:ind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95687B" w14:textId="77777777" w:rsidR="001C46DC" w:rsidRPr="004D0E39" w:rsidRDefault="001C46DC" w:rsidP="00F3462D">
            <w:pPr>
              <w:tabs>
                <w:tab w:val="decimal" w:pos="990"/>
                <w:tab w:val="left" w:pos="1350"/>
              </w:tabs>
              <w:spacing w:line="28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</w:tr>
      <w:tr w:rsidR="00FE0A21" w:rsidRPr="00F47D9B" w14:paraId="5656C4B0" w14:textId="77777777" w:rsidTr="004D0E39">
        <w:trPr>
          <w:cantSplit/>
          <w:trHeight w:val="143"/>
        </w:trPr>
        <w:tc>
          <w:tcPr>
            <w:tcW w:w="3150" w:type="dxa"/>
          </w:tcPr>
          <w:p w14:paraId="5854C501" w14:textId="75C51AA3" w:rsidR="001C46DC" w:rsidRPr="004D0E39" w:rsidRDefault="001C46DC" w:rsidP="00F346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right="-180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4D0E39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 xml:space="preserve">      </w:t>
            </w:r>
            <w:r w:rsidR="00566A28" w:rsidRPr="004D0E39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 xml:space="preserve">  </w:t>
            </w:r>
            <w:r w:rsidRPr="004D0E39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 xml:space="preserve"> ภายในหนึ่งปี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4716A150" w14:textId="77777777" w:rsidR="001C46DC" w:rsidRPr="004D0E39" w:rsidRDefault="001C46DC" w:rsidP="00F3462D">
            <w:pPr>
              <w:spacing w:line="280" w:lineRule="exact"/>
              <w:ind w:left="-76" w:right="-179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A374DC2" w14:textId="77777777" w:rsidR="001C46DC" w:rsidRPr="004D0E39" w:rsidRDefault="001C46DC" w:rsidP="00F3462D">
            <w:pPr>
              <w:spacing w:line="280" w:lineRule="exact"/>
              <w:ind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02" w:type="dxa"/>
          </w:tcPr>
          <w:p w14:paraId="46AEE132" w14:textId="394687FC" w:rsidR="001C46DC" w:rsidRPr="004D0E39" w:rsidRDefault="001C46DC" w:rsidP="00F3462D">
            <w:pPr>
              <w:spacing w:line="280" w:lineRule="exact"/>
              <w:ind w:left="-76" w:right="-9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E020D36" w14:textId="77777777" w:rsidR="001C46DC" w:rsidRPr="004D0E39" w:rsidRDefault="001C46DC" w:rsidP="00F3462D">
            <w:pPr>
              <w:spacing w:line="280" w:lineRule="exact"/>
              <w:ind w:left="-76" w:right="-39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6FC1A67B" w14:textId="1022566E" w:rsidR="001C46DC" w:rsidRPr="004D0E39" w:rsidRDefault="001C46DC" w:rsidP="00F3462D">
            <w:pPr>
              <w:tabs>
                <w:tab w:val="decimal" w:pos="557"/>
              </w:tabs>
              <w:spacing w:line="280" w:lineRule="exact"/>
              <w:ind w:left="-76" w:right="454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731CC307" w14:textId="77777777" w:rsidR="001C46DC" w:rsidRPr="004D0E39" w:rsidRDefault="001C46DC" w:rsidP="00F3462D">
            <w:pPr>
              <w:spacing w:line="280" w:lineRule="exact"/>
              <w:ind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72D79C" w14:textId="40509A56" w:rsidR="001C46DC" w:rsidRPr="004D0E39" w:rsidRDefault="00566A28" w:rsidP="004D0E39">
            <w:pPr>
              <w:tabs>
                <w:tab w:val="decimal" w:pos="1189"/>
              </w:tabs>
              <w:spacing w:line="280" w:lineRule="exact"/>
              <w:ind w:left="-76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2</w:t>
            </w:r>
            <w:r w:rsidR="001C46DC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000</w:t>
            </w:r>
            <w:r w:rsidR="001C46DC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000</w:t>
            </w:r>
            <w:r w:rsidR="001C46DC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000</w:t>
            </w:r>
            <w:r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)</w:t>
            </w:r>
          </w:p>
        </w:tc>
      </w:tr>
      <w:tr w:rsidR="00FE0A21" w:rsidRPr="00F47D9B" w14:paraId="19AD2B6E" w14:textId="77777777" w:rsidTr="004D0E39">
        <w:trPr>
          <w:cantSplit/>
          <w:trHeight w:val="143"/>
        </w:trPr>
        <w:tc>
          <w:tcPr>
            <w:tcW w:w="3150" w:type="dxa"/>
          </w:tcPr>
          <w:p w14:paraId="59223E6C" w14:textId="00F93FF5" w:rsidR="001C46DC" w:rsidRPr="004D0E39" w:rsidRDefault="00C46F1D" w:rsidP="00F346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0" w:firstLine="175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4D0E39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 xml:space="preserve">  </w:t>
            </w:r>
            <w:r w:rsidR="001C46DC" w:rsidRPr="004D0E39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เงินให้กู้ยืมระยาว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11C18F60" w14:textId="2BC61210" w:rsidR="001C46DC" w:rsidRPr="004D0E39" w:rsidRDefault="009E3308" w:rsidP="004D0E39">
            <w:pPr>
              <w:tabs>
                <w:tab w:val="decimal" w:pos="1167"/>
              </w:tabs>
              <w:spacing w:line="280" w:lineRule="exact"/>
              <w:ind w:left="-76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2</w:t>
            </w:r>
            <w:r w:rsidR="001C46DC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000</w:t>
            </w:r>
            <w:r w:rsidR="001C46DC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000</w:t>
            </w:r>
            <w:r w:rsidR="001C46DC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49A61D0E" w14:textId="77777777" w:rsidR="001C46DC" w:rsidRPr="004D0E39" w:rsidRDefault="001C46DC" w:rsidP="00F3462D">
            <w:pPr>
              <w:spacing w:line="280" w:lineRule="exact"/>
              <w:ind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02" w:type="dxa"/>
          </w:tcPr>
          <w:p w14:paraId="04B5915C" w14:textId="14E8D58D" w:rsidR="001C46DC" w:rsidRPr="004D0E39" w:rsidRDefault="001C46DC" w:rsidP="00F3462D">
            <w:pPr>
              <w:spacing w:line="280" w:lineRule="exact"/>
              <w:ind w:left="-76" w:right="-9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44961FC8" w14:textId="77777777" w:rsidR="001C46DC" w:rsidRPr="004D0E39" w:rsidRDefault="001C46DC" w:rsidP="00F3462D">
            <w:pPr>
              <w:spacing w:line="280" w:lineRule="exact"/>
              <w:ind w:left="-76" w:right="-39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4E4E1FAF" w14:textId="1F30242F" w:rsidR="001C46DC" w:rsidRPr="004D0E39" w:rsidRDefault="001C46DC" w:rsidP="00F3462D">
            <w:pPr>
              <w:tabs>
                <w:tab w:val="decimal" w:pos="557"/>
              </w:tabs>
              <w:spacing w:line="280" w:lineRule="exact"/>
              <w:ind w:left="-76" w:right="454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6226939" w14:textId="77777777" w:rsidR="001C46DC" w:rsidRPr="004D0E39" w:rsidRDefault="001C46DC" w:rsidP="00F3462D">
            <w:pPr>
              <w:spacing w:line="280" w:lineRule="exact"/>
              <w:ind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12B71B9" w14:textId="77777777" w:rsidR="001C46DC" w:rsidRPr="004D0E39" w:rsidRDefault="001C46DC" w:rsidP="00F3462D">
            <w:pPr>
              <w:tabs>
                <w:tab w:val="decimal" w:pos="718"/>
              </w:tabs>
              <w:spacing w:line="280" w:lineRule="exact"/>
              <w:ind w:left="-76" w:right="696" w:hanging="1006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-</w:t>
            </w:r>
          </w:p>
        </w:tc>
      </w:tr>
    </w:tbl>
    <w:p w14:paraId="558C5E90" w14:textId="518F0C9F" w:rsidR="001C46DC" w:rsidRPr="004D0E39" w:rsidRDefault="001C46DC" w:rsidP="004D0E39">
      <w:pPr>
        <w:spacing w:before="240"/>
        <w:ind w:left="1080" w:right="72"/>
        <w:jc w:val="thaiDistribute"/>
        <w:rPr>
          <w:rFonts w:asciiTheme="majorBidi" w:hAnsiTheme="majorBidi" w:cstheme="majorBidi"/>
          <w:snapToGrid w:val="0"/>
          <w:cs/>
        </w:rPr>
      </w:pPr>
      <w:r w:rsidRPr="004D0E39">
        <w:rPr>
          <w:rFonts w:ascii="Angsana New" w:hAnsi="Angsana New" w:cs="Angsana New"/>
          <w:snapToGrid w:val="0"/>
          <w:spacing w:val="6"/>
          <w:cs/>
          <w:lang w:val="en-US"/>
        </w:rPr>
        <w:t xml:space="preserve">เมื่อวันที่ </w:t>
      </w:r>
      <w:r w:rsidR="009E3308" w:rsidRPr="009E3308">
        <w:rPr>
          <w:rFonts w:ascii="Angsana New" w:hAnsi="Angsana New" w:cs="Angsana New"/>
          <w:snapToGrid w:val="0"/>
          <w:spacing w:val="6"/>
          <w:lang w:val="en-US"/>
        </w:rPr>
        <w:t>26</w:t>
      </w:r>
      <w:r w:rsidRPr="004D0E39">
        <w:rPr>
          <w:rFonts w:ascii="Angsana New" w:hAnsi="Angsana New" w:cs="Angsana New"/>
          <w:snapToGrid w:val="0"/>
          <w:spacing w:val="6"/>
          <w:cs/>
          <w:lang w:val="en-US"/>
        </w:rPr>
        <w:t xml:space="preserve"> สิงหาคม </w:t>
      </w:r>
      <w:r w:rsidR="009E3308" w:rsidRPr="009E3308">
        <w:rPr>
          <w:rFonts w:ascii="Angsana New" w:hAnsi="Angsana New" w:cs="Angsana New"/>
          <w:snapToGrid w:val="0"/>
          <w:spacing w:val="6"/>
          <w:lang w:val="en-US"/>
        </w:rPr>
        <w:t>2564</w:t>
      </w:r>
      <w:r w:rsidRPr="004D0E39">
        <w:rPr>
          <w:rFonts w:ascii="Angsana New" w:hAnsi="Angsana New" w:cs="Angsana New"/>
          <w:snapToGrid w:val="0"/>
          <w:spacing w:val="6"/>
          <w:cs/>
          <w:lang w:val="en-US"/>
        </w:rPr>
        <w:t xml:space="preserve"> บริษัทย่อยแห่งหนึ่ง</w:t>
      </w:r>
      <w:r w:rsidR="00096456">
        <w:rPr>
          <w:rFonts w:ascii="Angsana New" w:hAnsi="Angsana New" w:cs="Angsana New"/>
          <w:snapToGrid w:val="0"/>
          <w:spacing w:val="6"/>
          <w:lang w:val="en-US"/>
        </w:rPr>
        <w:t xml:space="preserve"> </w:t>
      </w:r>
      <w:r w:rsidRPr="004D0E39">
        <w:rPr>
          <w:rFonts w:ascii="Angsana New" w:hAnsi="Angsana New" w:cs="Angsana New"/>
          <w:snapToGrid w:val="0"/>
          <w:spacing w:val="6"/>
          <w:lang w:val="en-US"/>
        </w:rPr>
        <w:t>(</w:t>
      </w:r>
      <w:r w:rsidRPr="004D0E39">
        <w:rPr>
          <w:rFonts w:ascii="Angsana New" w:hAnsi="Angsana New" w:cs="Angsana New"/>
          <w:snapToGrid w:val="0"/>
          <w:spacing w:val="6"/>
          <w:cs/>
          <w:lang w:val="en-US"/>
        </w:rPr>
        <w:t>ผู้ให้กู้</w:t>
      </w:r>
      <w:r w:rsidRPr="004D0E39">
        <w:rPr>
          <w:rFonts w:ascii="Angsana New" w:hAnsi="Angsana New" w:cs="Angsana New"/>
          <w:snapToGrid w:val="0"/>
          <w:spacing w:val="6"/>
          <w:lang w:val="en-US"/>
        </w:rPr>
        <w:t xml:space="preserve">) </w:t>
      </w:r>
      <w:r w:rsidRPr="004D0E39">
        <w:rPr>
          <w:rFonts w:ascii="Angsana New" w:hAnsi="Angsana New" w:cs="Angsana New"/>
          <w:snapToGrid w:val="0"/>
          <w:spacing w:val="6"/>
          <w:cs/>
          <w:lang w:val="en-US"/>
        </w:rPr>
        <w:t>ได้ทำสัญญาเงินให้กู้ยืมแก่บริษัท</w:t>
      </w:r>
      <w:r w:rsidRPr="004D0E39">
        <w:rPr>
          <w:rFonts w:ascii="Angsana New" w:hAnsi="Angsana New" w:cs="Angsana New"/>
          <w:snapToGrid w:val="0"/>
          <w:cs/>
          <w:lang w:val="en-US"/>
        </w:rPr>
        <w:t xml:space="preserve">ที่เกี่ยวข้องกันสองแห่ง </w:t>
      </w:r>
      <w:r w:rsidRPr="004D0E39">
        <w:rPr>
          <w:rFonts w:ascii="Angsana New" w:hAnsi="Angsana New" w:cs="Angsana New"/>
          <w:snapToGrid w:val="0"/>
          <w:lang w:val="en-US"/>
        </w:rPr>
        <w:t>(</w:t>
      </w:r>
      <w:r w:rsidRPr="004D0E39">
        <w:rPr>
          <w:rFonts w:ascii="Angsana New" w:hAnsi="Angsana New" w:cs="Angsana New"/>
          <w:snapToGrid w:val="0"/>
          <w:cs/>
          <w:lang w:val="en-US"/>
        </w:rPr>
        <w:t>ผู้กู้</w:t>
      </w:r>
      <w:r w:rsidRPr="004D0E39">
        <w:rPr>
          <w:rFonts w:ascii="Angsana New" w:hAnsi="Angsana New" w:cs="Angsana New"/>
          <w:snapToGrid w:val="0"/>
          <w:lang w:val="en-US"/>
        </w:rPr>
        <w:t>)</w:t>
      </w:r>
      <w:r w:rsidRPr="004D0E39">
        <w:rPr>
          <w:rFonts w:ascii="Angsana New" w:hAnsi="Angsana New" w:cs="Angsana New"/>
          <w:snapToGrid w:val="0"/>
          <w:cs/>
          <w:lang w:val="en-US"/>
        </w:rPr>
        <w:t xml:space="preserve"> ซึ่งมีการ</w:t>
      </w:r>
      <w:r w:rsidRPr="004D0E39">
        <w:rPr>
          <w:rFonts w:asciiTheme="majorBidi" w:hAnsiTheme="majorBidi" w:cstheme="majorBidi"/>
          <w:snapToGrid w:val="0"/>
          <w:cs/>
        </w:rPr>
        <w:t>ค้ำประกันโดยบริษัทใหญ่ของผู้กู้ เงินให้กู้ยืมดังกล่าวมีอัตราดอกเบี้ยร้อยละ</w:t>
      </w:r>
      <w:r w:rsidR="00885819">
        <w:rPr>
          <w:rFonts w:asciiTheme="majorBidi" w:hAnsiTheme="majorBidi" w:cstheme="majorBidi"/>
          <w:snapToGrid w:val="0"/>
          <w:lang w:val="en-US"/>
        </w:rPr>
        <w:t xml:space="preserve">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5</w:t>
      </w:r>
      <w:r w:rsidRPr="004D0E39">
        <w:rPr>
          <w:rFonts w:asciiTheme="majorBidi" w:hAnsiTheme="majorBidi" w:cstheme="majorBidi"/>
          <w:snapToGrid w:val="0"/>
        </w:rPr>
        <w:t>.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5</w:t>
      </w:r>
      <w:r w:rsidRPr="004D0E39">
        <w:rPr>
          <w:rFonts w:asciiTheme="majorBidi" w:hAnsiTheme="majorBidi" w:cstheme="majorBidi"/>
          <w:snapToGrid w:val="0"/>
        </w:rPr>
        <w:t xml:space="preserve"> </w:t>
      </w:r>
      <w:r w:rsidRPr="004D0E39">
        <w:rPr>
          <w:rFonts w:asciiTheme="majorBidi" w:hAnsiTheme="majorBidi" w:cstheme="majorBidi"/>
          <w:snapToGrid w:val="0"/>
          <w:cs/>
        </w:rPr>
        <w:t>ต่อปี</w:t>
      </w:r>
      <w:r w:rsidR="00885819">
        <w:rPr>
          <w:rFonts w:asciiTheme="majorBidi" w:hAnsiTheme="majorBidi" w:cstheme="majorBidi"/>
          <w:snapToGrid w:val="0"/>
          <w:lang w:val="en-US"/>
        </w:rPr>
        <w:t xml:space="preserve"> </w:t>
      </w:r>
      <w:r w:rsidRPr="004D0E39">
        <w:rPr>
          <w:rFonts w:asciiTheme="majorBidi" w:hAnsiTheme="majorBidi" w:cstheme="majorBidi"/>
          <w:snapToGrid w:val="0"/>
          <w:cs/>
        </w:rPr>
        <w:t xml:space="preserve">และมีกำหนดชำระคืนในวันที่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26</w:t>
      </w:r>
      <w:r w:rsidRPr="004D0E39">
        <w:rPr>
          <w:rFonts w:asciiTheme="majorBidi" w:hAnsiTheme="majorBidi" w:cstheme="majorBidi"/>
          <w:snapToGrid w:val="0"/>
          <w:cs/>
        </w:rPr>
        <w:t xml:space="preserve"> สิงหาคม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2569</w:t>
      </w:r>
    </w:p>
    <w:p w14:paraId="78239A31" w14:textId="5B7AD9BB" w:rsidR="00DB5B29" w:rsidRPr="00F47D9B" w:rsidRDefault="00DB5B29" w:rsidP="00DB5B29">
      <w:pPr>
        <w:ind w:left="1080" w:right="65" w:hanging="533"/>
        <w:jc w:val="right"/>
        <w:rPr>
          <w:rFonts w:asciiTheme="majorBidi" w:hAnsiTheme="majorBidi" w:cstheme="majorBidi"/>
          <w:b/>
          <w:bCs/>
          <w:snapToGrid w:val="0"/>
          <w:sz w:val="22"/>
          <w:szCs w:val="22"/>
        </w:rPr>
      </w:pPr>
      <w:r w:rsidRPr="00F47D9B">
        <w:rPr>
          <w:rFonts w:asciiTheme="majorBidi" w:hAnsiTheme="majorBidi" w:cstheme="majorBidi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170"/>
        <w:gridCol w:w="83"/>
        <w:gridCol w:w="1087"/>
        <w:gridCol w:w="83"/>
        <w:gridCol w:w="1177"/>
        <w:gridCol w:w="83"/>
        <w:gridCol w:w="1177"/>
      </w:tblGrid>
      <w:tr w:rsidR="0040499C" w:rsidRPr="00F47D9B" w14:paraId="1EDCCD85" w14:textId="77777777" w:rsidTr="004D0E39">
        <w:trPr>
          <w:cantSplit/>
          <w:trHeight w:val="145"/>
          <w:tblHeader/>
        </w:trPr>
        <w:tc>
          <w:tcPr>
            <w:tcW w:w="3240" w:type="dxa"/>
          </w:tcPr>
          <w:p w14:paraId="76593A81" w14:textId="77777777" w:rsidR="00837742" w:rsidRPr="004D0E39" w:rsidRDefault="00837742" w:rsidP="00F3462D">
            <w:pPr>
              <w:ind w:left="196" w:right="-503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7"/>
          </w:tcPr>
          <w:p w14:paraId="5826589A" w14:textId="77777777" w:rsidR="00837742" w:rsidRPr="004D0E39" w:rsidRDefault="00837742" w:rsidP="00F3462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4D0E39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งบการเงิน</w:t>
            </w:r>
            <w:r w:rsidRPr="004D0E39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40499C" w:rsidRPr="00F47D9B" w14:paraId="19FD8C22" w14:textId="77777777" w:rsidTr="004D0E39">
        <w:trPr>
          <w:cantSplit/>
          <w:trHeight w:val="145"/>
          <w:tblHeader/>
        </w:trPr>
        <w:tc>
          <w:tcPr>
            <w:tcW w:w="3240" w:type="dxa"/>
          </w:tcPr>
          <w:p w14:paraId="7DB1F110" w14:textId="77777777" w:rsidR="00837742" w:rsidRPr="004D0E39" w:rsidRDefault="00837742" w:rsidP="00F3462D">
            <w:pPr>
              <w:ind w:right="-503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E79E395" w14:textId="77777777" w:rsidR="00837742" w:rsidRPr="004D0E39" w:rsidRDefault="00837742" w:rsidP="00F3462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4D0E39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ยอดต้นงวด</w:t>
            </w:r>
          </w:p>
        </w:tc>
        <w:tc>
          <w:tcPr>
            <w:tcW w:w="83" w:type="dxa"/>
          </w:tcPr>
          <w:p w14:paraId="151C8CD8" w14:textId="77777777" w:rsidR="00837742" w:rsidRPr="004D0E39" w:rsidRDefault="00837742" w:rsidP="00F3462D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7" w:type="dxa"/>
          </w:tcPr>
          <w:p w14:paraId="0353F96A" w14:textId="77777777" w:rsidR="00837742" w:rsidRPr="004D0E39" w:rsidRDefault="00837742" w:rsidP="00F3462D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4D0E39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83" w:type="dxa"/>
          </w:tcPr>
          <w:p w14:paraId="4793FACD" w14:textId="77777777" w:rsidR="00837742" w:rsidRPr="004D0E39" w:rsidRDefault="00837742" w:rsidP="00F3462D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7" w:type="dxa"/>
          </w:tcPr>
          <w:p w14:paraId="13095329" w14:textId="77777777" w:rsidR="00837742" w:rsidRPr="004D0E39" w:rsidRDefault="00837742" w:rsidP="00F3462D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4D0E39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83" w:type="dxa"/>
          </w:tcPr>
          <w:p w14:paraId="67C7F75A" w14:textId="77777777" w:rsidR="00837742" w:rsidRPr="004D0E39" w:rsidRDefault="00837742" w:rsidP="00F3462D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7" w:type="dxa"/>
          </w:tcPr>
          <w:p w14:paraId="7D691F05" w14:textId="77777777" w:rsidR="00837742" w:rsidRPr="004D0E39" w:rsidRDefault="00837742" w:rsidP="00F3462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4D0E39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</w:tr>
      <w:tr w:rsidR="0040499C" w:rsidRPr="00F47D9B" w14:paraId="7FBB4470" w14:textId="77777777" w:rsidTr="004D0E39">
        <w:trPr>
          <w:cantSplit/>
          <w:trHeight w:val="145"/>
          <w:tblHeader/>
        </w:trPr>
        <w:tc>
          <w:tcPr>
            <w:tcW w:w="3240" w:type="dxa"/>
          </w:tcPr>
          <w:p w14:paraId="2AFEEAE9" w14:textId="77777777" w:rsidR="00837742" w:rsidRPr="004D0E39" w:rsidRDefault="00837742" w:rsidP="00F3462D">
            <w:pPr>
              <w:ind w:right="-503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086BF85" w14:textId="77777777" w:rsidR="00837742" w:rsidRPr="004D0E39" w:rsidRDefault="00837742" w:rsidP="00F3462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4D0E39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3" w:type="dxa"/>
          </w:tcPr>
          <w:p w14:paraId="1C6E00C0" w14:textId="77777777" w:rsidR="00837742" w:rsidRPr="004D0E39" w:rsidRDefault="00837742" w:rsidP="00F3462D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7" w:type="dxa"/>
          </w:tcPr>
          <w:p w14:paraId="431F7867" w14:textId="77777777" w:rsidR="00837742" w:rsidRPr="004D0E39" w:rsidRDefault="00837742" w:rsidP="00F3462D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83" w:type="dxa"/>
          </w:tcPr>
          <w:p w14:paraId="295AD92B" w14:textId="77777777" w:rsidR="00837742" w:rsidRPr="004D0E39" w:rsidRDefault="00837742" w:rsidP="00F3462D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7" w:type="dxa"/>
          </w:tcPr>
          <w:p w14:paraId="1D4A009E" w14:textId="77777777" w:rsidR="00837742" w:rsidRPr="004D0E39" w:rsidRDefault="00837742" w:rsidP="00F3462D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83" w:type="dxa"/>
          </w:tcPr>
          <w:p w14:paraId="3B067781" w14:textId="77777777" w:rsidR="00837742" w:rsidRPr="004D0E39" w:rsidRDefault="00837742" w:rsidP="00F3462D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7" w:type="dxa"/>
          </w:tcPr>
          <w:p w14:paraId="02235BFF" w14:textId="77777777" w:rsidR="00837742" w:rsidRPr="004D0E39" w:rsidRDefault="00837742" w:rsidP="00F3462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4D0E39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</w:tr>
      <w:tr w:rsidR="0040499C" w:rsidRPr="00F47D9B" w14:paraId="4E38DC5B" w14:textId="77777777" w:rsidTr="004D0E39">
        <w:trPr>
          <w:cantSplit/>
          <w:trHeight w:val="145"/>
          <w:tblHeader/>
        </w:trPr>
        <w:tc>
          <w:tcPr>
            <w:tcW w:w="3240" w:type="dxa"/>
          </w:tcPr>
          <w:p w14:paraId="35A2BD37" w14:textId="77777777" w:rsidR="00837742" w:rsidRPr="004D0E39" w:rsidRDefault="00837742" w:rsidP="00F3462D">
            <w:pPr>
              <w:ind w:right="-503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F41AE03" w14:textId="6B790716" w:rsidR="00837742" w:rsidRPr="004D0E39" w:rsidRDefault="009E3308" w:rsidP="00F3462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lang w:val="en-US"/>
              </w:rPr>
              <w:t>1</w:t>
            </w:r>
            <w:r w:rsidR="00837742" w:rsidRPr="004D0E39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83" w:type="dxa"/>
          </w:tcPr>
          <w:p w14:paraId="55BD8A6C" w14:textId="77777777" w:rsidR="00837742" w:rsidRPr="004D0E39" w:rsidRDefault="00837742" w:rsidP="00F3462D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7" w:type="dxa"/>
          </w:tcPr>
          <w:p w14:paraId="63742933" w14:textId="77777777" w:rsidR="00837742" w:rsidRPr="004D0E39" w:rsidRDefault="00837742" w:rsidP="00F3462D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83" w:type="dxa"/>
          </w:tcPr>
          <w:p w14:paraId="7A5D6CCE" w14:textId="77777777" w:rsidR="00837742" w:rsidRPr="004D0E39" w:rsidRDefault="00837742" w:rsidP="00F3462D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7" w:type="dxa"/>
          </w:tcPr>
          <w:p w14:paraId="6D240E86" w14:textId="77777777" w:rsidR="00837742" w:rsidRPr="004D0E39" w:rsidRDefault="00837742" w:rsidP="00F3462D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83" w:type="dxa"/>
          </w:tcPr>
          <w:p w14:paraId="1B4E15E8" w14:textId="77777777" w:rsidR="00837742" w:rsidRPr="004D0E39" w:rsidRDefault="00837742" w:rsidP="00F3462D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7" w:type="dxa"/>
          </w:tcPr>
          <w:p w14:paraId="1DAB1610" w14:textId="43F84011" w:rsidR="00837742" w:rsidRPr="004D0E39" w:rsidRDefault="009E3308" w:rsidP="00F3462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lang w:val="en-US"/>
              </w:rPr>
              <w:t>30</w:t>
            </w:r>
            <w:r w:rsidR="00837742" w:rsidRPr="004D0E39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lang w:val="en-US"/>
              </w:rPr>
              <w:t xml:space="preserve"> </w:t>
            </w:r>
            <w:r w:rsidR="00837742" w:rsidRPr="004D0E39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  <w:t>กันยายน</w:t>
            </w:r>
          </w:p>
        </w:tc>
      </w:tr>
      <w:tr w:rsidR="0040499C" w:rsidRPr="00F47D9B" w14:paraId="4EF3C406" w14:textId="77777777" w:rsidTr="004D0E39">
        <w:trPr>
          <w:cantSplit/>
          <w:trHeight w:val="145"/>
          <w:tblHeader/>
        </w:trPr>
        <w:tc>
          <w:tcPr>
            <w:tcW w:w="3240" w:type="dxa"/>
          </w:tcPr>
          <w:p w14:paraId="33495322" w14:textId="77777777" w:rsidR="00837742" w:rsidRPr="004D0E39" w:rsidRDefault="00837742" w:rsidP="00F3462D">
            <w:pPr>
              <w:ind w:right="-503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F070018" w14:textId="5DB90628" w:rsidR="00837742" w:rsidRPr="004D0E39" w:rsidRDefault="009E3308" w:rsidP="00F3462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83" w:type="dxa"/>
          </w:tcPr>
          <w:p w14:paraId="6A9B49CB" w14:textId="77777777" w:rsidR="00837742" w:rsidRPr="004D0E39" w:rsidRDefault="00837742" w:rsidP="00F3462D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7" w:type="dxa"/>
          </w:tcPr>
          <w:p w14:paraId="626AEFF9" w14:textId="77777777" w:rsidR="00837742" w:rsidRPr="004D0E39" w:rsidRDefault="00837742" w:rsidP="00F3462D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83" w:type="dxa"/>
          </w:tcPr>
          <w:p w14:paraId="3B850DA2" w14:textId="77777777" w:rsidR="00837742" w:rsidRPr="004D0E39" w:rsidRDefault="00837742" w:rsidP="00F3462D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7" w:type="dxa"/>
          </w:tcPr>
          <w:p w14:paraId="7A68C216" w14:textId="77777777" w:rsidR="00837742" w:rsidRPr="004D0E39" w:rsidRDefault="00837742" w:rsidP="00F3462D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83" w:type="dxa"/>
          </w:tcPr>
          <w:p w14:paraId="1FEAB5B6" w14:textId="77777777" w:rsidR="00837742" w:rsidRPr="004D0E39" w:rsidRDefault="00837742" w:rsidP="00F3462D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7" w:type="dxa"/>
          </w:tcPr>
          <w:p w14:paraId="0A49DA5E" w14:textId="685AE94D" w:rsidR="00837742" w:rsidRPr="004D0E39" w:rsidRDefault="009E3308" w:rsidP="00F3462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lang w:val="en-US"/>
              </w:rPr>
              <w:t>2568</w:t>
            </w:r>
          </w:p>
        </w:tc>
      </w:tr>
      <w:tr w:rsidR="0040499C" w:rsidRPr="00F47D9B" w14:paraId="55E7FD68" w14:textId="77777777" w:rsidTr="004D0E39">
        <w:trPr>
          <w:cantSplit/>
          <w:trHeight w:val="145"/>
        </w:trPr>
        <w:tc>
          <w:tcPr>
            <w:tcW w:w="3240" w:type="dxa"/>
          </w:tcPr>
          <w:p w14:paraId="2C81A7DC" w14:textId="77777777" w:rsidR="00837742" w:rsidRPr="004D0E39" w:rsidRDefault="00837742" w:rsidP="00F346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u w:val="single"/>
                <w:cs/>
                <w:lang w:val="th-TH"/>
              </w:rPr>
            </w:pPr>
            <w:r w:rsidRPr="004D0E39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</w:tcPr>
          <w:p w14:paraId="0511768C" w14:textId="77777777" w:rsidR="00837742" w:rsidRPr="004D0E39" w:rsidRDefault="00837742" w:rsidP="00F3462D">
            <w:pPr>
              <w:tabs>
                <w:tab w:val="decimal" w:pos="990"/>
              </w:tabs>
              <w:ind w:left="-7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83" w:type="dxa"/>
          </w:tcPr>
          <w:p w14:paraId="09FD8140" w14:textId="77777777" w:rsidR="00837742" w:rsidRPr="004D0E39" w:rsidRDefault="00837742" w:rsidP="00F3462D">
            <w:pPr>
              <w:ind w:right="-503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7" w:type="dxa"/>
          </w:tcPr>
          <w:p w14:paraId="5D54240E" w14:textId="77777777" w:rsidR="00837742" w:rsidRPr="004D0E39" w:rsidRDefault="00837742" w:rsidP="00F3462D">
            <w:pPr>
              <w:ind w:left="-136" w:right="-122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83" w:type="dxa"/>
          </w:tcPr>
          <w:p w14:paraId="7FF80293" w14:textId="77777777" w:rsidR="00837742" w:rsidRPr="004D0E39" w:rsidRDefault="00837742" w:rsidP="00F3462D">
            <w:pPr>
              <w:ind w:left="-76" w:right="-503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</w:tcPr>
          <w:p w14:paraId="6887CB45" w14:textId="77777777" w:rsidR="00837742" w:rsidRPr="004D0E39" w:rsidRDefault="00837742" w:rsidP="00F3462D">
            <w:pPr>
              <w:tabs>
                <w:tab w:val="decimal" w:pos="990"/>
              </w:tabs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83" w:type="dxa"/>
          </w:tcPr>
          <w:p w14:paraId="3C8DF84C" w14:textId="77777777" w:rsidR="00837742" w:rsidRPr="004D0E39" w:rsidRDefault="00837742" w:rsidP="00F3462D">
            <w:pPr>
              <w:ind w:right="-503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177" w:type="dxa"/>
          </w:tcPr>
          <w:p w14:paraId="2D7B5A78" w14:textId="77777777" w:rsidR="00837742" w:rsidRPr="004D0E39" w:rsidRDefault="00837742" w:rsidP="00F3462D">
            <w:pPr>
              <w:tabs>
                <w:tab w:val="decimal" w:pos="990"/>
              </w:tabs>
              <w:ind w:left="-7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</w:tr>
      <w:tr w:rsidR="00F47D9B" w:rsidRPr="00F47D9B" w14:paraId="5651DB83" w14:textId="77777777" w:rsidTr="005B4007">
        <w:trPr>
          <w:cantSplit/>
          <w:trHeight w:val="145"/>
        </w:trPr>
        <w:tc>
          <w:tcPr>
            <w:tcW w:w="3240" w:type="dxa"/>
          </w:tcPr>
          <w:p w14:paraId="75FB41D7" w14:textId="0CA84051" w:rsidR="00837742" w:rsidRPr="004D0E39" w:rsidRDefault="00837742" w:rsidP="004D0E3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270" w:right="-180" w:hanging="1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4D0E39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19BC6F" w14:textId="025141A0" w:rsidR="00837742" w:rsidRPr="004D0E39" w:rsidRDefault="009E3308" w:rsidP="00F3462D">
            <w:pPr>
              <w:tabs>
                <w:tab w:val="decimal" w:pos="990"/>
              </w:tabs>
              <w:spacing w:line="28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1</w:t>
            </w:r>
            <w:r w:rsidR="00837742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511</w:t>
            </w:r>
            <w:r w:rsidR="00837742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028</w:t>
            </w:r>
            <w:r w:rsidR="00837742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539</w:t>
            </w:r>
          </w:p>
        </w:tc>
        <w:tc>
          <w:tcPr>
            <w:tcW w:w="83" w:type="dxa"/>
          </w:tcPr>
          <w:p w14:paraId="4D5EB462" w14:textId="77777777" w:rsidR="00837742" w:rsidRPr="004D0E39" w:rsidRDefault="00837742" w:rsidP="00F3462D">
            <w:pPr>
              <w:spacing w:line="280" w:lineRule="exact"/>
              <w:ind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53AE712" w14:textId="1E6FCE65" w:rsidR="00837742" w:rsidRPr="004D0E39" w:rsidRDefault="009E3308" w:rsidP="00F3462D">
            <w:pPr>
              <w:tabs>
                <w:tab w:val="decimal" w:pos="990"/>
              </w:tabs>
              <w:spacing w:line="280" w:lineRule="exact"/>
              <w:ind w:left="-76" w:right="18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2</w:t>
            </w:r>
            <w:r w:rsidR="00837742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500</w:t>
            </w:r>
            <w:r w:rsidR="00837742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83" w:type="dxa"/>
          </w:tcPr>
          <w:p w14:paraId="7FBF84B6" w14:textId="77777777" w:rsidR="00837742" w:rsidRPr="004D0E39" w:rsidRDefault="00837742" w:rsidP="00F3462D">
            <w:pPr>
              <w:spacing w:line="280" w:lineRule="exact"/>
              <w:ind w:left="-76"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1533EE3" w14:textId="77777777" w:rsidR="00837742" w:rsidRPr="004D0E39" w:rsidRDefault="00837742" w:rsidP="00F3462D">
            <w:pPr>
              <w:tabs>
                <w:tab w:val="decimal" w:pos="557"/>
              </w:tabs>
              <w:spacing w:line="280" w:lineRule="exact"/>
              <w:ind w:left="-76" w:right="455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83" w:type="dxa"/>
          </w:tcPr>
          <w:p w14:paraId="21A08593" w14:textId="77777777" w:rsidR="00837742" w:rsidRPr="004D0E39" w:rsidRDefault="00837742" w:rsidP="00F3462D">
            <w:pPr>
              <w:spacing w:line="280" w:lineRule="exact"/>
              <w:ind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26311CAA" w14:textId="358397EA" w:rsidR="00837742" w:rsidRPr="004D0E39" w:rsidRDefault="009E3308" w:rsidP="00F3462D">
            <w:pPr>
              <w:tabs>
                <w:tab w:val="decimal" w:pos="990"/>
                <w:tab w:val="left" w:pos="1350"/>
              </w:tabs>
              <w:spacing w:line="28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1</w:t>
            </w:r>
            <w:r w:rsidR="00837742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513</w:t>
            </w:r>
            <w:r w:rsidR="00837742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528</w:t>
            </w:r>
            <w:r w:rsidR="00837742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539</w:t>
            </w:r>
          </w:p>
        </w:tc>
      </w:tr>
      <w:tr w:rsidR="00F47D9B" w:rsidRPr="00F47D9B" w14:paraId="75683671" w14:textId="77777777" w:rsidTr="005B4007">
        <w:trPr>
          <w:cantSplit/>
          <w:trHeight w:val="145"/>
        </w:trPr>
        <w:tc>
          <w:tcPr>
            <w:tcW w:w="3240" w:type="dxa"/>
          </w:tcPr>
          <w:p w14:paraId="222341CD" w14:textId="43373821" w:rsidR="005B4007" w:rsidRPr="004D0E39" w:rsidRDefault="005B4007" w:rsidP="004D0E3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270" w:right="-180" w:hanging="1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4D0E39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DA02CC4" w14:textId="6CD2D159" w:rsidR="005B4007" w:rsidRPr="004D0E39" w:rsidRDefault="009E3308" w:rsidP="005B4007">
            <w:pPr>
              <w:tabs>
                <w:tab w:val="decimal" w:pos="990"/>
              </w:tabs>
              <w:spacing w:line="28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1</w:t>
            </w:r>
            <w:r w:rsidR="005B4007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511</w:t>
            </w:r>
            <w:r w:rsidR="005B4007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028</w:t>
            </w:r>
            <w:r w:rsidR="005B4007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539</w:t>
            </w:r>
          </w:p>
        </w:tc>
        <w:tc>
          <w:tcPr>
            <w:tcW w:w="83" w:type="dxa"/>
          </w:tcPr>
          <w:p w14:paraId="44E22622" w14:textId="77777777" w:rsidR="005B4007" w:rsidRPr="004D0E39" w:rsidRDefault="005B4007" w:rsidP="005B4007">
            <w:pPr>
              <w:spacing w:line="280" w:lineRule="exact"/>
              <w:ind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32DDB268" w14:textId="0AE50808" w:rsidR="005B4007" w:rsidRPr="004D0E39" w:rsidRDefault="009E3308" w:rsidP="005B4007">
            <w:pPr>
              <w:tabs>
                <w:tab w:val="decimal" w:pos="990"/>
              </w:tabs>
              <w:spacing w:line="280" w:lineRule="exact"/>
              <w:ind w:left="-76" w:right="18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2</w:t>
            </w:r>
            <w:r w:rsidR="005B4007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500</w:t>
            </w:r>
            <w:r w:rsidR="005B4007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83" w:type="dxa"/>
          </w:tcPr>
          <w:p w14:paraId="7E120144" w14:textId="77777777" w:rsidR="005B4007" w:rsidRPr="004D0E39" w:rsidRDefault="005B4007" w:rsidP="005B4007">
            <w:pPr>
              <w:spacing w:line="280" w:lineRule="exact"/>
              <w:ind w:left="-76"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13C78478" w14:textId="7FD70151" w:rsidR="005B4007" w:rsidRPr="004D0E39" w:rsidRDefault="005B4007" w:rsidP="005B4007">
            <w:pPr>
              <w:tabs>
                <w:tab w:val="decimal" w:pos="557"/>
              </w:tabs>
              <w:spacing w:line="280" w:lineRule="exact"/>
              <w:ind w:left="-76" w:right="455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83" w:type="dxa"/>
          </w:tcPr>
          <w:p w14:paraId="68319F52" w14:textId="77777777" w:rsidR="005B4007" w:rsidRPr="004D0E39" w:rsidRDefault="005B4007" w:rsidP="005B4007">
            <w:pPr>
              <w:spacing w:line="280" w:lineRule="exact"/>
              <w:ind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52BA01AD" w14:textId="5F8664E5" w:rsidR="005B4007" w:rsidRPr="004D0E39" w:rsidRDefault="009E3308" w:rsidP="005B4007">
            <w:pPr>
              <w:tabs>
                <w:tab w:val="decimal" w:pos="990"/>
                <w:tab w:val="left" w:pos="1350"/>
              </w:tabs>
              <w:spacing w:line="28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1</w:t>
            </w:r>
            <w:r w:rsidR="005B4007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513</w:t>
            </w:r>
            <w:r w:rsidR="005B4007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528</w:t>
            </w:r>
            <w:r w:rsidR="005B4007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539</w:t>
            </w:r>
          </w:p>
        </w:tc>
      </w:tr>
      <w:tr w:rsidR="0040499C" w:rsidRPr="00F47D9B" w14:paraId="399C8A7A" w14:textId="77777777" w:rsidTr="004D0E39">
        <w:trPr>
          <w:cantSplit/>
          <w:trHeight w:val="64"/>
        </w:trPr>
        <w:tc>
          <w:tcPr>
            <w:tcW w:w="3240" w:type="dxa"/>
          </w:tcPr>
          <w:p w14:paraId="4797A50B" w14:textId="5CCFE044" w:rsidR="00837742" w:rsidRPr="004D0E39" w:rsidRDefault="00837742" w:rsidP="004D0E3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270" w:right="-180" w:hanging="1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4D0E39"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</w:rPr>
              <w:t>หัก</w:t>
            </w:r>
            <w:r w:rsidRPr="004D0E39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 xml:space="preserve"> ค่าเผื่อผลขาดทุนด้านเครดิตที่คาดว่าจะเกิด</w:t>
            </w:r>
            <w:r w:rsidR="00CA6C05" w:rsidRPr="004D0E39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ขึ้น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FA36C6B" w14:textId="77777777" w:rsidR="00837742" w:rsidRPr="004D0E39" w:rsidRDefault="00837742" w:rsidP="00F3462D">
            <w:pPr>
              <w:spacing w:line="280" w:lineRule="exact"/>
              <w:ind w:left="-76" w:right="-9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83" w:type="dxa"/>
          </w:tcPr>
          <w:p w14:paraId="5B82FB0B" w14:textId="77777777" w:rsidR="00837742" w:rsidRPr="004D0E39" w:rsidRDefault="00837742" w:rsidP="00F3462D">
            <w:pPr>
              <w:spacing w:line="280" w:lineRule="exact"/>
              <w:ind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4AE5BB59" w14:textId="3B8AA7F7" w:rsidR="00837742" w:rsidRPr="004D0E39" w:rsidRDefault="00837742" w:rsidP="00F3462D">
            <w:pPr>
              <w:tabs>
                <w:tab w:val="decimal" w:pos="990"/>
              </w:tabs>
              <w:spacing w:line="280" w:lineRule="exact"/>
              <w:ind w:left="-76" w:right="18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83" w:type="dxa"/>
          </w:tcPr>
          <w:p w14:paraId="6A5123D0" w14:textId="77777777" w:rsidR="00837742" w:rsidRPr="004D0E39" w:rsidRDefault="00837742" w:rsidP="00F3462D">
            <w:pPr>
              <w:spacing w:line="280" w:lineRule="exact"/>
              <w:ind w:left="-76"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45D7E4A3" w14:textId="4CD5A794" w:rsidR="00837742" w:rsidRPr="004D0E39" w:rsidRDefault="00837742" w:rsidP="00F3462D">
            <w:pPr>
              <w:tabs>
                <w:tab w:val="decimal" w:pos="557"/>
              </w:tabs>
              <w:spacing w:line="280" w:lineRule="exact"/>
              <w:ind w:left="-76" w:right="455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83" w:type="dxa"/>
          </w:tcPr>
          <w:p w14:paraId="066B27A5" w14:textId="77777777" w:rsidR="00837742" w:rsidRPr="004D0E39" w:rsidRDefault="00837742" w:rsidP="00F3462D">
            <w:pPr>
              <w:spacing w:line="280" w:lineRule="exact"/>
              <w:ind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57DCA408" w14:textId="512D1918" w:rsidR="00837742" w:rsidRPr="004D0E39" w:rsidRDefault="00837742" w:rsidP="00F3462D">
            <w:pPr>
              <w:tabs>
                <w:tab w:val="decimal" w:pos="990"/>
                <w:tab w:val="left" w:pos="1350"/>
              </w:tabs>
              <w:spacing w:line="28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125</w:t>
            </w:r>
            <w:r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131</w:t>
            </w:r>
            <w:r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973</w:t>
            </w:r>
            <w:r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)</w:t>
            </w:r>
          </w:p>
        </w:tc>
      </w:tr>
      <w:tr w:rsidR="0040499C" w:rsidRPr="00F47D9B" w14:paraId="528B595D" w14:textId="77777777" w:rsidTr="004D0E39">
        <w:trPr>
          <w:cantSplit/>
          <w:trHeight w:val="145"/>
        </w:trPr>
        <w:tc>
          <w:tcPr>
            <w:tcW w:w="3240" w:type="dxa"/>
          </w:tcPr>
          <w:p w14:paraId="420654F0" w14:textId="037C467A" w:rsidR="00837742" w:rsidRPr="004D0E39" w:rsidRDefault="005B4007" w:rsidP="004D0E3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right="-180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4D0E3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th-TH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F55D1F" w14:textId="0FA60D78" w:rsidR="00837742" w:rsidRPr="004D0E39" w:rsidRDefault="009E3308" w:rsidP="00F3462D">
            <w:pPr>
              <w:tabs>
                <w:tab w:val="decimal" w:pos="990"/>
              </w:tabs>
              <w:spacing w:line="28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1</w:t>
            </w:r>
            <w:r w:rsidR="00837742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511</w:t>
            </w:r>
            <w:r w:rsidR="00837742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028</w:t>
            </w:r>
            <w:r w:rsidR="00837742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539</w:t>
            </w:r>
          </w:p>
        </w:tc>
        <w:tc>
          <w:tcPr>
            <w:tcW w:w="83" w:type="dxa"/>
          </w:tcPr>
          <w:p w14:paraId="6B02313F" w14:textId="77777777" w:rsidR="00837742" w:rsidRPr="004D0E39" w:rsidRDefault="00837742" w:rsidP="00F3462D">
            <w:pPr>
              <w:spacing w:line="280" w:lineRule="exact"/>
              <w:ind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7" w:type="dxa"/>
          </w:tcPr>
          <w:p w14:paraId="4E282690" w14:textId="192D7B1A" w:rsidR="00837742" w:rsidRPr="004D0E39" w:rsidRDefault="00837742" w:rsidP="00F3462D">
            <w:pPr>
              <w:tabs>
                <w:tab w:val="decimal" w:pos="990"/>
              </w:tabs>
              <w:spacing w:line="280" w:lineRule="exact"/>
              <w:ind w:left="-76" w:right="18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83" w:type="dxa"/>
          </w:tcPr>
          <w:p w14:paraId="755C32B5" w14:textId="77777777" w:rsidR="00837742" w:rsidRPr="004D0E39" w:rsidRDefault="00837742" w:rsidP="00F3462D">
            <w:pPr>
              <w:spacing w:line="280" w:lineRule="exact"/>
              <w:ind w:left="-76"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</w:tcPr>
          <w:p w14:paraId="6D124622" w14:textId="515A8858" w:rsidR="00837742" w:rsidRPr="004D0E39" w:rsidRDefault="00837742" w:rsidP="00F3462D">
            <w:pPr>
              <w:tabs>
                <w:tab w:val="decimal" w:pos="557"/>
              </w:tabs>
              <w:spacing w:line="280" w:lineRule="exact"/>
              <w:ind w:left="-76" w:right="455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83" w:type="dxa"/>
          </w:tcPr>
          <w:p w14:paraId="71197445" w14:textId="77777777" w:rsidR="00837742" w:rsidRPr="004D0E39" w:rsidRDefault="00837742" w:rsidP="00F3462D">
            <w:pPr>
              <w:spacing w:line="280" w:lineRule="exact"/>
              <w:ind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788E66E3" w14:textId="192DB4EF" w:rsidR="00837742" w:rsidRPr="004D0E39" w:rsidRDefault="009E3308" w:rsidP="00F3462D">
            <w:pPr>
              <w:tabs>
                <w:tab w:val="decimal" w:pos="990"/>
                <w:tab w:val="left" w:pos="1350"/>
              </w:tabs>
              <w:spacing w:line="28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1</w:t>
            </w:r>
            <w:r w:rsidR="00837742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388</w:t>
            </w:r>
            <w:r w:rsidR="00837742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396</w:t>
            </w:r>
            <w:r w:rsidR="00837742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566</w:t>
            </w:r>
          </w:p>
        </w:tc>
      </w:tr>
    </w:tbl>
    <w:p w14:paraId="70DB6ED6" w14:textId="77777777" w:rsidR="00837742" w:rsidRDefault="00837742" w:rsidP="00DB5B29">
      <w:pPr>
        <w:ind w:left="1080" w:right="65" w:hanging="533"/>
        <w:jc w:val="right"/>
        <w:rPr>
          <w:rFonts w:asciiTheme="majorBidi" w:hAnsiTheme="majorBidi" w:cstheme="majorBidi"/>
          <w:b/>
          <w:bCs/>
          <w:snapToGrid w:val="0"/>
          <w:sz w:val="22"/>
          <w:szCs w:val="22"/>
        </w:rPr>
      </w:pPr>
    </w:p>
    <w:p w14:paraId="65038425" w14:textId="4D79756B" w:rsidR="009E3308" w:rsidRDefault="00D32A95" w:rsidP="00095D74">
      <w:pPr>
        <w:ind w:left="1080" w:right="72"/>
        <w:jc w:val="thaiDistribute"/>
        <w:rPr>
          <w:rFonts w:asciiTheme="majorBidi" w:hAnsiTheme="majorBidi" w:cs="Angsana New"/>
          <w:snapToGrid w:val="0"/>
          <w:cs/>
        </w:rPr>
      </w:pPr>
      <w:r w:rsidRPr="004D0E39">
        <w:rPr>
          <w:rFonts w:asciiTheme="majorBidi" w:hAnsiTheme="majorBidi" w:cstheme="majorBidi"/>
          <w:snapToGrid w:val="0"/>
          <w:cs/>
        </w:rPr>
        <w:t>เงินให้กู้ยืมระยะสั้นเป็นเงินกู้ที่ไม่มีหลักประกัน</w:t>
      </w:r>
      <w:r w:rsidR="00A741D2">
        <w:rPr>
          <w:rFonts w:asciiTheme="majorBidi" w:hAnsiTheme="majorBidi" w:cstheme="majorBidi" w:hint="cs"/>
          <w:snapToGrid w:val="0"/>
          <w:cs/>
        </w:rPr>
        <w:t xml:space="preserve"> </w:t>
      </w:r>
      <w:r w:rsidRPr="004D0E39">
        <w:rPr>
          <w:rFonts w:asciiTheme="majorBidi" w:hAnsiTheme="majorBidi" w:cstheme="majorBidi"/>
          <w:snapToGrid w:val="0"/>
          <w:cs/>
        </w:rPr>
        <w:t xml:space="preserve">คิดดอกเบี้ยในอัตราร้อยละ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7</w:t>
      </w:r>
      <w:r w:rsidR="0040455B">
        <w:rPr>
          <w:rFonts w:asciiTheme="majorBidi" w:hAnsiTheme="majorBidi" w:cstheme="majorBidi"/>
          <w:snapToGrid w:val="0"/>
          <w:lang w:val="en-US"/>
        </w:rPr>
        <w:t>.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00</w:t>
      </w:r>
      <w:r w:rsidRPr="004D0E39">
        <w:rPr>
          <w:rFonts w:asciiTheme="majorBidi" w:hAnsiTheme="majorBidi" w:cstheme="majorBidi"/>
          <w:snapToGrid w:val="0"/>
          <w:cs/>
        </w:rPr>
        <w:t xml:space="preserve"> ถึง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9</w:t>
      </w:r>
      <w:r w:rsidR="0040455B">
        <w:rPr>
          <w:rFonts w:asciiTheme="majorBidi" w:hAnsiTheme="majorBidi" w:cstheme="majorBidi"/>
          <w:snapToGrid w:val="0"/>
          <w:lang w:val="en-US"/>
        </w:rPr>
        <w:t>.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25</w:t>
      </w:r>
      <w:r w:rsidRPr="004D0E39">
        <w:rPr>
          <w:rFonts w:asciiTheme="majorBidi" w:hAnsiTheme="majorBidi" w:cstheme="majorBidi"/>
          <w:snapToGrid w:val="0"/>
          <w:cs/>
        </w:rPr>
        <w:t xml:space="preserve"> ต่อปี</w:t>
      </w:r>
      <w:r w:rsidR="00A4313B">
        <w:rPr>
          <w:rFonts w:asciiTheme="majorBidi" w:hAnsiTheme="majorBidi" w:cstheme="majorBidi" w:hint="cs"/>
          <w:snapToGrid w:val="0"/>
          <w:cs/>
        </w:rPr>
        <w:t xml:space="preserve"> และ</w:t>
      </w:r>
      <w:r w:rsidR="003544BB">
        <w:rPr>
          <w:rFonts w:asciiTheme="majorBidi" w:hAnsiTheme="majorBidi" w:cstheme="majorBidi" w:hint="cs"/>
          <w:snapToGrid w:val="0"/>
          <w:cs/>
        </w:rPr>
        <w:t>มี</w:t>
      </w:r>
      <w:r w:rsidR="00A4313B" w:rsidRPr="00A4313B">
        <w:rPr>
          <w:rFonts w:asciiTheme="majorBidi" w:hAnsiTheme="majorBidi" w:cs="Angsana New"/>
          <w:snapToGrid w:val="0"/>
          <w:cs/>
        </w:rPr>
        <w:t>กำหนดชำระคืนเมื่อทวงถาม</w:t>
      </w:r>
      <w:r w:rsidR="009E3308">
        <w:rPr>
          <w:rFonts w:asciiTheme="majorBidi" w:hAnsiTheme="majorBidi" w:cs="Angsana New"/>
          <w:snapToGrid w:val="0"/>
          <w:cs/>
        </w:rPr>
        <w:br w:type="page"/>
      </w:r>
    </w:p>
    <w:p w14:paraId="170B9FE7" w14:textId="2E73E10C" w:rsidR="00E2541D" w:rsidRPr="004B1154" w:rsidRDefault="009E3308" w:rsidP="009E3308">
      <w:pPr>
        <w:tabs>
          <w:tab w:val="left" w:pos="1080"/>
        </w:tabs>
        <w:ind w:left="389" w:right="-389" w:firstLine="144"/>
        <w:jc w:val="thaiDistribute"/>
        <w:rPr>
          <w:rFonts w:asciiTheme="majorBidi" w:hAnsiTheme="majorBidi" w:cstheme="majorBidi"/>
          <w:snapToGrid w:val="0"/>
          <w:cs/>
        </w:rPr>
      </w:pPr>
      <w:r w:rsidRPr="009E3308">
        <w:rPr>
          <w:rFonts w:asciiTheme="majorBidi" w:hAnsiTheme="majorBidi" w:cstheme="majorBidi"/>
          <w:lang w:val="en-US"/>
        </w:rPr>
        <w:lastRenderedPageBreak/>
        <w:t>21</w:t>
      </w:r>
      <w:r w:rsidR="00E2541D" w:rsidRPr="004B1154">
        <w:rPr>
          <w:rFonts w:asciiTheme="majorBidi" w:hAnsiTheme="majorBidi" w:cstheme="majorBidi"/>
          <w:cs/>
        </w:rPr>
        <w:t>.</w:t>
      </w:r>
      <w:r w:rsidRPr="009E3308">
        <w:rPr>
          <w:rFonts w:asciiTheme="majorBidi" w:hAnsiTheme="majorBidi" w:cstheme="majorBidi"/>
          <w:lang w:val="en-US"/>
        </w:rPr>
        <w:t>3</w:t>
      </w:r>
      <w:r w:rsidR="00E2541D" w:rsidRPr="004B1154">
        <w:rPr>
          <w:rFonts w:asciiTheme="majorBidi" w:hAnsiTheme="majorBidi" w:cstheme="majorBidi"/>
          <w:cs/>
        </w:rPr>
        <w:tab/>
      </w:r>
      <w:r w:rsidR="00E2541D">
        <w:rPr>
          <w:rFonts w:asciiTheme="majorBidi" w:hAnsiTheme="majorBidi" w:cstheme="majorBidi" w:hint="cs"/>
          <w:cs/>
        </w:rPr>
        <w:t>ในระหว่างงวด</w:t>
      </w:r>
      <w:r w:rsidR="00E2541D" w:rsidRPr="004B1154">
        <w:rPr>
          <w:rFonts w:asciiTheme="majorBidi" w:hAnsiTheme="majorBidi" w:cstheme="majorBidi"/>
          <w:snapToGrid w:val="0"/>
          <w:cs/>
        </w:rPr>
        <w:t>เงินกู้ยืม</w:t>
      </w:r>
      <w:r w:rsidR="00670B08">
        <w:rPr>
          <w:rFonts w:asciiTheme="majorBidi" w:hAnsiTheme="majorBidi" w:cstheme="majorBidi" w:hint="cs"/>
          <w:snapToGrid w:val="0"/>
          <w:cs/>
          <w:lang w:val="en-US"/>
        </w:rPr>
        <w:t>จาก</w:t>
      </w:r>
      <w:r w:rsidR="00E2541D" w:rsidRPr="004B1154">
        <w:rPr>
          <w:rFonts w:asciiTheme="majorBidi" w:hAnsiTheme="majorBidi" w:cstheme="majorBidi"/>
          <w:snapToGrid w:val="0"/>
          <w:cs/>
        </w:rPr>
        <w:t>บริษัทที่เกี่ยวข้องกัน</w:t>
      </w:r>
      <w:r w:rsidR="00E2541D" w:rsidRPr="00085C99">
        <w:rPr>
          <w:rFonts w:asciiTheme="majorBidi" w:hAnsiTheme="majorBidi" w:cs="Angsana New"/>
          <w:snapToGrid w:val="0"/>
          <w:cs/>
        </w:rPr>
        <w:t>มีรายการเคลื่อนไหวดังต่อไปนี้</w:t>
      </w:r>
    </w:p>
    <w:p w14:paraId="19F844EE" w14:textId="77777777" w:rsidR="00E2541D" w:rsidRPr="004D0E39" w:rsidRDefault="00E2541D" w:rsidP="004D0E39">
      <w:pPr>
        <w:ind w:left="1080" w:right="65" w:hanging="533"/>
        <w:jc w:val="right"/>
        <w:rPr>
          <w:rFonts w:asciiTheme="majorBidi" w:hAnsiTheme="majorBidi" w:cstheme="majorBidi"/>
          <w:sz w:val="22"/>
          <w:szCs w:val="22"/>
          <w:cs/>
        </w:rPr>
      </w:pPr>
      <w:r w:rsidRPr="004D0E39">
        <w:rPr>
          <w:rFonts w:asciiTheme="majorBidi" w:hAnsiTheme="majorBidi" w:cstheme="majorBidi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170"/>
        <w:gridCol w:w="83"/>
        <w:gridCol w:w="1087"/>
        <w:gridCol w:w="83"/>
        <w:gridCol w:w="1177"/>
        <w:gridCol w:w="83"/>
        <w:gridCol w:w="1177"/>
      </w:tblGrid>
      <w:tr w:rsidR="00946753" w:rsidRPr="002D6005" w14:paraId="02503440" w14:textId="77777777" w:rsidTr="00F47D9B">
        <w:trPr>
          <w:cantSplit/>
          <w:trHeight w:val="145"/>
          <w:tblHeader/>
        </w:trPr>
        <w:tc>
          <w:tcPr>
            <w:tcW w:w="3240" w:type="dxa"/>
          </w:tcPr>
          <w:p w14:paraId="64792B1C" w14:textId="77777777" w:rsidR="00E2541D" w:rsidRPr="004D0E39" w:rsidRDefault="00E2541D" w:rsidP="00F3462D">
            <w:pPr>
              <w:ind w:left="196" w:right="-503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7"/>
          </w:tcPr>
          <w:p w14:paraId="1777CA69" w14:textId="77777777" w:rsidR="00E2541D" w:rsidRPr="004D0E39" w:rsidRDefault="00E2541D" w:rsidP="00F3462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4D0E39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งบการเงิน</w:t>
            </w:r>
            <w:r w:rsidRPr="004D0E39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F47D9B" w:rsidRPr="002D6005" w14:paraId="75CC1D36" w14:textId="77777777" w:rsidTr="004D0E39">
        <w:trPr>
          <w:cantSplit/>
          <w:trHeight w:val="145"/>
          <w:tblHeader/>
        </w:trPr>
        <w:tc>
          <w:tcPr>
            <w:tcW w:w="3240" w:type="dxa"/>
          </w:tcPr>
          <w:p w14:paraId="3F87596B" w14:textId="77777777" w:rsidR="00E2541D" w:rsidRPr="004D0E39" w:rsidRDefault="00E2541D" w:rsidP="00F3462D">
            <w:pPr>
              <w:ind w:right="-503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67E2F9E" w14:textId="77777777" w:rsidR="00E2541D" w:rsidRPr="004D0E39" w:rsidRDefault="00E2541D" w:rsidP="00F3462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4D0E39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ยอดต้นงวด</w:t>
            </w:r>
          </w:p>
        </w:tc>
        <w:tc>
          <w:tcPr>
            <w:tcW w:w="83" w:type="dxa"/>
          </w:tcPr>
          <w:p w14:paraId="71F5A0C1" w14:textId="77777777" w:rsidR="00E2541D" w:rsidRPr="004D0E39" w:rsidRDefault="00E2541D" w:rsidP="00F3462D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7" w:type="dxa"/>
          </w:tcPr>
          <w:p w14:paraId="7724FC94" w14:textId="77777777" w:rsidR="00E2541D" w:rsidRPr="004D0E39" w:rsidRDefault="00E2541D" w:rsidP="00F3462D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4D0E39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83" w:type="dxa"/>
          </w:tcPr>
          <w:p w14:paraId="60FAAC54" w14:textId="77777777" w:rsidR="00E2541D" w:rsidRPr="004D0E39" w:rsidRDefault="00E2541D" w:rsidP="00F3462D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7" w:type="dxa"/>
          </w:tcPr>
          <w:p w14:paraId="0BB20862" w14:textId="77777777" w:rsidR="00E2541D" w:rsidRPr="004D0E39" w:rsidRDefault="00E2541D" w:rsidP="00F3462D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4D0E39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83" w:type="dxa"/>
          </w:tcPr>
          <w:p w14:paraId="47F8405D" w14:textId="77777777" w:rsidR="00E2541D" w:rsidRPr="004D0E39" w:rsidRDefault="00E2541D" w:rsidP="00F3462D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7" w:type="dxa"/>
          </w:tcPr>
          <w:p w14:paraId="19CA026F" w14:textId="77777777" w:rsidR="00E2541D" w:rsidRPr="004D0E39" w:rsidRDefault="00E2541D" w:rsidP="00F3462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4D0E39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</w:tr>
      <w:tr w:rsidR="00F47D9B" w:rsidRPr="002D6005" w14:paraId="6D134129" w14:textId="77777777" w:rsidTr="004D0E39">
        <w:trPr>
          <w:cantSplit/>
          <w:trHeight w:val="145"/>
          <w:tblHeader/>
        </w:trPr>
        <w:tc>
          <w:tcPr>
            <w:tcW w:w="3240" w:type="dxa"/>
          </w:tcPr>
          <w:p w14:paraId="328985FF" w14:textId="77777777" w:rsidR="00E2541D" w:rsidRPr="004D0E39" w:rsidRDefault="00E2541D" w:rsidP="00F3462D">
            <w:pPr>
              <w:ind w:right="-503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0E65855" w14:textId="77777777" w:rsidR="00E2541D" w:rsidRPr="004D0E39" w:rsidRDefault="00E2541D" w:rsidP="00F3462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4D0E39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3" w:type="dxa"/>
          </w:tcPr>
          <w:p w14:paraId="7FD7A6C4" w14:textId="77777777" w:rsidR="00E2541D" w:rsidRPr="004D0E39" w:rsidRDefault="00E2541D" w:rsidP="00F3462D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7" w:type="dxa"/>
          </w:tcPr>
          <w:p w14:paraId="0F25B101" w14:textId="77777777" w:rsidR="00E2541D" w:rsidRPr="004D0E39" w:rsidRDefault="00E2541D" w:rsidP="00F3462D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83" w:type="dxa"/>
          </w:tcPr>
          <w:p w14:paraId="34043A52" w14:textId="77777777" w:rsidR="00E2541D" w:rsidRPr="004D0E39" w:rsidRDefault="00E2541D" w:rsidP="00F3462D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7" w:type="dxa"/>
          </w:tcPr>
          <w:p w14:paraId="213E3628" w14:textId="77777777" w:rsidR="00E2541D" w:rsidRPr="004D0E39" w:rsidRDefault="00E2541D" w:rsidP="00F3462D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83" w:type="dxa"/>
          </w:tcPr>
          <w:p w14:paraId="6AB05241" w14:textId="77777777" w:rsidR="00E2541D" w:rsidRPr="004D0E39" w:rsidRDefault="00E2541D" w:rsidP="00F3462D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7" w:type="dxa"/>
          </w:tcPr>
          <w:p w14:paraId="09506A86" w14:textId="77777777" w:rsidR="00E2541D" w:rsidRPr="004D0E39" w:rsidRDefault="00E2541D" w:rsidP="00F3462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4D0E39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</w:tr>
      <w:tr w:rsidR="00F47D9B" w:rsidRPr="002D6005" w14:paraId="6801A25F" w14:textId="77777777" w:rsidTr="004D0E39">
        <w:trPr>
          <w:cantSplit/>
          <w:trHeight w:val="145"/>
          <w:tblHeader/>
        </w:trPr>
        <w:tc>
          <w:tcPr>
            <w:tcW w:w="3240" w:type="dxa"/>
          </w:tcPr>
          <w:p w14:paraId="16B7C1BA" w14:textId="77777777" w:rsidR="00E2541D" w:rsidRPr="004D0E39" w:rsidRDefault="00E2541D" w:rsidP="00F3462D">
            <w:pPr>
              <w:ind w:right="-503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28FAB8D" w14:textId="25ED59D9" w:rsidR="00E2541D" w:rsidRPr="004D0E39" w:rsidRDefault="009E3308" w:rsidP="00F3462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lang w:val="en-US"/>
              </w:rPr>
              <w:t>1</w:t>
            </w:r>
            <w:r w:rsidR="00E2541D" w:rsidRPr="004D0E39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83" w:type="dxa"/>
          </w:tcPr>
          <w:p w14:paraId="7CB515CA" w14:textId="77777777" w:rsidR="00E2541D" w:rsidRPr="004D0E39" w:rsidRDefault="00E2541D" w:rsidP="00F3462D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7" w:type="dxa"/>
          </w:tcPr>
          <w:p w14:paraId="4A11D0DB" w14:textId="77777777" w:rsidR="00E2541D" w:rsidRPr="004D0E39" w:rsidRDefault="00E2541D" w:rsidP="00F3462D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83" w:type="dxa"/>
          </w:tcPr>
          <w:p w14:paraId="28863FBF" w14:textId="77777777" w:rsidR="00E2541D" w:rsidRPr="004D0E39" w:rsidRDefault="00E2541D" w:rsidP="00F3462D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7" w:type="dxa"/>
          </w:tcPr>
          <w:p w14:paraId="4148423A" w14:textId="77777777" w:rsidR="00E2541D" w:rsidRPr="004D0E39" w:rsidRDefault="00E2541D" w:rsidP="00F3462D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83" w:type="dxa"/>
          </w:tcPr>
          <w:p w14:paraId="0C217B9F" w14:textId="77777777" w:rsidR="00E2541D" w:rsidRPr="004D0E39" w:rsidRDefault="00E2541D" w:rsidP="00F3462D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7" w:type="dxa"/>
          </w:tcPr>
          <w:p w14:paraId="7B904059" w14:textId="009C5348" w:rsidR="00E2541D" w:rsidRPr="004D0E39" w:rsidRDefault="009E3308" w:rsidP="00F3462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lang w:val="en-US"/>
              </w:rPr>
              <w:t>30</w:t>
            </w:r>
            <w:r w:rsidR="00E2541D" w:rsidRPr="004D0E39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lang w:val="en-US"/>
              </w:rPr>
              <w:t xml:space="preserve"> </w:t>
            </w:r>
            <w:r w:rsidR="00E2541D" w:rsidRPr="004D0E39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  <w:t>กันยายน</w:t>
            </w:r>
          </w:p>
        </w:tc>
      </w:tr>
      <w:tr w:rsidR="00F47D9B" w:rsidRPr="002D6005" w14:paraId="01EE467D" w14:textId="77777777" w:rsidTr="004D0E39">
        <w:trPr>
          <w:cantSplit/>
          <w:trHeight w:val="145"/>
          <w:tblHeader/>
        </w:trPr>
        <w:tc>
          <w:tcPr>
            <w:tcW w:w="3240" w:type="dxa"/>
          </w:tcPr>
          <w:p w14:paraId="21BF0316" w14:textId="77777777" w:rsidR="00E2541D" w:rsidRPr="004D0E39" w:rsidRDefault="00E2541D" w:rsidP="00F3462D">
            <w:pPr>
              <w:ind w:right="-503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7E61E09" w14:textId="36413512" w:rsidR="00E2541D" w:rsidRPr="004D0E39" w:rsidRDefault="009E3308" w:rsidP="00F3462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83" w:type="dxa"/>
          </w:tcPr>
          <w:p w14:paraId="121B1E35" w14:textId="77777777" w:rsidR="00E2541D" w:rsidRPr="004D0E39" w:rsidRDefault="00E2541D" w:rsidP="00F3462D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7" w:type="dxa"/>
          </w:tcPr>
          <w:p w14:paraId="3562900D" w14:textId="77777777" w:rsidR="00E2541D" w:rsidRPr="004D0E39" w:rsidRDefault="00E2541D" w:rsidP="00F3462D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83" w:type="dxa"/>
          </w:tcPr>
          <w:p w14:paraId="213D106D" w14:textId="77777777" w:rsidR="00E2541D" w:rsidRPr="004D0E39" w:rsidRDefault="00E2541D" w:rsidP="00F3462D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7" w:type="dxa"/>
          </w:tcPr>
          <w:p w14:paraId="3EABE6EF" w14:textId="77777777" w:rsidR="00E2541D" w:rsidRPr="004D0E39" w:rsidRDefault="00E2541D" w:rsidP="00F3462D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83" w:type="dxa"/>
          </w:tcPr>
          <w:p w14:paraId="63C747A6" w14:textId="77777777" w:rsidR="00E2541D" w:rsidRPr="004D0E39" w:rsidRDefault="00E2541D" w:rsidP="00F3462D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77" w:type="dxa"/>
          </w:tcPr>
          <w:p w14:paraId="6F148990" w14:textId="04EE6A28" w:rsidR="00E2541D" w:rsidRPr="004D0E39" w:rsidRDefault="009E3308" w:rsidP="00F3462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lang w:val="en-US"/>
              </w:rPr>
              <w:t>2568</w:t>
            </w:r>
          </w:p>
        </w:tc>
      </w:tr>
      <w:tr w:rsidR="002D6005" w:rsidRPr="002D6005" w14:paraId="05B5B79F" w14:textId="77777777" w:rsidTr="00166994">
        <w:trPr>
          <w:cantSplit/>
          <w:trHeight w:val="145"/>
        </w:trPr>
        <w:tc>
          <w:tcPr>
            <w:tcW w:w="3240" w:type="dxa"/>
          </w:tcPr>
          <w:p w14:paraId="1EADBFFA" w14:textId="77777777" w:rsidR="00E2541D" w:rsidRPr="004D0E39" w:rsidRDefault="00E2541D" w:rsidP="00F346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right="-180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u w:val="single"/>
                <w:cs/>
              </w:rPr>
            </w:pPr>
            <w:r w:rsidRPr="004D0E39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70" w:type="dxa"/>
          </w:tcPr>
          <w:p w14:paraId="0AAA9AC9" w14:textId="77777777" w:rsidR="00E2541D" w:rsidRPr="004D0E39" w:rsidRDefault="00E2541D" w:rsidP="00F3462D">
            <w:pPr>
              <w:tabs>
                <w:tab w:val="decimal" w:pos="990"/>
              </w:tabs>
              <w:spacing w:line="28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83" w:type="dxa"/>
          </w:tcPr>
          <w:p w14:paraId="4E00D701" w14:textId="77777777" w:rsidR="00E2541D" w:rsidRPr="004D0E39" w:rsidRDefault="00E2541D" w:rsidP="00F3462D">
            <w:pPr>
              <w:spacing w:line="280" w:lineRule="exact"/>
              <w:ind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7" w:type="dxa"/>
          </w:tcPr>
          <w:p w14:paraId="11450DDE" w14:textId="77777777" w:rsidR="00E2541D" w:rsidRPr="004D0E39" w:rsidRDefault="00E2541D" w:rsidP="00F3462D">
            <w:pPr>
              <w:tabs>
                <w:tab w:val="decimal" w:pos="990"/>
              </w:tabs>
              <w:spacing w:line="280" w:lineRule="exact"/>
              <w:ind w:left="-76" w:right="18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83" w:type="dxa"/>
          </w:tcPr>
          <w:p w14:paraId="2131C296" w14:textId="77777777" w:rsidR="00E2541D" w:rsidRPr="004D0E39" w:rsidRDefault="00E2541D" w:rsidP="00F3462D">
            <w:pPr>
              <w:spacing w:line="280" w:lineRule="exact"/>
              <w:ind w:left="-76"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</w:tcPr>
          <w:p w14:paraId="0D02AC2B" w14:textId="77777777" w:rsidR="00E2541D" w:rsidRPr="004D0E39" w:rsidRDefault="00E2541D" w:rsidP="00F3462D">
            <w:pPr>
              <w:tabs>
                <w:tab w:val="decimal" w:pos="557"/>
              </w:tabs>
              <w:spacing w:line="280" w:lineRule="exact"/>
              <w:ind w:left="-76" w:right="455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83" w:type="dxa"/>
          </w:tcPr>
          <w:p w14:paraId="3A939F86" w14:textId="77777777" w:rsidR="00E2541D" w:rsidRPr="004D0E39" w:rsidRDefault="00E2541D" w:rsidP="00F3462D">
            <w:pPr>
              <w:spacing w:line="280" w:lineRule="exact"/>
              <w:ind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</w:tcPr>
          <w:p w14:paraId="4C5BB078" w14:textId="77777777" w:rsidR="00E2541D" w:rsidRPr="004D0E39" w:rsidRDefault="00E2541D" w:rsidP="00F3462D">
            <w:pPr>
              <w:tabs>
                <w:tab w:val="decimal" w:pos="990"/>
                <w:tab w:val="left" w:pos="1350"/>
              </w:tabs>
              <w:spacing w:line="28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</w:tr>
      <w:tr w:rsidR="00166994" w:rsidRPr="002D6005" w14:paraId="760BC2A2" w14:textId="77777777" w:rsidTr="004D0E39">
        <w:trPr>
          <w:cantSplit/>
          <w:trHeight w:val="64"/>
        </w:trPr>
        <w:tc>
          <w:tcPr>
            <w:tcW w:w="3240" w:type="dxa"/>
          </w:tcPr>
          <w:p w14:paraId="7F4354D4" w14:textId="1C3BC679" w:rsidR="00E2541D" w:rsidRPr="004D0E39" w:rsidRDefault="00E2541D" w:rsidP="00F346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right="-180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4D0E39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 xml:space="preserve">บริษัทย่อย </w:t>
            </w:r>
            <w:r w:rsidR="00E21260" w:rsidRPr="004D0E39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="00E21260" w:rsidRPr="004D0E39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  <w:r w:rsidR="00E21260" w:rsidRPr="004D0E39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ab/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1A386F" w14:textId="4925AB25" w:rsidR="00E2541D" w:rsidRPr="004D0E39" w:rsidRDefault="009E3308" w:rsidP="00F3462D">
            <w:pPr>
              <w:tabs>
                <w:tab w:val="decimal" w:pos="990"/>
              </w:tabs>
              <w:spacing w:line="28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671</w:t>
            </w:r>
            <w:r w:rsidR="00E2541D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941</w:t>
            </w:r>
            <w:r w:rsidR="00E2541D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419</w:t>
            </w:r>
          </w:p>
        </w:tc>
        <w:tc>
          <w:tcPr>
            <w:tcW w:w="83" w:type="dxa"/>
          </w:tcPr>
          <w:p w14:paraId="69F3D80F" w14:textId="77777777" w:rsidR="00E2541D" w:rsidRPr="004D0E39" w:rsidRDefault="00E2541D" w:rsidP="00F3462D">
            <w:pPr>
              <w:spacing w:line="280" w:lineRule="exact"/>
              <w:ind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AB49A34" w14:textId="1318004E" w:rsidR="00E2541D" w:rsidRPr="004D0E39" w:rsidRDefault="009E3308" w:rsidP="00F3462D">
            <w:pPr>
              <w:tabs>
                <w:tab w:val="decimal" w:pos="990"/>
              </w:tabs>
              <w:spacing w:line="280" w:lineRule="exact"/>
              <w:ind w:left="-76" w:right="18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8</w:t>
            </w:r>
            <w:r w:rsidR="00E2541D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866</w:t>
            </w:r>
            <w:r w:rsidR="00E2541D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523</w:t>
            </w:r>
          </w:p>
        </w:tc>
        <w:tc>
          <w:tcPr>
            <w:tcW w:w="83" w:type="dxa"/>
          </w:tcPr>
          <w:p w14:paraId="0D8CA62B" w14:textId="77777777" w:rsidR="00E2541D" w:rsidRPr="004D0E39" w:rsidRDefault="00E2541D" w:rsidP="00F3462D">
            <w:pPr>
              <w:spacing w:line="280" w:lineRule="exact"/>
              <w:ind w:left="-76"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67CF7AF6" w14:textId="77777777" w:rsidR="00E2541D" w:rsidRPr="004D0E39" w:rsidRDefault="00E2541D" w:rsidP="00F3462D">
            <w:pPr>
              <w:tabs>
                <w:tab w:val="decimal" w:pos="557"/>
              </w:tabs>
              <w:spacing w:line="280" w:lineRule="exact"/>
              <w:ind w:left="-76" w:right="455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83" w:type="dxa"/>
          </w:tcPr>
          <w:p w14:paraId="1DAD2A2D" w14:textId="77777777" w:rsidR="00E2541D" w:rsidRPr="004D0E39" w:rsidRDefault="00E2541D" w:rsidP="00F3462D">
            <w:pPr>
              <w:spacing w:line="280" w:lineRule="exact"/>
              <w:ind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1737CF06" w14:textId="7F122A43" w:rsidR="00E2541D" w:rsidRPr="004D0E39" w:rsidRDefault="009E3308" w:rsidP="00F3462D">
            <w:pPr>
              <w:tabs>
                <w:tab w:val="decimal" w:pos="990"/>
                <w:tab w:val="left" w:pos="1350"/>
              </w:tabs>
              <w:spacing w:line="28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680</w:t>
            </w:r>
            <w:r w:rsidR="00E2541D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807</w:t>
            </w:r>
            <w:r w:rsidR="00E2541D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942</w:t>
            </w:r>
          </w:p>
        </w:tc>
      </w:tr>
      <w:tr w:rsidR="00166994" w:rsidRPr="002D6005" w14:paraId="0EEA4098" w14:textId="77777777" w:rsidTr="004D0E39">
        <w:trPr>
          <w:cantSplit/>
          <w:trHeight w:val="64"/>
        </w:trPr>
        <w:tc>
          <w:tcPr>
            <w:tcW w:w="3240" w:type="dxa"/>
          </w:tcPr>
          <w:p w14:paraId="0EA87154" w14:textId="7A5A5D10" w:rsidR="00166994" w:rsidRPr="002D6005" w:rsidRDefault="00166994" w:rsidP="001669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right="-180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2D6005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1069CC" w14:textId="4E826882" w:rsidR="00166994" w:rsidRPr="002D6005" w:rsidRDefault="009E3308" w:rsidP="00166994">
            <w:pPr>
              <w:tabs>
                <w:tab w:val="decimal" w:pos="990"/>
              </w:tabs>
              <w:spacing w:line="28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671</w:t>
            </w:r>
            <w:r w:rsidR="00166994" w:rsidRPr="002D6005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941</w:t>
            </w:r>
            <w:r w:rsidR="00166994" w:rsidRPr="002D6005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419</w:t>
            </w:r>
          </w:p>
        </w:tc>
        <w:tc>
          <w:tcPr>
            <w:tcW w:w="83" w:type="dxa"/>
          </w:tcPr>
          <w:p w14:paraId="63B79F7C" w14:textId="77777777" w:rsidR="00166994" w:rsidRPr="002D6005" w:rsidRDefault="00166994" w:rsidP="00166994">
            <w:pPr>
              <w:spacing w:line="280" w:lineRule="exact"/>
              <w:ind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166E32F0" w14:textId="62B199DB" w:rsidR="00166994" w:rsidRPr="002D6005" w:rsidRDefault="009E3308" w:rsidP="00166994">
            <w:pPr>
              <w:tabs>
                <w:tab w:val="decimal" w:pos="990"/>
              </w:tabs>
              <w:spacing w:line="280" w:lineRule="exact"/>
              <w:ind w:left="-76" w:right="18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8</w:t>
            </w:r>
            <w:r w:rsidR="00166994" w:rsidRPr="002D6005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866</w:t>
            </w:r>
            <w:r w:rsidR="00166994" w:rsidRPr="002D6005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523</w:t>
            </w:r>
          </w:p>
        </w:tc>
        <w:tc>
          <w:tcPr>
            <w:tcW w:w="83" w:type="dxa"/>
          </w:tcPr>
          <w:p w14:paraId="1CA4E154" w14:textId="77777777" w:rsidR="00166994" w:rsidRPr="002D6005" w:rsidRDefault="00166994" w:rsidP="00166994">
            <w:pPr>
              <w:spacing w:line="280" w:lineRule="exact"/>
              <w:ind w:left="-76"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7C651992" w14:textId="1168E019" w:rsidR="00166994" w:rsidRPr="002D6005" w:rsidRDefault="00166994" w:rsidP="00166994">
            <w:pPr>
              <w:tabs>
                <w:tab w:val="decimal" w:pos="557"/>
              </w:tabs>
              <w:spacing w:line="280" w:lineRule="exact"/>
              <w:ind w:left="-76" w:right="455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2D6005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83" w:type="dxa"/>
          </w:tcPr>
          <w:p w14:paraId="4D92EFDF" w14:textId="77777777" w:rsidR="00166994" w:rsidRPr="002D6005" w:rsidRDefault="00166994" w:rsidP="00166994">
            <w:pPr>
              <w:spacing w:line="280" w:lineRule="exact"/>
              <w:ind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19092557" w14:textId="469A9B35" w:rsidR="00166994" w:rsidRPr="002D6005" w:rsidRDefault="009E3308" w:rsidP="00166994">
            <w:pPr>
              <w:tabs>
                <w:tab w:val="decimal" w:pos="990"/>
                <w:tab w:val="left" w:pos="1350"/>
              </w:tabs>
              <w:spacing w:line="28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680</w:t>
            </w:r>
            <w:r w:rsidR="00166994" w:rsidRPr="002D6005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807</w:t>
            </w:r>
            <w:r w:rsidR="00166994" w:rsidRPr="002D6005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942</w:t>
            </w:r>
          </w:p>
        </w:tc>
      </w:tr>
      <w:tr w:rsidR="001867E8" w:rsidRPr="002D6005" w14:paraId="1238861E" w14:textId="77777777" w:rsidTr="001867E8">
        <w:trPr>
          <w:cantSplit/>
          <w:trHeight w:val="145"/>
        </w:trPr>
        <w:tc>
          <w:tcPr>
            <w:tcW w:w="3240" w:type="dxa"/>
          </w:tcPr>
          <w:p w14:paraId="5798AADA" w14:textId="77777777" w:rsidR="00E2541D" w:rsidRPr="004D0E39" w:rsidRDefault="00E2541D" w:rsidP="00F346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right="-180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u w:val="single"/>
                <w:cs/>
              </w:rPr>
            </w:pPr>
            <w:r w:rsidRPr="004D0E39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u w:val="single"/>
                <w:cs/>
              </w:rPr>
              <w:t>เงินกู้ยืมระยะยาว</w:t>
            </w: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6DF5054" w14:textId="77777777" w:rsidR="00E2541D" w:rsidRPr="004D0E39" w:rsidRDefault="00E2541D" w:rsidP="00F3462D">
            <w:pPr>
              <w:tabs>
                <w:tab w:val="decimal" w:pos="990"/>
              </w:tabs>
              <w:spacing w:line="28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83" w:type="dxa"/>
          </w:tcPr>
          <w:p w14:paraId="101965E9" w14:textId="77777777" w:rsidR="00E2541D" w:rsidRPr="004D0E39" w:rsidRDefault="00E2541D" w:rsidP="00F3462D">
            <w:pPr>
              <w:spacing w:line="280" w:lineRule="exact"/>
              <w:ind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39674262" w14:textId="77777777" w:rsidR="00E2541D" w:rsidRPr="004D0E39" w:rsidRDefault="00E2541D" w:rsidP="00F3462D">
            <w:pPr>
              <w:tabs>
                <w:tab w:val="decimal" w:pos="990"/>
              </w:tabs>
              <w:spacing w:line="280" w:lineRule="exact"/>
              <w:ind w:left="-76" w:right="18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83" w:type="dxa"/>
          </w:tcPr>
          <w:p w14:paraId="496A7FEB" w14:textId="77777777" w:rsidR="00E2541D" w:rsidRPr="004D0E39" w:rsidRDefault="00E2541D" w:rsidP="00F3462D">
            <w:pPr>
              <w:spacing w:line="280" w:lineRule="exact"/>
              <w:ind w:left="-76"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15BA3DCE" w14:textId="77777777" w:rsidR="00E2541D" w:rsidRPr="004D0E39" w:rsidRDefault="00E2541D" w:rsidP="00F3462D">
            <w:pPr>
              <w:tabs>
                <w:tab w:val="decimal" w:pos="557"/>
              </w:tabs>
              <w:spacing w:line="280" w:lineRule="exact"/>
              <w:ind w:left="-76" w:right="455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83" w:type="dxa"/>
          </w:tcPr>
          <w:p w14:paraId="24E1BCBD" w14:textId="77777777" w:rsidR="00E2541D" w:rsidRPr="004D0E39" w:rsidRDefault="00E2541D" w:rsidP="00F3462D">
            <w:pPr>
              <w:spacing w:line="280" w:lineRule="exact"/>
              <w:ind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03125B48" w14:textId="77777777" w:rsidR="00E2541D" w:rsidRPr="004D0E39" w:rsidRDefault="00E2541D" w:rsidP="00F3462D">
            <w:pPr>
              <w:tabs>
                <w:tab w:val="decimal" w:pos="990"/>
                <w:tab w:val="left" w:pos="1350"/>
              </w:tabs>
              <w:spacing w:line="28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</w:tr>
      <w:tr w:rsidR="00F47D9B" w:rsidRPr="002D6005" w14:paraId="7F2AFE55" w14:textId="77777777" w:rsidTr="004D0E39">
        <w:trPr>
          <w:cantSplit/>
          <w:trHeight w:val="145"/>
        </w:trPr>
        <w:tc>
          <w:tcPr>
            <w:tcW w:w="3240" w:type="dxa"/>
          </w:tcPr>
          <w:p w14:paraId="4A865804" w14:textId="7468F3AC" w:rsidR="00E2541D" w:rsidRPr="004D0E39" w:rsidRDefault="00E2541D" w:rsidP="00F346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right="-180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4D0E39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บริษัทย่อย</w:t>
            </w:r>
            <w:r w:rsidR="009756CE" w:rsidRPr="002D6005">
              <w:rPr>
                <w:rFonts w:asciiTheme="majorBidi" w:hAnsiTheme="majorBidi" w:cstheme="majorBidi"/>
                <w:snapToGrid w:val="0"/>
                <w:sz w:val="22"/>
                <w:szCs w:val="22"/>
              </w:rPr>
              <w:t xml:space="preserve"> </w:t>
            </w:r>
            <w:r w:rsidR="009756CE" w:rsidRPr="004D0E39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="009756CE" w:rsidRPr="004D0E39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  <w:r w:rsidR="009756CE" w:rsidRPr="004D0E39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ab/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EB7E07" w14:textId="77777777" w:rsidR="00E2541D" w:rsidRPr="004D0E39" w:rsidRDefault="00E2541D" w:rsidP="00F3462D">
            <w:pPr>
              <w:spacing w:line="280" w:lineRule="exact"/>
              <w:ind w:left="-76" w:right="-9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83" w:type="dxa"/>
          </w:tcPr>
          <w:p w14:paraId="4B4E8D96" w14:textId="77777777" w:rsidR="00E2541D" w:rsidRPr="004D0E39" w:rsidRDefault="00E2541D" w:rsidP="00F3462D">
            <w:pPr>
              <w:spacing w:line="280" w:lineRule="exact"/>
              <w:ind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1F9A926E" w14:textId="01537068" w:rsidR="00E2541D" w:rsidRPr="004D0E39" w:rsidRDefault="009E3308" w:rsidP="00F3462D">
            <w:pPr>
              <w:tabs>
                <w:tab w:val="decimal" w:pos="990"/>
              </w:tabs>
              <w:spacing w:line="280" w:lineRule="exact"/>
              <w:ind w:left="-76" w:right="18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6</w:t>
            </w:r>
            <w:r w:rsidR="00E2541D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340</w:t>
            </w:r>
            <w:r w:rsidR="00E2541D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360</w:t>
            </w:r>
            <w:r w:rsidR="00E2541D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884</w:t>
            </w:r>
          </w:p>
        </w:tc>
        <w:tc>
          <w:tcPr>
            <w:tcW w:w="83" w:type="dxa"/>
          </w:tcPr>
          <w:p w14:paraId="07F03EC3" w14:textId="77777777" w:rsidR="00E2541D" w:rsidRPr="004D0E39" w:rsidRDefault="00E2541D" w:rsidP="00F3462D">
            <w:pPr>
              <w:spacing w:line="280" w:lineRule="exact"/>
              <w:ind w:left="-76"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26A4662E" w14:textId="77777777" w:rsidR="00E2541D" w:rsidRPr="004D0E39" w:rsidRDefault="00E2541D" w:rsidP="00F3462D">
            <w:pPr>
              <w:tabs>
                <w:tab w:val="decimal" w:pos="557"/>
              </w:tabs>
              <w:spacing w:line="280" w:lineRule="exact"/>
              <w:ind w:left="-76" w:right="455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83" w:type="dxa"/>
          </w:tcPr>
          <w:p w14:paraId="0BF0B40D" w14:textId="77777777" w:rsidR="00E2541D" w:rsidRPr="004D0E39" w:rsidRDefault="00E2541D" w:rsidP="00F3462D">
            <w:pPr>
              <w:spacing w:line="280" w:lineRule="exact"/>
              <w:ind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2C381930" w14:textId="23585F1E" w:rsidR="00E2541D" w:rsidRPr="004D0E39" w:rsidRDefault="009E3308" w:rsidP="00F3462D">
            <w:pPr>
              <w:tabs>
                <w:tab w:val="decimal" w:pos="990"/>
                <w:tab w:val="left" w:pos="1350"/>
              </w:tabs>
              <w:spacing w:line="28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6</w:t>
            </w:r>
            <w:r w:rsidR="00E2541D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340</w:t>
            </w:r>
            <w:r w:rsidR="00E2541D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360</w:t>
            </w:r>
            <w:r w:rsidR="00E2541D" w:rsidRPr="004D0E39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884</w:t>
            </w:r>
          </w:p>
        </w:tc>
      </w:tr>
      <w:tr w:rsidR="00166994" w:rsidRPr="002D6005" w14:paraId="1FC318E9" w14:textId="77777777" w:rsidTr="004D0E39">
        <w:trPr>
          <w:cantSplit/>
          <w:trHeight w:val="145"/>
        </w:trPr>
        <w:tc>
          <w:tcPr>
            <w:tcW w:w="3240" w:type="dxa"/>
          </w:tcPr>
          <w:p w14:paraId="2F6BF00D" w14:textId="0695F232" w:rsidR="00166994" w:rsidRPr="004D0E39" w:rsidRDefault="00166994" w:rsidP="001669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right="-180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2D6005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E4EF39" w14:textId="3BF78836" w:rsidR="00166994" w:rsidRPr="004D0E39" w:rsidRDefault="00166994" w:rsidP="004D0E39">
            <w:pPr>
              <w:spacing w:line="280" w:lineRule="exact"/>
              <w:ind w:left="-76" w:right="-9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2D6005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83" w:type="dxa"/>
          </w:tcPr>
          <w:p w14:paraId="1BBA4902" w14:textId="77777777" w:rsidR="00166994" w:rsidRPr="004D0E39" w:rsidRDefault="00166994" w:rsidP="00166994">
            <w:pPr>
              <w:spacing w:line="280" w:lineRule="exact"/>
              <w:ind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548F8966" w14:textId="020F7C02" w:rsidR="00166994" w:rsidRPr="004D0E39" w:rsidRDefault="009E3308" w:rsidP="00166994">
            <w:pPr>
              <w:tabs>
                <w:tab w:val="decimal" w:pos="990"/>
              </w:tabs>
              <w:spacing w:line="280" w:lineRule="exact"/>
              <w:ind w:left="-76" w:right="18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6</w:t>
            </w:r>
            <w:r w:rsidR="00166994" w:rsidRPr="002D6005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340</w:t>
            </w:r>
            <w:r w:rsidR="00166994" w:rsidRPr="002D6005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360</w:t>
            </w:r>
            <w:r w:rsidR="00166994" w:rsidRPr="002D6005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884</w:t>
            </w:r>
          </w:p>
        </w:tc>
        <w:tc>
          <w:tcPr>
            <w:tcW w:w="83" w:type="dxa"/>
          </w:tcPr>
          <w:p w14:paraId="2196E653" w14:textId="77777777" w:rsidR="00166994" w:rsidRPr="004D0E39" w:rsidRDefault="00166994" w:rsidP="00166994">
            <w:pPr>
              <w:spacing w:line="280" w:lineRule="exact"/>
              <w:ind w:left="-76"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350EB095" w14:textId="58AF4148" w:rsidR="00166994" w:rsidRPr="004D0E39" w:rsidRDefault="00166994" w:rsidP="004D0E39">
            <w:pPr>
              <w:tabs>
                <w:tab w:val="decimal" w:pos="557"/>
              </w:tabs>
              <w:spacing w:line="280" w:lineRule="exact"/>
              <w:ind w:left="-76" w:right="455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2D6005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83" w:type="dxa"/>
          </w:tcPr>
          <w:p w14:paraId="0F9900F9" w14:textId="77777777" w:rsidR="00166994" w:rsidRPr="004D0E39" w:rsidRDefault="00166994" w:rsidP="00166994">
            <w:pPr>
              <w:spacing w:line="280" w:lineRule="exact"/>
              <w:ind w:right="-39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7BC716D0" w14:textId="2E3D7A47" w:rsidR="00166994" w:rsidRPr="004D0E39" w:rsidRDefault="009E3308" w:rsidP="00166994">
            <w:pPr>
              <w:tabs>
                <w:tab w:val="decimal" w:pos="990"/>
                <w:tab w:val="left" w:pos="1350"/>
              </w:tabs>
              <w:spacing w:line="28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6</w:t>
            </w:r>
            <w:r w:rsidR="00166994" w:rsidRPr="002D6005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340</w:t>
            </w:r>
            <w:r w:rsidR="00166994" w:rsidRPr="002D6005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360</w:t>
            </w:r>
            <w:r w:rsidR="00166994" w:rsidRPr="002D6005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884</w:t>
            </w:r>
          </w:p>
        </w:tc>
      </w:tr>
    </w:tbl>
    <w:p w14:paraId="63198F62" w14:textId="2627F04F" w:rsidR="00FD7270" w:rsidRPr="004D0E39" w:rsidRDefault="00FD7270" w:rsidP="004D0E39">
      <w:pPr>
        <w:tabs>
          <w:tab w:val="left" w:pos="1080"/>
        </w:tabs>
        <w:spacing w:before="240" w:after="240"/>
        <w:ind w:left="1260" w:right="90" w:hanging="180"/>
        <w:jc w:val="thaiDistribute"/>
        <w:rPr>
          <w:rFonts w:ascii="Angsana New" w:hAnsi="Angsana New" w:cs="Angsana New"/>
          <w:sz w:val="22"/>
          <w:szCs w:val="22"/>
          <w:lang w:val="en-US"/>
        </w:rPr>
      </w:pPr>
      <w:r w:rsidRPr="004D0E39">
        <w:rPr>
          <w:rFonts w:ascii="Angsana New" w:hAnsi="Angsana New" w:cs="Angsana New"/>
          <w:sz w:val="22"/>
          <w:szCs w:val="22"/>
          <w:vertAlign w:val="superscript"/>
          <w:cs/>
        </w:rPr>
        <w:t>(</w:t>
      </w:r>
      <w:r w:rsidR="009E3308" w:rsidRPr="009E3308">
        <w:rPr>
          <w:rFonts w:ascii="Angsana New" w:hAnsi="Angsana New" w:cs="Angsana New"/>
          <w:sz w:val="22"/>
          <w:szCs w:val="22"/>
          <w:vertAlign w:val="superscript"/>
          <w:lang w:val="en-US"/>
        </w:rPr>
        <w:t>1</w:t>
      </w:r>
      <w:r w:rsidRPr="004D0E39">
        <w:rPr>
          <w:rFonts w:ascii="Angsana New" w:hAnsi="Angsana New" w:cs="Angsana New"/>
          <w:sz w:val="22"/>
          <w:szCs w:val="22"/>
          <w:vertAlign w:val="superscript"/>
          <w:cs/>
        </w:rPr>
        <w:t>)</w:t>
      </w:r>
      <w:r w:rsidRPr="004D0E39">
        <w:rPr>
          <w:rFonts w:ascii="Angsana New" w:hAnsi="Angsana New" w:cs="Angsana New"/>
          <w:sz w:val="22"/>
          <w:szCs w:val="22"/>
          <w:vertAlign w:val="superscript"/>
          <w:lang w:val="en-US"/>
        </w:rPr>
        <w:tab/>
      </w:r>
      <w:r w:rsidRPr="004D0E39">
        <w:rPr>
          <w:rFonts w:ascii="Angsana New" w:hAnsi="Angsana New" w:cs="Angsana New"/>
          <w:sz w:val="22"/>
          <w:szCs w:val="22"/>
          <w:cs/>
        </w:rPr>
        <w:t xml:space="preserve">ณ วันที่ </w:t>
      </w:r>
      <w:r w:rsidR="009E3308" w:rsidRPr="009E3308">
        <w:rPr>
          <w:rFonts w:ascii="Angsana New" w:hAnsi="Angsana New" w:cs="Angsana New"/>
          <w:sz w:val="22"/>
          <w:szCs w:val="22"/>
          <w:lang w:val="en-US"/>
        </w:rPr>
        <w:t>30</w:t>
      </w:r>
      <w:r w:rsidRPr="004D0E39">
        <w:rPr>
          <w:rFonts w:ascii="Angsana New" w:hAnsi="Angsana New" w:cs="Angsana New"/>
          <w:sz w:val="22"/>
          <w:szCs w:val="22"/>
          <w:cs/>
        </w:rPr>
        <w:t xml:space="preserve"> กันยายน </w:t>
      </w:r>
      <w:r w:rsidR="009E3308" w:rsidRPr="009E3308">
        <w:rPr>
          <w:rFonts w:ascii="Angsana New" w:hAnsi="Angsana New" w:cs="Angsana New"/>
          <w:sz w:val="22"/>
          <w:szCs w:val="22"/>
          <w:lang w:val="en-US"/>
        </w:rPr>
        <w:t>2568</w:t>
      </w:r>
      <w:r w:rsidR="009401F9">
        <w:rPr>
          <w:rFonts w:ascii="Angsana New" w:hAnsi="Angsana New" w:cs="Angsana New"/>
          <w:sz w:val="22"/>
          <w:szCs w:val="22"/>
          <w:lang w:val="en-US"/>
        </w:rPr>
        <w:t xml:space="preserve"> </w:t>
      </w:r>
      <w:r w:rsidRPr="004D0E39">
        <w:rPr>
          <w:rFonts w:ascii="Angsana New" w:hAnsi="Angsana New" w:cs="Angsana New"/>
          <w:sz w:val="22"/>
          <w:szCs w:val="22"/>
          <w:cs/>
        </w:rPr>
        <w:t xml:space="preserve">และ </w:t>
      </w:r>
      <w:r w:rsidR="009E3308" w:rsidRPr="009E3308">
        <w:rPr>
          <w:rFonts w:ascii="Angsana New" w:hAnsi="Angsana New" w:cs="Angsana New"/>
          <w:sz w:val="22"/>
          <w:szCs w:val="22"/>
          <w:lang w:val="en-US"/>
        </w:rPr>
        <w:t>31</w:t>
      </w:r>
      <w:r w:rsidRPr="004D0E39">
        <w:rPr>
          <w:rFonts w:ascii="Angsana New" w:hAnsi="Angsana New" w:cs="Angsana New"/>
          <w:sz w:val="22"/>
          <w:szCs w:val="22"/>
          <w:cs/>
        </w:rPr>
        <w:t xml:space="preserve"> ธันวาคม </w:t>
      </w:r>
      <w:r w:rsidR="009E3308" w:rsidRPr="009E3308">
        <w:rPr>
          <w:rFonts w:ascii="Angsana New" w:hAnsi="Angsana New" w:cs="Angsana New"/>
          <w:sz w:val="22"/>
          <w:szCs w:val="22"/>
          <w:lang w:val="en-US"/>
        </w:rPr>
        <w:t>2567</w:t>
      </w:r>
      <w:r w:rsidR="009401F9">
        <w:rPr>
          <w:rFonts w:ascii="Angsana New" w:hAnsi="Angsana New" w:cs="Angsana New"/>
          <w:sz w:val="22"/>
          <w:szCs w:val="22"/>
          <w:lang w:val="en-US"/>
        </w:rPr>
        <w:t xml:space="preserve"> </w:t>
      </w:r>
      <w:r w:rsidRPr="004D0E39">
        <w:rPr>
          <w:rFonts w:ascii="Angsana New" w:hAnsi="Angsana New" w:cs="Angsana New"/>
          <w:sz w:val="22"/>
          <w:szCs w:val="22"/>
          <w:cs/>
        </w:rPr>
        <w:t>บริษัทมีเงินกู้ยืมระยะสั้นจากบริษัทย่อยสองแห่งรวมเป็น</w:t>
      </w:r>
      <w:r w:rsidRPr="004D0E39">
        <w:rPr>
          <w:rFonts w:ascii="Angsana New" w:hAnsi="Angsana New" w:cs="Angsana New"/>
          <w:sz w:val="22"/>
          <w:szCs w:val="22"/>
          <w:cs/>
          <w:lang w:val="en-US"/>
        </w:rPr>
        <w:t xml:space="preserve">จำนวน </w:t>
      </w:r>
      <w:r w:rsidR="009E3308" w:rsidRPr="009E3308">
        <w:rPr>
          <w:rFonts w:ascii="Angsana New" w:hAnsi="Angsana New" w:cs="Angsana New"/>
          <w:sz w:val="22"/>
          <w:szCs w:val="22"/>
          <w:lang w:val="en-US"/>
        </w:rPr>
        <w:t>15</w:t>
      </w:r>
      <w:r w:rsidRPr="004D0E39">
        <w:rPr>
          <w:rFonts w:ascii="Angsana New" w:hAnsi="Angsana New" w:cs="Angsana New"/>
          <w:sz w:val="22"/>
          <w:szCs w:val="22"/>
          <w:lang w:val="en-US"/>
        </w:rPr>
        <w:t>.</w:t>
      </w:r>
      <w:r w:rsidR="009E3308" w:rsidRPr="009E3308">
        <w:rPr>
          <w:rFonts w:ascii="Angsana New" w:hAnsi="Angsana New" w:cs="Angsana New"/>
          <w:sz w:val="22"/>
          <w:szCs w:val="22"/>
          <w:lang w:val="en-US"/>
        </w:rPr>
        <w:t>12</w:t>
      </w:r>
      <w:r w:rsidRPr="004D0E39">
        <w:rPr>
          <w:rFonts w:ascii="Angsana New" w:hAnsi="Angsana New" w:cs="Angsana New"/>
          <w:sz w:val="22"/>
          <w:szCs w:val="22"/>
          <w:cs/>
          <w:lang w:val="en-US"/>
        </w:rPr>
        <w:t xml:space="preserve"> ล้านปอนด์สเตอร์ลิง โดยไม่มีหลักทรัพย์ค้ำประกัน</w:t>
      </w:r>
      <w:r w:rsidR="00EE24CA" w:rsidRPr="004D0E39">
        <w:rPr>
          <w:rFonts w:ascii="Angsana New" w:hAnsi="Angsana New" w:cs="Angsana New"/>
          <w:sz w:val="22"/>
          <w:szCs w:val="22"/>
          <w:cs/>
          <w:lang w:val="en-US"/>
        </w:rPr>
        <w:t xml:space="preserve"> </w:t>
      </w:r>
      <w:r w:rsidRPr="004D0E39">
        <w:rPr>
          <w:rFonts w:ascii="Angsana New" w:hAnsi="Angsana New" w:cs="Angsana New"/>
          <w:sz w:val="22"/>
          <w:szCs w:val="22"/>
          <w:cs/>
          <w:lang w:val="en-US"/>
        </w:rPr>
        <w:t xml:space="preserve">ไม่คิดดอกเบี้ยระหว่างกัน </w:t>
      </w:r>
      <w:r w:rsidR="00EE24CA" w:rsidRPr="004D0E39">
        <w:rPr>
          <w:rFonts w:ascii="Angsana New" w:hAnsi="Angsana New" w:cs="Angsana New"/>
          <w:sz w:val="22"/>
          <w:szCs w:val="22"/>
          <w:cs/>
          <w:lang w:val="en-US"/>
        </w:rPr>
        <w:t>และมี</w:t>
      </w:r>
      <w:r w:rsidRPr="004D0E39">
        <w:rPr>
          <w:rFonts w:ascii="Angsana New" w:hAnsi="Angsana New" w:cs="Angsana New"/>
          <w:sz w:val="22"/>
          <w:szCs w:val="22"/>
          <w:cs/>
          <w:lang w:val="en-US"/>
        </w:rPr>
        <w:t>กำหนดชำระคืนเมื่อทวงถาม</w:t>
      </w:r>
    </w:p>
    <w:p w14:paraId="4FEA9611" w14:textId="1E8E4244" w:rsidR="00EE24CA" w:rsidRPr="004D0E39" w:rsidRDefault="00EE24CA" w:rsidP="004D0E39">
      <w:pPr>
        <w:overflowPunct/>
        <w:autoSpaceDE/>
        <w:autoSpaceDN/>
        <w:adjustRightInd/>
        <w:spacing w:after="200"/>
        <w:ind w:left="1260" w:right="90" w:hanging="180"/>
        <w:jc w:val="thaiDistribute"/>
        <w:textAlignment w:val="auto"/>
        <w:rPr>
          <w:rFonts w:ascii="Angsana New" w:hAnsi="Angsana New" w:cs="Angsana New"/>
          <w:sz w:val="22"/>
          <w:szCs w:val="22"/>
          <w:lang w:val="en-US"/>
        </w:rPr>
      </w:pPr>
      <w:r w:rsidRPr="004D0E39">
        <w:rPr>
          <w:rFonts w:ascii="Angsana New" w:hAnsi="Angsana New" w:cs="Angsana New"/>
          <w:sz w:val="22"/>
          <w:szCs w:val="22"/>
          <w:vertAlign w:val="superscript"/>
          <w:lang w:val="en-US"/>
        </w:rPr>
        <w:t>(</w:t>
      </w:r>
      <w:r w:rsidR="009E3308" w:rsidRPr="009E3308">
        <w:rPr>
          <w:rFonts w:ascii="Angsana New" w:hAnsi="Angsana New" w:cs="Angsana New"/>
          <w:sz w:val="22"/>
          <w:szCs w:val="22"/>
          <w:vertAlign w:val="superscript"/>
          <w:lang w:val="en-US"/>
        </w:rPr>
        <w:t>2</w:t>
      </w:r>
      <w:r w:rsidRPr="004D0E39">
        <w:rPr>
          <w:rFonts w:ascii="Angsana New" w:hAnsi="Angsana New" w:cs="Angsana New"/>
          <w:sz w:val="22"/>
          <w:szCs w:val="22"/>
          <w:vertAlign w:val="superscript"/>
          <w:lang w:val="en-US"/>
        </w:rPr>
        <w:t>)</w:t>
      </w:r>
      <w:r w:rsidRPr="004D0E39">
        <w:rPr>
          <w:rFonts w:ascii="Angsana New" w:hAnsi="Angsana New" w:cs="Angsana New"/>
          <w:sz w:val="22"/>
          <w:szCs w:val="22"/>
          <w:vertAlign w:val="superscript"/>
          <w:cs/>
          <w:lang w:val="en-US"/>
        </w:rPr>
        <w:t xml:space="preserve"> </w:t>
      </w:r>
      <w:r w:rsidRPr="004D0E39">
        <w:rPr>
          <w:rFonts w:ascii="Angsana New" w:hAnsi="Angsana New" w:cs="Angsana New"/>
          <w:sz w:val="22"/>
          <w:szCs w:val="22"/>
          <w:vertAlign w:val="superscript"/>
          <w:lang w:val="en-US"/>
        </w:rPr>
        <w:tab/>
      </w:r>
      <w:r w:rsidRPr="004D0E39">
        <w:rPr>
          <w:rFonts w:ascii="Angsana New" w:hAnsi="Angsana New" w:cs="Angsana New"/>
          <w:spacing w:val="-6"/>
          <w:sz w:val="22"/>
          <w:szCs w:val="22"/>
          <w:cs/>
          <w:lang w:val="en-US"/>
        </w:rPr>
        <w:t xml:space="preserve">เมื่อวันที่ </w:t>
      </w:r>
      <w:r w:rsidR="009E3308" w:rsidRPr="009E3308">
        <w:rPr>
          <w:rFonts w:ascii="Angsana New" w:hAnsi="Angsana New" w:cs="Angsana New"/>
          <w:spacing w:val="-6"/>
          <w:sz w:val="22"/>
          <w:szCs w:val="22"/>
          <w:lang w:val="en-US"/>
        </w:rPr>
        <w:t>25</w:t>
      </w:r>
      <w:r w:rsidRPr="004D0E39">
        <w:rPr>
          <w:rFonts w:ascii="Angsana New" w:hAnsi="Angsana New" w:cs="Angsana New"/>
          <w:spacing w:val="-6"/>
          <w:sz w:val="22"/>
          <w:szCs w:val="22"/>
          <w:cs/>
          <w:lang w:val="en-US"/>
        </w:rPr>
        <w:t xml:space="preserve"> กันยายน </w:t>
      </w:r>
      <w:r w:rsidR="009E3308" w:rsidRPr="009E3308">
        <w:rPr>
          <w:rFonts w:ascii="Angsana New" w:hAnsi="Angsana New" w:cs="Angsana New"/>
          <w:spacing w:val="-6"/>
          <w:sz w:val="22"/>
          <w:szCs w:val="22"/>
          <w:lang w:val="en-US"/>
        </w:rPr>
        <w:t>2568</w:t>
      </w:r>
      <w:r w:rsidRPr="004D0E39">
        <w:rPr>
          <w:rFonts w:ascii="Angsana New" w:hAnsi="Angsana New" w:cs="Angsana New"/>
          <w:spacing w:val="-6"/>
          <w:sz w:val="22"/>
          <w:szCs w:val="22"/>
          <w:lang w:val="en-US"/>
        </w:rPr>
        <w:t xml:space="preserve"> </w:t>
      </w:r>
      <w:r w:rsidRPr="004D0E39">
        <w:rPr>
          <w:rFonts w:ascii="Angsana New" w:hAnsi="Angsana New" w:cs="Angsana New"/>
          <w:spacing w:val="-6"/>
          <w:sz w:val="22"/>
          <w:szCs w:val="22"/>
          <w:cs/>
          <w:lang w:val="en-US"/>
        </w:rPr>
        <w:t>บริษัทได้ทำสัญญาเงินกู้ยืมระยะยาวกับบริษัทย่อย</w:t>
      </w:r>
      <w:r w:rsidR="007006F3" w:rsidRPr="004D0E39">
        <w:rPr>
          <w:rFonts w:ascii="Angsana New" w:hAnsi="Angsana New" w:cs="Angsana New"/>
          <w:spacing w:val="-6"/>
          <w:sz w:val="22"/>
          <w:szCs w:val="22"/>
          <w:cs/>
          <w:lang w:val="en-US"/>
        </w:rPr>
        <w:t>แห่งหนึ่ง</w:t>
      </w:r>
      <w:r w:rsidRPr="004D0E39">
        <w:rPr>
          <w:rFonts w:ascii="Angsana New" w:hAnsi="Angsana New" w:cs="Angsana New"/>
          <w:spacing w:val="-6"/>
          <w:sz w:val="22"/>
          <w:szCs w:val="22"/>
          <w:cs/>
          <w:lang w:val="en-US"/>
        </w:rPr>
        <w:t xml:space="preserve"> โดยการแปลงสภาพจากเงินทดรองรับ (ดูหมายเหตุข้อ </w:t>
      </w:r>
      <w:r w:rsidR="009E3308" w:rsidRPr="009E3308">
        <w:rPr>
          <w:rFonts w:ascii="Angsana New" w:hAnsi="Angsana New" w:cs="Angsana New"/>
          <w:spacing w:val="-6"/>
          <w:sz w:val="22"/>
          <w:szCs w:val="22"/>
          <w:lang w:val="en-US"/>
        </w:rPr>
        <w:t>12</w:t>
      </w:r>
      <w:r w:rsidRPr="004D0E39">
        <w:rPr>
          <w:rFonts w:ascii="Angsana New" w:hAnsi="Angsana New" w:cs="Angsana New"/>
          <w:spacing w:val="-6"/>
          <w:sz w:val="22"/>
          <w:szCs w:val="22"/>
          <w:cs/>
          <w:lang w:val="en-US"/>
        </w:rPr>
        <w:t>)</w:t>
      </w:r>
      <w:r w:rsidRPr="004D0E39">
        <w:rPr>
          <w:rFonts w:ascii="Angsana New" w:hAnsi="Angsana New" w:cs="Angsana New"/>
          <w:sz w:val="22"/>
          <w:szCs w:val="22"/>
          <w:cs/>
          <w:lang w:val="en-US"/>
        </w:rPr>
        <w:t xml:space="preserve"> ไปเป็นเงินกู้ยืมระยะยาว ซึ่งมีอัตราดอกเบี้ยร้อยละ </w:t>
      </w:r>
      <w:r w:rsidR="009E3308" w:rsidRPr="009E3308">
        <w:rPr>
          <w:rFonts w:ascii="Angsana New" w:hAnsi="Angsana New" w:cs="Angsana New"/>
          <w:sz w:val="22"/>
          <w:szCs w:val="22"/>
          <w:lang w:val="en-US"/>
        </w:rPr>
        <w:t>6</w:t>
      </w:r>
      <w:r w:rsidR="0094630B">
        <w:rPr>
          <w:rFonts w:ascii="Angsana New" w:hAnsi="Angsana New" w:cs="Angsana New"/>
          <w:sz w:val="22"/>
          <w:szCs w:val="22"/>
          <w:lang w:val="en-US"/>
        </w:rPr>
        <w:t>.</w:t>
      </w:r>
      <w:r w:rsidR="009E3308" w:rsidRPr="009E3308">
        <w:rPr>
          <w:rFonts w:ascii="Angsana New" w:hAnsi="Angsana New" w:cs="Angsana New"/>
          <w:sz w:val="22"/>
          <w:szCs w:val="22"/>
          <w:lang w:val="en-US"/>
        </w:rPr>
        <w:t>50</w:t>
      </w:r>
      <w:r w:rsidRPr="004D0E39">
        <w:rPr>
          <w:rFonts w:ascii="Angsana New" w:hAnsi="Angsana New" w:cs="Angsana New"/>
          <w:sz w:val="22"/>
          <w:szCs w:val="22"/>
          <w:cs/>
          <w:lang w:val="en-US"/>
        </w:rPr>
        <w:t xml:space="preserve"> ต่อปี และมีกำหนดชำระคืนตามเงื่อนไขที่ระบุในสัญญา</w:t>
      </w:r>
    </w:p>
    <w:p w14:paraId="3DA75A03" w14:textId="6A21705F" w:rsidR="00E142AA" w:rsidRPr="004B1154" w:rsidRDefault="009E3308" w:rsidP="00C76C9C">
      <w:pPr>
        <w:ind w:left="1094" w:right="-389" w:hanging="547"/>
        <w:jc w:val="thaiDistribute"/>
        <w:rPr>
          <w:rFonts w:asciiTheme="majorBidi" w:hAnsiTheme="majorBidi" w:cstheme="majorBidi"/>
          <w:cs/>
        </w:rPr>
      </w:pPr>
      <w:r w:rsidRPr="009E3308">
        <w:rPr>
          <w:rFonts w:asciiTheme="majorBidi" w:hAnsiTheme="majorBidi" w:cstheme="majorBidi"/>
          <w:lang w:val="en-US"/>
        </w:rPr>
        <w:t>21</w:t>
      </w:r>
      <w:r w:rsidR="00E142AA" w:rsidRPr="004B1154">
        <w:rPr>
          <w:rFonts w:asciiTheme="majorBidi" w:hAnsiTheme="majorBidi" w:cstheme="majorBidi"/>
          <w:cs/>
        </w:rPr>
        <w:t>.</w:t>
      </w:r>
      <w:r w:rsidRPr="009E3308">
        <w:rPr>
          <w:rFonts w:asciiTheme="majorBidi" w:hAnsiTheme="majorBidi" w:cstheme="majorBidi"/>
          <w:lang w:val="en-US"/>
        </w:rPr>
        <w:t>4</w:t>
      </w:r>
      <w:r w:rsidR="00E142AA" w:rsidRPr="004B1154">
        <w:rPr>
          <w:rFonts w:asciiTheme="majorBidi" w:hAnsiTheme="majorBidi" w:cstheme="majorBidi"/>
          <w:lang w:val="en-US"/>
        </w:rPr>
        <w:tab/>
      </w:r>
      <w:r w:rsidR="00E142AA" w:rsidRPr="004B1154">
        <w:rPr>
          <w:rFonts w:asciiTheme="majorBidi" w:hAnsiTheme="majorBidi" w:cstheme="majorBidi"/>
          <w:cs/>
          <w:lang w:val="en-US"/>
        </w:rPr>
        <w:t>ยอดคงเหลืออื่น</w:t>
      </w:r>
      <w:r w:rsidR="00E142AA" w:rsidRPr="004B1154">
        <w:rPr>
          <w:rFonts w:asciiTheme="majorBidi" w:hAnsiTheme="majorBidi" w:cstheme="majorBidi"/>
          <w:lang w:val="en-US"/>
        </w:rPr>
        <w:t xml:space="preserve"> </w:t>
      </w:r>
      <w:r w:rsidR="00E142AA" w:rsidRPr="004B1154">
        <w:rPr>
          <w:rFonts w:asciiTheme="majorBidi" w:hAnsiTheme="majorBidi" w:cstheme="majorBidi"/>
          <w:cs/>
          <w:lang w:val="en-US"/>
        </w:rPr>
        <w:t>ๆ</w:t>
      </w:r>
      <w:r w:rsidR="00E142AA" w:rsidRPr="004B1154">
        <w:rPr>
          <w:rFonts w:asciiTheme="majorBidi" w:hAnsiTheme="majorBidi" w:cstheme="majorBidi"/>
          <w:lang w:val="en-US"/>
        </w:rPr>
        <w:t xml:space="preserve"> </w:t>
      </w:r>
      <w:r w:rsidR="00E142AA" w:rsidRPr="004B1154">
        <w:rPr>
          <w:rFonts w:asciiTheme="majorBidi" w:hAnsiTheme="majorBidi" w:cstheme="majorBidi"/>
          <w:cs/>
          <w:lang w:val="en-US"/>
        </w:rPr>
        <w:t>และ</w:t>
      </w:r>
      <w:r w:rsidR="00E142AA" w:rsidRPr="004B1154">
        <w:rPr>
          <w:rFonts w:asciiTheme="majorBidi" w:hAnsiTheme="majorBidi" w:cstheme="majorBidi"/>
          <w:cs/>
        </w:rPr>
        <w:t>รายการค้ากับบุคคลหรือกิจการที่เกี่ยวข้องกัน</w:t>
      </w:r>
    </w:p>
    <w:p w14:paraId="5834F14A" w14:textId="77777777" w:rsidR="00E142AA" w:rsidRPr="004B1154" w:rsidRDefault="00E142AA" w:rsidP="001C15B0">
      <w:pPr>
        <w:tabs>
          <w:tab w:val="decimal" w:pos="1170"/>
        </w:tabs>
        <w:spacing w:after="120"/>
        <w:ind w:left="1080"/>
        <w:jc w:val="thaiDistribute"/>
        <w:rPr>
          <w:rFonts w:asciiTheme="majorBidi" w:hAnsiTheme="majorBidi" w:cstheme="majorBidi"/>
          <w:cs/>
        </w:rPr>
      </w:pPr>
      <w:r w:rsidRPr="004B1154">
        <w:rPr>
          <w:rFonts w:asciiTheme="majorBidi" w:hAnsiTheme="majorBidi" w:cstheme="majorBidi"/>
          <w:cs/>
        </w:rPr>
        <w:t>สินทรัพย์ หนี้สิน รายได้และค่าใช้จ่ายส่วนหนึ่งของกลุ่มบริษัท</w:t>
      </w:r>
      <w:r w:rsidRPr="004B1154">
        <w:rPr>
          <w:rFonts w:asciiTheme="majorBidi" w:hAnsiTheme="majorBidi" w:cstheme="majorBidi"/>
          <w:cs/>
          <w:lang w:val="en-US"/>
        </w:rPr>
        <w:t>และบริษัท</w:t>
      </w:r>
      <w:r w:rsidRPr="004B1154">
        <w:rPr>
          <w:rFonts w:asciiTheme="majorBidi" w:hAnsiTheme="majorBidi" w:cstheme="majorBidi"/>
          <w:cs/>
        </w:rPr>
        <w:t>เกิดจากรายการกับบุคคล</w:t>
      </w:r>
      <w:r w:rsidRPr="004B1154">
        <w:rPr>
          <w:rFonts w:asciiTheme="majorBidi" w:hAnsiTheme="majorBidi" w:cstheme="majorBidi"/>
          <w:spacing w:val="-10"/>
          <w:cs/>
        </w:rPr>
        <w:t>หรือกิจการที่เกี่ยวข้องกัน บุคคลหรือกิจการเหล่านี้เกี่ยวข้องกันโดยการ</w:t>
      </w:r>
      <w:r w:rsidRPr="004B1154">
        <w:rPr>
          <w:rFonts w:asciiTheme="majorBidi" w:hAnsiTheme="majorBidi" w:cstheme="majorBidi"/>
          <w:spacing w:val="-10"/>
          <w:cs/>
          <w:lang w:val="en-US"/>
        </w:rPr>
        <w:t>มี</w:t>
      </w:r>
      <w:r w:rsidRPr="004B1154">
        <w:rPr>
          <w:rFonts w:asciiTheme="majorBidi" w:hAnsiTheme="majorBidi" w:cstheme="majorBidi"/>
          <w:spacing w:val="-10"/>
          <w:cs/>
        </w:rPr>
        <w:t>กรรมการร่วมกันและการถือหุ้น</w:t>
      </w:r>
      <w:r w:rsidRPr="004B1154">
        <w:rPr>
          <w:rFonts w:asciiTheme="majorBidi" w:hAnsiTheme="majorBidi" w:cstheme="majorBidi"/>
          <w:spacing w:val="-8"/>
          <w:cs/>
        </w:rPr>
        <w:t>ทั้งทางตรง</w:t>
      </w:r>
      <w:r w:rsidRPr="004B1154">
        <w:rPr>
          <w:rFonts w:asciiTheme="majorBidi" w:hAnsiTheme="majorBidi" w:cstheme="majorBidi"/>
          <w:cs/>
        </w:rPr>
        <w:t>หรือทางอ้อม นโยบายการกำหนดราคาสำหรับรายการแต่ละประเภทมีดังนี้</w:t>
      </w: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2"/>
        <w:gridCol w:w="5275"/>
      </w:tblGrid>
      <w:tr w:rsidR="00522938" w:rsidRPr="004B1154" w14:paraId="64492158" w14:textId="77777777" w:rsidTr="00D619E8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021999AD" w14:textId="77777777" w:rsidR="00CE2675" w:rsidRPr="004B1154" w:rsidRDefault="00CE2675" w:rsidP="00D619E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2B2923A4" w14:textId="77777777" w:rsidR="00CE2675" w:rsidRPr="004B1154" w:rsidRDefault="00CE2675" w:rsidP="00D619E8">
            <w:pPr>
              <w:tabs>
                <w:tab w:val="left" w:pos="709"/>
              </w:tabs>
              <w:spacing w:line="360" w:lineRule="exact"/>
              <w:ind w:left="-144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22938" w:rsidRPr="004B1154" w14:paraId="2F77ADD0" w14:textId="77777777" w:rsidTr="00D619E8">
        <w:trPr>
          <w:trHeight w:val="8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64912AD9" w14:textId="2B988C49" w:rsidR="00CE2675" w:rsidRPr="004B1154" w:rsidRDefault="00CE2675" w:rsidP="00D619E8">
            <w:pPr>
              <w:tabs>
                <w:tab w:val="left" w:pos="70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ค่าธรรมเนียมบริ</w:t>
            </w:r>
            <w:r w:rsidR="00006199" w:rsidRPr="004B1154">
              <w:rPr>
                <w:rFonts w:asciiTheme="majorBidi" w:hAnsiTheme="majorBidi" w:cstheme="majorBidi"/>
                <w:sz w:val="28"/>
                <w:szCs w:val="28"/>
                <w:cs/>
              </w:rPr>
              <w:t>ห</w:t>
            </w:r>
            <w:r w:rsidRPr="004B1154">
              <w:rPr>
                <w:rFonts w:asciiTheme="majorBidi" w:hAnsiTheme="majorBidi" w:cstheme="majorBidi"/>
                <w:sz w:val="28"/>
                <w:szCs w:val="28"/>
                <w:cs/>
              </w:rPr>
              <w:t>าร</w:t>
            </w:r>
            <w:r w:rsidR="00006199" w:rsidRPr="004B1154">
              <w:rPr>
                <w:rFonts w:asciiTheme="majorBidi" w:hAnsiTheme="majorBidi" w:cstheme="majorBidi"/>
                <w:sz w:val="28"/>
                <w:szCs w:val="28"/>
                <w:cs/>
              </w:rPr>
              <w:t>จัดการ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3025A6AB" w14:textId="77777777" w:rsidR="00CE2675" w:rsidRPr="004B1154" w:rsidRDefault="00CE2675" w:rsidP="00D619E8">
            <w:pPr>
              <w:tabs>
                <w:tab w:val="left" w:pos="70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115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ราคาที่ตกลงตามสัญญาโดยเทียบเคียงราคาตลาด</w:t>
            </w:r>
          </w:p>
        </w:tc>
      </w:tr>
    </w:tbl>
    <w:p w14:paraId="320CCF2F" w14:textId="54896E13" w:rsidR="00DB5B29" w:rsidRPr="004B1154" w:rsidRDefault="00DB5B29" w:rsidP="00CF5008">
      <w:pPr>
        <w:tabs>
          <w:tab w:val="left" w:pos="993"/>
        </w:tabs>
        <w:spacing w:before="240" w:after="120"/>
        <w:ind w:left="1080"/>
        <w:rPr>
          <w:rFonts w:asciiTheme="majorBidi" w:hAnsiTheme="majorBidi" w:cstheme="majorBidi"/>
          <w:cs/>
        </w:rPr>
      </w:pPr>
      <w:r w:rsidRPr="004B1154">
        <w:rPr>
          <w:rFonts w:asciiTheme="majorBidi" w:hAnsiTheme="majorBidi" w:cstheme="majorBidi"/>
          <w:cs/>
        </w:rPr>
        <w:t>รายการกับบุคคลหรือกิจการที่เกี</w:t>
      </w:r>
      <w:r w:rsidR="00D27EF4" w:rsidRPr="004B1154">
        <w:rPr>
          <w:rFonts w:asciiTheme="majorBidi" w:hAnsiTheme="majorBidi" w:cstheme="majorBidi"/>
          <w:cs/>
        </w:rPr>
        <w:t xml:space="preserve">่ยวข้องกันดังกล่าวที่มีนัยสำคัญ </w:t>
      </w:r>
      <w:r w:rsidRPr="004B1154">
        <w:rPr>
          <w:rFonts w:asciiTheme="majorBidi" w:hAnsiTheme="majorBidi" w:cstheme="majorBidi"/>
          <w:cs/>
        </w:rPr>
        <w:t>ดังนี้</w:t>
      </w:r>
    </w:p>
    <w:tbl>
      <w:tblPr>
        <w:tblW w:w="8176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9"/>
        <w:gridCol w:w="900"/>
        <w:gridCol w:w="90"/>
        <w:gridCol w:w="899"/>
        <w:gridCol w:w="90"/>
        <w:gridCol w:w="899"/>
        <w:gridCol w:w="90"/>
        <w:gridCol w:w="899"/>
      </w:tblGrid>
      <w:tr w:rsidR="00DB5B29" w:rsidRPr="004B1154" w14:paraId="4219C06C" w14:textId="77777777" w:rsidTr="00C824BE">
        <w:trPr>
          <w:trHeight w:val="144"/>
        </w:trPr>
        <w:tc>
          <w:tcPr>
            <w:tcW w:w="4309" w:type="dxa"/>
          </w:tcPr>
          <w:p w14:paraId="3074FCA4" w14:textId="77777777" w:rsidR="00DB5B29" w:rsidRPr="004B1154" w:rsidRDefault="00DB5B29" w:rsidP="00BB125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89" w:type="dxa"/>
            <w:gridSpan w:val="3"/>
          </w:tcPr>
          <w:p w14:paraId="130CECC2" w14:textId="77777777" w:rsidR="00DB5B29" w:rsidRPr="004B1154" w:rsidRDefault="00DB5B29" w:rsidP="00BB125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1E38565" w14:textId="77777777" w:rsidR="00DB5B29" w:rsidRPr="004B1154" w:rsidRDefault="00DB5B29" w:rsidP="00BB125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8" w:type="dxa"/>
            <w:gridSpan w:val="3"/>
          </w:tcPr>
          <w:p w14:paraId="4081795D" w14:textId="77777777" w:rsidR="00DB5B29" w:rsidRPr="004B1154" w:rsidRDefault="00DB5B29" w:rsidP="00BB125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บาท)</w:t>
            </w:r>
          </w:p>
        </w:tc>
      </w:tr>
      <w:tr w:rsidR="00DB5B29" w:rsidRPr="004B1154" w14:paraId="5FCE7EA5" w14:textId="77777777" w:rsidTr="00C824BE">
        <w:trPr>
          <w:trHeight w:val="144"/>
        </w:trPr>
        <w:tc>
          <w:tcPr>
            <w:tcW w:w="4309" w:type="dxa"/>
          </w:tcPr>
          <w:p w14:paraId="70F7CEB1" w14:textId="77777777" w:rsidR="00DB5B29" w:rsidRPr="004B1154" w:rsidRDefault="00DB5B29" w:rsidP="00BB125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9" w:type="dxa"/>
            <w:gridSpan w:val="3"/>
          </w:tcPr>
          <w:p w14:paraId="6DC145DF" w14:textId="77777777" w:rsidR="00DB5B29" w:rsidRPr="004B1154" w:rsidRDefault="00DB5B29" w:rsidP="00BB125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AA279AB" w14:textId="77777777" w:rsidR="00DB5B29" w:rsidRPr="004B1154" w:rsidRDefault="00DB5B29" w:rsidP="00BB125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8" w:type="dxa"/>
            <w:gridSpan w:val="3"/>
          </w:tcPr>
          <w:p w14:paraId="36226020" w14:textId="77777777" w:rsidR="00DB5B29" w:rsidRPr="004B1154" w:rsidRDefault="00DB5B29" w:rsidP="00BB125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B5B29" w:rsidRPr="004B1154" w14:paraId="1E29639B" w14:textId="77777777" w:rsidTr="00C824BE">
        <w:trPr>
          <w:trHeight w:val="144"/>
        </w:trPr>
        <w:tc>
          <w:tcPr>
            <w:tcW w:w="4309" w:type="dxa"/>
          </w:tcPr>
          <w:p w14:paraId="68BE26B1" w14:textId="77777777" w:rsidR="00DB5B29" w:rsidRPr="004B1154" w:rsidRDefault="00DB5B29" w:rsidP="00BB125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1DF5001" w14:textId="77777777" w:rsidR="00DB5B29" w:rsidRPr="004B1154" w:rsidRDefault="00DB5B29" w:rsidP="00BB1254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4F0D324B" w14:textId="77777777" w:rsidR="00DB5B29" w:rsidRPr="004B1154" w:rsidRDefault="00DB5B29" w:rsidP="00BB125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84F51B8" w14:textId="77777777" w:rsidR="00DB5B29" w:rsidRPr="004B1154" w:rsidRDefault="00DB5B29" w:rsidP="00BB1254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25FEDDF5" w14:textId="77777777" w:rsidR="00DB5B29" w:rsidRPr="004B1154" w:rsidRDefault="00DB5B29" w:rsidP="00BB125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D95B8E0" w14:textId="77777777" w:rsidR="00DB5B29" w:rsidRPr="004B1154" w:rsidRDefault="00DB5B29" w:rsidP="00BB1254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33E23E0C" w14:textId="77777777" w:rsidR="00DB5B29" w:rsidRPr="004B1154" w:rsidRDefault="00DB5B29" w:rsidP="00BB125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9730F94" w14:textId="77777777" w:rsidR="00DB5B29" w:rsidRPr="004B1154" w:rsidRDefault="00DB5B29" w:rsidP="00BB1254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0347DE" w:rsidRPr="004B1154" w14:paraId="4480E447" w14:textId="77777777" w:rsidTr="00C824BE">
        <w:trPr>
          <w:trHeight w:val="144"/>
        </w:trPr>
        <w:tc>
          <w:tcPr>
            <w:tcW w:w="4309" w:type="dxa"/>
          </w:tcPr>
          <w:p w14:paraId="34DEE5AF" w14:textId="77777777" w:rsidR="000347DE" w:rsidRPr="004B1154" w:rsidRDefault="000347DE" w:rsidP="000347DE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61E4323" w14:textId="5A4B0955" w:rsidR="000347DE" w:rsidRPr="004B1154" w:rsidRDefault="009E3308" w:rsidP="000347DE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0347DE"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347DE" w:rsidRPr="004B115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32028A61" w14:textId="77777777" w:rsidR="000347DE" w:rsidRPr="004B1154" w:rsidRDefault="000347DE" w:rsidP="000347D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6837DF6" w14:textId="40DF782C" w:rsidR="000347DE" w:rsidRPr="004B1154" w:rsidRDefault="009E3308" w:rsidP="000347DE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0347DE"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D840E3A" w14:textId="77777777" w:rsidR="000347DE" w:rsidRPr="004B1154" w:rsidRDefault="000347DE" w:rsidP="000347DE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E2281F6" w14:textId="463AFEE5" w:rsidR="000347DE" w:rsidRPr="004B1154" w:rsidRDefault="009E3308" w:rsidP="000347DE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0347DE"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347DE" w:rsidRPr="004B115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3CE0B1BA" w14:textId="77777777" w:rsidR="000347DE" w:rsidRPr="004B1154" w:rsidRDefault="000347DE" w:rsidP="000347D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30F140D" w14:textId="2F0E15B8" w:rsidR="000347DE" w:rsidRPr="004B1154" w:rsidRDefault="009E3308" w:rsidP="000347DE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0347DE"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331D49" w:rsidRPr="004B1154" w14:paraId="752220ED" w14:textId="77777777" w:rsidTr="00C824BE">
        <w:trPr>
          <w:trHeight w:val="144"/>
        </w:trPr>
        <w:tc>
          <w:tcPr>
            <w:tcW w:w="4309" w:type="dxa"/>
          </w:tcPr>
          <w:p w14:paraId="1FC2626B" w14:textId="77777777" w:rsidR="00331D49" w:rsidRPr="004B1154" w:rsidRDefault="00331D49" w:rsidP="00331D49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F46688D" w14:textId="1AD37A72" w:rsidR="00331D49" w:rsidRPr="004B1154" w:rsidRDefault="009E3308" w:rsidP="00331D4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4B25E694" w14:textId="77777777" w:rsidR="00331D49" w:rsidRPr="004B1154" w:rsidRDefault="00331D49" w:rsidP="00331D4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80B9143" w14:textId="508D35E1" w:rsidR="00331D49" w:rsidRPr="004B1154" w:rsidRDefault="009E3308" w:rsidP="00331D49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3ED0747B" w14:textId="77777777" w:rsidR="00331D49" w:rsidRPr="004B1154" w:rsidRDefault="00331D49" w:rsidP="00331D49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E1174EA" w14:textId="19F8358B" w:rsidR="00331D49" w:rsidRPr="004B1154" w:rsidRDefault="009E3308" w:rsidP="00331D4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5EBF13DE" w14:textId="77777777" w:rsidR="00331D49" w:rsidRPr="004B1154" w:rsidRDefault="00331D49" w:rsidP="00331D4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36A03D6" w14:textId="6F5C8062" w:rsidR="00331D49" w:rsidRPr="004B1154" w:rsidRDefault="009E3308" w:rsidP="00331D49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DB5B29" w:rsidRPr="004B1154" w14:paraId="3E79A2C9" w14:textId="77777777" w:rsidTr="00C824BE">
        <w:trPr>
          <w:trHeight w:val="144"/>
        </w:trPr>
        <w:tc>
          <w:tcPr>
            <w:tcW w:w="4309" w:type="dxa"/>
          </w:tcPr>
          <w:p w14:paraId="39560B6D" w14:textId="77777777" w:rsidR="00DB5B29" w:rsidRPr="004B1154" w:rsidRDefault="00DB5B29" w:rsidP="00BB125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0" w:type="dxa"/>
          </w:tcPr>
          <w:p w14:paraId="35011AA8" w14:textId="77777777" w:rsidR="00DB5B29" w:rsidRPr="004B1154" w:rsidRDefault="00DB5B29" w:rsidP="00BB1254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6687281" w14:textId="77777777" w:rsidR="00DB5B29" w:rsidRPr="004B1154" w:rsidRDefault="00DB5B29" w:rsidP="00BB125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FFD7FAC" w14:textId="77777777" w:rsidR="00DB5B29" w:rsidRPr="004B1154" w:rsidRDefault="00DB5B29" w:rsidP="00BB1254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B17EE41" w14:textId="77777777" w:rsidR="00DB5B29" w:rsidRPr="004B1154" w:rsidRDefault="00DB5B29" w:rsidP="00BB125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01C2EB9" w14:textId="77777777" w:rsidR="00DB5B29" w:rsidRPr="004B1154" w:rsidRDefault="00DB5B29" w:rsidP="00BB1254">
            <w:pPr>
              <w:ind w:right="2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4393378" w14:textId="77777777" w:rsidR="00DB5B29" w:rsidRPr="004B1154" w:rsidRDefault="00DB5B29" w:rsidP="00BB125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1784847" w14:textId="77777777" w:rsidR="00DB5B29" w:rsidRPr="004B1154" w:rsidRDefault="00DB5B29" w:rsidP="00BB1254">
            <w:pPr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DB5B29" w:rsidRPr="004B1154" w14:paraId="026CB6CD" w14:textId="77777777" w:rsidTr="00C824BE">
        <w:trPr>
          <w:trHeight w:val="144"/>
        </w:trPr>
        <w:tc>
          <w:tcPr>
            <w:tcW w:w="4309" w:type="dxa"/>
          </w:tcPr>
          <w:p w14:paraId="5B66CE70" w14:textId="77777777" w:rsidR="00DB5B29" w:rsidRPr="004B1154" w:rsidRDefault="00DB5B29" w:rsidP="00BB125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20A7B3A" w14:textId="77777777" w:rsidR="00DB5B29" w:rsidRPr="004B1154" w:rsidRDefault="00DB5B29" w:rsidP="00BB1254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726200F" w14:textId="77777777" w:rsidR="00DB5B29" w:rsidRPr="004B1154" w:rsidRDefault="00DB5B29" w:rsidP="00BB125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CA8BDEF" w14:textId="77777777" w:rsidR="00DB5B29" w:rsidRPr="004B1154" w:rsidRDefault="00DB5B29" w:rsidP="00BB1254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08B558A" w14:textId="77777777" w:rsidR="00DB5B29" w:rsidRPr="004B1154" w:rsidRDefault="00DB5B29" w:rsidP="00BB125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C5D4F31" w14:textId="77777777" w:rsidR="00DB5B29" w:rsidRPr="004B1154" w:rsidRDefault="00DB5B29" w:rsidP="00BB1254">
            <w:pPr>
              <w:ind w:right="2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2B4169F" w14:textId="77777777" w:rsidR="00DB5B29" w:rsidRPr="004B1154" w:rsidRDefault="00DB5B29" w:rsidP="00BB125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1D48E87" w14:textId="77777777" w:rsidR="00DB5B29" w:rsidRPr="004B1154" w:rsidRDefault="00DB5B29" w:rsidP="00BB1254">
            <w:pPr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577213" w:rsidRPr="004B1154" w14:paraId="4C92D009" w14:textId="77777777" w:rsidTr="00C824BE">
        <w:trPr>
          <w:trHeight w:val="144"/>
        </w:trPr>
        <w:tc>
          <w:tcPr>
            <w:tcW w:w="4309" w:type="dxa"/>
          </w:tcPr>
          <w:p w14:paraId="1FAD7D5D" w14:textId="38268CD0" w:rsidR="00577213" w:rsidRPr="004B1154" w:rsidRDefault="00577213" w:rsidP="00577213">
            <w:pPr>
              <w:ind w:left="16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ลูกหนี้อื่น (ดูหมายเหตุข้อ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5DAF16AD" w14:textId="651D55CB" w:rsidR="00577213" w:rsidRPr="004B1154" w:rsidRDefault="00577213" w:rsidP="00577213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105DD0A" w14:textId="77777777" w:rsidR="00577213" w:rsidRPr="004B1154" w:rsidRDefault="00577213" w:rsidP="0057721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8FD9B93" w14:textId="4B12ED96" w:rsidR="00577213" w:rsidRPr="004B1154" w:rsidRDefault="00577213" w:rsidP="00577213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4465987" w14:textId="77777777" w:rsidR="00577213" w:rsidRPr="004B1154" w:rsidRDefault="00577213" w:rsidP="00577213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9E56517" w14:textId="7680DF52" w:rsidR="00577213" w:rsidRPr="004B1154" w:rsidRDefault="009E3308" w:rsidP="00577213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217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959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232</w:t>
            </w:r>
          </w:p>
        </w:tc>
        <w:tc>
          <w:tcPr>
            <w:tcW w:w="90" w:type="dxa"/>
          </w:tcPr>
          <w:p w14:paraId="4063DD0D" w14:textId="77777777" w:rsidR="00577213" w:rsidRPr="004B1154" w:rsidRDefault="00577213" w:rsidP="00577213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2241051" w14:textId="429DB0E2" w:rsidR="00577213" w:rsidRPr="004B1154" w:rsidRDefault="009E3308" w:rsidP="00577213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352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613</w:t>
            </w:r>
          </w:p>
        </w:tc>
      </w:tr>
      <w:tr w:rsidR="00577213" w:rsidRPr="004B1154" w14:paraId="535D7C78" w14:textId="77777777" w:rsidTr="00C824BE">
        <w:trPr>
          <w:trHeight w:val="144"/>
        </w:trPr>
        <w:tc>
          <w:tcPr>
            <w:tcW w:w="4309" w:type="dxa"/>
          </w:tcPr>
          <w:p w14:paraId="3743D697" w14:textId="52D551B1" w:rsidR="00577213" w:rsidRPr="004B1154" w:rsidRDefault="00577213" w:rsidP="00577213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ดอกเบี้ยค้างรับ (ดูหมายเหตุข้อ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408C3938" w14:textId="31714B14" w:rsidR="00577213" w:rsidRPr="004B1154" w:rsidRDefault="00577213" w:rsidP="00577213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E7BF56E" w14:textId="77777777" w:rsidR="00577213" w:rsidRPr="004B1154" w:rsidRDefault="00577213" w:rsidP="0057721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4835FDE" w14:textId="762A65CB" w:rsidR="00577213" w:rsidRPr="004B1154" w:rsidRDefault="00577213" w:rsidP="00577213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F01987F" w14:textId="77777777" w:rsidR="00577213" w:rsidRPr="004B1154" w:rsidRDefault="00577213" w:rsidP="00577213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B44199B" w14:textId="72D07D32" w:rsidR="00577213" w:rsidRPr="004B1154" w:rsidRDefault="009E3308" w:rsidP="00577213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452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771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794</w:t>
            </w:r>
          </w:p>
        </w:tc>
        <w:tc>
          <w:tcPr>
            <w:tcW w:w="90" w:type="dxa"/>
          </w:tcPr>
          <w:p w14:paraId="4E96FE23" w14:textId="77777777" w:rsidR="00577213" w:rsidRPr="004B1154" w:rsidRDefault="00577213" w:rsidP="00577213">
            <w:pPr>
              <w:tabs>
                <w:tab w:val="decimal" w:pos="1080"/>
              </w:tabs>
              <w:ind w:left="-250" w:right="5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11A072B6" w14:textId="4E1F96CB" w:rsidR="00577213" w:rsidRPr="004B1154" w:rsidRDefault="009E3308" w:rsidP="00577213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349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554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863</w:t>
            </w:r>
          </w:p>
        </w:tc>
      </w:tr>
      <w:tr w:rsidR="00577213" w:rsidRPr="004B1154" w14:paraId="628CA668" w14:textId="77777777" w:rsidTr="00C824BE">
        <w:trPr>
          <w:trHeight w:val="144"/>
        </w:trPr>
        <w:tc>
          <w:tcPr>
            <w:tcW w:w="4309" w:type="dxa"/>
          </w:tcPr>
          <w:p w14:paraId="640F5976" w14:textId="3FAB9319" w:rsidR="00577213" w:rsidRPr="004B1154" w:rsidRDefault="00577213" w:rsidP="00577213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="Angsana New" w:hAnsi="Angsana New" w:cs="Angsana New"/>
                <w:sz w:val="20"/>
                <w:szCs w:val="20"/>
                <w:cs/>
              </w:rPr>
              <w:t>โครงการระหว่างก่อสร้างและสาธารณูปโภค</w:t>
            </w:r>
            <w:r w:rsidRPr="004B1154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- </w:t>
            </w:r>
            <w:r w:rsidRPr="004B1154">
              <w:rPr>
                <w:rFonts w:ascii="Angsana New" w:hAnsi="Angsana New" w:cs="Angsana New"/>
                <w:sz w:val="20"/>
                <w:szCs w:val="20"/>
                <w:cs/>
              </w:rPr>
              <w:t>ต้นทุนการกู้ยืม</w:t>
            </w:r>
          </w:p>
        </w:tc>
        <w:tc>
          <w:tcPr>
            <w:tcW w:w="900" w:type="dxa"/>
          </w:tcPr>
          <w:p w14:paraId="3BE7DE88" w14:textId="77777777" w:rsidR="00577213" w:rsidRPr="004B1154" w:rsidRDefault="00577213" w:rsidP="00577213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950D901" w14:textId="77777777" w:rsidR="00577213" w:rsidRPr="004B1154" w:rsidRDefault="00577213" w:rsidP="0057721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DA1CDC9" w14:textId="77777777" w:rsidR="00577213" w:rsidRPr="004B1154" w:rsidRDefault="00577213" w:rsidP="00577213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3606A5F" w14:textId="77777777" w:rsidR="00577213" w:rsidRPr="004B1154" w:rsidRDefault="00577213" w:rsidP="00577213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4DD6387" w14:textId="77777777" w:rsidR="00577213" w:rsidRPr="004B1154" w:rsidRDefault="00577213" w:rsidP="00577213">
            <w:pPr>
              <w:tabs>
                <w:tab w:val="decimal" w:pos="829"/>
              </w:tabs>
              <w:ind w:left="-250" w:right="-280"/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C40018A" w14:textId="77777777" w:rsidR="00577213" w:rsidRPr="004B1154" w:rsidRDefault="00577213" w:rsidP="00577213">
            <w:pPr>
              <w:tabs>
                <w:tab w:val="decimal" w:pos="1080"/>
              </w:tabs>
              <w:ind w:left="-250" w:right="5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1E88009F" w14:textId="77777777" w:rsidR="00577213" w:rsidRPr="004B1154" w:rsidRDefault="00577213" w:rsidP="00577213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577213" w:rsidRPr="004B1154" w14:paraId="20DE34D4" w14:textId="77777777" w:rsidTr="00C824BE">
        <w:trPr>
          <w:trHeight w:val="144"/>
        </w:trPr>
        <w:tc>
          <w:tcPr>
            <w:tcW w:w="4309" w:type="dxa"/>
          </w:tcPr>
          <w:p w14:paraId="20C72679" w14:textId="2F4DBB07" w:rsidR="00577213" w:rsidRPr="004B1154" w:rsidRDefault="00577213" w:rsidP="00577213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</w:t>
            </w:r>
            <w:r w:rsidRPr="004B1154">
              <w:rPr>
                <w:rFonts w:ascii="Angsana New" w:hAnsi="Angsana New" w:cs="Angsana New"/>
                <w:sz w:val="20"/>
                <w:szCs w:val="20"/>
                <w:cs/>
              </w:rPr>
              <w:t>(ดูหมายเหตุข้อ</w:t>
            </w:r>
            <w:r w:rsidRPr="004B1154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9E3308" w:rsidRPr="009E3308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Pr="004B1154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131BA5FC" w14:textId="6259FB2E" w:rsidR="00577213" w:rsidRPr="004B1154" w:rsidRDefault="00577213" w:rsidP="00577213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6BB74FD" w14:textId="77777777" w:rsidR="00577213" w:rsidRPr="004B1154" w:rsidRDefault="00577213" w:rsidP="0057721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083C97B" w14:textId="46F79C77" w:rsidR="00577213" w:rsidRPr="004B1154" w:rsidRDefault="00577213" w:rsidP="00577213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AD536AB" w14:textId="77777777" w:rsidR="00577213" w:rsidRPr="004B1154" w:rsidRDefault="00577213" w:rsidP="00577213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09F26CC" w14:textId="7B342E01" w:rsidR="00577213" w:rsidRPr="004B1154" w:rsidRDefault="009E3308" w:rsidP="00577213">
            <w:pPr>
              <w:tabs>
                <w:tab w:val="decimal" w:pos="829"/>
              </w:tabs>
              <w:ind w:left="-250" w:right="-280"/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10</w:t>
            </w:r>
            <w:r w:rsidR="00577213" w:rsidRPr="004B1154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220</w:t>
            </w:r>
            <w:r w:rsidR="00577213" w:rsidRPr="004B1154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153</w:t>
            </w:r>
          </w:p>
        </w:tc>
        <w:tc>
          <w:tcPr>
            <w:tcW w:w="90" w:type="dxa"/>
          </w:tcPr>
          <w:p w14:paraId="34A03BE6" w14:textId="77777777" w:rsidR="00577213" w:rsidRPr="004B1154" w:rsidRDefault="00577213" w:rsidP="00577213">
            <w:pPr>
              <w:tabs>
                <w:tab w:val="decimal" w:pos="1080"/>
              </w:tabs>
              <w:ind w:left="-250" w:right="5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0226AD97" w14:textId="3EB06909" w:rsidR="00577213" w:rsidRPr="004B1154" w:rsidRDefault="009E3308" w:rsidP="00577213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5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373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273</w:t>
            </w:r>
          </w:p>
        </w:tc>
      </w:tr>
      <w:tr w:rsidR="00577213" w:rsidRPr="004B1154" w14:paraId="483BD489" w14:textId="77777777" w:rsidTr="00C824BE">
        <w:trPr>
          <w:trHeight w:val="144"/>
        </w:trPr>
        <w:tc>
          <w:tcPr>
            <w:tcW w:w="4309" w:type="dxa"/>
          </w:tcPr>
          <w:p w14:paraId="5493DB3B" w14:textId="1F7A97BF" w:rsidR="00577213" w:rsidRPr="004B1154" w:rsidRDefault="00577213" w:rsidP="00577213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="Angsana New" w:hAnsi="Angsana New" w:cs="Angsana New"/>
                <w:sz w:val="20"/>
                <w:szCs w:val="20"/>
                <w:cs/>
              </w:rPr>
              <w:t>อาคารระหว่างก่อสร้าง</w:t>
            </w:r>
            <w:r w:rsidRPr="004B1154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- </w:t>
            </w:r>
            <w:r w:rsidRPr="004B1154">
              <w:rPr>
                <w:rFonts w:ascii="Angsana New" w:hAnsi="Angsana New" w:cs="Angsana New"/>
                <w:sz w:val="20"/>
                <w:szCs w:val="20"/>
                <w:cs/>
              </w:rPr>
              <w:t>ต้นทุนการกู้ยืม</w:t>
            </w:r>
            <w:r w:rsidRPr="004B1154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4B1154">
              <w:rPr>
                <w:rFonts w:ascii="Angsana New" w:hAnsi="Angsana New" w:cs="Angsana New"/>
                <w:sz w:val="20"/>
                <w:szCs w:val="20"/>
                <w:cs/>
              </w:rPr>
              <w:t>(ดูหมายเหตุข้อ</w:t>
            </w:r>
            <w:r w:rsidRPr="004B1154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9E3308" w:rsidRPr="009E3308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  <w:r w:rsidRPr="004B1154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474E4C90" w14:textId="31060767" w:rsidR="00577213" w:rsidRPr="004B1154" w:rsidRDefault="00577213" w:rsidP="00577213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1DBF9E5" w14:textId="77777777" w:rsidR="00577213" w:rsidRPr="004B1154" w:rsidRDefault="00577213" w:rsidP="0057721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F0E87E8" w14:textId="58CE522C" w:rsidR="00577213" w:rsidRPr="004B1154" w:rsidRDefault="00577213" w:rsidP="00577213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B808E39" w14:textId="77777777" w:rsidR="00577213" w:rsidRPr="004B1154" w:rsidRDefault="00577213" w:rsidP="00577213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DDCEA5C" w14:textId="018D78B0" w:rsidR="00577213" w:rsidRPr="004B1154" w:rsidRDefault="009E3308" w:rsidP="00577213">
            <w:pPr>
              <w:tabs>
                <w:tab w:val="decimal" w:pos="829"/>
              </w:tabs>
              <w:ind w:left="-250" w:right="-280"/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90</w:t>
            </w:r>
            <w:r w:rsidR="00577213" w:rsidRPr="004B1154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128</w:t>
            </w:r>
            <w:r w:rsidR="00577213" w:rsidRPr="004B1154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739</w:t>
            </w:r>
          </w:p>
        </w:tc>
        <w:tc>
          <w:tcPr>
            <w:tcW w:w="90" w:type="dxa"/>
          </w:tcPr>
          <w:p w14:paraId="2F17BA78" w14:textId="77777777" w:rsidR="00577213" w:rsidRPr="004B1154" w:rsidRDefault="00577213" w:rsidP="00577213">
            <w:pPr>
              <w:tabs>
                <w:tab w:val="decimal" w:pos="1080"/>
              </w:tabs>
              <w:ind w:left="-250" w:right="5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3C59486A" w14:textId="6CE7E97C" w:rsidR="00577213" w:rsidRPr="004B1154" w:rsidRDefault="009E3308" w:rsidP="00577213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30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505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612</w:t>
            </w:r>
          </w:p>
        </w:tc>
      </w:tr>
      <w:tr w:rsidR="00577213" w:rsidRPr="004B1154" w14:paraId="286F63CF" w14:textId="77777777" w:rsidTr="00C824BE">
        <w:trPr>
          <w:trHeight w:val="144"/>
        </w:trPr>
        <w:tc>
          <w:tcPr>
            <w:tcW w:w="4309" w:type="dxa"/>
          </w:tcPr>
          <w:p w14:paraId="447CE4F4" w14:textId="4F92CDC8" w:rsidR="00577213" w:rsidRPr="004B1154" w:rsidRDefault="00577213" w:rsidP="00577213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เจ้าหนี้อื่น 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เงินทดรองรับ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(ดูหมายเหตุข้อ 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) *</w:t>
            </w:r>
          </w:p>
        </w:tc>
        <w:tc>
          <w:tcPr>
            <w:tcW w:w="900" w:type="dxa"/>
          </w:tcPr>
          <w:p w14:paraId="06684AEC" w14:textId="4F56BF47" w:rsidR="00577213" w:rsidRPr="004B1154" w:rsidRDefault="00577213" w:rsidP="00577213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A0EF0E3" w14:textId="77777777" w:rsidR="00577213" w:rsidRPr="004B1154" w:rsidRDefault="00577213" w:rsidP="0057721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A3C144C" w14:textId="5A6B8B55" w:rsidR="00577213" w:rsidRPr="004B1154" w:rsidRDefault="00577213" w:rsidP="00577213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DE38DA9" w14:textId="77777777" w:rsidR="00577213" w:rsidRPr="004B1154" w:rsidRDefault="00577213" w:rsidP="00577213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DBE755F" w14:textId="30A8702B" w:rsidR="00577213" w:rsidRPr="004B1154" w:rsidRDefault="00B122AB" w:rsidP="00B122AB">
            <w:pPr>
              <w:tabs>
                <w:tab w:val="decimal" w:pos="464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7EA98357" w14:textId="77777777" w:rsidR="00577213" w:rsidRPr="004B1154" w:rsidRDefault="00577213" w:rsidP="00577213">
            <w:pPr>
              <w:tabs>
                <w:tab w:val="decimal" w:pos="961"/>
              </w:tabs>
              <w:ind w:left="-250" w:right="54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4820ABE6" w14:textId="746A6E98" w:rsidR="00577213" w:rsidRPr="004B1154" w:rsidRDefault="009E3308" w:rsidP="00577213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945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676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216</w:t>
            </w:r>
          </w:p>
        </w:tc>
      </w:tr>
      <w:tr w:rsidR="00577213" w:rsidRPr="004B1154" w14:paraId="4F121F47" w14:textId="77777777" w:rsidTr="00C824BE">
        <w:trPr>
          <w:trHeight w:val="144"/>
        </w:trPr>
        <w:tc>
          <w:tcPr>
            <w:tcW w:w="4309" w:type="dxa"/>
          </w:tcPr>
          <w:p w14:paraId="618CB7F6" w14:textId="4584628E" w:rsidR="00577213" w:rsidRPr="004B1154" w:rsidRDefault="00577213" w:rsidP="00577213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เจ้าหนี้อื่น</w:t>
            </w:r>
            <w:r w:rsidRPr="004B1154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(ดูหมายเหตุข้อ 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6E7A3F51" w14:textId="4DF4DDDC" w:rsidR="00577213" w:rsidRPr="004B1154" w:rsidRDefault="00577213" w:rsidP="00577213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2DBF64B" w14:textId="77777777" w:rsidR="00577213" w:rsidRPr="004B1154" w:rsidRDefault="00577213" w:rsidP="0057721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B847C6E" w14:textId="38978747" w:rsidR="00577213" w:rsidRPr="004B1154" w:rsidRDefault="00577213" w:rsidP="00577213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4A651FE" w14:textId="77777777" w:rsidR="00577213" w:rsidRPr="004B1154" w:rsidRDefault="00577213" w:rsidP="00577213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BA4426F" w14:textId="2BA22099" w:rsidR="00577213" w:rsidRPr="004B1154" w:rsidRDefault="00B122AB" w:rsidP="00577213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 </w:t>
            </w:r>
            <w:r w:rsidR="009E3308"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195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949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544</w:t>
            </w:r>
          </w:p>
        </w:tc>
        <w:tc>
          <w:tcPr>
            <w:tcW w:w="90" w:type="dxa"/>
            <w:vAlign w:val="center"/>
          </w:tcPr>
          <w:p w14:paraId="779568E6" w14:textId="77777777" w:rsidR="00577213" w:rsidRPr="004B1154" w:rsidRDefault="00577213" w:rsidP="00577213">
            <w:pPr>
              <w:tabs>
                <w:tab w:val="decimal" w:pos="961"/>
              </w:tabs>
              <w:ind w:left="-250" w:right="54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39E631D2" w14:textId="67869E63" w:rsidR="00577213" w:rsidRPr="004B1154" w:rsidRDefault="00577213" w:rsidP="00577213">
            <w:pPr>
              <w:tabs>
                <w:tab w:val="decimal" w:pos="461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577213" w:rsidRPr="004B1154" w14:paraId="2C1CFE20" w14:textId="77777777" w:rsidTr="00C824BE">
        <w:trPr>
          <w:trHeight w:val="144"/>
        </w:trPr>
        <w:tc>
          <w:tcPr>
            <w:tcW w:w="4309" w:type="dxa"/>
          </w:tcPr>
          <w:p w14:paraId="5454BA17" w14:textId="77972C0D" w:rsidR="00577213" w:rsidRPr="004B1154" w:rsidRDefault="00577213" w:rsidP="00577213">
            <w:pPr>
              <w:ind w:left="16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ดอกเบี้ยค้างจ่าย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(ดูหมายเหตุข้อ 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5173DF8B" w14:textId="45F01D4F" w:rsidR="00577213" w:rsidRPr="004B1154" w:rsidRDefault="00577213" w:rsidP="00577213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553B382" w14:textId="77777777" w:rsidR="00577213" w:rsidRPr="004B1154" w:rsidRDefault="00577213" w:rsidP="0057721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71A5E2A" w14:textId="58FDA30F" w:rsidR="00577213" w:rsidRPr="004B1154" w:rsidRDefault="00577213" w:rsidP="00577213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99B463A" w14:textId="77777777" w:rsidR="00577213" w:rsidRPr="004B1154" w:rsidRDefault="00577213" w:rsidP="00577213">
            <w:pPr>
              <w:ind w:left="-250" w:right="54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4E1F829" w14:textId="61FCFDC2" w:rsidR="00577213" w:rsidRPr="004B1154" w:rsidRDefault="009E3308" w:rsidP="00577213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513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533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483</w:t>
            </w:r>
          </w:p>
        </w:tc>
        <w:tc>
          <w:tcPr>
            <w:tcW w:w="90" w:type="dxa"/>
            <w:vAlign w:val="center"/>
          </w:tcPr>
          <w:p w14:paraId="2BFA159C" w14:textId="77777777" w:rsidR="00577213" w:rsidRPr="004B1154" w:rsidRDefault="00577213" w:rsidP="00577213">
            <w:pPr>
              <w:tabs>
                <w:tab w:val="decimal" w:pos="829"/>
                <w:tab w:val="decimal" w:pos="961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341BDDE9" w14:textId="2C42F08A" w:rsidR="00577213" w:rsidRPr="004B1154" w:rsidRDefault="00577213" w:rsidP="00577213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285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167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077</w:t>
            </w:r>
          </w:p>
        </w:tc>
      </w:tr>
    </w:tbl>
    <w:p w14:paraId="6D7038EF" w14:textId="77777777" w:rsidR="009E3308" w:rsidRDefault="009E3308">
      <w:r>
        <w:rPr>
          <w:rFonts w:cs="Angsana New"/>
          <w:cs/>
        </w:rPr>
        <w:br w:type="page"/>
      </w:r>
    </w:p>
    <w:tbl>
      <w:tblPr>
        <w:tblW w:w="8176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9"/>
        <w:gridCol w:w="900"/>
        <w:gridCol w:w="90"/>
        <w:gridCol w:w="899"/>
        <w:gridCol w:w="90"/>
        <w:gridCol w:w="899"/>
        <w:gridCol w:w="90"/>
        <w:gridCol w:w="899"/>
      </w:tblGrid>
      <w:tr w:rsidR="009E3308" w:rsidRPr="004B1154" w14:paraId="35EB6EA9" w14:textId="77777777" w:rsidTr="00B9420A">
        <w:trPr>
          <w:trHeight w:val="144"/>
        </w:trPr>
        <w:tc>
          <w:tcPr>
            <w:tcW w:w="4309" w:type="dxa"/>
          </w:tcPr>
          <w:p w14:paraId="1CDFCC48" w14:textId="77777777" w:rsidR="009E3308" w:rsidRPr="004B1154" w:rsidRDefault="009E3308" w:rsidP="00B9420A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89" w:type="dxa"/>
            <w:gridSpan w:val="3"/>
          </w:tcPr>
          <w:p w14:paraId="50ACAC70" w14:textId="77777777" w:rsidR="009E3308" w:rsidRPr="004B1154" w:rsidRDefault="009E3308" w:rsidP="00B9420A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0B602D11" w14:textId="77777777" w:rsidR="009E3308" w:rsidRPr="004B1154" w:rsidRDefault="009E3308" w:rsidP="00B9420A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8" w:type="dxa"/>
            <w:gridSpan w:val="3"/>
          </w:tcPr>
          <w:p w14:paraId="03AD99A1" w14:textId="77777777" w:rsidR="009E3308" w:rsidRPr="004B1154" w:rsidRDefault="009E3308" w:rsidP="00B9420A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บาท)</w:t>
            </w:r>
          </w:p>
        </w:tc>
      </w:tr>
      <w:tr w:rsidR="009E3308" w:rsidRPr="004B1154" w14:paraId="369F6290" w14:textId="77777777" w:rsidTr="00B9420A">
        <w:trPr>
          <w:trHeight w:val="144"/>
        </w:trPr>
        <w:tc>
          <w:tcPr>
            <w:tcW w:w="4309" w:type="dxa"/>
          </w:tcPr>
          <w:p w14:paraId="24011393" w14:textId="77777777" w:rsidR="009E3308" w:rsidRPr="004B1154" w:rsidRDefault="009E3308" w:rsidP="00B9420A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9" w:type="dxa"/>
            <w:gridSpan w:val="3"/>
          </w:tcPr>
          <w:p w14:paraId="5858C17F" w14:textId="77777777" w:rsidR="009E3308" w:rsidRPr="004B1154" w:rsidRDefault="009E3308" w:rsidP="00B9420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0040FD5" w14:textId="77777777" w:rsidR="009E3308" w:rsidRPr="004B1154" w:rsidRDefault="009E3308" w:rsidP="00B9420A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8" w:type="dxa"/>
            <w:gridSpan w:val="3"/>
          </w:tcPr>
          <w:p w14:paraId="16E05166" w14:textId="77777777" w:rsidR="009E3308" w:rsidRPr="004B1154" w:rsidRDefault="009E3308" w:rsidP="00B9420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E3308" w:rsidRPr="004B1154" w14:paraId="709C53DE" w14:textId="77777777" w:rsidTr="00B9420A">
        <w:trPr>
          <w:trHeight w:val="144"/>
        </w:trPr>
        <w:tc>
          <w:tcPr>
            <w:tcW w:w="4309" w:type="dxa"/>
          </w:tcPr>
          <w:p w14:paraId="1B95041C" w14:textId="77777777" w:rsidR="009E3308" w:rsidRPr="004B1154" w:rsidRDefault="009E3308" w:rsidP="00B9420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ECB58D3" w14:textId="77777777" w:rsidR="009E3308" w:rsidRPr="004B1154" w:rsidRDefault="009E3308" w:rsidP="00B9420A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1A1B6867" w14:textId="77777777" w:rsidR="009E3308" w:rsidRPr="004B1154" w:rsidRDefault="009E3308" w:rsidP="00B9420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880F16A" w14:textId="77777777" w:rsidR="009E3308" w:rsidRPr="004B1154" w:rsidRDefault="009E3308" w:rsidP="00B9420A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75BA399C" w14:textId="77777777" w:rsidR="009E3308" w:rsidRPr="004B1154" w:rsidRDefault="009E3308" w:rsidP="00B9420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441082B" w14:textId="77777777" w:rsidR="009E3308" w:rsidRPr="004B1154" w:rsidRDefault="009E3308" w:rsidP="00B9420A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4DE2FBB7" w14:textId="77777777" w:rsidR="009E3308" w:rsidRPr="004B1154" w:rsidRDefault="009E3308" w:rsidP="00B9420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7DF67C3" w14:textId="77777777" w:rsidR="009E3308" w:rsidRPr="004B1154" w:rsidRDefault="009E3308" w:rsidP="00B9420A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9E3308" w:rsidRPr="004B1154" w14:paraId="530F112C" w14:textId="77777777" w:rsidTr="00B9420A">
        <w:trPr>
          <w:trHeight w:val="144"/>
        </w:trPr>
        <w:tc>
          <w:tcPr>
            <w:tcW w:w="4309" w:type="dxa"/>
          </w:tcPr>
          <w:p w14:paraId="384A560C" w14:textId="77777777" w:rsidR="009E3308" w:rsidRPr="004B1154" w:rsidRDefault="009E3308" w:rsidP="00B9420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6D3E181" w14:textId="1ED437A0" w:rsidR="009E3308" w:rsidRPr="004B1154" w:rsidRDefault="009E3308" w:rsidP="00B9420A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B115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597ECEDB" w14:textId="77777777" w:rsidR="009E3308" w:rsidRPr="004B1154" w:rsidRDefault="009E3308" w:rsidP="00B9420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0D27BDA" w14:textId="53872BCE" w:rsidR="009E3308" w:rsidRPr="004B1154" w:rsidRDefault="009E3308" w:rsidP="00B9420A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5E6414C" w14:textId="77777777" w:rsidR="009E3308" w:rsidRPr="004B1154" w:rsidRDefault="009E3308" w:rsidP="00B9420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D63D80C" w14:textId="6F013972" w:rsidR="009E3308" w:rsidRPr="004B1154" w:rsidRDefault="009E3308" w:rsidP="00B9420A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B115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7A644396" w14:textId="77777777" w:rsidR="009E3308" w:rsidRPr="004B1154" w:rsidRDefault="009E3308" w:rsidP="00B9420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381BBD0" w14:textId="7E7ACC56" w:rsidR="009E3308" w:rsidRPr="004B1154" w:rsidRDefault="009E3308" w:rsidP="00B9420A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9E3308" w:rsidRPr="004B1154" w14:paraId="3C456F53" w14:textId="77777777" w:rsidTr="00B9420A">
        <w:trPr>
          <w:trHeight w:val="144"/>
        </w:trPr>
        <w:tc>
          <w:tcPr>
            <w:tcW w:w="4309" w:type="dxa"/>
          </w:tcPr>
          <w:p w14:paraId="0412B382" w14:textId="77777777" w:rsidR="009E3308" w:rsidRPr="004B1154" w:rsidRDefault="009E3308" w:rsidP="00B9420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C7D32A1" w14:textId="288826E7" w:rsidR="009E3308" w:rsidRPr="004B1154" w:rsidRDefault="009E3308" w:rsidP="00B9420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4A0C315D" w14:textId="77777777" w:rsidR="009E3308" w:rsidRPr="004B1154" w:rsidRDefault="009E3308" w:rsidP="00B9420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0CEA5AF" w14:textId="185A382C" w:rsidR="009E3308" w:rsidRPr="004B1154" w:rsidRDefault="009E3308" w:rsidP="00B9420A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22B70FCE" w14:textId="77777777" w:rsidR="009E3308" w:rsidRPr="004B1154" w:rsidRDefault="009E3308" w:rsidP="00B9420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3E61485" w14:textId="363729F9" w:rsidR="009E3308" w:rsidRPr="004B1154" w:rsidRDefault="009E3308" w:rsidP="00B9420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0CAE257C" w14:textId="77777777" w:rsidR="009E3308" w:rsidRPr="004B1154" w:rsidRDefault="009E3308" w:rsidP="00B9420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FE0C07F" w14:textId="53D4D07B" w:rsidR="009E3308" w:rsidRPr="004B1154" w:rsidRDefault="009E3308" w:rsidP="00B9420A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9E3308" w:rsidRPr="004B1154" w14:paraId="65C4A19B" w14:textId="77777777" w:rsidTr="00B9420A">
        <w:trPr>
          <w:trHeight w:val="144"/>
        </w:trPr>
        <w:tc>
          <w:tcPr>
            <w:tcW w:w="4309" w:type="dxa"/>
          </w:tcPr>
          <w:p w14:paraId="4ECC9CEA" w14:textId="6C86CBF2" w:rsidR="009E3308" w:rsidRPr="009E3308" w:rsidRDefault="009E3308" w:rsidP="00B9420A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9E3308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ต่อ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1AACAE14" w14:textId="77777777" w:rsidR="009E3308" w:rsidRPr="004B1154" w:rsidRDefault="009E3308" w:rsidP="00B9420A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D9EEC69" w14:textId="77777777" w:rsidR="009E3308" w:rsidRPr="004B1154" w:rsidRDefault="009E3308" w:rsidP="00B9420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4E06C5D" w14:textId="77777777" w:rsidR="009E3308" w:rsidRPr="004B1154" w:rsidRDefault="009E3308" w:rsidP="00B9420A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0A9D4C6" w14:textId="77777777" w:rsidR="009E3308" w:rsidRPr="004B1154" w:rsidRDefault="009E3308" w:rsidP="00B9420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E54711D" w14:textId="77777777" w:rsidR="009E3308" w:rsidRPr="004B1154" w:rsidRDefault="009E3308" w:rsidP="00B9420A">
            <w:pPr>
              <w:ind w:right="2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88466CA" w14:textId="77777777" w:rsidR="009E3308" w:rsidRPr="004B1154" w:rsidRDefault="009E3308" w:rsidP="00B9420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A681398" w14:textId="77777777" w:rsidR="009E3308" w:rsidRPr="004B1154" w:rsidRDefault="009E3308" w:rsidP="00B9420A">
            <w:pPr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577213" w:rsidRPr="004B1154" w14:paraId="4B1D46E4" w14:textId="77777777" w:rsidTr="00C824BE">
        <w:trPr>
          <w:trHeight w:val="144"/>
        </w:trPr>
        <w:tc>
          <w:tcPr>
            <w:tcW w:w="4309" w:type="dxa"/>
          </w:tcPr>
          <w:p w14:paraId="49E2002E" w14:textId="4C236463" w:rsidR="00577213" w:rsidRPr="004B1154" w:rsidRDefault="00577213" w:rsidP="00577213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7E2DB003" w14:textId="77777777" w:rsidR="00577213" w:rsidRPr="004B1154" w:rsidRDefault="00577213" w:rsidP="00577213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9C651FC" w14:textId="77777777" w:rsidR="00577213" w:rsidRPr="004B1154" w:rsidRDefault="00577213" w:rsidP="00577213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84403CC" w14:textId="77777777" w:rsidR="00577213" w:rsidRPr="004B1154" w:rsidRDefault="00577213" w:rsidP="00577213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4525505" w14:textId="77777777" w:rsidR="00577213" w:rsidRPr="004B1154" w:rsidRDefault="00577213" w:rsidP="00577213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594653A" w14:textId="77777777" w:rsidR="00577213" w:rsidRPr="004B1154" w:rsidRDefault="00577213" w:rsidP="00577213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8FC35B1" w14:textId="77777777" w:rsidR="00577213" w:rsidRPr="004B1154" w:rsidRDefault="00577213" w:rsidP="00577213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EA4960D" w14:textId="77777777" w:rsidR="00577213" w:rsidRPr="004B1154" w:rsidRDefault="00577213" w:rsidP="00577213">
            <w:pPr>
              <w:tabs>
                <w:tab w:val="decimal" w:pos="829"/>
              </w:tabs>
              <w:ind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577213" w:rsidRPr="004B1154" w14:paraId="12CF19B2" w14:textId="77777777" w:rsidTr="00C824BE">
        <w:trPr>
          <w:trHeight w:val="144"/>
        </w:trPr>
        <w:tc>
          <w:tcPr>
            <w:tcW w:w="4309" w:type="dxa"/>
          </w:tcPr>
          <w:p w14:paraId="3D356E52" w14:textId="323C5807" w:rsidR="00577213" w:rsidRPr="004B1154" w:rsidRDefault="00577213" w:rsidP="00577213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เงินมัดจำจ่ายล่วงหน้า (ดูหมายเหตุข้อ </w:t>
            </w:r>
            <w:r w:rsidR="009E3308"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6</w:t>
            </w:r>
            <w:r w:rsidRPr="004B1154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45D6234B" w14:textId="3CFA3A24" w:rsidR="00577213" w:rsidRPr="004B1154" w:rsidRDefault="009E3308" w:rsidP="00577213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517</w:t>
            </w:r>
            <w:r w:rsidR="009122BA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90" w:type="dxa"/>
          </w:tcPr>
          <w:p w14:paraId="4314D67A" w14:textId="77777777" w:rsidR="00577213" w:rsidRPr="004B1154" w:rsidRDefault="00577213" w:rsidP="00577213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174E52F" w14:textId="4C02B7BE" w:rsidR="00577213" w:rsidRPr="004B1154" w:rsidRDefault="009E3308" w:rsidP="00577213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481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90" w:type="dxa"/>
          </w:tcPr>
          <w:p w14:paraId="4C88EDE7" w14:textId="77777777" w:rsidR="00577213" w:rsidRPr="004B1154" w:rsidRDefault="00577213" w:rsidP="00577213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C1B88BD" w14:textId="7FE666D1" w:rsidR="00577213" w:rsidRPr="004B1154" w:rsidRDefault="00577213" w:rsidP="00577213">
            <w:pPr>
              <w:tabs>
                <w:tab w:val="decimal" w:pos="472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759A1FD" w14:textId="77777777" w:rsidR="00577213" w:rsidRPr="004B1154" w:rsidRDefault="00577213" w:rsidP="00577213">
            <w:pPr>
              <w:tabs>
                <w:tab w:val="decimal" w:pos="829"/>
              </w:tabs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14A82CE5" w14:textId="0676DEC6" w:rsidR="00577213" w:rsidRPr="004B1154" w:rsidRDefault="00577213" w:rsidP="00577213">
            <w:pPr>
              <w:tabs>
                <w:tab w:val="decimal" w:pos="472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577213" w:rsidRPr="004B1154" w14:paraId="16934F57" w14:textId="77777777" w:rsidTr="00C824BE">
        <w:trPr>
          <w:trHeight w:val="144"/>
        </w:trPr>
        <w:tc>
          <w:tcPr>
            <w:tcW w:w="4309" w:type="dxa"/>
          </w:tcPr>
          <w:p w14:paraId="185FD919" w14:textId="219A55D5" w:rsidR="00577213" w:rsidRPr="004B1154" w:rsidRDefault="00577213" w:rsidP="00577213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ลูกหนี้อื่น (ดูหมายเหตุข้อ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30184529" w14:textId="1735F294" w:rsidR="00577213" w:rsidRPr="004B1154" w:rsidRDefault="009E3308" w:rsidP="00577213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498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726</w:t>
            </w:r>
          </w:p>
        </w:tc>
        <w:tc>
          <w:tcPr>
            <w:tcW w:w="90" w:type="dxa"/>
          </w:tcPr>
          <w:p w14:paraId="2E220EC3" w14:textId="77777777" w:rsidR="00577213" w:rsidRPr="004B1154" w:rsidRDefault="00577213" w:rsidP="00577213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B9D12A6" w14:textId="48BBDEF7" w:rsidR="00577213" w:rsidRPr="004B1154" w:rsidRDefault="009E3308" w:rsidP="00577213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848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099</w:t>
            </w:r>
          </w:p>
        </w:tc>
        <w:tc>
          <w:tcPr>
            <w:tcW w:w="90" w:type="dxa"/>
          </w:tcPr>
          <w:p w14:paraId="03E152E9" w14:textId="77777777" w:rsidR="00577213" w:rsidRPr="004B1154" w:rsidRDefault="00577213" w:rsidP="00577213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63657A2" w14:textId="450357A9" w:rsidR="00577213" w:rsidRPr="004B1154" w:rsidRDefault="00577213" w:rsidP="00577213">
            <w:pPr>
              <w:tabs>
                <w:tab w:val="decimal" w:pos="472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DCCDB63" w14:textId="77777777" w:rsidR="00577213" w:rsidRPr="004B1154" w:rsidRDefault="00577213" w:rsidP="00577213">
            <w:pPr>
              <w:tabs>
                <w:tab w:val="decimal" w:pos="829"/>
              </w:tabs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709306B" w14:textId="221CA166" w:rsidR="00577213" w:rsidRPr="004B1154" w:rsidRDefault="00577213" w:rsidP="00577213">
            <w:pPr>
              <w:tabs>
                <w:tab w:val="decimal" w:pos="472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30341A" w:rsidRPr="004B1154" w14:paraId="0CEC44CB" w14:textId="77777777" w:rsidTr="00C824BE">
        <w:trPr>
          <w:trHeight w:val="144"/>
        </w:trPr>
        <w:tc>
          <w:tcPr>
            <w:tcW w:w="4309" w:type="dxa"/>
          </w:tcPr>
          <w:p w14:paraId="063FFC60" w14:textId="6E9CB769" w:rsidR="0030341A" w:rsidRPr="004B1154" w:rsidRDefault="0030341A" w:rsidP="0030341A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ดอกเบี้ยค้างรับ 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(ดูหมายเหตุข้อ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5FC1A259" w14:textId="73D74338" w:rsidR="0030341A" w:rsidRPr="004B1154" w:rsidRDefault="009E3308" w:rsidP="0030341A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0030341A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726</w:t>
            </w:r>
            <w:r w:rsidR="0030341A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027</w:t>
            </w:r>
          </w:p>
        </w:tc>
        <w:tc>
          <w:tcPr>
            <w:tcW w:w="90" w:type="dxa"/>
          </w:tcPr>
          <w:p w14:paraId="227E285F" w14:textId="77777777" w:rsidR="0030341A" w:rsidRPr="004B1154" w:rsidRDefault="0030341A" w:rsidP="0030341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CDF7789" w14:textId="4D2A7F34" w:rsidR="0030341A" w:rsidRPr="004B1154" w:rsidRDefault="0030341A" w:rsidP="0030341A">
            <w:pPr>
              <w:tabs>
                <w:tab w:val="decimal" w:pos="280"/>
              </w:tabs>
              <w:ind w:left="-250" w:right="17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3F9B75D" w14:textId="77777777" w:rsidR="0030341A" w:rsidRPr="004B1154" w:rsidRDefault="0030341A" w:rsidP="0030341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DFC102D" w14:textId="2C289EF2" w:rsidR="0030341A" w:rsidRPr="004B1154" w:rsidRDefault="0030341A" w:rsidP="0030341A">
            <w:pPr>
              <w:tabs>
                <w:tab w:val="decimal" w:pos="472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A055A53" w14:textId="77777777" w:rsidR="0030341A" w:rsidRPr="004B1154" w:rsidRDefault="0030341A" w:rsidP="0030341A">
            <w:pPr>
              <w:tabs>
                <w:tab w:val="decimal" w:pos="829"/>
              </w:tabs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A670308" w14:textId="2D666B2E" w:rsidR="0030341A" w:rsidRPr="004B1154" w:rsidRDefault="0030341A" w:rsidP="0030341A">
            <w:pPr>
              <w:tabs>
                <w:tab w:val="decimal" w:pos="472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30341A" w:rsidRPr="004B1154" w14:paraId="28F4F709" w14:textId="77777777" w:rsidTr="00C824BE">
        <w:trPr>
          <w:trHeight w:val="144"/>
        </w:trPr>
        <w:tc>
          <w:tcPr>
            <w:tcW w:w="4309" w:type="dxa"/>
          </w:tcPr>
          <w:p w14:paraId="2E198699" w14:textId="49DEF945" w:rsidR="0030341A" w:rsidRPr="004B1154" w:rsidRDefault="0030341A" w:rsidP="0030341A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ลูกหนี้จากการขายเงินลงทุน (ดูหมายเหตุข้อ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244D799E" w14:textId="78ECA1A0" w:rsidR="0030341A" w:rsidRPr="004B1154" w:rsidRDefault="009E3308" w:rsidP="0030341A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  <w:r w:rsidR="0030341A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125</w:t>
            </w:r>
            <w:r w:rsidR="0030341A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4B3F7AAA" w14:textId="77777777" w:rsidR="0030341A" w:rsidRPr="004B1154" w:rsidRDefault="0030341A" w:rsidP="0030341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D51A48C" w14:textId="5CB97DAC" w:rsidR="0030341A" w:rsidRPr="004B1154" w:rsidRDefault="009E3308" w:rsidP="0030341A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140</w:t>
            </w:r>
            <w:r w:rsidR="0030341A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250</w:t>
            </w:r>
            <w:r w:rsidR="0030341A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20227211" w14:textId="77777777" w:rsidR="0030341A" w:rsidRPr="004B1154" w:rsidRDefault="0030341A" w:rsidP="0030341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47EBC88" w14:textId="2C46D26D" w:rsidR="0030341A" w:rsidRPr="004B1154" w:rsidRDefault="0030341A" w:rsidP="0030341A">
            <w:pPr>
              <w:tabs>
                <w:tab w:val="decimal" w:pos="472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D139CBF" w14:textId="77777777" w:rsidR="0030341A" w:rsidRPr="004B1154" w:rsidRDefault="0030341A" w:rsidP="0030341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4714872" w14:textId="012DF439" w:rsidR="0030341A" w:rsidRPr="004B1154" w:rsidRDefault="0030341A" w:rsidP="0030341A">
            <w:pPr>
              <w:tabs>
                <w:tab w:val="decimal" w:pos="472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30341A" w:rsidRPr="004B1154" w14:paraId="74D39EF7" w14:textId="77777777" w:rsidTr="00C824BE">
        <w:trPr>
          <w:trHeight w:val="144"/>
        </w:trPr>
        <w:tc>
          <w:tcPr>
            <w:tcW w:w="4309" w:type="dxa"/>
          </w:tcPr>
          <w:p w14:paraId="2D27C0F3" w14:textId="77777777" w:rsidR="0030341A" w:rsidRPr="004B1154" w:rsidRDefault="0030341A" w:rsidP="0030341A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เงินลงทุนในหุ้นสามัญ</w:t>
            </w:r>
          </w:p>
        </w:tc>
        <w:tc>
          <w:tcPr>
            <w:tcW w:w="900" w:type="dxa"/>
          </w:tcPr>
          <w:p w14:paraId="692203E4" w14:textId="51110542" w:rsidR="0030341A" w:rsidRPr="004B1154" w:rsidRDefault="009E3308" w:rsidP="0030341A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</w:t>
            </w:r>
            <w:r w:rsidR="0030341A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837</w:t>
            </w:r>
            <w:r w:rsidR="0030341A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080</w:t>
            </w:r>
          </w:p>
        </w:tc>
        <w:tc>
          <w:tcPr>
            <w:tcW w:w="90" w:type="dxa"/>
          </w:tcPr>
          <w:p w14:paraId="58FC24F5" w14:textId="77777777" w:rsidR="0030341A" w:rsidRPr="004B1154" w:rsidRDefault="0030341A" w:rsidP="0030341A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C22B0C1" w14:textId="153739DF" w:rsidR="0030341A" w:rsidRPr="004B1154" w:rsidRDefault="009E3308" w:rsidP="0030341A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104</w:t>
            </w:r>
            <w:r w:rsidR="0030341A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082</w:t>
            </w:r>
            <w:r w:rsidR="0030341A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024</w:t>
            </w:r>
          </w:p>
        </w:tc>
        <w:tc>
          <w:tcPr>
            <w:tcW w:w="90" w:type="dxa"/>
          </w:tcPr>
          <w:p w14:paraId="39E3CF94" w14:textId="77777777" w:rsidR="0030341A" w:rsidRPr="004B1154" w:rsidRDefault="0030341A" w:rsidP="0030341A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39F3715" w14:textId="43CA2243" w:rsidR="0030341A" w:rsidRPr="004B1154" w:rsidRDefault="009E3308" w:rsidP="0030341A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</w:t>
            </w:r>
            <w:r w:rsidR="0030341A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837</w:t>
            </w:r>
            <w:r w:rsidR="0030341A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080</w:t>
            </w:r>
          </w:p>
        </w:tc>
        <w:tc>
          <w:tcPr>
            <w:tcW w:w="90" w:type="dxa"/>
          </w:tcPr>
          <w:p w14:paraId="3E11040F" w14:textId="77777777" w:rsidR="0030341A" w:rsidRPr="004B1154" w:rsidRDefault="0030341A" w:rsidP="0030341A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DD58ECA" w14:textId="13F29C22" w:rsidR="0030341A" w:rsidRPr="004B1154" w:rsidRDefault="009E3308" w:rsidP="0030341A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104</w:t>
            </w:r>
            <w:r w:rsidR="0030341A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082</w:t>
            </w:r>
            <w:r w:rsidR="0030341A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024</w:t>
            </w:r>
          </w:p>
        </w:tc>
      </w:tr>
      <w:tr w:rsidR="0030341A" w:rsidRPr="004B1154" w14:paraId="7E6EDD63" w14:textId="77777777" w:rsidTr="00C824BE">
        <w:trPr>
          <w:trHeight w:val="144"/>
        </w:trPr>
        <w:tc>
          <w:tcPr>
            <w:tcW w:w="4309" w:type="dxa"/>
          </w:tcPr>
          <w:p w14:paraId="758663C9" w14:textId="3DFF0288" w:rsidR="0030341A" w:rsidRPr="004B1154" w:rsidRDefault="0030341A" w:rsidP="0030341A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เจ้าหนี้อื่น (ดูหมายเหตุข้อ 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3FAF122D" w14:textId="4214332B" w:rsidR="0030341A" w:rsidRPr="004B1154" w:rsidRDefault="009E3308" w:rsidP="0030341A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30341A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618</w:t>
            </w:r>
            <w:r w:rsidR="0030341A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653</w:t>
            </w:r>
          </w:p>
        </w:tc>
        <w:tc>
          <w:tcPr>
            <w:tcW w:w="90" w:type="dxa"/>
          </w:tcPr>
          <w:p w14:paraId="3A592170" w14:textId="77777777" w:rsidR="0030341A" w:rsidRPr="004B1154" w:rsidRDefault="0030341A" w:rsidP="0030341A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8649E68" w14:textId="38544231" w:rsidR="0030341A" w:rsidRPr="004B1154" w:rsidRDefault="009E3308" w:rsidP="0030341A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30341A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580</w:t>
            </w:r>
            <w:r w:rsidR="0030341A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386</w:t>
            </w:r>
          </w:p>
        </w:tc>
        <w:tc>
          <w:tcPr>
            <w:tcW w:w="90" w:type="dxa"/>
          </w:tcPr>
          <w:p w14:paraId="171DB1A8" w14:textId="77777777" w:rsidR="0030341A" w:rsidRPr="004B1154" w:rsidRDefault="0030341A" w:rsidP="0030341A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9354482" w14:textId="2C1C5019" w:rsidR="0030341A" w:rsidRPr="004B1154" w:rsidRDefault="009E3308" w:rsidP="0030341A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189</w:t>
            </w:r>
            <w:r w:rsidR="0030341A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721</w:t>
            </w:r>
          </w:p>
        </w:tc>
        <w:tc>
          <w:tcPr>
            <w:tcW w:w="90" w:type="dxa"/>
          </w:tcPr>
          <w:p w14:paraId="3B921E32" w14:textId="77777777" w:rsidR="0030341A" w:rsidRPr="004B1154" w:rsidRDefault="0030341A" w:rsidP="0030341A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F9D3E60" w14:textId="79BFD7CA" w:rsidR="0030341A" w:rsidRPr="004B1154" w:rsidRDefault="009E3308" w:rsidP="0030341A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507</w:t>
            </w:r>
            <w:r w:rsidR="0030341A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084</w:t>
            </w:r>
          </w:p>
        </w:tc>
      </w:tr>
      <w:tr w:rsidR="0030341A" w:rsidRPr="004B1154" w14:paraId="20AA7AD6" w14:textId="77777777" w:rsidTr="00C824BE">
        <w:trPr>
          <w:trHeight w:val="144"/>
        </w:trPr>
        <w:tc>
          <w:tcPr>
            <w:tcW w:w="4309" w:type="dxa"/>
          </w:tcPr>
          <w:p w14:paraId="7E300A2F" w14:textId="3FB3C10A" w:rsidR="0030341A" w:rsidRPr="004B1154" w:rsidRDefault="0030341A" w:rsidP="0030341A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รายได้รับล่วงหน้า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(ดูหมายเหตุข้อ 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1403AA95" w14:textId="1ED325C4" w:rsidR="0030341A" w:rsidRPr="004B1154" w:rsidRDefault="009E3308" w:rsidP="0030341A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30341A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189</w:t>
            </w:r>
            <w:r w:rsidR="0030341A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383</w:t>
            </w:r>
          </w:p>
        </w:tc>
        <w:tc>
          <w:tcPr>
            <w:tcW w:w="90" w:type="dxa"/>
          </w:tcPr>
          <w:p w14:paraId="6BB3D331" w14:textId="77777777" w:rsidR="0030341A" w:rsidRPr="004B1154" w:rsidRDefault="0030341A" w:rsidP="0030341A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CBA006D" w14:textId="68B321B3" w:rsidR="0030341A" w:rsidRPr="004B1154" w:rsidRDefault="009E3308" w:rsidP="0030341A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30341A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445</w:t>
            </w:r>
            <w:r w:rsidR="0030341A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925</w:t>
            </w:r>
          </w:p>
        </w:tc>
        <w:tc>
          <w:tcPr>
            <w:tcW w:w="90" w:type="dxa"/>
          </w:tcPr>
          <w:p w14:paraId="36AF38BB" w14:textId="77777777" w:rsidR="0030341A" w:rsidRPr="004B1154" w:rsidRDefault="0030341A" w:rsidP="0030341A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B201D65" w14:textId="210AFB55" w:rsidR="0030341A" w:rsidRPr="004B1154" w:rsidRDefault="0030341A" w:rsidP="0030341A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A14A620" w14:textId="77777777" w:rsidR="0030341A" w:rsidRPr="004B1154" w:rsidRDefault="0030341A" w:rsidP="0030341A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535EBF9" w14:textId="2474F4FC" w:rsidR="0030341A" w:rsidRPr="004B1154" w:rsidRDefault="0030341A" w:rsidP="0030341A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30341A" w:rsidRPr="004B1154" w14:paraId="32B905C5" w14:textId="77777777" w:rsidTr="00C824BE">
        <w:trPr>
          <w:trHeight w:val="144"/>
        </w:trPr>
        <w:tc>
          <w:tcPr>
            <w:tcW w:w="4309" w:type="dxa"/>
          </w:tcPr>
          <w:p w14:paraId="4737333E" w14:textId="77777777" w:rsidR="0030341A" w:rsidRPr="004B1154" w:rsidRDefault="0030341A" w:rsidP="0030341A">
            <w:pPr>
              <w:ind w:left="16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00" w:type="dxa"/>
          </w:tcPr>
          <w:p w14:paraId="2BB5A0A6" w14:textId="6F5CE654" w:rsidR="0030341A" w:rsidRPr="004B1154" w:rsidRDefault="0030341A" w:rsidP="0030341A">
            <w:pPr>
              <w:tabs>
                <w:tab w:val="decimal" w:pos="460"/>
              </w:tabs>
              <w:ind w:left="-250" w:right="33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1E0D2F3" w14:textId="77777777" w:rsidR="0030341A" w:rsidRPr="004B1154" w:rsidRDefault="0030341A" w:rsidP="0030341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9099B87" w14:textId="73F4FC8C" w:rsidR="0030341A" w:rsidRPr="004B1154" w:rsidRDefault="009E3308" w:rsidP="0030341A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160</w:t>
            </w:r>
            <w:r w:rsidR="0030341A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30341A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60A06F92" w14:textId="77777777" w:rsidR="0030341A" w:rsidRPr="004B1154" w:rsidRDefault="0030341A" w:rsidP="0030341A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5E5129A" w14:textId="3D58A743" w:rsidR="0030341A" w:rsidRPr="004B1154" w:rsidRDefault="0030341A" w:rsidP="0030341A">
            <w:pPr>
              <w:tabs>
                <w:tab w:val="decimal" w:pos="460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0075A43" w14:textId="77777777" w:rsidR="0030341A" w:rsidRPr="004B1154" w:rsidRDefault="0030341A" w:rsidP="0030341A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51E9EA5" w14:textId="6E3A8C20" w:rsidR="0030341A" w:rsidRPr="004B1154" w:rsidRDefault="009E3308" w:rsidP="0030341A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160</w:t>
            </w:r>
            <w:r w:rsidR="0030341A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30341A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</w:tr>
      <w:tr w:rsidR="0030341A" w:rsidRPr="004B1154" w14:paraId="5B898DC8" w14:textId="77777777" w:rsidTr="00C824BE">
        <w:trPr>
          <w:trHeight w:val="144"/>
        </w:trPr>
        <w:tc>
          <w:tcPr>
            <w:tcW w:w="4309" w:type="dxa"/>
          </w:tcPr>
          <w:p w14:paraId="7F1F2AB5" w14:textId="77777777" w:rsidR="0030341A" w:rsidRPr="004B1154" w:rsidRDefault="0030341A" w:rsidP="0030341A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ดอกเบี้ยจ่ายล่วงหน้า</w:t>
            </w:r>
          </w:p>
        </w:tc>
        <w:tc>
          <w:tcPr>
            <w:tcW w:w="900" w:type="dxa"/>
          </w:tcPr>
          <w:p w14:paraId="69B66148" w14:textId="60484F13" w:rsidR="0030341A" w:rsidRPr="004B1154" w:rsidRDefault="0030341A" w:rsidP="0030341A">
            <w:pPr>
              <w:tabs>
                <w:tab w:val="decimal" w:pos="550"/>
              </w:tabs>
              <w:ind w:left="-250" w:right="33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4BEE6FE" w14:textId="77777777" w:rsidR="0030341A" w:rsidRPr="004B1154" w:rsidRDefault="0030341A" w:rsidP="0030341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AB05DF6" w14:textId="64356E4F" w:rsidR="0030341A" w:rsidRPr="004B1154" w:rsidRDefault="009E3308" w:rsidP="0030341A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30341A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205</w:t>
            </w:r>
            <w:r w:rsidR="0030341A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441</w:t>
            </w:r>
          </w:p>
        </w:tc>
        <w:tc>
          <w:tcPr>
            <w:tcW w:w="90" w:type="dxa"/>
          </w:tcPr>
          <w:p w14:paraId="5B118F57" w14:textId="77777777" w:rsidR="0030341A" w:rsidRPr="004B1154" w:rsidRDefault="0030341A" w:rsidP="0030341A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BB4E8E0" w14:textId="506FC4C9" w:rsidR="0030341A" w:rsidRPr="004B1154" w:rsidRDefault="0030341A" w:rsidP="0030341A">
            <w:pPr>
              <w:tabs>
                <w:tab w:val="decimal" w:pos="460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656C545" w14:textId="77777777" w:rsidR="0030341A" w:rsidRPr="004B1154" w:rsidRDefault="0030341A" w:rsidP="0030341A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9DAD77B" w14:textId="522E8D9A" w:rsidR="0030341A" w:rsidRPr="004B1154" w:rsidRDefault="009E3308" w:rsidP="0030341A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30341A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205</w:t>
            </w:r>
            <w:r w:rsidR="0030341A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441</w:t>
            </w:r>
          </w:p>
        </w:tc>
      </w:tr>
      <w:tr w:rsidR="0030341A" w:rsidRPr="004B1154" w14:paraId="12AFEBD3" w14:textId="77777777" w:rsidTr="00C824BE">
        <w:trPr>
          <w:trHeight w:val="144"/>
        </w:trPr>
        <w:tc>
          <w:tcPr>
            <w:tcW w:w="4309" w:type="dxa"/>
          </w:tcPr>
          <w:p w14:paraId="71758133" w14:textId="11CD2F4A" w:rsidR="0030341A" w:rsidRPr="004B1154" w:rsidRDefault="0030341A" w:rsidP="0030341A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="Angsana New"/>
                <w:sz w:val="20"/>
                <w:szCs w:val="20"/>
                <w:cs/>
              </w:rPr>
              <w:t>เงินมัดจำรับล่วงหน้า</w:t>
            </w:r>
          </w:p>
        </w:tc>
        <w:tc>
          <w:tcPr>
            <w:tcW w:w="900" w:type="dxa"/>
          </w:tcPr>
          <w:p w14:paraId="43EA790A" w14:textId="5643A4C3" w:rsidR="0030341A" w:rsidRPr="004B1154" w:rsidRDefault="009E3308" w:rsidP="0030341A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30341A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710</w:t>
            </w:r>
            <w:r w:rsidR="0030341A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280</w:t>
            </w:r>
          </w:p>
        </w:tc>
        <w:tc>
          <w:tcPr>
            <w:tcW w:w="90" w:type="dxa"/>
          </w:tcPr>
          <w:p w14:paraId="153243AF" w14:textId="77777777" w:rsidR="0030341A" w:rsidRPr="004B1154" w:rsidRDefault="0030341A" w:rsidP="0030341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45B5C40" w14:textId="3FF4CB41" w:rsidR="0030341A" w:rsidRPr="004B1154" w:rsidRDefault="009E3308" w:rsidP="0030341A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3</w:t>
            </w:r>
            <w:r w:rsidR="0030341A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710</w:t>
            </w:r>
            <w:r w:rsidR="0030341A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280</w:t>
            </w:r>
          </w:p>
        </w:tc>
        <w:tc>
          <w:tcPr>
            <w:tcW w:w="90" w:type="dxa"/>
          </w:tcPr>
          <w:p w14:paraId="7FEEEE9E" w14:textId="77777777" w:rsidR="0030341A" w:rsidRPr="004B1154" w:rsidRDefault="0030341A" w:rsidP="0030341A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C452EC5" w14:textId="6ADD212B" w:rsidR="0030341A" w:rsidRPr="004B1154" w:rsidRDefault="0030341A" w:rsidP="0030341A">
            <w:pPr>
              <w:tabs>
                <w:tab w:val="decimal" w:pos="464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51FE959" w14:textId="77777777" w:rsidR="0030341A" w:rsidRPr="004B1154" w:rsidRDefault="0030341A" w:rsidP="0030341A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447D47F" w14:textId="50ECB3A2" w:rsidR="0030341A" w:rsidRPr="004B1154" w:rsidRDefault="0030341A" w:rsidP="0030341A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0A5631" w:rsidRPr="004B1154" w14:paraId="16F4BB51" w14:textId="77777777" w:rsidTr="00C824BE">
        <w:trPr>
          <w:trHeight w:val="144"/>
        </w:trPr>
        <w:tc>
          <w:tcPr>
            <w:tcW w:w="4309" w:type="dxa"/>
          </w:tcPr>
          <w:p w14:paraId="7A876214" w14:textId="77777777" w:rsidR="000A5631" w:rsidRPr="004B1154" w:rsidRDefault="000A5631" w:rsidP="0030341A">
            <w:pPr>
              <w:ind w:left="162"/>
              <w:rPr>
                <w:rFonts w:asciiTheme="majorBidi" w:hAnsiTheme="majorBidi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6CA97BF" w14:textId="77777777" w:rsidR="000A5631" w:rsidRPr="004B1154" w:rsidRDefault="000A5631" w:rsidP="0030341A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52C453E" w14:textId="77777777" w:rsidR="000A5631" w:rsidRPr="004B1154" w:rsidRDefault="000A5631" w:rsidP="0030341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E69209B" w14:textId="77777777" w:rsidR="000A5631" w:rsidRPr="004B1154" w:rsidRDefault="000A5631" w:rsidP="0030341A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214C649" w14:textId="77777777" w:rsidR="000A5631" w:rsidRPr="004B1154" w:rsidRDefault="000A5631" w:rsidP="0030341A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207882D" w14:textId="77777777" w:rsidR="000A5631" w:rsidRPr="004B1154" w:rsidRDefault="000A5631" w:rsidP="0030341A">
            <w:pPr>
              <w:tabs>
                <w:tab w:val="decimal" w:pos="464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6002641" w14:textId="77777777" w:rsidR="000A5631" w:rsidRPr="004B1154" w:rsidRDefault="000A5631" w:rsidP="0030341A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EC8586A" w14:textId="77777777" w:rsidR="000A5631" w:rsidRPr="004B1154" w:rsidRDefault="000A5631" w:rsidP="0030341A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577213" w:rsidRPr="004B1154" w14:paraId="0C068912" w14:textId="77777777" w:rsidTr="00C824BE">
        <w:trPr>
          <w:trHeight w:val="144"/>
        </w:trPr>
        <w:tc>
          <w:tcPr>
            <w:tcW w:w="4309" w:type="dxa"/>
          </w:tcPr>
          <w:p w14:paraId="7F9BBA5C" w14:textId="1B452455" w:rsidR="00577213" w:rsidRPr="004B1154" w:rsidRDefault="00577213" w:rsidP="00577213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</w:tcPr>
          <w:p w14:paraId="14495662" w14:textId="77777777" w:rsidR="00577213" w:rsidRPr="004B1154" w:rsidRDefault="00577213" w:rsidP="00577213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C83A3EC" w14:textId="77777777" w:rsidR="00577213" w:rsidRPr="004B1154" w:rsidRDefault="00577213" w:rsidP="00577213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1348906" w14:textId="77777777" w:rsidR="00577213" w:rsidRPr="004B1154" w:rsidRDefault="00577213" w:rsidP="00577213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779816D" w14:textId="77777777" w:rsidR="00577213" w:rsidRPr="004B1154" w:rsidRDefault="00577213" w:rsidP="00577213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B66E8B3" w14:textId="77777777" w:rsidR="00577213" w:rsidRPr="004B1154" w:rsidRDefault="00577213" w:rsidP="00577213">
            <w:pPr>
              <w:ind w:left="-250" w:right="8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5F9D40D" w14:textId="77777777" w:rsidR="00577213" w:rsidRPr="004B1154" w:rsidRDefault="00577213" w:rsidP="00577213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C48B2F6" w14:textId="77777777" w:rsidR="00577213" w:rsidRPr="004B1154" w:rsidRDefault="00577213" w:rsidP="00577213">
            <w:pPr>
              <w:ind w:left="-250" w:right="54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577213" w:rsidRPr="004B1154" w14:paraId="6C3147E9" w14:textId="77777777" w:rsidTr="00C824BE">
        <w:trPr>
          <w:trHeight w:val="144"/>
        </w:trPr>
        <w:tc>
          <w:tcPr>
            <w:tcW w:w="4309" w:type="dxa"/>
          </w:tcPr>
          <w:p w14:paraId="2E4F9C35" w14:textId="4EC899CC" w:rsidR="00577213" w:rsidRPr="004B1154" w:rsidRDefault="00577213" w:rsidP="00577213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bookmarkStart w:id="11" w:name="OLE_LINK7"/>
            <w:r w:rsidRPr="004B115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ลูกหนี้การค้าหมุนเวียน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(ดูหมายเหตุข้อ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  <w:bookmarkEnd w:id="11"/>
          </w:p>
        </w:tc>
        <w:tc>
          <w:tcPr>
            <w:tcW w:w="900" w:type="dxa"/>
          </w:tcPr>
          <w:p w14:paraId="3F2873A6" w14:textId="1203C7C7" w:rsidR="00577213" w:rsidRPr="004B1154" w:rsidRDefault="009E3308" w:rsidP="00577213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168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706</w:t>
            </w:r>
          </w:p>
        </w:tc>
        <w:tc>
          <w:tcPr>
            <w:tcW w:w="90" w:type="dxa"/>
          </w:tcPr>
          <w:p w14:paraId="0DE96B58" w14:textId="77777777" w:rsidR="00577213" w:rsidRPr="004B1154" w:rsidRDefault="00577213" w:rsidP="00577213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EC7BFBF" w14:textId="73DBA4DF" w:rsidR="00577213" w:rsidRPr="004B1154" w:rsidRDefault="009E3308" w:rsidP="00577213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529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832</w:t>
            </w:r>
          </w:p>
        </w:tc>
        <w:tc>
          <w:tcPr>
            <w:tcW w:w="90" w:type="dxa"/>
          </w:tcPr>
          <w:p w14:paraId="6013E5BD" w14:textId="77777777" w:rsidR="00577213" w:rsidRPr="004B1154" w:rsidRDefault="00577213" w:rsidP="00577213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6617E51" w14:textId="63237A9E" w:rsidR="00577213" w:rsidRPr="004B1154" w:rsidRDefault="00577213" w:rsidP="00577213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537D088" w14:textId="77777777" w:rsidR="00577213" w:rsidRPr="004B1154" w:rsidRDefault="00577213" w:rsidP="00577213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947A27D" w14:textId="24B3871C" w:rsidR="00577213" w:rsidRPr="004B1154" w:rsidRDefault="00577213" w:rsidP="00577213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577213" w:rsidRPr="004B1154" w14:paraId="08D3E13B" w14:textId="77777777" w:rsidTr="00C824BE">
        <w:trPr>
          <w:trHeight w:val="144"/>
        </w:trPr>
        <w:tc>
          <w:tcPr>
            <w:tcW w:w="4309" w:type="dxa"/>
          </w:tcPr>
          <w:p w14:paraId="24349082" w14:textId="373B130D" w:rsidR="00577213" w:rsidRPr="004B1154" w:rsidRDefault="00577213" w:rsidP="00577213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เงิ</w:t>
            </w:r>
            <w:r w:rsidRPr="004B1154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นมัดจำและเงินรับล่วงหน้าจากลูกค้าที่เกิดจากสัญญา</w:t>
            </w:r>
          </w:p>
        </w:tc>
        <w:tc>
          <w:tcPr>
            <w:tcW w:w="900" w:type="dxa"/>
          </w:tcPr>
          <w:p w14:paraId="0F989E8D" w14:textId="58FFE273" w:rsidR="00577213" w:rsidRPr="004B1154" w:rsidRDefault="009E3308" w:rsidP="00577213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097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156</w:t>
            </w:r>
          </w:p>
        </w:tc>
        <w:tc>
          <w:tcPr>
            <w:tcW w:w="90" w:type="dxa"/>
          </w:tcPr>
          <w:p w14:paraId="6D073A19" w14:textId="77777777" w:rsidR="00577213" w:rsidRPr="004B1154" w:rsidRDefault="00577213" w:rsidP="00577213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94CB7BC" w14:textId="06DF8BCA" w:rsidR="00577213" w:rsidRPr="004B1154" w:rsidRDefault="009E3308" w:rsidP="00577213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1F317B72" w14:textId="77777777" w:rsidR="00577213" w:rsidRPr="004B1154" w:rsidRDefault="00577213" w:rsidP="00577213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8597737" w14:textId="6323EB5E" w:rsidR="00577213" w:rsidRPr="004B1154" w:rsidRDefault="00577213" w:rsidP="00577213">
            <w:pPr>
              <w:tabs>
                <w:tab w:val="decimal" w:pos="463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B3F58AA" w14:textId="77777777" w:rsidR="00577213" w:rsidRPr="004B1154" w:rsidRDefault="00577213" w:rsidP="00577213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83949E0" w14:textId="0C211391" w:rsidR="00577213" w:rsidRPr="004B1154" w:rsidRDefault="00577213" w:rsidP="00577213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</w:tbl>
    <w:p w14:paraId="4AEEA967" w14:textId="40E5C124" w:rsidR="00577213" w:rsidRPr="004B1154" w:rsidRDefault="00577213" w:rsidP="00F45D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  <w:lang w:val="en-US"/>
        </w:rPr>
      </w:pPr>
    </w:p>
    <w:p w14:paraId="492F4B0F" w14:textId="365F5524" w:rsidR="00577213" w:rsidRPr="004B1154" w:rsidRDefault="00577213" w:rsidP="00F45D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  <w:lang w:val="en-US"/>
        </w:rPr>
      </w:pPr>
    </w:p>
    <w:p w14:paraId="025225FE" w14:textId="24882192" w:rsidR="00577213" w:rsidRPr="004B1154" w:rsidRDefault="00577213" w:rsidP="00F45D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  <w:lang w:val="en-US"/>
        </w:rPr>
      </w:pPr>
    </w:p>
    <w:p w14:paraId="157C9C89" w14:textId="688DEA9D" w:rsidR="00577213" w:rsidRPr="004B1154" w:rsidRDefault="00577213" w:rsidP="00F45D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  <w:lang w:val="en-US"/>
        </w:rPr>
      </w:pPr>
    </w:p>
    <w:p w14:paraId="276E87BE" w14:textId="565A3D6B" w:rsidR="00577213" w:rsidRPr="004B1154" w:rsidRDefault="00577213" w:rsidP="00F45D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  <w:lang w:val="en-US"/>
        </w:rPr>
      </w:pPr>
    </w:p>
    <w:p w14:paraId="5EF310F4" w14:textId="2DDE4DBD" w:rsidR="00577213" w:rsidRPr="004B1154" w:rsidRDefault="00577213" w:rsidP="00F45D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  <w:lang w:val="en-US"/>
        </w:rPr>
      </w:pPr>
    </w:p>
    <w:p w14:paraId="4459111E" w14:textId="77777777" w:rsidR="00577213" w:rsidRDefault="00577213" w:rsidP="00F45D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  <w:lang w:val="en-US"/>
        </w:rPr>
      </w:pPr>
    </w:p>
    <w:p w14:paraId="642B720A" w14:textId="77777777" w:rsidR="000A5631" w:rsidRDefault="000A5631" w:rsidP="00F45D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  <w:lang w:val="en-US"/>
        </w:rPr>
      </w:pPr>
    </w:p>
    <w:p w14:paraId="7B4F1A72" w14:textId="77777777" w:rsidR="000A5631" w:rsidRDefault="000A5631" w:rsidP="00F45D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  <w:lang w:val="en-US"/>
        </w:rPr>
      </w:pPr>
    </w:p>
    <w:p w14:paraId="2AF00FD5" w14:textId="057C4AA3" w:rsidR="00180BA4" w:rsidRDefault="000A5631" w:rsidP="00180BA4">
      <w:pPr>
        <w:overflowPunct/>
        <w:autoSpaceDE/>
        <w:autoSpaceDN/>
        <w:adjustRightInd/>
        <w:ind w:left="1260" w:hanging="180"/>
        <w:jc w:val="thaiDistribute"/>
        <w:textAlignment w:val="auto"/>
        <w:rPr>
          <w:rFonts w:asciiTheme="majorBidi" w:hAnsiTheme="majorBidi" w:cs="Angsana New"/>
          <w:spacing w:val="4"/>
          <w:sz w:val="20"/>
          <w:szCs w:val="20"/>
          <w:lang w:val="en-US"/>
        </w:rPr>
      </w:pPr>
      <w:r>
        <w:rPr>
          <w:rFonts w:asciiTheme="majorBidi" w:hAnsiTheme="majorBidi" w:cstheme="majorBidi"/>
          <w:spacing w:val="4"/>
          <w:sz w:val="20"/>
          <w:szCs w:val="20"/>
          <w:lang w:val="en-US"/>
        </w:rPr>
        <w:t>*</w:t>
      </w:r>
      <w:r>
        <w:rPr>
          <w:rFonts w:asciiTheme="majorBidi" w:hAnsiTheme="majorBidi" w:cstheme="majorBidi"/>
          <w:spacing w:val="4"/>
          <w:sz w:val="20"/>
          <w:szCs w:val="20"/>
          <w:lang w:val="en-US"/>
        </w:rPr>
        <w:tab/>
      </w:r>
      <w:r w:rsidR="00180BA4" w:rsidRPr="00971FFF">
        <w:rPr>
          <w:rFonts w:asciiTheme="majorBidi" w:hAnsiTheme="majorBidi" w:cstheme="majorBidi"/>
          <w:spacing w:val="4"/>
          <w:sz w:val="20"/>
          <w:szCs w:val="20"/>
          <w:cs/>
        </w:rPr>
        <w:t xml:space="preserve">เจ้าหนี้อื่น </w:t>
      </w:r>
      <w:r w:rsidR="00180BA4" w:rsidRPr="00971FFF">
        <w:rPr>
          <w:rFonts w:asciiTheme="majorBidi" w:hAnsiTheme="majorBidi" w:cstheme="majorBidi"/>
          <w:spacing w:val="4"/>
          <w:sz w:val="20"/>
          <w:szCs w:val="20"/>
        </w:rPr>
        <w:t>-</w:t>
      </w:r>
      <w:r w:rsidR="00180BA4" w:rsidRPr="00971FFF">
        <w:rPr>
          <w:rFonts w:asciiTheme="majorBidi" w:hAnsiTheme="majorBidi" w:cstheme="majorBidi"/>
          <w:spacing w:val="4"/>
          <w:sz w:val="20"/>
          <w:szCs w:val="20"/>
          <w:cs/>
        </w:rPr>
        <w:t xml:space="preserve"> เงินทดรองรับ </w:t>
      </w:r>
      <w:proofErr w:type="gramStart"/>
      <w:r w:rsidR="00180BA4" w:rsidRPr="00971FFF">
        <w:rPr>
          <w:rFonts w:asciiTheme="majorBidi" w:hAnsiTheme="majorBidi" w:cstheme="majorBidi"/>
          <w:spacing w:val="4"/>
          <w:sz w:val="20"/>
          <w:szCs w:val="20"/>
          <w:cs/>
        </w:rPr>
        <w:t>เป็นเงินทดรองรับจากบริษัทย่อย  โดยเริ่มคิดดอกเบี้ยระหว่างกันตั้งแต่วันที่</w:t>
      </w:r>
      <w:proofErr w:type="gramEnd"/>
      <w:r w:rsidR="00180BA4" w:rsidRPr="00971FFF">
        <w:rPr>
          <w:rFonts w:asciiTheme="majorBidi" w:hAnsiTheme="majorBidi" w:cstheme="majorBidi"/>
          <w:spacing w:val="4"/>
          <w:sz w:val="20"/>
          <w:szCs w:val="20"/>
          <w:cs/>
        </w:rPr>
        <w:t xml:space="preserve"> </w:t>
      </w:r>
      <w:r w:rsidR="009E3308" w:rsidRPr="009E3308">
        <w:rPr>
          <w:rFonts w:asciiTheme="majorBidi" w:hAnsiTheme="majorBidi" w:cstheme="majorBidi"/>
          <w:spacing w:val="4"/>
          <w:sz w:val="20"/>
          <w:szCs w:val="20"/>
          <w:lang w:val="en-US"/>
        </w:rPr>
        <w:t>1</w:t>
      </w:r>
      <w:r w:rsidR="00180BA4" w:rsidRPr="00971FFF">
        <w:rPr>
          <w:rFonts w:asciiTheme="majorBidi" w:hAnsiTheme="majorBidi" w:cstheme="majorBidi"/>
          <w:spacing w:val="4"/>
          <w:sz w:val="20"/>
          <w:szCs w:val="20"/>
        </w:rPr>
        <w:t xml:space="preserve"> </w:t>
      </w:r>
      <w:r w:rsidR="00180BA4" w:rsidRPr="00971FFF">
        <w:rPr>
          <w:rFonts w:asciiTheme="majorBidi" w:hAnsiTheme="majorBidi" w:cstheme="majorBidi"/>
          <w:spacing w:val="4"/>
          <w:sz w:val="20"/>
          <w:szCs w:val="20"/>
          <w:cs/>
        </w:rPr>
        <w:t xml:space="preserve">ตุลาคม </w:t>
      </w:r>
      <w:r w:rsidR="009E3308" w:rsidRPr="009E3308">
        <w:rPr>
          <w:rFonts w:asciiTheme="majorBidi" w:hAnsiTheme="majorBidi" w:cstheme="majorBidi"/>
          <w:spacing w:val="4"/>
          <w:sz w:val="20"/>
          <w:szCs w:val="20"/>
          <w:lang w:val="en-US"/>
        </w:rPr>
        <w:t>2566</w:t>
      </w:r>
      <w:r w:rsidR="00180BA4" w:rsidRPr="00971FFF">
        <w:rPr>
          <w:rFonts w:asciiTheme="majorBidi" w:hAnsiTheme="majorBidi" w:cstheme="majorBidi"/>
          <w:spacing w:val="4"/>
          <w:sz w:val="20"/>
          <w:szCs w:val="20"/>
        </w:rPr>
        <w:t xml:space="preserve"> </w:t>
      </w:r>
      <w:r w:rsidR="00180BA4" w:rsidRPr="00971FFF">
        <w:rPr>
          <w:rFonts w:asciiTheme="majorBidi" w:hAnsiTheme="majorBidi" w:cstheme="majorBidi"/>
          <w:spacing w:val="4"/>
          <w:sz w:val="20"/>
          <w:szCs w:val="20"/>
          <w:cs/>
        </w:rPr>
        <w:t>จากยอดเงินทดรองรับสุทธิจากลูกหนี</w:t>
      </w:r>
      <w:r w:rsidR="00180BA4" w:rsidRPr="00971FFF">
        <w:rPr>
          <w:rFonts w:asciiTheme="majorBidi" w:hAnsiTheme="majorBidi" w:cstheme="majorBidi" w:hint="cs"/>
          <w:spacing w:val="4"/>
          <w:sz w:val="20"/>
          <w:szCs w:val="20"/>
          <w:cs/>
        </w:rPr>
        <w:t>้</w:t>
      </w:r>
      <w:r w:rsidR="00180BA4" w:rsidRPr="00971FFF">
        <w:rPr>
          <w:rFonts w:asciiTheme="majorBidi" w:hAnsiTheme="majorBidi" w:cstheme="majorBidi"/>
          <w:spacing w:val="4"/>
          <w:sz w:val="20"/>
          <w:szCs w:val="20"/>
          <w:cs/>
        </w:rPr>
        <w:t xml:space="preserve">อื่นระหว่างกัน ในอัตราร้อยละ </w:t>
      </w:r>
      <w:r w:rsidR="009E3308" w:rsidRPr="009E3308">
        <w:rPr>
          <w:rFonts w:asciiTheme="majorBidi" w:hAnsiTheme="majorBidi" w:cstheme="majorBidi"/>
          <w:spacing w:val="4"/>
          <w:sz w:val="20"/>
          <w:szCs w:val="20"/>
          <w:lang w:val="en-US"/>
        </w:rPr>
        <w:t>5</w:t>
      </w:r>
      <w:r w:rsidR="00180BA4" w:rsidRPr="00971FFF">
        <w:rPr>
          <w:rFonts w:asciiTheme="majorBidi" w:hAnsiTheme="majorBidi" w:cstheme="majorBidi"/>
          <w:spacing w:val="4"/>
          <w:sz w:val="20"/>
          <w:szCs w:val="20"/>
        </w:rPr>
        <w:t xml:space="preserve"> </w:t>
      </w:r>
      <w:r w:rsidR="00180BA4" w:rsidRPr="00971FFF">
        <w:rPr>
          <w:rFonts w:asciiTheme="majorBidi" w:hAnsiTheme="majorBidi" w:cstheme="majorBidi"/>
          <w:spacing w:val="4"/>
          <w:sz w:val="20"/>
          <w:szCs w:val="20"/>
          <w:cs/>
        </w:rPr>
        <w:t>ต่อปี</w:t>
      </w:r>
      <w:r w:rsidR="00180BA4" w:rsidRPr="00971FFF">
        <w:rPr>
          <w:rFonts w:asciiTheme="majorBidi" w:hAnsiTheme="majorBidi" w:cstheme="majorBidi"/>
          <w:spacing w:val="4"/>
          <w:sz w:val="20"/>
          <w:szCs w:val="20"/>
          <w:lang w:val="en-US"/>
        </w:rPr>
        <w:t xml:space="preserve"> </w:t>
      </w:r>
    </w:p>
    <w:p w14:paraId="4F0AF226" w14:textId="77777777" w:rsidR="000A5631" w:rsidRDefault="000A5631" w:rsidP="00F45D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  <w:lang w:val="en-US"/>
        </w:rPr>
      </w:pPr>
    </w:p>
    <w:p w14:paraId="0398F3DA" w14:textId="77777777" w:rsidR="000A5631" w:rsidRDefault="000A5631" w:rsidP="00F45D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  <w:lang w:val="en-US"/>
        </w:rPr>
      </w:pPr>
    </w:p>
    <w:p w14:paraId="34124BD1" w14:textId="77777777" w:rsidR="000A5631" w:rsidRPr="004B1154" w:rsidRDefault="000A5631" w:rsidP="00F45D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  <w:lang w:val="en-US"/>
        </w:rPr>
      </w:pPr>
    </w:p>
    <w:p w14:paraId="5A7776A2" w14:textId="66D56CA4" w:rsidR="00EC5594" w:rsidRPr="004B1154" w:rsidRDefault="00EC5594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9"/>
        <w:gridCol w:w="900"/>
        <w:gridCol w:w="90"/>
        <w:gridCol w:w="899"/>
        <w:gridCol w:w="90"/>
        <w:gridCol w:w="899"/>
        <w:gridCol w:w="90"/>
        <w:gridCol w:w="913"/>
      </w:tblGrid>
      <w:tr w:rsidR="00811DA7" w:rsidRPr="004B1154" w14:paraId="7A1F7D50" w14:textId="77777777" w:rsidTr="008F6758">
        <w:trPr>
          <w:trHeight w:val="144"/>
        </w:trPr>
        <w:tc>
          <w:tcPr>
            <w:tcW w:w="4309" w:type="dxa"/>
          </w:tcPr>
          <w:p w14:paraId="340F0EBA" w14:textId="07F305A8" w:rsidR="00811DA7" w:rsidRPr="004B1154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bookmarkStart w:id="12" w:name="_Hlk132643628"/>
          </w:p>
        </w:tc>
        <w:tc>
          <w:tcPr>
            <w:tcW w:w="1889" w:type="dxa"/>
            <w:gridSpan w:val="3"/>
          </w:tcPr>
          <w:p w14:paraId="40B4C24C" w14:textId="77777777" w:rsidR="00811DA7" w:rsidRPr="004B1154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18EB772" w14:textId="77777777" w:rsidR="00811DA7" w:rsidRPr="004B1154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gridSpan w:val="3"/>
          </w:tcPr>
          <w:p w14:paraId="0B208874" w14:textId="77777777" w:rsidR="00811DA7" w:rsidRPr="004B1154" w:rsidRDefault="00811DA7" w:rsidP="00FB3E23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บาท)</w:t>
            </w:r>
          </w:p>
        </w:tc>
      </w:tr>
      <w:tr w:rsidR="00811DA7" w:rsidRPr="004B1154" w14:paraId="7126DD0E" w14:textId="77777777" w:rsidTr="008F6758">
        <w:trPr>
          <w:trHeight w:val="144"/>
        </w:trPr>
        <w:tc>
          <w:tcPr>
            <w:tcW w:w="4309" w:type="dxa"/>
          </w:tcPr>
          <w:p w14:paraId="25176897" w14:textId="77777777" w:rsidR="00811DA7" w:rsidRPr="004B1154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9" w:type="dxa"/>
            <w:gridSpan w:val="3"/>
          </w:tcPr>
          <w:p w14:paraId="0E142C85" w14:textId="77777777" w:rsidR="00811DA7" w:rsidRPr="004B1154" w:rsidRDefault="00811DA7" w:rsidP="00FB3E2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6FC9E9E" w14:textId="77777777" w:rsidR="00811DA7" w:rsidRPr="004B1154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gridSpan w:val="3"/>
          </w:tcPr>
          <w:p w14:paraId="145DE500" w14:textId="77777777" w:rsidR="00811DA7" w:rsidRPr="004B1154" w:rsidRDefault="00811DA7" w:rsidP="00FB3E2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11DA7" w:rsidRPr="004B1154" w14:paraId="307CDDDB" w14:textId="77777777" w:rsidTr="008F6758">
        <w:trPr>
          <w:trHeight w:val="144"/>
        </w:trPr>
        <w:tc>
          <w:tcPr>
            <w:tcW w:w="4309" w:type="dxa"/>
          </w:tcPr>
          <w:p w14:paraId="7AFB5ACB" w14:textId="77777777" w:rsidR="00811DA7" w:rsidRPr="004B1154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81" w:type="dxa"/>
            <w:gridSpan w:val="7"/>
          </w:tcPr>
          <w:p w14:paraId="17D70F91" w14:textId="3AA43B8A" w:rsidR="00811DA7" w:rsidRPr="004B1154" w:rsidRDefault="00811DA7" w:rsidP="00FB3E2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9E3308" w:rsidRPr="009E3308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30</w:t>
            </w:r>
            <w:r w:rsidR="001B7C88" w:rsidRPr="004B1154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="000347DE" w:rsidRPr="004B1154">
              <w:rPr>
                <w:rFonts w:asciiTheme="majorBidi" w:hAnsiTheme="majorBidi" w:cstheme="majorBidi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331D49" w:rsidRPr="004B1154" w14:paraId="7E33B1B0" w14:textId="77777777" w:rsidTr="008F6758">
        <w:trPr>
          <w:trHeight w:val="144"/>
        </w:trPr>
        <w:tc>
          <w:tcPr>
            <w:tcW w:w="4309" w:type="dxa"/>
          </w:tcPr>
          <w:p w14:paraId="4157EC88" w14:textId="77777777" w:rsidR="00331D49" w:rsidRPr="004B1154" w:rsidRDefault="00331D49" w:rsidP="00331D49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519EC4E" w14:textId="7FDCD49B" w:rsidR="00331D49" w:rsidRPr="004B1154" w:rsidRDefault="009E3308" w:rsidP="00331D4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2E8B5071" w14:textId="77777777" w:rsidR="00331D49" w:rsidRPr="004B1154" w:rsidRDefault="00331D49" w:rsidP="00331D4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199CC4E" w14:textId="513B8E4C" w:rsidR="00331D49" w:rsidRPr="004B1154" w:rsidRDefault="009E3308" w:rsidP="00331D49">
            <w:pPr>
              <w:spacing w:line="240" w:lineRule="exact"/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743F8A39" w14:textId="77777777" w:rsidR="00331D49" w:rsidRPr="004B1154" w:rsidRDefault="00331D49" w:rsidP="00331D49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4A6AE42" w14:textId="70534A4E" w:rsidR="00331D49" w:rsidRPr="004B1154" w:rsidRDefault="009E3308" w:rsidP="00331D4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4977F610" w14:textId="77777777" w:rsidR="00331D49" w:rsidRPr="004B1154" w:rsidRDefault="00331D49" w:rsidP="00331D4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1A27A6B8" w14:textId="3D2E18FA" w:rsidR="00331D49" w:rsidRPr="004B1154" w:rsidRDefault="009E3308" w:rsidP="00331D49">
            <w:pPr>
              <w:spacing w:line="240" w:lineRule="exact"/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811DA7" w:rsidRPr="004B1154" w14:paraId="4B14E4EC" w14:textId="77777777" w:rsidTr="008F6758">
        <w:trPr>
          <w:trHeight w:val="144"/>
        </w:trPr>
        <w:tc>
          <w:tcPr>
            <w:tcW w:w="4309" w:type="dxa"/>
          </w:tcPr>
          <w:p w14:paraId="2034ACC4" w14:textId="77777777" w:rsidR="00811DA7" w:rsidRPr="004B1154" w:rsidRDefault="00811DA7" w:rsidP="00FB3E23">
            <w:pPr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รายได้และค่าใช้จ่าย</w:t>
            </w:r>
          </w:p>
        </w:tc>
        <w:tc>
          <w:tcPr>
            <w:tcW w:w="900" w:type="dxa"/>
          </w:tcPr>
          <w:p w14:paraId="1FD4B08C" w14:textId="77777777" w:rsidR="00811DA7" w:rsidRPr="004B1154" w:rsidRDefault="00811DA7" w:rsidP="00FB3E23">
            <w:pPr>
              <w:spacing w:line="240" w:lineRule="exact"/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D85C06E" w14:textId="77777777" w:rsidR="00811DA7" w:rsidRPr="004B1154" w:rsidRDefault="00811DA7" w:rsidP="00FB3E2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F340012" w14:textId="77777777" w:rsidR="00811DA7" w:rsidRPr="004B1154" w:rsidRDefault="00811DA7" w:rsidP="00FB3E23">
            <w:pPr>
              <w:spacing w:line="240" w:lineRule="exact"/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8F390A7" w14:textId="77777777" w:rsidR="00811DA7" w:rsidRPr="004B1154" w:rsidRDefault="00811DA7" w:rsidP="00FB3E2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3010F8A" w14:textId="77777777" w:rsidR="00811DA7" w:rsidRPr="004B1154" w:rsidRDefault="00811DA7" w:rsidP="00FB3E23">
            <w:pPr>
              <w:tabs>
                <w:tab w:val="left" w:pos="871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ABDF5CD" w14:textId="77777777" w:rsidR="00811DA7" w:rsidRPr="004B1154" w:rsidRDefault="00811DA7" w:rsidP="00FB3E2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148B9D0E" w14:textId="77777777" w:rsidR="00811DA7" w:rsidRPr="004B1154" w:rsidRDefault="00811DA7" w:rsidP="00FB3E23">
            <w:pPr>
              <w:tabs>
                <w:tab w:val="left" w:pos="871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811DA7" w:rsidRPr="004B1154" w14:paraId="59B6087E" w14:textId="77777777" w:rsidTr="008F6758">
        <w:trPr>
          <w:trHeight w:val="144"/>
        </w:trPr>
        <w:tc>
          <w:tcPr>
            <w:tcW w:w="4309" w:type="dxa"/>
          </w:tcPr>
          <w:p w14:paraId="7B9F0C78" w14:textId="77777777" w:rsidR="00811DA7" w:rsidRPr="004B1154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FAE5686" w14:textId="77777777" w:rsidR="00811DA7" w:rsidRPr="004B1154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E3A2120" w14:textId="77777777" w:rsidR="00811DA7" w:rsidRPr="004B1154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715CFA6" w14:textId="77777777" w:rsidR="00811DA7" w:rsidRPr="004B1154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ACBD312" w14:textId="77777777" w:rsidR="00811DA7" w:rsidRPr="004B1154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86D231F" w14:textId="77777777" w:rsidR="00811DA7" w:rsidRPr="004B1154" w:rsidRDefault="00811DA7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4DE91DF9" w14:textId="77777777" w:rsidR="00811DA7" w:rsidRPr="004B1154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032FBEC4" w14:textId="77777777" w:rsidR="00811DA7" w:rsidRPr="004B1154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577213" w:rsidRPr="004B1154" w14:paraId="63AE3723" w14:textId="77777777" w:rsidTr="008F6758">
        <w:trPr>
          <w:trHeight w:val="144"/>
        </w:trPr>
        <w:tc>
          <w:tcPr>
            <w:tcW w:w="4309" w:type="dxa"/>
          </w:tcPr>
          <w:p w14:paraId="3770B8D2" w14:textId="77777777" w:rsidR="00577213" w:rsidRPr="004B1154" w:rsidRDefault="00577213" w:rsidP="00577213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7A6F221C" w14:textId="050A481F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47C7380" w14:textId="77777777" w:rsidR="00577213" w:rsidRPr="004B1154" w:rsidRDefault="00577213" w:rsidP="00577213">
            <w:pPr>
              <w:spacing w:line="240" w:lineRule="exact"/>
              <w:ind w:left="3" w:right="-1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567BB90" w14:textId="4547C71E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793306B" w14:textId="77777777" w:rsidR="00577213" w:rsidRPr="004B1154" w:rsidRDefault="00577213" w:rsidP="0057721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4B5600C" w14:textId="2CE14831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781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855</w:t>
            </w:r>
          </w:p>
        </w:tc>
        <w:tc>
          <w:tcPr>
            <w:tcW w:w="90" w:type="dxa"/>
          </w:tcPr>
          <w:p w14:paraId="1D328AD9" w14:textId="77777777" w:rsidR="00577213" w:rsidRPr="004B1154" w:rsidRDefault="00577213" w:rsidP="00577213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37055C2F" w14:textId="33A04A3B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014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</w:tr>
      <w:tr w:rsidR="00577213" w:rsidRPr="004B1154" w14:paraId="47DF3CC4" w14:textId="77777777" w:rsidTr="008F6758">
        <w:trPr>
          <w:trHeight w:val="144"/>
        </w:trPr>
        <w:tc>
          <w:tcPr>
            <w:tcW w:w="4309" w:type="dxa"/>
          </w:tcPr>
          <w:p w14:paraId="039B90CA" w14:textId="4CCEED1A" w:rsidR="00577213" w:rsidRPr="004B1154" w:rsidRDefault="00577213" w:rsidP="00577213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รายได้ค่าธรรมเนียมบริหารจัดการ</w:t>
            </w:r>
          </w:p>
        </w:tc>
        <w:tc>
          <w:tcPr>
            <w:tcW w:w="900" w:type="dxa"/>
          </w:tcPr>
          <w:p w14:paraId="020E384E" w14:textId="767D8BE6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692AE2C" w14:textId="77777777" w:rsidR="00577213" w:rsidRPr="004B1154" w:rsidRDefault="00577213" w:rsidP="00577213">
            <w:pPr>
              <w:spacing w:line="240" w:lineRule="exact"/>
              <w:ind w:left="3" w:right="-1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430C3C5" w14:textId="60D7AF4E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DD3622B" w14:textId="77777777" w:rsidR="00577213" w:rsidRPr="004B1154" w:rsidRDefault="00577213" w:rsidP="0057721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169BA01" w14:textId="6045F022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50117C8C" w14:textId="77777777" w:rsidR="00577213" w:rsidRPr="004B1154" w:rsidRDefault="00577213" w:rsidP="00577213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49E3EBF0" w14:textId="7DB2E4A3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554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</w:tr>
      <w:tr w:rsidR="00577213" w:rsidRPr="004B1154" w14:paraId="2642B9C1" w14:textId="77777777" w:rsidTr="008F6758">
        <w:trPr>
          <w:trHeight w:val="144"/>
        </w:trPr>
        <w:tc>
          <w:tcPr>
            <w:tcW w:w="4309" w:type="dxa"/>
          </w:tcPr>
          <w:p w14:paraId="59E0FED9" w14:textId="77777777" w:rsidR="00577213" w:rsidRPr="004B1154" w:rsidRDefault="00577213" w:rsidP="00577213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279DBDD9" w14:textId="496CF110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698900B3" w14:textId="77777777" w:rsidR="00577213" w:rsidRPr="004B1154" w:rsidRDefault="00577213" w:rsidP="00577213">
            <w:pPr>
              <w:spacing w:line="240" w:lineRule="exact"/>
              <w:ind w:left="3" w:right="-1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7ECCF2F" w14:textId="6E051904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2D51716" w14:textId="77777777" w:rsidR="00577213" w:rsidRPr="004B1154" w:rsidRDefault="00577213" w:rsidP="0057721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3E39F1B" w14:textId="09E35F3B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403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524</w:t>
            </w:r>
          </w:p>
        </w:tc>
        <w:tc>
          <w:tcPr>
            <w:tcW w:w="90" w:type="dxa"/>
            <w:tcBorders>
              <w:left w:val="nil"/>
            </w:tcBorders>
          </w:tcPr>
          <w:p w14:paraId="6E5B88CD" w14:textId="77777777" w:rsidR="00577213" w:rsidRPr="004B1154" w:rsidRDefault="00577213" w:rsidP="0057721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489C10F1" w14:textId="56F51AEB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815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522</w:t>
            </w:r>
          </w:p>
        </w:tc>
      </w:tr>
      <w:tr w:rsidR="00577213" w:rsidRPr="004B1154" w14:paraId="3B040B98" w14:textId="77777777" w:rsidTr="008B256D">
        <w:trPr>
          <w:trHeight w:hRule="exact" w:val="144"/>
        </w:trPr>
        <w:tc>
          <w:tcPr>
            <w:tcW w:w="4309" w:type="dxa"/>
          </w:tcPr>
          <w:p w14:paraId="68DCF089" w14:textId="77777777" w:rsidR="00577213" w:rsidRPr="004B1154" w:rsidRDefault="00577213" w:rsidP="00577213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F04A649" w14:textId="77777777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706C3BA6" w14:textId="77777777" w:rsidR="00577213" w:rsidRPr="004B1154" w:rsidRDefault="00577213" w:rsidP="00577213">
            <w:pPr>
              <w:spacing w:line="240" w:lineRule="exact"/>
              <w:ind w:left="3" w:right="-1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3393656" w14:textId="77777777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4E62B6D" w14:textId="77777777" w:rsidR="00577213" w:rsidRPr="004B1154" w:rsidRDefault="00577213" w:rsidP="0057721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D1CD88E" w14:textId="77777777" w:rsidR="00577213" w:rsidRPr="004B1154" w:rsidRDefault="00577213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66AC95E7" w14:textId="77777777" w:rsidR="00577213" w:rsidRPr="004B1154" w:rsidRDefault="00577213" w:rsidP="0057721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05FFA25A" w14:textId="77777777" w:rsidR="00577213" w:rsidRPr="004B1154" w:rsidRDefault="00577213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577213" w:rsidRPr="004B1154" w14:paraId="6B559931" w14:textId="77777777" w:rsidTr="008F6758">
        <w:trPr>
          <w:trHeight w:val="144"/>
        </w:trPr>
        <w:tc>
          <w:tcPr>
            <w:tcW w:w="4309" w:type="dxa"/>
          </w:tcPr>
          <w:p w14:paraId="253DA933" w14:textId="77777777" w:rsidR="00577213" w:rsidRPr="004B1154" w:rsidRDefault="00577213" w:rsidP="0057721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4990E158" w14:textId="77777777" w:rsidR="00577213" w:rsidRPr="004B1154" w:rsidRDefault="00577213" w:rsidP="0057721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621C250" w14:textId="77777777" w:rsidR="00577213" w:rsidRPr="004B1154" w:rsidRDefault="00577213" w:rsidP="0057721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8284CA1" w14:textId="77777777" w:rsidR="00577213" w:rsidRPr="004B1154" w:rsidRDefault="00577213" w:rsidP="0057721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D10A6F5" w14:textId="77777777" w:rsidR="00577213" w:rsidRPr="004B1154" w:rsidRDefault="00577213" w:rsidP="0057721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2E2097A" w14:textId="77777777" w:rsidR="00577213" w:rsidRPr="004B1154" w:rsidRDefault="00577213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4926C8E" w14:textId="77777777" w:rsidR="00577213" w:rsidRPr="004B1154" w:rsidRDefault="00577213" w:rsidP="0057721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205B5842" w14:textId="77777777" w:rsidR="00577213" w:rsidRPr="004B1154" w:rsidRDefault="00577213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577213" w:rsidRPr="004B1154" w14:paraId="2EAC1632" w14:textId="77777777" w:rsidTr="008F6758">
        <w:trPr>
          <w:trHeight w:val="144"/>
        </w:trPr>
        <w:tc>
          <w:tcPr>
            <w:tcW w:w="4309" w:type="dxa"/>
          </w:tcPr>
          <w:p w14:paraId="4DE2D600" w14:textId="77777777" w:rsidR="00577213" w:rsidRPr="004B1154" w:rsidRDefault="00577213" w:rsidP="00577213">
            <w:pPr>
              <w:spacing w:line="240" w:lineRule="exact"/>
              <w:ind w:left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bookmarkStart w:id="13" w:name="OLE_LINK16"/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  <w:bookmarkEnd w:id="13"/>
          </w:p>
        </w:tc>
        <w:tc>
          <w:tcPr>
            <w:tcW w:w="900" w:type="dxa"/>
          </w:tcPr>
          <w:p w14:paraId="123898BE" w14:textId="0D476B8C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</w:t>
            </w:r>
            <w:r w:rsidR="005714C1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578</w:t>
            </w:r>
            <w:r w:rsidR="005714C1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465</w:t>
            </w:r>
          </w:p>
        </w:tc>
        <w:tc>
          <w:tcPr>
            <w:tcW w:w="90" w:type="dxa"/>
          </w:tcPr>
          <w:p w14:paraId="2048633A" w14:textId="77777777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14137660" w14:textId="43158DDA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836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961</w:t>
            </w:r>
          </w:p>
        </w:tc>
        <w:tc>
          <w:tcPr>
            <w:tcW w:w="90" w:type="dxa"/>
          </w:tcPr>
          <w:p w14:paraId="49B0ED3B" w14:textId="77777777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389DEA8" w14:textId="17A5E24D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B2F8DEC" w14:textId="77777777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6A648E18" w14:textId="31491B4F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577213" w:rsidRPr="004B1154" w14:paraId="3F4E4152" w14:textId="77777777" w:rsidTr="008F6758">
        <w:trPr>
          <w:trHeight w:val="144"/>
        </w:trPr>
        <w:tc>
          <w:tcPr>
            <w:tcW w:w="4309" w:type="dxa"/>
          </w:tcPr>
          <w:p w14:paraId="1ADC5016" w14:textId="77777777" w:rsidR="00577213" w:rsidRPr="004B1154" w:rsidRDefault="00577213" w:rsidP="00577213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10F92041" w14:textId="127578E3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726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027</w:t>
            </w:r>
          </w:p>
        </w:tc>
        <w:tc>
          <w:tcPr>
            <w:tcW w:w="90" w:type="dxa"/>
            <w:tcBorders>
              <w:left w:val="nil"/>
            </w:tcBorders>
          </w:tcPr>
          <w:p w14:paraId="4057234C" w14:textId="77777777" w:rsidR="00577213" w:rsidRPr="004B1154" w:rsidRDefault="00577213" w:rsidP="0057721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9F1F199" w14:textId="3F38AFFB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726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027</w:t>
            </w:r>
          </w:p>
        </w:tc>
        <w:tc>
          <w:tcPr>
            <w:tcW w:w="90" w:type="dxa"/>
          </w:tcPr>
          <w:p w14:paraId="01CE765E" w14:textId="77777777" w:rsidR="00577213" w:rsidRPr="004B1154" w:rsidRDefault="00577213" w:rsidP="0057721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89FAA52" w14:textId="51E76B74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5055F225" w14:textId="77777777" w:rsidR="00577213" w:rsidRPr="004B1154" w:rsidRDefault="00577213" w:rsidP="0057721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0C374492" w14:textId="6ADCC1D7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577213" w:rsidRPr="004B1154" w14:paraId="0B4646DD" w14:textId="77777777" w:rsidTr="008F6758">
        <w:trPr>
          <w:trHeight w:val="144"/>
        </w:trPr>
        <w:tc>
          <w:tcPr>
            <w:tcW w:w="4309" w:type="dxa"/>
          </w:tcPr>
          <w:p w14:paraId="382CCE0B" w14:textId="77777777" w:rsidR="00577213" w:rsidRPr="004B1154" w:rsidRDefault="00577213" w:rsidP="00577213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bookmarkStart w:id="14" w:name="_Hlk132639276"/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ค่าธรรมเนียมในการออกหุ้นกู้</w:t>
            </w:r>
          </w:p>
        </w:tc>
        <w:tc>
          <w:tcPr>
            <w:tcW w:w="900" w:type="dxa"/>
          </w:tcPr>
          <w:p w14:paraId="29E93B03" w14:textId="047CDF7D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410</w:t>
            </w:r>
          </w:p>
        </w:tc>
        <w:tc>
          <w:tcPr>
            <w:tcW w:w="90" w:type="dxa"/>
            <w:tcBorders>
              <w:left w:val="nil"/>
            </w:tcBorders>
          </w:tcPr>
          <w:p w14:paraId="7389B2B6" w14:textId="77777777" w:rsidR="00577213" w:rsidRPr="004B1154" w:rsidRDefault="00577213" w:rsidP="0057721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499DB0B" w14:textId="390BD295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105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574</w:t>
            </w:r>
          </w:p>
        </w:tc>
        <w:tc>
          <w:tcPr>
            <w:tcW w:w="90" w:type="dxa"/>
          </w:tcPr>
          <w:p w14:paraId="1D74F044" w14:textId="77777777" w:rsidR="00577213" w:rsidRPr="004B1154" w:rsidRDefault="00577213" w:rsidP="0057721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A322E2E" w14:textId="6357E6FC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410</w:t>
            </w:r>
          </w:p>
        </w:tc>
        <w:tc>
          <w:tcPr>
            <w:tcW w:w="90" w:type="dxa"/>
            <w:tcBorders>
              <w:left w:val="nil"/>
            </w:tcBorders>
          </w:tcPr>
          <w:p w14:paraId="62226D81" w14:textId="77777777" w:rsidR="00577213" w:rsidRPr="004B1154" w:rsidRDefault="00577213" w:rsidP="0057721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5DCFE30D" w14:textId="03B18C2F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105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574</w:t>
            </w:r>
          </w:p>
        </w:tc>
      </w:tr>
      <w:bookmarkEnd w:id="14"/>
      <w:tr w:rsidR="00577213" w:rsidRPr="004B1154" w14:paraId="3E6F1E7B" w14:textId="77777777" w:rsidTr="008F6758">
        <w:trPr>
          <w:trHeight w:val="144"/>
        </w:trPr>
        <w:tc>
          <w:tcPr>
            <w:tcW w:w="4309" w:type="dxa"/>
          </w:tcPr>
          <w:p w14:paraId="2219374C" w14:textId="77777777" w:rsidR="00577213" w:rsidRPr="004B1154" w:rsidRDefault="00577213" w:rsidP="00577213">
            <w:pPr>
              <w:spacing w:line="240" w:lineRule="exact"/>
              <w:ind w:left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3C6B1C20" w14:textId="5CE3949D" w:rsidR="00577213" w:rsidRPr="004B1154" w:rsidRDefault="00577213" w:rsidP="00577213">
            <w:pPr>
              <w:tabs>
                <w:tab w:val="decimal" w:pos="550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422D655" w14:textId="77777777" w:rsidR="00577213" w:rsidRPr="004B1154" w:rsidRDefault="00577213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7856B7E" w14:textId="04E42ABD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775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339</w:t>
            </w:r>
          </w:p>
        </w:tc>
        <w:tc>
          <w:tcPr>
            <w:tcW w:w="90" w:type="dxa"/>
          </w:tcPr>
          <w:p w14:paraId="5479C146" w14:textId="77777777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DF8880C" w14:textId="056264EE" w:rsidR="00577213" w:rsidRPr="004B1154" w:rsidRDefault="00577213" w:rsidP="00577213">
            <w:pPr>
              <w:tabs>
                <w:tab w:val="decimal" w:pos="460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2882A99" w14:textId="77777777" w:rsidR="00577213" w:rsidRPr="004B1154" w:rsidRDefault="00577213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5CD6FB2F" w14:textId="2F0D0383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775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339</w:t>
            </w:r>
          </w:p>
        </w:tc>
      </w:tr>
      <w:tr w:rsidR="00577213" w:rsidRPr="004B1154" w14:paraId="42CB9CF7" w14:textId="77777777" w:rsidTr="008F6758">
        <w:trPr>
          <w:trHeight w:val="144"/>
        </w:trPr>
        <w:tc>
          <w:tcPr>
            <w:tcW w:w="4309" w:type="dxa"/>
          </w:tcPr>
          <w:p w14:paraId="47F11772" w14:textId="77777777" w:rsidR="00577213" w:rsidRPr="004B1154" w:rsidRDefault="00577213" w:rsidP="00577213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900" w:type="dxa"/>
          </w:tcPr>
          <w:p w14:paraId="071D4430" w14:textId="7D2E5C74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8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854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508</w:t>
            </w:r>
          </w:p>
        </w:tc>
        <w:tc>
          <w:tcPr>
            <w:tcW w:w="90" w:type="dxa"/>
          </w:tcPr>
          <w:p w14:paraId="08CD9BC4" w14:textId="77777777" w:rsidR="00577213" w:rsidRPr="004B1154" w:rsidRDefault="00577213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2DD55C4" w14:textId="1F44030E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556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581</w:t>
            </w:r>
          </w:p>
        </w:tc>
        <w:tc>
          <w:tcPr>
            <w:tcW w:w="90" w:type="dxa"/>
          </w:tcPr>
          <w:p w14:paraId="10301673" w14:textId="77777777" w:rsidR="00577213" w:rsidRPr="004B1154" w:rsidRDefault="00577213" w:rsidP="0057721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FD9EFE1" w14:textId="0462D40E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171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767</w:t>
            </w:r>
          </w:p>
        </w:tc>
        <w:tc>
          <w:tcPr>
            <w:tcW w:w="90" w:type="dxa"/>
          </w:tcPr>
          <w:p w14:paraId="06D443C3" w14:textId="77777777" w:rsidR="00577213" w:rsidRPr="004B1154" w:rsidRDefault="00577213" w:rsidP="0057721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18384C16" w14:textId="23AC82DD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308</w:t>
            </w:r>
          </w:p>
        </w:tc>
      </w:tr>
      <w:tr w:rsidR="00577213" w:rsidRPr="004B1154" w14:paraId="7D2C77D9" w14:textId="77777777" w:rsidTr="008B256D">
        <w:trPr>
          <w:trHeight w:hRule="exact" w:val="144"/>
        </w:trPr>
        <w:tc>
          <w:tcPr>
            <w:tcW w:w="4309" w:type="dxa"/>
          </w:tcPr>
          <w:p w14:paraId="185199AF" w14:textId="77777777" w:rsidR="00577213" w:rsidRPr="004B1154" w:rsidRDefault="00577213" w:rsidP="00577213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D817BE9" w14:textId="77777777" w:rsidR="00577213" w:rsidRPr="004B1154" w:rsidRDefault="00577213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B7B4900" w14:textId="77777777" w:rsidR="00577213" w:rsidRPr="004B1154" w:rsidRDefault="00577213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3AC570D" w14:textId="77777777" w:rsidR="00577213" w:rsidRPr="004B1154" w:rsidRDefault="00577213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5943D3B" w14:textId="77777777" w:rsidR="00577213" w:rsidRPr="004B1154" w:rsidRDefault="00577213" w:rsidP="0057721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2FDBA0E" w14:textId="77777777" w:rsidR="00577213" w:rsidRPr="004B1154" w:rsidRDefault="00577213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AD778B5" w14:textId="77777777" w:rsidR="00577213" w:rsidRPr="004B1154" w:rsidRDefault="00577213" w:rsidP="0057721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373EBEDA" w14:textId="77777777" w:rsidR="00577213" w:rsidRPr="004B1154" w:rsidRDefault="00577213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577213" w:rsidRPr="004B1154" w14:paraId="3AE72FF4" w14:textId="77777777" w:rsidTr="008F6758">
        <w:trPr>
          <w:trHeight w:val="144"/>
        </w:trPr>
        <w:tc>
          <w:tcPr>
            <w:tcW w:w="4309" w:type="dxa"/>
          </w:tcPr>
          <w:p w14:paraId="2DFECB0D" w14:textId="77777777" w:rsidR="00577213" w:rsidRPr="004B1154" w:rsidRDefault="00577213" w:rsidP="0057721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</w:tcPr>
          <w:p w14:paraId="22C07815" w14:textId="77777777" w:rsidR="00577213" w:rsidRPr="004B1154" w:rsidRDefault="00577213" w:rsidP="0057721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CCB869C" w14:textId="77777777" w:rsidR="00577213" w:rsidRPr="004B1154" w:rsidRDefault="00577213" w:rsidP="0057721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6F7E55D" w14:textId="77777777" w:rsidR="00577213" w:rsidRPr="004B1154" w:rsidRDefault="00577213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F2700B1" w14:textId="77777777" w:rsidR="00577213" w:rsidRPr="004B1154" w:rsidRDefault="00577213" w:rsidP="0057721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6527352" w14:textId="77777777" w:rsidR="00577213" w:rsidRPr="004B1154" w:rsidRDefault="00577213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41EF5A4" w14:textId="77777777" w:rsidR="00577213" w:rsidRPr="004B1154" w:rsidRDefault="00577213" w:rsidP="0057721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42C2814D" w14:textId="77777777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577213" w:rsidRPr="004B1154" w14:paraId="6F1A2C1A" w14:textId="77777777" w:rsidTr="008F6758">
        <w:trPr>
          <w:trHeight w:val="144"/>
        </w:trPr>
        <w:tc>
          <w:tcPr>
            <w:tcW w:w="4309" w:type="dxa"/>
          </w:tcPr>
          <w:p w14:paraId="52277A55" w14:textId="77777777" w:rsidR="00577213" w:rsidRPr="004B1154" w:rsidRDefault="00577213" w:rsidP="00577213">
            <w:pPr>
              <w:spacing w:line="240" w:lineRule="exact"/>
              <w:ind w:left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4F8CEEC9" w14:textId="0DAFF775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889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291</w:t>
            </w:r>
          </w:p>
        </w:tc>
        <w:tc>
          <w:tcPr>
            <w:tcW w:w="90" w:type="dxa"/>
          </w:tcPr>
          <w:p w14:paraId="6CB1820A" w14:textId="77777777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0D69E7C" w14:textId="79686332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363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435</w:t>
            </w:r>
          </w:p>
        </w:tc>
        <w:tc>
          <w:tcPr>
            <w:tcW w:w="90" w:type="dxa"/>
          </w:tcPr>
          <w:p w14:paraId="748AE7C4" w14:textId="77777777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FEA39A0" w14:textId="361225EC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7B16680" w14:textId="77777777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5BB5F8E4" w14:textId="4A0E991D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bookmarkEnd w:id="12"/>
    </w:tbl>
    <w:p w14:paraId="5A1AC327" w14:textId="77777777" w:rsidR="00A53472" w:rsidRPr="004B1154" w:rsidRDefault="00A53472" w:rsidP="00844C24">
      <w:pPr>
        <w:ind w:left="547" w:hanging="547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p w14:paraId="68B3CCD4" w14:textId="33DF908B" w:rsidR="009E3308" w:rsidRDefault="009E3308">
      <w:p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br w:type="page"/>
      </w:r>
    </w:p>
    <w:p w14:paraId="22B903E2" w14:textId="77777777" w:rsidR="005E3053" w:rsidRPr="009E3308" w:rsidRDefault="005E3053">
      <w:pPr>
        <w:rPr>
          <w:sz w:val="2"/>
          <w:szCs w:val="2"/>
          <w:lang w:val="en-US"/>
        </w:rPr>
      </w:pP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9"/>
        <w:gridCol w:w="900"/>
        <w:gridCol w:w="90"/>
        <w:gridCol w:w="899"/>
        <w:gridCol w:w="90"/>
        <w:gridCol w:w="899"/>
        <w:gridCol w:w="90"/>
        <w:gridCol w:w="913"/>
      </w:tblGrid>
      <w:tr w:rsidR="00D84A69" w:rsidRPr="004B1154" w14:paraId="2DE69D18" w14:textId="77777777" w:rsidTr="007D3C1B">
        <w:trPr>
          <w:trHeight w:val="144"/>
        </w:trPr>
        <w:tc>
          <w:tcPr>
            <w:tcW w:w="4309" w:type="dxa"/>
          </w:tcPr>
          <w:p w14:paraId="21672BB3" w14:textId="594289F8" w:rsidR="00D84A69" w:rsidRPr="004B1154" w:rsidRDefault="00D84A69" w:rsidP="007D3C1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9" w:type="dxa"/>
            <w:gridSpan w:val="3"/>
          </w:tcPr>
          <w:p w14:paraId="0E0424C2" w14:textId="77777777" w:rsidR="00D84A69" w:rsidRPr="004B1154" w:rsidRDefault="00D84A69" w:rsidP="007D3C1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002D8D4" w14:textId="77777777" w:rsidR="00D84A69" w:rsidRPr="004B1154" w:rsidRDefault="00D84A69" w:rsidP="007D3C1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gridSpan w:val="3"/>
          </w:tcPr>
          <w:p w14:paraId="18451941" w14:textId="77777777" w:rsidR="00D84A69" w:rsidRPr="004B1154" w:rsidRDefault="00D84A69" w:rsidP="007D3C1B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บาท)</w:t>
            </w:r>
          </w:p>
        </w:tc>
      </w:tr>
      <w:tr w:rsidR="00D84A69" w:rsidRPr="004B1154" w14:paraId="76F5B0DE" w14:textId="77777777" w:rsidTr="007D3C1B">
        <w:trPr>
          <w:trHeight w:val="144"/>
        </w:trPr>
        <w:tc>
          <w:tcPr>
            <w:tcW w:w="4309" w:type="dxa"/>
          </w:tcPr>
          <w:p w14:paraId="03256A54" w14:textId="77777777" w:rsidR="00D84A69" w:rsidRPr="004B1154" w:rsidRDefault="00D84A69" w:rsidP="007D3C1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9" w:type="dxa"/>
            <w:gridSpan w:val="3"/>
          </w:tcPr>
          <w:p w14:paraId="4D6CCC5E" w14:textId="77777777" w:rsidR="00D84A69" w:rsidRPr="004B1154" w:rsidRDefault="00D84A69" w:rsidP="007D3C1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1E9004D" w14:textId="77777777" w:rsidR="00D84A69" w:rsidRPr="004B1154" w:rsidRDefault="00D84A69" w:rsidP="007D3C1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gridSpan w:val="3"/>
          </w:tcPr>
          <w:p w14:paraId="42BD65C3" w14:textId="77777777" w:rsidR="00D84A69" w:rsidRPr="004B1154" w:rsidRDefault="00D84A69" w:rsidP="007D3C1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84A69" w:rsidRPr="004B1154" w14:paraId="5E743AF9" w14:textId="77777777" w:rsidTr="007D3C1B">
        <w:trPr>
          <w:trHeight w:val="144"/>
        </w:trPr>
        <w:tc>
          <w:tcPr>
            <w:tcW w:w="4309" w:type="dxa"/>
          </w:tcPr>
          <w:p w14:paraId="4A8F3C58" w14:textId="77777777" w:rsidR="00D84A69" w:rsidRPr="004B1154" w:rsidRDefault="00D84A69" w:rsidP="007D3C1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81" w:type="dxa"/>
            <w:gridSpan w:val="7"/>
          </w:tcPr>
          <w:p w14:paraId="740AD402" w14:textId="249D868E" w:rsidR="00D84A69" w:rsidRPr="004B1154" w:rsidRDefault="00D84A69" w:rsidP="007D3C1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</w:t>
            </w:r>
            <w:r w:rsidR="00790247" w:rsidRPr="004B115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</w:t>
            </w:r>
            <w:r w:rsidRPr="004B115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</w:t>
            </w:r>
            <w:r w:rsidR="00790247" w:rsidRPr="004B115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้า</w:t>
            </w: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="009E3308" w:rsidRPr="009E3308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30</w:t>
            </w:r>
            <w:r w:rsidRPr="004B1154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="00790247" w:rsidRPr="004B1154">
              <w:rPr>
                <w:rFonts w:asciiTheme="majorBidi" w:hAnsiTheme="majorBidi" w:cstheme="majorBidi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D84A69" w:rsidRPr="004B1154" w14:paraId="061AF218" w14:textId="77777777" w:rsidTr="007D3C1B">
        <w:trPr>
          <w:trHeight w:val="144"/>
        </w:trPr>
        <w:tc>
          <w:tcPr>
            <w:tcW w:w="4309" w:type="dxa"/>
          </w:tcPr>
          <w:p w14:paraId="2C07522D" w14:textId="77777777" w:rsidR="00D84A69" w:rsidRPr="004B1154" w:rsidRDefault="00D84A69" w:rsidP="007D3C1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FE85B85" w14:textId="34E41141" w:rsidR="00D84A69" w:rsidRPr="004B1154" w:rsidRDefault="009E3308" w:rsidP="007D3C1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000BC8A0" w14:textId="77777777" w:rsidR="00D84A69" w:rsidRPr="004B1154" w:rsidRDefault="00D84A69" w:rsidP="007D3C1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F1C444A" w14:textId="79214C94" w:rsidR="00D84A69" w:rsidRPr="004B1154" w:rsidRDefault="009E3308" w:rsidP="007D3C1B">
            <w:pPr>
              <w:spacing w:line="240" w:lineRule="exact"/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5A74C47E" w14:textId="77777777" w:rsidR="00D84A69" w:rsidRPr="004B1154" w:rsidRDefault="00D84A69" w:rsidP="007D3C1B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CA2F5AE" w14:textId="5FA6D27D" w:rsidR="00D84A69" w:rsidRPr="004B1154" w:rsidRDefault="009E3308" w:rsidP="007D3C1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22B8013C" w14:textId="77777777" w:rsidR="00D84A69" w:rsidRPr="004B1154" w:rsidRDefault="00D84A69" w:rsidP="007D3C1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0814194A" w14:textId="142FDD89" w:rsidR="00D84A69" w:rsidRPr="004B1154" w:rsidRDefault="009E3308" w:rsidP="007D3C1B">
            <w:pPr>
              <w:spacing w:line="240" w:lineRule="exact"/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D84A69" w:rsidRPr="004B1154" w14:paraId="3C75B373" w14:textId="77777777" w:rsidTr="007D3C1B">
        <w:trPr>
          <w:trHeight w:val="144"/>
        </w:trPr>
        <w:tc>
          <w:tcPr>
            <w:tcW w:w="4309" w:type="dxa"/>
          </w:tcPr>
          <w:p w14:paraId="52C63DC3" w14:textId="77777777" w:rsidR="00D84A69" w:rsidRPr="004B1154" w:rsidRDefault="00D84A69" w:rsidP="007D3C1B">
            <w:pPr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รายได้และค่าใช้จ่าย</w:t>
            </w:r>
          </w:p>
        </w:tc>
        <w:tc>
          <w:tcPr>
            <w:tcW w:w="900" w:type="dxa"/>
          </w:tcPr>
          <w:p w14:paraId="1A3C40C7" w14:textId="77777777" w:rsidR="00D84A69" w:rsidRPr="004B1154" w:rsidRDefault="00D84A69" w:rsidP="007D3C1B">
            <w:pPr>
              <w:spacing w:line="240" w:lineRule="exact"/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48DCB17" w14:textId="77777777" w:rsidR="00D84A69" w:rsidRPr="004B1154" w:rsidRDefault="00D84A69" w:rsidP="007D3C1B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EB4FF0F" w14:textId="77777777" w:rsidR="00D84A69" w:rsidRPr="004B1154" w:rsidRDefault="00D84A69" w:rsidP="007D3C1B">
            <w:pPr>
              <w:spacing w:line="240" w:lineRule="exact"/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0A9A3CA" w14:textId="77777777" w:rsidR="00D84A69" w:rsidRPr="004B1154" w:rsidRDefault="00D84A69" w:rsidP="007D3C1B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6FD3ED9" w14:textId="77777777" w:rsidR="00D84A69" w:rsidRPr="004B1154" w:rsidRDefault="00D84A69" w:rsidP="007D3C1B">
            <w:pPr>
              <w:tabs>
                <w:tab w:val="left" w:pos="871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C60C2BA" w14:textId="77777777" w:rsidR="00D84A69" w:rsidRPr="004B1154" w:rsidRDefault="00D84A69" w:rsidP="007D3C1B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071B46BF" w14:textId="77777777" w:rsidR="00D84A69" w:rsidRPr="004B1154" w:rsidRDefault="00D84A69" w:rsidP="007D3C1B">
            <w:pPr>
              <w:tabs>
                <w:tab w:val="left" w:pos="871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D84A69" w:rsidRPr="004B1154" w14:paraId="3301CF82" w14:textId="77777777" w:rsidTr="007D3C1B">
        <w:trPr>
          <w:trHeight w:val="144"/>
        </w:trPr>
        <w:tc>
          <w:tcPr>
            <w:tcW w:w="4309" w:type="dxa"/>
          </w:tcPr>
          <w:p w14:paraId="0A72271C" w14:textId="77777777" w:rsidR="00D84A69" w:rsidRPr="004B1154" w:rsidRDefault="00D84A69" w:rsidP="007D3C1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85318F7" w14:textId="77777777" w:rsidR="00D84A69" w:rsidRPr="004B1154" w:rsidRDefault="00D84A69" w:rsidP="007D3C1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6F193A0" w14:textId="77777777" w:rsidR="00D84A69" w:rsidRPr="004B1154" w:rsidRDefault="00D84A69" w:rsidP="007D3C1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CB91712" w14:textId="77777777" w:rsidR="00D84A69" w:rsidRPr="004B1154" w:rsidRDefault="00D84A69" w:rsidP="007D3C1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3B70559" w14:textId="77777777" w:rsidR="00D84A69" w:rsidRPr="004B1154" w:rsidRDefault="00D84A69" w:rsidP="007D3C1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F551240" w14:textId="77777777" w:rsidR="00D84A69" w:rsidRPr="004B1154" w:rsidRDefault="00D84A69" w:rsidP="007D3C1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DAA292B" w14:textId="77777777" w:rsidR="00D84A69" w:rsidRPr="004B1154" w:rsidRDefault="00D84A69" w:rsidP="007D3C1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03FA43A5" w14:textId="77777777" w:rsidR="00D84A69" w:rsidRPr="004B1154" w:rsidRDefault="00D84A69" w:rsidP="007D3C1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577213" w:rsidRPr="004B1154" w14:paraId="7185FB48" w14:textId="77777777" w:rsidTr="007D3C1B">
        <w:trPr>
          <w:trHeight w:val="144"/>
        </w:trPr>
        <w:tc>
          <w:tcPr>
            <w:tcW w:w="4309" w:type="dxa"/>
          </w:tcPr>
          <w:p w14:paraId="67827B67" w14:textId="77777777" w:rsidR="00577213" w:rsidRPr="004B1154" w:rsidRDefault="00577213" w:rsidP="00577213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13C4FBB5" w14:textId="32B5620F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6F907B4" w14:textId="77777777" w:rsidR="00577213" w:rsidRPr="004B1154" w:rsidRDefault="00577213" w:rsidP="00577213">
            <w:pPr>
              <w:spacing w:line="240" w:lineRule="exact"/>
              <w:ind w:left="3" w:right="-1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1AA939AB" w14:textId="26E48FF6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9160E37" w14:textId="77777777" w:rsidR="00577213" w:rsidRPr="004B1154" w:rsidRDefault="00577213" w:rsidP="0057721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E2C3D8F" w14:textId="0AACD834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103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203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597</w:t>
            </w:r>
          </w:p>
        </w:tc>
        <w:tc>
          <w:tcPr>
            <w:tcW w:w="90" w:type="dxa"/>
          </w:tcPr>
          <w:p w14:paraId="524247CD" w14:textId="77777777" w:rsidR="00577213" w:rsidRPr="004B1154" w:rsidRDefault="00577213" w:rsidP="00577213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53C96DCC" w14:textId="7D43E656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104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335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522</w:t>
            </w:r>
          </w:p>
        </w:tc>
      </w:tr>
      <w:tr w:rsidR="00577213" w:rsidRPr="004B1154" w14:paraId="5EC414D0" w14:textId="77777777" w:rsidTr="007D3C1B">
        <w:trPr>
          <w:trHeight w:val="144"/>
        </w:trPr>
        <w:tc>
          <w:tcPr>
            <w:tcW w:w="4309" w:type="dxa"/>
          </w:tcPr>
          <w:p w14:paraId="3C05E0A2" w14:textId="77777777" w:rsidR="00577213" w:rsidRPr="004B1154" w:rsidRDefault="00577213" w:rsidP="00577213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รายได้ค่าธรรมเนียมบริหารจัดการ</w:t>
            </w:r>
          </w:p>
        </w:tc>
        <w:tc>
          <w:tcPr>
            <w:tcW w:w="900" w:type="dxa"/>
          </w:tcPr>
          <w:p w14:paraId="48877AD9" w14:textId="737F9E9B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080A210" w14:textId="77777777" w:rsidR="00577213" w:rsidRPr="004B1154" w:rsidRDefault="00577213" w:rsidP="00577213">
            <w:pPr>
              <w:spacing w:line="240" w:lineRule="exact"/>
              <w:ind w:left="3" w:right="-1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31D60160" w14:textId="50B81A14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9FF973D" w14:textId="77777777" w:rsidR="00577213" w:rsidRPr="004B1154" w:rsidRDefault="00577213" w:rsidP="0057721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D59F76B" w14:textId="608E7193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5F75B23D" w14:textId="77777777" w:rsidR="00577213" w:rsidRPr="004B1154" w:rsidRDefault="00577213" w:rsidP="00577213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4143BD5B" w14:textId="26E2A07F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662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</w:tr>
      <w:tr w:rsidR="00577213" w:rsidRPr="004B1154" w14:paraId="328977D6" w14:textId="77777777" w:rsidTr="007D3C1B">
        <w:trPr>
          <w:trHeight w:val="144"/>
        </w:trPr>
        <w:tc>
          <w:tcPr>
            <w:tcW w:w="4309" w:type="dxa"/>
          </w:tcPr>
          <w:p w14:paraId="235F57B7" w14:textId="77777777" w:rsidR="00577213" w:rsidRPr="004B1154" w:rsidRDefault="00577213" w:rsidP="00577213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1BB4CD64" w14:textId="01F49341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02383ADE" w14:textId="77777777" w:rsidR="00577213" w:rsidRPr="004B1154" w:rsidRDefault="00577213" w:rsidP="00577213">
            <w:pPr>
              <w:spacing w:line="240" w:lineRule="exact"/>
              <w:ind w:left="3" w:right="-1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236F957" w14:textId="7C93334C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2085C44" w14:textId="77777777" w:rsidR="00577213" w:rsidRPr="004B1154" w:rsidRDefault="00577213" w:rsidP="0057721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5C88F7F" w14:textId="06EB68CE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163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896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398</w:t>
            </w:r>
          </w:p>
        </w:tc>
        <w:tc>
          <w:tcPr>
            <w:tcW w:w="90" w:type="dxa"/>
            <w:tcBorders>
              <w:left w:val="nil"/>
            </w:tcBorders>
          </w:tcPr>
          <w:p w14:paraId="1A35B91B" w14:textId="77777777" w:rsidR="00577213" w:rsidRPr="004B1154" w:rsidRDefault="00577213" w:rsidP="0057721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1A0AFC9B" w14:textId="4B678C6E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170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483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285</w:t>
            </w:r>
          </w:p>
        </w:tc>
      </w:tr>
      <w:tr w:rsidR="00577213" w:rsidRPr="004B1154" w14:paraId="2A9E5F76" w14:textId="77777777" w:rsidTr="00447A28">
        <w:trPr>
          <w:trHeight w:hRule="exact" w:val="60"/>
        </w:trPr>
        <w:tc>
          <w:tcPr>
            <w:tcW w:w="4309" w:type="dxa"/>
          </w:tcPr>
          <w:p w14:paraId="5EC7290D" w14:textId="77777777" w:rsidR="00577213" w:rsidRPr="004B1154" w:rsidRDefault="00577213" w:rsidP="00577213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97ECF89" w14:textId="77777777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30EC7F41" w14:textId="77777777" w:rsidR="00577213" w:rsidRPr="004B1154" w:rsidRDefault="00577213" w:rsidP="00577213">
            <w:pPr>
              <w:spacing w:line="240" w:lineRule="exact"/>
              <w:ind w:left="3" w:right="-1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BDABB33" w14:textId="77777777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14C8486" w14:textId="77777777" w:rsidR="00577213" w:rsidRPr="004B1154" w:rsidRDefault="00577213" w:rsidP="0057721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F84B8DC" w14:textId="77777777" w:rsidR="00577213" w:rsidRPr="004B1154" w:rsidRDefault="00577213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61B4A1E4" w14:textId="77777777" w:rsidR="00577213" w:rsidRPr="004B1154" w:rsidRDefault="00577213" w:rsidP="0057721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69B39D17" w14:textId="77777777" w:rsidR="00577213" w:rsidRPr="004B1154" w:rsidRDefault="00577213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577213" w:rsidRPr="004B1154" w14:paraId="3DD9BEF3" w14:textId="77777777" w:rsidTr="007D3C1B">
        <w:trPr>
          <w:trHeight w:val="144"/>
        </w:trPr>
        <w:tc>
          <w:tcPr>
            <w:tcW w:w="4309" w:type="dxa"/>
          </w:tcPr>
          <w:p w14:paraId="18C0FF1F" w14:textId="77777777" w:rsidR="00577213" w:rsidRPr="004B1154" w:rsidRDefault="00577213" w:rsidP="0057721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3F080627" w14:textId="77777777" w:rsidR="00577213" w:rsidRPr="004B1154" w:rsidRDefault="00577213" w:rsidP="0057721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1E0E15B" w14:textId="77777777" w:rsidR="00577213" w:rsidRPr="004B1154" w:rsidRDefault="00577213" w:rsidP="0057721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B323C13" w14:textId="77777777" w:rsidR="00577213" w:rsidRPr="004B1154" w:rsidRDefault="00577213" w:rsidP="0057721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1375A79" w14:textId="77777777" w:rsidR="00577213" w:rsidRPr="004B1154" w:rsidRDefault="00577213" w:rsidP="0057721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396CF49" w14:textId="77777777" w:rsidR="00577213" w:rsidRPr="004B1154" w:rsidRDefault="00577213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B9B231E" w14:textId="77777777" w:rsidR="00577213" w:rsidRPr="004B1154" w:rsidRDefault="00577213" w:rsidP="0057721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099F42FE" w14:textId="77777777" w:rsidR="00577213" w:rsidRPr="004B1154" w:rsidRDefault="00577213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577213" w:rsidRPr="004B1154" w14:paraId="1F16C31C" w14:textId="77777777" w:rsidTr="007D3C1B">
        <w:trPr>
          <w:trHeight w:val="144"/>
        </w:trPr>
        <w:tc>
          <w:tcPr>
            <w:tcW w:w="4309" w:type="dxa"/>
          </w:tcPr>
          <w:p w14:paraId="657F3E5A" w14:textId="77777777" w:rsidR="00577213" w:rsidRPr="004B1154" w:rsidRDefault="00577213" w:rsidP="00577213">
            <w:pPr>
              <w:spacing w:line="240" w:lineRule="exact"/>
              <w:ind w:left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5D87E6DF" w14:textId="1477EE58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5714C1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553</w:t>
            </w:r>
            <w:r w:rsidR="005714C1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985</w:t>
            </w:r>
          </w:p>
        </w:tc>
        <w:tc>
          <w:tcPr>
            <w:tcW w:w="90" w:type="dxa"/>
          </w:tcPr>
          <w:p w14:paraId="41B0F398" w14:textId="77777777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3C7DEE5A" w14:textId="0BE341FC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109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190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261</w:t>
            </w:r>
          </w:p>
        </w:tc>
        <w:tc>
          <w:tcPr>
            <w:tcW w:w="90" w:type="dxa"/>
          </w:tcPr>
          <w:p w14:paraId="462DCE42" w14:textId="77777777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64E9277" w14:textId="160C985B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F55CCEC" w14:textId="77777777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49A376F0" w14:textId="41A237F1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577213" w:rsidRPr="004B1154" w14:paraId="37C50281" w14:textId="77777777" w:rsidTr="007D3C1B">
        <w:trPr>
          <w:trHeight w:val="144"/>
        </w:trPr>
        <w:tc>
          <w:tcPr>
            <w:tcW w:w="4309" w:type="dxa"/>
          </w:tcPr>
          <w:p w14:paraId="4747CE8E" w14:textId="77777777" w:rsidR="00577213" w:rsidRPr="004B1154" w:rsidRDefault="00577213" w:rsidP="00577213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28CBFF12" w14:textId="14A3456D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273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973</w:t>
            </w:r>
          </w:p>
        </w:tc>
        <w:tc>
          <w:tcPr>
            <w:tcW w:w="90" w:type="dxa"/>
            <w:tcBorders>
              <w:left w:val="nil"/>
            </w:tcBorders>
          </w:tcPr>
          <w:p w14:paraId="35051514" w14:textId="77777777" w:rsidR="00577213" w:rsidRPr="004B1154" w:rsidRDefault="00577213" w:rsidP="0057721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1F067B4E" w14:textId="0D1ECDE9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575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342</w:t>
            </w:r>
          </w:p>
        </w:tc>
        <w:tc>
          <w:tcPr>
            <w:tcW w:w="90" w:type="dxa"/>
          </w:tcPr>
          <w:p w14:paraId="56B52D69" w14:textId="77777777" w:rsidR="00577213" w:rsidRPr="004B1154" w:rsidRDefault="00577213" w:rsidP="0057721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F9BF952" w14:textId="7C3D86BD" w:rsidR="00577213" w:rsidRPr="004B1154" w:rsidRDefault="00577213" w:rsidP="00577213">
            <w:pPr>
              <w:tabs>
                <w:tab w:val="decimal" w:pos="466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1DB8B960" w14:textId="77777777" w:rsidR="00577213" w:rsidRPr="004B1154" w:rsidRDefault="00577213" w:rsidP="0057721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52AC51A5" w14:textId="11AD98DA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577213" w:rsidRPr="004B1154" w14:paraId="77CD61EE" w14:textId="77777777" w:rsidTr="007D3C1B">
        <w:trPr>
          <w:trHeight w:val="144"/>
        </w:trPr>
        <w:tc>
          <w:tcPr>
            <w:tcW w:w="4309" w:type="dxa"/>
          </w:tcPr>
          <w:p w14:paraId="1BFDE75B" w14:textId="77777777" w:rsidR="00577213" w:rsidRPr="004B1154" w:rsidRDefault="00577213" w:rsidP="00577213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ค่าธรรมเนียมในการออกหุ้นกู้</w:t>
            </w:r>
          </w:p>
        </w:tc>
        <w:tc>
          <w:tcPr>
            <w:tcW w:w="900" w:type="dxa"/>
          </w:tcPr>
          <w:p w14:paraId="76A15563" w14:textId="7CB820B6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224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590</w:t>
            </w:r>
          </w:p>
        </w:tc>
        <w:tc>
          <w:tcPr>
            <w:tcW w:w="90" w:type="dxa"/>
            <w:tcBorders>
              <w:left w:val="nil"/>
            </w:tcBorders>
          </w:tcPr>
          <w:p w14:paraId="2655B42C" w14:textId="77777777" w:rsidR="00577213" w:rsidRPr="004B1154" w:rsidRDefault="00577213" w:rsidP="0057721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0EDC38B" w14:textId="563356C1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314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426</w:t>
            </w:r>
          </w:p>
        </w:tc>
        <w:tc>
          <w:tcPr>
            <w:tcW w:w="90" w:type="dxa"/>
          </w:tcPr>
          <w:p w14:paraId="7C7370E0" w14:textId="77777777" w:rsidR="00577213" w:rsidRPr="004B1154" w:rsidRDefault="00577213" w:rsidP="0057721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3BE4938" w14:textId="2C028F8F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224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590</w:t>
            </w:r>
          </w:p>
        </w:tc>
        <w:tc>
          <w:tcPr>
            <w:tcW w:w="90" w:type="dxa"/>
            <w:tcBorders>
              <w:left w:val="nil"/>
            </w:tcBorders>
          </w:tcPr>
          <w:p w14:paraId="660BCF52" w14:textId="77777777" w:rsidR="00577213" w:rsidRPr="004B1154" w:rsidRDefault="00577213" w:rsidP="0057721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6E1D5EDE" w14:textId="6C14F18D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314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426</w:t>
            </w:r>
          </w:p>
        </w:tc>
      </w:tr>
      <w:tr w:rsidR="00577213" w:rsidRPr="004B1154" w14:paraId="77E4FB5C" w14:textId="77777777" w:rsidTr="007D3C1B">
        <w:trPr>
          <w:trHeight w:val="144"/>
        </w:trPr>
        <w:tc>
          <w:tcPr>
            <w:tcW w:w="4309" w:type="dxa"/>
          </w:tcPr>
          <w:p w14:paraId="1D32EE42" w14:textId="77777777" w:rsidR="00577213" w:rsidRPr="004B1154" w:rsidRDefault="00577213" w:rsidP="00577213">
            <w:pPr>
              <w:spacing w:line="240" w:lineRule="exact"/>
              <w:ind w:left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45EB2B20" w14:textId="479B8F8E" w:rsidR="00577213" w:rsidRPr="004B1154" w:rsidRDefault="00577213" w:rsidP="00577213">
            <w:pPr>
              <w:tabs>
                <w:tab w:val="decimal" w:pos="460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9E23999" w14:textId="77777777" w:rsidR="00577213" w:rsidRPr="004B1154" w:rsidRDefault="00577213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6C88DA8" w14:textId="0D0E92C5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420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067</w:t>
            </w:r>
          </w:p>
        </w:tc>
        <w:tc>
          <w:tcPr>
            <w:tcW w:w="90" w:type="dxa"/>
          </w:tcPr>
          <w:p w14:paraId="76EF2F29" w14:textId="77777777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0F11C86" w14:textId="38C8919E" w:rsidR="00577213" w:rsidRPr="004B1154" w:rsidRDefault="00577213" w:rsidP="00577213">
            <w:pPr>
              <w:tabs>
                <w:tab w:val="decimal" w:pos="460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CE0186C" w14:textId="77777777" w:rsidR="00577213" w:rsidRPr="004B1154" w:rsidRDefault="00577213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4C15B59C" w14:textId="2EAB47F2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420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067</w:t>
            </w:r>
          </w:p>
        </w:tc>
      </w:tr>
      <w:tr w:rsidR="00577213" w:rsidRPr="004B1154" w14:paraId="090D2A36" w14:textId="77777777" w:rsidTr="007D3C1B">
        <w:trPr>
          <w:trHeight w:val="144"/>
        </w:trPr>
        <w:tc>
          <w:tcPr>
            <w:tcW w:w="4309" w:type="dxa"/>
          </w:tcPr>
          <w:p w14:paraId="268BE286" w14:textId="77777777" w:rsidR="00577213" w:rsidRPr="004B1154" w:rsidRDefault="00577213" w:rsidP="00577213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900" w:type="dxa"/>
          </w:tcPr>
          <w:p w14:paraId="5F7DE9F2" w14:textId="2E51197B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912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604</w:t>
            </w:r>
          </w:p>
        </w:tc>
        <w:tc>
          <w:tcPr>
            <w:tcW w:w="90" w:type="dxa"/>
          </w:tcPr>
          <w:p w14:paraId="7C84DCC0" w14:textId="77777777" w:rsidR="00577213" w:rsidRPr="004B1154" w:rsidRDefault="00577213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015AAEA" w14:textId="60D0E01D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122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207</w:t>
            </w:r>
          </w:p>
        </w:tc>
        <w:tc>
          <w:tcPr>
            <w:tcW w:w="90" w:type="dxa"/>
          </w:tcPr>
          <w:p w14:paraId="2A4A7B8C" w14:textId="77777777" w:rsidR="00577213" w:rsidRPr="004B1154" w:rsidRDefault="00577213" w:rsidP="0057721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672679B" w14:textId="7C3347A9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269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347</w:t>
            </w:r>
          </w:p>
        </w:tc>
        <w:tc>
          <w:tcPr>
            <w:tcW w:w="90" w:type="dxa"/>
          </w:tcPr>
          <w:p w14:paraId="6DFD4C32" w14:textId="77777777" w:rsidR="00577213" w:rsidRPr="004B1154" w:rsidRDefault="00577213" w:rsidP="0057721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2960FE6B" w14:textId="022398EB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247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953</w:t>
            </w:r>
          </w:p>
        </w:tc>
      </w:tr>
      <w:tr w:rsidR="00577213" w:rsidRPr="004B1154" w14:paraId="737BA8F0" w14:textId="77777777" w:rsidTr="00447A28">
        <w:trPr>
          <w:trHeight w:hRule="exact" w:val="60"/>
        </w:trPr>
        <w:tc>
          <w:tcPr>
            <w:tcW w:w="4309" w:type="dxa"/>
          </w:tcPr>
          <w:p w14:paraId="59191D34" w14:textId="77777777" w:rsidR="00577213" w:rsidRPr="004B1154" w:rsidRDefault="00577213" w:rsidP="00577213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3822796" w14:textId="77777777" w:rsidR="00577213" w:rsidRPr="004B1154" w:rsidRDefault="00577213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3357B36" w14:textId="77777777" w:rsidR="00577213" w:rsidRPr="004B1154" w:rsidRDefault="00577213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5C498AA" w14:textId="77777777" w:rsidR="00577213" w:rsidRPr="004B1154" w:rsidRDefault="00577213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221879F" w14:textId="77777777" w:rsidR="00577213" w:rsidRPr="004B1154" w:rsidRDefault="00577213" w:rsidP="0057721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B5CE51D" w14:textId="77777777" w:rsidR="00577213" w:rsidRPr="004B1154" w:rsidRDefault="00577213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5CE30E0" w14:textId="77777777" w:rsidR="00577213" w:rsidRPr="004B1154" w:rsidRDefault="00577213" w:rsidP="0057721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5235C2B6" w14:textId="77777777" w:rsidR="00577213" w:rsidRPr="004B1154" w:rsidRDefault="00577213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577213" w:rsidRPr="004B1154" w14:paraId="1F467C20" w14:textId="77777777" w:rsidTr="007D3C1B">
        <w:trPr>
          <w:trHeight w:val="144"/>
        </w:trPr>
        <w:tc>
          <w:tcPr>
            <w:tcW w:w="4309" w:type="dxa"/>
          </w:tcPr>
          <w:p w14:paraId="6A0D03CF" w14:textId="77777777" w:rsidR="00577213" w:rsidRPr="004B1154" w:rsidRDefault="00577213" w:rsidP="0057721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</w:tcPr>
          <w:p w14:paraId="10580986" w14:textId="77777777" w:rsidR="00577213" w:rsidRPr="004B1154" w:rsidRDefault="00577213" w:rsidP="0057721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C720DAF" w14:textId="77777777" w:rsidR="00577213" w:rsidRPr="004B1154" w:rsidRDefault="00577213" w:rsidP="0057721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E83A84C" w14:textId="77777777" w:rsidR="00577213" w:rsidRPr="004B1154" w:rsidRDefault="00577213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BDC4E83" w14:textId="77777777" w:rsidR="00577213" w:rsidRPr="004B1154" w:rsidRDefault="00577213" w:rsidP="0057721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DBCEECD" w14:textId="77777777" w:rsidR="00577213" w:rsidRPr="004B1154" w:rsidRDefault="00577213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64220803" w14:textId="77777777" w:rsidR="00577213" w:rsidRPr="004B1154" w:rsidRDefault="00577213" w:rsidP="0057721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089A3741" w14:textId="77777777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577213" w:rsidRPr="004B1154" w14:paraId="0DBD71CD" w14:textId="77777777" w:rsidTr="007D3C1B">
        <w:trPr>
          <w:trHeight w:val="144"/>
        </w:trPr>
        <w:tc>
          <w:tcPr>
            <w:tcW w:w="4309" w:type="dxa"/>
          </w:tcPr>
          <w:p w14:paraId="6E14A459" w14:textId="77777777" w:rsidR="00577213" w:rsidRPr="004B1154" w:rsidRDefault="00577213" w:rsidP="00577213">
            <w:pPr>
              <w:spacing w:line="240" w:lineRule="exact"/>
              <w:ind w:left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28F1EA89" w14:textId="00168DA2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638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874</w:t>
            </w:r>
          </w:p>
        </w:tc>
        <w:tc>
          <w:tcPr>
            <w:tcW w:w="90" w:type="dxa"/>
          </w:tcPr>
          <w:p w14:paraId="63BF5B84" w14:textId="77777777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3F26B750" w14:textId="6986E609" w:rsidR="00577213" w:rsidRPr="004B1154" w:rsidRDefault="009E3308" w:rsidP="00577213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060</w:t>
            </w:r>
            <w:r w:rsidR="00577213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665</w:t>
            </w:r>
          </w:p>
        </w:tc>
        <w:tc>
          <w:tcPr>
            <w:tcW w:w="90" w:type="dxa"/>
          </w:tcPr>
          <w:p w14:paraId="4B53422B" w14:textId="77777777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41E37BF" w14:textId="5F66FCE4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64D8935" w14:textId="77777777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07958289" w14:textId="602598A4" w:rsidR="00577213" w:rsidRPr="004B1154" w:rsidRDefault="00577213" w:rsidP="00577213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</w:tbl>
    <w:p w14:paraId="4FBD839D" w14:textId="746EB66C" w:rsidR="00E142AA" w:rsidRPr="004B1154" w:rsidRDefault="009E3308" w:rsidP="009E3308">
      <w:pPr>
        <w:spacing w:before="240"/>
        <w:ind w:left="547" w:hanging="547"/>
        <w:rPr>
          <w:rFonts w:asciiTheme="majorBidi" w:hAnsiTheme="majorBidi" w:cstheme="majorBidi"/>
          <w:b/>
          <w:bCs/>
          <w:lang w:val="en-US"/>
        </w:rPr>
      </w:pPr>
      <w:r w:rsidRPr="009E3308">
        <w:rPr>
          <w:rFonts w:asciiTheme="majorBidi" w:hAnsiTheme="majorBidi" w:cstheme="majorBidi"/>
          <w:b/>
          <w:bCs/>
          <w:lang w:val="en-US"/>
        </w:rPr>
        <w:t>22</w:t>
      </w:r>
      <w:r w:rsidR="00E142AA" w:rsidRPr="004B1154">
        <w:rPr>
          <w:rFonts w:asciiTheme="majorBidi" w:hAnsiTheme="majorBidi" w:cstheme="majorBidi"/>
          <w:b/>
          <w:bCs/>
          <w:lang w:val="en-US"/>
        </w:rPr>
        <w:t>.</w:t>
      </w:r>
      <w:r w:rsidR="00E142AA" w:rsidRPr="004B1154">
        <w:rPr>
          <w:rFonts w:asciiTheme="majorBidi" w:hAnsiTheme="majorBidi" w:cstheme="majorBidi"/>
          <w:b/>
          <w:bCs/>
          <w:cs/>
          <w:lang w:val="en-US"/>
        </w:rPr>
        <w:tab/>
        <w:t>การเสนอข้อมูลทางการเงินจำแนกตามส่วนงาน</w:t>
      </w:r>
    </w:p>
    <w:p w14:paraId="73B6ED3D" w14:textId="77777777" w:rsidR="00447A28" w:rsidRPr="004B1154" w:rsidRDefault="00E142AA" w:rsidP="00447A28">
      <w:pPr>
        <w:ind w:left="567"/>
        <w:jc w:val="thaiDistribute"/>
        <w:rPr>
          <w:rFonts w:asciiTheme="majorBidi" w:hAnsiTheme="majorBidi" w:cstheme="majorBidi"/>
          <w:snapToGrid w:val="0"/>
          <w:lang w:val="en-US"/>
        </w:rPr>
      </w:pPr>
      <w:r w:rsidRPr="004B1154">
        <w:rPr>
          <w:rFonts w:asciiTheme="majorBidi" w:hAnsiTheme="majorBidi" w:cstheme="majorBidi"/>
          <w:snapToGrid w:val="0"/>
          <w:cs/>
          <w:lang w:val="en-US"/>
        </w:rPr>
        <w:t>กลุ่มบริษัทดำเนินกิจการหลักใน</w:t>
      </w:r>
      <w:r w:rsidR="00F02342" w:rsidRPr="004B1154">
        <w:rPr>
          <w:rFonts w:asciiTheme="majorBidi" w:hAnsiTheme="majorBidi" w:cstheme="majorBidi"/>
          <w:snapToGrid w:val="0"/>
          <w:cs/>
          <w:lang w:val="en-US"/>
        </w:rPr>
        <w:t>สอง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>ส่วนงาน คือ</w:t>
      </w:r>
      <w:r w:rsidR="00197C96" w:rsidRPr="004B1154">
        <w:rPr>
          <w:rFonts w:asciiTheme="majorBidi" w:hAnsiTheme="majorBidi" w:cstheme="majorBidi"/>
          <w:snapToGrid w:val="0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 xml:space="preserve">ธุรกิจลงทุนถือหุ้นในบริษัทอื่น </w:t>
      </w:r>
      <w:r w:rsidRPr="004B1154">
        <w:rPr>
          <w:rFonts w:asciiTheme="majorBidi" w:hAnsiTheme="majorBidi" w:cstheme="majorBidi"/>
          <w:snapToGrid w:val="0"/>
          <w:lang w:val="en-US"/>
        </w:rPr>
        <w:t xml:space="preserve">(Holding company) 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 xml:space="preserve">และธุรกิจอสังหาริมทรัพย์ </w:t>
      </w:r>
    </w:p>
    <w:p w14:paraId="1E7BD152" w14:textId="5D38C8CB" w:rsidR="00E142AA" w:rsidRPr="004B1154" w:rsidRDefault="00E142AA" w:rsidP="009E3308">
      <w:pPr>
        <w:spacing w:before="120"/>
        <w:ind w:left="562"/>
        <w:jc w:val="thaiDistribute"/>
        <w:rPr>
          <w:rFonts w:asciiTheme="majorBidi" w:hAnsiTheme="majorBidi" w:cstheme="majorBidi"/>
          <w:b/>
          <w:bCs/>
          <w:lang w:val="en-US"/>
        </w:rPr>
      </w:pPr>
      <w:r w:rsidRPr="009E3308">
        <w:rPr>
          <w:rFonts w:asciiTheme="majorBidi" w:hAnsiTheme="majorBidi" w:cstheme="majorBidi"/>
          <w:snapToGrid w:val="0"/>
          <w:spacing w:val="-12"/>
          <w:cs/>
          <w:lang w:val="en-US"/>
        </w:rPr>
        <w:t>ข้อมูลทางการเงินจำแนกตามส่วนงานสำหรับ</w:t>
      </w:r>
      <w:r w:rsidR="00A445DA" w:rsidRPr="009E3308">
        <w:rPr>
          <w:rFonts w:asciiTheme="majorBidi" w:hAnsiTheme="majorBidi" w:cstheme="majorBidi"/>
          <w:snapToGrid w:val="0"/>
          <w:spacing w:val="-12"/>
          <w:cs/>
          <w:lang w:val="en-US"/>
        </w:rPr>
        <w:t>งวดสามเดือน</w:t>
      </w:r>
      <w:r w:rsidR="00D84A69" w:rsidRPr="009E3308">
        <w:rPr>
          <w:rFonts w:asciiTheme="majorBidi" w:hAnsiTheme="majorBidi" w:cstheme="majorBidi" w:hint="cs"/>
          <w:snapToGrid w:val="0"/>
          <w:spacing w:val="-12"/>
          <w:cs/>
          <w:lang w:val="en-US"/>
        </w:rPr>
        <w:t>และงวด</w:t>
      </w:r>
      <w:r w:rsidR="00790247" w:rsidRPr="009E3308">
        <w:rPr>
          <w:rFonts w:asciiTheme="majorBidi" w:hAnsiTheme="majorBidi" w:cstheme="majorBidi" w:hint="cs"/>
          <w:snapToGrid w:val="0"/>
          <w:spacing w:val="-12"/>
          <w:cs/>
          <w:lang w:val="en-US"/>
        </w:rPr>
        <w:t>เ</w:t>
      </w:r>
      <w:r w:rsidR="00D84A69" w:rsidRPr="009E3308">
        <w:rPr>
          <w:rFonts w:asciiTheme="majorBidi" w:hAnsiTheme="majorBidi" w:cstheme="majorBidi" w:hint="cs"/>
          <w:snapToGrid w:val="0"/>
          <w:spacing w:val="-12"/>
          <w:cs/>
          <w:lang w:val="en-US"/>
        </w:rPr>
        <w:t>ก</w:t>
      </w:r>
      <w:r w:rsidR="00790247" w:rsidRPr="009E3308">
        <w:rPr>
          <w:rFonts w:asciiTheme="majorBidi" w:hAnsiTheme="majorBidi" w:cstheme="majorBidi" w:hint="cs"/>
          <w:snapToGrid w:val="0"/>
          <w:spacing w:val="-12"/>
          <w:cs/>
          <w:lang w:val="en-US"/>
        </w:rPr>
        <w:t>้า</w:t>
      </w:r>
      <w:r w:rsidR="00D84A69" w:rsidRPr="009E3308">
        <w:rPr>
          <w:rFonts w:asciiTheme="majorBidi" w:hAnsiTheme="majorBidi" w:cstheme="majorBidi" w:hint="cs"/>
          <w:snapToGrid w:val="0"/>
          <w:spacing w:val="-12"/>
          <w:cs/>
          <w:lang w:val="en-US"/>
        </w:rPr>
        <w:t>เดือน</w:t>
      </w:r>
      <w:r w:rsidR="00A445DA" w:rsidRPr="009E3308">
        <w:rPr>
          <w:rFonts w:asciiTheme="majorBidi" w:hAnsiTheme="majorBidi" w:cstheme="majorBidi"/>
          <w:snapToGrid w:val="0"/>
          <w:spacing w:val="-12"/>
          <w:cs/>
          <w:lang w:val="en-US"/>
        </w:rPr>
        <w:t xml:space="preserve">สิ้นสุดวันที่ </w:t>
      </w:r>
      <w:r w:rsidR="009E3308" w:rsidRPr="009E3308">
        <w:rPr>
          <w:rFonts w:asciiTheme="majorBidi" w:hAnsiTheme="majorBidi" w:cstheme="majorBidi"/>
          <w:snapToGrid w:val="0"/>
          <w:spacing w:val="-12"/>
          <w:lang w:val="en-US"/>
        </w:rPr>
        <w:t>30</w:t>
      </w:r>
      <w:r w:rsidR="00A445DA" w:rsidRPr="009E3308">
        <w:rPr>
          <w:rFonts w:asciiTheme="majorBidi" w:hAnsiTheme="majorBidi" w:cstheme="majorBidi"/>
          <w:snapToGrid w:val="0"/>
          <w:spacing w:val="-12"/>
          <w:cs/>
          <w:lang w:val="en-US"/>
        </w:rPr>
        <w:t xml:space="preserve"> </w:t>
      </w:r>
      <w:r w:rsidR="00790247" w:rsidRPr="009E3308">
        <w:rPr>
          <w:rFonts w:asciiTheme="majorBidi" w:hAnsiTheme="majorBidi" w:cstheme="majorBidi" w:hint="cs"/>
          <w:snapToGrid w:val="0"/>
          <w:spacing w:val="-12"/>
          <w:cs/>
          <w:lang w:val="en-US"/>
        </w:rPr>
        <w:t>กันยายน</w:t>
      </w:r>
      <w:r w:rsidRPr="009E3308">
        <w:rPr>
          <w:rFonts w:asciiTheme="majorBidi" w:hAnsiTheme="majorBidi" w:cstheme="majorBidi"/>
          <w:snapToGrid w:val="0"/>
          <w:spacing w:val="-12"/>
          <w:cs/>
          <w:lang w:val="en-US"/>
        </w:rPr>
        <w:t xml:space="preserve"> </w:t>
      </w:r>
      <w:r w:rsidR="009E3308" w:rsidRPr="009E3308">
        <w:rPr>
          <w:rFonts w:asciiTheme="majorBidi" w:hAnsiTheme="majorBidi" w:cstheme="majorBidi"/>
          <w:snapToGrid w:val="0"/>
          <w:spacing w:val="-12"/>
          <w:lang w:val="en-US"/>
        </w:rPr>
        <w:t>2568</w:t>
      </w:r>
      <w:r w:rsidRPr="009E3308">
        <w:rPr>
          <w:rFonts w:asciiTheme="majorBidi" w:hAnsiTheme="majorBidi" w:cstheme="majorBidi"/>
          <w:snapToGrid w:val="0"/>
          <w:spacing w:val="-12"/>
          <w:cs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 xml:space="preserve">และ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2567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 xml:space="preserve"> มีดังนี้</w:t>
      </w:r>
    </w:p>
    <w:tbl>
      <w:tblPr>
        <w:tblW w:w="8865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500"/>
        <w:gridCol w:w="1090"/>
        <w:gridCol w:w="98"/>
        <w:gridCol w:w="983"/>
        <w:gridCol w:w="122"/>
        <w:gridCol w:w="983"/>
        <w:gridCol w:w="106"/>
        <w:gridCol w:w="983"/>
      </w:tblGrid>
      <w:tr w:rsidR="00E142AA" w:rsidRPr="004B1154" w14:paraId="2E6088D4" w14:textId="77777777" w:rsidTr="00731920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F19EA0B" w14:textId="77777777" w:rsidR="00E142AA" w:rsidRPr="004B1154" w:rsidRDefault="00E142AA" w:rsidP="009E3308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703464C3" w14:textId="77777777" w:rsidR="00E142AA" w:rsidRPr="004B1154" w:rsidRDefault="00E142AA" w:rsidP="009E3308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250A7298" w14:textId="77777777" w:rsidR="00E142AA" w:rsidRPr="004B1154" w:rsidRDefault="00E142AA" w:rsidP="009E3308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1CDAFE79" w14:textId="77777777" w:rsidR="00E142AA" w:rsidRPr="004B1154" w:rsidRDefault="00E142AA" w:rsidP="009E330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186125DA" w14:textId="77777777" w:rsidR="00E142AA" w:rsidRPr="004B1154" w:rsidRDefault="00E142AA" w:rsidP="009E330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72" w:type="dxa"/>
            <w:gridSpan w:val="3"/>
          </w:tcPr>
          <w:p w14:paraId="61F5D105" w14:textId="77777777" w:rsidR="00E142AA" w:rsidRPr="004B1154" w:rsidRDefault="00E142AA" w:rsidP="009E3308">
            <w:pPr>
              <w:spacing w:line="24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(หน่วย : บาท)</w:t>
            </w:r>
          </w:p>
        </w:tc>
      </w:tr>
      <w:tr w:rsidR="00E142AA" w:rsidRPr="004B1154" w14:paraId="636032C3" w14:textId="77777777" w:rsidTr="00447A28">
        <w:trPr>
          <w:trHeight w:val="24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86E08F4" w14:textId="77777777" w:rsidR="00E142AA" w:rsidRPr="004B1154" w:rsidRDefault="00E142AA" w:rsidP="009E3308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</w:tcPr>
          <w:p w14:paraId="405A4D9C" w14:textId="77777777" w:rsidR="00E142AA" w:rsidRPr="004B1154" w:rsidRDefault="00E142AA" w:rsidP="009E330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142AA" w:rsidRPr="004B1154" w14:paraId="674A7334" w14:textId="77777777" w:rsidTr="00731920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C883B8D" w14:textId="77777777" w:rsidR="00E142AA" w:rsidRPr="004B1154" w:rsidRDefault="00E142AA" w:rsidP="009E3308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</w:tcPr>
          <w:p w14:paraId="116192D3" w14:textId="3EE2BC4C" w:rsidR="00E142AA" w:rsidRPr="004B1154" w:rsidRDefault="00E142AA" w:rsidP="009E330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9E3308" w:rsidRPr="009E330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331D49"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90247" w:rsidRPr="004B115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9E3308" w:rsidRPr="009E330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E142AA" w:rsidRPr="004B1154" w14:paraId="6DD3F76D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E3287D4" w14:textId="77777777" w:rsidR="00E142AA" w:rsidRPr="004B1154" w:rsidRDefault="00E142AA" w:rsidP="009E3308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91A61B" w14:textId="77777777" w:rsidR="00E142AA" w:rsidRPr="004B1154" w:rsidRDefault="00E142AA" w:rsidP="009E330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659E4EB2" w14:textId="77777777" w:rsidR="00E142AA" w:rsidRPr="004B1154" w:rsidRDefault="00E142AA" w:rsidP="009E330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053DEA4B" w14:textId="77777777" w:rsidR="00E142AA" w:rsidRPr="004B1154" w:rsidRDefault="00E142AA" w:rsidP="009E3308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รายการตัด</w:t>
            </w:r>
          </w:p>
        </w:tc>
        <w:tc>
          <w:tcPr>
            <w:tcW w:w="106" w:type="dxa"/>
          </w:tcPr>
          <w:p w14:paraId="3351FABE" w14:textId="77777777" w:rsidR="00E142AA" w:rsidRPr="004B1154" w:rsidRDefault="00E142AA" w:rsidP="009E330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6B0D070A" w14:textId="77777777" w:rsidR="00E142AA" w:rsidRPr="004B1154" w:rsidRDefault="00E142AA" w:rsidP="009E330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142AA" w:rsidRPr="004B1154" w14:paraId="718D3D1D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7C806E8" w14:textId="77777777" w:rsidR="00E142AA" w:rsidRPr="004B1154" w:rsidRDefault="00E142AA" w:rsidP="009E3308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4FBDEB4A" w14:textId="77777777" w:rsidR="00E142AA" w:rsidRPr="004B1154" w:rsidRDefault="00E142AA" w:rsidP="009E3308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พัฒนา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43F85D36" w14:textId="77777777" w:rsidR="00E142AA" w:rsidRPr="004B1154" w:rsidRDefault="00E142AA" w:rsidP="009E3308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2A1CA69A" w14:textId="77777777" w:rsidR="00E142AA" w:rsidRPr="004B1154" w:rsidRDefault="00E142AA" w:rsidP="009E330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28302E73" w14:textId="77777777" w:rsidR="00E142AA" w:rsidRPr="004B1154" w:rsidRDefault="00E142AA" w:rsidP="009E330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5B72B6B6" w14:textId="77777777" w:rsidR="00E142AA" w:rsidRPr="004B1154" w:rsidRDefault="00E142AA" w:rsidP="009E3308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บัญชี</w:t>
            </w:r>
          </w:p>
        </w:tc>
        <w:tc>
          <w:tcPr>
            <w:tcW w:w="106" w:type="dxa"/>
          </w:tcPr>
          <w:p w14:paraId="5AD84227" w14:textId="77777777" w:rsidR="00E142AA" w:rsidRPr="004B1154" w:rsidRDefault="00E142AA" w:rsidP="009E330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356EAA6F" w14:textId="77777777" w:rsidR="00E142AA" w:rsidRPr="004B1154" w:rsidRDefault="00E142AA" w:rsidP="009E330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4B1154" w14:paraId="43B4CDB6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26E64BD" w14:textId="77777777" w:rsidR="00E142AA" w:rsidRPr="004B1154" w:rsidRDefault="00E142AA" w:rsidP="009E3308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701B9361" w14:textId="77777777" w:rsidR="00E142AA" w:rsidRPr="004B1154" w:rsidRDefault="00E142AA" w:rsidP="009E3308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6CF1DF94" w14:textId="77777777" w:rsidR="00E142AA" w:rsidRPr="004B1154" w:rsidRDefault="00E142AA" w:rsidP="009E3308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161B2DF9" w14:textId="77777777" w:rsidR="00E142AA" w:rsidRPr="004B1154" w:rsidRDefault="00E142AA" w:rsidP="009E330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2BBF7104" w14:textId="77777777" w:rsidR="00E142AA" w:rsidRPr="004B1154" w:rsidRDefault="00E142AA" w:rsidP="009E330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6A5F6BD6" w14:textId="77777777" w:rsidR="00E142AA" w:rsidRPr="004B1154" w:rsidRDefault="00E142AA" w:rsidP="009E3308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69B8D239" w14:textId="77777777" w:rsidR="00E142AA" w:rsidRPr="004B1154" w:rsidRDefault="00E142AA" w:rsidP="009E330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7265BA9B" w14:textId="77777777" w:rsidR="00E142AA" w:rsidRPr="004B1154" w:rsidRDefault="00E142AA" w:rsidP="009E330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4B1154" w14:paraId="36B0EC54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A448D45" w14:textId="77777777" w:rsidR="00E142AA" w:rsidRPr="004B1154" w:rsidRDefault="00E142AA" w:rsidP="009E3308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02EC54DB" w14:textId="77777777" w:rsidR="00E142AA" w:rsidRPr="004B1154" w:rsidRDefault="00E142AA" w:rsidP="009E3308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ภายในประเทศ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3F7FFF4B" w14:textId="77777777" w:rsidR="00E142AA" w:rsidRPr="004B1154" w:rsidRDefault="00E142AA" w:rsidP="009E3308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2C71C0C2" w14:textId="77777777" w:rsidR="00E142AA" w:rsidRPr="004B1154" w:rsidRDefault="00E142AA" w:rsidP="009E330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22FC9B29" w14:textId="77777777" w:rsidR="00E142AA" w:rsidRPr="004B1154" w:rsidRDefault="00E142AA" w:rsidP="009E330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4FD92EB6" w14:textId="77777777" w:rsidR="00E142AA" w:rsidRPr="004B1154" w:rsidRDefault="00E142AA" w:rsidP="009E330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59E1EC82" w14:textId="77777777" w:rsidR="00E142AA" w:rsidRPr="004B1154" w:rsidRDefault="00E142AA" w:rsidP="009E330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4B3B22C0" w14:textId="77777777" w:rsidR="00E142AA" w:rsidRPr="004B1154" w:rsidRDefault="00E142AA" w:rsidP="009E330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4B1154" w14:paraId="357E7B42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C671E6B" w14:textId="77777777" w:rsidR="00E142AA" w:rsidRPr="004B1154" w:rsidRDefault="00E142AA" w:rsidP="009E3308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5B06C8C9" w14:textId="77777777" w:rsidR="00E142AA" w:rsidRPr="004B1154" w:rsidRDefault="00E142AA" w:rsidP="009E3308">
            <w:pPr>
              <w:spacing w:line="240" w:lineRule="exact"/>
              <w:ind w:left="-540" w:right="100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</w:tcPr>
          <w:p w14:paraId="2E519FA9" w14:textId="77777777" w:rsidR="00E142AA" w:rsidRPr="004B1154" w:rsidRDefault="00E142AA" w:rsidP="009E3308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0C66EBAB" w14:textId="77777777" w:rsidR="00E142AA" w:rsidRPr="004B1154" w:rsidRDefault="00E142AA" w:rsidP="009E3308">
            <w:pPr>
              <w:spacing w:line="240" w:lineRule="exact"/>
              <w:ind w:left="-540" w:right="132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636BA75B" w14:textId="77777777" w:rsidR="00E142AA" w:rsidRPr="004B1154" w:rsidRDefault="00E142AA" w:rsidP="009E3308">
            <w:pPr>
              <w:spacing w:line="24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</w:tcPr>
          <w:p w14:paraId="34003CA7" w14:textId="77777777" w:rsidR="00E142AA" w:rsidRPr="004B1154" w:rsidRDefault="00E142AA" w:rsidP="009E3308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</w:tcPr>
          <w:p w14:paraId="0823B068" w14:textId="77777777" w:rsidR="00E142AA" w:rsidRPr="004B1154" w:rsidRDefault="00E142AA" w:rsidP="009E3308">
            <w:pPr>
              <w:spacing w:line="24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</w:tcPr>
          <w:p w14:paraId="5C33422C" w14:textId="77777777" w:rsidR="00E142AA" w:rsidRPr="004B1154" w:rsidRDefault="00E142AA" w:rsidP="009E3308">
            <w:pPr>
              <w:spacing w:line="24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E142AA" w:rsidRPr="004B1154" w14:paraId="43DA5273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04B74AF" w14:textId="77777777" w:rsidR="00E142AA" w:rsidRPr="004B1154" w:rsidRDefault="00E142AA" w:rsidP="009E3308">
            <w:pPr>
              <w:tabs>
                <w:tab w:val="right" w:pos="6095"/>
              </w:tabs>
              <w:spacing w:line="24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79C83204" w14:textId="77777777" w:rsidR="00E142AA" w:rsidRPr="004B1154" w:rsidRDefault="00E142AA" w:rsidP="009E330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1033B87F" w14:textId="77777777" w:rsidR="00E142AA" w:rsidRPr="004B1154" w:rsidRDefault="00E142AA" w:rsidP="009E3308">
            <w:pPr>
              <w:tabs>
                <w:tab w:val="right" w:pos="6095"/>
              </w:tabs>
              <w:spacing w:line="24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2B398920" w14:textId="77777777" w:rsidR="00E142AA" w:rsidRPr="004B1154" w:rsidRDefault="00E142AA" w:rsidP="009E330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594E51D0" w14:textId="77777777" w:rsidR="00E142AA" w:rsidRPr="004B1154" w:rsidRDefault="00E142AA" w:rsidP="009E3308">
            <w:pPr>
              <w:tabs>
                <w:tab w:val="right" w:pos="6095"/>
              </w:tabs>
              <w:spacing w:line="24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</w:tcPr>
          <w:p w14:paraId="2CA57374" w14:textId="77777777" w:rsidR="00E142AA" w:rsidRPr="004B1154" w:rsidRDefault="00E142AA" w:rsidP="009E3308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</w:tcPr>
          <w:p w14:paraId="624AE947" w14:textId="77777777" w:rsidR="00E142AA" w:rsidRPr="004B1154" w:rsidRDefault="00E142AA" w:rsidP="009E3308">
            <w:pPr>
              <w:tabs>
                <w:tab w:val="right" w:pos="6095"/>
              </w:tabs>
              <w:spacing w:line="24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</w:tcPr>
          <w:p w14:paraId="6EE43536" w14:textId="77777777" w:rsidR="00E142AA" w:rsidRPr="004B1154" w:rsidRDefault="00E142AA" w:rsidP="009E330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E142AA" w:rsidRPr="004B1154" w14:paraId="6DBD4A66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999ED1B" w14:textId="77777777" w:rsidR="00E142AA" w:rsidRPr="004B1154" w:rsidRDefault="00E142AA" w:rsidP="009E3308">
            <w:pPr>
              <w:tabs>
                <w:tab w:val="right" w:pos="6095"/>
              </w:tabs>
              <w:spacing w:line="24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รายได้หลัก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1129EACB" w14:textId="77777777" w:rsidR="00E142AA" w:rsidRPr="004B1154" w:rsidRDefault="00E142AA" w:rsidP="009E330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10213A40" w14:textId="77777777" w:rsidR="00E142AA" w:rsidRPr="004B1154" w:rsidRDefault="00E142AA" w:rsidP="009E3308">
            <w:pPr>
              <w:tabs>
                <w:tab w:val="right" w:pos="6095"/>
              </w:tabs>
              <w:spacing w:line="24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65C46E2F" w14:textId="77777777" w:rsidR="00E142AA" w:rsidRPr="004B1154" w:rsidRDefault="00E142AA" w:rsidP="009E330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3BC3DF1C" w14:textId="77777777" w:rsidR="00E142AA" w:rsidRPr="004B1154" w:rsidRDefault="00E142AA" w:rsidP="009E3308">
            <w:pPr>
              <w:tabs>
                <w:tab w:val="right" w:pos="6095"/>
              </w:tabs>
              <w:spacing w:line="24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</w:tcPr>
          <w:p w14:paraId="64530D6F" w14:textId="77777777" w:rsidR="00E142AA" w:rsidRPr="004B1154" w:rsidRDefault="00E142AA" w:rsidP="009E3308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61375A7A" w14:textId="77777777" w:rsidR="00E142AA" w:rsidRPr="004B1154" w:rsidRDefault="00E142AA" w:rsidP="009E3308">
            <w:pPr>
              <w:tabs>
                <w:tab w:val="right" w:pos="6095"/>
              </w:tabs>
              <w:spacing w:line="24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</w:tcPr>
          <w:p w14:paraId="2396DD87" w14:textId="77777777" w:rsidR="00E142AA" w:rsidRPr="004B1154" w:rsidRDefault="00E142AA" w:rsidP="009E330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E142AA" w:rsidRPr="004B1154" w14:paraId="226D0A45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1DC1A67" w14:textId="77777777" w:rsidR="00E142AA" w:rsidRPr="004B1154" w:rsidRDefault="00E142AA" w:rsidP="009E3308">
            <w:pPr>
              <w:tabs>
                <w:tab w:val="right" w:pos="6095"/>
              </w:tabs>
              <w:spacing w:line="240" w:lineRule="exact"/>
              <w:ind w:left="990" w:right="65" w:hanging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43ED91E6" w14:textId="77777777" w:rsidR="00E142AA" w:rsidRPr="004B1154" w:rsidRDefault="00E142AA" w:rsidP="009E330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0C02EC0A" w14:textId="77777777" w:rsidR="00E142AA" w:rsidRPr="004B1154" w:rsidRDefault="00E142AA" w:rsidP="009E3308">
            <w:pPr>
              <w:tabs>
                <w:tab w:val="right" w:pos="6095"/>
              </w:tabs>
              <w:spacing w:line="24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6725FA0C" w14:textId="77777777" w:rsidR="00E142AA" w:rsidRPr="004B1154" w:rsidRDefault="00E142AA" w:rsidP="009E3308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36F683F7" w14:textId="77777777" w:rsidR="00E142AA" w:rsidRPr="004B1154" w:rsidRDefault="00E142AA" w:rsidP="009E3308">
            <w:pPr>
              <w:tabs>
                <w:tab w:val="right" w:pos="6095"/>
              </w:tabs>
              <w:spacing w:line="24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</w:tcPr>
          <w:p w14:paraId="2A3159E6" w14:textId="77777777" w:rsidR="00E142AA" w:rsidRPr="004B1154" w:rsidRDefault="00E142AA" w:rsidP="009E3308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425284C0" w14:textId="77777777" w:rsidR="00E142AA" w:rsidRPr="004B1154" w:rsidRDefault="00E142AA" w:rsidP="009E3308">
            <w:pPr>
              <w:tabs>
                <w:tab w:val="right" w:pos="6095"/>
              </w:tabs>
              <w:spacing w:line="24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</w:tcPr>
          <w:p w14:paraId="72BB9C6E" w14:textId="77777777" w:rsidR="00E142AA" w:rsidRPr="004B1154" w:rsidRDefault="00E142AA" w:rsidP="009E330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C54D8E" w:rsidRPr="004B1154" w14:paraId="1CFE2F7F" w14:textId="77777777" w:rsidTr="007D3C1B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C2FB888" w14:textId="77777777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ind w:left="990" w:right="65" w:firstLine="6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รายได้จากการขายอาคารชุด</w:t>
            </w:r>
          </w:p>
        </w:tc>
        <w:tc>
          <w:tcPr>
            <w:tcW w:w="1090" w:type="dxa"/>
            <w:vAlign w:val="bottom"/>
          </w:tcPr>
          <w:p w14:paraId="5DC70D79" w14:textId="150B0F9B" w:rsidR="00C54D8E" w:rsidRPr="004B1154" w:rsidRDefault="009E3308" w:rsidP="009E3308">
            <w:pPr>
              <w:tabs>
                <w:tab w:val="decimal" w:pos="995"/>
              </w:tabs>
              <w:spacing w:line="240" w:lineRule="exact"/>
              <w:ind w:right="43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115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768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246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CD384" w14:textId="77777777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ind w:left="990" w:right="43" w:hanging="360"/>
              <w:jc w:val="both"/>
              <w:rPr>
                <w:rFonts w:ascii="Times New Roman" w:hAnsi="Times New Roman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5C2B52C2" w14:textId="52A7DDE2" w:rsidR="00C54D8E" w:rsidRPr="004B1154" w:rsidRDefault="00C54D8E" w:rsidP="009E3308">
            <w:pPr>
              <w:spacing w:line="240" w:lineRule="exact"/>
              <w:ind w:right="43"/>
              <w:jc w:val="center"/>
              <w:rPr>
                <w:rFonts w:ascii="Times New Roman" w:hAnsi="Times New Roman" w:cs="Angsana New"/>
                <w:sz w:val="16"/>
                <w:szCs w:val="16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2B439" w14:textId="77777777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399896B8" w14:textId="0CF8115A" w:rsidR="00C54D8E" w:rsidRPr="004B1154" w:rsidRDefault="00C54D8E" w:rsidP="009E330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bottom"/>
          </w:tcPr>
          <w:p w14:paraId="2DDAEA89" w14:textId="77777777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vAlign w:val="bottom"/>
          </w:tcPr>
          <w:p w14:paraId="42644D81" w14:textId="30BFA74F" w:rsidR="00C54D8E" w:rsidRPr="004B1154" w:rsidRDefault="009E3308" w:rsidP="009E3308">
            <w:pPr>
              <w:tabs>
                <w:tab w:val="decimal" w:pos="995"/>
              </w:tabs>
              <w:spacing w:line="240" w:lineRule="exact"/>
              <w:ind w:right="43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115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768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246</w:t>
            </w:r>
          </w:p>
        </w:tc>
      </w:tr>
      <w:tr w:rsidR="00C54D8E" w:rsidRPr="004B1154" w14:paraId="2A561232" w14:textId="77777777" w:rsidTr="00F3462D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2FE90F5" w14:textId="4A456EC0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</w:t>
            </w:r>
            <w:r w:rsidRPr="004B1154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อัตราแลกเปลี่ยนเงินตราต่างประเทศ</w:t>
            </w:r>
          </w:p>
        </w:tc>
        <w:tc>
          <w:tcPr>
            <w:tcW w:w="1090" w:type="dxa"/>
            <w:vAlign w:val="bottom"/>
          </w:tcPr>
          <w:p w14:paraId="1B0BC86B" w14:textId="74A9D9F2" w:rsidR="00C54D8E" w:rsidRPr="004B1154" w:rsidRDefault="009E3308" w:rsidP="009E3308">
            <w:pPr>
              <w:tabs>
                <w:tab w:val="decimal" w:pos="995"/>
              </w:tabs>
              <w:spacing w:line="240" w:lineRule="exact"/>
              <w:ind w:right="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127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983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47A4D" w14:textId="77777777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ind w:left="990" w:right="43" w:hanging="360"/>
              <w:jc w:val="both"/>
              <w:rPr>
                <w:rFonts w:ascii="Times New Roman" w:hAnsi="Times New Roman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62A4B61C" w14:textId="3CAD24B7" w:rsidR="00C54D8E" w:rsidRPr="004B1154" w:rsidRDefault="00C54D8E" w:rsidP="009E3308">
            <w:pPr>
              <w:spacing w:line="240" w:lineRule="exact"/>
              <w:ind w:right="4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B3DB7" w14:textId="77777777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52AB84C0" w14:textId="59664843" w:rsidR="00C54D8E" w:rsidRPr="004B1154" w:rsidRDefault="00C54D8E" w:rsidP="009E330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1910897A" w14:textId="77777777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vAlign w:val="bottom"/>
          </w:tcPr>
          <w:p w14:paraId="2A76CAFD" w14:textId="2E580B69" w:rsidR="00C54D8E" w:rsidRPr="004B1154" w:rsidRDefault="009E3308" w:rsidP="009E3308">
            <w:pPr>
              <w:tabs>
                <w:tab w:val="decimal" w:pos="995"/>
              </w:tabs>
              <w:spacing w:line="240" w:lineRule="exact"/>
              <w:ind w:right="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127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983</w:t>
            </w:r>
          </w:p>
        </w:tc>
      </w:tr>
      <w:tr w:rsidR="00C54D8E" w:rsidRPr="004B1154" w14:paraId="57053A78" w14:textId="77777777" w:rsidTr="00312F42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E70E89C" w14:textId="77777777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90" w:type="dxa"/>
            <w:vAlign w:val="center"/>
          </w:tcPr>
          <w:p w14:paraId="2C98A1D5" w14:textId="484917DE" w:rsidR="00C54D8E" w:rsidRPr="004B1154" w:rsidRDefault="009E3308" w:rsidP="009E3308">
            <w:pPr>
              <w:tabs>
                <w:tab w:val="decimal" w:pos="990"/>
              </w:tabs>
              <w:spacing w:line="240" w:lineRule="exact"/>
              <w:ind w:right="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467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149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53733" w14:textId="77777777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ind w:left="990" w:right="43" w:hanging="360"/>
              <w:jc w:val="center"/>
              <w:rPr>
                <w:rFonts w:ascii="Times New Roman" w:hAnsi="Times New Roman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6FA3A306" w14:textId="5178CE5B" w:rsidR="00C54D8E" w:rsidRPr="004B1154" w:rsidRDefault="00C54D8E" w:rsidP="009E3308">
            <w:pPr>
              <w:spacing w:line="240" w:lineRule="exact"/>
              <w:ind w:right="43"/>
              <w:jc w:val="center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214FD" w14:textId="77777777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11DC18D6" w14:textId="229165EE" w:rsidR="00C54D8E" w:rsidRPr="004B1154" w:rsidRDefault="00C54D8E" w:rsidP="009E330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bottom"/>
          </w:tcPr>
          <w:p w14:paraId="43B18503" w14:textId="77777777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0C489192" w14:textId="3644DB78" w:rsidR="00C54D8E" w:rsidRPr="004B1154" w:rsidRDefault="009E3308" w:rsidP="009E3308">
            <w:pPr>
              <w:tabs>
                <w:tab w:val="decimal" w:pos="995"/>
              </w:tabs>
              <w:spacing w:line="240" w:lineRule="exact"/>
              <w:ind w:right="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467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149</w:t>
            </w:r>
          </w:p>
        </w:tc>
      </w:tr>
      <w:tr w:rsidR="00C54D8E" w:rsidRPr="004B1154" w14:paraId="6589639E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EA102C7" w14:textId="77777777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รวมรายได้จากภายนอก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F48FCC" w14:textId="608DFDE8" w:rsidR="00C54D8E" w:rsidRPr="004B1154" w:rsidRDefault="009E3308" w:rsidP="009E3308">
            <w:pPr>
              <w:tabs>
                <w:tab w:val="decimal" w:pos="995"/>
              </w:tabs>
              <w:spacing w:line="240" w:lineRule="exact"/>
              <w:ind w:right="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191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363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378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D3032" w14:textId="77777777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ind w:left="990" w:right="43" w:hanging="360"/>
              <w:jc w:val="center"/>
              <w:rPr>
                <w:rFonts w:ascii="Times New Roman" w:hAnsi="Times New Roman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6EB2A7" w14:textId="6D111D98" w:rsidR="00C54D8E" w:rsidRPr="004B1154" w:rsidRDefault="00C54D8E" w:rsidP="009E3308">
            <w:pPr>
              <w:spacing w:line="240" w:lineRule="exact"/>
              <w:ind w:right="43"/>
              <w:jc w:val="center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87BE6" w14:textId="77777777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7F45E81D" w14:textId="44A93632" w:rsidR="00C54D8E" w:rsidRPr="004B1154" w:rsidRDefault="00C54D8E" w:rsidP="009E330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37E69E44" w14:textId="77777777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268C0" w14:textId="76975995" w:rsidR="00C54D8E" w:rsidRPr="004B1154" w:rsidRDefault="009E3308" w:rsidP="009E3308">
            <w:pPr>
              <w:tabs>
                <w:tab w:val="decimal" w:pos="995"/>
              </w:tabs>
              <w:spacing w:line="240" w:lineRule="exact"/>
              <w:ind w:right="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191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363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378</w:t>
            </w:r>
          </w:p>
        </w:tc>
      </w:tr>
      <w:tr w:rsidR="00C54D8E" w:rsidRPr="004B1154" w14:paraId="7F603600" w14:textId="77777777" w:rsidTr="00013894">
        <w:trPr>
          <w:trHeight w:val="144"/>
        </w:trPr>
        <w:tc>
          <w:tcPr>
            <w:tcW w:w="4500" w:type="dxa"/>
            <w:tcBorders>
              <w:left w:val="nil"/>
              <w:bottom w:val="nil"/>
              <w:right w:val="nil"/>
            </w:tcBorders>
          </w:tcPr>
          <w:p w14:paraId="594CD20E" w14:textId="77777777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1090" w:type="dxa"/>
            <w:tcBorders>
              <w:left w:val="nil"/>
              <w:right w:val="nil"/>
            </w:tcBorders>
          </w:tcPr>
          <w:p w14:paraId="73234491" w14:textId="77777777" w:rsidR="00C54D8E" w:rsidRPr="004B1154" w:rsidRDefault="00C54D8E" w:rsidP="009E3308">
            <w:pPr>
              <w:tabs>
                <w:tab w:val="decimal" w:pos="995"/>
              </w:tabs>
              <w:spacing w:line="240" w:lineRule="exact"/>
              <w:ind w:right="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  <w:tcBorders>
              <w:left w:val="nil"/>
              <w:right w:val="nil"/>
            </w:tcBorders>
          </w:tcPr>
          <w:p w14:paraId="2B0A5494" w14:textId="77777777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465B8CCE" w14:textId="77777777" w:rsidR="00C54D8E" w:rsidRPr="004B1154" w:rsidRDefault="00C54D8E" w:rsidP="009E3308">
            <w:pPr>
              <w:tabs>
                <w:tab w:val="decimal" w:pos="869"/>
              </w:tabs>
              <w:spacing w:line="24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413588E9" w14:textId="77777777" w:rsidR="00C54D8E" w:rsidRPr="004B1154" w:rsidRDefault="00C54D8E" w:rsidP="009E3308">
            <w:pPr>
              <w:spacing w:line="24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3DD236D3" w14:textId="77777777" w:rsidR="00C54D8E" w:rsidRPr="004B1154" w:rsidRDefault="00C54D8E" w:rsidP="009E330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448E10DF" w14:textId="77777777" w:rsidR="00C54D8E" w:rsidRPr="004B1154" w:rsidRDefault="00C54D8E" w:rsidP="009E3308">
            <w:pPr>
              <w:spacing w:line="24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192A1B26" w14:textId="77777777" w:rsidR="00C54D8E" w:rsidRPr="004B1154" w:rsidRDefault="00C54D8E" w:rsidP="009E3308">
            <w:pPr>
              <w:tabs>
                <w:tab w:val="decimal" w:pos="995"/>
              </w:tabs>
              <w:spacing w:line="240" w:lineRule="exact"/>
              <w:ind w:right="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C54D8E" w:rsidRPr="004B1154" w14:paraId="0009A7B2" w14:textId="77777777" w:rsidTr="009A159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9049CDB" w14:textId="77777777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ต้นทุนขายอาคารชุด</w:t>
            </w:r>
          </w:p>
        </w:tc>
        <w:tc>
          <w:tcPr>
            <w:tcW w:w="1090" w:type="dxa"/>
            <w:tcBorders>
              <w:left w:val="nil"/>
              <w:right w:val="nil"/>
            </w:tcBorders>
          </w:tcPr>
          <w:p w14:paraId="310244F7" w14:textId="1AA1913C" w:rsidR="00C54D8E" w:rsidRPr="004B1154" w:rsidRDefault="009E3308" w:rsidP="009E3308">
            <w:pPr>
              <w:tabs>
                <w:tab w:val="decimal" w:pos="995"/>
              </w:tabs>
              <w:spacing w:line="240" w:lineRule="exact"/>
              <w:ind w:right="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368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305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3F1C958B" w14:textId="77777777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46A1B8DB" w14:textId="1B889622" w:rsidR="00C54D8E" w:rsidRPr="004B1154" w:rsidRDefault="00C54D8E" w:rsidP="009E330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</w:tcPr>
          <w:p w14:paraId="453D8EB6" w14:textId="77777777" w:rsidR="00C54D8E" w:rsidRPr="004B1154" w:rsidRDefault="00C54D8E" w:rsidP="009E3308">
            <w:pPr>
              <w:spacing w:line="24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6598BE32" w14:textId="61F45331" w:rsidR="00C54D8E" w:rsidRPr="004B1154" w:rsidRDefault="00C54D8E" w:rsidP="009E330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2FC57B74" w14:textId="77777777" w:rsidR="00C54D8E" w:rsidRPr="004B1154" w:rsidRDefault="00C54D8E" w:rsidP="009E3308">
            <w:pPr>
              <w:spacing w:line="24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461DCB36" w14:textId="0BE4010F" w:rsidR="00C54D8E" w:rsidRPr="004B1154" w:rsidRDefault="009E3308" w:rsidP="009E3308">
            <w:pPr>
              <w:tabs>
                <w:tab w:val="decimal" w:pos="995"/>
              </w:tabs>
              <w:spacing w:line="240" w:lineRule="exact"/>
              <w:ind w:right="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368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305</w:t>
            </w:r>
          </w:p>
        </w:tc>
      </w:tr>
      <w:tr w:rsidR="00C54D8E" w:rsidRPr="004B1154" w14:paraId="67CF187D" w14:textId="77777777" w:rsidTr="009A159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D72F94F" w14:textId="77777777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1090" w:type="dxa"/>
            <w:vAlign w:val="center"/>
          </w:tcPr>
          <w:p w14:paraId="0ED31489" w14:textId="3FF7C568" w:rsidR="00C54D8E" w:rsidRPr="004B1154" w:rsidRDefault="009E3308" w:rsidP="009E3308">
            <w:pPr>
              <w:tabs>
                <w:tab w:val="decimal" w:pos="995"/>
              </w:tabs>
              <w:spacing w:line="240" w:lineRule="exact"/>
              <w:ind w:right="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598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697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52C77BD1" w14:textId="77777777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49E5E37A" w14:textId="7F9F763C" w:rsidR="00C54D8E" w:rsidRPr="004B1154" w:rsidRDefault="00C54D8E" w:rsidP="009E330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center"/>
          </w:tcPr>
          <w:p w14:paraId="13548BD3" w14:textId="77777777" w:rsidR="00C54D8E" w:rsidRPr="004B1154" w:rsidRDefault="00C54D8E" w:rsidP="009E3308">
            <w:pPr>
              <w:spacing w:line="24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2D84E296" w14:textId="2387C9A5" w:rsidR="00C54D8E" w:rsidRPr="004B1154" w:rsidRDefault="00C54D8E" w:rsidP="009E330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5DF57287" w14:textId="77777777" w:rsidR="00C54D8E" w:rsidRPr="004B1154" w:rsidRDefault="00C54D8E" w:rsidP="009E3308">
            <w:pPr>
              <w:spacing w:line="24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2C377D4F" w14:textId="4C2FAB4B" w:rsidR="00C54D8E" w:rsidRPr="004B1154" w:rsidRDefault="009E3308" w:rsidP="009E3308">
            <w:pPr>
              <w:tabs>
                <w:tab w:val="decimal" w:pos="995"/>
              </w:tabs>
              <w:spacing w:line="240" w:lineRule="exact"/>
              <w:ind w:right="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598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697</w:t>
            </w:r>
          </w:p>
        </w:tc>
      </w:tr>
      <w:tr w:rsidR="00C54D8E" w:rsidRPr="004B1154" w14:paraId="4DCD9F50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EEB569E" w14:textId="77777777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90" w:type="dxa"/>
            <w:vAlign w:val="center"/>
          </w:tcPr>
          <w:p w14:paraId="7566B1C1" w14:textId="59FBCEA7" w:rsidR="00C54D8E" w:rsidRPr="004B1154" w:rsidRDefault="009E3308" w:rsidP="009E3308">
            <w:pPr>
              <w:tabs>
                <w:tab w:val="decimal" w:pos="995"/>
              </w:tabs>
              <w:spacing w:line="240" w:lineRule="exact"/>
              <w:ind w:right="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132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350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063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7FBE2874" w14:textId="77777777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vAlign w:val="center"/>
          </w:tcPr>
          <w:p w14:paraId="3D22E759" w14:textId="59155211" w:rsidR="00C54D8E" w:rsidRPr="00A6211C" w:rsidRDefault="009E3308" w:rsidP="009E3308">
            <w:pPr>
              <w:tabs>
                <w:tab w:val="decimal" w:pos="995"/>
              </w:tabs>
              <w:spacing w:line="240" w:lineRule="exact"/>
              <w:ind w:right="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261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center"/>
          </w:tcPr>
          <w:p w14:paraId="7F1208E3" w14:textId="77777777" w:rsidR="00C54D8E" w:rsidRPr="004B1154" w:rsidRDefault="00C54D8E" w:rsidP="009E3308">
            <w:pPr>
              <w:spacing w:line="24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71EBD836" w14:textId="7A6D6DB2" w:rsidR="00C54D8E" w:rsidRPr="004B1154" w:rsidRDefault="00C54D8E" w:rsidP="009E330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7FD2713F" w14:textId="77777777" w:rsidR="00C54D8E" w:rsidRPr="004B1154" w:rsidRDefault="00C54D8E" w:rsidP="009E3308">
            <w:pPr>
              <w:spacing w:line="24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474F71CD" w14:textId="4F1B60FE" w:rsidR="00C54D8E" w:rsidRPr="004B1154" w:rsidRDefault="009E3308" w:rsidP="009E3308">
            <w:pPr>
              <w:tabs>
                <w:tab w:val="decimal" w:pos="995"/>
              </w:tabs>
              <w:spacing w:line="240" w:lineRule="exact"/>
              <w:ind w:right="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132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355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324</w:t>
            </w:r>
          </w:p>
        </w:tc>
      </w:tr>
      <w:tr w:rsidR="00C54D8E" w:rsidRPr="004B1154" w14:paraId="114CACFB" w14:textId="77777777" w:rsidTr="00447A28">
        <w:trPr>
          <w:trHeight w:val="9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3F9369C" w14:textId="20F4987D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ขาดทุนจากการด้อยค่าซึ่งเป็นไปตาม </w:t>
            </w:r>
            <w:r w:rsidRPr="004B1154">
              <w:rPr>
                <w:rFonts w:asciiTheme="majorBidi" w:hAnsiTheme="majorBidi" w:cstheme="majorBidi"/>
                <w:sz w:val="20"/>
                <w:szCs w:val="20"/>
              </w:rPr>
              <w:t xml:space="preserve">TFRS </w:t>
            </w:r>
            <w:r w:rsidR="009E3308"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1090" w:type="dxa"/>
            <w:vAlign w:val="center"/>
          </w:tcPr>
          <w:p w14:paraId="7AB0C51A" w14:textId="52606BB8" w:rsidR="00C54D8E" w:rsidRPr="004B1154" w:rsidRDefault="00C54D8E" w:rsidP="009E3308">
            <w:pPr>
              <w:tabs>
                <w:tab w:val="decimal" w:pos="630"/>
              </w:tabs>
              <w:spacing w:line="240" w:lineRule="exact"/>
              <w:ind w:right="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6A866CC1" w14:textId="77777777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vAlign w:val="center"/>
          </w:tcPr>
          <w:p w14:paraId="4207211F" w14:textId="27639513" w:rsidR="00C54D8E" w:rsidRPr="004B1154" w:rsidRDefault="009E3308" w:rsidP="009E3308">
            <w:pPr>
              <w:tabs>
                <w:tab w:val="decimal" w:pos="995"/>
              </w:tabs>
              <w:spacing w:line="240" w:lineRule="exact"/>
              <w:ind w:right="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174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center"/>
          </w:tcPr>
          <w:p w14:paraId="268E8984" w14:textId="77777777" w:rsidR="00C54D8E" w:rsidRPr="004B1154" w:rsidRDefault="00C54D8E" w:rsidP="009E3308">
            <w:pPr>
              <w:spacing w:line="24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453E4BF8" w14:textId="55D0D1F6" w:rsidR="00C54D8E" w:rsidRPr="004B1154" w:rsidRDefault="00C54D8E" w:rsidP="009E330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01F539B9" w14:textId="77777777" w:rsidR="00C54D8E" w:rsidRPr="004B1154" w:rsidRDefault="00C54D8E" w:rsidP="009E3308">
            <w:pPr>
              <w:spacing w:line="24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37B40C67" w14:textId="6165D299" w:rsidR="00C54D8E" w:rsidRPr="004B1154" w:rsidRDefault="009E3308" w:rsidP="009E3308">
            <w:pPr>
              <w:tabs>
                <w:tab w:val="decimal" w:pos="995"/>
              </w:tabs>
              <w:spacing w:line="240" w:lineRule="exact"/>
              <w:ind w:right="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174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</w:p>
        </w:tc>
      </w:tr>
      <w:tr w:rsidR="00C54D8E" w:rsidRPr="004B1154" w14:paraId="5B6BA908" w14:textId="77777777" w:rsidTr="009A159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46591BC" w14:textId="77777777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ค่าตอบแทนกรรมการและผู้บริหาร</w:t>
            </w:r>
          </w:p>
        </w:tc>
        <w:tc>
          <w:tcPr>
            <w:tcW w:w="1090" w:type="dxa"/>
            <w:vAlign w:val="center"/>
          </w:tcPr>
          <w:p w14:paraId="2794B2B0" w14:textId="0875BA8C" w:rsidR="00C54D8E" w:rsidRPr="004B1154" w:rsidRDefault="009E3308" w:rsidP="009E3308">
            <w:pPr>
              <w:tabs>
                <w:tab w:val="decimal" w:pos="995"/>
              </w:tabs>
              <w:spacing w:line="240" w:lineRule="exact"/>
              <w:ind w:right="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482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387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0E97D82A" w14:textId="77777777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724C8F02" w14:textId="51251B6D" w:rsidR="00C54D8E" w:rsidRPr="004B1154" w:rsidRDefault="00C54D8E" w:rsidP="009E3308">
            <w:pPr>
              <w:spacing w:line="240" w:lineRule="exact"/>
              <w:ind w:right="43"/>
              <w:jc w:val="center"/>
              <w:rPr>
                <w:rFonts w:ascii="Times New Roman" w:hAnsi="Times New Roman" w:cs="Angsana New"/>
                <w:sz w:val="16"/>
                <w:szCs w:val="16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7E173210" w14:textId="77777777" w:rsidR="00C54D8E" w:rsidRPr="004B1154" w:rsidRDefault="00C54D8E" w:rsidP="009E3308">
            <w:pPr>
              <w:spacing w:line="24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5AE89735" w14:textId="1799F7B2" w:rsidR="00C54D8E" w:rsidRPr="004B1154" w:rsidRDefault="00C54D8E" w:rsidP="009E330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27FDAEC9" w14:textId="77777777" w:rsidR="00C54D8E" w:rsidRPr="004B1154" w:rsidRDefault="00C54D8E" w:rsidP="009E3308">
            <w:pPr>
              <w:spacing w:line="24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4A272963" w14:textId="58485B7E" w:rsidR="00C54D8E" w:rsidRPr="004B1154" w:rsidRDefault="009E3308" w:rsidP="009E3308">
            <w:pPr>
              <w:tabs>
                <w:tab w:val="decimal" w:pos="995"/>
              </w:tabs>
              <w:spacing w:line="240" w:lineRule="exact"/>
              <w:ind w:right="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482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387</w:t>
            </w:r>
          </w:p>
        </w:tc>
      </w:tr>
      <w:tr w:rsidR="00C54D8E" w:rsidRPr="004B1154" w14:paraId="231BF0A0" w14:textId="77777777" w:rsidTr="009A159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6E0FFE5" w14:textId="77777777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C5C2F0" w14:textId="59D045EC" w:rsidR="00C54D8E" w:rsidRPr="004B1154" w:rsidRDefault="009E3308" w:rsidP="009E3308">
            <w:pPr>
              <w:tabs>
                <w:tab w:val="decimal" w:pos="995"/>
              </w:tabs>
              <w:spacing w:line="240" w:lineRule="exact"/>
              <w:ind w:right="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227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799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452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6DD46DB7" w14:textId="77777777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ind w:right="12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82017E" w14:textId="6AABEE81" w:rsidR="00C54D8E" w:rsidRPr="004B1154" w:rsidRDefault="009E3308" w:rsidP="009E3308">
            <w:pPr>
              <w:tabs>
                <w:tab w:val="decimal" w:pos="995"/>
              </w:tabs>
              <w:spacing w:line="240" w:lineRule="exact"/>
              <w:ind w:right="43"/>
              <w:rPr>
                <w:rFonts w:ascii="Times New Roman" w:hAnsi="Times New Roman" w:cs="Angsana New"/>
                <w:sz w:val="16"/>
                <w:szCs w:val="16"/>
                <w:rtl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179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361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5B7FE390" w14:textId="77777777" w:rsidR="00C54D8E" w:rsidRPr="004B1154" w:rsidRDefault="00C54D8E" w:rsidP="009E3308">
            <w:pPr>
              <w:spacing w:line="24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5449EC45" w14:textId="0BE060EE" w:rsidR="00C54D8E" w:rsidRPr="004B1154" w:rsidRDefault="00C54D8E" w:rsidP="009E330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32F9EE8E" w14:textId="77777777" w:rsidR="00C54D8E" w:rsidRPr="004B1154" w:rsidRDefault="00C54D8E" w:rsidP="009E3308">
            <w:pPr>
              <w:spacing w:line="24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18F1C" w14:textId="040BFDC2" w:rsidR="00C54D8E" w:rsidRPr="004B1154" w:rsidRDefault="009E3308" w:rsidP="009E3308">
            <w:pPr>
              <w:tabs>
                <w:tab w:val="decimal" w:pos="995"/>
              </w:tabs>
              <w:spacing w:line="240" w:lineRule="exact"/>
              <w:ind w:right="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287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978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813</w:t>
            </w:r>
          </w:p>
        </w:tc>
      </w:tr>
      <w:tr w:rsidR="00C54D8E" w:rsidRPr="004B1154" w14:paraId="425D8224" w14:textId="77777777" w:rsidTr="00312F42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1EB0099" w14:textId="7E48D6D8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ind w:left="354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จากกิจกรรมดำเนินงาน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29239" w14:textId="01D4627B" w:rsidR="00C54D8E" w:rsidRPr="004B1154" w:rsidRDefault="00C54D8E" w:rsidP="009E3308">
            <w:pPr>
              <w:tabs>
                <w:tab w:val="decimal" w:pos="995"/>
              </w:tabs>
              <w:spacing w:line="240" w:lineRule="exact"/>
              <w:ind w:right="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436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074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3F3067BB" w14:textId="77777777" w:rsidR="00C54D8E" w:rsidRPr="004B1154" w:rsidRDefault="00C54D8E" w:rsidP="009E330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F08454E" w14:textId="75504983" w:rsidR="00C54D8E" w:rsidRPr="00A6211C" w:rsidRDefault="00C54D8E" w:rsidP="009E3308">
            <w:pPr>
              <w:tabs>
                <w:tab w:val="decimal" w:pos="995"/>
              </w:tabs>
              <w:spacing w:line="240" w:lineRule="exact"/>
              <w:ind w:right="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179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361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3B57890B" w14:textId="77777777" w:rsidR="00C54D8E" w:rsidRPr="004B1154" w:rsidRDefault="00C54D8E" w:rsidP="009E330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28313E51" w14:textId="28D97F0F" w:rsidR="00C54D8E" w:rsidRPr="004B1154" w:rsidRDefault="00C54D8E" w:rsidP="009E330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043082AB" w14:textId="77777777" w:rsidR="00C54D8E" w:rsidRPr="004B1154" w:rsidRDefault="00C54D8E" w:rsidP="009E330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19A69" w14:textId="22AF9B66" w:rsidR="00C54D8E" w:rsidRPr="004B1154" w:rsidRDefault="00C54D8E" w:rsidP="009E3308">
            <w:pPr>
              <w:tabs>
                <w:tab w:val="decimal" w:pos="995"/>
              </w:tabs>
              <w:spacing w:line="240" w:lineRule="exact"/>
              <w:ind w:right="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615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435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C54D8E" w:rsidRPr="004B1154" w14:paraId="22630DA5" w14:textId="77777777" w:rsidTr="00312F42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8566A4F" w14:textId="77777777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ind w:left="354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vAlign w:val="bottom"/>
          </w:tcPr>
          <w:p w14:paraId="46391A43" w14:textId="17CF995E" w:rsidR="00C54D8E" w:rsidRPr="004B1154" w:rsidRDefault="009E3308" w:rsidP="009E3308">
            <w:pPr>
              <w:tabs>
                <w:tab w:val="decimal" w:pos="995"/>
              </w:tabs>
              <w:spacing w:line="240" w:lineRule="exact"/>
              <w:ind w:right="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616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355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17B153B6" w14:textId="77777777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center"/>
          </w:tcPr>
          <w:p w14:paraId="08E518A7" w14:textId="201D00E8" w:rsidR="00C54D8E" w:rsidRPr="004B1154" w:rsidRDefault="00C54D8E" w:rsidP="009E3308">
            <w:pPr>
              <w:tabs>
                <w:tab w:val="decimal" w:pos="521"/>
              </w:tabs>
              <w:spacing w:line="24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center"/>
          </w:tcPr>
          <w:p w14:paraId="57EF8699" w14:textId="77777777" w:rsidR="00C54D8E" w:rsidRPr="004B1154" w:rsidRDefault="00C54D8E" w:rsidP="009E3308">
            <w:pPr>
              <w:spacing w:line="24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1B0B83CF" w14:textId="5954E3F0" w:rsidR="00C54D8E" w:rsidRPr="004B1154" w:rsidRDefault="00C54D8E" w:rsidP="009E330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23CC6914" w14:textId="77777777" w:rsidR="00C54D8E" w:rsidRPr="004B1154" w:rsidRDefault="00C54D8E" w:rsidP="009E3308">
            <w:pPr>
              <w:spacing w:line="24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73E7E5AD" w14:textId="0DAC4F24" w:rsidR="00C54D8E" w:rsidRPr="004B1154" w:rsidRDefault="009E3308" w:rsidP="009E3308">
            <w:pPr>
              <w:tabs>
                <w:tab w:val="decimal" w:pos="995"/>
              </w:tabs>
              <w:spacing w:line="240" w:lineRule="exact"/>
              <w:ind w:right="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616</w:t>
            </w:r>
            <w:r w:rsidR="00C54D8E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355</w:t>
            </w:r>
          </w:p>
        </w:tc>
      </w:tr>
      <w:tr w:rsidR="00C54D8E" w:rsidRPr="004B1154" w14:paraId="40C8C26C" w14:textId="77777777" w:rsidTr="00312F42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D0F26B7" w14:textId="77777777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4D2806" w14:textId="26DA5A57" w:rsidR="00C54D8E" w:rsidRPr="004B1154" w:rsidRDefault="00C54D8E" w:rsidP="009E3308">
            <w:pPr>
              <w:tabs>
                <w:tab w:val="decimal" w:pos="995"/>
              </w:tabs>
              <w:spacing w:line="240" w:lineRule="exact"/>
              <w:ind w:right="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147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890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145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00055D74" w14:textId="77777777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DED480" w14:textId="2C7DAF35" w:rsidR="00C54D8E" w:rsidRPr="004B1154" w:rsidRDefault="00C54D8E" w:rsidP="009E330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center"/>
          </w:tcPr>
          <w:p w14:paraId="478B1688" w14:textId="77777777" w:rsidR="00C54D8E" w:rsidRPr="004B1154" w:rsidRDefault="00C54D8E" w:rsidP="009E3308">
            <w:pPr>
              <w:spacing w:line="24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3DEC338D" w14:textId="6CB7588C" w:rsidR="00C54D8E" w:rsidRPr="004B1154" w:rsidRDefault="00C54D8E" w:rsidP="009E330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29828164" w14:textId="77777777" w:rsidR="00C54D8E" w:rsidRPr="004B1154" w:rsidRDefault="00C54D8E" w:rsidP="009E3308">
            <w:pPr>
              <w:spacing w:line="24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AA92A7" w14:textId="2550FCA7" w:rsidR="00C54D8E" w:rsidRPr="004B1154" w:rsidRDefault="00C54D8E" w:rsidP="009E3308">
            <w:pPr>
              <w:tabs>
                <w:tab w:val="decimal" w:pos="995"/>
              </w:tabs>
              <w:spacing w:line="240" w:lineRule="exact"/>
              <w:ind w:right="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147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890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145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C54D8E" w:rsidRPr="004B1154" w14:paraId="08601411" w14:textId="77777777" w:rsidTr="00312F42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0D77416" w14:textId="4B670B5D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8D5B71" w14:textId="2C696697" w:rsidR="00C54D8E" w:rsidRPr="004B1154" w:rsidRDefault="00C54D8E" w:rsidP="009E3308">
            <w:pPr>
              <w:tabs>
                <w:tab w:val="decimal" w:pos="995"/>
              </w:tabs>
              <w:spacing w:line="240" w:lineRule="exact"/>
              <w:ind w:right="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155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709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864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vAlign w:val="center"/>
          </w:tcPr>
          <w:p w14:paraId="0DF9C3D0" w14:textId="77777777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</w:tcPr>
          <w:p w14:paraId="41D9BA29" w14:textId="7FC6796B" w:rsidR="00C54D8E" w:rsidRPr="004B1154" w:rsidRDefault="00C54D8E" w:rsidP="009E3308">
            <w:pPr>
              <w:tabs>
                <w:tab w:val="decimal" w:pos="995"/>
              </w:tabs>
              <w:spacing w:line="240" w:lineRule="exact"/>
              <w:ind w:right="43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179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361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vAlign w:val="center"/>
          </w:tcPr>
          <w:p w14:paraId="58C78831" w14:textId="77777777" w:rsidR="00C54D8E" w:rsidRPr="004B1154" w:rsidRDefault="00C54D8E" w:rsidP="009E3308">
            <w:pPr>
              <w:tabs>
                <w:tab w:val="decimal" w:pos="995"/>
              </w:tabs>
              <w:spacing w:line="240" w:lineRule="exact"/>
              <w:ind w:left="-540" w:right="43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79C09CB5" w14:textId="4D6586FC" w:rsidR="00C54D8E" w:rsidRPr="004B1154" w:rsidRDefault="00C54D8E" w:rsidP="009E330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6D48D4F2" w14:textId="77777777" w:rsidR="00C54D8E" w:rsidRPr="004B1154" w:rsidRDefault="00C54D8E" w:rsidP="009E3308">
            <w:pPr>
              <w:spacing w:line="24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1E383C" w14:textId="61C63722" w:rsidR="00C54D8E" w:rsidRPr="004B1154" w:rsidRDefault="00C54D8E" w:rsidP="009E3308">
            <w:pPr>
              <w:tabs>
                <w:tab w:val="decimal" w:pos="995"/>
              </w:tabs>
              <w:spacing w:line="240" w:lineRule="exact"/>
              <w:ind w:right="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215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889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225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C54D8E" w:rsidRPr="004B1154" w14:paraId="54EFDA34" w14:textId="77777777" w:rsidTr="003259CD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8EE817A" w14:textId="008264CA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รายได้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EA1318" w14:textId="56512708" w:rsidR="00C54D8E" w:rsidRPr="004B1154" w:rsidRDefault="00C54D8E" w:rsidP="009E3308">
            <w:pPr>
              <w:tabs>
                <w:tab w:val="decimal" w:pos="995"/>
              </w:tabs>
              <w:spacing w:line="240" w:lineRule="exact"/>
              <w:ind w:right="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783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038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vAlign w:val="center"/>
          </w:tcPr>
          <w:p w14:paraId="4EEB372A" w14:textId="2B80097B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B02FFC" w14:textId="7BF32689" w:rsidR="00C54D8E" w:rsidRPr="004B1154" w:rsidRDefault="00C54D8E" w:rsidP="009E330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vAlign w:val="center"/>
          </w:tcPr>
          <w:p w14:paraId="722D9556" w14:textId="77777777" w:rsidR="00C54D8E" w:rsidRPr="004B1154" w:rsidRDefault="00C54D8E" w:rsidP="009E3308">
            <w:pPr>
              <w:spacing w:line="24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59C6E652" w14:textId="1B8B14AF" w:rsidR="00C54D8E" w:rsidRPr="004B1154" w:rsidRDefault="00C54D8E" w:rsidP="009E330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3E7ECF26" w14:textId="77777777" w:rsidR="00C54D8E" w:rsidRPr="004B1154" w:rsidRDefault="00C54D8E" w:rsidP="009E3308">
            <w:pPr>
              <w:spacing w:line="24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DDCC35" w14:textId="1CFB0697" w:rsidR="00C54D8E" w:rsidRPr="004B1154" w:rsidRDefault="00C54D8E" w:rsidP="009E3308">
            <w:pPr>
              <w:tabs>
                <w:tab w:val="decimal" w:pos="995"/>
              </w:tabs>
              <w:spacing w:line="240" w:lineRule="exact"/>
              <w:ind w:right="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783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038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C54D8E" w:rsidRPr="004B1154" w14:paraId="18D309A0" w14:textId="77777777" w:rsidTr="003259CD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092EBA3" w14:textId="7B3B22FD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669185" w14:textId="736D8052" w:rsidR="00C54D8E" w:rsidRPr="004B1154" w:rsidRDefault="00C54D8E" w:rsidP="009E3308">
            <w:pPr>
              <w:tabs>
                <w:tab w:val="decimal" w:pos="995"/>
              </w:tabs>
              <w:spacing w:line="240" w:lineRule="exact"/>
              <w:ind w:right="4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149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926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826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4CE99C31" w14:textId="77777777" w:rsidR="00C54D8E" w:rsidRPr="004B1154" w:rsidRDefault="00C54D8E" w:rsidP="009E3308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19EDD3" w14:textId="29E90718" w:rsidR="00C54D8E" w:rsidRPr="004B1154" w:rsidRDefault="00C54D8E" w:rsidP="009E3308">
            <w:pPr>
              <w:tabs>
                <w:tab w:val="decimal" w:pos="995"/>
              </w:tabs>
              <w:spacing w:line="240" w:lineRule="exact"/>
              <w:ind w:right="43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179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361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32C59251" w14:textId="77777777" w:rsidR="00C54D8E" w:rsidRPr="00A6211C" w:rsidRDefault="00C54D8E" w:rsidP="009E3308">
            <w:pPr>
              <w:tabs>
                <w:tab w:val="decimal" w:pos="995"/>
              </w:tabs>
              <w:spacing w:line="240" w:lineRule="exact"/>
              <w:ind w:left="-540" w:right="43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608AFF05" w14:textId="40CA48C8" w:rsidR="00C54D8E" w:rsidRPr="004B1154" w:rsidRDefault="00C54D8E" w:rsidP="009E330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4F665B9A" w14:textId="77777777" w:rsidR="00C54D8E" w:rsidRPr="004B1154" w:rsidRDefault="00C54D8E" w:rsidP="009E3308">
            <w:pPr>
              <w:spacing w:line="24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D4F54B" w14:textId="181B2A6F" w:rsidR="00C54D8E" w:rsidRPr="004B1154" w:rsidRDefault="00C54D8E" w:rsidP="009E3308">
            <w:pPr>
              <w:tabs>
                <w:tab w:val="decimal" w:pos="995"/>
              </w:tabs>
              <w:spacing w:line="240" w:lineRule="exact"/>
              <w:ind w:right="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210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106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187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</w:tbl>
    <w:p w14:paraId="6B7939CF" w14:textId="77777777" w:rsidR="009E3308" w:rsidRDefault="009E330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napToGrid w:val="0"/>
          <w:cs/>
          <w:lang w:val="en-US"/>
        </w:rPr>
      </w:pPr>
      <w:r>
        <w:rPr>
          <w:rFonts w:asciiTheme="majorBidi" w:hAnsiTheme="majorBidi" w:cstheme="majorBidi"/>
          <w:snapToGrid w:val="0"/>
          <w:cs/>
          <w:lang w:val="en-US"/>
        </w:rPr>
        <w:br w:type="page"/>
      </w:r>
    </w:p>
    <w:p w14:paraId="73250E9F" w14:textId="22B00F29" w:rsidR="00C8746C" w:rsidRDefault="00AF7E60" w:rsidP="003259CD">
      <w:pPr>
        <w:overflowPunct/>
        <w:autoSpaceDE/>
        <w:autoSpaceDN/>
        <w:adjustRightInd/>
        <w:spacing w:before="240"/>
        <w:ind w:left="720"/>
        <w:jc w:val="thaiDistribute"/>
        <w:textAlignment w:val="auto"/>
        <w:rPr>
          <w:rFonts w:asciiTheme="majorBidi" w:hAnsiTheme="majorBidi" w:cstheme="majorBidi"/>
          <w:snapToGrid w:val="0"/>
          <w:lang w:val="en-US"/>
        </w:rPr>
      </w:pPr>
      <w:r w:rsidRPr="004B1154">
        <w:rPr>
          <w:rFonts w:asciiTheme="majorBidi" w:hAnsiTheme="majorBidi" w:cstheme="majorBidi"/>
          <w:snapToGrid w:val="0"/>
          <w:cs/>
          <w:lang w:val="en-US"/>
        </w:rPr>
        <w:lastRenderedPageBreak/>
        <w:t xml:space="preserve">สำหรับงวดสามเดือนสิ้นสุดวันที่ </w:t>
      </w:r>
      <w:r w:rsidR="009E3308" w:rsidRPr="009E3308">
        <w:rPr>
          <w:rFonts w:asciiTheme="majorBidi" w:hAnsiTheme="majorBidi" w:cstheme="majorBidi"/>
          <w:spacing w:val="4"/>
          <w:lang w:val="en-US"/>
        </w:rPr>
        <w:t>30</w:t>
      </w:r>
      <w:r w:rsidR="00416C05" w:rsidRPr="004B1154">
        <w:rPr>
          <w:rFonts w:asciiTheme="majorBidi" w:hAnsiTheme="majorBidi" w:cstheme="majorBidi"/>
          <w:cs/>
        </w:rPr>
        <w:t xml:space="preserve"> </w:t>
      </w:r>
      <w:r w:rsidR="00790247" w:rsidRPr="004B1154">
        <w:rPr>
          <w:rFonts w:asciiTheme="majorBidi" w:hAnsiTheme="majorBidi" w:cstheme="majorBidi" w:hint="cs"/>
          <w:cs/>
          <w:lang w:val="en-US"/>
        </w:rPr>
        <w:t>กันยายน</w:t>
      </w:r>
      <w:r w:rsidR="00416C05" w:rsidRPr="004B1154">
        <w:rPr>
          <w:rFonts w:asciiTheme="majorBidi" w:hAnsiTheme="majorBidi" w:cstheme="majorBidi"/>
          <w:cs/>
        </w:rPr>
        <w:t xml:space="preserve">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2568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 xml:space="preserve"> กลุ่มบริษัทมีรายได้จากรายการกับลูกค้าภายนอก</w:t>
      </w:r>
      <w:r w:rsidR="009A0FF3" w:rsidRPr="004B1154">
        <w:rPr>
          <w:rFonts w:asciiTheme="majorBidi" w:hAnsiTheme="majorBidi" w:cstheme="majorBidi" w:hint="cs"/>
          <w:snapToGrid w:val="0"/>
          <w:cs/>
          <w:lang w:val="en-US"/>
        </w:rPr>
        <w:t>ที่</w:t>
      </w:r>
      <w:r w:rsidR="00896B23" w:rsidRPr="004B1154">
        <w:rPr>
          <w:rFonts w:asciiTheme="majorBidi" w:hAnsiTheme="majorBidi" w:cstheme="majorBidi" w:hint="cs"/>
          <w:snapToGrid w:val="0"/>
          <w:cs/>
          <w:lang w:val="en-US"/>
        </w:rPr>
        <w:t xml:space="preserve">มีมูลค่าตั้งแต่ร้อยละ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10</w:t>
      </w:r>
      <w:r w:rsidR="00896B23" w:rsidRPr="004B1154">
        <w:rPr>
          <w:rFonts w:asciiTheme="majorBidi" w:hAnsiTheme="majorBidi" w:cstheme="majorBidi"/>
          <w:snapToGrid w:val="0"/>
          <w:lang w:val="en-US"/>
        </w:rPr>
        <w:t xml:space="preserve"> </w:t>
      </w:r>
      <w:r w:rsidR="00896B23" w:rsidRPr="004B1154">
        <w:rPr>
          <w:rFonts w:asciiTheme="majorBidi" w:hAnsiTheme="majorBidi" w:cstheme="majorBidi" w:hint="cs"/>
          <w:snapToGrid w:val="0"/>
          <w:cs/>
          <w:lang w:val="en-US"/>
        </w:rPr>
        <w:t>ของรายได้รวม</w:t>
      </w:r>
      <w:r w:rsidR="00F2456F" w:rsidRPr="004B1154">
        <w:rPr>
          <w:rFonts w:asciiTheme="majorBidi" w:hAnsiTheme="majorBidi" w:cstheme="majorBidi" w:hint="cs"/>
          <w:snapToGrid w:val="0"/>
          <w:cs/>
          <w:lang w:val="en-US"/>
        </w:rPr>
        <w:t>เป็น</w:t>
      </w:r>
      <w:r w:rsidRPr="004B1154">
        <w:rPr>
          <w:rFonts w:asciiTheme="majorBidi" w:hAnsiTheme="majorBidi" w:cstheme="majorBidi"/>
          <w:snapToGrid w:val="0"/>
          <w:spacing w:val="2"/>
          <w:cs/>
          <w:lang w:val="en-US"/>
        </w:rPr>
        <w:t>จำนวน</w:t>
      </w:r>
      <w:r w:rsidR="00C81A57" w:rsidRPr="004B1154">
        <w:rPr>
          <w:rFonts w:asciiTheme="majorBidi" w:hAnsiTheme="majorBidi" w:cstheme="majorBidi" w:hint="cs"/>
          <w:snapToGrid w:val="0"/>
          <w:spacing w:val="2"/>
          <w:cs/>
          <w:lang w:val="en-US"/>
        </w:rPr>
        <w:t>ส</w:t>
      </w:r>
      <w:r w:rsidR="003259CD" w:rsidRPr="004B1154">
        <w:rPr>
          <w:rFonts w:asciiTheme="majorBidi" w:hAnsiTheme="majorBidi" w:cstheme="majorBidi" w:hint="cs"/>
          <w:snapToGrid w:val="0"/>
          <w:spacing w:val="2"/>
          <w:cs/>
          <w:lang w:val="en-US"/>
        </w:rPr>
        <w:t>อง</w:t>
      </w:r>
      <w:r w:rsidRPr="004B1154">
        <w:rPr>
          <w:rFonts w:asciiTheme="majorBidi" w:hAnsiTheme="majorBidi" w:cstheme="majorBidi"/>
          <w:snapToGrid w:val="0"/>
          <w:spacing w:val="2"/>
          <w:cs/>
          <w:lang w:val="en-US"/>
        </w:rPr>
        <w:t xml:space="preserve">รายของส่วนงานพัฒนาอสังหาริมทรัพย์ภายในประเทศจำนวน </w:t>
      </w:r>
      <w:r w:rsidR="009E3308" w:rsidRPr="009E3308">
        <w:rPr>
          <w:rFonts w:asciiTheme="majorBidi" w:hAnsiTheme="majorBidi" w:cstheme="majorBidi"/>
          <w:snapToGrid w:val="0"/>
          <w:spacing w:val="2"/>
          <w:lang w:val="en-US"/>
        </w:rPr>
        <w:t>115</w:t>
      </w:r>
      <w:r w:rsidR="00C81A57" w:rsidRPr="004B1154">
        <w:rPr>
          <w:rFonts w:asciiTheme="majorBidi" w:hAnsiTheme="majorBidi" w:cstheme="majorBidi"/>
          <w:snapToGrid w:val="0"/>
          <w:spacing w:val="2"/>
          <w:lang w:val="en-US"/>
        </w:rPr>
        <w:t>.</w:t>
      </w:r>
      <w:r w:rsidR="009E3308" w:rsidRPr="009E3308">
        <w:rPr>
          <w:rFonts w:asciiTheme="majorBidi" w:hAnsiTheme="majorBidi" w:cstheme="majorBidi"/>
          <w:snapToGrid w:val="0"/>
          <w:spacing w:val="2"/>
          <w:lang w:val="en-US"/>
        </w:rPr>
        <w:t>77</w:t>
      </w:r>
      <w:r w:rsidRPr="004B1154">
        <w:rPr>
          <w:rFonts w:asciiTheme="majorBidi" w:hAnsiTheme="majorBidi" w:cstheme="majorBidi"/>
          <w:snapToGrid w:val="0"/>
          <w:spacing w:val="2"/>
          <w:cs/>
          <w:lang w:val="en-US"/>
        </w:rPr>
        <w:t xml:space="preserve"> ล้านบาท ซึ่งคิดเป็น</w:t>
      </w:r>
      <w:r w:rsidR="007037EC" w:rsidRPr="004B1154">
        <w:rPr>
          <w:rFonts w:asciiTheme="majorBidi" w:hAnsiTheme="majorBidi" w:cstheme="majorBidi" w:hint="cs"/>
          <w:snapToGrid w:val="0"/>
          <w:spacing w:val="2"/>
          <w:cs/>
          <w:lang w:val="en-US"/>
        </w:rPr>
        <w:t xml:space="preserve">ร้อยละ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60</w:t>
      </w:r>
      <w:r w:rsidR="000B4FAA" w:rsidRPr="004B1154">
        <w:rPr>
          <w:rFonts w:asciiTheme="majorBidi" w:hAnsiTheme="majorBidi" w:cstheme="majorBidi"/>
          <w:snapToGrid w:val="0"/>
          <w:lang w:val="en-US"/>
        </w:rPr>
        <w:t>.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50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 xml:space="preserve"> ของรายได้</w:t>
      </w:r>
      <w:r w:rsidR="00896B23" w:rsidRPr="004B1154">
        <w:rPr>
          <w:rFonts w:asciiTheme="majorBidi" w:hAnsiTheme="majorBidi" w:cstheme="majorBidi" w:hint="cs"/>
          <w:snapToGrid w:val="0"/>
          <w:cs/>
          <w:lang w:val="en-US"/>
        </w:rPr>
        <w:t>ทั้งหมด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>ของกลุ่มบริษัท</w:t>
      </w:r>
    </w:p>
    <w:p w14:paraId="66D2EEBC" w14:textId="77777777" w:rsidR="00C76C9C" w:rsidRPr="004B1154" w:rsidRDefault="00C76C9C" w:rsidP="00C8746C">
      <w:pPr>
        <w:overflowPunct/>
        <w:autoSpaceDE/>
        <w:autoSpaceDN/>
        <w:adjustRightInd/>
        <w:spacing w:before="240"/>
        <w:ind w:left="720"/>
        <w:jc w:val="thaiDistribute"/>
        <w:textAlignment w:val="auto"/>
        <w:rPr>
          <w:rFonts w:asciiTheme="majorBidi" w:hAnsiTheme="majorBidi" w:cstheme="majorBidi"/>
          <w:snapToGrid w:val="0"/>
          <w:sz w:val="2"/>
          <w:szCs w:val="2"/>
          <w:lang w:val="en-US"/>
        </w:rPr>
      </w:pPr>
    </w:p>
    <w:p w14:paraId="6FAEDF3F" w14:textId="69D83AE4" w:rsidR="00F43294" w:rsidRPr="004B1154" w:rsidRDefault="00F43294" w:rsidP="00D34D6A">
      <w:pPr>
        <w:rPr>
          <w:rFonts w:asciiTheme="majorBidi" w:hAnsiTheme="majorBidi" w:cstheme="majorBidi"/>
          <w:snapToGrid w:val="0"/>
          <w:sz w:val="2"/>
          <w:szCs w:val="2"/>
          <w:lang w:val="en-US"/>
        </w:rPr>
      </w:pPr>
    </w:p>
    <w:p w14:paraId="22B76CE6" w14:textId="77777777" w:rsidR="00E142AA" w:rsidRPr="004B1154" w:rsidRDefault="00E142AA" w:rsidP="00C57668">
      <w:pPr>
        <w:jc w:val="thaiDistribute"/>
        <w:rPr>
          <w:rFonts w:asciiTheme="majorBidi" w:hAnsiTheme="majorBidi" w:cstheme="majorBidi"/>
          <w:snapToGrid w:val="0"/>
          <w:sz w:val="2"/>
          <w:szCs w:val="2"/>
          <w:lang w:val="en-US"/>
        </w:rPr>
      </w:pPr>
    </w:p>
    <w:tbl>
      <w:tblPr>
        <w:tblW w:w="8865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500"/>
        <w:gridCol w:w="1090"/>
        <w:gridCol w:w="98"/>
        <w:gridCol w:w="983"/>
        <w:gridCol w:w="122"/>
        <w:gridCol w:w="983"/>
        <w:gridCol w:w="106"/>
        <w:gridCol w:w="983"/>
      </w:tblGrid>
      <w:tr w:rsidR="00E142AA" w:rsidRPr="004B1154" w14:paraId="6B633508" w14:textId="77777777" w:rsidTr="00731920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E57D84D" w14:textId="77777777" w:rsidR="00E142AA" w:rsidRPr="004B1154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br w:type="page"/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4B11CEA0" w14:textId="77777777" w:rsidR="00E142AA" w:rsidRPr="004B1154" w:rsidRDefault="00E142AA" w:rsidP="00B25C41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0530A300" w14:textId="77777777" w:rsidR="00E142AA" w:rsidRPr="004B1154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35E9E66E" w14:textId="77777777" w:rsidR="00E142AA" w:rsidRPr="004B1154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6939E2F9" w14:textId="77777777" w:rsidR="00E142AA" w:rsidRPr="004B1154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72" w:type="dxa"/>
            <w:gridSpan w:val="3"/>
          </w:tcPr>
          <w:p w14:paraId="6CC56291" w14:textId="77777777" w:rsidR="00E142AA" w:rsidRPr="004B1154" w:rsidRDefault="00E142AA" w:rsidP="00B25C41">
            <w:pPr>
              <w:spacing w:line="26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E142AA" w:rsidRPr="004B1154" w14:paraId="6DBF3978" w14:textId="77777777" w:rsidTr="00731920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7F66486" w14:textId="77777777" w:rsidR="00E142AA" w:rsidRPr="004B1154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</w:tcPr>
          <w:p w14:paraId="227B42D2" w14:textId="77777777" w:rsidR="00E142AA" w:rsidRPr="004B1154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142AA" w:rsidRPr="004B1154" w14:paraId="045F5DA1" w14:textId="77777777" w:rsidTr="00731920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C0C9FDC" w14:textId="77777777" w:rsidR="00E142AA" w:rsidRPr="004B1154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</w:tcPr>
          <w:p w14:paraId="6B5DB115" w14:textId="4020E0E9" w:rsidR="00E142AA" w:rsidRPr="004B1154" w:rsidRDefault="001B7C88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9E3308" w:rsidRPr="009E330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331D49"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90247" w:rsidRPr="004B115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  <w:r w:rsidR="00331D49"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9E3308" w:rsidRPr="009E330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E142AA" w:rsidRPr="004B1154" w14:paraId="376041A5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997ABA6" w14:textId="77777777" w:rsidR="00E142AA" w:rsidRPr="004B1154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A0E80E" w14:textId="77777777" w:rsidR="00E142AA" w:rsidRPr="004B1154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79F33860" w14:textId="77777777" w:rsidR="00E142AA" w:rsidRPr="004B1154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02C6AC2C" w14:textId="77777777" w:rsidR="00E142AA" w:rsidRPr="004B1154" w:rsidRDefault="00E142AA" w:rsidP="00B25C41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รายการตัด</w:t>
            </w:r>
          </w:p>
        </w:tc>
        <w:tc>
          <w:tcPr>
            <w:tcW w:w="106" w:type="dxa"/>
          </w:tcPr>
          <w:p w14:paraId="1AC7B9AD" w14:textId="77777777" w:rsidR="00E142AA" w:rsidRPr="004B1154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7B2AE356" w14:textId="77777777" w:rsidR="00E142AA" w:rsidRPr="004B1154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142AA" w:rsidRPr="004B1154" w14:paraId="7DB50941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2C323E6" w14:textId="77777777" w:rsidR="00E142AA" w:rsidRPr="004B1154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1344D093" w14:textId="77777777" w:rsidR="00E142AA" w:rsidRPr="004B1154" w:rsidRDefault="00E142AA" w:rsidP="00B25C41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พัฒนา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52025CB6" w14:textId="77777777" w:rsidR="00E142AA" w:rsidRPr="004B1154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3FABA3A2" w14:textId="77777777" w:rsidR="00E142AA" w:rsidRPr="004B1154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36B15ECF" w14:textId="77777777" w:rsidR="00E142AA" w:rsidRPr="004B1154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4D8F06B0" w14:textId="77777777" w:rsidR="00E142AA" w:rsidRPr="004B1154" w:rsidRDefault="00E142AA" w:rsidP="00B25C41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บัญชี</w:t>
            </w:r>
          </w:p>
        </w:tc>
        <w:tc>
          <w:tcPr>
            <w:tcW w:w="106" w:type="dxa"/>
          </w:tcPr>
          <w:p w14:paraId="03005F77" w14:textId="77777777" w:rsidR="00E142AA" w:rsidRPr="004B1154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405AFD52" w14:textId="77777777" w:rsidR="00E142AA" w:rsidRPr="004B1154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4B1154" w14:paraId="5574B9D4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5310AFC" w14:textId="77777777" w:rsidR="00E142AA" w:rsidRPr="004B1154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657F2F80" w14:textId="77777777" w:rsidR="00E142AA" w:rsidRPr="004B1154" w:rsidRDefault="00E142AA" w:rsidP="00B25C41">
            <w:pPr>
              <w:spacing w:line="260" w:lineRule="exact"/>
              <w:ind w:left="-22"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5B4E260D" w14:textId="77777777" w:rsidR="00E142AA" w:rsidRPr="004B1154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6016B7C8" w14:textId="77777777" w:rsidR="00E142AA" w:rsidRPr="004B1154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6295658C" w14:textId="77777777" w:rsidR="00E142AA" w:rsidRPr="004B1154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1865894C" w14:textId="77777777" w:rsidR="00E142AA" w:rsidRPr="004B1154" w:rsidRDefault="00E142AA" w:rsidP="00B25C41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0A50EF7F" w14:textId="77777777" w:rsidR="00E142AA" w:rsidRPr="004B1154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5E00882B" w14:textId="77777777" w:rsidR="00E142AA" w:rsidRPr="004B1154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4B1154" w14:paraId="256149F6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A09DC8B" w14:textId="77777777" w:rsidR="00E142AA" w:rsidRPr="004B1154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675EBB3A" w14:textId="77777777" w:rsidR="00E142AA" w:rsidRPr="004B1154" w:rsidRDefault="00E142AA" w:rsidP="00B25C41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ภายในประเทศ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38418E4A" w14:textId="77777777" w:rsidR="00E142AA" w:rsidRPr="004B1154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45FC8E24" w14:textId="77777777" w:rsidR="00E142AA" w:rsidRPr="004B1154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04E5CC14" w14:textId="77777777" w:rsidR="00E142AA" w:rsidRPr="004B1154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7ED2DC4D" w14:textId="77777777" w:rsidR="00E142AA" w:rsidRPr="004B1154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7A5A6949" w14:textId="77777777" w:rsidR="00E142AA" w:rsidRPr="004B1154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79860456" w14:textId="77777777" w:rsidR="00E142AA" w:rsidRPr="004B1154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9C137A" w:rsidRPr="004B1154" w14:paraId="62D13785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05F1971" w14:textId="77777777" w:rsidR="009C137A" w:rsidRPr="004B1154" w:rsidRDefault="009C137A" w:rsidP="00B25C41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7B5FCAEE" w14:textId="77777777" w:rsidR="009C137A" w:rsidRPr="004B1154" w:rsidRDefault="009C137A" w:rsidP="00B25C41">
            <w:pPr>
              <w:spacing w:line="260" w:lineRule="exact"/>
              <w:ind w:left="-540" w:right="10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</w:tcPr>
          <w:p w14:paraId="24F90639" w14:textId="77777777" w:rsidR="009C137A" w:rsidRPr="004B1154" w:rsidRDefault="009C137A" w:rsidP="00B25C41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007072A1" w14:textId="77777777" w:rsidR="009C137A" w:rsidRPr="004B1154" w:rsidRDefault="009C137A" w:rsidP="00B25C41">
            <w:pPr>
              <w:spacing w:line="260" w:lineRule="exact"/>
              <w:ind w:left="-540" w:right="132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74EA4D9F" w14:textId="77777777" w:rsidR="009C137A" w:rsidRPr="004B1154" w:rsidRDefault="009C137A" w:rsidP="00B25C41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5BB0C35F" w14:textId="77777777" w:rsidR="009C137A" w:rsidRPr="004B1154" w:rsidRDefault="009C137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27440D92" w14:textId="77777777" w:rsidR="009C137A" w:rsidRPr="004B1154" w:rsidRDefault="009C137A" w:rsidP="00B25C41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78C96FC1" w14:textId="77777777" w:rsidR="009C137A" w:rsidRPr="004B1154" w:rsidRDefault="009C137A" w:rsidP="00B25C41">
            <w:pPr>
              <w:spacing w:line="26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9C137A" w:rsidRPr="004B1154" w14:paraId="399B2E3B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F4BE5A0" w14:textId="77777777" w:rsidR="009C137A" w:rsidRPr="004B1154" w:rsidRDefault="009C137A" w:rsidP="00B25C41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6DB4EBB6" w14:textId="77777777" w:rsidR="009C137A" w:rsidRPr="004B1154" w:rsidRDefault="009C137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50C394FC" w14:textId="77777777" w:rsidR="009C137A" w:rsidRPr="004B1154" w:rsidRDefault="009C137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7A3768BA" w14:textId="77777777" w:rsidR="009C137A" w:rsidRPr="004B1154" w:rsidRDefault="009C137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3AB997F7" w14:textId="77777777" w:rsidR="009C137A" w:rsidRPr="004B1154" w:rsidRDefault="009C137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7D07A3E3" w14:textId="77777777" w:rsidR="009C137A" w:rsidRPr="004B1154" w:rsidRDefault="009C137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29272E68" w14:textId="77777777" w:rsidR="009C137A" w:rsidRPr="004B1154" w:rsidRDefault="009C137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5F2C17D5" w14:textId="77777777" w:rsidR="009C137A" w:rsidRPr="004B1154" w:rsidRDefault="009C137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C137A" w:rsidRPr="004B1154" w14:paraId="1FF4ACEC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1495DD6" w14:textId="77777777" w:rsidR="009C137A" w:rsidRPr="004B1154" w:rsidRDefault="009C137A" w:rsidP="00B25C41">
            <w:pPr>
              <w:tabs>
                <w:tab w:val="right" w:pos="6095"/>
              </w:tabs>
              <w:spacing w:line="26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รายได้หลัก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46A18A66" w14:textId="77777777" w:rsidR="009C137A" w:rsidRPr="004B1154" w:rsidRDefault="009C137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3E47329D" w14:textId="77777777" w:rsidR="009C137A" w:rsidRPr="004B1154" w:rsidRDefault="009C137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4C6D766B" w14:textId="77777777" w:rsidR="009C137A" w:rsidRPr="004B1154" w:rsidRDefault="009C137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1E64C85B" w14:textId="77777777" w:rsidR="009C137A" w:rsidRPr="004B1154" w:rsidRDefault="009C137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1B670A9A" w14:textId="77777777" w:rsidR="009C137A" w:rsidRPr="004B1154" w:rsidRDefault="009C137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5B0E6A9E" w14:textId="77777777" w:rsidR="009C137A" w:rsidRPr="004B1154" w:rsidRDefault="009C137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531D23D6" w14:textId="77777777" w:rsidR="009C137A" w:rsidRPr="004B1154" w:rsidRDefault="009C137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9C137A" w:rsidRPr="004B1154" w14:paraId="6503D2ED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89AADF5" w14:textId="77777777" w:rsidR="009C137A" w:rsidRPr="004B1154" w:rsidRDefault="009C137A" w:rsidP="00B25C41">
            <w:pPr>
              <w:tabs>
                <w:tab w:val="right" w:pos="6095"/>
              </w:tabs>
              <w:spacing w:line="260" w:lineRule="exact"/>
              <w:ind w:left="990" w:right="65" w:hanging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311049C6" w14:textId="77777777" w:rsidR="009C137A" w:rsidRPr="004B1154" w:rsidRDefault="009C137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58EB0C7E" w14:textId="77777777" w:rsidR="009C137A" w:rsidRPr="004B1154" w:rsidRDefault="009C137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4C4B1643" w14:textId="77777777" w:rsidR="009C137A" w:rsidRPr="004B1154" w:rsidRDefault="009C137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77A1F608" w14:textId="77777777" w:rsidR="009C137A" w:rsidRPr="004B1154" w:rsidRDefault="009C137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1B688E1D" w14:textId="77777777" w:rsidR="009C137A" w:rsidRPr="004B1154" w:rsidRDefault="009C137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1520B618" w14:textId="77777777" w:rsidR="009C137A" w:rsidRPr="004B1154" w:rsidRDefault="009C137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22F67C1B" w14:textId="77777777" w:rsidR="009C137A" w:rsidRPr="004B1154" w:rsidRDefault="009C137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E17069" w:rsidRPr="004B1154" w14:paraId="0FEEEDA1" w14:textId="77777777" w:rsidTr="00465CA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EBFB400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990" w:right="65" w:firstLine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รายได้จากการขายอาคารชุด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vAlign w:val="bottom"/>
          </w:tcPr>
          <w:p w14:paraId="7B693F09" w14:textId="297F9D13" w:rsidR="00E17069" w:rsidRPr="004B1154" w:rsidRDefault="009E3308" w:rsidP="00E17069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553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086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407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430B6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28ED7416" w14:textId="4B7C36D2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B2BC9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4E1B95E9" w14:textId="774FFEF6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bottom"/>
          </w:tcPr>
          <w:p w14:paraId="1352E7F6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bottom"/>
          </w:tcPr>
          <w:p w14:paraId="6E997373" w14:textId="338C77E3" w:rsidR="00E17069" w:rsidRPr="004B1154" w:rsidRDefault="009E3308" w:rsidP="00E170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553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086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407</w:t>
            </w:r>
          </w:p>
        </w:tc>
      </w:tr>
      <w:tr w:rsidR="00E17069" w:rsidRPr="004B1154" w14:paraId="060FE01D" w14:textId="77777777" w:rsidTr="00465CA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119EAE2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5496CD" w14:textId="0B12552B" w:rsidR="00E17069" w:rsidRPr="004B1154" w:rsidRDefault="009E3308" w:rsidP="00E17069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746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775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A00E1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07961" w14:textId="228FBC65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D3635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70458364" w14:textId="7F3B33B2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35CE8200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4E5DF86A" w14:textId="70046398" w:rsidR="00E17069" w:rsidRPr="004B1154" w:rsidRDefault="009E3308" w:rsidP="00E170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746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775</w:t>
            </w:r>
          </w:p>
        </w:tc>
      </w:tr>
      <w:tr w:rsidR="00E17069" w:rsidRPr="004B1154" w14:paraId="17DA168E" w14:textId="77777777" w:rsidTr="00F34422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A1577B4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รวมรายได้จากภายนอก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9DEC97" w14:textId="053D6900" w:rsidR="00E17069" w:rsidRPr="004B1154" w:rsidRDefault="009E3308" w:rsidP="00E17069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651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833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182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A192D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F48F4B" w14:textId="3638CDE3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9EFB5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59DDED2F" w14:textId="3C3F5D26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31E11CC9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A1666" w14:textId="48FD4A05" w:rsidR="00E17069" w:rsidRPr="004B1154" w:rsidRDefault="009E3308" w:rsidP="00E170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651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833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182</w:t>
            </w:r>
          </w:p>
        </w:tc>
      </w:tr>
      <w:tr w:rsidR="00E17069" w:rsidRPr="004B1154" w14:paraId="1548E2A1" w14:textId="77777777" w:rsidTr="00F34422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4A014B6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</w:tcPr>
          <w:p w14:paraId="2C475CC4" w14:textId="77777777" w:rsidR="00E17069" w:rsidRPr="004B1154" w:rsidRDefault="00E17069" w:rsidP="00E17069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</w:tcPr>
          <w:p w14:paraId="48BE8C17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</w:tcPr>
          <w:p w14:paraId="511133BC" w14:textId="77777777" w:rsidR="00E17069" w:rsidRPr="004B1154" w:rsidRDefault="00E17069" w:rsidP="00E17069">
            <w:pPr>
              <w:spacing w:line="260" w:lineRule="exact"/>
              <w:ind w:left="-540" w:right="10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1BFA83EC" w14:textId="77777777" w:rsidR="00E17069" w:rsidRPr="004B1154" w:rsidRDefault="00E17069" w:rsidP="00E17069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74A3B94A" w14:textId="77777777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480853CD" w14:textId="77777777" w:rsidR="00E17069" w:rsidRPr="004B1154" w:rsidRDefault="00E17069" w:rsidP="00E17069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0283CC7F" w14:textId="77777777" w:rsidR="00E17069" w:rsidRPr="004B1154" w:rsidRDefault="00E17069" w:rsidP="00E170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E17069" w:rsidRPr="004B1154" w14:paraId="5DEFD9E0" w14:textId="77777777" w:rsidTr="00F34422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82B00B3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ต้นทุนขายอาคารชุด</w:t>
            </w:r>
          </w:p>
        </w:tc>
        <w:tc>
          <w:tcPr>
            <w:tcW w:w="1090" w:type="dxa"/>
            <w:tcBorders>
              <w:left w:val="nil"/>
              <w:right w:val="nil"/>
            </w:tcBorders>
          </w:tcPr>
          <w:p w14:paraId="14C6A514" w14:textId="50E7ACBE" w:rsidR="00E17069" w:rsidRPr="004B1154" w:rsidRDefault="009E3308" w:rsidP="00E17069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320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417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978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23B79FC6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5679288C" w14:textId="1E294FF1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</w:tcPr>
          <w:p w14:paraId="011576DA" w14:textId="77777777" w:rsidR="00E17069" w:rsidRPr="004B1154" w:rsidRDefault="00E17069" w:rsidP="00E170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2F7D4391" w14:textId="31EC9629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7395D842" w14:textId="77777777" w:rsidR="00E17069" w:rsidRPr="004B1154" w:rsidRDefault="00E17069" w:rsidP="00E170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5696455D" w14:textId="02582244" w:rsidR="00E17069" w:rsidRPr="004B1154" w:rsidRDefault="009E3308" w:rsidP="00E170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320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417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978</w:t>
            </w:r>
          </w:p>
        </w:tc>
      </w:tr>
      <w:tr w:rsidR="00E17069" w:rsidRPr="004B1154" w14:paraId="6F089B25" w14:textId="77777777" w:rsidTr="00FC2EDD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C9E7389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1090" w:type="dxa"/>
            <w:tcBorders>
              <w:left w:val="nil"/>
              <w:right w:val="nil"/>
            </w:tcBorders>
            <w:vAlign w:val="center"/>
          </w:tcPr>
          <w:p w14:paraId="45C3313A" w14:textId="258004FF" w:rsidR="00E17069" w:rsidRPr="004B1154" w:rsidRDefault="009E3308" w:rsidP="00E17069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873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303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6C446279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1682A516" w14:textId="5ADA18CE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center"/>
          </w:tcPr>
          <w:p w14:paraId="2D03EA7A" w14:textId="77777777" w:rsidR="00E17069" w:rsidRPr="004B1154" w:rsidRDefault="00E17069" w:rsidP="00E170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0A47079E" w14:textId="7BF680B5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61FBDBD6" w14:textId="77777777" w:rsidR="00E17069" w:rsidRPr="004B1154" w:rsidRDefault="00E17069" w:rsidP="00E170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162D9DBA" w14:textId="7E6C918E" w:rsidR="00E17069" w:rsidRPr="004B1154" w:rsidRDefault="009E3308" w:rsidP="00E170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873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303</w:t>
            </w:r>
          </w:p>
        </w:tc>
      </w:tr>
      <w:tr w:rsidR="00E17069" w:rsidRPr="004B1154" w14:paraId="53552A6B" w14:textId="77777777" w:rsidTr="00FC2EDD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834CB95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90" w:type="dxa"/>
            <w:tcBorders>
              <w:left w:val="nil"/>
              <w:right w:val="nil"/>
            </w:tcBorders>
            <w:vAlign w:val="center"/>
          </w:tcPr>
          <w:p w14:paraId="5C72F7C2" w14:textId="207D65E2" w:rsidR="00E17069" w:rsidRPr="004B1154" w:rsidRDefault="009E3308" w:rsidP="00E17069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119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177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247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4197A525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vAlign w:val="center"/>
          </w:tcPr>
          <w:p w14:paraId="71A743D8" w14:textId="6E0338CE" w:rsidR="00E17069" w:rsidRPr="004B1154" w:rsidRDefault="009E3308" w:rsidP="00E170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212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599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38E2B9A5" w14:textId="77777777" w:rsidR="00E17069" w:rsidRPr="004B1154" w:rsidRDefault="00E17069" w:rsidP="00E170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6CF8B24D" w14:textId="2A6FEFE7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1BDD1921" w14:textId="77777777" w:rsidR="00E17069" w:rsidRPr="004B1154" w:rsidRDefault="00E17069" w:rsidP="00E170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0C19C2DC" w14:textId="2775D33B" w:rsidR="00E17069" w:rsidRPr="004B1154" w:rsidRDefault="009E3308" w:rsidP="00E170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119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389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846</w:t>
            </w:r>
          </w:p>
        </w:tc>
      </w:tr>
      <w:tr w:rsidR="00E17069" w:rsidRPr="004B1154" w14:paraId="3A905A13" w14:textId="77777777" w:rsidTr="0073780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5492311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ค่าตอบแทนกรรมการและผู้บริหาร</w:t>
            </w:r>
          </w:p>
        </w:tc>
        <w:tc>
          <w:tcPr>
            <w:tcW w:w="1090" w:type="dxa"/>
            <w:tcBorders>
              <w:left w:val="nil"/>
              <w:right w:val="nil"/>
            </w:tcBorders>
            <w:vAlign w:val="center"/>
          </w:tcPr>
          <w:p w14:paraId="61D2EEA2" w14:textId="06867E2C" w:rsidR="00E17069" w:rsidRPr="004B1154" w:rsidRDefault="009E3308" w:rsidP="00E17069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134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278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7419A42D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16BC3EB2" w14:textId="5C875C24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4EBDFF51" w14:textId="77777777" w:rsidR="00E17069" w:rsidRPr="004B1154" w:rsidRDefault="00E17069" w:rsidP="00E170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69F8994B" w14:textId="4FE6B1F6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011DCE68" w14:textId="77777777" w:rsidR="00E17069" w:rsidRPr="004B1154" w:rsidRDefault="00E17069" w:rsidP="00E170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6F841E6E" w14:textId="3C3A9E05" w:rsidR="00E17069" w:rsidRPr="004B1154" w:rsidRDefault="009E3308" w:rsidP="00E170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134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278</w:t>
            </w:r>
          </w:p>
        </w:tc>
      </w:tr>
      <w:tr w:rsidR="00E17069" w:rsidRPr="004B1154" w14:paraId="0866D64E" w14:textId="77777777" w:rsidTr="0073780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EDC5083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090" w:type="dxa"/>
            <w:tcBorders>
              <w:left w:val="nil"/>
              <w:right w:val="nil"/>
            </w:tcBorders>
            <w:vAlign w:val="center"/>
          </w:tcPr>
          <w:p w14:paraId="7509819C" w14:textId="0EC7AFC5" w:rsidR="00E17069" w:rsidRPr="004B1154" w:rsidRDefault="009E3308" w:rsidP="00E17069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915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370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08BE3D94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054D0CA5" w14:textId="56EA8740" w:rsidR="00E17069" w:rsidRPr="004B1154" w:rsidRDefault="009E3308" w:rsidP="00E170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942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77EABA0E" w14:textId="77777777" w:rsidR="00E17069" w:rsidRPr="004B1154" w:rsidRDefault="00E17069" w:rsidP="00E170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02F09A0F" w14:textId="74597A63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6352E55F" w14:textId="77777777" w:rsidR="00E17069" w:rsidRPr="004B1154" w:rsidRDefault="00E17069" w:rsidP="00E170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7E3668FE" w14:textId="67AEE347" w:rsidR="00E17069" w:rsidRPr="004B1154" w:rsidRDefault="009E3308" w:rsidP="00E170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917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312</w:t>
            </w:r>
          </w:p>
        </w:tc>
      </w:tr>
      <w:tr w:rsidR="00E17069" w:rsidRPr="004B1154" w14:paraId="2C681D09" w14:textId="77777777" w:rsidTr="00FC2EDD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C3835E4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785793" w14:textId="2FE1C46D" w:rsidR="00E17069" w:rsidRPr="004B1154" w:rsidRDefault="009E3308" w:rsidP="00E17069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486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518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176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7AC48408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right="12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0A1ABE" w14:textId="5DD16A8C" w:rsidR="00E17069" w:rsidRPr="004B1154" w:rsidRDefault="009E3308" w:rsidP="00E170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214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541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center"/>
          </w:tcPr>
          <w:p w14:paraId="7EB0E454" w14:textId="77777777" w:rsidR="00E17069" w:rsidRPr="004B1154" w:rsidRDefault="00E17069" w:rsidP="00E17069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63346DA3" w14:textId="0AF06DBD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6D5F019F" w14:textId="77777777" w:rsidR="00E17069" w:rsidRPr="004B1154" w:rsidRDefault="00E17069" w:rsidP="00E17069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E10D1" w14:textId="4AD99AAC" w:rsidR="00E17069" w:rsidRPr="004B1154" w:rsidRDefault="009E3308" w:rsidP="00E170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486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732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717</w:t>
            </w:r>
          </w:p>
        </w:tc>
      </w:tr>
      <w:tr w:rsidR="00E17069" w:rsidRPr="004B1154" w14:paraId="2FAC7C77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12EA688" w14:textId="449B759A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กำไร 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(ขาดทุน)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จากกิจกรรมดำเนินงาน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B77516" w14:textId="66808046" w:rsidR="00E17069" w:rsidRPr="004B1154" w:rsidRDefault="009E3308" w:rsidP="00E17069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165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315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006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4A13CA59" w14:textId="77777777" w:rsidR="00E17069" w:rsidRPr="004B1154" w:rsidRDefault="00E17069" w:rsidP="00E17069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4468DBF" w14:textId="5B467807" w:rsidR="00E17069" w:rsidRPr="004B1154" w:rsidRDefault="00E17069" w:rsidP="00E170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214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541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51B8DB49" w14:textId="77777777" w:rsidR="00E17069" w:rsidRPr="004B1154" w:rsidRDefault="00E17069" w:rsidP="00E17069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3BC165F2" w14:textId="20743AB7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0570DA5F" w14:textId="77777777" w:rsidR="00E17069" w:rsidRPr="004B1154" w:rsidRDefault="00E17069" w:rsidP="00E17069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center"/>
          </w:tcPr>
          <w:p w14:paraId="55761FBD" w14:textId="37ACFFFC" w:rsidR="00E17069" w:rsidRPr="004B1154" w:rsidRDefault="009E3308" w:rsidP="00E170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165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465</w:t>
            </w:r>
          </w:p>
        </w:tc>
      </w:tr>
      <w:tr w:rsidR="00E17069" w:rsidRPr="004B1154" w14:paraId="7D8DF46B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72F9CCD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90" w:type="dxa"/>
            <w:tcBorders>
              <w:left w:val="nil"/>
              <w:right w:val="nil"/>
            </w:tcBorders>
            <w:vAlign w:val="bottom"/>
          </w:tcPr>
          <w:p w14:paraId="489F2775" w14:textId="289F27EE" w:rsidR="00E17069" w:rsidRPr="004B1154" w:rsidRDefault="009E3308" w:rsidP="00E17069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090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331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1CB99C2E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17A96109" w14:textId="43325B84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57FC6551" w14:textId="77777777" w:rsidR="00E17069" w:rsidRPr="004B1154" w:rsidRDefault="00E17069" w:rsidP="00E17069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08C7C678" w14:textId="7DEDB356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7315AE9A" w14:textId="77777777" w:rsidR="00E17069" w:rsidRPr="004B1154" w:rsidRDefault="00E17069" w:rsidP="00E17069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bottom"/>
          </w:tcPr>
          <w:p w14:paraId="21D82EF3" w14:textId="6AE4B023" w:rsidR="00E17069" w:rsidRPr="004B1154" w:rsidRDefault="009E3308" w:rsidP="00E170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090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331</w:t>
            </w:r>
          </w:p>
        </w:tc>
      </w:tr>
      <w:tr w:rsidR="00E17069" w:rsidRPr="004B1154" w14:paraId="3D9BEB0A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9E6AC66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70A4E4" w14:textId="380D0FEE" w:rsidR="00E17069" w:rsidRPr="004B1154" w:rsidRDefault="00E17069" w:rsidP="00E17069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154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876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972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49727E84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</w:tcPr>
          <w:p w14:paraId="486C76ED" w14:textId="117C179B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center"/>
          </w:tcPr>
          <w:p w14:paraId="041B4E4C" w14:textId="77777777" w:rsidR="00E17069" w:rsidRPr="004B1154" w:rsidRDefault="00E17069" w:rsidP="00E170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2697782D" w14:textId="60A244E3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1BEA2387" w14:textId="77777777" w:rsidR="00E17069" w:rsidRPr="004B1154" w:rsidRDefault="00E17069" w:rsidP="00E170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0061A8F8" w14:textId="076A6DBA" w:rsidR="00E17069" w:rsidRPr="004B1154" w:rsidRDefault="00E17069" w:rsidP="00E170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154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876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972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E17069" w:rsidRPr="004B1154" w14:paraId="65C11CE7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194BA46" w14:textId="274CB3D3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(ขาดทุน)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BAD6E9" w14:textId="3436D619" w:rsidR="00E17069" w:rsidRPr="004B1154" w:rsidRDefault="009E3308" w:rsidP="00E17069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528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365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vAlign w:val="center"/>
          </w:tcPr>
          <w:p w14:paraId="57D38D6C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E54DD6" w14:textId="11DD3E02" w:rsidR="00E17069" w:rsidRPr="004B1154" w:rsidRDefault="00E17069" w:rsidP="00E170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214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541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vAlign w:val="center"/>
          </w:tcPr>
          <w:p w14:paraId="1CE7F046" w14:textId="77777777" w:rsidR="00E17069" w:rsidRPr="004B1154" w:rsidRDefault="00E17069" w:rsidP="00E170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08F965A1" w14:textId="4D0EDA9B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62BC8DCE" w14:textId="77777777" w:rsidR="00E17069" w:rsidRPr="004B1154" w:rsidRDefault="00E17069" w:rsidP="00E170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center"/>
          </w:tcPr>
          <w:p w14:paraId="7698FA24" w14:textId="07CB7BD7" w:rsidR="00E17069" w:rsidRPr="004B1154" w:rsidRDefault="009E3308" w:rsidP="00E170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313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824</w:t>
            </w:r>
          </w:p>
        </w:tc>
      </w:tr>
      <w:tr w:rsidR="00E17069" w:rsidRPr="004B1154" w14:paraId="3E84D149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C7EC46D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ค่าใช้จ่าย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4262C3" w14:textId="4056D56B" w:rsidR="00E17069" w:rsidRPr="004B1154" w:rsidRDefault="009E3308" w:rsidP="00E17069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917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654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vAlign w:val="center"/>
          </w:tcPr>
          <w:p w14:paraId="1BD3B287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496CC" w14:textId="32070CE5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vAlign w:val="center"/>
          </w:tcPr>
          <w:p w14:paraId="4AC9DAF6" w14:textId="77777777" w:rsidR="00E17069" w:rsidRPr="004B1154" w:rsidRDefault="00E17069" w:rsidP="00E17069">
            <w:pPr>
              <w:tabs>
                <w:tab w:val="decimal" w:pos="869"/>
              </w:tabs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3CE1FAD1" w14:textId="53867559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445FE989" w14:textId="77777777" w:rsidR="00E17069" w:rsidRPr="004B1154" w:rsidRDefault="00E17069" w:rsidP="00E170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2E8EFCCB" w14:textId="4641EA14" w:rsidR="00E17069" w:rsidRPr="004B1154" w:rsidRDefault="009E3308" w:rsidP="00E170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917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654</w:t>
            </w:r>
          </w:p>
        </w:tc>
      </w:tr>
      <w:tr w:rsidR="00E17069" w:rsidRPr="004B1154" w14:paraId="19EC8905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85DB9AF" w14:textId="10D8FC93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ขาดทุน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EA93217" w14:textId="614AA47B" w:rsidR="00E17069" w:rsidRPr="004B1154" w:rsidRDefault="009E3308" w:rsidP="00E17069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610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711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0BF342B9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E5366B0" w14:textId="5EB43B30" w:rsidR="00E17069" w:rsidRPr="004B1154" w:rsidRDefault="00E17069" w:rsidP="00E170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214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541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3097193F" w14:textId="77777777" w:rsidR="00E17069" w:rsidRPr="004B1154" w:rsidRDefault="00E17069" w:rsidP="00E17069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2FB05F47" w14:textId="7A363925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1C43F505" w14:textId="77777777" w:rsidR="00E17069" w:rsidRPr="004B1154" w:rsidRDefault="00E17069" w:rsidP="00E17069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1B8C91" w14:textId="318EA35F" w:rsidR="00E17069" w:rsidRPr="004B1154" w:rsidRDefault="009E3308" w:rsidP="00E170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396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170</w:t>
            </w:r>
          </w:p>
        </w:tc>
      </w:tr>
    </w:tbl>
    <w:p w14:paraId="50D1C11B" w14:textId="54861104" w:rsidR="009A561D" w:rsidRPr="004B1154" w:rsidRDefault="009A561D" w:rsidP="00C8746C">
      <w:pPr>
        <w:overflowPunct/>
        <w:autoSpaceDE/>
        <w:autoSpaceDN/>
        <w:adjustRightInd/>
        <w:spacing w:before="240"/>
        <w:ind w:left="720"/>
        <w:jc w:val="thaiDistribute"/>
        <w:textAlignment w:val="auto"/>
        <w:rPr>
          <w:rFonts w:asciiTheme="majorBidi" w:hAnsiTheme="majorBidi" w:cstheme="majorBidi"/>
          <w:snapToGrid w:val="0"/>
          <w:lang w:val="en-US"/>
        </w:rPr>
      </w:pPr>
      <w:r w:rsidRPr="004B1154">
        <w:rPr>
          <w:rFonts w:asciiTheme="majorBidi" w:hAnsiTheme="majorBidi" w:cstheme="majorBidi"/>
          <w:snapToGrid w:val="0"/>
          <w:cs/>
          <w:lang w:val="en-US"/>
        </w:rPr>
        <w:t xml:space="preserve">สำหรับงวดสามเดือนสิ้นสุดวันที่ </w:t>
      </w:r>
      <w:r w:rsidR="009E3308" w:rsidRPr="009E3308">
        <w:rPr>
          <w:rFonts w:asciiTheme="majorBidi" w:hAnsiTheme="majorBidi" w:cstheme="majorBidi"/>
          <w:spacing w:val="4"/>
          <w:lang w:val="en-US"/>
        </w:rPr>
        <w:t>30</w:t>
      </w:r>
      <w:r w:rsidRPr="004B1154">
        <w:rPr>
          <w:rFonts w:asciiTheme="majorBidi" w:hAnsiTheme="majorBidi" w:cstheme="majorBidi"/>
          <w:cs/>
        </w:rPr>
        <w:t xml:space="preserve"> </w:t>
      </w:r>
      <w:r w:rsidR="00790247" w:rsidRPr="004B1154">
        <w:rPr>
          <w:rFonts w:asciiTheme="majorBidi" w:hAnsiTheme="majorBidi" w:cstheme="majorBidi" w:hint="cs"/>
          <w:cs/>
          <w:lang w:val="en-US"/>
        </w:rPr>
        <w:t>กันยายน</w:t>
      </w:r>
      <w:r w:rsidRPr="004B1154">
        <w:rPr>
          <w:rFonts w:asciiTheme="majorBidi" w:hAnsiTheme="majorBidi" w:cstheme="majorBidi"/>
          <w:cs/>
        </w:rPr>
        <w:t xml:space="preserve">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2567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 xml:space="preserve"> กลุ่มบริษัทมีรายได้จากรายการกับลูกค้าภายนอก</w:t>
      </w:r>
      <w:r w:rsidR="00C34CE9" w:rsidRPr="004B1154">
        <w:rPr>
          <w:rFonts w:asciiTheme="majorBidi" w:hAnsiTheme="majorBidi" w:cstheme="majorBidi" w:hint="cs"/>
          <w:snapToGrid w:val="0"/>
          <w:cs/>
          <w:lang w:val="en-US"/>
        </w:rPr>
        <w:t xml:space="preserve">ที่มีมูลค่าตั้งแต่ร้อยละ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10</w:t>
      </w:r>
      <w:r w:rsidR="00C34CE9" w:rsidRPr="004B1154">
        <w:rPr>
          <w:rFonts w:asciiTheme="majorBidi" w:hAnsiTheme="majorBidi" w:cstheme="majorBidi" w:hint="cs"/>
          <w:snapToGrid w:val="0"/>
          <w:cs/>
          <w:lang w:val="en-US"/>
        </w:rPr>
        <w:t xml:space="preserve"> ของรายได้รวมเป็น</w:t>
      </w:r>
      <w:r w:rsidRPr="004B1154">
        <w:rPr>
          <w:rFonts w:asciiTheme="majorBidi" w:hAnsiTheme="majorBidi" w:cstheme="majorBidi"/>
          <w:snapToGrid w:val="0"/>
          <w:spacing w:val="2"/>
          <w:cs/>
          <w:lang w:val="en-US"/>
        </w:rPr>
        <w:t>จำนวน</w:t>
      </w:r>
      <w:r w:rsidRPr="004B1154">
        <w:rPr>
          <w:rFonts w:asciiTheme="majorBidi" w:hAnsiTheme="majorBidi" w:cstheme="majorBidi" w:hint="cs"/>
          <w:snapToGrid w:val="0"/>
          <w:spacing w:val="2"/>
          <w:cs/>
          <w:lang w:val="en-US"/>
        </w:rPr>
        <w:t>ส</w:t>
      </w:r>
      <w:r w:rsidR="006F1536">
        <w:rPr>
          <w:rFonts w:asciiTheme="majorBidi" w:hAnsiTheme="majorBidi" w:cstheme="majorBidi" w:hint="cs"/>
          <w:snapToGrid w:val="0"/>
          <w:spacing w:val="2"/>
          <w:cs/>
          <w:lang w:val="en-US"/>
        </w:rPr>
        <w:t>าม</w:t>
      </w:r>
      <w:r w:rsidRPr="004B1154">
        <w:rPr>
          <w:rFonts w:asciiTheme="majorBidi" w:hAnsiTheme="majorBidi" w:cstheme="majorBidi"/>
          <w:snapToGrid w:val="0"/>
          <w:spacing w:val="2"/>
          <w:cs/>
          <w:lang w:val="en-US"/>
        </w:rPr>
        <w:t xml:space="preserve">รายของส่วนงานพัฒนาอสังหาริมทรัพย์ภายในประเทศจำนวน </w:t>
      </w:r>
      <w:r w:rsidR="009E3308" w:rsidRPr="009E3308">
        <w:rPr>
          <w:rFonts w:asciiTheme="majorBidi" w:hAnsiTheme="majorBidi" w:cstheme="majorBidi"/>
          <w:snapToGrid w:val="0"/>
          <w:spacing w:val="2"/>
          <w:lang w:val="en-US"/>
        </w:rPr>
        <w:t>314</w:t>
      </w:r>
      <w:r w:rsidRPr="004B1154">
        <w:rPr>
          <w:rFonts w:asciiTheme="majorBidi" w:hAnsiTheme="majorBidi" w:cstheme="majorBidi"/>
          <w:snapToGrid w:val="0"/>
          <w:spacing w:val="2"/>
          <w:lang w:val="en-US"/>
        </w:rPr>
        <w:t>.</w:t>
      </w:r>
      <w:r w:rsidR="009E3308" w:rsidRPr="009E3308">
        <w:rPr>
          <w:rFonts w:asciiTheme="majorBidi" w:hAnsiTheme="majorBidi" w:cstheme="majorBidi"/>
          <w:snapToGrid w:val="0"/>
          <w:spacing w:val="2"/>
          <w:lang w:val="en-US"/>
        </w:rPr>
        <w:t>02</w:t>
      </w:r>
      <w:r w:rsidRPr="004B1154">
        <w:rPr>
          <w:rFonts w:asciiTheme="majorBidi" w:hAnsiTheme="majorBidi" w:cstheme="majorBidi"/>
          <w:snapToGrid w:val="0"/>
          <w:spacing w:val="2"/>
          <w:cs/>
          <w:lang w:val="en-US"/>
        </w:rPr>
        <w:t xml:space="preserve"> ล้านบาท ซึ่งคิดเป็น</w:t>
      </w:r>
      <w:r w:rsidRPr="004B1154">
        <w:rPr>
          <w:rFonts w:asciiTheme="majorBidi" w:hAnsiTheme="majorBidi" w:cstheme="majorBidi" w:hint="cs"/>
          <w:snapToGrid w:val="0"/>
          <w:spacing w:val="2"/>
          <w:cs/>
          <w:lang w:val="en-US"/>
        </w:rPr>
        <w:t xml:space="preserve">ร้อยละ </w:t>
      </w:r>
      <w:r w:rsidR="009E3308" w:rsidRPr="009E3308">
        <w:rPr>
          <w:rFonts w:asciiTheme="majorBidi" w:hAnsiTheme="majorBidi" w:cstheme="majorBidi"/>
          <w:snapToGrid w:val="0"/>
          <w:spacing w:val="2"/>
          <w:lang w:val="en-US"/>
        </w:rPr>
        <w:t>48</w:t>
      </w:r>
      <w:r w:rsidRPr="004B1154">
        <w:rPr>
          <w:rFonts w:asciiTheme="majorBidi" w:hAnsiTheme="majorBidi" w:cstheme="majorBidi"/>
          <w:snapToGrid w:val="0"/>
          <w:lang w:val="en-US"/>
        </w:rPr>
        <w:t>.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18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 xml:space="preserve"> ของรายได้</w:t>
      </w:r>
      <w:r w:rsidRPr="004B1154">
        <w:rPr>
          <w:rFonts w:asciiTheme="majorBidi" w:hAnsiTheme="majorBidi" w:cstheme="majorBidi" w:hint="cs"/>
          <w:snapToGrid w:val="0"/>
          <w:cs/>
          <w:lang w:val="en-US"/>
        </w:rPr>
        <w:t>ทั้งหมด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>ของกลุ่มบริษัท</w:t>
      </w:r>
    </w:p>
    <w:p w14:paraId="28E887B1" w14:textId="77777777" w:rsidR="00D84A69" w:rsidRPr="004B1154" w:rsidRDefault="00D84A6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napToGrid w:val="0"/>
          <w:cs/>
          <w:lang w:val="en-US"/>
        </w:rPr>
      </w:pPr>
      <w:r w:rsidRPr="004B1154">
        <w:rPr>
          <w:rFonts w:asciiTheme="majorBidi" w:hAnsiTheme="majorBidi" w:cstheme="majorBidi"/>
          <w:snapToGrid w:val="0"/>
          <w:cs/>
          <w:lang w:val="en-US"/>
        </w:rPr>
        <w:br w:type="page"/>
      </w:r>
    </w:p>
    <w:tbl>
      <w:tblPr>
        <w:tblW w:w="8865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500"/>
        <w:gridCol w:w="1090"/>
        <w:gridCol w:w="98"/>
        <w:gridCol w:w="983"/>
        <w:gridCol w:w="122"/>
        <w:gridCol w:w="983"/>
        <w:gridCol w:w="106"/>
        <w:gridCol w:w="983"/>
      </w:tblGrid>
      <w:tr w:rsidR="00D84A69" w:rsidRPr="004B1154" w14:paraId="576B0371" w14:textId="77777777" w:rsidTr="007D3C1B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A30FFFF" w14:textId="77777777" w:rsidR="00D84A69" w:rsidRPr="004B1154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14D987DF" w14:textId="77777777" w:rsidR="00D84A69" w:rsidRPr="004B1154" w:rsidRDefault="00D84A69" w:rsidP="007D3C1B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783E2C42" w14:textId="77777777" w:rsidR="00D84A69" w:rsidRPr="004B1154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0434CD4D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78B4B70B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72" w:type="dxa"/>
            <w:gridSpan w:val="3"/>
          </w:tcPr>
          <w:p w14:paraId="47DF2A6A" w14:textId="77777777" w:rsidR="00D84A69" w:rsidRPr="004B1154" w:rsidRDefault="00D84A69" w:rsidP="007D3C1B">
            <w:pPr>
              <w:spacing w:line="26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(หน่วย : บาท)</w:t>
            </w:r>
          </w:p>
        </w:tc>
      </w:tr>
      <w:tr w:rsidR="00D84A69" w:rsidRPr="004B1154" w14:paraId="519A0920" w14:textId="77777777" w:rsidTr="007D3C1B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F6FE536" w14:textId="77777777" w:rsidR="00D84A69" w:rsidRPr="004B1154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</w:tcPr>
          <w:p w14:paraId="42B91651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84A69" w:rsidRPr="004B1154" w14:paraId="65AE3970" w14:textId="77777777" w:rsidTr="007D3C1B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D5CF974" w14:textId="77777777" w:rsidR="00D84A69" w:rsidRPr="004B1154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</w:tcPr>
          <w:p w14:paraId="12DA8F0A" w14:textId="73C65B76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</w:t>
            </w:r>
            <w:r w:rsidR="00790247" w:rsidRPr="004B115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</w:t>
            </w:r>
            <w:r w:rsidRPr="004B115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</w:t>
            </w:r>
            <w:r w:rsidR="00790247" w:rsidRPr="004B115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้า</w:t>
            </w: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="009E3308" w:rsidRPr="009E330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90247" w:rsidRPr="004B115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9E3308" w:rsidRPr="009E330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D84A69" w:rsidRPr="004B1154" w14:paraId="0D0EA1C2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7DE707A" w14:textId="77777777" w:rsidR="00D84A69" w:rsidRPr="004B1154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8DDCA6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6C56AE75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546FBCC2" w14:textId="77777777" w:rsidR="00D84A69" w:rsidRPr="004B1154" w:rsidRDefault="00D84A69" w:rsidP="007D3C1B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รายการตัด</w:t>
            </w:r>
          </w:p>
        </w:tc>
        <w:tc>
          <w:tcPr>
            <w:tcW w:w="106" w:type="dxa"/>
          </w:tcPr>
          <w:p w14:paraId="5DA93ADD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404408B3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84A69" w:rsidRPr="004B1154" w14:paraId="4EF0D740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5604415" w14:textId="77777777" w:rsidR="00D84A69" w:rsidRPr="004B1154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59207A5F" w14:textId="77777777" w:rsidR="00D84A69" w:rsidRPr="004B1154" w:rsidRDefault="00D84A69" w:rsidP="007D3C1B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พัฒนา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4E0376D0" w14:textId="77777777" w:rsidR="00D84A69" w:rsidRPr="004B1154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5F1DD67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5AC7C26F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3C7B0CA4" w14:textId="77777777" w:rsidR="00D84A69" w:rsidRPr="004B1154" w:rsidRDefault="00D84A69" w:rsidP="007D3C1B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บัญชี</w:t>
            </w:r>
          </w:p>
        </w:tc>
        <w:tc>
          <w:tcPr>
            <w:tcW w:w="106" w:type="dxa"/>
          </w:tcPr>
          <w:p w14:paraId="57A0D421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4FF6ED0C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D84A69" w:rsidRPr="004B1154" w14:paraId="50EB09FB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87E8FB0" w14:textId="77777777" w:rsidR="00D84A69" w:rsidRPr="004B1154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7A5B19D1" w14:textId="77777777" w:rsidR="00D84A69" w:rsidRPr="004B1154" w:rsidRDefault="00D84A69" w:rsidP="007D3C1B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13FA60B0" w14:textId="77777777" w:rsidR="00D84A69" w:rsidRPr="004B1154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075BF9DC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6E8D300E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39797FB3" w14:textId="77777777" w:rsidR="00D84A69" w:rsidRPr="004B1154" w:rsidRDefault="00D84A69" w:rsidP="007D3C1B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0524BE30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6DA0E7D7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D84A69" w:rsidRPr="004B1154" w14:paraId="0E81E9E2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3EACB28" w14:textId="77777777" w:rsidR="00D84A69" w:rsidRPr="004B1154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4180A9BA" w14:textId="77777777" w:rsidR="00D84A69" w:rsidRPr="004B1154" w:rsidRDefault="00D84A69" w:rsidP="007D3C1B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ภายในประเทศ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7FFC297F" w14:textId="77777777" w:rsidR="00D84A69" w:rsidRPr="004B1154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07D0E0AE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73482A48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328AF967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188EB7F7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36344683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D84A69" w:rsidRPr="004B1154" w14:paraId="43D0B400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8F631DC" w14:textId="77777777" w:rsidR="00D84A69" w:rsidRPr="004B1154" w:rsidRDefault="00D84A69" w:rsidP="007D3C1B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07E38597" w14:textId="77777777" w:rsidR="00D84A69" w:rsidRPr="004B1154" w:rsidRDefault="00D84A69" w:rsidP="007D3C1B">
            <w:pPr>
              <w:spacing w:line="260" w:lineRule="exact"/>
              <w:ind w:left="-540" w:right="100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</w:tcPr>
          <w:p w14:paraId="3E889BF7" w14:textId="77777777" w:rsidR="00D84A69" w:rsidRPr="004B1154" w:rsidRDefault="00D84A69" w:rsidP="007D3C1B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19D42FB8" w14:textId="77777777" w:rsidR="00D84A69" w:rsidRPr="004B1154" w:rsidRDefault="00D84A69" w:rsidP="007D3C1B">
            <w:pPr>
              <w:spacing w:line="260" w:lineRule="exact"/>
              <w:ind w:left="-540" w:right="132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7C376947" w14:textId="77777777" w:rsidR="00D84A69" w:rsidRPr="004B1154" w:rsidRDefault="00D84A69" w:rsidP="007D3C1B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</w:tcPr>
          <w:p w14:paraId="74CEB4E9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</w:tcPr>
          <w:p w14:paraId="38FF530B" w14:textId="77777777" w:rsidR="00D84A69" w:rsidRPr="004B1154" w:rsidRDefault="00D84A69" w:rsidP="007D3C1B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</w:tcPr>
          <w:p w14:paraId="3621A556" w14:textId="77777777" w:rsidR="00D84A69" w:rsidRPr="004B1154" w:rsidRDefault="00D84A69" w:rsidP="007D3C1B">
            <w:pPr>
              <w:spacing w:line="26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D84A69" w:rsidRPr="004B1154" w14:paraId="43412965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8964316" w14:textId="77777777" w:rsidR="00D84A69" w:rsidRPr="004B1154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779869B9" w14:textId="77777777" w:rsidR="00D84A69" w:rsidRPr="004B1154" w:rsidRDefault="00D84A69" w:rsidP="007D3C1B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2D1CCA08" w14:textId="77777777" w:rsidR="00D84A69" w:rsidRPr="004B1154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447F5711" w14:textId="77777777" w:rsidR="00D84A69" w:rsidRPr="004B1154" w:rsidRDefault="00D84A69" w:rsidP="007D3C1B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643C0FEC" w14:textId="77777777" w:rsidR="00D84A69" w:rsidRPr="004B1154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</w:tcPr>
          <w:p w14:paraId="6F3BCE63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</w:tcPr>
          <w:p w14:paraId="64699D41" w14:textId="77777777" w:rsidR="00D84A69" w:rsidRPr="004B1154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</w:tcPr>
          <w:p w14:paraId="42C2B907" w14:textId="77777777" w:rsidR="00D84A69" w:rsidRPr="004B1154" w:rsidRDefault="00D84A69" w:rsidP="007D3C1B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D84A69" w:rsidRPr="004B1154" w14:paraId="676F406D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5DDD817" w14:textId="77777777" w:rsidR="00D84A69" w:rsidRPr="004B1154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รายได้หลัก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1AB7C060" w14:textId="77777777" w:rsidR="00D84A69" w:rsidRPr="004B1154" w:rsidRDefault="00D84A69" w:rsidP="007D3C1B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165BEA6F" w14:textId="77777777" w:rsidR="00D84A69" w:rsidRPr="004B1154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5F3D69B5" w14:textId="77777777" w:rsidR="00D84A69" w:rsidRPr="004B1154" w:rsidRDefault="00D84A69" w:rsidP="007D3C1B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520D263C" w14:textId="77777777" w:rsidR="00D84A69" w:rsidRPr="004B1154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</w:tcPr>
          <w:p w14:paraId="5D80B1B3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2D2DFB11" w14:textId="77777777" w:rsidR="00D84A69" w:rsidRPr="004B1154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</w:tcPr>
          <w:p w14:paraId="58058940" w14:textId="77777777" w:rsidR="00D84A69" w:rsidRPr="004B1154" w:rsidRDefault="00D84A69" w:rsidP="007D3C1B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D84A69" w:rsidRPr="004B1154" w14:paraId="7D890966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207902E" w14:textId="77777777" w:rsidR="00D84A69" w:rsidRPr="004B1154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673314D8" w14:textId="77777777" w:rsidR="00D84A69" w:rsidRPr="004B1154" w:rsidRDefault="00D84A69" w:rsidP="007D3C1B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2DB37E08" w14:textId="77777777" w:rsidR="00D84A69" w:rsidRPr="004B1154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59F6D165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6CCBFD62" w14:textId="77777777" w:rsidR="00D84A69" w:rsidRPr="004B1154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</w:tcPr>
          <w:p w14:paraId="68C495CE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58B3EDC1" w14:textId="77777777" w:rsidR="00D84A69" w:rsidRPr="004B1154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</w:tcPr>
          <w:p w14:paraId="09B4F0DD" w14:textId="77777777" w:rsidR="00D84A69" w:rsidRPr="004B1154" w:rsidRDefault="00D84A69" w:rsidP="007D3C1B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CA1EB4" w:rsidRPr="004B1154" w14:paraId="6D447174" w14:textId="77777777" w:rsidTr="007D3C1B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D3A9A53" w14:textId="55B9984C" w:rsidR="00CA1EB4" w:rsidRPr="004B1154" w:rsidRDefault="00CA1EB4" w:rsidP="00CA1EB4">
            <w:pPr>
              <w:tabs>
                <w:tab w:val="right" w:pos="6095"/>
              </w:tabs>
              <w:spacing w:line="260" w:lineRule="exact"/>
              <w:ind w:left="990" w:right="65" w:firstLine="6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รายได้จากการขายอาคารชุด</w:t>
            </w:r>
          </w:p>
        </w:tc>
        <w:tc>
          <w:tcPr>
            <w:tcW w:w="1090" w:type="dxa"/>
            <w:vAlign w:val="bottom"/>
          </w:tcPr>
          <w:p w14:paraId="1C3F16D4" w14:textId="3CB49166" w:rsidR="00CA1EB4" w:rsidRPr="004B1154" w:rsidRDefault="009E3308" w:rsidP="00CA1EB4">
            <w:pPr>
              <w:tabs>
                <w:tab w:val="decimal" w:pos="848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561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467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582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B9117" w14:textId="77777777" w:rsidR="00CA1EB4" w:rsidRPr="004B1154" w:rsidRDefault="00CA1EB4" w:rsidP="00CA1EB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42DA0389" w14:textId="609C6C13" w:rsidR="00CA1EB4" w:rsidRPr="004B1154" w:rsidRDefault="00CA1EB4" w:rsidP="00CA1EB4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="Times New Roman" w:hAnsi="Times New Roman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672FD" w14:textId="77777777" w:rsidR="00CA1EB4" w:rsidRPr="004B1154" w:rsidRDefault="00CA1EB4" w:rsidP="00CA1EB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1836340C" w14:textId="6BEAEF57" w:rsidR="00CA1EB4" w:rsidRPr="004B1154" w:rsidRDefault="00CA1EB4" w:rsidP="00CA1EB4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bottom"/>
          </w:tcPr>
          <w:p w14:paraId="7277658E" w14:textId="77777777" w:rsidR="00CA1EB4" w:rsidRPr="004B1154" w:rsidRDefault="00CA1EB4" w:rsidP="00CA1EB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vAlign w:val="bottom"/>
          </w:tcPr>
          <w:p w14:paraId="697FF770" w14:textId="469D1483" w:rsidR="00CA1EB4" w:rsidRPr="004B1154" w:rsidRDefault="009E3308" w:rsidP="00CA1EB4">
            <w:pPr>
              <w:tabs>
                <w:tab w:val="decimal" w:pos="848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561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467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582</w:t>
            </w:r>
          </w:p>
        </w:tc>
      </w:tr>
      <w:tr w:rsidR="00CA1EB4" w:rsidRPr="004B1154" w14:paraId="6170B698" w14:textId="77777777" w:rsidTr="007D3C1B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04B8BA6" w14:textId="00A73837" w:rsidR="00CA1EB4" w:rsidRPr="004B1154" w:rsidRDefault="00CA1EB4" w:rsidP="00CA1EB4">
            <w:pPr>
              <w:tabs>
                <w:tab w:val="right" w:pos="6095"/>
              </w:tabs>
              <w:spacing w:line="26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</w:t>
            </w:r>
            <w:r w:rsidRPr="004B1154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อัตราแลกเปลี่ยนเงินตราต่างประเทศ</w:t>
            </w:r>
          </w:p>
        </w:tc>
        <w:tc>
          <w:tcPr>
            <w:tcW w:w="1090" w:type="dxa"/>
            <w:vAlign w:val="bottom"/>
          </w:tcPr>
          <w:p w14:paraId="5D3939F7" w14:textId="4D8D273D" w:rsidR="00CA1EB4" w:rsidRPr="004B1154" w:rsidRDefault="009E3308" w:rsidP="00CA1EB4">
            <w:pPr>
              <w:tabs>
                <w:tab w:val="decimal" w:pos="848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359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737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1B0B0" w14:textId="77777777" w:rsidR="00CA1EB4" w:rsidRPr="004B1154" w:rsidRDefault="00CA1EB4" w:rsidP="00CA1EB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5F9448B8" w14:textId="454A96AD" w:rsidR="00CA1EB4" w:rsidRPr="004B1154" w:rsidRDefault="00CA1EB4" w:rsidP="00CA1EB4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="Times New Roman" w:hAnsi="Times New Roman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6B38D" w14:textId="77777777" w:rsidR="00CA1EB4" w:rsidRPr="004B1154" w:rsidRDefault="00CA1EB4" w:rsidP="00CA1EB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3A1319F7" w14:textId="5983388C" w:rsidR="00CA1EB4" w:rsidRPr="004B1154" w:rsidRDefault="00CA1EB4" w:rsidP="00CA1EB4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bottom"/>
          </w:tcPr>
          <w:p w14:paraId="09D7E83C" w14:textId="77777777" w:rsidR="00CA1EB4" w:rsidRPr="004B1154" w:rsidRDefault="00CA1EB4" w:rsidP="00CA1EB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vAlign w:val="bottom"/>
          </w:tcPr>
          <w:p w14:paraId="3AF4EE8F" w14:textId="67AD5E8F" w:rsidR="00CA1EB4" w:rsidRPr="004B1154" w:rsidRDefault="009E3308" w:rsidP="00CA1EB4">
            <w:pPr>
              <w:tabs>
                <w:tab w:val="decimal" w:pos="848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359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737</w:t>
            </w:r>
          </w:p>
        </w:tc>
      </w:tr>
      <w:tr w:rsidR="00CA1EB4" w:rsidRPr="004B1154" w14:paraId="215E753C" w14:textId="77777777" w:rsidTr="007D3C1B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3A74B9F" w14:textId="46CF51C3" w:rsidR="00CA1EB4" w:rsidRPr="004B1154" w:rsidRDefault="00CA1EB4" w:rsidP="00CA1EB4">
            <w:pPr>
              <w:tabs>
                <w:tab w:val="right" w:pos="6095"/>
              </w:tabs>
              <w:spacing w:line="26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90" w:type="dxa"/>
            <w:vAlign w:val="bottom"/>
          </w:tcPr>
          <w:p w14:paraId="040CDB99" w14:textId="005B0438" w:rsidR="00CA1EB4" w:rsidRPr="004B1154" w:rsidRDefault="009E3308" w:rsidP="00CA1EB4">
            <w:pPr>
              <w:tabs>
                <w:tab w:val="decimal" w:pos="848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907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11EF9" w14:textId="77777777" w:rsidR="00CA1EB4" w:rsidRPr="004B1154" w:rsidRDefault="00CA1EB4" w:rsidP="00CA1EB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4F1E1E9B" w14:textId="6A2C5230" w:rsidR="00CA1EB4" w:rsidRPr="004B1154" w:rsidRDefault="00CA1EB4" w:rsidP="00CA1EB4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90CBB" w14:textId="77777777" w:rsidR="00CA1EB4" w:rsidRPr="004B1154" w:rsidRDefault="00CA1EB4" w:rsidP="00CA1EB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11BA3568" w14:textId="4159E8C2" w:rsidR="00CA1EB4" w:rsidRPr="004B1154" w:rsidRDefault="00CA1EB4" w:rsidP="00CA1EB4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bottom"/>
          </w:tcPr>
          <w:p w14:paraId="2F9F9798" w14:textId="77777777" w:rsidR="00CA1EB4" w:rsidRPr="004B1154" w:rsidRDefault="00CA1EB4" w:rsidP="00CA1EB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vAlign w:val="bottom"/>
          </w:tcPr>
          <w:p w14:paraId="188780A2" w14:textId="0574D317" w:rsidR="00CA1EB4" w:rsidRPr="004B1154" w:rsidRDefault="009E3308" w:rsidP="00CA1EB4">
            <w:pPr>
              <w:tabs>
                <w:tab w:val="decimal" w:pos="848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907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</w:p>
        </w:tc>
      </w:tr>
      <w:tr w:rsidR="00CA1EB4" w:rsidRPr="004B1154" w14:paraId="168F3E15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5C17350" w14:textId="1A38AAA4" w:rsidR="00CA1EB4" w:rsidRPr="004B1154" w:rsidRDefault="00CA1EB4" w:rsidP="00CA1EB4">
            <w:pPr>
              <w:tabs>
                <w:tab w:val="right" w:pos="6095"/>
              </w:tabs>
              <w:spacing w:line="26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90" w:type="dxa"/>
            <w:vAlign w:val="center"/>
          </w:tcPr>
          <w:p w14:paraId="1971ADCA" w14:textId="4D33A017" w:rsidR="00CA1EB4" w:rsidRPr="004B1154" w:rsidRDefault="009E3308" w:rsidP="00CA1EB4">
            <w:pPr>
              <w:tabs>
                <w:tab w:val="decimal" w:pos="848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254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249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430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4DD40" w14:textId="77777777" w:rsidR="00CA1EB4" w:rsidRPr="004B1154" w:rsidRDefault="00CA1EB4" w:rsidP="00CA1EB4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5648A2EF" w14:textId="429452B5" w:rsidR="00CA1EB4" w:rsidRPr="004B1154" w:rsidRDefault="00CA1EB4" w:rsidP="00CA1EB4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F9DFD" w14:textId="77777777" w:rsidR="00CA1EB4" w:rsidRPr="004B1154" w:rsidRDefault="00CA1EB4" w:rsidP="00CA1EB4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757CD3B7" w14:textId="4F35BA9A" w:rsidR="00CA1EB4" w:rsidRPr="004B1154" w:rsidRDefault="00CA1EB4" w:rsidP="00CA1EB4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50D30765" w14:textId="77777777" w:rsidR="00CA1EB4" w:rsidRPr="004B1154" w:rsidRDefault="00CA1EB4" w:rsidP="00CA1EB4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4ACF8788" w14:textId="776BFAC3" w:rsidR="00CA1EB4" w:rsidRPr="004B1154" w:rsidRDefault="009E3308" w:rsidP="00CA1EB4">
            <w:pPr>
              <w:tabs>
                <w:tab w:val="decimal" w:pos="848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254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249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430</w:t>
            </w:r>
          </w:p>
        </w:tc>
      </w:tr>
      <w:tr w:rsidR="00CA1EB4" w:rsidRPr="004B1154" w14:paraId="2D0A3FE7" w14:textId="77777777" w:rsidTr="00312F42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04D5EA9" w14:textId="037207EA" w:rsidR="00CA1EB4" w:rsidRPr="004B1154" w:rsidRDefault="00CA1EB4" w:rsidP="00CA1EB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รวมรายได้จากภายนอก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352143" w14:textId="2BF77CBA" w:rsidR="00CA1EB4" w:rsidRPr="004B1154" w:rsidRDefault="009E3308" w:rsidP="00CA1EB4">
            <w:pPr>
              <w:tabs>
                <w:tab w:val="decimal" w:pos="848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901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984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249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9ACBB" w14:textId="77777777" w:rsidR="00CA1EB4" w:rsidRPr="004B1154" w:rsidRDefault="00CA1EB4" w:rsidP="00CA1EB4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744DEA" w14:textId="2D8B353D" w:rsidR="00CA1EB4" w:rsidRPr="004B1154" w:rsidRDefault="00CA1EB4" w:rsidP="00CA1EB4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DDB87" w14:textId="77777777" w:rsidR="00CA1EB4" w:rsidRPr="004B1154" w:rsidRDefault="00CA1EB4" w:rsidP="00CA1EB4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173BBBDD" w14:textId="50863183" w:rsidR="00CA1EB4" w:rsidRPr="004B1154" w:rsidRDefault="00CA1EB4" w:rsidP="00CA1EB4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69A2BD63" w14:textId="77777777" w:rsidR="00CA1EB4" w:rsidRPr="004B1154" w:rsidRDefault="00CA1EB4" w:rsidP="00CA1EB4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487055" w14:textId="502824CD" w:rsidR="00CA1EB4" w:rsidRPr="004B1154" w:rsidRDefault="009E3308" w:rsidP="00CA1EB4">
            <w:pPr>
              <w:tabs>
                <w:tab w:val="decimal" w:pos="848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901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984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249</w:t>
            </w:r>
          </w:p>
        </w:tc>
      </w:tr>
      <w:tr w:rsidR="00CA1EB4" w:rsidRPr="004B1154" w14:paraId="5819E7B6" w14:textId="77777777" w:rsidTr="007D3C1B">
        <w:trPr>
          <w:trHeight w:val="144"/>
        </w:trPr>
        <w:tc>
          <w:tcPr>
            <w:tcW w:w="4500" w:type="dxa"/>
            <w:tcBorders>
              <w:left w:val="nil"/>
              <w:bottom w:val="nil"/>
              <w:right w:val="nil"/>
            </w:tcBorders>
          </w:tcPr>
          <w:p w14:paraId="7D423E48" w14:textId="00CBE2A8" w:rsidR="00CA1EB4" w:rsidRPr="004B1154" w:rsidRDefault="00CA1EB4" w:rsidP="00CA1EB4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1090" w:type="dxa"/>
            <w:tcBorders>
              <w:left w:val="nil"/>
              <w:right w:val="nil"/>
            </w:tcBorders>
          </w:tcPr>
          <w:p w14:paraId="715C474A" w14:textId="77777777" w:rsidR="00CA1EB4" w:rsidRPr="004B1154" w:rsidRDefault="00CA1EB4" w:rsidP="00CA1EB4">
            <w:pPr>
              <w:tabs>
                <w:tab w:val="decimal" w:pos="848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  <w:tcBorders>
              <w:left w:val="nil"/>
              <w:right w:val="nil"/>
            </w:tcBorders>
          </w:tcPr>
          <w:p w14:paraId="7C27DAE3" w14:textId="77777777" w:rsidR="00CA1EB4" w:rsidRPr="004B1154" w:rsidRDefault="00CA1EB4" w:rsidP="00CA1EB4">
            <w:pPr>
              <w:tabs>
                <w:tab w:val="right" w:pos="6095"/>
              </w:tabs>
              <w:spacing w:line="26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20054428" w14:textId="77777777" w:rsidR="00CA1EB4" w:rsidRPr="004B1154" w:rsidRDefault="00CA1EB4" w:rsidP="00CA1EB4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05147898" w14:textId="77777777" w:rsidR="00CA1EB4" w:rsidRPr="004B1154" w:rsidRDefault="00CA1EB4" w:rsidP="00CA1EB4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7D630C52" w14:textId="77777777" w:rsidR="00CA1EB4" w:rsidRPr="004B1154" w:rsidRDefault="00CA1EB4" w:rsidP="00CA1EB4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5BDCB354" w14:textId="77777777" w:rsidR="00CA1EB4" w:rsidRPr="004B1154" w:rsidRDefault="00CA1EB4" w:rsidP="00CA1EB4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3CD87C00" w14:textId="77777777" w:rsidR="00CA1EB4" w:rsidRPr="004B1154" w:rsidRDefault="00CA1EB4" w:rsidP="00CA1EB4">
            <w:pPr>
              <w:tabs>
                <w:tab w:val="decimal" w:pos="848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CA1EB4" w:rsidRPr="004B1154" w14:paraId="2DA4FF0E" w14:textId="77777777" w:rsidTr="00312F42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4DB178B" w14:textId="581A410A" w:rsidR="00CA1EB4" w:rsidRPr="004B1154" w:rsidRDefault="00CA1EB4" w:rsidP="00CA1EB4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ต้นทุนขายอาคารชุด</w:t>
            </w:r>
          </w:p>
        </w:tc>
        <w:tc>
          <w:tcPr>
            <w:tcW w:w="1090" w:type="dxa"/>
          </w:tcPr>
          <w:p w14:paraId="142314F4" w14:textId="5E7D8A92" w:rsidR="00CA1EB4" w:rsidRPr="004B1154" w:rsidRDefault="009E3308" w:rsidP="00CA1EB4">
            <w:pPr>
              <w:tabs>
                <w:tab w:val="decimal" w:pos="848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337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679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265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20E78605" w14:textId="77777777" w:rsidR="00CA1EB4" w:rsidRPr="004B1154" w:rsidRDefault="00CA1EB4" w:rsidP="00CA1EB4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6D0D3C30" w14:textId="655C121A" w:rsidR="00CA1EB4" w:rsidRPr="004B1154" w:rsidRDefault="00CA1EB4" w:rsidP="00CA1EB4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bottom"/>
          </w:tcPr>
          <w:p w14:paraId="2FCAFD7E" w14:textId="77777777" w:rsidR="00CA1EB4" w:rsidRPr="004B1154" w:rsidRDefault="00CA1EB4" w:rsidP="00CA1EB4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196B8E96" w14:textId="182F4F48" w:rsidR="00CA1EB4" w:rsidRPr="004B1154" w:rsidRDefault="00CA1EB4" w:rsidP="00CA1EB4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4E49D2BA" w14:textId="77777777" w:rsidR="00CA1EB4" w:rsidRPr="004B1154" w:rsidRDefault="00CA1EB4" w:rsidP="00CA1EB4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0126194B" w14:textId="76A17577" w:rsidR="00CA1EB4" w:rsidRPr="004B1154" w:rsidRDefault="009E3308" w:rsidP="00CA1EB4">
            <w:pPr>
              <w:tabs>
                <w:tab w:val="decimal" w:pos="848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337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679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265</w:t>
            </w:r>
          </w:p>
        </w:tc>
      </w:tr>
      <w:tr w:rsidR="00CA1EB4" w:rsidRPr="004B1154" w14:paraId="74F6A5B5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DD98764" w14:textId="33250AA1" w:rsidR="00CA1EB4" w:rsidRPr="004B1154" w:rsidRDefault="00CA1EB4" w:rsidP="00CA1EB4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1090" w:type="dxa"/>
            <w:vAlign w:val="center"/>
          </w:tcPr>
          <w:p w14:paraId="0D2BDB5D" w14:textId="397E3EF0" w:rsidR="00CA1EB4" w:rsidRPr="004B1154" w:rsidRDefault="009E3308" w:rsidP="00CA1EB4">
            <w:pPr>
              <w:tabs>
                <w:tab w:val="decimal" w:pos="848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881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088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668B3A50" w14:textId="77777777" w:rsidR="00CA1EB4" w:rsidRPr="004B1154" w:rsidRDefault="00CA1EB4" w:rsidP="00CA1EB4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0649081D" w14:textId="1B5EC240" w:rsidR="00CA1EB4" w:rsidRPr="004B1154" w:rsidRDefault="00CA1EB4" w:rsidP="00CA1EB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bottom"/>
          </w:tcPr>
          <w:p w14:paraId="3AC8F1B0" w14:textId="77777777" w:rsidR="00CA1EB4" w:rsidRPr="004B1154" w:rsidRDefault="00CA1EB4" w:rsidP="00CA1EB4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49ECCCC5" w14:textId="1D4ECFD1" w:rsidR="00CA1EB4" w:rsidRPr="004B1154" w:rsidRDefault="00CA1EB4" w:rsidP="00CA1EB4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1C78879F" w14:textId="77777777" w:rsidR="00CA1EB4" w:rsidRPr="004B1154" w:rsidRDefault="00CA1EB4" w:rsidP="00CA1EB4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56F7A15F" w14:textId="3BA1E3D2" w:rsidR="00CA1EB4" w:rsidRPr="004B1154" w:rsidRDefault="009E3308" w:rsidP="00CA1EB4">
            <w:pPr>
              <w:tabs>
                <w:tab w:val="decimal" w:pos="848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881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088</w:t>
            </w:r>
          </w:p>
        </w:tc>
      </w:tr>
      <w:tr w:rsidR="00CA1EB4" w:rsidRPr="004B1154" w14:paraId="41969AD5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53FF5AF" w14:textId="6E5FCAF3" w:rsidR="00CA1EB4" w:rsidRPr="004B1154" w:rsidRDefault="00CA1EB4" w:rsidP="00CA1EB4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90" w:type="dxa"/>
            <w:vAlign w:val="center"/>
          </w:tcPr>
          <w:p w14:paraId="71C107D3" w14:textId="34867D58" w:rsidR="00CA1EB4" w:rsidRPr="004B1154" w:rsidRDefault="009E3308" w:rsidP="00CA1EB4">
            <w:pPr>
              <w:tabs>
                <w:tab w:val="decimal" w:pos="848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400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164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225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15560DE9" w14:textId="77777777" w:rsidR="00CA1EB4" w:rsidRPr="004B1154" w:rsidRDefault="00CA1EB4" w:rsidP="00CA1EB4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vAlign w:val="center"/>
          </w:tcPr>
          <w:p w14:paraId="2160589F" w14:textId="77B08842" w:rsidR="00CA1EB4" w:rsidRPr="004B1154" w:rsidRDefault="009E3308" w:rsidP="00CA1EB4">
            <w:pPr>
              <w:tabs>
                <w:tab w:val="decimal" w:pos="848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164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461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center"/>
          </w:tcPr>
          <w:p w14:paraId="08348F5A" w14:textId="77777777" w:rsidR="00CA1EB4" w:rsidRPr="004B1154" w:rsidRDefault="00CA1EB4" w:rsidP="00CA1EB4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636C1D06" w14:textId="78092307" w:rsidR="00CA1EB4" w:rsidRPr="004B1154" w:rsidRDefault="00CA1EB4" w:rsidP="00CA1EB4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45A26B43" w14:textId="77777777" w:rsidR="00CA1EB4" w:rsidRPr="004B1154" w:rsidRDefault="00CA1EB4" w:rsidP="00CA1EB4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02F9BB64" w14:textId="55054F41" w:rsidR="00CA1EB4" w:rsidRPr="004B1154" w:rsidRDefault="009E3308" w:rsidP="00CA1EB4">
            <w:pPr>
              <w:tabs>
                <w:tab w:val="decimal" w:pos="848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400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328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686</w:t>
            </w:r>
          </w:p>
        </w:tc>
      </w:tr>
      <w:tr w:rsidR="0005671C" w:rsidRPr="004B1154" w14:paraId="4F854A58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D9875C0" w14:textId="28F2B614" w:rsidR="0005671C" w:rsidRPr="004B1154" w:rsidRDefault="0005671C" w:rsidP="0005671C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ขาดทุนจากการด้อยค่าซึ่งเป็นไปตาม </w:t>
            </w:r>
            <w:r w:rsidRPr="004B1154">
              <w:rPr>
                <w:rFonts w:asciiTheme="majorBidi" w:hAnsiTheme="majorBidi" w:cstheme="majorBidi"/>
                <w:sz w:val="20"/>
                <w:szCs w:val="20"/>
              </w:rPr>
              <w:t xml:space="preserve">TFRS </w:t>
            </w:r>
            <w:r w:rsidR="009E3308"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1090" w:type="dxa"/>
            <w:vAlign w:val="center"/>
          </w:tcPr>
          <w:p w14:paraId="0CEA4635" w14:textId="2FDEB002" w:rsidR="0005671C" w:rsidRPr="004B1154" w:rsidRDefault="0005671C" w:rsidP="0005671C">
            <w:pPr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-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129411AF" w14:textId="77777777" w:rsidR="0005671C" w:rsidRPr="004B1154" w:rsidRDefault="0005671C" w:rsidP="0005671C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vAlign w:val="center"/>
          </w:tcPr>
          <w:p w14:paraId="5577236A" w14:textId="64927E40" w:rsidR="0005671C" w:rsidRPr="004B1154" w:rsidRDefault="009E3308" w:rsidP="0005671C">
            <w:pPr>
              <w:tabs>
                <w:tab w:val="decimal" w:pos="848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</w:t>
            </w:r>
            <w:r w:rsidR="0005671C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174</w:t>
            </w:r>
            <w:r w:rsidR="0005671C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center"/>
          </w:tcPr>
          <w:p w14:paraId="5696863A" w14:textId="77777777" w:rsidR="0005671C" w:rsidRPr="004B1154" w:rsidRDefault="0005671C" w:rsidP="0005671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67A84E69" w14:textId="688E5D90" w:rsidR="0005671C" w:rsidRPr="004B1154" w:rsidRDefault="0005671C" w:rsidP="0005671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3ED50F33" w14:textId="77777777" w:rsidR="0005671C" w:rsidRPr="004B1154" w:rsidRDefault="0005671C" w:rsidP="0005671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0EB4F770" w14:textId="68FC6886" w:rsidR="0005671C" w:rsidRPr="004B1154" w:rsidRDefault="009E3308" w:rsidP="0005671C">
            <w:pPr>
              <w:tabs>
                <w:tab w:val="decimal" w:pos="848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</w:t>
            </w:r>
            <w:r w:rsidR="0005671C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174</w:t>
            </w:r>
            <w:r w:rsidR="0005671C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</w:p>
        </w:tc>
      </w:tr>
      <w:tr w:rsidR="0005671C" w:rsidRPr="004B1154" w14:paraId="05993976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9BEBD5D" w14:textId="5EB659BA" w:rsidR="0005671C" w:rsidRPr="004B1154" w:rsidRDefault="0005671C" w:rsidP="0005671C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ค่าตอบแทนกรรมการและผู้บริหาร</w:t>
            </w:r>
          </w:p>
        </w:tc>
        <w:tc>
          <w:tcPr>
            <w:tcW w:w="1090" w:type="dxa"/>
            <w:vAlign w:val="center"/>
          </w:tcPr>
          <w:p w14:paraId="35737D6A" w14:textId="6ABB3B32" w:rsidR="0005671C" w:rsidRPr="004B1154" w:rsidRDefault="009E3308" w:rsidP="0005671C">
            <w:pPr>
              <w:tabs>
                <w:tab w:val="decimal" w:pos="848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0005671C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479</w:t>
            </w:r>
            <w:r w:rsidR="0005671C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414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2A9F232D" w14:textId="77777777" w:rsidR="0005671C" w:rsidRPr="004B1154" w:rsidRDefault="0005671C" w:rsidP="0005671C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36153CC1" w14:textId="22CF6686" w:rsidR="0005671C" w:rsidRPr="004B1154" w:rsidRDefault="0005671C" w:rsidP="0005671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bottom"/>
          </w:tcPr>
          <w:p w14:paraId="67C895EC" w14:textId="77777777" w:rsidR="0005671C" w:rsidRPr="004B1154" w:rsidRDefault="0005671C" w:rsidP="0005671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152C6876" w14:textId="099CF448" w:rsidR="0005671C" w:rsidRPr="004B1154" w:rsidRDefault="0005671C" w:rsidP="0005671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63B035A8" w14:textId="77777777" w:rsidR="0005671C" w:rsidRPr="004B1154" w:rsidRDefault="0005671C" w:rsidP="0005671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7A07501C" w14:textId="0478A9E0" w:rsidR="0005671C" w:rsidRPr="004B1154" w:rsidRDefault="009E3308" w:rsidP="0005671C">
            <w:pPr>
              <w:tabs>
                <w:tab w:val="decimal" w:pos="848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0005671C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479</w:t>
            </w:r>
            <w:r w:rsidR="0005671C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414</w:t>
            </w:r>
          </w:p>
        </w:tc>
      </w:tr>
      <w:tr w:rsidR="0005671C" w:rsidRPr="004B1154" w14:paraId="1CDD9BC4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23E1DEF" w14:textId="40E31556" w:rsidR="0005671C" w:rsidRPr="004B1154" w:rsidRDefault="0005671C" w:rsidP="0005671C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0F5144" w14:textId="7189DE84" w:rsidR="0005671C" w:rsidRPr="004B1154" w:rsidRDefault="009E3308" w:rsidP="0005671C">
            <w:pPr>
              <w:tabs>
                <w:tab w:val="decimal" w:pos="848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835</w:t>
            </w:r>
            <w:r w:rsidR="0005671C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203</w:t>
            </w:r>
            <w:r w:rsidR="0005671C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992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5AAD3F58" w14:textId="77777777" w:rsidR="0005671C" w:rsidRPr="004B1154" w:rsidRDefault="0005671C" w:rsidP="0005671C">
            <w:pPr>
              <w:tabs>
                <w:tab w:val="right" w:pos="6095"/>
              </w:tabs>
              <w:spacing w:line="260" w:lineRule="exact"/>
              <w:ind w:right="12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64022A" w14:textId="03D2D4BC" w:rsidR="0005671C" w:rsidRPr="004B1154" w:rsidRDefault="009E3308" w:rsidP="0005671C">
            <w:pPr>
              <w:tabs>
                <w:tab w:val="decimal" w:pos="869"/>
              </w:tabs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</w:t>
            </w:r>
            <w:r w:rsidR="0005671C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338</w:t>
            </w:r>
            <w:r w:rsidR="0005671C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561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6EB3CE03" w14:textId="77777777" w:rsidR="0005671C" w:rsidRPr="004B1154" w:rsidRDefault="0005671C" w:rsidP="0005671C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02F3313F" w14:textId="151B6FB1" w:rsidR="0005671C" w:rsidRPr="004B1154" w:rsidRDefault="0005671C" w:rsidP="0005671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46B4DD95" w14:textId="77777777" w:rsidR="0005671C" w:rsidRPr="004B1154" w:rsidRDefault="0005671C" w:rsidP="0005671C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5709A" w14:textId="6055AE5E" w:rsidR="0005671C" w:rsidRPr="004B1154" w:rsidRDefault="009E3308" w:rsidP="0005671C">
            <w:pPr>
              <w:tabs>
                <w:tab w:val="decimal" w:pos="848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895</w:t>
            </w:r>
            <w:r w:rsidR="0005671C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542</w:t>
            </w:r>
            <w:r w:rsidR="0005671C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553</w:t>
            </w:r>
          </w:p>
        </w:tc>
      </w:tr>
      <w:tr w:rsidR="0005671C" w:rsidRPr="004B1154" w14:paraId="6961A74A" w14:textId="77777777" w:rsidTr="00312F42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CAD5D2E" w14:textId="77777777" w:rsidR="0005671C" w:rsidRPr="004B1154" w:rsidRDefault="0005671C" w:rsidP="0005671C">
            <w:pPr>
              <w:tabs>
                <w:tab w:val="right" w:pos="6095"/>
              </w:tabs>
              <w:spacing w:line="260" w:lineRule="exact"/>
              <w:ind w:left="354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(ขาดทุน)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จากกิจกรรมดำเนินงาน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CA9A5" w14:textId="4CFE4B13" w:rsidR="0005671C" w:rsidRPr="004B1154" w:rsidRDefault="009E3308" w:rsidP="0005671C">
            <w:pPr>
              <w:tabs>
                <w:tab w:val="decimal" w:pos="848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</w:t>
            </w:r>
            <w:r w:rsidR="0005671C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780</w:t>
            </w:r>
            <w:r w:rsidR="0005671C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2964E334" w14:textId="77777777" w:rsidR="0005671C" w:rsidRPr="004B1154" w:rsidRDefault="0005671C" w:rsidP="0005671C">
            <w:pPr>
              <w:spacing w:line="260" w:lineRule="exact"/>
              <w:ind w:right="70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6D0794" w14:textId="6CD4BAB9" w:rsidR="0005671C" w:rsidRPr="004B1154" w:rsidRDefault="0005671C" w:rsidP="0005671C">
            <w:pPr>
              <w:tabs>
                <w:tab w:val="decimal" w:pos="869"/>
              </w:tabs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338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561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57C86965" w14:textId="77777777" w:rsidR="0005671C" w:rsidRPr="004B1154" w:rsidRDefault="0005671C" w:rsidP="0005671C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3E801D1C" w14:textId="5C280E75" w:rsidR="0005671C" w:rsidRPr="004B1154" w:rsidRDefault="0005671C" w:rsidP="0005671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53E997B5" w14:textId="77777777" w:rsidR="0005671C" w:rsidRPr="004B1154" w:rsidRDefault="0005671C" w:rsidP="0005671C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DE11B" w14:textId="2CE5ED6A" w:rsidR="0005671C" w:rsidRPr="004B1154" w:rsidRDefault="009E3308" w:rsidP="0005671C">
            <w:pPr>
              <w:tabs>
                <w:tab w:val="decimal" w:pos="848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05671C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441</w:t>
            </w:r>
            <w:r w:rsidR="0005671C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696</w:t>
            </w:r>
          </w:p>
        </w:tc>
      </w:tr>
      <w:tr w:rsidR="0005671C" w:rsidRPr="004B1154" w14:paraId="4B075B05" w14:textId="77777777" w:rsidTr="00312F42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25BC3F5" w14:textId="77777777" w:rsidR="0005671C" w:rsidRPr="004B1154" w:rsidRDefault="0005671C" w:rsidP="0005671C">
            <w:pPr>
              <w:tabs>
                <w:tab w:val="right" w:pos="6095"/>
              </w:tabs>
              <w:spacing w:line="260" w:lineRule="exact"/>
              <w:ind w:left="354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vAlign w:val="center"/>
          </w:tcPr>
          <w:p w14:paraId="7579746E" w14:textId="0C852269" w:rsidR="0005671C" w:rsidRPr="004B1154" w:rsidRDefault="009E3308" w:rsidP="0005671C">
            <w:pPr>
              <w:tabs>
                <w:tab w:val="decimal" w:pos="848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</w:t>
            </w:r>
            <w:r w:rsidR="0005671C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408</w:t>
            </w:r>
            <w:r w:rsidR="0005671C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440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4F74856A" w14:textId="77777777" w:rsidR="0005671C" w:rsidRPr="004B1154" w:rsidRDefault="0005671C" w:rsidP="0005671C">
            <w:pPr>
              <w:tabs>
                <w:tab w:val="right" w:pos="6095"/>
              </w:tabs>
              <w:spacing w:line="260" w:lineRule="exact"/>
              <w:ind w:left="360" w:right="65"/>
              <w:rPr>
                <w:rFonts w:ascii="Times New Roman" w:hAnsi="Times New Roman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442F0B40" w14:textId="6BFF1114" w:rsidR="0005671C" w:rsidRPr="004B1154" w:rsidRDefault="0005671C" w:rsidP="0005671C">
            <w:pPr>
              <w:tabs>
                <w:tab w:val="decimal" w:pos="521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center"/>
          </w:tcPr>
          <w:p w14:paraId="5BCF64A0" w14:textId="77777777" w:rsidR="0005671C" w:rsidRPr="004B1154" w:rsidRDefault="0005671C" w:rsidP="0005671C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3E5427D1" w14:textId="333F1218" w:rsidR="0005671C" w:rsidRPr="004B1154" w:rsidRDefault="0005671C" w:rsidP="0005671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3D8840A9" w14:textId="77777777" w:rsidR="0005671C" w:rsidRPr="004B1154" w:rsidRDefault="0005671C" w:rsidP="0005671C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center"/>
          </w:tcPr>
          <w:p w14:paraId="2F257507" w14:textId="2C82E8AE" w:rsidR="0005671C" w:rsidRPr="004B1154" w:rsidRDefault="009E3308" w:rsidP="0005671C">
            <w:pPr>
              <w:tabs>
                <w:tab w:val="decimal" w:pos="848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</w:t>
            </w:r>
            <w:r w:rsidR="0005671C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408</w:t>
            </w:r>
            <w:r w:rsidR="0005671C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440</w:t>
            </w:r>
          </w:p>
        </w:tc>
      </w:tr>
      <w:tr w:rsidR="0005671C" w:rsidRPr="004B1154" w14:paraId="662C14F4" w14:textId="77777777" w:rsidTr="00312F42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43BA19C" w14:textId="77777777" w:rsidR="0005671C" w:rsidRPr="004B1154" w:rsidRDefault="0005671C" w:rsidP="0005671C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B3D2DC" w14:textId="6F2928A0" w:rsidR="0005671C" w:rsidRPr="004B1154" w:rsidRDefault="0005671C" w:rsidP="0005671C">
            <w:pPr>
              <w:tabs>
                <w:tab w:val="decimal" w:pos="848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440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522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309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43AD1F0F" w14:textId="77777777" w:rsidR="0005671C" w:rsidRPr="004B1154" w:rsidRDefault="0005671C" w:rsidP="0005671C">
            <w:pPr>
              <w:tabs>
                <w:tab w:val="right" w:pos="6095"/>
              </w:tabs>
              <w:spacing w:line="260" w:lineRule="exact"/>
              <w:ind w:left="360"/>
              <w:rPr>
                <w:rFonts w:ascii="Times New Roman" w:hAnsi="Times New Roman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D53D2" w14:textId="5D66FC76" w:rsidR="0005671C" w:rsidRPr="004B1154" w:rsidRDefault="0005671C" w:rsidP="0005671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center"/>
          </w:tcPr>
          <w:p w14:paraId="3FD5832B" w14:textId="77777777" w:rsidR="0005671C" w:rsidRPr="004B1154" w:rsidRDefault="0005671C" w:rsidP="0005671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7D15E754" w14:textId="52F012FB" w:rsidR="0005671C" w:rsidRPr="004B1154" w:rsidRDefault="0005671C" w:rsidP="0005671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4C587222" w14:textId="77777777" w:rsidR="0005671C" w:rsidRPr="004B1154" w:rsidRDefault="0005671C" w:rsidP="0005671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1F5C7D" w14:textId="749C97C8" w:rsidR="0005671C" w:rsidRPr="004B1154" w:rsidRDefault="0005671C" w:rsidP="0005671C">
            <w:pPr>
              <w:tabs>
                <w:tab w:val="decimal" w:pos="848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440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522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309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05671C" w:rsidRPr="004B1154" w14:paraId="77A1CD8D" w14:textId="77777777" w:rsidTr="00312F42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42CC40F" w14:textId="1164303D" w:rsidR="0005671C" w:rsidRPr="004B1154" w:rsidRDefault="0005671C" w:rsidP="0005671C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46A511D" w14:textId="4BE7EA8C" w:rsidR="0005671C" w:rsidRPr="004B1154" w:rsidRDefault="0005671C" w:rsidP="0005671C">
            <w:pPr>
              <w:tabs>
                <w:tab w:val="decimal" w:pos="848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284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333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612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vAlign w:val="center"/>
          </w:tcPr>
          <w:p w14:paraId="7DB67AF5" w14:textId="77777777" w:rsidR="0005671C" w:rsidRPr="004B1154" w:rsidRDefault="0005671C" w:rsidP="0005671C">
            <w:pPr>
              <w:tabs>
                <w:tab w:val="right" w:pos="6095"/>
              </w:tabs>
              <w:spacing w:line="260" w:lineRule="exact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C97F666" w14:textId="64C20BAD" w:rsidR="0005671C" w:rsidRPr="004B1154" w:rsidRDefault="0005671C" w:rsidP="0005671C">
            <w:pPr>
              <w:tabs>
                <w:tab w:val="decimal" w:pos="795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338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561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vAlign w:val="center"/>
          </w:tcPr>
          <w:p w14:paraId="4CD48863" w14:textId="77777777" w:rsidR="0005671C" w:rsidRPr="004B1154" w:rsidRDefault="0005671C" w:rsidP="0005671C">
            <w:pPr>
              <w:tabs>
                <w:tab w:val="decimal" w:pos="795"/>
              </w:tabs>
              <w:spacing w:line="260" w:lineRule="exact"/>
              <w:ind w:left="-540" w:right="-76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108115EF" w14:textId="3F56AFFB" w:rsidR="0005671C" w:rsidRPr="004B1154" w:rsidRDefault="0005671C" w:rsidP="0005671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43332EBE" w14:textId="77777777" w:rsidR="0005671C" w:rsidRPr="004B1154" w:rsidRDefault="0005671C" w:rsidP="0005671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94FC5A" w14:textId="294B0BE0" w:rsidR="0005671C" w:rsidRPr="004B1154" w:rsidRDefault="0005671C" w:rsidP="0005671C">
            <w:pPr>
              <w:tabs>
                <w:tab w:val="decimal" w:pos="848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344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672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173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05671C" w:rsidRPr="004B1154" w14:paraId="3805FE4D" w14:textId="77777777" w:rsidTr="00312F42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55797A8" w14:textId="77777777" w:rsidR="0005671C" w:rsidRPr="004B1154" w:rsidRDefault="0005671C" w:rsidP="0005671C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ค่าใช้จ่าย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61BE34" w14:textId="196BC912" w:rsidR="0005671C" w:rsidRPr="004B1154" w:rsidRDefault="009E3308" w:rsidP="0005671C">
            <w:pPr>
              <w:tabs>
                <w:tab w:val="decimal" w:pos="848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05671C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808</w:t>
            </w:r>
            <w:r w:rsidR="0005671C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602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vAlign w:val="center"/>
          </w:tcPr>
          <w:p w14:paraId="2CCAB73F" w14:textId="77777777" w:rsidR="0005671C" w:rsidRPr="004B1154" w:rsidRDefault="0005671C" w:rsidP="0005671C">
            <w:pPr>
              <w:tabs>
                <w:tab w:val="right" w:pos="6095"/>
              </w:tabs>
              <w:spacing w:line="260" w:lineRule="exact"/>
              <w:rPr>
                <w:rFonts w:ascii="Times New Roman" w:hAnsi="Times New Roman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E4A401" w14:textId="571D322C" w:rsidR="0005671C" w:rsidRPr="004B1154" w:rsidRDefault="0005671C" w:rsidP="0005671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vAlign w:val="center"/>
          </w:tcPr>
          <w:p w14:paraId="1974BC71" w14:textId="77777777" w:rsidR="0005671C" w:rsidRPr="004B1154" w:rsidRDefault="0005671C" w:rsidP="0005671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2E6DFB1E" w14:textId="161A9CA7" w:rsidR="0005671C" w:rsidRPr="004B1154" w:rsidRDefault="0005671C" w:rsidP="0005671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4C476CFD" w14:textId="77777777" w:rsidR="0005671C" w:rsidRPr="004B1154" w:rsidRDefault="0005671C" w:rsidP="0005671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2CFD80" w14:textId="1FD1E4FC" w:rsidR="0005671C" w:rsidRPr="004B1154" w:rsidRDefault="009E3308" w:rsidP="0005671C">
            <w:pPr>
              <w:tabs>
                <w:tab w:val="decimal" w:pos="848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05671C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808</w:t>
            </w:r>
            <w:r w:rsidR="0005671C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602</w:t>
            </w:r>
          </w:p>
        </w:tc>
      </w:tr>
      <w:tr w:rsidR="0005671C" w:rsidRPr="004B1154" w14:paraId="533D454F" w14:textId="77777777" w:rsidTr="00312F42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8F9B1E7" w14:textId="5E7F960E" w:rsidR="0005671C" w:rsidRPr="004B1154" w:rsidRDefault="0005671C" w:rsidP="0005671C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E2AD444" w14:textId="2D9D1588" w:rsidR="0005671C" w:rsidRPr="004B1154" w:rsidRDefault="0005671C" w:rsidP="0005671C">
            <w:pPr>
              <w:tabs>
                <w:tab w:val="decimal" w:pos="848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298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142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214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4C1E1D61" w14:textId="77777777" w:rsidR="0005671C" w:rsidRPr="004B1154" w:rsidRDefault="0005671C" w:rsidP="0005671C">
            <w:pPr>
              <w:tabs>
                <w:tab w:val="right" w:pos="6095"/>
              </w:tabs>
              <w:spacing w:line="260" w:lineRule="exact"/>
              <w:ind w:left="360" w:right="65"/>
              <w:rPr>
                <w:rFonts w:ascii="Times New Roman" w:hAnsi="Times New Roman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A59E2A3" w14:textId="29161297" w:rsidR="0005671C" w:rsidRPr="004B1154" w:rsidRDefault="0005671C" w:rsidP="0005671C">
            <w:pPr>
              <w:tabs>
                <w:tab w:val="decimal" w:pos="795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338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561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25585D3C" w14:textId="77777777" w:rsidR="0005671C" w:rsidRPr="004B1154" w:rsidRDefault="0005671C" w:rsidP="0005671C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49FD8E5A" w14:textId="5588AC18" w:rsidR="0005671C" w:rsidRPr="004B1154" w:rsidRDefault="0005671C" w:rsidP="0005671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1F4AFE72" w14:textId="77777777" w:rsidR="0005671C" w:rsidRPr="004B1154" w:rsidRDefault="0005671C" w:rsidP="0005671C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B101689" w14:textId="5C78F5AD" w:rsidR="0005671C" w:rsidRPr="004B1154" w:rsidRDefault="0005671C" w:rsidP="0005671C">
            <w:pPr>
              <w:tabs>
                <w:tab w:val="decimal" w:pos="848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358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480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775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</w:tbl>
    <w:p w14:paraId="14C8007C" w14:textId="54E17B2D" w:rsidR="00D84A69" w:rsidRPr="004B1154" w:rsidRDefault="00D84A69" w:rsidP="00D84A69">
      <w:pPr>
        <w:spacing w:before="240"/>
        <w:ind w:left="562"/>
        <w:jc w:val="thaiDistribute"/>
        <w:rPr>
          <w:rFonts w:asciiTheme="majorBidi" w:hAnsiTheme="majorBidi" w:cstheme="majorBidi"/>
          <w:snapToGrid w:val="0"/>
          <w:cs/>
          <w:lang w:val="en-US"/>
        </w:rPr>
      </w:pPr>
      <w:r w:rsidRPr="004B1154">
        <w:rPr>
          <w:rFonts w:asciiTheme="majorBidi" w:hAnsiTheme="majorBidi" w:cstheme="majorBidi"/>
          <w:snapToGrid w:val="0"/>
          <w:cs/>
          <w:lang w:val="en-US"/>
        </w:rPr>
        <w:t>สำหรับงวด</w:t>
      </w:r>
      <w:r w:rsidR="00CA1EB4" w:rsidRPr="004B1154">
        <w:rPr>
          <w:rFonts w:asciiTheme="majorBidi" w:hAnsiTheme="majorBidi" w:cstheme="majorBidi" w:hint="cs"/>
          <w:snapToGrid w:val="0"/>
          <w:cs/>
          <w:lang w:val="en-US"/>
        </w:rPr>
        <w:t>เก้า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 xml:space="preserve">เดือนสิ้นสุดวันที่ </w:t>
      </w:r>
      <w:r w:rsidR="009E3308" w:rsidRPr="009E3308">
        <w:rPr>
          <w:rFonts w:asciiTheme="majorBidi" w:hAnsiTheme="majorBidi" w:cstheme="majorBidi"/>
          <w:spacing w:val="4"/>
          <w:lang w:val="en-US"/>
        </w:rPr>
        <w:t>30</w:t>
      </w:r>
      <w:r w:rsidRPr="004B1154">
        <w:rPr>
          <w:rFonts w:asciiTheme="majorBidi" w:hAnsiTheme="majorBidi" w:cstheme="majorBidi"/>
          <w:cs/>
        </w:rPr>
        <w:t xml:space="preserve"> </w:t>
      </w:r>
      <w:r w:rsidR="00790247" w:rsidRPr="004B1154">
        <w:rPr>
          <w:rFonts w:asciiTheme="majorBidi" w:hAnsiTheme="majorBidi" w:cstheme="majorBidi" w:hint="cs"/>
          <w:cs/>
        </w:rPr>
        <w:t>กันยายน</w:t>
      </w:r>
      <w:r w:rsidRPr="004B1154">
        <w:rPr>
          <w:rFonts w:asciiTheme="majorBidi" w:hAnsiTheme="majorBidi" w:cstheme="majorBidi"/>
          <w:cs/>
        </w:rPr>
        <w:t xml:space="preserve">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2568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 xml:space="preserve"> กลุ่มบริษัทมีรายได้จากรายการกับลูกค้าภายนอก</w:t>
      </w:r>
      <w:r w:rsidR="00F14640" w:rsidRPr="004B1154">
        <w:rPr>
          <w:rFonts w:asciiTheme="majorBidi" w:hAnsiTheme="majorBidi" w:cstheme="majorBidi" w:hint="cs"/>
          <w:snapToGrid w:val="0"/>
          <w:cs/>
          <w:lang w:val="en-US"/>
        </w:rPr>
        <w:t>ที่</w:t>
      </w:r>
      <w:r w:rsidRPr="004B1154">
        <w:rPr>
          <w:rFonts w:asciiTheme="majorBidi" w:hAnsiTheme="majorBidi" w:cstheme="majorBidi" w:hint="cs"/>
          <w:snapToGrid w:val="0"/>
          <w:cs/>
          <w:lang w:val="en-US"/>
        </w:rPr>
        <w:t>มีมูลค่าตั้งแต่ร้อยละ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10</w:t>
      </w:r>
      <w:r w:rsidRPr="004B1154">
        <w:rPr>
          <w:rFonts w:asciiTheme="majorBidi" w:hAnsiTheme="majorBidi" w:cstheme="majorBidi"/>
          <w:snapToGrid w:val="0"/>
          <w:lang w:val="en-US"/>
        </w:rPr>
        <w:t xml:space="preserve"> </w:t>
      </w:r>
      <w:r w:rsidRPr="004B1154">
        <w:rPr>
          <w:rFonts w:asciiTheme="majorBidi" w:hAnsiTheme="majorBidi" w:cstheme="majorBidi" w:hint="cs"/>
          <w:snapToGrid w:val="0"/>
          <w:cs/>
          <w:lang w:val="en-US"/>
        </w:rPr>
        <w:t>ของรายได้รวม</w:t>
      </w:r>
      <w:r w:rsidR="00A65AD6" w:rsidRPr="004B1154">
        <w:rPr>
          <w:rFonts w:asciiTheme="majorBidi" w:hAnsiTheme="majorBidi" w:cstheme="majorBidi" w:hint="cs"/>
          <w:snapToGrid w:val="0"/>
          <w:cs/>
          <w:lang w:val="en-US"/>
        </w:rPr>
        <w:t>เป็น</w:t>
      </w:r>
      <w:r w:rsidRPr="004B1154">
        <w:rPr>
          <w:rFonts w:asciiTheme="majorBidi" w:hAnsiTheme="majorBidi" w:cstheme="majorBidi"/>
          <w:snapToGrid w:val="0"/>
          <w:spacing w:val="2"/>
          <w:cs/>
          <w:lang w:val="en-US"/>
        </w:rPr>
        <w:t>จำนวน</w:t>
      </w:r>
      <w:r w:rsidR="005A6F5B" w:rsidRPr="004B1154">
        <w:rPr>
          <w:rFonts w:asciiTheme="majorBidi" w:hAnsiTheme="majorBidi" w:cstheme="majorBidi" w:hint="cs"/>
          <w:snapToGrid w:val="0"/>
          <w:spacing w:val="2"/>
          <w:cs/>
          <w:lang w:val="en-US"/>
        </w:rPr>
        <w:t>หนึ่ง</w:t>
      </w:r>
      <w:r w:rsidRPr="004B1154">
        <w:rPr>
          <w:rFonts w:asciiTheme="majorBidi" w:hAnsiTheme="majorBidi" w:cstheme="majorBidi"/>
          <w:snapToGrid w:val="0"/>
          <w:spacing w:val="2"/>
          <w:cs/>
          <w:lang w:val="en-US"/>
        </w:rPr>
        <w:t xml:space="preserve">รายของส่วนงานพัฒนาอสังหาริมทรัพย์ภายในประเทศจำนวน </w:t>
      </w:r>
      <w:r w:rsidR="009E3308" w:rsidRPr="009E3308">
        <w:rPr>
          <w:rFonts w:asciiTheme="majorBidi" w:hAnsiTheme="majorBidi" w:cstheme="majorBidi"/>
          <w:snapToGrid w:val="0"/>
          <w:spacing w:val="2"/>
          <w:lang w:val="en-US"/>
        </w:rPr>
        <w:t>113</w:t>
      </w:r>
      <w:r w:rsidR="005A6F5B" w:rsidRPr="004B1154">
        <w:rPr>
          <w:rFonts w:asciiTheme="majorBidi" w:hAnsiTheme="majorBidi" w:cstheme="majorBidi"/>
          <w:snapToGrid w:val="0"/>
          <w:spacing w:val="2"/>
          <w:lang w:val="en-US"/>
        </w:rPr>
        <w:t>.</w:t>
      </w:r>
      <w:r w:rsidR="009E3308" w:rsidRPr="009E3308">
        <w:rPr>
          <w:rFonts w:asciiTheme="majorBidi" w:hAnsiTheme="majorBidi" w:cstheme="majorBidi"/>
          <w:snapToGrid w:val="0"/>
          <w:spacing w:val="2"/>
          <w:lang w:val="en-US"/>
        </w:rPr>
        <w:t>49</w:t>
      </w:r>
      <w:r w:rsidRPr="004B1154">
        <w:rPr>
          <w:rFonts w:asciiTheme="majorBidi" w:hAnsiTheme="majorBidi" w:cstheme="majorBidi"/>
          <w:snapToGrid w:val="0"/>
          <w:spacing w:val="2"/>
          <w:cs/>
          <w:lang w:val="en-US"/>
        </w:rPr>
        <w:t xml:space="preserve"> ล้านบาท ซึ่งคิดเป็น</w:t>
      </w:r>
      <w:r w:rsidRPr="004B1154">
        <w:rPr>
          <w:rFonts w:asciiTheme="majorBidi" w:hAnsiTheme="majorBidi" w:cstheme="majorBidi" w:hint="cs"/>
          <w:snapToGrid w:val="0"/>
          <w:spacing w:val="2"/>
          <w:cs/>
          <w:lang w:val="en-US"/>
        </w:rPr>
        <w:t xml:space="preserve">ร้อยละ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12</w:t>
      </w:r>
      <w:r w:rsidRPr="004B1154">
        <w:rPr>
          <w:rFonts w:asciiTheme="majorBidi" w:hAnsiTheme="majorBidi" w:cstheme="majorBidi"/>
          <w:snapToGrid w:val="0"/>
          <w:lang w:val="en-US"/>
        </w:rPr>
        <w:t>.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58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 xml:space="preserve"> ของรายได้</w:t>
      </w:r>
      <w:r w:rsidRPr="004B1154">
        <w:rPr>
          <w:rFonts w:asciiTheme="majorBidi" w:hAnsiTheme="majorBidi" w:cstheme="majorBidi" w:hint="cs"/>
          <w:snapToGrid w:val="0"/>
          <w:cs/>
          <w:lang w:val="en-US"/>
        </w:rPr>
        <w:t>ทั้งหมด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>ของกลุ่มบริษัท</w:t>
      </w:r>
    </w:p>
    <w:p w14:paraId="68351141" w14:textId="77777777" w:rsidR="00D84A69" w:rsidRPr="004B1154" w:rsidRDefault="00D84A6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napToGrid w:val="0"/>
          <w:cs/>
          <w:lang w:val="en-US"/>
        </w:rPr>
      </w:pPr>
      <w:r w:rsidRPr="004B1154">
        <w:rPr>
          <w:rFonts w:asciiTheme="majorBidi" w:hAnsiTheme="majorBidi" w:cstheme="majorBidi"/>
          <w:snapToGrid w:val="0"/>
          <w:cs/>
          <w:lang w:val="en-US"/>
        </w:rPr>
        <w:br w:type="page"/>
      </w:r>
    </w:p>
    <w:p w14:paraId="1EB97164" w14:textId="77777777" w:rsidR="00D84A69" w:rsidRPr="004B1154" w:rsidRDefault="00D84A69" w:rsidP="00D84A69">
      <w:pPr>
        <w:ind w:left="562"/>
        <w:jc w:val="thaiDistribute"/>
        <w:rPr>
          <w:rFonts w:asciiTheme="majorBidi" w:hAnsiTheme="majorBidi" w:cstheme="majorBidi"/>
          <w:snapToGrid w:val="0"/>
          <w:sz w:val="2"/>
          <w:szCs w:val="2"/>
          <w:cs/>
          <w:lang w:val="en-US"/>
        </w:rPr>
      </w:pPr>
    </w:p>
    <w:p w14:paraId="57C75D47" w14:textId="77777777" w:rsidR="00D84A69" w:rsidRPr="004B1154" w:rsidRDefault="00D84A69" w:rsidP="00D84A69">
      <w:pPr>
        <w:rPr>
          <w:rFonts w:asciiTheme="majorBidi" w:hAnsiTheme="majorBidi" w:cstheme="majorBidi"/>
          <w:snapToGrid w:val="0"/>
          <w:sz w:val="2"/>
          <w:szCs w:val="2"/>
          <w:lang w:val="en-US"/>
        </w:rPr>
      </w:pPr>
    </w:p>
    <w:p w14:paraId="16524A88" w14:textId="77777777" w:rsidR="00D84A69" w:rsidRPr="004B1154" w:rsidRDefault="00D84A69" w:rsidP="00D84A69">
      <w:pPr>
        <w:jc w:val="thaiDistribute"/>
        <w:rPr>
          <w:rFonts w:asciiTheme="majorBidi" w:hAnsiTheme="majorBidi" w:cstheme="majorBidi"/>
          <w:snapToGrid w:val="0"/>
          <w:sz w:val="2"/>
          <w:szCs w:val="2"/>
          <w:lang w:val="en-US"/>
        </w:rPr>
      </w:pPr>
    </w:p>
    <w:tbl>
      <w:tblPr>
        <w:tblW w:w="8865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500"/>
        <w:gridCol w:w="1090"/>
        <w:gridCol w:w="98"/>
        <w:gridCol w:w="983"/>
        <w:gridCol w:w="122"/>
        <w:gridCol w:w="983"/>
        <w:gridCol w:w="106"/>
        <w:gridCol w:w="983"/>
      </w:tblGrid>
      <w:tr w:rsidR="00D84A69" w:rsidRPr="004B1154" w14:paraId="1B4BEE11" w14:textId="77777777" w:rsidTr="007D3C1B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E01FFCC" w14:textId="77777777" w:rsidR="00D84A69" w:rsidRPr="004B1154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br w:type="page"/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5DBF1E62" w14:textId="77777777" w:rsidR="00D84A69" w:rsidRPr="004B1154" w:rsidRDefault="00D84A69" w:rsidP="007D3C1B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07FD7763" w14:textId="77777777" w:rsidR="00D84A69" w:rsidRPr="004B1154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21D9C604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3A8E5202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72" w:type="dxa"/>
            <w:gridSpan w:val="3"/>
          </w:tcPr>
          <w:p w14:paraId="00ECE64E" w14:textId="77777777" w:rsidR="00D84A69" w:rsidRPr="004B1154" w:rsidRDefault="00D84A69" w:rsidP="007D3C1B">
            <w:pPr>
              <w:spacing w:line="26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D84A69" w:rsidRPr="004B1154" w14:paraId="1ED506B6" w14:textId="77777777" w:rsidTr="007D3C1B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AF8D0B4" w14:textId="77777777" w:rsidR="00D84A69" w:rsidRPr="004B1154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</w:tcPr>
          <w:p w14:paraId="466B5628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84A69" w:rsidRPr="004B1154" w14:paraId="1CD06914" w14:textId="77777777" w:rsidTr="007D3C1B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D6F4736" w14:textId="77777777" w:rsidR="00D84A69" w:rsidRPr="004B1154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</w:tcPr>
          <w:p w14:paraId="610BCD50" w14:textId="0EDB08C9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</w:t>
            </w:r>
            <w:r w:rsidR="003E7876" w:rsidRPr="004B115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เ</w:t>
            </w:r>
            <w:r w:rsidRPr="004B115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</w:t>
            </w:r>
            <w:r w:rsidR="003E7876" w:rsidRPr="004B115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้า</w:t>
            </w: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="009E3308" w:rsidRPr="009E330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E7876" w:rsidRPr="004B115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9E3308" w:rsidRPr="009E330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D84A69" w:rsidRPr="004B1154" w14:paraId="6B4628C4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25BF724" w14:textId="77777777" w:rsidR="00D84A69" w:rsidRPr="004B1154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24CF83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2839873F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42063E46" w14:textId="77777777" w:rsidR="00D84A69" w:rsidRPr="004B1154" w:rsidRDefault="00D84A69" w:rsidP="007D3C1B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รายการตัด</w:t>
            </w:r>
          </w:p>
        </w:tc>
        <w:tc>
          <w:tcPr>
            <w:tcW w:w="106" w:type="dxa"/>
          </w:tcPr>
          <w:p w14:paraId="048FDABA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1DC6B623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84A69" w:rsidRPr="004B1154" w14:paraId="6EEABAD0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D96CF0D" w14:textId="77777777" w:rsidR="00D84A69" w:rsidRPr="004B1154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1D921CA3" w14:textId="77777777" w:rsidR="00D84A69" w:rsidRPr="004B1154" w:rsidRDefault="00D84A69" w:rsidP="007D3C1B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พัฒนา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096156E2" w14:textId="77777777" w:rsidR="00D84A69" w:rsidRPr="004B1154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64EE262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4B4FB1FA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4B6B9EB5" w14:textId="77777777" w:rsidR="00D84A69" w:rsidRPr="004B1154" w:rsidRDefault="00D84A69" w:rsidP="007D3C1B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บัญชี</w:t>
            </w:r>
          </w:p>
        </w:tc>
        <w:tc>
          <w:tcPr>
            <w:tcW w:w="106" w:type="dxa"/>
          </w:tcPr>
          <w:p w14:paraId="7AB46C41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76A9E608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D84A69" w:rsidRPr="004B1154" w14:paraId="35E8BA23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E0DABC8" w14:textId="77777777" w:rsidR="00D84A69" w:rsidRPr="004B1154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2D83F8FD" w14:textId="77777777" w:rsidR="00D84A69" w:rsidRPr="004B1154" w:rsidRDefault="00D84A69" w:rsidP="007D3C1B">
            <w:pPr>
              <w:spacing w:line="260" w:lineRule="exact"/>
              <w:ind w:left="-22"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3AF3D9E0" w14:textId="77777777" w:rsidR="00D84A69" w:rsidRPr="004B1154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37FA49A8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17E87F5C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4D6AB148" w14:textId="77777777" w:rsidR="00D84A69" w:rsidRPr="004B1154" w:rsidRDefault="00D84A69" w:rsidP="007D3C1B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111FEE3A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1102DD19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D84A69" w:rsidRPr="004B1154" w14:paraId="1833A478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C399114" w14:textId="77777777" w:rsidR="00D84A69" w:rsidRPr="004B1154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077F873B" w14:textId="77777777" w:rsidR="00D84A69" w:rsidRPr="004B1154" w:rsidRDefault="00D84A69" w:rsidP="007D3C1B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ภายในประเทศ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4273A98A" w14:textId="77777777" w:rsidR="00D84A69" w:rsidRPr="004B1154" w:rsidRDefault="00D84A69" w:rsidP="007D3C1B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6A3BFB6E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1A29A52C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4AB24647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343EDB99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6A7B5332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D84A69" w:rsidRPr="004B1154" w14:paraId="7DA49426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0395A60" w14:textId="77777777" w:rsidR="00D84A69" w:rsidRPr="004B1154" w:rsidRDefault="00D84A69" w:rsidP="007D3C1B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034CD2FF" w14:textId="77777777" w:rsidR="00D84A69" w:rsidRPr="004B1154" w:rsidRDefault="00D84A69" w:rsidP="00E17069">
            <w:pPr>
              <w:tabs>
                <w:tab w:val="decimal" w:pos="994"/>
              </w:tabs>
              <w:spacing w:line="260" w:lineRule="exact"/>
              <w:ind w:left="-540" w:right="-112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</w:tcPr>
          <w:p w14:paraId="35472401" w14:textId="77777777" w:rsidR="00D84A69" w:rsidRPr="004B1154" w:rsidRDefault="00D84A69" w:rsidP="007D3C1B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053D0A05" w14:textId="77777777" w:rsidR="00D84A69" w:rsidRPr="004B1154" w:rsidRDefault="00D84A69" w:rsidP="007D3C1B">
            <w:pPr>
              <w:spacing w:line="260" w:lineRule="exact"/>
              <w:ind w:left="-540" w:right="132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11B60928" w14:textId="77777777" w:rsidR="00D84A69" w:rsidRPr="004B1154" w:rsidRDefault="00D84A69" w:rsidP="007D3C1B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0F8A04DF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3CE9A179" w14:textId="77777777" w:rsidR="00D84A69" w:rsidRPr="004B1154" w:rsidRDefault="00D84A69" w:rsidP="007D3C1B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69E47D37" w14:textId="77777777" w:rsidR="00D84A69" w:rsidRPr="004B1154" w:rsidRDefault="00D84A69" w:rsidP="007D3C1B">
            <w:pPr>
              <w:spacing w:line="26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D84A69" w:rsidRPr="004B1154" w14:paraId="3FF7FDDF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DD46899" w14:textId="77777777" w:rsidR="00D84A69" w:rsidRPr="004B1154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48BD738C" w14:textId="77777777" w:rsidR="00D84A69" w:rsidRPr="004B1154" w:rsidRDefault="00D84A69" w:rsidP="00E17069">
            <w:pPr>
              <w:tabs>
                <w:tab w:val="decimal" w:pos="994"/>
              </w:tabs>
              <w:spacing w:line="260" w:lineRule="exact"/>
              <w:ind w:right="-11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2706A404" w14:textId="77777777" w:rsidR="00D84A69" w:rsidRPr="004B1154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44CF0558" w14:textId="77777777" w:rsidR="00D84A69" w:rsidRPr="004B1154" w:rsidRDefault="00D84A69" w:rsidP="007D3C1B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550CDD48" w14:textId="77777777" w:rsidR="00D84A69" w:rsidRPr="004B1154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6991E49A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1CFBD2CC" w14:textId="77777777" w:rsidR="00D84A69" w:rsidRPr="004B1154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03D29057" w14:textId="77777777" w:rsidR="00D84A69" w:rsidRPr="004B1154" w:rsidRDefault="00D84A69" w:rsidP="007D3C1B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D84A69" w:rsidRPr="004B1154" w14:paraId="17C34E55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7D32A8E" w14:textId="77777777" w:rsidR="00D84A69" w:rsidRPr="004B1154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รายได้หลัก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6B145B8E" w14:textId="77777777" w:rsidR="00D84A69" w:rsidRPr="004B1154" w:rsidRDefault="00D84A69" w:rsidP="00E17069">
            <w:pPr>
              <w:tabs>
                <w:tab w:val="decimal" w:pos="994"/>
              </w:tabs>
              <w:spacing w:line="260" w:lineRule="exact"/>
              <w:ind w:right="-11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07094BDA" w14:textId="77777777" w:rsidR="00D84A69" w:rsidRPr="004B1154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0AAFA804" w14:textId="77777777" w:rsidR="00D84A69" w:rsidRPr="004B1154" w:rsidRDefault="00D84A69" w:rsidP="007D3C1B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0FCD4F50" w14:textId="77777777" w:rsidR="00D84A69" w:rsidRPr="004B1154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526869D5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0AB0EBF2" w14:textId="77777777" w:rsidR="00D84A69" w:rsidRPr="004B1154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4058550B" w14:textId="77777777" w:rsidR="00D84A69" w:rsidRPr="004B1154" w:rsidRDefault="00D84A69" w:rsidP="007D3C1B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D84A69" w:rsidRPr="004B1154" w14:paraId="20A363BE" w14:textId="77777777" w:rsidTr="007D3C1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AA0C35C" w14:textId="77777777" w:rsidR="00D84A69" w:rsidRPr="004B1154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447367E7" w14:textId="77777777" w:rsidR="00D84A69" w:rsidRPr="004B1154" w:rsidRDefault="00D84A69" w:rsidP="00E17069">
            <w:pPr>
              <w:tabs>
                <w:tab w:val="decimal" w:pos="994"/>
              </w:tabs>
              <w:spacing w:line="260" w:lineRule="exact"/>
              <w:ind w:right="-11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1A65EDB3" w14:textId="77777777" w:rsidR="00D84A69" w:rsidRPr="004B1154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535CAB44" w14:textId="77777777" w:rsidR="00D84A69" w:rsidRPr="004B1154" w:rsidRDefault="00D84A69" w:rsidP="007D3C1B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2523353C" w14:textId="77777777" w:rsidR="00D84A69" w:rsidRPr="004B1154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52BDF6FE" w14:textId="77777777" w:rsidR="00D84A69" w:rsidRPr="004B1154" w:rsidRDefault="00D84A69" w:rsidP="007D3C1B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5CB950F4" w14:textId="77777777" w:rsidR="00D84A69" w:rsidRPr="004B1154" w:rsidRDefault="00D84A69" w:rsidP="007D3C1B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14:paraId="4C6382F2" w14:textId="77777777" w:rsidR="00D84A69" w:rsidRPr="004B1154" w:rsidRDefault="00D84A69" w:rsidP="007D3C1B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E17069" w:rsidRPr="004B1154" w14:paraId="00ABFBE0" w14:textId="77777777" w:rsidTr="00F34422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7364418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990" w:right="65" w:firstLine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รายได้จากการขายอาคารชุด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37DF1EEA" w14:textId="3BE58ABF" w:rsidR="00E17069" w:rsidRPr="004B1154" w:rsidRDefault="009E3308" w:rsidP="00E17069">
            <w:pPr>
              <w:tabs>
                <w:tab w:val="decimal" w:pos="994"/>
              </w:tabs>
              <w:spacing w:line="260" w:lineRule="exact"/>
              <w:ind w:left="-540" w:right="-112" w:firstLine="543"/>
              <w:rPr>
                <w:rFonts w:asciiTheme="majorBidi" w:hAnsiTheme="majorBidi" w:cstheme="majorBidi"/>
                <w:sz w:val="20"/>
                <w:szCs w:val="20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887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481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915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1DAD1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1324354E" w14:textId="30681CCE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6F1DBFB5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635082CE" w14:textId="2525C6C8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bottom"/>
          </w:tcPr>
          <w:p w14:paraId="22B70303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61FB4C53" w14:textId="165744D0" w:rsidR="00E17069" w:rsidRPr="004B1154" w:rsidRDefault="009E3308" w:rsidP="00E17069">
            <w:pPr>
              <w:tabs>
                <w:tab w:val="decimal" w:pos="892"/>
              </w:tabs>
              <w:spacing w:line="260" w:lineRule="exact"/>
              <w:ind w:left="-540" w:right="-112" w:firstLine="543"/>
              <w:rPr>
                <w:rFonts w:asciiTheme="majorBidi" w:hAnsiTheme="majorBidi" w:cstheme="majorBidi"/>
                <w:sz w:val="20"/>
                <w:szCs w:val="20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887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481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915</w:t>
            </w:r>
          </w:p>
        </w:tc>
      </w:tr>
      <w:tr w:rsidR="00E17069" w:rsidRPr="004B1154" w14:paraId="7A6ED45A" w14:textId="77777777" w:rsidTr="00F34422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0EA6D2E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6B6F61" w14:textId="2508003B" w:rsidR="00E17069" w:rsidRPr="004B1154" w:rsidRDefault="009E3308" w:rsidP="00E17069">
            <w:pPr>
              <w:tabs>
                <w:tab w:val="decimal" w:pos="994"/>
              </w:tabs>
              <w:spacing w:line="260" w:lineRule="exact"/>
              <w:ind w:left="-540" w:right="-112" w:firstLine="543"/>
              <w:rPr>
                <w:rFonts w:asciiTheme="majorBidi" w:hAnsiTheme="majorBidi" w:cstheme="majorBidi"/>
                <w:sz w:val="20"/>
                <w:szCs w:val="20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340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770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603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CB03B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1B906" w14:textId="3A9D1F34" w:rsidR="00E17069" w:rsidRPr="004B1154" w:rsidRDefault="009E3308" w:rsidP="00E17069">
            <w:pPr>
              <w:tabs>
                <w:tab w:val="decimal" w:pos="911"/>
              </w:tabs>
              <w:spacing w:line="260" w:lineRule="exact"/>
              <w:ind w:left="-540" w:right="-112" w:firstLine="543"/>
              <w:rPr>
                <w:rFonts w:asciiTheme="majorBidi" w:hAnsiTheme="majorBidi" w:cstheme="majorBidi"/>
                <w:sz w:val="20"/>
                <w:szCs w:val="20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328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442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4031C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28B7FA40" w14:textId="02B5EEB6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3508421E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18DD3CB6" w14:textId="714904BF" w:rsidR="00E17069" w:rsidRPr="004B1154" w:rsidRDefault="009E3308" w:rsidP="00E17069">
            <w:pPr>
              <w:tabs>
                <w:tab w:val="decimal" w:pos="892"/>
              </w:tabs>
              <w:spacing w:line="260" w:lineRule="exact"/>
              <w:ind w:left="-540" w:right="-112" w:firstLine="543"/>
              <w:rPr>
                <w:rFonts w:asciiTheme="majorBidi" w:hAnsiTheme="majorBidi" w:cstheme="majorBidi"/>
                <w:sz w:val="20"/>
                <w:szCs w:val="20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342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099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045</w:t>
            </w:r>
          </w:p>
        </w:tc>
      </w:tr>
      <w:tr w:rsidR="00E17069" w:rsidRPr="004B1154" w14:paraId="3DA853B2" w14:textId="77777777" w:rsidTr="00F34422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8D5706B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รวมรายได้จากภายนอก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4665C0" w14:textId="17D5AC15" w:rsidR="00E17069" w:rsidRPr="004B1154" w:rsidRDefault="009E3308" w:rsidP="00E17069">
            <w:pPr>
              <w:tabs>
                <w:tab w:val="decimal" w:pos="994"/>
              </w:tabs>
              <w:spacing w:line="260" w:lineRule="exact"/>
              <w:ind w:left="-540" w:right="-112" w:firstLine="543"/>
              <w:rPr>
                <w:rFonts w:asciiTheme="majorBidi" w:hAnsiTheme="majorBidi" w:cstheme="majorBidi"/>
                <w:sz w:val="20"/>
                <w:szCs w:val="20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228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252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518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A6F62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4FED86" w14:textId="13AC2B49" w:rsidR="00E17069" w:rsidRPr="004B1154" w:rsidRDefault="009E3308" w:rsidP="00E17069">
            <w:pPr>
              <w:tabs>
                <w:tab w:val="decimal" w:pos="911"/>
              </w:tabs>
              <w:spacing w:line="260" w:lineRule="exact"/>
              <w:ind w:left="-540" w:right="-112" w:firstLine="543"/>
              <w:rPr>
                <w:rFonts w:asciiTheme="majorBidi" w:hAnsiTheme="majorBidi" w:cstheme="majorBidi"/>
                <w:sz w:val="20"/>
                <w:szCs w:val="20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328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442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80F3D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034D5DD2" w14:textId="419EDC30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4A14FFC7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561DE" w14:textId="05BC336E" w:rsidR="00E17069" w:rsidRPr="004B1154" w:rsidRDefault="009E3308" w:rsidP="00E17069">
            <w:pPr>
              <w:tabs>
                <w:tab w:val="decimal" w:pos="892"/>
              </w:tabs>
              <w:spacing w:line="260" w:lineRule="exact"/>
              <w:ind w:left="-540" w:right="-112" w:firstLine="543"/>
              <w:rPr>
                <w:rFonts w:asciiTheme="majorBidi" w:hAnsiTheme="majorBidi" w:cstheme="majorBidi"/>
                <w:sz w:val="20"/>
                <w:szCs w:val="20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229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580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960</w:t>
            </w:r>
          </w:p>
        </w:tc>
      </w:tr>
      <w:tr w:rsidR="00E17069" w:rsidRPr="004B1154" w14:paraId="599501B2" w14:textId="77777777" w:rsidTr="00F34422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D9FA987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</w:tcPr>
          <w:p w14:paraId="7137A663" w14:textId="77777777" w:rsidR="00E17069" w:rsidRPr="004B1154" w:rsidRDefault="00E17069" w:rsidP="00E17069">
            <w:pPr>
              <w:tabs>
                <w:tab w:val="decimal" w:pos="994"/>
              </w:tabs>
              <w:spacing w:line="260" w:lineRule="exact"/>
              <w:ind w:left="-540" w:right="-112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</w:tcPr>
          <w:p w14:paraId="7EF71806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</w:tcPr>
          <w:p w14:paraId="6861AC51" w14:textId="77777777" w:rsidR="00E17069" w:rsidRPr="004B1154" w:rsidRDefault="00E17069" w:rsidP="00E17069">
            <w:pPr>
              <w:spacing w:line="260" w:lineRule="exact"/>
              <w:ind w:left="-540" w:right="10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061C8F4C" w14:textId="77777777" w:rsidR="00E17069" w:rsidRPr="004B1154" w:rsidRDefault="00E17069" w:rsidP="00E17069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10B2115B" w14:textId="77777777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1A50931F" w14:textId="77777777" w:rsidR="00E17069" w:rsidRPr="004B1154" w:rsidRDefault="00E17069" w:rsidP="00E17069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2028D58B" w14:textId="77777777" w:rsidR="00E17069" w:rsidRPr="004B1154" w:rsidRDefault="00E17069" w:rsidP="00E17069">
            <w:pPr>
              <w:tabs>
                <w:tab w:val="decimal" w:pos="892"/>
              </w:tabs>
              <w:spacing w:line="260" w:lineRule="exact"/>
              <w:ind w:left="-540" w:right="-112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E17069" w:rsidRPr="004B1154" w14:paraId="4EBD08F5" w14:textId="77777777" w:rsidTr="00F34422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46EFF74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ต้นทุนขายอาคารชุด</w:t>
            </w:r>
          </w:p>
        </w:tc>
        <w:tc>
          <w:tcPr>
            <w:tcW w:w="1090" w:type="dxa"/>
            <w:tcBorders>
              <w:left w:val="nil"/>
              <w:right w:val="nil"/>
            </w:tcBorders>
            <w:vAlign w:val="center"/>
          </w:tcPr>
          <w:p w14:paraId="714ACD4B" w14:textId="4650F890" w:rsidR="00E17069" w:rsidRPr="004B1154" w:rsidRDefault="009E3308" w:rsidP="00E17069">
            <w:pPr>
              <w:tabs>
                <w:tab w:val="decimal" w:pos="994"/>
              </w:tabs>
              <w:spacing w:line="260" w:lineRule="exact"/>
              <w:ind w:left="-540" w:right="-112" w:firstLine="543"/>
              <w:rPr>
                <w:rFonts w:asciiTheme="majorBidi" w:hAnsiTheme="majorBidi" w:cstheme="majorBidi"/>
                <w:sz w:val="20"/>
                <w:szCs w:val="20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149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218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283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5DB2B360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2B9850E7" w14:textId="7379B00B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</w:tcPr>
          <w:p w14:paraId="0D647E65" w14:textId="77777777" w:rsidR="00E17069" w:rsidRPr="004B1154" w:rsidRDefault="00E17069" w:rsidP="00E170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63519F50" w14:textId="1E638F4F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4D59A9DC" w14:textId="77777777" w:rsidR="00E17069" w:rsidRPr="004B1154" w:rsidRDefault="00E17069" w:rsidP="00E170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03D6490C" w14:textId="160F494D" w:rsidR="00E17069" w:rsidRPr="004B1154" w:rsidRDefault="009E3308" w:rsidP="00E17069">
            <w:pPr>
              <w:tabs>
                <w:tab w:val="decimal" w:pos="892"/>
              </w:tabs>
              <w:spacing w:line="260" w:lineRule="exact"/>
              <w:ind w:left="-540" w:right="-112" w:firstLine="543"/>
              <w:rPr>
                <w:rFonts w:asciiTheme="majorBidi" w:hAnsiTheme="majorBidi" w:cstheme="majorBidi"/>
                <w:sz w:val="20"/>
                <w:szCs w:val="20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149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218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283</w:t>
            </w:r>
          </w:p>
        </w:tc>
      </w:tr>
      <w:tr w:rsidR="00E17069" w:rsidRPr="004B1154" w14:paraId="0E7FFF99" w14:textId="77777777" w:rsidTr="00F34422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50D704D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1090" w:type="dxa"/>
            <w:tcBorders>
              <w:left w:val="nil"/>
              <w:right w:val="nil"/>
            </w:tcBorders>
            <w:vAlign w:val="center"/>
          </w:tcPr>
          <w:p w14:paraId="2F9A16E3" w14:textId="20B106FE" w:rsidR="00E17069" w:rsidRPr="004B1154" w:rsidRDefault="009E3308" w:rsidP="00E17069">
            <w:pPr>
              <w:tabs>
                <w:tab w:val="decimal" w:pos="994"/>
              </w:tabs>
              <w:spacing w:line="260" w:lineRule="exact"/>
              <w:ind w:left="-540" w:right="-112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116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492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187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456CBEEF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77E5A0B3" w14:textId="2A5999FC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center"/>
          </w:tcPr>
          <w:p w14:paraId="3F52F6FA" w14:textId="77777777" w:rsidR="00E17069" w:rsidRPr="004B1154" w:rsidRDefault="00E17069" w:rsidP="00E170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6CD9A9B6" w14:textId="4A751D55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7550A399" w14:textId="77777777" w:rsidR="00E17069" w:rsidRPr="004B1154" w:rsidRDefault="00E17069" w:rsidP="00E170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31A127C8" w14:textId="5C1D82BD" w:rsidR="00E17069" w:rsidRPr="004B1154" w:rsidRDefault="009E3308" w:rsidP="00E17069">
            <w:pPr>
              <w:tabs>
                <w:tab w:val="decimal" w:pos="892"/>
              </w:tabs>
              <w:spacing w:line="260" w:lineRule="exact"/>
              <w:ind w:left="-540" w:right="-112" w:firstLine="543"/>
              <w:rPr>
                <w:rFonts w:asciiTheme="majorBidi" w:hAnsiTheme="majorBidi" w:cstheme="majorBidi"/>
                <w:sz w:val="20"/>
                <w:szCs w:val="20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116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492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187</w:t>
            </w:r>
          </w:p>
        </w:tc>
      </w:tr>
      <w:tr w:rsidR="00E17069" w:rsidRPr="004B1154" w14:paraId="77DFE0FF" w14:textId="77777777" w:rsidTr="00F34422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F7D3F30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90" w:type="dxa"/>
            <w:tcBorders>
              <w:left w:val="nil"/>
              <w:right w:val="nil"/>
            </w:tcBorders>
            <w:vAlign w:val="center"/>
          </w:tcPr>
          <w:p w14:paraId="62EDED87" w14:textId="332906FD" w:rsidR="00E17069" w:rsidRPr="004B1154" w:rsidRDefault="009E3308" w:rsidP="00E17069">
            <w:pPr>
              <w:tabs>
                <w:tab w:val="decimal" w:pos="994"/>
              </w:tabs>
              <w:spacing w:line="260" w:lineRule="exact"/>
              <w:ind w:left="-540" w:right="-112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396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855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041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5CBE2CC2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vAlign w:val="center"/>
          </w:tcPr>
          <w:p w14:paraId="06C7EAB8" w14:textId="34FF5A6F" w:rsidR="00E17069" w:rsidRPr="004B1154" w:rsidRDefault="00E17069" w:rsidP="00E170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905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249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3E8438F6" w14:textId="77777777" w:rsidR="00E17069" w:rsidRPr="004B1154" w:rsidRDefault="00E17069" w:rsidP="00E170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7189FDF8" w14:textId="109BDFD6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55E113AB" w14:textId="77777777" w:rsidR="00E17069" w:rsidRPr="004B1154" w:rsidRDefault="00E17069" w:rsidP="00E170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36BC7BA3" w14:textId="51589129" w:rsidR="00E17069" w:rsidRPr="004B1154" w:rsidRDefault="009E3308" w:rsidP="00E17069">
            <w:pPr>
              <w:tabs>
                <w:tab w:val="decimal" w:pos="892"/>
              </w:tabs>
              <w:spacing w:line="260" w:lineRule="exact"/>
              <w:ind w:left="-540" w:right="-112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393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949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792</w:t>
            </w:r>
          </w:p>
        </w:tc>
      </w:tr>
      <w:tr w:rsidR="00E17069" w:rsidRPr="004B1154" w14:paraId="6118DC36" w14:textId="77777777" w:rsidTr="00F34422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2C78D19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ค่าตอบแทนกรรมการและผู้บริหาร</w:t>
            </w:r>
          </w:p>
        </w:tc>
        <w:tc>
          <w:tcPr>
            <w:tcW w:w="1090" w:type="dxa"/>
            <w:tcBorders>
              <w:left w:val="nil"/>
              <w:right w:val="nil"/>
            </w:tcBorders>
            <w:vAlign w:val="center"/>
          </w:tcPr>
          <w:p w14:paraId="1C7CD8AB" w14:textId="52DAA2AF" w:rsidR="00E17069" w:rsidRPr="004B1154" w:rsidRDefault="009E3308" w:rsidP="00E17069">
            <w:pPr>
              <w:tabs>
                <w:tab w:val="decimal" w:pos="994"/>
              </w:tabs>
              <w:spacing w:line="260" w:lineRule="exact"/>
              <w:ind w:left="-540" w:right="-112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446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630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7C90D0C3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5AA5D554" w14:textId="48650D22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26F5E789" w14:textId="77777777" w:rsidR="00E17069" w:rsidRPr="004B1154" w:rsidRDefault="00E17069" w:rsidP="00E170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42C03B73" w14:textId="67B5BF7E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63B58BF5" w14:textId="77777777" w:rsidR="00E17069" w:rsidRPr="004B1154" w:rsidRDefault="00E17069" w:rsidP="00E170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46C72665" w14:textId="4B83E768" w:rsidR="00E17069" w:rsidRPr="004B1154" w:rsidRDefault="009E3308" w:rsidP="00E17069">
            <w:pPr>
              <w:tabs>
                <w:tab w:val="decimal" w:pos="892"/>
              </w:tabs>
              <w:spacing w:line="260" w:lineRule="exact"/>
              <w:ind w:left="-540" w:right="-112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446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630</w:t>
            </w:r>
          </w:p>
        </w:tc>
      </w:tr>
      <w:tr w:rsidR="00E17069" w:rsidRPr="004B1154" w14:paraId="469350A6" w14:textId="77777777" w:rsidTr="00F34422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1C4F68F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090" w:type="dxa"/>
            <w:tcBorders>
              <w:left w:val="nil"/>
              <w:right w:val="nil"/>
            </w:tcBorders>
            <w:vAlign w:val="center"/>
          </w:tcPr>
          <w:p w14:paraId="4C3397DA" w14:textId="32C1C3D3" w:rsidR="00E17069" w:rsidRPr="004B1154" w:rsidRDefault="009E3308" w:rsidP="00E17069">
            <w:pPr>
              <w:tabs>
                <w:tab w:val="decimal" w:pos="994"/>
              </w:tabs>
              <w:spacing w:line="260" w:lineRule="exact"/>
              <w:ind w:left="-540" w:right="-112" w:firstLine="543"/>
              <w:rPr>
                <w:rFonts w:asciiTheme="majorBidi" w:hAnsiTheme="majorBidi" w:cstheme="majorBidi"/>
                <w:sz w:val="20"/>
                <w:szCs w:val="20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474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914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7255601B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5054EAD0" w14:textId="765BDB86" w:rsidR="00E17069" w:rsidRPr="004B1154" w:rsidRDefault="009E3308" w:rsidP="00E17069">
            <w:pPr>
              <w:tabs>
                <w:tab w:val="decimal" w:pos="911"/>
              </w:tabs>
              <w:spacing w:line="260" w:lineRule="exact"/>
              <w:ind w:left="-540" w:right="-112" w:firstLine="543"/>
              <w:rPr>
                <w:rFonts w:asciiTheme="majorBidi" w:hAnsiTheme="majorBidi" w:cstheme="majorBidi"/>
                <w:sz w:val="20"/>
                <w:szCs w:val="20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942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64C102E7" w14:textId="77777777" w:rsidR="00E17069" w:rsidRPr="004B1154" w:rsidRDefault="00E17069" w:rsidP="00E170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5B9953D9" w14:textId="7E69C5B2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2432964F" w14:textId="77777777" w:rsidR="00E17069" w:rsidRPr="004B1154" w:rsidRDefault="00E17069" w:rsidP="00E170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43BD0C72" w14:textId="36175C39" w:rsidR="00E17069" w:rsidRPr="004B1154" w:rsidRDefault="009E3308" w:rsidP="00E17069">
            <w:pPr>
              <w:tabs>
                <w:tab w:val="decimal" w:pos="892"/>
              </w:tabs>
              <w:spacing w:line="260" w:lineRule="exact"/>
              <w:ind w:left="-540" w:right="-112" w:firstLine="543"/>
              <w:rPr>
                <w:rFonts w:asciiTheme="majorBidi" w:hAnsiTheme="majorBidi" w:cstheme="majorBidi"/>
                <w:sz w:val="20"/>
                <w:szCs w:val="20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476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856</w:t>
            </w:r>
          </w:p>
        </w:tc>
      </w:tr>
      <w:tr w:rsidR="00E17069" w:rsidRPr="004B1154" w14:paraId="5AADCE0C" w14:textId="77777777" w:rsidTr="00F34422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C89C4FA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566809" w14:textId="7ADCD2B3" w:rsidR="00E17069" w:rsidRPr="004B1154" w:rsidRDefault="009E3308" w:rsidP="00E17069">
            <w:pPr>
              <w:tabs>
                <w:tab w:val="decimal" w:pos="994"/>
              </w:tabs>
              <w:spacing w:line="260" w:lineRule="exact"/>
              <w:ind w:left="-540" w:right="-112" w:firstLine="543"/>
              <w:rPr>
                <w:rFonts w:asciiTheme="majorBidi" w:hAnsiTheme="majorBidi" w:cstheme="majorBidi"/>
                <w:sz w:val="20"/>
                <w:szCs w:val="20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706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487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055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49E20A78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right="12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B87854" w14:textId="0016282A" w:rsidR="00E17069" w:rsidRPr="004B1154" w:rsidRDefault="00E17069" w:rsidP="00E17069">
            <w:pPr>
              <w:tabs>
                <w:tab w:val="decimal" w:pos="911"/>
              </w:tabs>
              <w:spacing w:line="260" w:lineRule="exact"/>
              <w:ind w:left="-540" w:right="-112" w:firstLine="543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903</w:t>
            </w:r>
            <w:r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307</w:t>
            </w:r>
            <w:r w:rsidRPr="004B115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center"/>
          </w:tcPr>
          <w:p w14:paraId="62ED2D71" w14:textId="77777777" w:rsidR="00E17069" w:rsidRPr="004B1154" w:rsidRDefault="00E17069" w:rsidP="00E17069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3FF53CDD" w14:textId="1B637358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3E2CCAF1" w14:textId="77777777" w:rsidR="00E17069" w:rsidRPr="004B1154" w:rsidRDefault="00E17069" w:rsidP="00E17069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26587" w14:textId="04D31D66" w:rsidR="00E17069" w:rsidRPr="004B1154" w:rsidRDefault="009E3308" w:rsidP="00E17069">
            <w:pPr>
              <w:tabs>
                <w:tab w:val="decimal" w:pos="892"/>
              </w:tabs>
              <w:spacing w:line="260" w:lineRule="exact"/>
              <w:ind w:left="-540" w:right="-112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703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583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748</w:t>
            </w:r>
          </w:p>
        </w:tc>
      </w:tr>
      <w:tr w:rsidR="00E17069" w:rsidRPr="004B1154" w14:paraId="234233DA" w14:textId="77777777" w:rsidTr="00F34422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8C692AD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กำไรจากกิจกรรมดำเนินงาน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F5DB67" w14:textId="06C7E2DA" w:rsidR="00E17069" w:rsidRPr="004B1154" w:rsidRDefault="009E3308" w:rsidP="00E17069">
            <w:pPr>
              <w:tabs>
                <w:tab w:val="decimal" w:pos="994"/>
              </w:tabs>
              <w:spacing w:line="260" w:lineRule="exact"/>
              <w:ind w:left="-540" w:right="-112" w:firstLine="543"/>
              <w:rPr>
                <w:rFonts w:asciiTheme="majorBidi" w:hAnsiTheme="majorBidi" w:cstheme="majorBidi"/>
                <w:sz w:val="20"/>
                <w:szCs w:val="20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521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765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463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76EECF1D" w14:textId="77777777" w:rsidR="00E17069" w:rsidRPr="004B1154" w:rsidRDefault="00E17069" w:rsidP="00E17069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28C7D6D" w14:textId="07744EB1" w:rsidR="00E17069" w:rsidRPr="004B1154" w:rsidRDefault="009E3308" w:rsidP="00E17069">
            <w:pPr>
              <w:tabs>
                <w:tab w:val="decimal" w:pos="911"/>
              </w:tabs>
              <w:spacing w:line="260" w:lineRule="exact"/>
              <w:ind w:left="-540" w:right="-112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231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749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22B49C09" w14:textId="77777777" w:rsidR="00E17069" w:rsidRPr="004B1154" w:rsidRDefault="00E17069" w:rsidP="00E17069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05D2CC28" w14:textId="56EDE18A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02EEC791" w14:textId="77777777" w:rsidR="00E17069" w:rsidRPr="004B1154" w:rsidRDefault="00E17069" w:rsidP="00E17069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center"/>
          </w:tcPr>
          <w:p w14:paraId="1D6ABF86" w14:textId="769F991F" w:rsidR="00E17069" w:rsidRPr="004B1154" w:rsidRDefault="009E3308" w:rsidP="00E17069">
            <w:pPr>
              <w:tabs>
                <w:tab w:val="decimal" w:pos="892"/>
              </w:tabs>
              <w:spacing w:line="260" w:lineRule="exact"/>
              <w:ind w:left="-540" w:right="-112" w:firstLine="543"/>
              <w:rPr>
                <w:rFonts w:asciiTheme="majorBidi" w:hAnsiTheme="majorBidi" w:cstheme="majorBidi"/>
                <w:sz w:val="20"/>
                <w:szCs w:val="20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525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997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212</w:t>
            </w:r>
          </w:p>
        </w:tc>
      </w:tr>
      <w:tr w:rsidR="00E17069" w:rsidRPr="004B1154" w14:paraId="46C5624A" w14:textId="77777777" w:rsidTr="00F34422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DCBF734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90" w:type="dxa"/>
            <w:tcBorders>
              <w:left w:val="nil"/>
              <w:right w:val="nil"/>
            </w:tcBorders>
            <w:vAlign w:val="bottom"/>
          </w:tcPr>
          <w:p w14:paraId="54D76AE5" w14:textId="299AE366" w:rsidR="00E17069" w:rsidRPr="004B1154" w:rsidRDefault="009E3308" w:rsidP="00E17069">
            <w:pPr>
              <w:tabs>
                <w:tab w:val="decimal" w:pos="994"/>
              </w:tabs>
              <w:spacing w:line="260" w:lineRule="exact"/>
              <w:ind w:left="-540" w:right="-112" w:firstLine="543"/>
              <w:rPr>
                <w:rFonts w:asciiTheme="majorBidi" w:hAnsiTheme="majorBidi" w:cstheme="majorBidi"/>
                <w:sz w:val="20"/>
                <w:szCs w:val="20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121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275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672CA755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371C6768" w14:textId="7F39FF4E" w:rsidR="00E17069" w:rsidRPr="004B1154" w:rsidRDefault="009E3308" w:rsidP="00E17069">
            <w:pPr>
              <w:tabs>
                <w:tab w:val="decimal" w:pos="911"/>
              </w:tabs>
              <w:spacing w:line="260" w:lineRule="exact"/>
              <w:ind w:left="-540" w:right="-112" w:firstLine="543"/>
              <w:rPr>
                <w:rFonts w:asciiTheme="majorBidi" w:hAnsiTheme="majorBidi" w:cstheme="majorBidi"/>
                <w:sz w:val="20"/>
                <w:szCs w:val="20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268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57B7E077" w14:textId="77777777" w:rsidR="00E17069" w:rsidRPr="004B1154" w:rsidRDefault="00E17069" w:rsidP="00E17069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</w:tcPr>
          <w:p w14:paraId="442B0D59" w14:textId="52836EA3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42ABDA30" w14:textId="77777777" w:rsidR="00E17069" w:rsidRPr="004B1154" w:rsidRDefault="00E17069" w:rsidP="00E17069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55DE2885" w14:textId="1298973B" w:rsidR="00E17069" w:rsidRPr="004B1154" w:rsidRDefault="009E3308" w:rsidP="00E17069">
            <w:pPr>
              <w:tabs>
                <w:tab w:val="decimal" w:pos="892"/>
              </w:tabs>
              <w:spacing w:line="260" w:lineRule="exact"/>
              <w:ind w:left="-540" w:right="-112" w:firstLine="543"/>
              <w:rPr>
                <w:rFonts w:asciiTheme="majorBidi" w:hAnsiTheme="majorBidi" w:cstheme="majorBidi"/>
                <w:sz w:val="20"/>
                <w:szCs w:val="20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130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543</w:t>
            </w:r>
          </w:p>
        </w:tc>
      </w:tr>
      <w:tr w:rsidR="00E17069" w:rsidRPr="004B1154" w14:paraId="482E5AC6" w14:textId="77777777" w:rsidTr="00F34422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D5880E9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561DD2" w14:textId="126BC36B" w:rsidR="00E17069" w:rsidRPr="004B1154" w:rsidRDefault="00E17069" w:rsidP="00E17069">
            <w:pPr>
              <w:tabs>
                <w:tab w:val="decimal" w:pos="994"/>
              </w:tabs>
              <w:spacing w:line="260" w:lineRule="exact"/>
              <w:ind w:left="-540" w:right="-112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470</w:t>
            </w:r>
            <w:r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494</w:t>
            </w:r>
            <w:r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827</w:t>
            </w:r>
            <w:r w:rsidRPr="004B115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6DC2DD73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</w:tcPr>
          <w:p w14:paraId="67B66EA6" w14:textId="69055E70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vAlign w:val="center"/>
          </w:tcPr>
          <w:p w14:paraId="5CBFC978" w14:textId="77777777" w:rsidR="00E17069" w:rsidRPr="004B1154" w:rsidRDefault="00E17069" w:rsidP="00E170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44A0E167" w14:textId="0E04D199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6AF3F9F7" w14:textId="77777777" w:rsidR="00E17069" w:rsidRPr="004B1154" w:rsidRDefault="00E17069" w:rsidP="00E170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2CC978DC" w14:textId="3C13D9DA" w:rsidR="00E17069" w:rsidRPr="004B1154" w:rsidRDefault="00E17069" w:rsidP="00E17069">
            <w:pPr>
              <w:tabs>
                <w:tab w:val="decimal" w:pos="892"/>
              </w:tabs>
              <w:spacing w:line="260" w:lineRule="exact"/>
              <w:ind w:left="-540" w:right="-112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470</w:t>
            </w:r>
            <w:r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494</w:t>
            </w:r>
            <w:r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827</w:t>
            </w:r>
            <w:r w:rsidRPr="004B115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E17069" w:rsidRPr="004B1154" w14:paraId="4715A237" w14:textId="77777777" w:rsidTr="00F34422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55D4961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D4D3D8" w14:textId="612A91E2" w:rsidR="00E17069" w:rsidRPr="004B1154" w:rsidRDefault="009E3308" w:rsidP="00E17069">
            <w:pPr>
              <w:tabs>
                <w:tab w:val="decimal" w:pos="994"/>
              </w:tabs>
              <w:spacing w:line="260" w:lineRule="exact"/>
              <w:ind w:left="-540" w:right="-112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146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391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911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vAlign w:val="center"/>
          </w:tcPr>
          <w:p w14:paraId="3DCFFBDB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FDDA18" w14:textId="26681CB8" w:rsidR="00E17069" w:rsidRPr="004B1154" w:rsidRDefault="009E3308" w:rsidP="00E170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241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017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vAlign w:val="center"/>
          </w:tcPr>
          <w:p w14:paraId="1BA4CD3F" w14:textId="77777777" w:rsidR="00E17069" w:rsidRPr="004B1154" w:rsidRDefault="00E17069" w:rsidP="00E170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1C62AD8D" w14:textId="1D502190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10A8AE87" w14:textId="77777777" w:rsidR="00E17069" w:rsidRPr="004B1154" w:rsidRDefault="00E17069" w:rsidP="00E170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center"/>
          </w:tcPr>
          <w:p w14:paraId="323C1C47" w14:textId="55DCB45C" w:rsidR="00E17069" w:rsidRPr="004B1154" w:rsidRDefault="009E3308" w:rsidP="00E17069">
            <w:pPr>
              <w:tabs>
                <w:tab w:val="decimal" w:pos="892"/>
              </w:tabs>
              <w:spacing w:line="260" w:lineRule="exact"/>
              <w:ind w:left="-540" w:right="-112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150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632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928</w:t>
            </w:r>
          </w:p>
        </w:tc>
      </w:tr>
      <w:tr w:rsidR="00E17069" w:rsidRPr="004B1154" w14:paraId="77E045B5" w14:textId="77777777" w:rsidTr="00F34422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3FCEA54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ค่าใช้จ่าย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B663E5" w14:textId="77BFFA60" w:rsidR="00E17069" w:rsidRPr="004B1154" w:rsidRDefault="009E3308" w:rsidP="00E17069">
            <w:pPr>
              <w:tabs>
                <w:tab w:val="decimal" w:pos="994"/>
              </w:tabs>
              <w:spacing w:line="260" w:lineRule="exact"/>
              <w:ind w:left="-540" w:right="-112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725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460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vAlign w:val="center"/>
          </w:tcPr>
          <w:p w14:paraId="482317B1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50B06E" w14:textId="5A917D79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vAlign w:val="center"/>
          </w:tcPr>
          <w:p w14:paraId="038D183F" w14:textId="77777777" w:rsidR="00E17069" w:rsidRPr="004B1154" w:rsidRDefault="00E17069" w:rsidP="00E17069">
            <w:pPr>
              <w:tabs>
                <w:tab w:val="decimal" w:pos="869"/>
              </w:tabs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56E7E9C6" w14:textId="1A87634D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1A00364F" w14:textId="77777777" w:rsidR="00E17069" w:rsidRPr="004B1154" w:rsidRDefault="00E17069" w:rsidP="00E17069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15304553" w14:textId="3A5DB1B9" w:rsidR="00E17069" w:rsidRPr="004B1154" w:rsidRDefault="009E3308" w:rsidP="00E17069">
            <w:pPr>
              <w:tabs>
                <w:tab w:val="decimal" w:pos="892"/>
              </w:tabs>
              <w:spacing w:line="260" w:lineRule="exact"/>
              <w:ind w:left="-540" w:right="-112" w:firstLine="543"/>
              <w:rPr>
                <w:rFonts w:asciiTheme="majorBidi" w:hAnsiTheme="majorBidi" w:cstheme="majorBidi"/>
                <w:sz w:val="20"/>
                <w:szCs w:val="20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725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460</w:t>
            </w:r>
          </w:p>
        </w:tc>
      </w:tr>
      <w:tr w:rsidR="00E17069" w:rsidRPr="004B1154" w14:paraId="6EC525E2" w14:textId="77777777" w:rsidTr="00F34422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1DF38AC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B8E0B82" w14:textId="523EAF06" w:rsidR="00E17069" w:rsidRPr="004B1154" w:rsidRDefault="009E3308" w:rsidP="00E17069">
            <w:pPr>
              <w:tabs>
                <w:tab w:val="decimal" w:pos="994"/>
              </w:tabs>
              <w:spacing w:line="260" w:lineRule="exact"/>
              <w:ind w:left="-540" w:right="-112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666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451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center"/>
          </w:tcPr>
          <w:p w14:paraId="335C38CB" w14:textId="77777777" w:rsidR="00E17069" w:rsidRPr="004B1154" w:rsidRDefault="00E17069" w:rsidP="00E17069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3FB90EB" w14:textId="1BB2A3CC" w:rsidR="00E17069" w:rsidRPr="004B1154" w:rsidRDefault="009E3308" w:rsidP="00E17069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241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017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center"/>
          </w:tcPr>
          <w:p w14:paraId="14F38B06" w14:textId="77777777" w:rsidR="00E17069" w:rsidRPr="004B1154" w:rsidRDefault="00E17069" w:rsidP="00E17069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5E291E33" w14:textId="5D5AD9DD" w:rsidR="00E17069" w:rsidRPr="004B1154" w:rsidRDefault="00E17069" w:rsidP="00E17069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6A786D21" w14:textId="77777777" w:rsidR="00E17069" w:rsidRPr="004B1154" w:rsidRDefault="00E17069" w:rsidP="00E17069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FF8CB1" w14:textId="09294895" w:rsidR="00E17069" w:rsidRPr="004B1154" w:rsidRDefault="009E3308" w:rsidP="00E17069">
            <w:pPr>
              <w:tabs>
                <w:tab w:val="decimal" w:pos="892"/>
              </w:tabs>
              <w:spacing w:line="260" w:lineRule="exact"/>
              <w:ind w:left="-540" w:right="-112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907</w:t>
            </w:r>
            <w:r w:rsidR="00E17069" w:rsidRPr="004B11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468</w:t>
            </w:r>
          </w:p>
        </w:tc>
      </w:tr>
    </w:tbl>
    <w:p w14:paraId="55AE7610" w14:textId="5F54D0DF" w:rsidR="00D474D9" w:rsidRPr="004B1154" w:rsidRDefault="00D474D9" w:rsidP="00C8746C">
      <w:pPr>
        <w:overflowPunct/>
        <w:autoSpaceDE/>
        <w:autoSpaceDN/>
        <w:adjustRightInd/>
        <w:spacing w:before="240" w:after="120"/>
        <w:ind w:left="720"/>
        <w:textAlignment w:val="auto"/>
        <w:rPr>
          <w:rFonts w:asciiTheme="majorBidi" w:hAnsiTheme="majorBidi" w:cstheme="majorBidi"/>
          <w:snapToGrid w:val="0"/>
          <w:spacing w:val="2"/>
          <w:lang w:val="en-US"/>
        </w:rPr>
      </w:pPr>
      <w:r w:rsidRPr="004B1154">
        <w:rPr>
          <w:rFonts w:asciiTheme="majorBidi" w:hAnsiTheme="majorBidi" w:cstheme="majorBidi"/>
          <w:snapToGrid w:val="0"/>
          <w:cs/>
          <w:lang w:val="en-US"/>
        </w:rPr>
        <w:t>สำหรับงวด</w:t>
      </w:r>
      <w:r w:rsidR="003E7876" w:rsidRPr="004B1154">
        <w:rPr>
          <w:rFonts w:asciiTheme="majorBidi" w:hAnsiTheme="majorBidi" w:cstheme="majorBidi" w:hint="cs"/>
          <w:snapToGrid w:val="0"/>
          <w:cs/>
          <w:lang w:val="en-US"/>
        </w:rPr>
        <w:t>เ</w:t>
      </w:r>
      <w:r w:rsidR="00243482" w:rsidRPr="004B1154">
        <w:rPr>
          <w:rFonts w:asciiTheme="majorBidi" w:hAnsiTheme="majorBidi" w:cstheme="majorBidi" w:hint="cs"/>
          <w:snapToGrid w:val="0"/>
          <w:cs/>
          <w:lang w:val="en-US"/>
        </w:rPr>
        <w:t>ก</w:t>
      </w:r>
      <w:r w:rsidR="003E7876" w:rsidRPr="004B1154">
        <w:rPr>
          <w:rFonts w:asciiTheme="majorBidi" w:hAnsiTheme="majorBidi" w:cstheme="majorBidi" w:hint="cs"/>
          <w:snapToGrid w:val="0"/>
          <w:cs/>
          <w:lang w:val="en-US"/>
        </w:rPr>
        <w:t>้า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 xml:space="preserve">เดือนสิ้นสุดวันที่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30</w:t>
      </w:r>
      <w:r w:rsidRPr="004B1154">
        <w:rPr>
          <w:rFonts w:asciiTheme="majorBidi" w:hAnsiTheme="majorBidi" w:cstheme="majorBidi"/>
          <w:snapToGrid w:val="0"/>
          <w:lang w:val="en-US"/>
        </w:rPr>
        <w:t xml:space="preserve"> </w:t>
      </w:r>
      <w:r w:rsidR="003E7876" w:rsidRPr="004B1154">
        <w:rPr>
          <w:rFonts w:asciiTheme="majorBidi" w:hAnsiTheme="majorBidi" w:cstheme="majorBidi" w:hint="cs"/>
          <w:snapToGrid w:val="0"/>
          <w:cs/>
          <w:lang w:val="en-US"/>
        </w:rPr>
        <w:t>กันยายน</w:t>
      </w:r>
      <w:r w:rsidRPr="004B1154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9E3308" w:rsidRPr="009E3308">
        <w:rPr>
          <w:rFonts w:asciiTheme="majorBidi" w:hAnsiTheme="majorBidi" w:cstheme="majorBidi"/>
          <w:snapToGrid w:val="0"/>
          <w:lang w:val="en-US"/>
        </w:rPr>
        <w:t>2567</w:t>
      </w:r>
      <w:r w:rsidRPr="004B1154">
        <w:rPr>
          <w:rFonts w:asciiTheme="majorBidi" w:hAnsiTheme="majorBidi" w:cstheme="majorBidi"/>
          <w:snapToGrid w:val="0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กลุ่มบริษัท</w:t>
      </w:r>
      <w:r w:rsidR="009A561D" w:rsidRPr="004B1154">
        <w:rPr>
          <w:rFonts w:asciiTheme="majorBidi" w:hAnsiTheme="majorBidi" w:cstheme="majorBidi" w:hint="cs"/>
          <w:snapToGrid w:val="0"/>
          <w:spacing w:val="-4"/>
          <w:cs/>
          <w:lang w:val="en-US"/>
        </w:rPr>
        <w:t>ไม่</w:t>
      </w:r>
      <w:r w:rsidR="00C51CF6" w:rsidRPr="004B1154">
        <w:rPr>
          <w:rFonts w:asciiTheme="majorBidi" w:hAnsiTheme="majorBidi" w:cstheme="majorBidi" w:hint="cs"/>
          <w:snapToGrid w:val="0"/>
          <w:spacing w:val="-4"/>
          <w:cs/>
          <w:lang w:val="en-US"/>
        </w:rPr>
        <w:t>มี</w:t>
      </w:r>
      <w:r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รายได้จากรายการกับลูกค้าภายนอก</w:t>
      </w:r>
      <w:r w:rsidR="009A561D" w:rsidRPr="004B1154">
        <w:rPr>
          <w:rFonts w:asciiTheme="majorBidi" w:hAnsiTheme="majorBidi" w:cstheme="majorBidi" w:hint="cs"/>
          <w:snapToGrid w:val="0"/>
          <w:spacing w:val="-4"/>
          <w:cs/>
          <w:lang w:val="en-US"/>
        </w:rPr>
        <w:t>รายใดรายหนึ่งที่มี</w:t>
      </w:r>
      <w:r w:rsidR="007037EC" w:rsidRPr="004B1154">
        <w:rPr>
          <w:rFonts w:asciiTheme="majorBidi" w:hAnsiTheme="majorBidi" w:cstheme="majorBidi" w:hint="cs"/>
          <w:snapToGrid w:val="0"/>
          <w:spacing w:val="2"/>
          <w:cs/>
          <w:lang w:val="en-US"/>
        </w:rPr>
        <w:t xml:space="preserve">มูลค่าตั้งแต่ร้อยละ </w:t>
      </w:r>
      <w:r w:rsidR="009E3308" w:rsidRPr="009E3308">
        <w:rPr>
          <w:rFonts w:asciiTheme="majorBidi" w:hAnsiTheme="majorBidi" w:cstheme="majorBidi"/>
          <w:snapToGrid w:val="0"/>
          <w:spacing w:val="2"/>
          <w:lang w:val="en-US"/>
        </w:rPr>
        <w:t>10</w:t>
      </w:r>
      <w:r w:rsidR="007037EC" w:rsidRPr="004B1154">
        <w:rPr>
          <w:rFonts w:asciiTheme="majorBidi" w:hAnsiTheme="majorBidi" w:cstheme="majorBidi"/>
          <w:snapToGrid w:val="0"/>
          <w:spacing w:val="2"/>
          <w:lang w:val="en-US"/>
        </w:rPr>
        <w:t xml:space="preserve"> </w:t>
      </w:r>
      <w:r w:rsidR="007037EC" w:rsidRPr="004B1154">
        <w:rPr>
          <w:rFonts w:asciiTheme="majorBidi" w:hAnsiTheme="majorBidi" w:cstheme="majorBidi" w:hint="cs"/>
          <w:snapToGrid w:val="0"/>
          <w:spacing w:val="2"/>
          <w:cs/>
          <w:lang w:val="en-US"/>
        </w:rPr>
        <w:t>ของรายได้รวม</w:t>
      </w:r>
      <w:r w:rsidR="00C66E26" w:rsidRPr="004B1154">
        <w:rPr>
          <w:rFonts w:asciiTheme="majorBidi" w:hAnsiTheme="majorBidi" w:cstheme="majorBidi" w:hint="cs"/>
          <w:snapToGrid w:val="0"/>
          <w:spacing w:val="2"/>
          <w:cs/>
          <w:lang w:val="en-US"/>
        </w:rPr>
        <w:t xml:space="preserve"> </w:t>
      </w:r>
    </w:p>
    <w:tbl>
      <w:tblPr>
        <w:tblW w:w="8937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410"/>
        <w:gridCol w:w="1080"/>
        <w:gridCol w:w="90"/>
        <w:gridCol w:w="990"/>
        <w:gridCol w:w="90"/>
        <w:gridCol w:w="1116"/>
        <w:gridCol w:w="106"/>
        <w:gridCol w:w="1055"/>
      </w:tblGrid>
      <w:tr w:rsidR="00E142AA" w:rsidRPr="004B1154" w14:paraId="5487A02F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F85D444" w14:textId="77777777" w:rsidR="00E142AA" w:rsidRPr="004B1154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2D0088" w14:textId="77777777" w:rsidR="00E142AA" w:rsidRPr="004B1154" w:rsidRDefault="00E142AA" w:rsidP="008B256D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7A345B" w14:textId="77777777" w:rsidR="00E142AA" w:rsidRPr="004B1154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373D75" w14:textId="77777777" w:rsidR="00E142AA" w:rsidRPr="004B1154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3D8666" w14:textId="77777777" w:rsidR="00E142AA" w:rsidRPr="004B1154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77" w:type="dxa"/>
            <w:gridSpan w:val="3"/>
          </w:tcPr>
          <w:p w14:paraId="0959C92E" w14:textId="77777777" w:rsidR="00E142AA" w:rsidRPr="004B1154" w:rsidRDefault="00E142AA" w:rsidP="008B256D">
            <w:pPr>
              <w:spacing w:line="24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E142AA" w:rsidRPr="004B1154" w14:paraId="421D55B9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21906EF" w14:textId="77777777" w:rsidR="00E142AA" w:rsidRPr="004B1154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27" w:type="dxa"/>
            <w:gridSpan w:val="7"/>
            <w:tcBorders>
              <w:top w:val="nil"/>
              <w:left w:val="nil"/>
              <w:bottom w:val="nil"/>
            </w:tcBorders>
          </w:tcPr>
          <w:p w14:paraId="452BF330" w14:textId="77777777" w:rsidR="00464418" w:rsidRPr="004B1154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142AA" w:rsidRPr="004B1154" w14:paraId="5BFA1057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A6E7983" w14:textId="77777777" w:rsidR="00E142AA" w:rsidRPr="004B1154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389896" w14:textId="77777777" w:rsidR="00E142AA" w:rsidRPr="004B1154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42B864" w14:textId="77777777" w:rsidR="00E142AA" w:rsidRPr="004B1154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6" w:type="dxa"/>
          </w:tcPr>
          <w:p w14:paraId="2BA89E95" w14:textId="77777777" w:rsidR="00E142AA" w:rsidRPr="004B1154" w:rsidRDefault="00E142AA" w:rsidP="008B256D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รายการตัด</w:t>
            </w:r>
          </w:p>
        </w:tc>
        <w:tc>
          <w:tcPr>
            <w:tcW w:w="106" w:type="dxa"/>
          </w:tcPr>
          <w:p w14:paraId="7ED89430" w14:textId="77777777" w:rsidR="00E142AA" w:rsidRPr="004B1154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5" w:type="dxa"/>
          </w:tcPr>
          <w:p w14:paraId="55BA0260" w14:textId="77777777" w:rsidR="00E142AA" w:rsidRPr="004B1154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142AA" w:rsidRPr="004B1154" w14:paraId="39AF08AA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351AFED" w14:textId="77777777" w:rsidR="00E142AA" w:rsidRPr="004B1154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D6D42B" w14:textId="77777777" w:rsidR="00E142AA" w:rsidRPr="004B1154" w:rsidRDefault="00E142AA" w:rsidP="008B256D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พัฒนา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962A85" w14:textId="77777777" w:rsidR="00E142AA" w:rsidRPr="004B1154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EA134B" w14:textId="77777777" w:rsidR="00E142AA" w:rsidRPr="004B1154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ลงทุนใน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F3226C" w14:textId="77777777" w:rsidR="00E142AA" w:rsidRPr="004B1154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6" w:type="dxa"/>
          </w:tcPr>
          <w:p w14:paraId="2E7C84F1" w14:textId="77777777" w:rsidR="00E142AA" w:rsidRPr="004B1154" w:rsidRDefault="00E142AA" w:rsidP="008B256D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บัญชี</w:t>
            </w:r>
          </w:p>
        </w:tc>
        <w:tc>
          <w:tcPr>
            <w:tcW w:w="106" w:type="dxa"/>
          </w:tcPr>
          <w:p w14:paraId="7A04E731" w14:textId="77777777" w:rsidR="00E142AA" w:rsidRPr="004B1154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5" w:type="dxa"/>
          </w:tcPr>
          <w:p w14:paraId="2926343E" w14:textId="77777777" w:rsidR="00E142AA" w:rsidRPr="004B1154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4B1154" w14:paraId="203F023D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AEC28F1" w14:textId="77777777" w:rsidR="00E142AA" w:rsidRPr="004B1154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EB6E75" w14:textId="77777777" w:rsidR="00E142AA" w:rsidRPr="004B1154" w:rsidRDefault="00E142AA" w:rsidP="008B256D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F94E3B" w14:textId="77777777" w:rsidR="00E142AA" w:rsidRPr="004B1154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3AEB1A" w14:textId="77777777" w:rsidR="00E142AA" w:rsidRPr="004B1154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5A0ABB" w14:textId="77777777" w:rsidR="00E142AA" w:rsidRPr="004B1154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6" w:type="dxa"/>
          </w:tcPr>
          <w:p w14:paraId="655A80F2" w14:textId="77777777" w:rsidR="00E142AA" w:rsidRPr="004B1154" w:rsidRDefault="00E142AA" w:rsidP="008B256D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5C11BC06" w14:textId="77777777" w:rsidR="00E142AA" w:rsidRPr="004B1154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5" w:type="dxa"/>
          </w:tcPr>
          <w:p w14:paraId="2F67128A" w14:textId="77777777" w:rsidR="00E142AA" w:rsidRPr="004B1154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4B1154" w14:paraId="26BB376C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C45AA4A" w14:textId="77777777" w:rsidR="00E142AA" w:rsidRPr="004B1154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A2A158" w14:textId="77777777" w:rsidR="00E142AA" w:rsidRPr="004B1154" w:rsidRDefault="00E142AA" w:rsidP="008B256D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ภายในประเทศ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1452E3" w14:textId="77777777" w:rsidR="00E142AA" w:rsidRPr="004B1154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BC7E7E" w14:textId="77777777" w:rsidR="00E142AA" w:rsidRPr="004B1154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4D922D" w14:textId="77777777" w:rsidR="00E142AA" w:rsidRPr="004B1154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6" w:type="dxa"/>
          </w:tcPr>
          <w:p w14:paraId="5BED7920" w14:textId="77777777" w:rsidR="00E142AA" w:rsidRPr="004B1154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404CA3FB" w14:textId="77777777" w:rsidR="00E142AA" w:rsidRPr="004B1154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5" w:type="dxa"/>
          </w:tcPr>
          <w:p w14:paraId="573BA87A" w14:textId="77777777" w:rsidR="00E142AA" w:rsidRPr="004B1154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4B1154" w14:paraId="5195660F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74A01AC" w14:textId="77777777" w:rsidR="00E142AA" w:rsidRPr="004B1154" w:rsidRDefault="00E142AA" w:rsidP="008B256D">
            <w:pPr>
              <w:tabs>
                <w:tab w:val="left" w:pos="2798"/>
              </w:tabs>
              <w:spacing w:line="24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</w:t>
            </w: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D2F22B6" w14:textId="77777777" w:rsidR="00E142AA" w:rsidRPr="004B1154" w:rsidRDefault="00E142AA" w:rsidP="008B256D">
            <w:pPr>
              <w:spacing w:line="240" w:lineRule="exact"/>
              <w:ind w:left="-540" w:right="10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4538A71" w14:textId="77777777" w:rsidR="00E142AA" w:rsidRPr="004B1154" w:rsidRDefault="00E142AA" w:rsidP="008B256D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3F2E14C" w14:textId="77777777" w:rsidR="00E142AA" w:rsidRPr="004B1154" w:rsidRDefault="00E142AA" w:rsidP="008B256D">
            <w:pPr>
              <w:spacing w:line="240" w:lineRule="exact"/>
              <w:ind w:left="-540" w:right="132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7BA0F0E" w14:textId="77777777" w:rsidR="00E142AA" w:rsidRPr="004B1154" w:rsidRDefault="00E142AA" w:rsidP="008B256D">
            <w:pPr>
              <w:spacing w:line="24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16" w:type="dxa"/>
          </w:tcPr>
          <w:p w14:paraId="27E05BE3" w14:textId="77777777" w:rsidR="00E142AA" w:rsidRPr="004B1154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6531D819" w14:textId="77777777" w:rsidR="00E142AA" w:rsidRPr="004B1154" w:rsidRDefault="00E142AA" w:rsidP="008B256D">
            <w:pPr>
              <w:spacing w:line="24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55" w:type="dxa"/>
          </w:tcPr>
          <w:p w14:paraId="443C1F9B" w14:textId="77777777" w:rsidR="00E142AA" w:rsidRPr="004B1154" w:rsidRDefault="00E142AA" w:rsidP="008B256D">
            <w:pPr>
              <w:spacing w:line="24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A1EB4" w:rsidRPr="004B1154" w14:paraId="06D5ACF1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B7924BD" w14:textId="522CE776" w:rsidR="00CA1EB4" w:rsidRPr="004B1154" w:rsidRDefault="00CA1EB4" w:rsidP="00CA1EB4">
            <w:pPr>
              <w:overflowPunct/>
              <w:autoSpaceDE/>
              <w:autoSpaceDN/>
              <w:adjustRightInd/>
              <w:spacing w:line="240" w:lineRule="exact"/>
              <w:ind w:left="180" w:right="-94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ณ วันที่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4B1154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กันยายน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18357F4" w14:textId="0F5EE921" w:rsidR="00CA1EB4" w:rsidRPr="004B1154" w:rsidRDefault="009E3308" w:rsidP="00CA1EB4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634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047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D1F7B1" w14:textId="77777777" w:rsidR="00CA1EB4" w:rsidRPr="004B1154" w:rsidRDefault="00CA1EB4" w:rsidP="00CA1EB4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0182928" w14:textId="089B33E6" w:rsidR="00CA1EB4" w:rsidRPr="004B1154" w:rsidRDefault="009E3308" w:rsidP="00CA1EB4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684</w:t>
            </w:r>
            <w:r w:rsidR="00AC3D40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954</w:t>
            </w:r>
            <w:r w:rsidR="00AC3D40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F8D91" w14:textId="77777777" w:rsidR="00CA1EB4" w:rsidRPr="004B1154" w:rsidRDefault="00CA1EB4" w:rsidP="00CA1EB4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vAlign w:val="center"/>
          </w:tcPr>
          <w:p w14:paraId="3616C9B2" w14:textId="5D2CFAD5" w:rsidR="00CA1EB4" w:rsidRPr="004B1154" w:rsidRDefault="00CA1EB4" w:rsidP="00CA1EB4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218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783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756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vAlign w:val="center"/>
          </w:tcPr>
          <w:p w14:paraId="234486DC" w14:textId="77777777" w:rsidR="00CA1EB4" w:rsidRPr="004B1154" w:rsidRDefault="00CA1EB4" w:rsidP="00CA1EB4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vAlign w:val="center"/>
          </w:tcPr>
          <w:p w14:paraId="16F66D8E" w14:textId="1F03C25A" w:rsidR="00CA1EB4" w:rsidRPr="004B1154" w:rsidRDefault="009E3308" w:rsidP="00CA1EB4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AC3D40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  <w:r w:rsidR="00AC3D40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218</w:t>
            </w:r>
            <w:r w:rsidR="00AC3D40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180</w:t>
            </w:r>
          </w:p>
        </w:tc>
      </w:tr>
      <w:tr w:rsidR="00CA1EB4" w:rsidRPr="004B1154" w14:paraId="4E0E4E53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E58508C" w14:textId="236412A8" w:rsidR="00CA1EB4" w:rsidRPr="004B1154" w:rsidRDefault="00CA1EB4" w:rsidP="00CA1EB4">
            <w:pPr>
              <w:overflowPunct/>
              <w:autoSpaceDE/>
              <w:autoSpaceDN/>
              <w:adjustRightInd/>
              <w:spacing w:line="240" w:lineRule="exact"/>
              <w:ind w:left="180" w:right="-94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ณ วันที่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D16F123" w14:textId="5FC406B0" w:rsidR="00CA1EB4" w:rsidRPr="004B1154" w:rsidRDefault="009E3308" w:rsidP="00CA1EB4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943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518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DA33B" w14:textId="77777777" w:rsidR="00CA1EB4" w:rsidRPr="004B1154" w:rsidRDefault="00CA1EB4" w:rsidP="00CA1EB4">
            <w:pPr>
              <w:spacing w:line="240" w:lineRule="exact"/>
              <w:ind w:right="70" w:firstLineChars="500" w:firstLine="100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DBEE44" w14:textId="0911AC6B" w:rsidR="00CA1EB4" w:rsidRPr="004B1154" w:rsidRDefault="009E3308" w:rsidP="00CA1EB4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734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203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08CC2" w14:textId="77777777" w:rsidR="00CA1EB4" w:rsidRPr="004B1154" w:rsidRDefault="00CA1EB4" w:rsidP="00CA1EB4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A34B117" w14:textId="23097794" w:rsidR="00CA1EB4" w:rsidRPr="004B1154" w:rsidRDefault="00CA1EB4" w:rsidP="00CA1EB4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212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039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968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vAlign w:val="center"/>
          </w:tcPr>
          <w:p w14:paraId="427A8530" w14:textId="77777777" w:rsidR="00CA1EB4" w:rsidRPr="004B1154" w:rsidRDefault="00CA1EB4" w:rsidP="00CA1EB4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154675D" w14:textId="25D2872A" w:rsidR="00CA1EB4" w:rsidRPr="004B1154" w:rsidRDefault="009E3308" w:rsidP="00CA1EB4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465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682</w:t>
            </w:r>
            <w:r w:rsidR="00CA1EB4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404</w:t>
            </w:r>
          </w:p>
        </w:tc>
      </w:tr>
      <w:tr w:rsidR="00CA1EB4" w:rsidRPr="004B1154" w14:paraId="54D841C2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5DFA397" w14:textId="77777777" w:rsidR="00CA1EB4" w:rsidRPr="004B1154" w:rsidRDefault="00CA1EB4" w:rsidP="00CA1EB4">
            <w:pPr>
              <w:tabs>
                <w:tab w:val="left" w:pos="2798"/>
              </w:tabs>
              <w:spacing w:line="24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F939EBD" w14:textId="77777777" w:rsidR="00CA1EB4" w:rsidRPr="004B1154" w:rsidRDefault="00CA1EB4" w:rsidP="00CA1EB4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3D8C0F" w14:textId="77777777" w:rsidR="00CA1EB4" w:rsidRPr="004B1154" w:rsidRDefault="00CA1EB4" w:rsidP="00CA1EB4">
            <w:pPr>
              <w:spacing w:line="240" w:lineRule="exact"/>
              <w:ind w:left="900"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D32D54B" w14:textId="77777777" w:rsidR="00CA1EB4" w:rsidRPr="004B1154" w:rsidRDefault="00CA1EB4" w:rsidP="00CA1EB4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2D80C8" w14:textId="77777777" w:rsidR="00CA1EB4" w:rsidRPr="004B1154" w:rsidRDefault="00CA1EB4" w:rsidP="00CA1EB4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6" w:type="dxa"/>
          </w:tcPr>
          <w:p w14:paraId="26B226AA" w14:textId="77777777" w:rsidR="00CA1EB4" w:rsidRPr="004B1154" w:rsidRDefault="00CA1EB4" w:rsidP="00CA1EB4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1B820F78" w14:textId="77777777" w:rsidR="00CA1EB4" w:rsidRPr="004B1154" w:rsidRDefault="00CA1EB4" w:rsidP="00CA1EB4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55" w:type="dxa"/>
          </w:tcPr>
          <w:p w14:paraId="6798328D" w14:textId="77777777" w:rsidR="00CA1EB4" w:rsidRPr="004B1154" w:rsidRDefault="00CA1EB4" w:rsidP="00CA1EB4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3F166F" w:rsidRPr="004B1154" w14:paraId="5A2FBAF5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75F96F5" w14:textId="1FAE1573" w:rsidR="003F166F" w:rsidRPr="004B1154" w:rsidRDefault="003F166F" w:rsidP="003F166F">
            <w:pPr>
              <w:overflowPunct/>
              <w:autoSpaceDE/>
              <w:autoSpaceDN/>
              <w:adjustRightInd/>
              <w:spacing w:line="240" w:lineRule="exact"/>
              <w:ind w:left="180" w:right="-94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ณ วันที่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4B1154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กันยายน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92EE28F" w14:textId="51E1FE90" w:rsidR="003F166F" w:rsidRPr="004B1154" w:rsidRDefault="009E3308" w:rsidP="003F166F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3F166F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724</w:t>
            </w:r>
            <w:r w:rsidR="003F166F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972</w:t>
            </w:r>
            <w:r w:rsidR="003F166F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B67293" w14:textId="77777777" w:rsidR="003F166F" w:rsidRPr="004B1154" w:rsidRDefault="003F166F" w:rsidP="003F166F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0563728" w14:textId="77A293A5" w:rsidR="003F166F" w:rsidRPr="004B1154" w:rsidRDefault="009E3308" w:rsidP="003F166F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3F166F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431</w:t>
            </w:r>
            <w:r w:rsidR="003F166F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EFDDB" w14:textId="77777777" w:rsidR="003F166F" w:rsidRPr="004B1154" w:rsidRDefault="003F166F" w:rsidP="003F166F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vAlign w:val="center"/>
          </w:tcPr>
          <w:p w14:paraId="26AD8C02" w14:textId="39465DAD" w:rsidR="003F166F" w:rsidRPr="004B1154" w:rsidRDefault="003F166F" w:rsidP="003F166F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681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720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596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vAlign w:val="center"/>
          </w:tcPr>
          <w:p w14:paraId="6AE0ED35" w14:textId="77777777" w:rsidR="003F166F" w:rsidRPr="004B1154" w:rsidRDefault="003F166F" w:rsidP="003F166F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vAlign w:val="center"/>
          </w:tcPr>
          <w:p w14:paraId="51F90B34" w14:textId="5F10B42F" w:rsidR="003F166F" w:rsidRPr="004B1154" w:rsidRDefault="009E3308" w:rsidP="003F166F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3F166F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048</w:t>
            </w:r>
            <w:r w:rsidR="003F166F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683</w:t>
            </w:r>
            <w:r w:rsidR="003F166F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405</w:t>
            </w:r>
          </w:p>
        </w:tc>
      </w:tr>
      <w:tr w:rsidR="003F166F" w:rsidRPr="004B1154" w14:paraId="601FAA84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4242683" w14:textId="6BB74BEB" w:rsidR="003F166F" w:rsidRPr="004B1154" w:rsidRDefault="003F166F" w:rsidP="003F166F">
            <w:pPr>
              <w:overflowPunct/>
              <w:autoSpaceDE/>
              <w:autoSpaceDN/>
              <w:adjustRightInd/>
              <w:spacing w:line="240" w:lineRule="exact"/>
              <w:ind w:left="180" w:right="-94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ณ วันที่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E663CE" w14:textId="78030C69" w:rsidR="003F166F" w:rsidRPr="004B1154" w:rsidRDefault="009E3308" w:rsidP="003F166F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3F166F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683</w:t>
            </w:r>
            <w:r w:rsidR="003F166F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939</w:t>
            </w:r>
            <w:r w:rsidR="003F166F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FA530" w14:textId="77777777" w:rsidR="003F166F" w:rsidRPr="004B1154" w:rsidRDefault="003F166F" w:rsidP="003F166F">
            <w:pPr>
              <w:spacing w:line="240" w:lineRule="exact"/>
              <w:ind w:right="70" w:firstLineChars="500" w:firstLine="100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C0E3A0" w14:textId="28596D25" w:rsidR="003F166F" w:rsidRPr="004B1154" w:rsidRDefault="009E3308" w:rsidP="003F166F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3F166F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359</w:t>
            </w:r>
            <w:r w:rsidR="003F166F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94C04" w14:textId="77777777" w:rsidR="003F166F" w:rsidRPr="004B1154" w:rsidRDefault="003F166F" w:rsidP="003F166F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215F597" w14:textId="28A1DB4C" w:rsidR="003F166F" w:rsidRPr="004B1154" w:rsidRDefault="003F166F" w:rsidP="003F166F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672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842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187</w:t>
            </w:r>
            <w:r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vAlign w:val="center"/>
          </w:tcPr>
          <w:p w14:paraId="2F7B8E47" w14:textId="77777777" w:rsidR="003F166F" w:rsidRPr="004B1154" w:rsidRDefault="003F166F" w:rsidP="003F166F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20E0D44" w14:textId="541AA7D7" w:rsidR="003F166F" w:rsidRPr="004B1154" w:rsidRDefault="009E3308" w:rsidP="003F166F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3F166F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016</w:t>
            </w:r>
            <w:r w:rsidR="003F166F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456</w:t>
            </w:r>
            <w:r w:rsidR="003F166F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628</w:t>
            </w:r>
          </w:p>
        </w:tc>
      </w:tr>
    </w:tbl>
    <w:p w14:paraId="11E9218F" w14:textId="77777777" w:rsidR="00C8746C" w:rsidRPr="004B1154" w:rsidRDefault="00C8746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lang w:val="en-US"/>
        </w:rPr>
      </w:pPr>
      <w:r w:rsidRPr="004B1154">
        <w:rPr>
          <w:rFonts w:asciiTheme="majorBidi" w:hAnsiTheme="majorBidi" w:cstheme="majorBidi"/>
          <w:b/>
          <w:bCs/>
          <w:lang w:val="en-US"/>
        </w:rPr>
        <w:br w:type="page"/>
      </w:r>
    </w:p>
    <w:p w14:paraId="39DD685D" w14:textId="1C817AFB" w:rsidR="00E142AA" w:rsidRPr="004B1154" w:rsidRDefault="009E3308" w:rsidP="00C76C9C">
      <w:pPr>
        <w:tabs>
          <w:tab w:val="left" w:pos="540"/>
        </w:tabs>
        <w:spacing w:before="280"/>
        <w:rPr>
          <w:rFonts w:asciiTheme="majorBidi" w:hAnsiTheme="majorBidi" w:cstheme="majorBidi"/>
          <w:b/>
          <w:bCs/>
          <w:lang w:val="en-US"/>
        </w:rPr>
      </w:pPr>
      <w:r w:rsidRPr="009E3308">
        <w:rPr>
          <w:rFonts w:asciiTheme="majorBidi" w:hAnsiTheme="majorBidi" w:cstheme="majorBidi"/>
          <w:b/>
          <w:bCs/>
          <w:lang w:val="en-US"/>
        </w:rPr>
        <w:lastRenderedPageBreak/>
        <w:t>23</w:t>
      </w:r>
      <w:r w:rsidR="00E142AA" w:rsidRPr="004B1154">
        <w:rPr>
          <w:rFonts w:asciiTheme="majorBidi" w:hAnsiTheme="majorBidi" w:cstheme="majorBidi"/>
          <w:b/>
          <w:bCs/>
          <w:cs/>
          <w:lang w:val="en-US"/>
        </w:rPr>
        <w:t>.</w:t>
      </w:r>
      <w:r w:rsidR="00E142AA" w:rsidRPr="004B1154">
        <w:rPr>
          <w:rFonts w:asciiTheme="majorBidi" w:hAnsiTheme="majorBidi" w:cstheme="majorBidi"/>
          <w:b/>
          <w:bCs/>
          <w:lang w:val="en-US"/>
        </w:rPr>
        <w:tab/>
      </w:r>
      <w:r w:rsidR="00E142AA" w:rsidRPr="004B1154">
        <w:rPr>
          <w:rFonts w:asciiTheme="majorBidi" w:hAnsiTheme="majorBidi" w:cstheme="majorBidi"/>
          <w:b/>
          <w:bCs/>
          <w:cs/>
          <w:lang w:val="en-US"/>
        </w:rPr>
        <w:t>ภาระผูกพันและหนี้สินที่อาจเกิดขึ้น</w:t>
      </w:r>
    </w:p>
    <w:p w14:paraId="39578CAB" w14:textId="7BA47231" w:rsidR="000600A5" w:rsidRPr="004B1154" w:rsidRDefault="009E3308" w:rsidP="000600A5">
      <w:pPr>
        <w:tabs>
          <w:tab w:val="left" w:pos="1170"/>
        </w:tabs>
        <w:spacing w:after="120"/>
        <w:ind w:left="1166" w:hanging="619"/>
        <w:jc w:val="thaiDistribute"/>
        <w:rPr>
          <w:rFonts w:asciiTheme="majorBidi" w:hAnsiTheme="majorBidi" w:cstheme="majorBidi"/>
          <w:snapToGrid w:val="0"/>
          <w:lang w:val="en-US"/>
        </w:rPr>
      </w:pPr>
      <w:r w:rsidRPr="009E3308">
        <w:rPr>
          <w:rFonts w:asciiTheme="majorBidi" w:hAnsiTheme="majorBidi" w:cstheme="majorBidi"/>
          <w:snapToGrid w:val="0"/>
          <w:spacing w:val="-4"/>
          <w:lang w:val="en-US"/>
        </w:rPr>
        <w:t>23</w:t>
      </w:r>
      <w:r w:rsidR="00DB462E" w:rsidRPr="004B1154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9E3308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73118B" w:rsidRPr="004B1154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E142AA" w:rsidRPr="004B1154">
        <w:rPr>
          <w:rFonts w:asciiTheme="majorBidi" w:hAnsiTheme="majorBidi" w:cstheme="majorBidi"/>
          <w:snapToGrid w:val="0"/>
          <w:cs/>
          <w:lang w:val="en-US"/>
        </w:rPr>
        <w:t xml:space="preserve">ณ วันที่ </w:t>
      </w:r>
      <w:r w:rsidRPr="009E3308">
        <w:rPr>
          <w:rFonts w:asciiTheme="majorBidi" w:hAnsiTheme="majorBidi" w:cstheme="majorBidi"/>
          <w:spacing w:val="4"/>
          <w:lang w:val="en-US"/>
        </w:rPr>
        <w:t>30</w:t>
      </w:r>
      <w:r w:rsidR="00D67FA7" w:rsidRPr="004B1154">
        <w:rPr>
          <w:rFonts w:asciiTheme="majorBidi" w:hAnsiTheme="majorBidi" w:cstheme="majorBidi"/>
          <w:spacing w:val="4"/>
          <w:lang w:val="en-US"/>
        </w:rPr>
        <w:t xml:space="preserve"> </w:t>
      </w:r>
      <w:r w:rsidR="00D67FA7" w:rsidRPr="004B1154">
        <w:rPr>
          <w:rFonts w:asciiTheme="majorBidi" w:hAnsiTheme="majorBidi" w:cstheme="majorBidi"/>
          <w:spacing w:val="4"/>
          <w:cs/>
          <w:lang w:val="en-US"/>
        </w:rPr>
        <w:t>กันยายน</w:t>
      </w:r>
      <w:r w:rsidR="009A561D" w:rsidRPr="004B1154">
        <w:rPr>
          <w:rFonts w:asciiTheme="majorBidi" w:hAnsiTheme="majorBidi" w:cs="Angsana New"/>
          <w:spacing w:val="4"/>
          <w:cs/>
          <w:lang w:val="en-US"/>
        </w:rPr>
        <w:t xml:space="preserve"> </w:t>
      </w:r>
      <w:r w:rsidRPr="009E3308">
        <w:rPr>
          <w:rFonts w:asciiTheme="majorBidi" w:hAnsiTheme="majorBidi" w:cstheme="majorBidi"/>
          <w:snapToGrid w:val="0"/>
          <w:lang w:val="en-US"/>
        </w:rPr>
        <w:t>2568</w:t>
      </w:r>
      <w:r w:rsidR="00E142AA" w:rsidRPr="004B1154">
        <w:rPr>
          <w:rFonts w:asciiTheme="majorBidi" w:hAnsiTheme="majorBidi" w:cstheme="majorBidi"/>
          <w:snapToGrid w:val="0"/>
          <w:cs/>
          <w:lang w:val="en-US"/>
        </w:rPr>
        <w:t xml:space="preserve"> และวันที่ </w:t>
      </w:r>
      <w:r w:rsidRPr="009E3308">
        <w:rPr>
          <w:rFonts w:asciiTheme="majorBidi" w:hAnsiTheme="majorBidi" w:cstheme="majorBidi"/>
          <w:snapToGrid w:val="0"/>
          <w:lang w:val="en-US"/>
        </w:rPr>
        <w:t>31</w:t>
      </w:r>
      <w:r w:rsidR="00E142AA" w:rsidRPr="004B1154">
        <w:rPr>
          <w:rFonts w:asciiTheme="majorBidi" w:hAnsiTheme="majorBidi" w:cstheme="majorBidi"/>
          <w:snapToGrid w:val="0"/>
          <w:cs/>
          <w:lang w:val="en-US"/>
        </w:rPr>
        <w:t xml:space="preserve"> ธันวาคม </w:t>
      </w:r>
      <w:r w:rsidRPr="009E3308">
        <w:rPr>
          <w:rFonts w:asciiTheme="majorBidi" w:hAnsiTheme="majorBidi" w:cstheme="majorBidi"/>
          <w:snapToGrid w:val="0"/>
          <w:lang w:val="en-US"/>
        </w:rPr>
        <w:t>2567</w:t>
      </w:r>
      <w:r w:rsidR="00E142AA" w:rsidRPr="004B1154">
        <w:rPr>
          <w:rFonts w:asciiTheme="majorBidi" w:hAnsiTheme="majorBidi" w:cstheme="majorBidi"/>
          <w:snapToGrid w:val="0"/>
          <w:cs/>
          <w:lang w:val="en-US"/>
        </w:rPr>
        <w:t xml:space="preserve"> บริษัทมีหนังสือค้ำประกันในการชำระหนี้</w:t>
      </w:r>
      <w:r w:rsidR="004F2C64" w:rsidRPr="004B1154">
        <w:rPr>
          <w:rFonts w:asciiTheme="majorBidi" w:hAnsiTheme="majorBidi" w:cstheme="majorBidi"/>
          <w:snapToGrid w:val="0"/>
          <w:cs/>
          <w:lang w:val="en-US"/>
        </w:rPr>
        <w:t>ที่เกี่ยวข้องกับสัญญาก่อสร้าง</w:t>
      </w:r>
      <w:r w:rsidR="00E142AA" w:rsidRPr="004B1154">
        <w:rPr>
          <w:rFonts w:asciiTheme="majorBidi" w:hAnsiTheme="majorBidi" w:cstheme="majorBidi"/>
          <w:snapToGrid w:val="0"/>
          <w:cs/>
          <w:lang w:val="en-US"/>
        </w:rPr>
        <w:t>ของบริษัทย่อยแห่งหนึ่ง</w:t>
      </w:r>
      <w:r w:rsidR="000600A5" w:rsidRPr="004B1154">
        <w:rPr>
          <w:rFonts w:asciiTheme="majorBidi" w:hAnsiTheme="majorBidi" w:cstheme="majorBidi" w:hint="cs"/>
          <w:snapToGrid w:val="0"/>
          <w:cs/>
          <w:lang w:val="en-US"/>
        </w:rPr>
        <w:t xml:space="preserve"> </w:t>
      </w:r>
    </w:p>
    <w:p w14:paraId="69910197" w14:textId="01F64476" w:rsidR="007C41BE" w:rsidRPr="004B1154" w:rsidRDefault="009E3308" w:rsidP="00C76C9C">
      <w:pPr>
        <w:tabs>
          <w:tab w:val="left" w:pos="1170"/>
        </w:tabs>
        <w:spacing w:after="120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9E3308">
        <w:rPr>
          <w:rFonts w:asciiTheme="majorBidi" w:hAnsiTheme="majorBidi" w:cstheme="majorBidi"/>
          <w:snapToGrid w:val="0"/>
          <w:spacing w:val="-4"/>
          <w:lang w:val="en-US"/>
        </w:rPr>
        <w:t>23</w:t>
      </w:r>
      <w:r w:rsidR="00DB462E" w:rsidRPr="004B1154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9E3308">
        <w:rPr>
          <w:rFonts w:asciiTheme="majorBidi" w:hAnsiTheme="majorBidi" w:cstheme="majorBidi"/>
          <w:snapToGrid w:val="0"/>
          <w:spacing w:val="-4"/>
          <w:lang w:val="en-US"/>
        </w:rPr>
        <w:t>2</w:t>
      </w:r>
      <w:r w:rsidR="0073118B" w:rsidRPr="004B1154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7C41BE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ณ </w:t>
      </w:r>
      <w:r w:rsidR="008C24C1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วันที่ </w:t>
      </w:r>
      <w:r w:rsidRPr="009E3308">
        <w:rPr>
          <w:rFonts w:asciiTheme="majorBidi" w:hAnsiTheme="majorBidi" w:cstheme="majorBidi"/>
          <w:spacing w:val="4"/>
          <w:lang w:val="en-US"/>
        </w:rPr>
        <w:t>30</w:t>
      </w:r>
      <w:r w:rsidR="00D67FA7" w:rsidRPr="004B1154">
        <w:rPr>
          <w:rFonts w:asciiTheme="majorBidi" w:hAnsiTheme="majorBidi" w:cstheme="majorBidi"/>
          <w:spacing w:val="4"/>
          <w:lang w:val="en-US"/>
        </w:rPr>
        <w:t xml:space="preserve"> </w:t>
      </w:r>
      <w:r w:rsidR="00D67FA7" w:rsidRPr="004B1154">
        <w:rPr>
          <w:rFonts w:asciiTheme="majorBidi" w:hAnsiTheme="majorBidi" w:cstheme="majorBidi"/>
          <w:spacing w:val="4"/>
          <w:cs/>
          <w:lang w:val="en-US"/>
        </w:rPr>
        <w:t>กันยายน</w:t>
      </w:r>
      <w:r w:rsidR="009A561D" w:rsidRPr="004B1154">
        <w:rPr>
          <w:rFonts w:asciiTheme="majorBidi" w:hAnsiTheme="majorBidi" w:cs="Angsana New"/>
          <w:spacing w:val="4"/>
          <w:cs/>
          <w:lang w:val="en-US"/>
        </w:rPr>
        <w:t xml:space="preserve"> </w:t>
      </w:r>
      <w:r w:rsidRPr="009E3308">
        <w:rPr>
          <w:rFonts w:asciiTheme="majorBidi" w:hAnsiTheme="majorBidi" w:cstheme="majorBidi"/>
          <w:snapToGrid w:val="0"/>
          <w:lang w:val="en-US"/>
        </w:rPr>
        <w:t>2568</w:t>
      </w:r>
      <w:r w:rsidR="000B4FAA" w:rsidRPr="004B1154">
        <w:rPr>
          <w:rFonts w:asciiTheme="majorBidi" w:hAnsiTheme="majorBidi" w:cstheme="majorBidi"/>
          <w:snapToGrid w:val="0"/>
          <w:cs/>
          <w:lang w:val="en-US"/>
        </w:rPr>
        <w:t xml:space="preserve"> และวันที่ </w:t>
      </w:r>
      <w:r w:rsidRPr="009E3308">
        <w:rPr>
          <w:rFonts w:asciiTheme="majorBidi" w:hAnsiTheme="majorBidi" w:cstheme="majorBidi"/>
          <w:snapToGrid w:val="0"/>
          <w:lang w:val="en-US"/>
        </w:rPr>
        <w:t>31</w:t>
      </w:r>
      <w:r w:rsidR="000B4FAA" w:rsidRPr="004B1154">
        <w:rPr>
          <w:rFonts w:asciiTheme="majorBidi" w:hAnsiTheme="majorBidi" w:cstheme="majorBidi"/>
          <w:snapToGrid w:val="0"/>
          <w:cs/>
          <w:lang w:val="en-US"/>
        </w:rPr>
        <w:t xml:space="preserve"> ธันวาคม </w:t>
      </w:r>
      <w:r w:rsidRPr="009E3308">
        <w:rPr>
          <w:rFonts w:asciiTheme="majorBidi" w:hAnsiTheme="majorBidi" w:cstheme="majorBidi"/>
          <w:snapToGrid w:val="0"/>
          <w:lang w:val="en-US"/>
        </w:rPr>
        <w:t>2567</w:t>
      </w:r>
      <w:r w:rsidR="000B4FAA" w:rsidRPr="004B1154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7C41BE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บริษัทมีวงเงินบัตรเครดิตซึ่งยังไม่ได้เบิกใช้เป็นจำนวนเงิน </w:t>
      </w:r>
      <w:r w:rsidRPr="009E3308">
        <w:rPr>
          <w:rFonts w:asciiTheme="majorBidi" w:hAnsiTheme="majorBidi" w:cstheme="majorBidi"/>
          <w:snapToGrid w:val="0"/>
          <w:spacing w:val="-4"/>
          <w:lang w:val="en-US"/>
        </w:rPr>
        <w:t>3</w:t>
      </w:r>
      <w:r w:rsidR="000B4FAA" w:rsidRPr="004B1154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9E3308">
        <w:rPr>
          <w:rFonts w:asciiTheme="majorBidi" w:hAnsiTheme="majorBidi" w:cstheme="majorBidi" w:hint="cs"/>
          <w:snapToGrid w:val="0"/>
          <w:spacing w:val="-4"/>
          <w:lang w:val="en-US"/>
        </w:rPr>
        <w:t>06</w:t>
      </w:r>
      <w:r w:rsidR="000B4FAA" w:rsidRPr="004B1154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7C41BE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ล้านบาท แ</w:t>
      </w:r>
      <w:r w:rsidR="0073780E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ละ</w:t>
      </w:r>
      <w:r w:rsidR="0073780E" w:rsidRPr="004B1154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9E3308">
        <w:rPr>
          <w:rFonts w:asciiTheme="majorBidi" w:hAnsiTheme="majorBidi" w:cstheme="majorBidi"/>
          <w:snapToGrid w:val="0"/>
          <w:spacing w:val="-4"/>
          <w:lang w:val="en-US"/>
        </w:rPr>
        <w:t>3</w:t>
      </w:r>
      <w:r w:rsidR="000B4FAA" w:rsidRPr="004B1154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9E3308">
        <w:rPr>
          <w:rFonts w:asciiTheme="majorBidi" w:hAnsiTheme="majorBidi" w:cstheme="majorBidi"/>
          <w:snapToGrid w:val="0"/>
          <w:spacing w:val="-4"/>
          <w:lang w:val="en-US"/>
        </w:rPr>
        <w:t>11</w:t>
      </w:r>
      <w:r w:rsidR="007C41BE" w:rsidRPr="004B1154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7C41BE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ล้านบาท ตามลำดับ</w:t>
      </w:r>
    </w:p>
    <w:p w14:paraId="7AF6E315" w14:textId="271F6FB7" w:rsidR="00F4799B" w:rsidRPr="004B1154" w:rsidRDefault="009E3308" w:rsidP="00C76C9C">
      <w:pPr>
        <w:tabs>
          <w:tab w:val="left" w:pos="1170"/>
        </w:tabs>
        <w:spacing w:after="120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9E3308">
        <w:rPr>
          <w:rFonts w:asciiTheme="majorBidi" w:hAnsiTheme="majorBidi" w:cstheme="majorBidi"/>
          <w:snapToGrid w:val="0"/>
          <w:spacing w:val="-4"/>
          <w:lang w:val="en-US"/>
        </w:rPr>
        <w:t>23</w:t>
      </w:r>
      <w:r w:rsidR="00F4799B" w:rsidRPr="004B1154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9E3308">
        <w:rPr>
          <w:rFonts w:asciiTheme="majorBidi" w:hAnsiTheme="majorBidi" w:cstheme="majorBidi"/>
          <w:snapToGrid w:val="0"/>
          <w:spacing w:val="-4"/>
          <w:lang w:val="en-US"/>
        </w:rPr>
        <w:t>3</w:t>
      </w:r>
      <w:r w:rsidR="00F4799B" w:rsidRPr="004B1154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F4799B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ณ วันที่ </w:t>
      </w:r>
      <w:r w:rsidRPr="009E3308">
        <w:rPr>
          <w:rFonts w:asciiTheme="majorBidi" w:hAnsiTheme="majorBidi" w:cstheme="majorBidi"/>
          <w:spacing w:val="4"/>
          <w:lang w:val="en-US"/>
        </w:rPr>
        <w:t>30</w:t>
      </w:r>
      <w:r w:rsidR="00D67FA7" w:rsidRPr="004B1154">
        <w:rPr>
          <w:rFonts w:asciiTheme="majorBidi" w:hAnsiTheme="majorBidi" w:cstheme="majorBidi"/>
          <w:spacing w:val="4"/>
          <w:lang w:val="en-US"/>
        </w:rPr>
        <w:t xml:space="preserve"> </w:t>
      </w:r>
      <w:r w:rsidR="00D67FA7" w:rsidRPr="004B1154">
        <w:rPr>
          <w:rFonts w:asciiTheme="majorBidi" w:hAnsiTheme="majorBidi" w:cstheme="majorBidi"/>
          <w:spacing w:val="4"/>
          <w:cs/>
          <w:lang w:val="en-US"/>
        </w:rPr>
        <w:t>กันยายน</w:t>
      </w:r>
      <w:r w:rsidR="009A561D" w:rsidRPr="004B1154">
        <w:rPr>
          <w:rFonts w:asciiTheme="majorBidi" w:hAnsiTheme="majorBidi" w:cs="Angsana New"/>
          <w:spacing w:val="4"/>
          <w:cs/>
          <w:lang w:val="en-US"/>
        </w:rPr>
        <w:t xml:space="preserve"> </w:t>
      </w:r>
      <w:r w:rsidRPr="009E3308">
        <w:rPr>
          <w:rFonts w:asciiTheme="majorBidi" w:hAnsiTheme="majorBidi" w:cstheme="majorBidi"/>
          <w:snapToGrid w:val="0"/>
          <w:lang w:val="en-US"/>
        </w:rPr>
        <w:t>2568</w:t>
      </w:r>
      <w:r w:rsidR="000B4FAA" w:rsidRPr="004B1154">
        <w:rPr>
          <w:rFonts w:asciiTheme="majorBidi" w:hAnsiTheme="majorBidi" w:cstheme="majorBidi"/>
          <w:snapToGrid w:val="0"/>
          <w:cs/>
          <w:lang w:val="en-US"/>
        </w:rPr>
        <w:t xml:space="preserve"> และวันที่ </w:t>
      </w:r>
      <w:r w:rsidRPr="009E3308">
        <w:rPr>
          <w:rFonts w:asciiTheme="majorBidi" w:hAnsiTheme="majorBidi" w:cstheme="majorBidi"/>
          <w:snapToGrid w:val="0"/>
          <w:lang w:val="en-US"/>
        </w:rPr>
        <w:t>31</w:t>
      </w:r>
      <w:r w:rsidR="000B4FAA" w:rsidRPr="004B1154">
        <w:rPr>
          <w:rFonts w:asciiTheme="majorBidi" w:hAnsiTheme="majorBidi" w:cstheme="majorBidi"/>
          <w:snapToGrid w:val="0"/>
          <w:cs/>
          <w:lang w:val="en-US"/>
        </w:rPr>
        <w:t xml:space="preserve"> ธันวาคม </w:t>
      </w:r>
      <w:r w:rsidRPr="009E3308">
        <w:rPr>
          <w:rFonts w:asciiTheme="majorBidi" w:hAnsiTheme="majorBidi" w:cstheme="majorBidi"/>
          <w:snapToGrid w:val="0"/>
          <w:lang w:val="en-US"/>
        </w:rPr>
        <w:t>2567</w:t>
      </w:r>
      <w:r w:rsidR="000B4FAA" w:rsidRPr="004B1154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F4799B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บริษัทมีภาระผูกพันเกี่ยวกับสัญญาก่อสร้างโครงการโรงเรียน</w:t>
      </w:r>
      <w:r w:rsidR="005F3F31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และที่อยู่อาศัย</w:t>
      </w:r>
      <w:r w:rsidR="00F4799B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คงเหลือจำนวน </w:t>
      </w:r>
      <w:r w:rsidRPr="009E3308">
        <w:rPr>
          <w:rFonts w:asciiTheme="majorBidi" w:hAnsiTheme="majorBidi" w:cstheme="majorBidi"/>
          <w:snapToGrid w:val="0"/>
          <w:spacing w:val="-4"/>
          <w:lang w:val="en-US"/>
        </w:rPr>
        <w:t>9</w:t>
      </w:r>
      <w:r w:rsidRPr="009E3308">
        <w:rPr>
          <w:rFonts w:asciiTheme="majorBidi" w:hAnsiTheme="majorBidi" w:cstheme="majorBidi" w:hint="cs"/>
          <w:snapToGrid w:val="0"/>
          <w:spacing w:val="-4"/>
          <w:lang w:val="en-US"/>
        </w:rPr>
        <w:t>08</w:t>
      </w:r>
      <w:r w:rsidR="007078A2" w:rsidRPr="004B1154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9E3308">
        <w:rPr>
          <w:rFonts w:asciiTheme="majorBidi" w:hAnsiTheme="majorBidi" w:cstheme="majorBidi" w:hint="cs"/>
          <w:snapToGrid w:val="0"/>
          <w:spacing w:val="-4"/>
          <w:lang w:val="en-US"/>
        </w:rPr>
        <w:t>56</w:t>
      </w:r>
      <w:r w:rsidR="00F4799B" w:rsidRPr="004B1154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F4799B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ล้านบาท</w:t>
      </w:r>
      <w:r w:rsidR="00F4799B" w:rsidRPr="004B1154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F4799B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และ</w:t>
      </w:r>
      <w:r w:rsidR="00F4799B" w:rsidRPr="004B1154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9E3308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FD2963" w:rsidRPr="004B1154">
        <w:rPr>
          <w:rFonts w:asciiTheme="majorBidi" w:hAnsiTheme="majorBidi" w:cstheme="majorBidi"/>
          <w:snapToGrid w:val="0"/>
          <w:spacing w:val="-4"/>
          <w:lang w:val="en-US"/>
        </w:rPr>
        <w:t>,</w:t>
      </w:r>
      <w:r w:rsidRPr="009E3308">
        <w:rPr>
          <w:rFonts w:asciiTheme="majorBidi" w:hAnsiTheme="majorBidi" w:cstheme="majorBidi"/>
          <w:snapToGrid w:val="0"/>
          <w:spacing w:val="-4"/>
          <w:lang w:val="en-US"/>
        </w:rPr>
        <w:t>180</w:t>
      </w:r>
      <w:r w:rsidR="00FD2963" w:rsidRPr="004B1154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9E3308">
        <w:rPr>
          <w:rFonts w:asciiTheme="majorBidi" w:hAnsiTheme="majorBidi" w:cstheme="majorBidi"/>
          <w:snapToGrid w:val="0"/>
          <w:spacing w:val="-4"/>
          <w:lang w:val="en-US"/>
        </w:rPr>
        <w:t>99</w:t>
      </w:r>
      <w:r w:rsidR="00FD2963" w:rsidRPr="004B1154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F4799B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ล้านบาท ตามลำดับ</w:t>
      </w:r>
    </w:p>
    <w:p w14:paraId="5E2B2E34" w14:textId="5096D711" w:rsidR="00243482" w:rsidRPr="004B1154" w:rsidRDefault="009E3308" w:rsidP="009A561D">
      <w:pPr>
        <w:tabs>
          <w:tab w:val="left" w:pos="1170"/>
        </w:tabs>
        <w:spacing w:after="120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9E3308">
        <w:rPr>
          <w:rFonts w:asciiTheme="majorBidi" w:hAnsiTheme="majorBidi" w:cstheme="majorBidi"/>
          <w:snapToGrid w:val="0"/>
          <w:spacing w:val="-4"/>
          <w:lang w:val="en-US"/>
        </w:rPr>
        <w:t>23</w:t>
      </w:r>
      <w:r w:rsidR="007C41BE" w:rsidRPr="004B1154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9E3308">
        <w:rPr>
          <w:rFonts w:asciiTheme="majorBidi" w:hAnsiTheme="majorBidi" w:cstheme="majorBidi"/>
          <w:snapToGrid w:val="0"/>
          <w:spacing w:val="-4"/>
          <w:lang w:val="en-US"/>
        </w:rPr>
        <w:t>4</w:t>
      </w:r>
      <w:r w:rsidR="007C41BE" w:rsidRPr="004B1154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3165A4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บริษัทย่อยแห่งหนึ่งมีภาระผูกพันตามสัญญาการขายเงินลงทุนที่จะต้องจัดตั้งบัญชีทุนสำรองเพื่อชำระค่าเช่าที่ดินสำหรับปีที่</w:t>
      </w:r>
      <w:r w:rsidR="003165A4" w:rsidRPr="004B1154">
        <w:rPr>
          <w:rFonts w:asciiTheme="majorBidi" w:hAnsiTheme="majorBidi" w:cstheme="majorBidi"/>
          <w:snapToGrid w:val="0"/>
          <w:spacing w:val="-4"/>
          <w:lang w:val="en-US"/>
        </w:rPr>
        <w:t> </w:t>
      </w:r>
      <w:r w:rsidRPr="009E3308">
        <w:rPr>
          <w:rFonts w:asciiTheme="majorBidi" w:hAnsiTheme="majorBidi" w:cstheme="majorBidi"/>
          <w:snapToGrid w:val="0"/>
          <w:spacing w:val="-4"/>
          <w:lang w:val="en-US"/>
        </w:rPr>
        <w:t>26</w:t>
      </w:r>
      <w:r w:rsidR="003165A4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ถึง</w:t>
      </w:r>
      <w:r w:rsidR="003165A4" w:rsidRPr="004B1154">
        <w:rPr>
          <w:rFonts w:asciiTheme="majorBidi" w:hAnsiTheme="majorBidi" w:cstheme="majorBidi"/>
          <w:snapToGrid w:val="0"/>
          <w:spacing w:val="-4"/>
          <w:lang w:val="en-US"/>
        </w:rPr>
        <w:t> </w:t>
      </w:r>
      <w:r w:rsidRPr="009E3308">
        <w:rPr>
          <w:rFonts w:asciiTheme="majorBidi" w:hAnsiTheme="majorBidi" w:cstheme="majorBidi"/>
          <w:snapToGrid w:val="0"/>
          <w:spacing w:val="-4"/>
          <w:lang w:val="en-US"/>
        </w:rPr>
        <w:t>75</w:t>
      </w:r>
      <w:r w:rsidR="003165A4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แก่สำนักทรัพย์สินส่วนพระมหากษัตริย์โดยใช้เงินของ</w:t>
      </w:r>
      <w:r w:rsidR="00B36DDB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="00DB0CED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="003165A4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บริษั</w:t>
      </w:r>
      <w:r w:rsidR="00C933A7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ท</w:t>
      </w:r>
      <w:r w:rsidR="003165A4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ย่อยเองจำนวน </w:t>
      </w:r>
      <w:r w:rsidRPr="009E3308">
        <w:rPr>
          <w:rFonts w:asciiTheme="majorBidi" w:hAnsiTheme="majorBidi" w:cstheme="majorBidi"/>
          <w:snapToGrid w:val="0"/>
          <w:spacing w:val="-4"/>
          <w:lang w:val="en-US"/>
        </w:rPr>
        <w:t>350</w:t>
      </w:r>
      <w:r w:rsidR="003165A4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ล้านบาท ภายในวันที่</w:t>
      </w:r>
      <w:r w:rsidR="003165A4" w:rsidRPr="004B1154">
        <w:rPr>
          <w:rFonts w:asciiTheme="majorBidi" w:hAnsiTheme="majorBidi" w:cstheme="majorBidi"/>
          <w:snapToGrid w:val="0"/>
          <w:spacing w:val="-4"/>
          <w:lang w:val="en-US"/>
        </w:rPr>
        <w:t> </w:t>
      </w:r>
      <w:r w:rsidRPr="009E3308">
        <w:rPr>
          <w:rFonts w:asciiTheme="majorBidi" w:hAnsiTheme="majorBidi" w:cstheme="majorBidi"/>
          <w:snapToGrid w:val="0"/>
          <w:spacing w:val="-4"/>
          <w:lang w:val="en-US"/>
        </w:rPr>
        <w:t>11</w:t>
      </w:r>
      <w:r w:rsidR="003165A4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พฤศจิกายน</w:t>
      </w:r>
      <w:r w:rsidR="003165A4" w:rsidRPr="004B1154">
        <w:rPr>
          <w:rFonts w:asciiTheme="majorBidi" w:hAnsiTheme="majorBidi" w:cstheme="majorBidi"/>
          <w:snapToGrid w:val="0"/>
          <w:spacing w:val="-4"/>
          <w:lang w:val="en-US"/>
        </w:rPr>
        <w:t> </w:t>
      </w:r>
      <w:r w:rsidRPr="009E3308">
        <w:rPr>
          <w:rFonts w:asciiTheme="majorBidi" w:hAnsiTheme="majorBidi" w:cstheme="majorBidi"/>
          <w:snapToGrid w:val="0"/>
          <w:spacing w:val="-4"/>
          <w:lang w:val="en-US"/>
        </w:rPr>
        <w:t>2565</w:t>
      </w:r>
      <w:r w:rsidR="003165A4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ซึ่งปัจจุบันอยู่ระหว่างการจัดตั้งบัญชีทุนสำรองดังกล่าว และบริษัทย่อยจะต้องเพิ่มเงินที่จะจัดตั้งบัญชีทุนสำรองดังกล่าวอีก</w:t>
      </w:r>
      <w:r w:rsidR="007A21C7" w:rsidRPr="004B1154">
        <w:rPr>
          <w:rFonts w:asciiTheme="majorBidi" w:hAnsiTheme="majorBidi" w:cstheme="majorBidi"/>
          <w:snapToGrid w:val="0"/>
          <w:spacing w:val="-4"/>
          <w:lang w:val="en-US"/>
        </w:rPr>
        <w:t xml:space="preserve">        </w:t>
      </w:r>
      <w:r w:rsidR="003165A4" w:rsidRPr="004B1154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ร้อยละ </w:t>
      </w:r>
      <w:r w:rsidRPr="009E3308">
        <w:rPr>
          <w:rFonts w:asciiTheme="majorBidi" w:hAnsiTheme="majorBidi" w:cstheme="majorBidi"/>
          <w:snapToGrid w:val="0"/>
          <w:spacing w:val="4"/>
          <w:lang w:val="en-US"/>
        </w:rPr>
        <w:t>6</w:t>
      </w:r>
      <w:r w:rsidR="003165A4" w:rsidRPr="004B1154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</w:t>
      </w:r>
      <w:r w:rsidR="00E67128" w:rsidRPr="004B1154">
        <w:rPr>
          <w:rFonts w:asciiTheme="majorBidi" w:hAnsiTheme="majorBidi" w:cstheme="majorBidi"/>
          <w:snapToGrid w:val="0"/>
          <w:spacing w:val="4"/>
          <w:cs/>
          <w:lang w:val="en-US"/>
        </w:rPr>
        <w:t>ต่อปี</w:t>
      </w:r>
      <w:r w:rsidR="003165A4" w:rsidRPr="004B1154">
        <w:rPr>
          <w:rFonts w:asciiTheme="majorBidi" w:hAnsiTheme="majorBidi" w:cstheme="majorBidi"/>
          <w:snapToGrid w:val="0"/>
          <w:spacing w:val="4"/>
          <w:cs/>
          <w:lang w:val="en-US"/>
        </w:rPr>
        <w:t>นับจากวันที่ครบกำหนดจนถึงวันที่จัดตั้งบัญชีทุนสำรองแล้วเสร็จ</w:t>
      </w:r>
      <w:r w:rsidR="0054640A" w:rsidRPr="004B1154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</w:t>
      </w:r>
      <w:r w:rsidR="009D3C21" w:rsidRPr="004B1154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เมื่อวันที่ </w:t>
      </w:r>
      <w:r w:rsidRPr="009E3308">
        <w:rPr>
          <w:rFonts w:asciiTheme="majorBidi" w:hAnsiTheme="majorBidi" w:cstheme="majorBidi"/>
          <w:snapToGrid w:val="0"/>
          <w:spacing w:val="4"/>
          <w:lang w:val="en-US"/>
        </w:rPr>
        <w:t>31</w:t>
      </w:r>
      <w:r w:rsidR="009D3C21" w:rsidRPr="004B1154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="009D3C21" w:rsidRPr="004B1154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กรกฎาคม </w:t>
      </w:r>
      <w:r w:rsidRPr="009E3308">
        <w:rPr>
          <w:rFonts w:asciiTheme="majorBidi" w:hAnsiTheme="majorBidi" w:cstheme="majorBidi"/>
          <w:snapToGrid w:val="0"/>
          <w:spacing w:val="4"/>
          <w:lang w:val="en-US"/>
        </w:rPr>
        <w:t>2568</w:t>
      </w:r>
      <w:r w:rsidR="009D3C21" w:rsidRPr="004B1154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="009D3C21" w:rsidRPr="004B1154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บริษัทย่อยได้ลงนามในหนังสือเพิ่มเติมของสัญญาที่เกี่ยวข้อง เพื่อชำระดอกเบี้ยค้างจ่ายและยุติการคิดดอกเบี้ยปรับเพิ่มเติมตั้งแต่วันที่ </w:t>
      </w:r>
      <w:r w:rsidRPr="009E3308">
        <w:rPr>
          <w:rFonts w:asciiTheme="majorBidi" w:hAnsiTheme="majorBidi" w:cstheme="majorBidi"/>
          <w:snapToGrid w:val="0"/>
          <w:spacing w:val="4"/>
          <w:lang w:val="en-US"/>
        </w:rPr>
        <w:t>5</w:t>
      </w:r>
      <w:r w:rsidR="009D3C21" w:rsidRPr="004B1154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="009D3C21" w:rsidRPr="004B1154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ธันวาคม </w:t>
      </w:r>
      <w:r w:rsidRPr="009E3308">
        <w:rPr>
          <w:rFonts w:asciiTheme="majorBidi" w:hAnsiTheme="majorBidi" w:cstheme="majorBidi"/>
          <w:snapToGrid w:val="0"/>
          <w:spacing w:val="4"/>
          <w:lang w:val="en-US"/>
        </w:rPr>
        <w:t>2567</w:t>
      </w:r>
      <w:r w:rsidR="009D3C21" w:rsidRPr="004B1154">
        <w:rPr>
          <w:rFonts w:asciiTheme="majorBidi" w:hAnsiTheme="majorBidi" w:cstheme="majorBidi" w:hint="cs"/>
          <w:snapToGrid w:val="0"/>
          <w:spacing w:val="4"/>
          <w:cs/>
          <w:lang w:val="en-US"/>
        </w:rPr>
        <w:t xml:space="preserve"> </w:t>
      </w:r>
      <w:r w:rsidR="005E2AB3" w:rsidRPr="004B1154">
        <w:rPr>
          <w:rFonts w:asciiTheme="majorBidi" w:hAnsiTheme="majorBidi" w:cstheme="majorBidi"/>
          <w:snapToGrid w:val="0"/>
          <w:spacing w:val="4"/>
          <w:cs/>
          <w:lang w:val="en-US"/>
        </w:rPr>
        <w:t>ทั้งนี้</w:t>
      </w:r>
      <w:r w:rsidR="00EC5594" w:rsidRPr="004B1154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="00FE7EAD" w:rsidRPr="004B1154">
        <w:rPr>
          <w:rFonts w:asciiTheme="majorBidi" w:hAnsiTheme="majorBidi" w:cstheme="majorBidi"/>
          <w:snapToGrid w:val="0"/>
          <w:spacing w:val="4"/>
          <w:cs/>
          <w:lang w:val="en-US"/>
        </w:rPr>
        <w:t>ณ วันที่</w:t>
      </w:r>
      <w:r w:rsidR="00FE7EAD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Pr="009E3308">
        <w:rPr>
          <w:rFonts w:asciiTheme="majorBidi" w:hAnsiTheme="majorBidi" w:cstheme="majorBidi"/>
          <w:spacing w:val="4"/>
          <w:lang w:val="en-US"/>
        </w:rPr>
        <w:t>30</w:t>
      </w:r>
      <w:r w:rsidR="00D67FA7" w:rsidRPr="004B1154">
        <w:rPr>
          <w:rFonts w:asciiTheme="majorBidi" w:hAnsiTheme="majorBidi" w:cstheme="majorBidi"/>
          <w:spacing w:val="4"/>
          <w:lang w:val="en-US"/>
        </w:rPr>
        <w:t xml:space="preserve"> </w:t>
      </w:r>
      <w:r w:rsidR="00D67FA7" w:rsidRPr="004B1154">
        <w:rPr>
          <w:rFonts w:asciiTheme="majorBidi" w:hAnsiTheme="majorBidi" w:cstheme="majorBidi"/>
          <w:spacing w:val="4"/>
          <w:cs/>
          <w:lang w:val="en-US"/>
        </w:rPr>
        <w:t>กันยายน</w:t>
      </w:r>
      <w:r w:rsidR="009A561D" w:rsidRPr="004B1154">
        <w:rPr>
          <w:rFonts w:asciiTheme="majorBidi" w:hAnsiTheme="majorBidi" w:cs="Angsana New"/>
          <w:spacing w:val="4"/>
          <w:cs/>
          <w:lang w:val="en-US"/>
        </w:rPr>
        <w:t xml:space="preserve"> </w:t>
      </w:r>
      <w:r w:rsidRPr="009E3308">
        <w:rPr>
          <w:rFonts w:asciiTheme="majorBidi" w:hAnsiTheme="majorBidi" w:cstheme="majorBidi"/>
          <w:snapToGrid w:val="0"/>
          <w:spacing w:val="-4"/>
          <w:lang w:val="en-US"/>
        </w:rPr>
        <w:t>2568</w:t>
      </w:r>
      <w:r w:rsidR="00FE7EAD" w:rsidRPr="004B1154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CF7E29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และวันที่ </w:t>
      </w:r>
      <w:r w:rsidRPr="009E3308">
        <w:rPr>
          <w:rFonts w:asciiTheme="majorBidi" w:hAnsiTheme="majorBidi" w:cstheme="majorBidi"/>
          <w:snapToGrid w:val="0"/>
          <w:spacing w:val="-4"/>
          <w:lang w:val="en-US"/>
        </w:rPr>
        <w:t>31</w:t>
      </w:r>
      <w:r w:rsidR="00CF7E29" w:rsidRPr="004B1154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CF7E29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ธันวาคม </w:t>
      </w:r>
      <w:r w:rsidRPr="009E3308">
        <w:rPr>
          <w:rFonts w:asciiTheme="majorBidi" w:hAnsiTheme="majorBidi" w:cstheme="majorBidi"/>
          <w:snapToGrid w:val="0"/>
          <w:spacing w:val="-4"/>
          <w:lang w:val="en-US"/>
        </w:rPr>
        <w:t>2567</w:t>
      </w:r>
      <w:r w:rsidR="00CF7E29" w:rsidRPr="004B1154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FE7EAD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บริษัทย่อยดังกล่าวได้บันทึกประมาณการสำหรับ</w:t>
      </w:r>
      <w:r w:rsidR="00FE7EAD" w:rsidRPr="004B1154">
        <w:rPr>
          <w:rFonts w:asciiTheme="majorBidi" w:hAnsiTheme="majorBidi" w:cstheme="majorBidi"/>
          <w:snapToGrid w:val="0"/>
          <w:spacing w:val="4"/>
          <w:cs/>
          <w:lang w:val="en-US"/>
        </w:rPr>
        <w:t>จัดการบัญชี</w:t>
      </w:r>
      <w:r w:rsidR="00CF7E29" w:rsidRPr="004B1154">
        <w:rPr>
          <w:rFonts w:asciiTheme="majorBidi" w:hAnsiTheme="majorBidi" w:cstheme="majorBidi"/>
          <w:snapToGrid w:val="0"/>
          <w:spacing w:val="4"/>
          <w:cs/>
          <w:lang w:val="en-US"/>
        </w:rPr>
        <w:t>ทุน</w:t>
      </w:r>
      <w:r w:rsidR="00FE7EAD" w:rsidRPr="004B1154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สำรองดังกล่าวแล้วจำนวน </w:t>
      </w:r>
      <w:r w:rsidRPr="009E3308">
        <w:rPr>
          <w:rFonts w:asciiTheme="majorBidi" w:hAnsiTheme="majorBidi" w:cstheme="majorBidi"/>
          <w:snapToGrid w:val="0"/>
          <w:spacing w:val="4"/>
          <w:lang w:val="en-US"/>
        </w:rPr>
        <w:t>195</w:t>
      </w:r>
      <w:r w:rsidR="00D67FA7" w:rsidRPr="004B1154">
        <w:rPr>
          <w:rFonts w:asciiTheme="majorBidi" w:hAnsiTheme="majorBidi" w:cstheme="majorBidi"/>
          <w:snapToGrid w:val="0"/>
          <w:spacing w:val="4"/>
          <w:lang w:val="en-US"/>
        </w:rPr>
        <w:t>.</w:t>
      </w:r>
      <w:r w:rsidRPr="009E3308">
        <w:rPr>
          <w:rFonts w:asciiTheme="majorBidi" w:hAnsiTheme="majorBidi" w:cstheme="majorBidi"/>
          <w:snapToGrid w:val="0"/>
          <w:spacing w:val="4"/>
          <w:lang w:val="en-US"/>
        </w:rPr>
        <w:t>00</w:t>
      </w:r>
      <w:r w:rsidR="00FE7EAD" w:rsidRPr="004B1154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="00FE7EAD" w:rsidRPr="004B1154">
        <w:rPr>
          <w:rFonts w:asciiTheme="majorBidi" w:hAnsiTheme="majorBidi" w:cstheme="majorBidi"/>
          <w:snapToGrid w:val="0"/>
          <w:spacing w:val="4"/>
          <w:cs/>
          <w:lang w:val="en-US"/>
        </w:rPr>
        <w:t>ล้านบาท</w:t>
      </w:r>
      <w:r w:rsidR="00CF7E29" w:rsidRPr="004B1154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="00CF7E29" w:rsidRPr="004B1154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และ </w:t>
      </w:r>
      <w:r w:rsidRPr="009E3308">
        <w:rPr>
          <w:rFonts w:asciiTheme="majorBidi" w:hAnsiTheme="majorBidi" w:cstheme="majorBidi"/>
          <w:snapToGrid w:val="0"/>
          <w:spacing w:val="-8"/>
          <w:lang w:val="en-US"/>
        </w:rPr>
        <w:t>197</w:t>
      </w:r>
      <w:r w:rsidR="000B4FAA" w:rsidRPr="004B1154">
        <w:rPr>
          <w:rFonts w:asciiTheme="majorBidi" w:hAnsiTheme="majorBidi" w:cstheme="majorBidi"/>
          <w:snapToGrid w:val="0"/>
          <w:spacing w:val="-8"/>
          <w:lang w:val="en-US"/>
        </w:rPr>
        <w:t>.</w:t>
      </w:r>
      <w:r w:rsidRPr="009E3308">
        <w:rPr>
          <w:rFonts w:asciiTheme="majorBidi" w:hAnsiTheme="majorBidi" w:cstheme="majorBidi"/>
          <w:snapToGrid w:val="0"/>
          <w:spacing w:val="-8"/>
          <w:lang w:val="en-US"/>
        </w:rPr>
        <w:t>44</w:t>
      </w:r>
      <w:r w:rsidR="000B4FAA" w:rsidRPr="004B1154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CF7E29" w:rsidRPr="004B1154">
        <w:rPr>
          <w:rFonts w:asciiTheme="majorBidi" w:hAnsiTheme="majorBidi" w:cstheme="majorBidi"/>
          <w:snapToGrid w:val="0"/>
          <w:spacing w:val="4"/>
          <w:cs/>
          <w:lang w:val="en-US"/>
        </w:rPr>
        <w:t>ล้านบาท ตามลำดับ</w:t>
      </w:r>
      <w:r w:rsidR="001154E8" w:rsidRPr="004B1154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1154E8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(ดูหมายเหตุข้อ </w:t>
      </w:r>
      <w:r w:rsidRPr="009E3308">
        <w:rPr>
          <w:rFonts w:asciiTheme="majorBidi" w:hAnsiTheme="majorBidi" w:cstheme="majorBidi"/>
          <w:snapToGrid w:val="0"/>
          <w:spacing w:val="-4"/>
          <w:lang w:val="en-US"/>
        </w:rPr>
        <w:t>12</w:t>
      </w:r>
      <w:r w:rsidR="001154E8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)</w:t>
      </w:r>
    </w:p>
    <w:p w14:paraId="781B2DC8" w14:textId="2E7D3DB4" w:rsidR="002B0A29" w:rsidRPr="004B1154" w:rsidRDefault="009E3308" w:rsidP="00243482">
      <w:pPr>
        <w:tabs>
          <w:tab w:val="left" w:pos="1170"/>
        </w:tabs>
        <w:spacing w:after="120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9E3308">
        <w:rPr>
          <w:rFonts w:asciiTheme="majorBidi" w:hAnsiTheme="majorBidi" w:cstheme="majorBidi"/>
          <w:snapToGrid w:val="0"/>
          <w:spacing w:val="-4"/>
          <w:lang w:val="en-US"/>
        </w:rPr>
        <w:t>23</w:t>
      </w:r>
      <w:r w:rsidR="00DB462E" w:rsidRPr="004B1154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9E3308">
        <w:rPr>
          <w:rFonts w:asciiTheme="majorBidi" w:hAnsiTheme="majorBidi" w:cstheme="majorBidi"/>
          <w:snapToGrid w:val="0"/>
          <w:spacing w:val="-4"/>
          <w:lang w:val="en-US"/>
        </w:rPr>
        <w:t>5</w:t>
      </w:r>
      <w:r w:rsidR="0073118B" w:rsidRPr="004B1154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F83C2C"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>ในเดือนตุลาคม</w:t>
      </w:r>
      <w:r w:rsidR="00103212"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Pr="009E3308">
        <w:rPr>
          <w:rFonts w:asciiTheme="majorBidi" w:hAnsiTheme="majorBidi" w:cstheme="majorBidi"/>
          <w:snapToGrid w:val="0"/>
          <w:spacing w:val="-6"/>
          <w:lang w:val="en-US"/>
        </w:rPr>
        <w:t>2566</w:t>
      </w:r>
      <w:r w:rsidR="00F83C2C"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บริษัทได้รับหนังสือบอกกล่าวจากบริษัท บีซีอีจี ไทย อินเตอร์เนชั่นแนล</w:t>
      </w:r>
      <w:r w:rsidR="00F83C2C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จํากัด (“ผู้รับเหมาโครงการ”) เพื่อขอใช้สิทธิขายหุ้นภายใต้สัญญาสิทธิซื้อหุ้น ผู้รับเหมาโครงการเสนอขายหุ้น</w:t>
      </w:r>
      <w:r w:rsidR="004716B7" w:rsidRPr="004B1154">
        <w:rPr>
          <w:rFonts w:asciiTheme="majorBidi" w:hAnsiTheme="majorBidi" w:cstheme="majorBidi" w:hint="cs"/>
          <w:snapToGrid w:val="0"/>
          <w:spacing w:val="-4"/>
          <w:cs/>
          <w:lang w:val="en-US"/>
        </w:rPr>
        <w:t>ของตน</w:t>
      </w:r>
      <w:r w:rsidR="00F83C2C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ในบริษัทย่อยแห่งหนึ่งให้กับบริษัทในมูลค่า </w:t>
      </w:r>
      <w:r w:rsidRPr="009E3308">
        <w:rPr>
          <w:rFonts w:asciiTheme="majorBidi" w:hAnsiTheme="majorBidi" w:cstheme="majorBidi"/>
          <w:snapToGrid w:val="0"/>
          <w:spacing w:val="-4"/>
          <w:lang w:val="en-US"/>
        </w:rPr>
        <w:t>120</w:t>
      </w:r>
      <w:r w:rsidR="003748C1" w:rsidRPr="004B1154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9E3308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F83C2C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ล้านเหรียญสหรัฐ เนื่องจากผู้รับเหมา</w:t>
      </w:r>
      <w:r w:rsidR="004716B7" w:rsidRPr="004B1154">
        <w:rPr>
          <w:rFonts w:asciiTheme="majorBidi" w:hAnsiTheme="majorBidi" w:cstheme="majorBidi" w:hint="cs"/>
          <w:snapToGrid w:val="0"/>
          <w:spacing w:val="-4"/>
          <w:cs/>
          <w:lang w:val="en-US"/>
        </w:rPr>
        <w:t>โครงการ</w:t>
      </w:r>
      <w:r w:rsidR="00F83C2C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ยังไม่ได้ปฏิบัติตามภาระผูกพันตามข้อกําหนดเบื้องต้น</w:t>
      </w:r>
      <w:r w:rsidR="004716B7" w:rsidRPr="004B1154">
        <w:rPr>
          <w:rFonts w:asciiTheme="majorBidi" w:hAnsiTheme="majorBidi" w:cstheme="majorBidi" w:hint="cs"/>
          <w:snapToGrid w:val="0"/>
          <w:spacing w:val="-4"/>
          <w:cs/>
          <w:lang w:val="en-US"/>
        </w:rPr>
        <w:t>อย่างครบถ้วน</w:t>
      </w:r>
      <w:r w:rsidR="00F83C2C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เพื่อการใช้สิทธิในการขายภายใต้</w:t>
      </w:r>
      <w:r w:rsidR="004716B7" w:rsidRPr="004B1154">
        <w:rPr>
          <w:rFonts w:asciiTheme="majorBidi" w:hAnsiTheme="majorBidi" w:cstheme="majorBidi" w:hint="cs"/>
          <w:snapToGrid w:val="0"/>
          <w:spacing w:val="-4"/>
          <w:cs/>
          <w:lang w:val="en-US"/>
        </w:rPr>
        <w:t>สัญญา</w:t>
      </w:r>
      <w:r w:rsidR="00F83C2C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สิทธิซื้อหุ้นและสัญญาอื่นที่เกี่ยวข้อง ดังนั้นภาระผูกพันในการซื้อหุ้นดังกล่าว</w:t>
      </w:r>
      <w:r w:rsidR="004716B7" w:rsidRPr="004B1154">
        <w:rPr>
          <w:rFonts w:asciiTheme="majorBidi" w:hAnsiTheme="majorBidi" w:cstheme="majorBidi" w:hint="cs"/>
          <w:snapToGrid w:val="0"/>
          <w:spacing w:val="-4"/>
          <w:cs/>
          <w:lang w:val="en-US"/>
        </w:rPr>
        <w:t>จึง</w:t>
      </w:r>
      <w:r w:rsidR="00F83C2C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ยังคงเป็นข้อพิพาทเนื่องจากสิทธิตามสัญญาสิทธิซื้อหุ้นอาจสิ้นสุดลงพร้อมกับการเลิกสัญญา</w:t>
      </w:r>
      <w:r w:rsidR="004716B7" w:rsidRPr="004B1154">
        <w:rPr>
          <w:rFonts w:asciiTheme="majorBidi" w:hAnsiTheme="majorBidi" w:cstheme="majorBidi" w:hint="cs"/>
          <w:snapToGrid w:val="0"/>
          <w:spacing w:val="-4"/>
          <w:cs/>
          <w:lang w:val="en-US"/>
        </w:rPr>
        <w:t>ระหว่าง</w:t>
      </w:r>
      <w:r w:rsidR="00F83C2C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ผู้ถือหุ้น แม้จะมีข้อพิพาทนี้ บริษัทได้ประเมินเบื้องต้นแล้วเชื่อว่าค่าเสียหายอันเป็นผลจากการ</w:t>
      </w:r>
      <w:r w:rsidR="004716B7" w:rsidRPr="004B1154">
        <w:rPr>
          <w:rFonts w:asciiTheme="majorBidi" w:hAnsiTheme="majorBidi" w:cstheme="majorBidi" w:hint="cs"/>
          <w:snapToGrid w:val="0"/>
          <w:spacing w:val="-4"/>
          <w:cs/>
          <w:lang w:val="en-US"/>
        </w:rPr>
        <w:t>ผิด</w:t>
      </w:r>
      <w:r w:rsidR="00F83C2C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สัญญาก่อสร้างและสัญญา</w:t>
      </w:r>
      <w:r w:rsidR="004716B7" w:rsidRPr="004B1154">
        <w:rPr>
          <w:rFonts w:asciiTheme="majorBidi" w:hAnsiTheme="majorBidi" w:cstheme="majorBidi" w:hint="cs"/>
          <w:snapToGrid w:val="0"/>
          <w:spacing w:val="-4"/>
          <w:cs/>
          <w:lang w:val="en-US"/>
        </w:rPr>
        <w:t>ระหว่าง</w:t>
      </w:r>
      <w:r w:rsidR="00F83C2C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ผู้ถือหุ้นที่บริษัทฟ้องเรียกค่าเสียหายจากผู้รับเหมาโครงการนั้นเกินกว่าจํานวนตามสัญญาสิทธิซื้อหุ้น </w:t>
      </w:r>
      <w:r w:rsidR="00F4799B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(ดูหมายเหตุ</w:t>
      </w:r>
      <w:r w:rsidR="0074710D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ข้อ</w:t>
      </w:r>
      <w:r w:rsidR="00F4799B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Pr="009E3308">
        <w:rPr>
          <w:rFonts w:asciiTheme="majorBidi" w:hAnsiTheme="majorBidi" w:cstheme="majorBidi"/>
          <w:snapToGrid w:val="0"/>
          <w:spacing w:val="-4"/>
          <w:lang w:val="en-US"/>
        </w:rPr>
        <w:t>24</w:t>
      </w:r>
      <w:r w:rsidR="00F4799B" w:rsidRPr="004B1154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9E3308">
        <w:rPr>
          <w:rFonts w:asciiTheme="majorBidi" w:hAnsiTheme="majorBidi" w:cstheme="majorBidi"/>
          <w:snapToGrid w:val="0"/>
          <w:spacing w:val="-4"/>
          <w:lang w:val="en-US"/>
        </w:rPr>
        <w:t>2</w:t>
      </w:r>
      <w:r w:rsidR="00F4799B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)</w:t>
      </w:r>
      <w:r w:rsidR="009F66BA" w:rsidRPr="004B1154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</w:p>
    <w:p w14:paraId="007F312B" w14:textId="010D5000" w:rsidR="00A924D4" w:rsidRDefault="002B0A29" w:rsidP="00F83C2C">
      <w:pPr>
        <w:tabs>
          <w:tab w:val="left" w:pos="1170"/>
        </w:tabs>
        <w:spacing w:after="200"/>
        <w:ind w:left="1166" w:hanging="623"/>
        <w:jc w:val="thaiDistribute"/>
        <w:rPr>
          <w:rFonts w:asciiTheme="majorBidi" w:hAnsiTheme="majorBidi" w:cstheme="majorBidi"/>
          <w:snapToGrid w:val="0"/>
          <w:spacing w:val="-4"/>
          <w:cs/>
          <w:lang w:val="en-US"/>
        </w:rPr>
      </w:pPr>
      <w:r w:rsidRPr="004B1154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B36DDB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โดย</w:t>
      </w:r>
      <w:r w:rsidR="009F66BA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เมื่อวันที่ </w:t>
      </w:r>
      <w:r w:rsidR="009E3308" w:rsidRPr="009E3308">
        <w:rPr>
          <w:rFonts w:asciiTheme="majorBidi" w:hAnsiTheme="majorBidi" w:cstheme="majorBidi"/>
          <w:snapToGrid w:val="0"/>
          <w:spacing w:val="-6"/>
          <w:lang w:val="en-US"/>
        </w:rPr>
        <w:t>22</w:t>
      </w:r>
      <w:r w:rsidR="009F66BA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มีนาคม </w:t>
      </w:r>
      <w:r w:rsidR="009E3308" w:rsidRPr="009E3308">
        <w:rPr>
          <w:rFonts w:asciiTheme="majorBidi" w:hAnsiTheme="majorBidi" w:cstheme="majorBidi"/>
          <w:snapToGrid w:val="0"/>
          <w:spacing w:val="-6"/>
          <w:lang w:val="en-US"/>
        </w:rPr>
        <w:t>2567</w:t>
      </w:r>
      <w:r w:rsidR="009F66BA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บริษัทได้มีหนังสือถึงผู้รับเหมาโครงการ โต้แย้งเรื่องหนังสือบอกกล่าวเพื่อขอใช้สิทธิขายหุ้นข้างต้น</w:t>
      </w:r>
    </w:p>
    <w:p w14:paraId="2668FBCC" w14:textId="77777777" w:rsidR="00A924D4" w:rsidRDefault="00A924D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napToGrid w:val="0"/>
          <w:spacing w:val="-4"/>
          <w:cs/>
          <w:lang w:val="en-US"/>
        </w:rPr>
      </w:pPr>
      <w:r>
        <w:rPr>
          <w:rFonts w:asciiTheme="majorBidi" w:hAnsiTheme="majorBidi" w:cstheme="majorBidi"/>
          <w:snapToGrid w:val="0"/>
          <w:spacing w:val="-4"/>
          <w:cs/>
          <w:lang w:val="en-US"/>
        </w:rPr>
        <w:br w:type="page"/>
      </w:r>
    </w:p>
    <w:p w14:paraId="3D21ECAB" w14:textId="06BE3744" w:rsidR="00006D71" w:rsidRPr="004B1154" w:rsidRDefault="009E3308" w:rsidP="00CB5A6A">
      <w:pPr>
        <w:tabs>
          <w:tab w:val="left" w:pos="1170"/>
        </w:tabs>
        <w:spacing w:after="200" w:line="400" w:lineRule="exact"/>
        <w:ind w:left="1166" w:hanging="623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9E3308">
        <w:rPr>
          <w:rFonts w:asciiTheme="majorBidi" w:hAnsiTheme="majorBidi" w:cstheme="majorBidi"/>
          <w:snapToGrid w:val="0"/>
          <w:spacing w:val="-4"/>
          <w:lang w:val="en-US"/>
        </w:rPr>
        <w:lastRenderedPageBreak/>
        <w:t>23</w:t>
      </w:r>
      <w:r w:rsidR="00006D71" w:rsidRPr="004B1154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9E3308">
        <w:rPr>
          <w:rFonts w:asciiTheme="majorBidi" w:hAnsiTheme="majorBidi" w:cstheme="majorBidi"/>
          <w:snapToGrid w:val="0"/>
          <w:spacing w:val="-4"/>
          <w:lang w:val="en-US"/>
        </w:rPr>
        <w:t>6</w:t>
      </w:r>
      <w:r w:rsidR="00006D71" w:rsidRPr="004B1154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3D56D3" w:rsidRPr="004B1154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เมื่อวันที่ </w:t>
      </w:r>
      <w:r w:rsidRPr="009E3308">
        <w:rPr>
          <w:rFonts w:ascii="Angsana New" w:hAnsi="Angsana New" w:cs="Angsana New"/>
          <w:snapToGrid w:val="0"/>
          <w:spacing w:val="-4"/>
          <w:lang w:val="en-US"/>
        </w:rPr>
        <w:t>20</w:t>
      </w:r>
      <w:r w:rsidR="003D56D3" w:rsidRPr="004B1154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 มิถุนายน </w:t>
      </w:r>
      <w:r w:rsidRPr="009E3308">
        <w:rPr>
          <w:rFonts w:ascii="Angsana New" w:hAnsi="Angsana New" w:cs="Angsana New"/>
          <w:snapToGrid w:val="0"/>
          <w:spacing w:val="-4"/>
          <w:lang w:val="en-US"/>
        </w:rPr>
        <w:t>2568</w:t>
      </w:r>
      <w:r w:rsidR="0056343B"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="003D56D3" w:rsidRPr="004B1154">
        <w:rPr>
          <w:rFonts w:asciiTheme="majorBidi" w:hAnsiTheme="majorBidi" w:cs="Angsana New"/>
          <w:snapToGrid w:val="0"/>
          <w:spacing w:val="-6"/>
          <w:cs/>
          <w:lang w:val="en-US"/>
        </w:rPr>
        <w:t>บริษัท ลีดดิ้ง เอ็ดดูเคชั่น จำกัด ซึ่งเป็นบริษัทย่อยของบริษัท</w:t>
      </w:r>
      <w:r w:rsidR="004052DB" w:rsidRPr="004B1154">
        <w:rPr>
          <w:rFonts w:asciiTheme="majorBidi" w:hAnsiTheme="majorBidi" w:cs="Angsana New"/>
          <w:snapToGrid w:val="0"/>
          <w:spacing w:val="-6"/>
          <w:lang w:val="en-US"/>
        </w:rPr>
        <w:t xml:space="preserve"> </w:t>
      </w:r>
      <w:r w:rsidR="004052DB" w:rsidRPr="004B1154">
        <w:rPr>
          <w:rFonts w:asciiTheme="majorBidi" w:hAnsiTheme="majorBidi" w:cs="Angsana New"/>
          <w:snapToGrid w:val="0"/>
          <w:spacing w:val="-6"/>
          <w:cs/>
          <w:lang w:val="en-US"/>
        </w:rPr>
        <w:t>(“บริษัทย่อย”) ได้เข้าทำ</w:t>
      </w:r>
      <w:r w:rsidR="003D56D3" w:rsidRPr="004B1154">
        <w:rPr>
          <w:rFonts w:asciiTheme="majorBidi" w:hAnsiTheme="majorBidi" w:cs="Angsana New"/>
          <w:snapToGrid w:val="0"/>
          <w:spacing w:val="-6"/>
          <w:cs/>
          <w:lang w:val="en-US"/>
        </w:rPr>
        <w:t>สัญญา</w:t>
      </w:r>
      <w:r w:rsidR="00F26AC7" w:rsidRPr="004B1154">
        <w:rPr>
          <w:rFonts w:asciiTheme="majorBidi" w:hAnsiTheme="majorBidi" w:cs="Angsana New" w:hint="cs"/>
          <w:snapToGrid w:val="0"/>
          <w:spacing w:val="-6"/>
          <w:cs/>
          <w:lang w:val="en-US"/>
        </w:rPr>
        <w:t>อนุญาต</w:t>
      </w:r>
      <w:r w:rsidR="003D56D3" w:rsidRPr="004B1154">
        <w:rPr>
          <w:rFonts w:asciiTheme="majorBidi" w:hAnsiTheme="majorBidi" w:cs="Angsana New"/>
          <w:snapToGrid w:val="0"/>
          <w:spacing w:val="-6"/>
          <w:cs/>
          <w:lang w:val="en-US"/>
        </w:rPr>
        <w:t>ใช้สิทธิ (</w:t>
      </w:r>
      <w:r w:rsidR="003D56D3" w:rsidRPr="004B1154">
        <w:rPr>
          <w:rFonts w:asciiTheme="majorBidi" w:hAnsiTheme="majorBidi" w:cstheme="majorBidi"/>
          <w:snapToGrid w:val="0"/>
          <w:spacing w:val="-6"/>
          <w:lang w:val="en-US"/>
        </w:rPr>
        <w:t xml:space="preserve">License Agreement) </w:t>
      </w:r>
      <w:r w:rsidR="003D56D3" w:rsidRPr="004B1154">
        <w:rPr>
          <w:rFonts w:asciiTheme="majorBidi" w:hAnsiTheme="majorBidi" w:cs="Angsana New"/>
          <w:snapToGrid w:val="0"/>
          <w:spacing w:val="-6"/>
          <w:cs/>
          <w:lang w:val="en-US"/>
        </w:rPr>
        <w:t>และสัญญาบริการที่ปรึกษาด้านการจัดการ (</w:t>
      </w:r>
      <w:r w:rsidR="003D56D3" w:rsidRPr="004B1154">
        <w:rPr>
          <w:rFonts w:asciiTheme="majorBidi" w:hAnsiTheme="majorBidi" w:cstheme="majorBidi"/>
          <w:snapToGrid w:val="0"/>
          <w:spacing w:val="-6"/>
          <w:lang w:val="en-US"/>
        </w:rPr>
        <w:t xml:space="preserve">Management Advisory Services Agreement) </w:t>
      </w:r>
      <w:r w:rsidR="003D56D3" w:rsidRPr="004B1154">
        <w:rPr>
          <w:rFonts w:asciiTheme="majorBidi" w:hAnsiTheme="majorBidi" w:cs="Angsana New"/>
          <w:snapToGrid w:val="0"/>
          <w:spacing w:val="-6"/>
          <w:cs/>
          <w:lang w:val="en-US"/>
        </w:rPr>
        <w:t>กับ</w:t>
      </w:r>
      <w:r w:rsidR="00AA5AF9" w:rsidRPr="004B1154">
        <w:rPr>
          <w:rFonts w:asciiTheme="majorBidi" w:hAnsiTheme="majorBidi" w:cs="Angsana New" w:hint="cs"/>
          <w:snapToGrid w:val="0"/>
          <w:spacing w:val="-6"/>
          <w:cs/>
          <w:lang w:val="en-US"/>
        </w:rPr>
        <w:t>เจ้าของเครื่องหมายการค้า</w:t>
      </w:r>
      <w:r w:rsidR="003D56D3" w:rsidRPr="004B1154">
        <w:rPr>
          <w:rFonts w:asciiTheme="majorBidi" w:hAnsiTheme="majorBidi" w:cs="Angsana New"/>
          <w:snapToGrid w:val="0"/>
          <w:spacing w:val="-6"/>
          <w:cs/>
          <w:lang w:val="en-US"/>
        </w:rPr>
        <w:t>โรงเรียนนานาชาติแห่งหนึ่ง (“</w:t>
      </w:r>
      <w:r w:rsidR="00AA5AF9" w:rsidRPr="004B1154">
        <w:rPr>
          <w:rFonts w:asciiTheme="majorBidi" w:hAnsiTheme="majorBidi" w:cs="Angsana New" w:hint="cs"/>
          <w:snapToGrid w:val="0"/>
          <w:spacing w:val="-6"/>
          <w:cs/>
          <w:lang w:val="en-US"/>
        </w:rPr>
        <w:t>ผู้ให้</w:t>
      </w:r>
      <w:r w:rsidR="003D56D3" w:rsidRPr="004B1154">
        <w:rPr>
          <w:rFonts w:asciiTheme="majorBidi" w:hAnsiTheme="majorBidi" w:cs="Angsana New"/>
          <w:snapToGrid w:val="0"/>
          <w:spacing w:val="-6"/>
          <w:cs/>
          <w:lang w:val="en-US"/>
        </w:rPr>
        <w:t>สิทธิ”) โดยมีวัตถุประสงค์เพื่อให้</w:t>
      </w:r>
      <w:r w:rsidR="00031F72" w:rsidRPr="004B1154">
        <w:rPr>
          <w:rFonts w:asciiTheme="majorBidi" w:hAnsiTheme="majorBidi" w:cs="Angsana New" w:hint="cs"/>
          <w:snapToGrid w:val="0"/>
          <w:spacing w:val="-6"/>
          <w:cs/>
          <w:lang w:val="en-US"/>
        </w:rPr>
        <w:t>สิทธิในการ</w:t>
      </w:r>
      <w:r w:rsidR="003D56D3" w:rsidRPr="004B1154">
        <w:rPr>
          <w:rFonts w:asciiTheme="majorBidi" w:hAnsiTheme="majorBidi" w:cs="Angsana New"/>
          <w:snapToGrid w:val="0"/>
          <w:spacing w:val="-6"/>
          <w:cs/>
          <w:lang w:val="en-US"/>
        </w:rPr>
        <w:t>ใช้</w:t>
      </w:r>
      <w:r w:rsidR="009A5907" w:rsidRPr="004B1154">
        <w:rPr>
          <w:rFonts w:asciiTheme="majorBidi" w:hAnsiTheme="majorBidi" w:cs="Angsana New" w:hint="cs"/>
          <w:snapToGrid w:val="0"/>
          <w:spacing w:val="-6"/>
          <w:cs/>
          <w:lang w:val="en-US"/>
        </w:rPr>
        <w:t>ทรัพย์สินทางปัญญา</w:t>
      </w:r>
      <w:r w:rsidR="003D56D3" w:rsidRPr="004B1154">
        <w:rPr>
          <w:rFonts w:asciiTheme="majorBidi" w:hAnsiTheme="majorBidi" w:cs="Angsana New"/>
          <w:snapToGrid w:val="0"/>
          <w:spacing w:val="-6"/>
          <w:cs/>
          <w:lang w:val="en-US"/>
        </w:rPr>
        <w:t>ของ</w:t>
      </w:r>
      <w:r w:rsidR="009A5907" w:rsidRPr="004B1154">
        <w:rPr>
          <w:rFonts w:asciiTheme="majorBidi" w:hAnsiTheme="majorBidi" w:cs="Angsana New" w:hint="cs"/>
          <w:snapToGrid w:val="0"/>
          <w:spacing w:val="-6"/>
          <w:cs/>
          <w:lang w:val="en-US"/>
        </w:rPr>
        <w:t>ผู้ให้สิทธิในการเปิดและดำเนินกิจการ</w:t>
      </w:r>
      <w:r w:rsidR="003D56D3" w:rsidRPr="004B1154">
        <w:rPr>
          <w:rFonts w:asciiTheme="majorBidi" w:hAnsiTheme="majorBidi" w:cs="Angsana New"/>
          <w:snapToGrid w:val="0"/>
          <w:spacing w:val="-6"/>
          <w:cs/>
          <w:lang w:val="en-US"/>
        </w:rPr>
        <w:t>โรงเรียนนานาชาติ</w:t>
      </w:r>
      <w:r w:rsidR="001F4CA4" w:rsidRPr="004B1154">
        <w:rPr>
          <w:rFonts w:asciiTheme="majorBidi" w:hAnsiTheme="majorBidi" w:cs="Angsana New" w:hint="cs"/>
          <w:snapToGrid w:val="0"/>
          <w:spacing w:val="-6"/>
          <w:cs/>
          <w:lang w:val="en-US"/>
        </w:rPr>
        <w:t>ในประเทศไทย</w:t>
      </w:r>
      <w:r w:rsidR="003D56D3" w:rsidRPr="004B1154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 รวมถึงการรับบริการที่ปรึกษาด้านการจัดการจาก</w:t>
      </w:r>
      <w:r w:rsidR="001F4CA4" w:rsidRPr="004B1154">
        <w:rPr>
          <w:rFonts w:asciiTheme="majorBidi" w:hAnsiTheme="majorBidi" w:cs="Angsana New" w:hint="cs"/>
          <w:snapToGrid w:val="0"/>
          <w:spacing w:val="-6"/>
          <w:cs/>
          <w:lang w:val="en-US"/>
        </w:rPr>
        <w:t>ผู้ให้</w:t>
      </w:r>
      <w:r w:rsidR="003D56D3" w:rsidRPr="004B1154">
        <w:rPr>
          <w:rFonts w:asciiTheme="majorBidi" w:hAnsiTheme="majorBidi" w:cs="Angsana New"/>
          <w:snapToGrid w:val="0"/>
          <w:spacing w:val="-6"/>
          <w:cs/>
          <w:lang w:val="en-US"/>
        </w:rPr>
        <w:t>สิทธิ ทั้งนี้ สัญญา</w:t>
      </w:r>
      <w:r w:rsidR="007D79CD" w:rsidRPr="004B1154">
        <w:rPr>
          <w:rFonts w:asciiTheme="majorBidi" w:hAnsiTheme="majorBidi" w:cs="Angsana New" w:hint="cs"/>
          <w:snapToGrid w:val="0"/>
          <w:spacing w:val="-6"/>
          <w:cs/>
          <w:lang w:val="en-US"/>
        </w:rPr>
        <w:t>อนุญาต</w:t>
      </w:r>
      <w:r w:rsidR="003D56D3" w:rsidRPr="004B1154">
        <w:rPr>
          <w:rFonts w:asciiTheme="majorBidi" w:hAnsiTheme="majorBidi" w:cs="Angsana New"/>
          <w:snapToGrid w:val="0"/>
          <w:spacing w:val="-6"/>
          <w:cs/>
          <w:lang w:val="en-US"/>
        </w:rPr>
        <w:t>ใช้สิทธิ</w:t>
      </w:r>
      <w:r w:rsidR="007D79CD" w:rsidRPr="004B1154">
        <w:rPr>
          <w:rFonts w:asciiTheme="majorBidi" w:hAnsiTheme="majorBidi" w:cs="Angsana New" w:hint="cs"/>
          <w:snapToGrid w:val="0"/>
          <w:spacing w:val="-6"/>
          <w:cs/>
          <w:lang w:val="en-US"/>
        </w:rPr>
        <w:t>และสัญญาบริการที่ปรึกษาด้านการจัดการ</w:t>
      </w:r>
      <w:r w:rsidR="003D56D3" w:rsidRPr="004B1154">
        <w:rPr>
          <w:rFonts w:asciiTheme="majorBidi" w:hAnsiTheme="majorBidi" w:cs="Angsana New"/>
          <w:snapToGrid w:val="0"/>
          <w:spacing w:val="-6"/>
          <w:cs/>
          <w:lang w:val="en-US"/>
        </w:rPr>
        <w:t>มี</w:t>
      </w:r>
      <w:r w:rsidR="001A632E" w:rsidRPr="004B1154">
        <w:rPr>
          <w:rFonts w:asciiTheme="majorBidi" w:hAnsiTheme="majorBidi" w:cs="Angsana New" w:hint="cs"/>
          <w:snapToGrid w:val="0"/>
          <w:spacing w:val="-6"/>
          <w:cs/>
          <w:lang w:val="en-US"/>
        </w:rPr>
        <w:t>ระยะเวลา</w:t>
      </w:r>
      <w:r w:rsidR="003D56D3" w:rsidRPr="004B1154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 </w:t>
      </w:r>
      <w:r w:rsidRPr="009E3308">
        <w:rPr>
          <w:rFonts w:ascii="Angsana New" w:hAnsi="Angsana New" w:cs="Angsana New"/>
          <w:snapToGrid w:val="0"/>
          <w:spacing w:val="-4"/>
          <w:lang w:val="en-US"/>
        </w:rPr>
        <w:t>50</w:t>
      </w:r>
      <w:r w:rsidR="0056343B" w:rsidRPr="004B115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3D56D3" w:rsidRPr="004B1154">
        <w:rPr>
          <w:rFonts w:asciiTheme="majorBidi" w:hAnsiTheme="majorBidi" w:cs="Angsana New"/>
          <w:snapToGrid w:val="0"/>
          <w:spacing w:val="-6"/>
          <w:cs/>
          <w:lang w:val="en-US"/>
        </w:rPr>
        <w:t>ปี นับตั้งแต่วันที่โรงเรียนเปิดดำเนินการ และ</w:t>
      </w:r>
      <w:r w:rsidR="001A632E" w:rsidRPr="004B1154">
        <w:rPr>
          <w:rFonts w:asciiTheme="majorBidi" w:hAnsiTheme="majorBidi" w:cs="Angsana New" w:hint="cs"/>
          <w:snapToGrid w:val="0"/>
          <w:spacing w:val="-6"/>
          <w:cs/>
          <w:lang w:val="en-US"/>
        </w:rPr>
        <w:t>ผู้ให้</w:t>
      </w:r>
      <w:r w:rsidR="003D56D3" w:rsidRPr="004B1154">
        <w:rPr>
          <w:rFonts w:asciiTheme="majorBidi" w:hAnsiTheme="majorBidi" w:cs="Angsana New"/>
          <w:snapToGrid w:val="0"/>
          <w:spacing w:val="-6"/>
          <w:cs/>
          <w:lang w:val="en-US"/>
        </w:rPr>
        <w:t>สิทธิมีสิทธิได้รับค่าบริการและค่าธรรมเนียมการใช้สิทธิตาม</w:t>
      </w:r>
      <w:r w:rsidR="008D1912" w:rsidRPr="004B1154">
        <w:rPr>
          <w:rFonts w:asciiTheme="majorBidi" w:hAnsiTheme="majorBidi" w:cs="Angsana New" w:hint="cs"/>
          <w:snapToGrid w:val="0"/>
          <w:spacing w:val="-6"/>
          <w:cs/>
          <w:lang w:val="en-US"/>
        </w:rPr>
        <w:t>ข้อกำหนดและเงื่อนไข</w:t>
      </w:r>
      <w:r w:rsidR="003D56D3" w:rsidRPr="004B1154">
        <w:rPr>
          <w:rFonts w:asciiTheme="majorBidi" w:hAnsiTheme="majorBidi" w:cs="Angsana New"/>
          <w:snapToGrid w:val="0"/>
          <w:spacing w:val="-6"/>
          <w:cs/>
          <w:lang w:val="en-US"/>
        </w:rPr>
        <w:t>ที่ระบุในสัญญา</w:t>
      </w:r>
    </w:p>
    <w:p w14:paraId="2A8DE0B7" w14:textId="2D11FD53" w:rsidR="00F4799B" w:rsidRPr="004B1154" w:rsidRDefault="009E3308" w:rsidP="00CB5A6A">
      <w:pPr>
        <w:spacing w:before="360" w:line="400" w:lineRule="exact"/>
        <w:ind w:left="547" w:hanging="547"/>
        <w:rPr>
          <w:rFonts w:asciiTheme="majorBidi" w:hAnsiTheme="majorBidi" w:cstheme="majorBidi"/>
          <w:b/>
          <w:bCs/>
          <w:cs/>
          <w:lang w:val="en-US"/>
        </w:rPr>
      </w:pPr>
      <w:r w:rsidRPr="009E3308">
        <w:rPr>
          <w:rFonts w:asciiTheme="majorBidi" w:hAnsiTheme="majorBidi" w:cstheme="majorBidi"/>
          <w:b/>
          <w:bCs/>
          <w:lang w:val="en-US"/>
        </w:rPr>
        <w:t>24</w:t>
      </w:r>
      <w:r w:rsidR="00F4799B" w:rsidRPr="004B1154">
        <w:rPr>
          <w:rFonts w:asciiTheme="majorBidi" w:hAnsiTheme="majorBidi" w:cstheme="majorBidi"/>
          <w:b/>
          <w:bCs/>
          <w:lang w:val="en-US"/>
        </w:rPr>
        <w:t>.</w:t>
      </w:r>
      <w:r w:rsidR="00F4799B" w:rsidRPr="004B1154">
        <w:rPr>
          <w:rFonts w:asciiTheme="majorBidi" w:hAnsiTheme="majorBidi" w:cstheme="majorBidi"/>
          <w:b/>
          <w:bCs/>
          <w:lang w:val="en-US"/>
        </w:rPr>
        <w:tab/>
      </w:r>
      <w:r w:rsidR="00F4799B" w:rsidRPr="004B1154">
        <w:rPr>
          <w:rFonts w:asciiTheme="majorBidi" w:hAnsiTheme="majorBidi" w:cstheme="majorBidi"/>
          <w:b/>
          <w:bCs/>
          <w:cs/>
          <w:lang w:val="en-US"/>
        </w:rPr>
        <w:t>คดีฟ้องร้อง</w:t>
      </w:r>
    </w:p>
    <w:p w14:paraId="35AEA28C" w14:textId="18FD52BC" w:rsidR="00C76C9C" w:rsidRPr="004B1154" w:rsidRDefault="009E3308" w:rsidP="00CB5A6A">
      <w:pPr>
        <w:tabs>
          <w:tab w:val="left" w:pos="1170"/>
        </w:tabs>
        <w:spacing w:after="120" w:line="400" w:lineRule="exact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cs/>
          <w:lang w:val="en-US"/>
        </w:rPr>
      </w:pPr>
      <w:r w:rsidRPr="009E3308">
        <w:rPr>
          <w:rFonts w:asciiTheme="majorBidi" w:hAnsiTheme="majorBidi" w:cstheme="majorBidi"/>
          <w:snapToGrid w:val="0"/>
          <w:spacing w:val="-4"/>
          <w:lang w:val="en-US"/>
        </w:rPr>
        <w:t>24</w:t>
      </w:r>
      <w:r w:rsidR="00F4799B" w:rsidRPr="004B1154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9E3308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F4799B" w:rsidRPr="004B1154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4A2CDD"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ณ วันที่ </w:t>
      </w:r>
      <w:r w:rsidRPr="009E3308">
        <w:rPr>
          <w:rFonts w:ascii="Angsana New" w:hAnsi="Angsana New" w:cs="Angsana New"/>
          <w:snapToGrid w:val="0"/>
          <w:spacing w:val="-4"/>
          <w:lang w:val="en-US"/>
        </w:rPr>
        <w:t>30</w:t>
      </w:r>
      <w:r w:rsidR="003017D8" w:rsidRPr="004B115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D67FA7" w:rsidRPr="004B1154">
        <w:rPr>
          <w:rFonts w:ascii="Angsana New" w:hAnsi="Angsana New" w:cs="Angsana New" w:hint="cs"/>
          <w:snapToGrid w:val="0"/>
          <w:spacing w:val="-4"/>
          <w:cs/>
          <w:lang w:val="en-US"/>
        </w:rPr>
        <w:t>กันยายน</w:t>
      </w:r>
      <w:r w:rsidR="003017D8" w:rsidRPr="004B1154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Pr="009E3308">
        <w:rPr>
          <w:rFonts w:ascii="Angsana New" w:hAnsi="Angsana New" w:cs="Angsana New"/>
          <w:snapToGrid w:val="0"/>
          <w:spacing w:val="-4"/>
          <w:lang w:val="en-US"/>
        </w:rPr>
        <w:t>2568</w:t>
      </w:r>
      <w:r w:rsidR="004A2CDD"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บริษัทย่อยแห่งหนึ่งถูกฟ้องเป็นจำเลยในคดีแพ่งเป็นจำนวน </w:t>
      </w:r>
      <w:r w:rsidRPr="009E3308">
        <w:rPr>
          <w:rFonts w:asciiTheme="majorBidi" w:hAnsiTheme="majorBidi" w:cstheme="majorBidi"/>
          <w:snapToGrid w:val="0"/>
          <w:spacing w:val="-6"/>
          <w:lang w:val="en-US"/>
        </w:rPr>
        <w:t>5</w:t>
      </w:r>
      <w:r w:rsidR="004A2CDD"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คดี โดยถูกฟ้องร่วมกับบริษัทเป็นจำเลยในคดีแพ่งเป็นจำนวน </w:t>
      </w:r>
      <w:r w:rsidRPr="009E3308">
        <w:rPr>
          <w:rFonts w:asciiTheme="majorBidi" w:hAnsiTheme="majorBidi" w:cstheme="majorBidi"/>
          <w:snapToGrid w:val="0"/>
          <w:spacing w:val="-6"/>
          <w:lang w:val="en-US"/>
        </w:rPr>
        <w:t>2</w:t>
      </w:r>
      <w:r w:rsidR="004A2CDD"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คดี สืบเนื่องจากการผิดสัญญาเช่าห้องชุด ซึ่งโจทก์ได้เรียกร้องให้ชดใช้ค่าเสียหายเป็นจำนวนหนึ่ง </w:t>
      </w:r>
      <w:r w:rsidR="004A2CDD"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ทั้งนี้ฝ่ายบริหารและที่ปรึกษากฎหมายของกลุ่มบริษัทยังไม่สามารถประเมินผลของคดีความได้จนกว่าศาลจะมีคำพิพากษาในอนาคต โดยกลุ่มบริษัทเชื่อว่า ผลของคดีไม่น่ามีผลกระทบอย่างมีนัยสำคัญต่องบการเงินรวมของกลุ่มบริษัท ดังนั้นกลุ่มบริษัทจึงไม่ได้รับรู้ประมาณการหนี้สินจากคดีความดังกล่าวในงบการเงิน</w:t>
      </w:r>
    </w:p>
    <w:p w14:paraId="04E8C317" w14:textId="605B20ED" w:rsidR="00243482" w:rsidRPr="004B1154" w:rsidRDefault="009E3308" w:rsidP="00CB5A6A">
      <w:pPr>
        <w:spacing w:after="120" w:line="400" w:lineRule="exact"/>
        <w:ind w:left="1166" w:hanging="626"/>
        <w:jc w:val="thaiDistribute"/>
        <w:rPr>
          <w:rFonts w:ascii="Angsana New" w:hAnsi="Angsana New" w:cs="Angsana New"/>
          <w:cs/>
        </w:rPr>
      </w:pPr>
      <w:r w:rsidRPr="009E3308">
        <w:rPr>
          <w:rFonts w:asciiTheme="majorBidi" w:hAnsiTheme="majorBidi" w:cstheme="majorBidi"/>
          <w:snapToGrid w:val="0"/>
          <w:spacing w:val="-4"/>
          <w:lang w:val="en-US"/>
        </w:rPr>
        <w:t>24</w:t>
      </w:r>
      <w:r w:rsidR="00F4799B" w:rsidRPr="004B1154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9E3308">
        <w:rPr>
          <w:rFonts w:asciiTheme="majorBidi" w:hAnsiTheme="majorBidi" w:cstheme="majorBidi"/>
          <w:snapToGrid w:val="0"/>
          <w:spacing w:val="-4"/>
          <w:lang w:val="en-US"/>
        </w:rPr>
        <w:t>2</w:t>
      </w:r>
      <w:r w:rsidR="00F4799B" w:rsidRPr="004B1154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FD2963" w:rsidRPr="004B1154">
        <w:rPr>
          <w:rFonts w:asciiTheme="majorBidi" w:hAnsiTheme="majorBidi" w:cstheme="majorBidi" w:hint="cs"/>
          <w:cs/>
          <w:lang w:eastAsia="x-none"/>
        </w:rPr>
        <w:t>ณ</w:t>
      </w:r>
      <w:r w:rsidR="00FD2963" w:rsidRPr="004B1154">
        <w:rPr>
          <w:rFonts w:asciiTheme="majorBidi" w:hAnsiTheme="majorBidi" w:cstheme="majorBidi"/>
          <w:cs/>
          <w:lang w:eastAsia="x-none"/>
        </w:rPr>
        <w:t xml:space="preserve"> </w:t>
      </w:r>
      <w:r w:rsidR="00FD2963" w:rsidRPr="004B1154">
        <w:rPr>
          <w:rFonts w:asciiTheme="majorBidi" w:hAnsiTheme="majorBidi" w:cstheme="majorBidi" w:hint="cs"/>
          <w:cs/>
          <w:lang w:eastAsia="x-none"/>
        </w:rPr>
        <w:t>วันที่</w:t>
      </w:r>
      <w:r w:rsidR="00FD2963" w:rsidRPr="004B1154">
        <w:rPr>
          <w:rFonts w:asciiTheme="majorBidi" w:hAnsiTheme="majorBidi" w:cstheme="majorBidi"/>
          <w:cs/>
          <w:lang w:eastAsia="x-none"/>
        </w:rPr>
        <w:t xml:space="preserve"> </w:t>
      </w:r>
      <w:r w:rsidRPr="009E3308">
        <w:rPr>
          <w:rFonts w:asciiTheme="majorBidi" w:hAnsiTheme="majorBidi" w:cstheme="majorBidi"/>
          <w:lang w:val="en-US" w:eastAsia="x-none"/>
        </w:rPr>
        <w:t>30</w:t>
      </w:r>
      <w:r w:rsidR="003017D8" w:rsidRPr="004B1154">
        <w:rPr>
          <w:rFonts w:asciiTheme="majorBidi" w:hAnsiTheme="majorBidi" w:cstheme="majorBidi"/>
          <w:lang w:val="en-US" w:eastAsia="x-none"/>
        </w:rPr>
        <w:t xml:space="preserve"> </w:t>
      </w:r>
      <w:r w:rsidR="00D67FA7" w:rsidRPr="004B1154">
        <w:rPr>
          <w:rFonts w:asciiTheme="majorBidi" w:hAnsiTheme="majorBidi" w:cs="Angsana New" w:hint="cs"/>
          <w:cs/>
          <w:lang w:val="en-US" w:eastAsia="x-none"/>
        </w:rPr>
        <w:t>กันยา</w:t>
      </w:r>
      <w:r w:rsidR="003017D8" w:rsidRPr="004B1154">
        <w:rPr>
          <w:rFonts w:asciiTheme="majorBidi" w:hAnsiTheme="majorBidi" w:cs="Angsana New"/>
          <w:cs/>
          <w:lang w:val="en-US" w:eastAsia="x-none"/>
        </w:rPr>
        <w:t xml:space="preserve">ยน </w:t>
      </w:r>
      <w:r w:rsidRPr="009E3308">
        <w:rPr>
          <w:rFonts w:asciiTheme="majorBidi" w:hAnsiTheme="majorBidi" w:cstheme="majorBidi"/>
          <w:lang w:val="en-US" w:eastAsia="x-none"/>
        </w:rPr>
        <w:t>2568</w:t>
      </w:r>
      <w:r w:rsidR="00FD2963" w:rsidRPr="004B1154">
        <w:rPr>
          <w:rFonts w:asciiTheme="majorBidi" w:hAnsiTheme="majorBidi" w:cstheme="majorBidi"/>
          <w:cs/>
          <w:lang w:eastAsia="x-none"/>
        </w:rPr>
        <w:t xml:space="preserve"> </w:t>
      </w:r>
      <w:r w:rsidR="00FD2963" w:rsidRPr="004B1154">
        <w:rPr>
          <w:rFonts w:asciiTheme="majorBidi" w:hAnsiTheme="majorBidi" w:cstheme="majorBidi" w:hint="cs"/>
          <w:cs/>
          <w:lang w:eastAsia="x-none"/>
        </w:rPr>
        <w:t xml:space="preserve">เจ้าหนี้ค่าก่อสร้างและดอกเบี้ยค้างจ่ายระหว่างบริษัทย่อยและผู้รับเหมาโครงการมียอดคงเหลือจำนวน </w:t>
      </w:r>
      <w:r w:rsidRPr="009E3308">
        <w:rPr>
          <w:rFonts w:asciiTheme="majorBidi" w:hAnsiTheme="majorBidi" w:cstheme="majorBidi" w:hint="cs"/>
          <w:lang w:val="en-US" w:eastAsia="x-none"/>
        </w:rPr>
        <w:t>5</w:t>
      </w:r>
      <w:r w:rsidR="00FD2963" w:rsidRPr="004B1154">
        <w:rPr>
          <w:rFonts w:asciiTheme="majorBidi" w:hAnsiTheme="majorBidi" w:cstheme="majorBidi" w:hint="cs"/>
          <w:cs/>
          <w:lang w:eastAsia="x-none"/>
        </w:rPr>
        <w:t>,</w:t>
      </w:r>
      <w:r w:rsidRPr="009E3308">
        <w:rPr>
          <w:rFonts w:asciiTheme="majorBidi" w:hAnsiTheme="majorBidi" w:cstheme="majorBidi" w:hint="cs"/>
          <w:lang w:val="en-US" w:eastAsia="x-none"/>
        </w:rPr>
        <w:t>484</w:t>
      </w:r>
      <w:r w:rsidR="00FD2963" w:rsidRPr="004B1154">
        <w:rPr>
          <w:rFonts w:asciiTheme="majorBidi" w:hAnsiTheme="majorBidi" w:cstheme="majorBidi" w:hint="cs"/>
          <w:cs/>
          <w:lang w:eastAsia="x-none"/>
        </w:rPr>
        <w:t>.</w:t>
      </w:r>
      <w:r w:rsidRPr="009E3308">
        <w:rPr>
          <w:rFonts w:asciiTheme="majorBidi" w:hAnsiTheme="majorBidi" w:cstheme="majorBidi" w:hint="cs"/>
          <w:lang w:val="en-US" w:eastAsia="x-none"/>
        </w:rPr>
        <w:t>65</w:t>
      </w:r>
      <w:r w:rsidR="00FD2963" w:rsidRPr="004B1154">
        <w:rPr>
          <w:rFonts w:asciiTheme="majorBidi" w:hAnsiTheme="majorBidi" w:cstheme="majorBidi"/>
          <w:cs/>
          <w:lang w:eastAsia="x-none"/>
        </w:rPr>
        <w:t xml:space="preserve"> </w:t>
      </w:r>
      <w:r w:rsidR="00FD2963" w:rsidRPr="004B1154">
        <w:rPr>
          <w:rFonts w:asciiTheme="majorBidi" w:hAnsiTheme="majorBidi" w:cstheme="majorBidi" w:hint="cs"/>
          <w:cs/>
          <w:lang w:eastAsia="x-none"/>
        </w:rPr>
        <w:t>ล้านบาท</w:t>
      </w:r>
      <w:r w:rsidR="00FD2963" w:rsidRPr="004B1154">
        <w:rPr>
          <w:rFonts w:asciiTheme="majorBidi" w:hAnsiTheme="majorBidi" w:cstheme="majorBidi"/>
          <w:cs/>
          <w:lang w:eastAsia="x-none"/>
        </w:rPr>
        <w:t xml:space="preserve"> </w:t>
      </w:r>
      <w:r w:rsidR="00FD2963" w:rsidRPr="004B1154">
        <w:rPr>
          <w:rFonts w:asciiTheme="majorBidi" w:hAnsiTheme="majorBidi" w:cstheme="majorBidi" w:hint="cs"/>
          <w:cs/>
          <w:lang w:eastAsia="x-none"/>
        </w:rPr>
        <w:t xml:space="preserve">และ </w:t>
      </w:r>
      <w:bookmarkStart w:id="15" w:name="_Hlk204879290"/>
      <w:r w:rsidRPr="009E3308">
        <w:rPr>
          <w:rFonts w:ascii="Angsana New" w:hAnsi="Angsana New" w:cs="Angsana New"/>
          <w:spacing w:val="-6"/>
          <w:lang w:val="en-US"/>
        </w:rPr>
        <w:t>1</w:t>
      </w:r>
      <w:r w:rsidR="00C30416" w:rsidRPr="004B1154">
        <w:rPr>
          <w:rFonts w:ascii="Angsana New" w:hAnsi="Angsana New" w:cs="Angsana New"/>
          <w:spacing w:val="-6"/>
          <w:lang w:val="en-US"/>
        </w:rPr>
        <w:t>,</w:t>
      </w:r>
      <w:bookmarkEnd w:id="15"/>
      <w:r w:rsidRPr="009E3308">
        <w:rPr>
          <w:rFonts w:ascii="Angsana New" w:hAnsi="Angsana New" w:cs="Angsana New"/>
          <w:spacing w:val="-6"/>
          <w:lang w:val="en-US"/>
        </w:rPr>
        <w:t>302</w:t>
      </w:r>
      <w:r w:rsidR="00D67FA7" w:rsidRPr="004B1154">
        <w:rPr>
          <w:rFonts w:ascii="Angsana New" w:hAnsi="Angsana New" w:cs="Angsana New"/>
          <w:spacing w:val="-6"/>
          <w:lang w:val="en-US"/>
        </w:rPr>
        <w:t>.</w:t>
      </w:r>
      <w:r w:rsidRPr="009E3308">
        <w:rPr>
          <w:rFonts w:ascii="Angsana New" w:hAnsi="Angsana New" w:cs="Angsana New"/>
          <w:spacing w:val="-6"/>
          <w:lang w:val="en-US"/>
        </w:rPr>
        <w:t>75</w:t>
      </w:r>
      <w:r w:rsidR="00FD2963" w:rsidRPr="004B1154">
        <w:rPr>
          <w:rFonts w:asciiTheme="majorBidi" w:hAnsiTheme="majorBidi" w:cstheme="majorBidi"/>
          <w:cs/>
          <w:lang w:eastAsia="x-none"/>
        </w:rPr>
        <w:t xml:space="preserve"> </w:t>
      </w:r>
      <w:r w:rsidR="00FD2963" w:rsidRPr="004B1154">
        <w:rPr>
          <w:rFonts w:asciiTheme="majorBidi" w:hAnsiTheme="majorBidi" w:cstheme="majorBidi" w:hint="cs"/>
          <w:cs/>
          <w:lang w:eastAsia="x-none"/>
        </w:rPr>
        <w:t>ล้านบาท</w:t>
      </w:r>
      <w:r w:rsidR="00FD2963" w:rsidRPr="004B1154">
        <w:rPr>
          <w:rFonts w:asciiTheme="majorBidi" w:hAnsiTheme="majorBidi" w:cstheme="majorBidi"/>
          <w:cs/>
          <w:lang w:eastAsia="x-none"/>
        </w:rPr>
        <w:t xml:space="preserve"> </w:t>
      </w:r>
      <w:r w:rsidR="00FD2963" w:rsidRPr="004B1154">
        <w:rPr>
          <w:rFonts w:asciiTheme="majorBidi" w:hAnsiTheme="majorBidi" w:cstheme="majorBidi" w:hint="cs"/>
          <w:cs/>
          <w:lang w:eastAsia="x-none"/>
        </w:rPr>
        <w:t>ตามลำดับ ซึ่งตามสัญญาชำระ</w:t>
      </w:r>
      <w:r w:rsidR="003A1EB5" w:rsidRPr="004B1154">
        <w:rPr>
          <w:rFonts w:asciiTheme="majorBidi" w:hAnsiTheme="majorBidi" w:cstheme="majorBidi" w:hint="cs"/>
          <w:cs/>
          <w:lang w:eastAsia="x-none"/>
        </w:rPr>
        <w:t>เงิน</w:t>
      </w:r>
      <w:r w:rsidR="00FD2963" w:rsidRPr="004B1154">
        <w:rPr>
          <w:rFonts w:asciiTheme="majorBidi" w:hAnsiTheme="majorBidi" w:cstheme="majorBidi" w:hint="cs"/>
          <w:cs/>
          <w:lang w:eastAsia="x-none"/>
        </w:rPr>
        <w:t>คืน ยอดหนี้ดังกล่าวมีกำหนดชำระภายในวันที่</w:t>
      </w:r>
      <w:r w:rsidR="00FD2963" w:rsidRPr="004B1154">
        <w:rPr>
          <w:rFonts w:asciiTheme="majorBidi" w:hAnsiTheme="majorBidi" w:cstheme="majorBidi"/>
          <w:cs/>
          <w:lang w:eastAsia="x-none"/>
        </w:rPr>
        <w:t xml:space="preserve"> </w:t>
      </w:r>
      <w:r w:rsidRPr="009E3308">
        <w:rPr>
          <w:rFonts w:asciiTheme="majorBidi" w:hAnsiTheme="majorBidi" w:cstheme="majorBidi"/>
          <w:lang w:val="en-US" w:eastAsia="x-none"/>
        </w:rPr>
        <w:t>30</w:t>
      </w:r>
      <w:r w:rsidR="00FD2963" w:rsidRPr="004B1154">
        <w:rPr>
          <w:rFonts w:asciiTheme="majorBidi" w:hAnsiTheme="majorBidi" w:cstheme="majorBidi"/>
          <w:cs/>
          <w:lang w:eastAsia="x-none"/>
        </w:rPr>
        <w:t xml:space="preserve"> </w:t>
      </w:r>
      <w:r w:rsidR="00FD2963" w:rsidRPr="004B1154">
        <w:rPr>
          <w:rFonts w:asciiTheme="majorBidi" w:hAnsiTheme="majorBidi" w:cstheme="majorBidi" w:hint="cs"/>
          <w:cs/>
          <w:lang w:eastAsia="x-none"/>
        </w:rPr>
        <w:t>มิถุนายน</w:t>
      </w:r>
      <w:r w:rsidR="00FD2963" w:rsidRPr="004B1154">
        <w:rPr>
          <w:rFonts w:asciiTheme="majorBidi" w:hAnsiTheme="majorBidi" w:cstheme="majorBidi"/>
          <w:cs/>
          <w:lang w:eastAsia="x-none"/>
        </w:rPr>
        <w:t xml:space="preserve"> </w:t>
      </w:r>
      <w:r w:rsidRPr="009E3308">
        <w:rPr>
          <w:rFonts w:asciiTheme="majorBidi" w:hAnsiTheme="majorBidi" w:cstheme="majorBidi"/>
          <w:lang w:val="en-US" w:eastAsia="x-none"/>
        </w:rPr>
        <w:t>2565</w:t>
      </w:r>
    </w:p>
    <w:p w14:paraId="1EC46CD2" w14:textId="7B43493F" w:rsidR="009E3308" w:rsidRDefault="00FD2963" w:rsidP="009E3308">
      <w:pPr>
        <w:spacing w:line="400" w:lineRule="exact"/>
        <w:ind w:left="1166"/>
        <w:jc w:val="thaiDistribute"/>
        <w:rPr>
          <w:rFonts w:ascii="Angsana New" w:hAnsi="Angsana New" w:cs="Angsana New"/>
          <w:spacing w:val="4"/>
        </w:rPr>
      </w:pPr>
      <w:r w:rsidRPr="004B1154">
        <w:rPr>
          <w:rFonts w:ascii="Angsana New" w:hAnsi="Angsana New" w:cs="Angsana New"/>
          <w:cs/>
        </w:rPr>
        <w:t>อย่างไรก็ตาม บริษัทย่อยเห็นว่าผู้รับเหมาโครงการไม่สามารถปฏิบัติตามภาระที่ระบุไว้ในสัญญาก่อสร้างและไม่สามารถส่งมอบการก่อสร้างโครงการเจ้าพระยาเอสเตทได้ภายในวันที่</w:t>
      </w:r>
      <w:r w:rsidRPr="004B1154">
        <w:rPr>
          <w:rFonts w:ascii="Angsana New" w:hAnsi="Angsana New" w:cs="Angsana New" w:hint="cs"/>
          <w:spacing w:val="-6"/>
          <w:cs/>
        </w:rPr>
        <w:t xml:space="preserve">  </w:t>
      </w:r>
      <w:r w:rsidR="00B822E6" w:rsidRPr="004B1154">
        <w:rPr>
          <w:rFonts w:ascii="Angsana New" w:hAnsi="Angsana New" w:cs="Angsana New"/>
          <w:spacing w:val="-6"/>
          <w:lang w:val="en-US"/>
        </w:rPr>
        <w:t xml:space="preserve">               </w:t>
      </w:r>
      <w:r w:rsidR="009E3308" w:rsidRPr="009E3308">
        <w:rPr>
          <w:rFonts w:ascii="Angsana New" w:hAnsi="Angsana New" w:cs="Angsana New"/>
          <w:lang w:val="en-US"/>
        </w:rPr>
        <w:t>31</w:t>
      </w:r>
      <w:r w:rsidRPr="004B1154">
        <w:rPr>
          <w:rFonts w:ascii="Angsana New" w:hAnsi="Angsana New" w:cs="Angsana New"/>
          <w:cs/>
        </w:rPr>
        <w:t xml:space="preserve"> ตุลาคม </w:t>
      </w:r>
      <w:r w:rsidR="009E3308" w:rsidRPr="009E3308">
        <w:rPr>
          <w:rFonts w:ascii="Angsana New" w:hAnsi="Angsana New" w:cs="Angsana New"/>
          <w:lang w:val="en-US"/>
        </w:rPr>
        <w:t>2561</w:t>
      </w:r>
      <w:r w:rsidRPr="004B1154">
        <w:rPr>
          <w:rFonts w:ascii="Angsana New" w:hAnsi="Angsana New" w:cs="Angsana New"/>
          <w:cs/>
        </w:rPr>
        <w:t xml:space="preserve"> ตามที่ก</w:t>
      </w:r>
      <w:r w:rsidRPr="004B1154">
        <w:rPr>
          <w:rFonts w:ascii="Angsana New" w:hAnsi="Angsana New" w:cs="Angsana New" w:hint="cs"/>
          <w:cs/>
        </w:rPr>
        <w:t>ำ</w:t>
      </w:r>
      <w:r w:rsidRPr="004B1154">
        <w:rPr>
          <w:rFonts w:ascii="Angsana New" w:hAnsi="Angsana New" w:cs="Angsana New"/>
          <w:cs/>
        </w:rPr>
        <w:t>หนดไว้ ทั้งนี้ตามที่ระบุไว้ในสัญญาก่อสร้าง บริษัทย่อยและผู้รับเหมา</w:t>
      </w:r>
      <w:r w:rsidRPr="004B1154">
        <w:rPr>
          <w:rFonts w:ascii="Angsana New" w:hAnsi="Angsana New" w:cs="Angsana New" w:hint="cs"/>
          <w:cs/>
        </w:rPr>
        <w:t>โครงการ</w:t>
      </w:r>
      <w:r w:rsidRPr="004B1154">
        <w:rPr>
          <w:rFonts w:ascii="Angsana New" w:hAnsi="Angsana New" w:cs="Angsana New"/>
          <w:cs/>
        </w:rPr>
        <w:t>แต่ละฝ่</w:t>
      </w:r>
      <w:r w:rsidRPr="004B1154">
        <w:rPr>
          <w:rFonts w:ascii="Angsana New" w:hAnsi="Angsana New" w:cs="Angsana New" w:hint="cs"/>
          <w:cs/>
        </w:rPr>
        <w:t>า</w:t>
      </w:r>
      <w:r w:rsidRPr="004B1154">
        <w:rPr>
          <w:rFonts w:ascii="Angsana New" w:hAnsi="Angsana New" w:cs="Angsana New"/>
          <w:cs/>
        </w:rPr>
        <w:t>ยต้องยื่นข้อเรียกร้องของตนต่อวิศวกรซึ่งได้รับการแต่งตั้งจากทั้งสองฝ่</w:t>
      </w:r>
      <w:r w:rsidRPr="004B1154">
        <w:rPr>
          <w:rFonts w:ascii="Angsana New" w:hAnsi="Angsana New" w:cs="Angsana New" w:hint="cs"/>
          <w:cs/>
        </w:rPr>
        <w:t>า</w:t>
      </w:r>
      <w:r w:rsidRPr="004B1154">
        <w:rPr>
          <w:rFonts w:ascii="Angsana New" w:hAnsi="Angsana New" w:cs="Angsana New"/>
          <w:cs/>
        </w:rPr>
        <w:t>ยตามที่บริษัทย่อยและผู้รับเหมาโครงการได้ระบุไว้ในสัญญาก่อสร้าง (“วิศวกร”) ส</w:t>
      </w:r>
      <w:r w:rsidRPr="004B1154">
        <w:rPr>
          <w:rFonts w:ascii="Angsana New" w:hAnsi="Angsana New" w:cs="Angsana New" w:hint="cs"/>
          <w:cs/>
        </w:rPr>
        <w:t>ำ</w:t>
      </w:r>
      <w:r w:rsidRPr="004B1154">
        <w:rPr>
          <w:rFonts w:ascii="Angsana New" w:hAnsi="Angsana New" w:cs="Angsana New"/>
          <w:cs/>
        </w:rPr>
        <w:t>หรับความเสียหายจากความล่าช้าและการขยายก</w:t>
      </w:r>
      <w:r w:rsidRPr="004B1154">
        <w:rPr>
          <w:rFonts w:ascii="Angsana New" w:hAnsi="Angsana New" w:cs="Angsana New" w:hint="cs"/>
          <w:cs/>
        </w:rPr>
        <w:t>ำ</w:t>
      </w:r>
      <w:r w:rsidRPr="004B1154">
        <w:rPr>
          <w:rFonts w:ascii="Angsana New" w:hAnsi="Angsana New" w:cs="Angsana New"/>
          <w:cs/>
        </w:rPr>
        <w:t xml:space="preserve">หนดเวลาแล้วเสร็จของงาน (Extension of Time for Completion)โดยวิศวกรในฐานะที่เป็นผู้ชี้ขาดข้อเรียกร้อง (Claim Determinder) ของคู่สัญญา จะต้องชี้ขาดประเด็นดังกล่าวซึ่งจะมีผลผูกพันคู่สัญญา โดยเมื่อวันที่ </w:t>
      </w:r>
      <w:r w:rsidR="009E3308" w:rsidRPr="009E3308">
        <w:rPr>
          <w:rFonts w:ascii="Angsana New" w:hAnsi="Angsana New" w:cs="Angsana New"/>
          <w:lang w:val="en-US"/>
        </w:rPr>
        <w:t>20</w:t>
      </w:r>
      <w:r w:rsidRPr="004B1154">
        <w:rPr>
          <w:rFonts w:ascii="Angsana New" w:hAnsi="Angsana New" w:cs="Angsana New"/>
          <w:cs/>
        </w:rPr>
        <w:t xml:space="preserve"> เมษายน </w:t>
      </w:r>
      <w:r w:rsidR="009E3308" w:rsidRPr="009E3308">
        <w:rPr>
          <w:rFonts w:ascii="Angsana New" w:hAnsi="Angsana New" w:cs="Angsana New"/>
          <w:lang w:val="en-US"/>
        </w:rPr>
        <w:t>2566</w:t>
      </w:r>
      <w:r w:rsidRPr="004B1154">
        <w:rPr>
          <w:rFonts w:ascii="Angsana New" w:hAnsi="Angsana New" w:cs="Angsana New"/>
          <w:cs/>
        </w:rPr>
        <w:t xml:space="preserve"> วิศวกรได้ออกหนังสือชี้ขาดอย่างเป็นทางการ (Engineer’s Determination) ซึ่งได้สรุปผลการพิจารณาว่า</w:t>
      </w:r>
      <w:r w:rsidRPr="004B1154">
        <w:rPr>
          <w:rFonts w:ascii="Angsana New" w:hAnsi="Angsana New" w:cs="Angsana New" w:hint="cs"/>
          <w:cs/>
        </w:rPr>
        <w:t>ผู้รับเหมาโครงการไม่ได้สิทธิในการขอขยายเวลาส่งมอบงาน</w:t>
      </w:r>
      <w:r w:rsidRPr="004B1154">
        <w:rPr>
          <w:rFonts w:ascii="Angsana New" w:hAnsi="Angsana New" w:cs="Angsana New"/>
          <w:cs/>
        </w:rPr>
        <w:t xml:space="preserve"> </w:t>
      </w:r>
      <w:r w:rsidRPr="004B1154">
        <w:rPr>
          <w:rFonts w:ascii="Angsana New" w:hAnsi="Angsana New" w:cs="Angsana New" w:hint="cs"/>
          <w:cs/>
        </w:rPr>
        <w:t>ดังนั้นกำหนดเวลาแล้วเสร็จของงานจึงยังคงไม่เปลี่ยนแปลง</w:t>
      </w:r>
      <w:r w:rsidRPr="004B1154">
        <w:rPr>
          <w:rFonts w:ascii="Angsana New" w:hAnsi="Angsana New" w:cs="Angsana New"/>
          <w:cs/>
        </w:rPr>
        <w:t xml:space="preserve"> </w:t>
      </w:r>
      <w:r w:rsidRPr="004B1154">
        <w:rPr>
          <w:rFonts w:ascii="Angsana New" w:hAnsi="Angsana New" w:cs="Angsana New" w:hint="cs"/>
          <w:cs/>
        </w:rPr>
        <w:t>กล่าวคือวันที่</w:t>
      </w:r>
      <w:r w:rsidRPr="004B1154">
        <w:rPr>
          <w:rFonts w:ascii="Angsana New" w:hAnsi="Angsana New" w:cs="Angsana New"/>
          <w:cs/>
        </w:rPr>
        <w:t xml:space="preserve"> </w:t>
      </w:r>
      <w:r w:rsidR="009E3308" w:rsidRPr="009E3308">
        <w:rPr>
          <w:rFonts w:ascii="Angsana New" w:hAnsi="Angsana New" w:cs="Angsana New"/>
          <w:lang w:val="en-US"/>
        </w:rPr>
        <w:t>31</w:t>
      </w:r>
      <w:r w:rsidRPr="004B1154">
        <w:rPr>
          <w:rFonts w:ascii="Angsana New" w:hAnsi="Angsana New" w:cs="Angsana New"/>
          <w:cs/>
        </w:rPr>
        <w:t xml:space="preserve"> </w:t>
      </w:r>
      <w:r w:rsidRPr="004B1154">
        <w:rPr>
          <w:rFonts w:ascii="Angsana New" w:hAnsi="Angsana New" w:cs="Angsana New" w:hint="cs"/>
          <w:cs/>
        </w:rPr>
        <w:t>ตุลาคม</w:t>
      </w:r>
      <w:r w:rsidRPr="004B1154">
        <w:rPr>
          <w:rFonts w:ascii="Angsana New" w:hAnsi="Angsana New" w:cs="Angsana New"/>
          <w:cs/>
        </w:rPr>
        <w:t xml:space="preserve"> </w:t>
      </w:r>
      <w:r w:rsidR="009E3308" w:rsidRPr="009E3308">
        <w:rPr>
          <w:rFonts w:ascii="Angsana New" w:hAnsi="Angsana New" w:cs="Angsana New"/>
          <w:lang w:val="en-US"/>
        </w:rPr>
        <w:t>2561</w:t>
      </w:r>
      <w:r w:rsidRPr="004B1154">
        <w:rPr>
          <w:rFonts w:ascii="Angsana New" w:hAnsi="Angsana New" w:cs="Angsana New"/>
          <w:cs/>
        </w:rPr>
        <w:t xml:space="preserve"> </w:t>
      </w:r>
      <w:r w:rsidRPr="004B1154">
        <w:rPr>
          <w:rFonts w:ascii="Angsana New" w:hAnsi="Angsana New" w:cs="Angsana New" w:hint="cs"/>
          <w:cs/>
        </w:rPr>
        <w:t>และผู้รับเหมาโครงการไม่สามารถปฏิบัติตามภาระที่ระบุไว้ในสัญญาก่อสร้าง</w:t>
      </w:r>
      <w:r w:rsidRPr="004B1154">
        <w:rPr>
          <w:rFonts w:ascii="Angsana New" w:hAnsi="Angsana New" w:cs="Angsana New"/>
          <w:cs/>
        </w:rPr>
        <w:t xml:space="preserve"> </w:t>
      </w:r>
      <w:r w:rsidRPr="004B1154">
        <w:rPr>
          <w:rFonts w:ascii="Angsana New" w:hAnsi="Angsana New" w:cs="Angsana New" w:hint="cs"/>
          <w:cs/>
        </w:rPr>
        <w:t>อีกทั้งวิศวกรได้ระบุไว้ในหนังสือชี้ขาดว่าบริษัทย่อยมีสิทธิ</w:t>
      </w:r>
      <w:r w:rsidRPr="004B1154">
        <w:rPr>
          <w:rFonts w:ascii="Angsana New" w:hAnsi="Angsana New" w:cs="Angsana New" w:hint="cs"/>
          <w:spacing w:val="4"/>
          <w:cs/>
        </w:rPr>
        <w:t>ได้รับการชดใช้ค่าเสียหายจากความล่าช้าจำนวน</w:t>
      </w:r>
      <w:r w:rsidRPr="004B1154">
        <w:rPr>
          <w:rFonts w:ascii="Angsana New" w:hAnsi="Angsana New" w:cs="Angsana New"/>
          <w:spacing w:val="4"/>
          <w:cs/>
        </w:rPr>
        <w:t xml:space="preserve"> </w:t>
      </w:r>
      <w:r w:rsidR="009E3308" w:rsidRPr="009E3308">
        <w:rPr>
          <w:rFonts w:ascii="Angsana New" w:hAnsi="Angsana New" w:cs="Angsana New"/>
          <w:spacing w:val="4"/>
          <w:lang w:val="en-US"/>
        </w:rPr>
        <w:t>5</w:t>
      </w:r>
      <w:r w:rsidRPr="004B1154">
        <w:rPr>
          <w:rFonts w:ascii="Angsana New" w:hAnsi="Angsana New" w:cs="Angsana New"/>
          <w:spacing w:val="4"/>
          <w:cs/>
        </w:rPr>
        <w:t>,</w:t>
      </w:r>
      <w:r w:rsidR="009E3308" w:rsidRPr="009E3308">
        <w:rPr>
          <w:rFonts w:ascii="Angsana New" w:hAnsi="Angsana New" w:cs="Angsana New"/>
          <w:spacing w:val="4"/>
          <w:lang w:val="en-US"/>
        </w:rPr>
        <w:t>380</w:t>
      </w:r>
      <w:r w:rsidRPr="004B1154">
        <w:rPr>
          <w:rFonts w:ascii="Angsana New" w:hAnsi="Angsana New" w:cs="Angsana New"/>
          <w:spacing w:val="4"/>
          <w:cs/>
        </w:rPr>
        <w:t>.</w:t>
      </w:r>
      <w:r w:rsidR="009E3308" w:rsidRPr="009E3308">
        <w:rPr>
          <w:rFonts w:ascii="Angsana New" w:hAnsi="Angsana New" w:cs="Angsana New"/>
          <w:spacing w:val="4"/>
          <w:lang w:val="en-US"/>
        </w:rPr>
        <w:t>22</w:t>
      </w:r>
      <w:r w:rsidRPr="004B1154">
        <w:rPr>
          <w:rFonts w:ascii="Angsana New" w:hAnsi="Angsana New" w:cs="Angsana New"/>
          <w:spacing w:val="4"/>
          <w:cs/>
        </w:rPr>
        <w:t xml:space="preserve"> </w:t>
      </w:r>
      <w:r w:rsidRPr="004B1154">
        <w:rPr>
          <w:rFonts w:ascii="Angsana New" w:hAnsi="Angsana New" w:cs="Angsana New" w:hint="cs"/>
          <w:spacing w:val="4"/>
          <w:cs/>
        </w:rPr>
        <w:t>ล้านบาท</w:t>
      </w:r>
      <w:r w:rsidRPr="004B1154">
        <w:rPr>
          <w:rFonts w:ascii="Angsana New" w:hAnsi="Angsana New" w:cs="Angsana New"/>
          <w:spacing w:val="4"/>
          <w:cs/>
        </w:rPr>
        <w:t xml:space="preserve"> </w:t>
      </w:r>
      <w:r w:rsidRPr="004B1154">
        <w:rPr>
          <w:rFonts w:ascii="Angsana New" w:hAnsi="Angsana New" w:cs="Angsana New" w:hint="cs"/>
          <w:spacing w:val="4"/>
          <w:cs/>
        </w:rPr>
        <w:t>และยังระบุไว้ในหนังสือ</w:t>
      </w:r>
      <w:r w:rsidRPr="004B1154">
        <w:rPr>
          <w:rFonts w:ascii="Angsana New" w:hAnsi="Angsana New" w:cs="Angsana New" w:hint="cs"/>
          <w:spacing w:val="8"/>
          <w:cs/>
        </w:rPr>
        <w:t>ชี้ขาดดังกล่าวว่าการก่อสร้างโครงการยังไม่แล้วเสร็จ</w:t>
      </w:r>
      <w:r w:rsidR="00B61D37" w:rsidRPr="004B1154">
        <w:rPr>
          <w:rFonts w:ascii="Angsana New" w:hAnsi="Angsana New" w:cs="Angsana New" w:hint="cs"/>
          <w:spacing w:val="8"/>
          <w:cs/>
        </w:rPr>
        <w:t xml:space="preserve"> </w:t>
      </w:r>
      <w:r w:rsidR="00B61D37" w:rsidRPr="004B1154">
        <w:rPr>
          <w:rFonts w:ascii="Angsana New" w:hAnsi="Angsana New" w:cs="Angsana New"/>
          <w:spacing w:val="8"/>
          <w:cs/>
        </w:rPr>
        <w:t>และค่าความเสียหายจากความล่าช้าจะ</w:t>
      </w:r>
      <w:r w:rsidR="00B61D37" w:rsidRPr="004B1154">
        <w:rPr>
          <w:rFonts w:ascii="Angsana New" w:hAnsi="Angsana New" w:cs="Angsana New"/>
          <w:spacing w:val="4"/>
          <w:cs/>
        </w:rPr>
        <w:t>ดำเนินต่อจนถึงวันที่งานก่อสร้างแล้วเสร็จขั้นสุดท้าย (</w:t>
      </w:r>
      <w:r w:rsidR="00B61D37" w:rsidRPr="004B1154">
        <w:rPr>
          <w:rFonts w:ascii="Angsana New" w:hAnsi="Angsana New" w:cs="Angsana New"/>
          <w:spacing w:val="4"/>
        </w:rPr>
        <w:t>Practical Completion)</w:t>
      </w:r>
      <w:r w:rsidR="009E3308">
        <w:rPr>
          <w:rFonts w:ascii="Angsana New" w:hAnsi="Angsana New" w:cs="Angsana New"/>
          <w:spacing w:val="4"/>
          <w:cs/>
        </w:rPr>
        <w:br w:type="page"/>
      </w:r>
    </w:p>
    <w:p w14:paraId="6F15B926" w14:textId="77777777" w:rsidR="007C0B1C" w:rsidRDefault="00FD2963" w:rsidP="00B25C41">
      <w:pPr>
        <w:spacing w:after="120"/>
        <w:ind w:left="1166"/>
        <w:jc w:val="thaiDistribute"/>
        <w:rPr>
          <w:rFonts w:ascii="Angsana New" w:hAnsi="Angsana New" w:cs="Angsana New"/>
          <w:lang w:val="en-US"/>
        </w:rPr>
      </w:pPr>
      <w:r w:rsidRPr="004B1154">
        <w:rPr>
          <w:rFonts w:ascii="Angsana New" w:hAnsi="Angsana New" w:cs="Angsana New"/>
          <w:cs/>
        </w:rPr>
        <w:lastRenderedPageBreak/>
        <w:t xml:space="preserve">การชี้ขาดในเรื่องค่าเสียหายจากความล่าช้าดังกล่าวซึ่งสนับสนุนข้อเรียกร้องของบริษัทย่อย </w:t>
      </w:r>
      <w:r w:rsidR="0013106E" w:rsidRPr="004B1154">
        <w:rPr>
          <w:rFonts w:ascii="Angsana New" w:hAnsi="Angsana New" w:cs="Angsana New"/>
          <w:lang w:val="en-US"/>
        </w:rPr>
        <w:t xml:space="preserve">      </w:t>
      </w:r>
      <w:r w:rsidRPr="004B1154">
        <w:rPr>
          <w:rFonts w:ascii="Angsana New" w:hAnsi="Angsana New" w:cs="Angsana New"/>
          <w:cs/>
        </w:rPr>
        <w:t>ยังไม่รวมถึงค่าเสียหายอื่น ๆ ซึ่งบริษัทย่อยได้ประเมินเบื้องต้นแล้วพบว่าความเสียหายอันเนื่องมาจากความล่าช้าร่วมกับการผิดสัญญาก่อสร้างและสัญญาระหว่างผู้ถือหุ้นมีมูลค่าเกินกว่าจ</w:t>
      </w:r>
      <w:r w:rsidRPr="004B1154">
        <w:rPr>
          <w:rFonts w:ascii="Angsana New" w:hAnsi="Angsana New" w:cs="Angsana New" w:hint="cs"/>
          <w:cs/>
        </w:rPr>
        <w:t>ำ</w:t>
      </w:r>
      <w:r w:rsidRPr="004B1154">
        <w:rPr>
          <w:rFonts w:ascii="Angsana New" w:hAnsi="Angsana New" w:cs="Angsana New"/>
          <w:cs/>
        </w:rPr>
        <w:t>นวนรวมของ</w:t>
      </w:r>
      <w:r w:rsidRPr="004B1154">
        <w:rPr>
          <w:rFonts w:ascii="Angsana New" w:hAnsi="Angsana New" w:cs="Angsana New" w:hint="cs"/>
          <w:cs/>
        </w:rPr>
        <w:t>เจ้า</w:t>
      </w:r>
      <w:r w:rsidRPr="004B1154">
        <w:rPr>
          <w:rFonts w:ascii="Angsana New" w:hAnsi="Angsana New" w:cs="Angsana New"/>
          <w:cs/>
        </w:rPr>
        <w:t xml:space="preserve">หนี้ค่าก่อสร้างและดอกเบี้ยค้างจ่ายทั้งหมด </w:t>
      </w:r>
    </w:p>
    <w:p w14:paraId="3132837F" w14:textId="23A5FF09" w:rsidR="00B25C41" w:rsidRPr="004B1154" w:rsidRDefault="00FD2963" w:rsidP="00B02F65">
      <w:pPr>
        <w:spacing w:after="120"/>
        <w:ind w:left="1166"/>
        <w:jc w:val="thaiDistribute"/>
        <w:rPr>
          <w:rFonts w:ascii="Angsana New" w:hAnsi="Angsana New" w:cs="Angsana New"/>
          <w:cs/>
        </w:rPr>
      </w:pPr>
      <w:r w:rsidRPr="004B1154">
        <w:rPr>
          <w:rFonts w:ascii="Angsana New" w:hAnsi="Angsana New" w:cs="Angsana New"/>
          <w:cs/>
        </w:rPr>
        <w:t xml:space="preserve">ทั้งนี้ตามความเห็นของที่ปรึกษาทางกฎหมายของกลุ่มบริษัท สัญญาก่อสร้างดังกล่าวมีลักษณะเป็นสัญญาต่างตอบแทน ดังนั้นบริษัทย่อยย่อมไม่ตกอยู่ในฐานะลูกหนี้ผิดนัดภายใต้พฤติการณ์ที่บริษัทย่อยไม่มีส่วนในการรับผิดชอบตามมาตรา </w:t>
      </w:r>
      <w:r w:rsidR="009E3308" w:rsidRPr="009E3308">
        <w:rPr>
          <w:rFonts w:ascii="Angsana New" w:hAnsi="Angsana New" w:cs="Angsana New"/>
          <w:lang w:val="en-US"/>
        </w:rPr>
        <w:t>205</w:t>
      </w:r>
      <w:r w:rsidRPr="004B1154">
        <w:rPr>
          <w:rFonts w:ascii="Angsana New" w:hAnsi="Angsana New" w:cs="Angsana New"/>
          <w:cs/>
        </w:rPr>
        <w:t xml:space="preserve"> ของประมวลกฎหมายแพ่งและพาณิชย์</w:t>
      </w:r>
    </w:p>
    <w:p w14:paraId="1AB77672" w14:textId="2C0B635B" w:rsidR="009F52F0" w:rsidRPr="004B1154" w:rsidRDefault="009F52F0" w:rsidP="00CE6686">
      <w:pPr>
        <w:overflowPunct/>
        <w:autoSpaceDE/>
        <w:autoSpaceDN/>
        <w:adjustRightInd/>
        <w:spacing w:before="120" w:after="120"/>
        <w:ind w:left="1166"/>
        <w:jc w:val="thaiDistribute"/>
        <w:textAlignment w:val="auto"/>
        <w:rPr>
          <w:rFonts w:ascii="Angsana New" w:hAnsi="Angsana New" w:cs="Angsana New"/>
          <w:snapToGrid w:val="0"/>
          <w:spacing w:val="-4"/>
          <w:lang w:val="en-US"/>
        </w:rPr>
      </w:pPr>
      <w:r w:rsidRPr="004B1154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="009E3308" w:rsidRPr="009E3308">
        <w:rPr>
          <w:rFonts w:ascii="Angsana New" w:hAnsi="Angsana New" w:cs="Angsana New"/>
          <w:snapToGrid w:val="0"/>
          <w:spacing w:val="-4"/>
          <w:lang w:val="en-US"/>
        </w:rPr>
        <w:t>26</w:t>
      </w:r>
      <w:r w:rsidRPr="004B1154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เมษายน </w:t>
      </w:r>
      <w:r w:rsidR="009E3308" w:rsidRPr="009E3308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Pr="004B1154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สืบเนื่องจากหนังสือชี้ขาดอย่างเป็นทางการจากวิศวกรดังกล่าว บริษัทย่อยได้ส่งหนังสือเรียกชำระค่าเสียหายเนื่องจากความล่าช้าตามสัญญาก่อสร้างและความเสียหาย</w:t>
      </w:r>
      <w:r w:rsidR="00292DEF" w:rsidRPr="004B115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4B1154">
        <w:rPr>
          <w:rFonts w:ascii="Angsana New" w:hAnsi="Angsana New" w:cs="Angsana New"/>
          <w:snapToGrid w:val="0"/>
          <w:spacing w:val="-4"/>
          <w:cs/>
          <w:lang w:val="en-US"/>
        </w:rPr>
        <w:t>ต่าง</w:t>
      </w:r>
      <w:r w:rsidR="00292DEF" w:rsidRPr="004B115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4B1154">
        <w:rPr>
          <w:rFonts w:ascii="Angsana New" w:hAnsi="Angsana New" w:cs="Angsana New"/>
          <w:snapToGrid w:val="0"/>
          <w:spacing w:val="-4"/>
          <w:cs/>
          <w:lang w:val="en-US"/>
        </w:rPr>
        <w:t>ๆ</w:t>
      </w:r>
      <w:r w:rsidR="00292DEF" w:rsidRPr="004B115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4B1154">
        <w:rPr>
          <w:rFonts w:ascii="Angsana New" w:hAnsi="Angsana New" w:cs="Angsana New"/>
          <w:snapToGrid w:val="0"/>
          <w:spacing w:val="-4"/>
          <w:cs/>
          <w:lang w:val="en-US"/>
        </w:rPr>
        <w:t>ที่เกิดขึ้นในเบื้องต้นที่เกี่ยวข้องกับการผิดสัญญาก่อสร้าง (</w:t>
      </w:r>
      <w:r w:rsidRPr="004B1154">
        <w:rPr>
          <w:rFonts w:ascii="Angsana New" w:hAnsi="Angsana New" w:cs="Angsana New"/>
          <w:snapToGrid w:val="0"/>
          <w:spacing w:val="-4"/>
          <w:lang w:val="en-US"/>
        </w:rPr>
        <w:t xml:space="preserve">Demand Notice) </w:t>
      </w:r>
      <w:r w:rsidRPr="004B1154">
        <w:rPr>
          <w:rFonts w:ascii="Angsana New" w:hAnsi="Angsana New" w:cs="Angsana New"/>
          <w:snapToGrid w:val="0"/>
          <w:spacing w:val="-4"/>
          <w:cs/>
          <w:lang w:val="en-US"/>
        </w:rPr>
        <w:t>ให้กับผู้รับเหมาโครงการ ซึ่งหนังสือดังกล่าวได้ถึงกำหนดชำระโดยไม่มีการจ่ายชำระจากผู้รับเหมาโครงการ</w:t>
      </w:r>
    </w:p>
    <w:p w14:paraId="0517697C" w14:textId="1FCE85C9" w:rsidR="00243482" w:rsidRPr="004B1154" w:rsidRDefault="00F4799B" w:rsidP="003017D8">
      <w:pPr>
        <w:tabs>
          <w:tab w:val="left" w:pos="1170"/>
        </w:tabs>
        <w:spacing w:after="200"/>
        <w:ind w:left="1166"/>
        <w:jc w:val="thaiDistribute"/>
        <w:rPr>
          <w:rFonts w:asciiTheme="majorBidi" w:hAnsiTheme="majorBidi" w:cstheme="majorBidi"/>
          <w:spacing w:val="-8"/>
          <w:cs/>
        </w:rPr>
      </w:pPr>
      <w:r w:rsidRPr="004B1154">
        <w:rPr>
          <w:rFonts w:asciiTheme="majorBidi" w:hAnsiTheme="majorBidi" w:cstheme="majorBidi"/>
          <w:spacing w:val="-8"/>
          <w:cs/>
        </w:rPr>
        <w:t>สืบเนื่องจากที่กล่าวมาข้างต้น</w:t>
      </w:r>
      <w:r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เมื่อวันที่ </w:t>
      </w:r>
      <w:r w:rsidR="009E3308" w:rsidRPr="009E3308">
        <w:rPr>
          <w:rFonts w:asciiTheme="majorBidi" w:hAnsiTheme="majorBidi" w:cstheme="majorBidi"/>
          <w:snapToGrid w:val="0"/>
          <w:spacing w:val="-4"/>
          <w:lang w:val="en-US"/>
        </w:rPr>
        <w:t>12</w:t>
      </w:r>
      <w:r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พฤษภาคม </w:t>
      </w:r>
      <w:r w:rsidR="009E3308" w:rsidRPr="009E3308">
        <w:rPr>
          <w:rFonts w:asciiTheme="majorBidi" w:hAnsiTheme="majorBidi" w:cstheme="majorBidi"/>
          <w:snapToGrid w:val="0"/>
          <w:spacing w:val="-4"/>
          <w:lang w:val="en-US"/>
        </w:rPr>
        <w:t>2566</w:t>
      </w:r>
      <w:r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Pr="004B1154">
        <w:rPr>
          <w:rFonts w:asciiTheme="majorBidi" w:hAnsiTheme="majorBidi" w:cstheme="majorBidi"/>
          <w:spacing w:val="-8"/>
          <w:cs/>
        </w:rPr>
        <w:t>บริษัทได้ใช้สิทธิตามสัญญาเพื่อบอกเลิกสัญญาระหว่างผู้ถือหุ้นของบริษัทย่อยกับผู้รับเหมาโครงการซึ่งมีฐานะเป็นผู้ถือหุ้น</w:t>
      </w:r>
      <w:r w:rsidR="00FD2963" w:rsidRPr="004B1154">
        <w:rPr>
          <w:rFonts w:asciiTheme="majorBidi" w:hAnsiTheme="majorBidi" w:cstheme="majorBidi" w:hint="cs"/>
          <w:spacing w:val="-8"/>
          <w:cs/>
        </w:rPr>
        <w:t>ข้างน้อย</w:t>
      </w:r>
      <w:r w:rsidRPr="004B1154">
        <w:rPr>
          <w:rFonts w:asciiTheme="majorBidi" w:hAnsiTheme="majorBidi" w:cstheme="majorBidi"/>
          <w:spacing w:val="-8"/>
          <w:cs/>
        </w:rPr>
        <w:t>ในบริษัทย่อยโดยการออกหนังสือบอกเลิกสัญญาอย่างเป็นทางการ</w:t>
      </w:r>
    </w:p>
    <w:p w14:paraId="398041E6" w14:textId="467FF647" w:rsidR="00FD2963" w:rsidRPr="004B1154" w:rsidRDefault="00DE6EF3" w:rsidP="00C8746C">
      <w:pPr>
        <w:tabs>
          <w:tab w:val="left" w:pos="1170"/>
        </w:tabs>
        <w:spacing w:after="120"/>
        <w:ind w:left="1166" w:hanging="14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4B1154">
        <w:rPr>
          <w:rFonts w:ascii="Angsana New" w:hAnsi="Angsana New" w:cs="Angsana New"/>
          <w:snapToGrid w:val="0"/>
          <w:spacing w:val="-4"/>
          <w:cs/>
          <w:lang w:val="en-US"/>
        </w:rPr>
        <w:t>เมื่อ</w:t>
      </w:r>
      <w:r w:rsidRPr="004B1154">
        <w:rPr>
          <w:rFonts w:asciiTheme="majorBidi" w:hAnsiTheme="majorBidi" w:cs="Angsana New"/>
          <w:snapToGrid w:val="0"/>
          <w:spacing w:val="-4"/>
          <w:cs/>
          <w:lang w:val="en-US"/>
        </w:rPr>
        <w:t xml:space="preserve">วันที่ </w:t>
      </w:r>
      <w:r w:rsidR="009E3308" w:rsidRPr="009E3308">
        <w:rPr>
          <w:rFonts w:ascii="Angsana New" w:hAnsi="Angsana New" w:cs="Angsana New"/>
          <w:snapToGrid w:val="0"/>
          <w:spacing w:val="-4"/>
          <w:lang w:val="en-US"/>
        </w:rPr>
        <w:t>29</w:t>
      </w:r>
      <w:r w:rsidRPr="004B1154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มีนาคม </w:t>
      </w:r>
      <w:r w:rsidR="009E3308" w:rsidRPr="009E3308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Pr="004B1154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ผู้รับเหมาโครงการได้ดำเนินการก่อสร้างแล้วเสร็จและได้รับหนังสือ</w:t>
      </w:r>
      <w:r w:rsidRPr="004B1154">
        <w:rPr>
          <w:rFonts w:ascii="Angsana New" w:hAnsi="Angsana New" w:cs="Angsana New"/>
          <w:snapToGrid w:val="0"/>
          <w:spacing w:val="6"/>
          <w:cs/>
          <w:lang w:val="en-US"/>
        </w:rPr>
        <w:t>รับรองการแล้วเสร็จขั้นสุดท้ายพร้อมใช้งาน (</w:t>
      </w:r>
      <w:r w:rsidRPr="004B1154">
        <w:rPr>
          <w:rFonts w:ascii="Angsana New" w:hAnsi="Angsana New" w:cs="Angsana New"/>
          <w:snapToGrid w:val="0"/>
          <w:spacing w:val="6"/>
          <w:lang w:val="en-US"/>
        </w:rPr>
        <w:t xml:space="preserve">Certificate of Practical Completion) </w:t>
      </w:r>
      <w:r w:rsidRPr="004B1154">
        <w:rPr>
          <w:rFonts w:ascii="Angsana New" w:hAnsi="Angsana New" w:cs="Angsana New"/>
          <w:snapToGrid w:val="0"/>
          <w:spacing w:val="6"/>
          <w:cs/>
          <w:lang w:val="en-US"/>
        </w:rPr>
        <w:t>ลงวันที่</w:t>
      </w:r>
      <w:r w:rsidR="009E3308" w:rsidRPr="009E3308">
        <w:rPr>
          <w:rFonts w:ascii="Angsana New" w:hAnsi="Angsana New" w:cs="Angsana New"/>
          <w:snapToGrid w:val="0"/>
          <w:spacing w:val="6"/>
          <w:lang w:val="en-US"/>
        </w:rPr>
        <w:t>12</w:t>
      </w:r>
      <w:r w:rsidR="007012FD" w:rsidRPr="004B115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4B1154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เมษายน </w:t>
      </w:r>
      <w:r w:rsidR="009E3308" w:rsidRPr="009E3308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Pr="004B1154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ซึ่งเป็นระยะเวลาก่อสร้างนับจากวันที่ในหนังสือรับรองการแล้วเสร็จพร้อมใช้งานเกินกว่าเวลาที่กำหนดในสัญญาก่อสร้างมากกว่า </w:t>
      </w:r>
      <w:r w:rsidR="009E3308" w:rsidRPr="009E3308">
        <w:rPr>
          <w:rFonts w:ascii="Angsana New" w:hAnsi="Angsana New" w:cs="Angsana New"/>
          <w:snapToGrid w:val="0"/>
          <w:spacing w:val="-4"/>
          <w:lang w:val="en-US"/>
        </w:rPr>
        <w:t>5</w:t>
      </w:r>
      <w:r w:rsidRPr="004B1154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ปี</w:t>
      </w:r>
    </w:p>
    <w:p w14:paraId="54410055" w14:textId="6649D514" w:rsidR="00F4799B" w:rsidRPr="004B1154" w:rsidRDefault="00F4799B" w:rsidP="00C76C9C">
      <w:pPr>
        <w:tabs>
          <w:tab w:val="left" w:pos="1170"/>
        </w:tabs>
        <w:spacing w:after="120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u w:val="single"/>
          <w:lang w:val="en-US"/>
        </w:rPr>
      </w:pPr>
      <w:r w:rsidRPr="004B1154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Pr="004B1154">
        <w:rPr>
          <w:rFonts w:asciiTheme="majorBidi" w:hAnsiTheme="majorBidi" w:cstheme="majorBidi"/>
          <w:snapToGrid w:val="0"/>
          <w:spacing w:val="-4"/>
          <w:u w:val="single"/>
          <w:cs/>
          <w:lang w:val="en-US"/>
        </w:rPr>
        <w:t>การดำเนินคดีโดยผู้รับเหมาโครงการ</w:t>
      </w:r>
    </w:p>
    <w:p w14:paraId="5CB6A913" w14:textId="4D431CA9" w:rsidR="00F4799B" w:rsidRPr="004B1154" w:rsidRDefault="00F4799B" w:rsidP="00893364">
      <w:pPr>
        <w:numPr>
          <w:ilvl w:val="0"/>
          <w:numId w:val="21"/>
        </w:numPr>
        <w:tabs>
          <w:tab w:val="left" w:pos="1170"/>
        </w:tabs>
        <w:spacing w:after="200"/>
        <w:ind w:left="1627" w:hanging="450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bookmarkStart w:id="16" w:name="_Hlk159225155"/>
      <w:r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เมื่อวันที่ </w:t>
      </w:r>
      <w:r w:rsidR="009E3308" w:rsidRPr="009E3308">
        <w:rPr>
          <w:rFonts w:asciiTheme="majorBidi" w:hAnsiTheme="majorBidi" w:cstheme="majorBidi"/>
          <w:snapToGrid w:val="0"/>
          <w:spacing w:val="-6"/>
          <w:lang w:val="en-US"/>
        </w:rPr>
        <w:t>19</w:t>
      </w:r>
      <w:r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กันยายน </w:t>
      </w:r>
      <w:r w:rsidR="009E3308" w:rsidRPr="009E3308">
        <w:rPr>
          <w:rFonts w:asciiTheme="majorBidi" w:hAnsiTheme="majorBidi" w:cstheme="majorBidi"/>
          <w:snapToGrid w:val="0"/>
          <w:spacing w:val="-6"/>
          <w:lang w:val="en-US"/>
        </w:rPr>
        <w:t>2565</w:t>
      </w:r>
      <w:r w:rsidRPr="004B1154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ผู้รับเหมาโครงการได้ยื่นคำร้องต่อศาลขอให้เพิกถอนมติที่ประชุมวิสามัญผู้ถือหุ้น</w:t>
      </w:r>
      <w:r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ครั้งที่ </w:t>
      </w:r>
      <w:r w:rsidR="009E3308" w:rsidRPr="009E3308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Pr="004B1154">
        <w:rPr>
          <w:rFonts w:asciiTheme="majorBidi" w:hAnsiTheme="majorBidi" w:cstheme="majorBidi"/>
          <w:snapToGrid w:val="0"/>
          <w:spacing w:val="-4"/>
          <w:lang w:val="en-US"/>
        </w:rPr>
        <w:t>/</w:t>
      </w:r>
      <w:r w:rsidR="009E3308" w:rsidRPr="009E3308">
        <w:rPr>
          <w:rFonts w:asciiTheme="majorBidi" w:hAnsiTheme="majorBidi" w:cstheme="majorBidi"/>
          <w:snapToGrid w:val="0"/>
          <w:spacing w:val="-4"/>
          <w:lang w:val="en-US"/>
        </w:rPr>
        <w:t>2565</w:t>
      </w:r>
      <w:r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ซึ่งพิจารณาวาระการเปลี่ยนแปลงกรรมการ อำนาจกรรมการ และการดำเนินคดีกับผู้รับเหมาโครงการ ทั้งนี้ คดีดังกล่าวได้ถึงที่สุดแล้ว โดยเมื่อวันที่ </w:t>
      </w:r>
      <w:r w:rsidR="00C76C9C" w:rsidRPr="004B1154">
        <w:rPr>
          <w:rFonts w:asciiTheme="majorBidi" w:hAnsiTheme="majorBidi" w:cstheme="majorBidi"/>
          <w:snapToGrid w:val="0"/>
          <w:spacing w:val="-4"/>
          <w:lang w:val="en-US"/>
        </w:rPr>
        <w:t xml:space="preserve">           </w:t>
      </w:r>
      <w:r w:rsidR="009E3308" w:rsidRPr="009E3308">
        <w:rPr>
          <w:rFonts w:asciiTheme="majorBidi" w:hAnsiTheme="majorBidi" w:cstheme="majorBidi"/>
          <w:snapToGrid w:val="0"/>
          <w:spacing w:val="-4"/>
          <w:lang w:val="en-US"/>
        </w:rPr>
        <w:t>6</w:t>
      </w:r>
      <w:r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พฤศจิกายน </w:t>
      </w:r>
      <w:r w:rsidR="009E3308" w:rsidRPr="009E3308">
        <w:rPr>
          <w:rFonts w:asciiTheme="majorBidi" w:hAnsiTheme="majorBidi" w:cstheme="majorBidi"/>
          <w:snapToGrid w:val="0"/>
          <w:spacing w:val="-4"/>
          <w:lang w:val="en-US"/>
        </w:rPr>
        <w:t>2566</w:t>
      </w:r>
      <w:r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ศาลชั้นต้นได้มีคำพิพากษาว่าคำร้องของผู้รับเหมาโครงการให้เพิกถอนมติที่ประชุมวิสามัญผู้ถือหุ้น ครั้งที่ </w:t>
      </w:r>
      <w:r w:rsidR="009E3308" w:rsidRPr="009E3308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Pr="004B1154">
        <w:rPr>
          <w:rFonts w:asciiTheme="majorBidi" w:hAnsiTheme="majorBidi" w:cstheme="majorBidi"/>
          <w:snapToGrid w:val="0"/>
          <w:spacing w:val="-4"/>
          <w:lang w:val="en-US"/>
        </w:rPr>
        <w:t>/</w:t>
      </w:r>
      <w:r w:rsidR="009E3308" w:rsidRPr="009E3308">
        <w:rPr>
          <w:rFonts w:asciiTheme="majorBidi" w:hAnsiTheme="majorBidi" w:cstheme="majorBidi"/>
          <w:snapToGrid w:val="0"/>
          <w:spacing w:val="-4"/>
          <w:lang w:val="en-US"/>
        </w:rPr>
        <w:t>2565</w:t>
      </w:r>
      <w:r w:rsidRPr="004B1154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4B1154">
        <w:rPr>
          <w:rFonts w:asciiTheme="majorBidi" w:hAnsiTheme="majorBidi" w:cstheme="majorBidi"/>
          <w:snapToGrid w:val="0"/>
          <w:spacing w:val="-4"/>
          <w:cs/>
          <w:lang w:val="en-US"/>
        </w:rPr>
        <w:t>นั้นไม่มีมูล จึงเป็นเหตุให้ยกคำร้องเพิกถอนทั้งหมดและขอให้ผู้รับเหมาโครงการเป็นผู้ชำระค่าธรรมเนียมศาล</w:t>
      </w:r>
      <w:r w:rsidR="002562F8" w:rsidRPr="004B1154">
        <w:rPr>
          <w:rFonts w:asciiTheme="majorBidi" w:hAnsiTheme="majorBidi" w:cstheme="majorBidi" w:hint="cs"/>
          <w:snapToGrid w:val="0"/>
          <w:spacing w:val="-4"/>
          <w:cs/>
          <w:lang w:val="en-US"/>
        </w:rPr>
        <w:t xml:space="preserve"> </w:t>
      </w:r>
      <w:r w:rsidR="002562F8" w:rsidRPr="004B1154">
        <w:rPr>
          <w:rFonts w:asciiTheme="majorBidi" w:hAnsiTheme="majorBidi" w:cs="Angsana New"/>
          <w:snapToGrid w:val="0"/>
          <w:spacing w:val="-4"/>
          <w:cs/>
          <w:lang w:val="en-US"/>
        </w:rPr>
        <w:t>ปัจจุบันคดีอยู่ระหว่างรอคำพิพากษาของศาลอุทธรณ์</w:t>
      </w:r>
    </w:p>
    <w:p w14:paraId="158C0C6A" w14:textId="77777777" w:rsidR="00CB5A6A" w:rsidRPr="004B1154" w:rsidRDefault="00CB5A6A">
      <w:pPr>
        <w:overflowPunct/>
        <w:autoSpaceDE/>
        <w:autoSpaceDN/>
        <w:adjustRightInd/>
        <w:textAlignment w:val="auto"/>
        <w:rPr>
          <w:rFonts w:asciiTheme="majorBidi" w:hAnsiTheme="majorBidi" w:cs="Angsana New"/>
          <w:snapToGrid w:val="0"/>
          <w:spacing w:val="-8"/>
          <w:cs/>
          <w:lang w:val="en-US"/>
        </w:rPr>
      </w:pPr>
      <w:r w:rsidRPr="004B1154">
        <w:rPr>
          <w:rFonts w:asciiTheme="majorBidi" w:hAnsiTheme="majorBidi" w:cs="Angsana New"/>
          <w:snapToGrid w:val="0"/>
          <w:spacing w:val="-8"/>
          <w:cs/>
        </w:rPr>
        <w:br w:type="page"/>
      </w:r>
    </w:p>
    <w:p w14:paraId="452099CC" w14:textId="3BCB66CC" w:rsidR="00C50B33" w:rsidRPr="004B1154" w:rsidRDefault="00C50B33" w:rsidP="00852E80">
      <w:pPr>
        <w:pStyle w:val="ListParagraph"/>
        <w:numPr>
          <w:ilvl w:val="0"/>
          <w:numId w:val="21"/>
        </w:numPr>
        <w:spacing w:before="120" w:after="120" w:line="240" w:lineRule="auto"/>
        <w:ind w:left="1620" w:hanging="453"/>
        <w:jc w:val="thaiDistribute"/>
        <w:rPr>
          <w:rFonts w:asciiTheme="majorBidi" w:eastAsia="Wingdings" w:hAnsiTheme="majorBidi" w:cstheme="majorBidi"/>
          <w:snapToGrid w:val="0"/>
          <w:sz w:val="32"/>
          <w:szCs w:val="32"/>
        </w:rPr>
      </w:pP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lastRenderedPageBreak/>
        <w:t xml:space="preserve">เมื่อวันที่ 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31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ตุลาคม 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ผู้รับเหมาโครงการยื่นฟ้องบริษัทและบริษัทย่อยต่อศาลแพ่งกรุงเทพใต้ โดยกล่าวหาว่าบริษัทได้ฝ่าฝืนเงื่อนไขในสัญญาระหว่างผู้ถือหุ้น ข้อบังคับของบริษัท</w:t>
      </w:r>
      <w:r w:rsidR="004E296B" w:rsidRPr="004B1154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ย่อย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และกระทำ</w:t>
      </w:r>
      <w:r w:rsidRPr="004B1154">
        <w:rPr>
          <w:rFonts w:asciiTheme="majorBidi" w:eastAsia="Wingdings" w:hAnsiTheme="majorBidi" w:cs="Angsana New"/>
          <w:snapToGrid w:val="0"/>
          <w:spacing w:val="4"/>
          <w:sz w:val="32"/>
          <w:szCs w:val="32"/>
          <w:cs/>
        </w:rPr>
        <w:t xml:space="preserve">การละเมิด โดยเรียกร้องค่าเสียหายเป็นจำนวน </w:t>
      </w:r>
      <w:r w:rsidR="009E3308" w:rsidRPr="009E3308">
        <w:rPr>
          <w:rFonts w:asciiTheme="majorBidi" w:eastAsia="Wingdings" w:hAnsiTheme="majorBidi" w:cs="Angsana New"/>
          <w:snapToGrid w:val="0"/>
          <w:spacing w:val="4"/>
          <w:sz w:val="32"/>
          <w:szCs w:val="32"/>
        </w:rPr>
        <w:t>1</w:t>
      </w:r>
      <w:r w:rsidRPr="004B1154">
        <w:rPr>
          <w:rFonts w:asciiTheme="majorBidi" w:eastAsia="Wingdings" w:hAnsiTheme="majorBidi" w:cs="Angsana New"/>
          <w:snapToGrid w:val="0"/>
          <w:spacing w:val="4"/>
          <w:sz w:val="32"/>
          <w:szCs w:val="32"/>
          <w:cs/>
        </w:rPr>
        <w:t>,</w:t>
      </w:r>
      <w:r w:rsidR="009E3308" w:rsidRPr="009E3308">
        <w:rPr>
          <w:rFonts w:asciiTheme="majorBidi" w:eastAsia="Wingdings" w:hAnsiTheme="majorBidi" w:cs="Angsana New"/>
          <w:snapToGrid w:val="0"/>
          <w:spacing w:val="4"/>
          <w:sz w:val="32"/>
          <w:szCs w:val="32"/>
        </w:rPr>
        <w:t>204</w:t>
      </w:r>
      <w:r w:rsidRPr="004B1154">
        <w:rPr>
          <w:rFonts w:asciiTheme="majorBidi" w:eastAsia="Wingdings" w:hAnsiTheme="majorBidi" w:cs="Angsana New"/>
          <w:snapToGrid w:val="0"/>
          <w:spacing w:val="4"/>
          <w:sz w:val="32"/>
          <w:szCs w:val="32"/>
          <w:cs/>
        </w:rPr>
        <w:t xml:space="preserve"> ล้านบาท </w:t>
      </w:r>
      <w:r w:rsidRPr="004B1154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เนื่องจาก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ประเด็นกฎหมายหลักในคดีนี้มีที่มาจากการผิดสัญญา</w:t>
      </w:r>
      <w:r w:rsidRPr="004B1154">
        <w:rPr>
          <w:rFonts w:asciiTheme="majorBidi" w:eastAsia="Wingdings" w:hAnsiTheme="majorBidi" w:cs="Angsana New"/>
          <w:snapToGrid w:val="0"/>
          <w:sz w:val="32"/>
          <w:szCs w:val="32"/>
          <w:cs/>
        </w:rPr>
        <w:t>ก่อสร้างของผู้รับเหมาโครงการ ศาล</w:t>
      </w:r>
      <w:r w:rsidRPr="004B1154">
        <w:rPr>
          <w:rFonts w:asciiTheme="majorBidi" w:eastAsia="Wingdings" w:hAnsiTheme="majorBidi" w:cs="Angsana New" w:hint="cs"/>
          <w:snapToGrid w:val="0"/>
          <w:sz w:val="32"/>
          <w:szCs w:val="32"/>
          <w:cs/>
        </w:rPr>
        <w:t>จึงมีคำ</w:t>
      </w:r>
      <w:r w:rsidRPr="004B1154">
        <w:rPr>
          <w:rFonts w:asciiTheme="majorBidi" w:eastAsia="Wingdings" w:hAnsiTheme="majorBidi" w:cs="Angsana New"/>
          <w:snapToGrid w:val="0"/>
          <w:sz w:val="32"/>
          <w:szCs w:val="32"/>
          <w:cs/>
        </w:rPr>
        <w:t>สั่ง</w:t>
      </w:r>
      <w:r w:rsidR="00C824BE" w:rsidRPr="004B1154">
        <w:rPr>
          <w:rFonts w:asciiTheme="majorBidi" w:eastAsia="Wingdings" w:hAnsiTheme="majorBidi" w:cs="Angsana New"/>
          <w:snapToGrid w:val="0"/>
          <w:sz w:val="32"/>
          <w:szCs w:val="32"/>
        </w:rPr>
        <w:t xml:space="preserve"> </w:t>
      </w:r>
      <w:r w:rsidR="00C824BE" w:rsidRPr="004B1154">
        <w:rPr>
          <w:rFonts w:asciiTheme="majorBidi" w:eastAsia="Wingdings" w:hAnsiTheme="majorBidi" w:cs="Angsana New"/>
          <w:snapToGrid w:val="0"/>
          <w:sz w:val="32"/>
          <w:szCs w:val="32"/>
          <w:cs/>
        </w:rPr>
        <w:t xml:space="preserve">เมื่อวันที่ </w:t>
      </w:r>
      <w:r w:rsidR="009E3308" w:rsidRPr="009E3308">
        <w:rPr>
          <w:rFonts w:asciiTheme="majorBidi" w:eastAsia="Wingdings" w:hAnsiTheme="majorBidi" w:cs="Angsana New"/>
          <w:snapToGrid w:val="0"/>
          <w:sz w:val="32"/>
          <w:szCs w:val="32"/>
        </w:rPr>
        <w:t>22</w:t>
      </w:r>
      <w:r w:rsidR="00D67FA7" w:rsidRPr="004B1154">
        <w:rPr>
          <w:rFonts w:asciiTheme="majorBidi" w:eastAsia="Wingdings" w:hAnsiTheme="majorBidi" w:cs="Angsana New"/>
          <w:snapToGrid w:val="0"/>
          <w:sz w:val="32"/>
          <w:szCs w:val="32"/>
        </w:rPr>
        <w:t xml:space="preserve"> </w:t>
      </w:r>
      <w:r w:rsidR="00D67FA7" w:rsidRPr="004B1154">
        <w:rPr>
          <w:rFonts w:asciiTheme="majorBidi" w:eastAsia="Wingdings" w:hAnsiTheme="majorBidi" w:cs="Angsana New" w:hint="cs"/>
          <w:snapToGrid w:val="0"/>
          <w:sz w:val="32"/>
          <w:szCs w:val="32"/>
          <w:cs/>
        </w:rPr>
        <w:t>กันยายน</w:t>
      </w:r>
      <w:r w:rsidR="00D67FA7" w:rsidRPr="004B1154">
        <w:rPr>
          <w:rFonts w:asciiTheme="majorBidi" w:eastAsia="Wingdings" w:hAnsiTheme="majorBidi" w:cs="Angsana New"/>
          <w:snapToGrid w:val="0"/>
          <w:sz w:val="32"/>
          <w:szCs w:val="32"/>
          <w:cs/>
        </w:rPr>
        <w:t xml:space="preserve"> </w:t>
      </w:r>
      <w:r w:rsidR="009E3308" w:rsidRPr="009E3308">
        <w:rPr>
          <w:rFonts w:asciiTheme="majorBidi" w:eastAsia="Wingdings" w:hAnsiTheme="majorBidi" w:cs="Angsana New"/>
          <w:snapToGrid w:val="0"/>
          <w:sz w:val="32"/>
          <w:szCs w:val="32"/>
        </w:rPr>
        <w:t>2568</w:t>
      </w:r>
      <w:r w:rsidR="00D67FA7" w:rsidRPr="004B1154">
        <w:rPr>
          <w:rFonts w:asciiTheme="majorBidi" w:eastAsia="Wingdings" w:hAnsiTheme="majorBidi" w:cs="Angsana New"/>
          <w:snapToGrid w:val="0"/>
          <w:sz w:val="32"/>
          <w:szCs w:val="32"/>
        </w:rPr>
        <w:t xml:space="preserve"> </w:t>
      </w:r>
      <w:r w:rsidR="00D67FA7" w:rsidRPr="004B1154">
        <w:rPr>
          <w:rFonts w:asciiTheme="majorBidi" w:eastAsia="Wingdings" w:hAnsiTheme="majorBidi" w:cs="Angsana New"/>
          <w:snapToGrid w:val="0"/>
          <w:sz w:val="32"/>
          <w:szCs w:val="32"/>
          <w:cs/>
        </w:rPr>
        <w:t>ให้เลื่อนการพิจารณาคดีนี้ออกไป</w:t>
      </w:r>
      <w:r w:rsidR="00D67FA7" w:rsidRPr="004B1154">
        <w:rPr>
          <w:rFonts w:asciiTheme="majorBidi" w:eastAsia="Wingdings" w:hAnsiTheme="majorBidi" w:cs="Angsana New" w:hint="cs"/>
          <w:snapToGrid w:val="0"/>
          <w:sz w:val="32"/>
          <w:szCs w:val="32"/>
          <w:cs/>
        </w:rPr>
        <w:t xml:space="preserve">ก่อน </w:t>
      </w:r>
      <w:r w:rsidR="00D67FA7" w:rsidRPr="004B1154">
        <w:rPr>
          <w:rFonts w:asciiTheme="majorBidi" w:eastAsia="Wingdings" w:hAnsiTheme="majorBidi" w:cs="Angsana New"/>
          <w:snapToGrid w:val="0"/>
          <w:sz w:val="32"/>
          <w:szCs w:val="32"/>
          <w:cs/>
        </w:rPr>
        <w:t>เพื่อรอ</w:t>
      </w:r>
      <w:r w:rsidR="00D67FA7" w:rsidRPr="004B1154">
        <w:rPr>
          <w:rFonts w:asciiTheme="majorBidi" w:eastAsia="Wingdings" w:hAnsiTheme="majorBidi" w:cs="Angsana New" w:hint="cs"/>
          <w:snapToGrid w:val="0"/>
          <w:sz w:val="32"/>
          <w:szCs w:val="32"/>
          <w:cs/>
        </w:rPr>
        <w:t>ฟังผลคดีถึงที่สุดของคดีก่อสร้าง</w:t>
      </w:r>
      <w:r w:rsidR="00D67FA7" w:rsidRPr="004B1154">
        <w:rPr>
          <w:rFonts w:asciiTheme="majorBidi" w:eastAsia="Wingdings" w:hAnsiTheme="majorBidi" w:cs="Angsana New"/>
          <w:snapToGrid w:val="0"/>
          <w:sz w:val="32"/>
          <w:szCs w:val="32"/>
          <w:cs/>
        </w:rPr>
        <w:t xml:space="preserve"> </w:t>
      </w:r>
      <w:r w:rsidR="00D67FA7" w:rsidRPr="004B1154">
        <w:rPr>
          <w:rFonts w:asciiTheme="majorBidi" w:eastAsia="Wingdings" w:hAnsiTheme="majorBidi" w:cs="Angsana New" w:hint="cs"/>
          <w:snapToGrid w:val="0"/>
          <w:sz w:val="32"/>
          <w:szCs w:val="32"/>
          <w:cs/>
        </w:rPr>
        <w:t>ปัจจุบันคดีนี้อยู่ในระหว่างการจำหน่ายคดีชั่วคราว</w:t>
      </w:r>
      <w:r w:rsidR="00D67FA7" w:rsidRPr="004B1154">
        <w:rPr>
          <w:rFonts w:asciiTheme="majorBidi" w:eastAsia="Wingdings" w:hAnsiTheme="majorBidi" w:cs="Angsana New"/>
          <w:snapToGrid w:val="0"/>
          <w:sz w:val="32"/>
          <w:szCs w:val="32"/>
          <w:cs/>
        </w:rPr>
        <w:t xml:space="preserve">และศาลได้กำหนดนัดถัดไปวันที่ </w:t>
      </w:r>
      <w:r w:rsidR="009E3308" w:rsidRPr="009E3308">
        <w:rPr>
          <w:rFonts w:asciiTheme="majorBidi" w:eastAsia="Wingdings" w:hAnsiTheme="majorBidi" w:cs="Angsana New"/>
          <w:snapToGrid w:val="0"/>
          <w:sz w:val="32"/>
          <w:szCs w:val="32"/>
        </w:rPr>
        <w:t>22</w:t>
      </w:r>
      <w:r w:rsidR="00D67FA7" w:rsidRPr="004B1154">
        <w:rPr>
          <w:rFonts w:asciiTheme="majorBidi" w:eastAsia="Wingdings" w:hAnsiTheme="majorBidi" w:cs="Angsana New"/>
          <w:snapToGrid w:val="0"/>
          <w:sz w:val="32"/>
          <w:szCs w:val="32"/>
        </w:rPr>
        <w:t xml:space="preserve"> </w:t>
      </w:r>
      <w:r w:rsidR="00D67FA7" w:rsidRPr="004B1154">
        <w:rPr>
          <w:rFonts w:asciiTheme="majorBidi" w:eastAsia="Wingdings" w:hAnsiTheme="majorBidi" w:cs="Angsana New" w:hint="cs"/>
          <w:snapToGrid w:val="0"/>
          <w:sz w:val="32"/>
          <w:szCs w:val="32"/>
          <w:cs/>
        </w:rPr>
        <w:t xml:space="preserve">เมษายน </w:t>
      </w:r>
      <w:r w:rsidR="009E3308" w:rsidRPr="009E3308">
        <w:rPr>
          <w:rFonts w:asciiTheme="majorBidi" w:eastAsia="Wingdings" w:hAnsiTheme="majorBidi" w:cs="Angsana New"/>
          <w:snapToGrid w:val="0"/>
          <w:sz w:val="32"/>
          <w:szCs w:val="32"/>
        </w:rPr>
        <w:t>2569</w:t>
      </w:r>
    </w:p>
    <w:p w14:paraId="3211D73C" w14:textId="69108EFF" w:rsidR="00243482" w:rsidRPr="004B1154" w:rsidRDefault="00C50B33" w:rsidP="003017D8">
      <w:pPr>
        <w:pStyle w:val="ListParagraph"/>
        <w:spacing w:before="240" w:after="120" w:line="240" w:lineRule="auto"/>
        <w:ind w:left="1527"/>
        <w:contextualSpacing w:val="0"/>
        <w:jc w:val="thaiDistribute"/>
        <w:rPr>
          <w:rFonts w:asciiTheme="majorBidi" w:hAnsiTheme="majorBidi" w:cs="Angsana New"/>
          <w:snapToGrid w:val="0"/>
          <w:spacing w:val="-8"/>
          <w:cs/>
        </w:rPr>
      </w:pP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ทั้งนี้ คดีดังกล่าวยังไม่ถึงที่สุด แต่ฝ่ายบริหารของกลุ่มบริษัทพิจารณาว่าบริษัทได้ใช้สิทธิตามสัญญาในการบอกเลิกสัญญาระหว่างผู้ถือหุ้นซึ่งเป็นการใช้ความระมัดระวังตามสมควรที่สืบเนื่องมาจากความล่าช้าของผู้รับเหมาโครงการที่ไม่สามารถก่อสร้างโครงการให้แล้วเสร็จเป็นเวลาเกินกว่า 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5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ปี ประกอบกับคำชี้ขาดของวิศวกรที่ระบุว่าผู้รับเหมาโครงการผิดสัญญาก่อสร้างและการก่อสร้างโครงการยังไม่แล้วเสร็จ ณ วันที่มีคำชี้ขาดจากวิศวกร จึงทำให้เกิดสิทธิในการบอกเลิกสัญญาตามสัญญาระหว่างผู้ถือหุ้น ดังนั้น ข้อกล่าวอ้างที่ว่าบริษัทฝ่าฝืนเงื่อนไขในสัญญาระหว่างผู้ถือหุ้นจึงไม่สามารถกล่าวอ้างได้ในกรณีที่สัญญาระหว่างผู้ถือหุ้นได้ถูกบอกเลิกไปแล้ว โดยฝ่ายบริหารเห็นว่าข้อพิพาทข้างต้นไม่มีผลกระทบอย่างมีนัยสำคัญต่องบการเงินรวมของกลุ่มบริษัท</w:t>
      </w:r>
    </w:p>
    <w:p w14:paraId="28D00009" w14:textId="22673620" w:rsidR="00C50B33" w:rsidRPr="004B1154" w:rsidRDefault="00C50B33" w:rsidP="00C50B33">
      <w:pPr>
        <w:pStyle w:val="ListParagraph"/>
        <w:numPr>
          <w:ilvl w:val="0"/>
          <w:numId w:val="21"/>
        </w:numPr>
        <w:spacing w:before="120" w:after="120" w:line="240" w:lineRule="auto"/>
        <w:ind w:left="1526"/>
        <w:contextualSpacing w:val="0"/>
        <w:jc w:val="thaiDistribute"/>
        <w:rPr>
          <w:rFonts w:asciiTheme="majorBidi" w:eastAsia="Wingdings" w:hAnsiTheme="majorBidi" w:cs="Angsana New"/>
          <w:snapToGrid w:val="0"/>
          <w:spacing w:val="-4"/>
          <w:sz w:val="32"/>
          <w:szCs w:val="32"/>
        </w:rPr>
      </w:pP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เมื่อวันที่ 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10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พฤศจิกายน 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ผู้รับเหมาโครงการได้ยื่นคำร้องที่ศาลแพ่งกรุงเทพใต้ เพื่อขอให้ศาลเพิกถอนมติที่ประชุมวิสามัญผู้ถือหุ้น ครั้งที่ 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/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โดยผู้รับเหมาโครงการกล่าวหาว่าบริษัทได้ละเมิดเงื่อนไขในสัญญาระหว่างผู้ถือหุ้น ข้อบังคับของบริษัท</w:t>
      </w:r>
      <w:r w:rsidR="004E296B" w:rsidRPr="004B1154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ย่อย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และอ้างว่ามติของที่ประชุมวิสามัญผู้ถือหุ้น ครั้งที่ 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/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สมควรถูกเพิกถอน </w:t>
      </w:r>
      <w:r w:rsidRPr="004B1154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 xml:space="preserve">เนื่องจากประเด็นกฎหมายหลักในคดีนี้มีที่มาจากการผิดสัญญาก่อสร้างของผู้รับเหมาโครงการ 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ศาลจึงมีคำสั่ง</w:t>
      </w:r>
      <w:r w:rsidR="00C824BE"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="00D67FA7"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เมื่อวันที่ 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22</w:t>
      </w:r>
      <w:r w:rsidR="00D67FA7"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="00D67FA7"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กันยายน 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2568</w:t>
      </w:r>
      <w:r w:rsidR="00D67FA7"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ให้เลื่อนการพิจารณาคดีนี้ออกไป</w:t>
      </w:r>
      <w:r w:rsidR="00D67FA7" w:rsidRPr="004B1154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 xml:space="preserve">ก่อน </w:t>
      </w:r>
      <w:r w:rsidR="00D67FA7"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เพื่อรอ</w:t>
      </w:r>
      <w:r w:rsidR="00D67FA7" w:rsidRPr="004B1154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ฟังผล</w:t>
      </w:r>
      <w:r w:rsidR="00D67FA7"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คดีถึงที่สุดของ</w:t>
      </w:r>
      <w:r w:rsidR="00D67FA7" w:rsidRPr="004B1154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 xml:space="preserve">คดีก่อสร้าง </w:t>
      </w:r>
      <w:r w:rsidR="00D67FA7" w:rsidRPr="004B1154">
        <w:rPr>
          <w:rFonts w:asciiTheme="majorBidi" w:eastAsia="Wingdings" w:hAnsiTheme="majorBidi" w:cs="Angsana New" w:hint="cs"/>
          <w:snapToGrid w:val="0"/>
          <w:spacing w:val="-4"/>
          <w:sz w:val="32"/>
          <w:szCs w:val="32"/>
          <w:cs/>
        </w:rPr>
        <w:t xml:space="preserve"> </w:t>
      </w:r>
      <w:r w:rsidR="00D67FA7" w:rsidRPr="004B1154">
        <w:rPr>
          <w:rFonts w:asciiTheme="majorBidi" w:eastAsia="Wingdings" w:hAnsiTheme="majorBidi" w:cs="Angsana New" w:hint="cs"/>
          <w:snapToGrid w:val="0"/>
          <w:sz w:val="32"/>
          <w:szCs w:val="32"/>
          <w:cs/>
        </w:rPr>
        <w:t xml:space="preserve">ปัจจุบันคดีนี้อยู่ในระหว่างการจำหน่ายคดีชั่วคราวและศาลได้กำหนดนัดถัดไปวันที่ </w:t>
      </w:r>
      <w:r w:rsidR="009E3308" w:rsidRPr="009E3308">
        <w:rPr>
          <w:rFonts w:asciiTheme="majorBidi" w:eastAsia="Wingdings" w:hAnsiTheme="majorBidi" w:cs="Angsana New"/>
          <w:snapToGrid w:val="0"/>
          <w:sz w:val="32"/>
          <w:szCs w:val="32"/>
        </w:rPr>
        <w:t>22</w:t>
      </w:r>
      <w:r w:rsidR="00D67FA7" w:rsidRPr="004B1154">
        <w:rPr>
          <w:rFonts w:asciiTheme="majorBidi" w:eastAsia="Wingdings" w:hAnsiTheme="majorBidi" w:cs="Angsana New"/>
          <w:snapToGrid w:val="0"/>
          <w:sz w:val="32"/>
          <w:szCs w:val="32"/>
        </w:rPr>
        <w:t xml:space="preserve"> </w:t>
      </w:r>
      <w:r w:rsidR="00D67FA7" w:rsidRPr="004B1154">
        <w:rPr>
          <w:rFonts w:asciiTheme="majorBidi" w:eastAsia="Wingdings" w:hAnsiTheme="majorBidi" w:cs="Angsana New"/>
          <w:snapToGrid w:val="0"/>
          <w:sz w:val="32"/>
          <w:szCs w:val="32"/>
          <w:cs/>
        </w:rPr>
        <w:t xml:space="preserve">เมษายน </w:t>
      </w:r>
      <w:r w:rsidR="009E3308" w:rsidRPr="009E3308">
        <w:rPr>
          <w:rFonts w:asciiTheme="majorBidi" w:eastAsia="Wingdings" w:hAnsiTheme="majorBidi" w:cs="Angsana New"/>
          <w:snapToGrid w:val="0"/>
          <w:sz w:val="32"/>
          <w:szCs w:val="32"/>
        </w:rPr>
        <w:t>2569</w:t>
      </w:r>
    </w:p>
    <w:p w14:paraId="4E9E125D" w14:textId="341B9AB2" w:rsidR="00C50B33" w:rsidRPr="004B1154" w:rsidRDefault="00C50B33" w:rsidP="00C8746C">
      <w:pPr>
        <w:pStyle w:val="ListParagraph"/>
        <w:spacing w:after="120" w:line="240" w:lineRule="auto"/>
        <w:ind w:left="1526"/>
        <w:contextualSpacing w:val="0"/>
        <w:jc w:val="thaiDistribute"/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</w:pP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ทั้งนี้ ฝ่ายบริหารของกลุ่มบริษัทเชื่อว่าบริษัทได้ปฏิบัติตามบทบัญญัติของประมวลกฎหมายแพ่งและพาณิชย์ ในส่วนที่เกี่ยวข้องกับการจัดประชุมวิสามัญผู้ถือหุ้น ครั้งที่ 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/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อย่างถูกต้องแล้วทุกประการ ดังนั้นฝ่ายบริหารเห็นว่ากรณีข้างต้นจะไม่มีผลกระทบอย่างมีนัยสำคัญต่องบการเงิ</w:t>
      </w:r>
      <w:r w:rsidRPr="004B1154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น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รวมของกลุ่มบริษัท</w:t>
      </w:r>
    </w:p>
    <w:bookmarkEnd w:id="16"/>
    <w:p w14:paraId="79E83B29" w14:textId="77777777" w:rsidR="00CB5A6A" w:rsidRPr="004B1154" w:rsidRDefault="00CB5A6A">
      <w:pPr>
        <w:overflowPunct/>
        <w:autoSpaceDE/>
        <w:autoSpaceDN/>
        <w:adjustRightInd/>
        <w:textAlignment w:val="auto"/>
        <w:rPr>
          <w:rFonts w:asciiTheme="majorBidi" w:hAnsiTheme="majorBidi" w:cs="Angsana New"/>
          <w:snapToGrid w:val="0"/>
          <w:spacing w:val="-8"/>
          <w:cs/>
          <w:lang w:val="en-US"/>
        </w:rPr>
      </w:pPr>
      <w:r w:rsidRPr="004B1154">
        <w:rPr>
          <w:rFonts w:asciiTheme="majorBidi" w:hAnsiTheme="majorBidi" w:cs="Angsana New"/>
          <w:snapToGrid w:val="0"/>
          <w:spacing w:val="-8"/>
          <w:cs/>
        </w:rPr>
        <w:br w:type="page"/>
      </w:r>
    </w:p>
    <w:p w14:paraId="4225EE49" w14:textId="69F1A051" w:rsidR="004E296B" w:rsidRPr="004B1154" w:rsidRDefault="00C50B33" w:rsidP="00C8746C">
      <w:pPr>
        <w:pStyle w:val="ListParagraph"/>
        <w:numPr>
          <w:ilvl w:val="0"/>
          <w:numId w:val="21"/>
        </w:numPr>
        <w:tabs>
          <w:tab w:val="left" w:pos="1170"/>
        </w:tabs>
        <w:spacing w:after="120" w:line="240" w:lineRule="auto"/>
        <w:contextualSpacing w:val="0"/>
        <w:jc w:val="thaiDistribute"/>
        <w:rPr>
          <w:rFonts w:asciiTheme="majorBidi" w:hAnsiTheme="majorBidi" w:cs="Angsana New"/>
          <w:snapToGrid w:val="0"/>
          <w:spacing w:val="-8"/>
          <w:sz w:val="32"/>
          <w:szCs w:val="32"/>
          <w:cs/>
        </w:rPr>
      </w:pP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lastRenderedPageBreak/>
        <w:t xml:space="preserve">เมื่อวันที่ 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21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พฤศจิกายน 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ผู้รับเหมาโครงการยื่นฟ้องบริษัทและบริษัทย่อยต่อศาลแพ่งกรุงเทพใต้ โดยกล่าวหาว่าบริษัทย่อยได้ละเมิดเงื่อนไขในสัญญาชำระ</w:t>
      </w:r>
      <w:r w:rsidR="004E296B" w:rsidRPr="004B1154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เงิน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คืนและเรียกร้องค่าเสียหายเป็นจำนวน 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6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,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949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ล้านบาท ซึ่งเป็นหนี้ที่มาจากสัญญาก่อสร้าง เมื่อวันที่ 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27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กุมภาพันธ์ 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2567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บริษัทและบริษัทย่อยได้ยื่นคำให้การเพื่อโต้แย้งคำฟ้องของผู้รับเหมาโครงการ พร้อมกับคำฟ้องแย้งเพื่อเรียกค่าเสียหายจากความล่าช้า และค่าเสียหายอื่น ๆ รวมถึงค่าใช้จ่ายในการดำเนินงานที่เพิ่มขึ้นและดอกเบี้ยที่เพิ่มขึ้น เป็นจำนวนทุนทรัพย์ทั้งหมด 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5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,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389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ล้านบาท </w:t>
      </w:r>
      <w:r w:rsidRPr="004B1154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เนื่องจาก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ประเด็นกฎหมายหลักในคดีนี้มีที่มาจากการผิดสัญญาก่อสร้างของผู้รับเหมาโครงการ ศาลจึงมีคำสั่ง</w:t>
      </w:r>
      <w:r w:rsidR="005C4FDD"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    </w:t>
      </w:r>
      <w:r w:rsidR="00D67FA7"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เมื่อวันที่ </w:t>
      </w:r>
      <w:r w:rsidR="009E3308" w:rsidRPr="009E3308">
        <w:rPr>
          <w:rFonts w:asciiTheme="majorBidi" w:eastAsia="Wingdings" w:hAnsiTheme="majorBidi" w:cs="Angsana New"/>
          <w:snapToGrid w:val="0"/>
          <w:sz w:val="32"/>
          <w:szCs w:val="32"/>
        </w:rPr>
        <w:t>22</w:t>
      </w:r>
      <w:r w:rsidR="00D67FA7" w:rsidRPr="004B1154">
        <w:rPr>
          <w:rFonts w:asciiTheme="majorBidi" w:eastAsia="Wingdings" w:hAnsiTheme="majorBidi" w:cs="Angsana New"/>
          <w:snapToGrid w:val="0"/>
          <w:sz w:val="32"/>
          <w:szCs w:val="32"/>
        </w:rPr>
        <w:t xml:space="preserve"> </w:t>
      </w:r>
      <w:r w:rsidR="00D67FA7" w:rsidRPr="004B1154">
        <w:rPr>
          <w:rFonts w:asciiTheme="majorBidi" w:eastAsia="Wingdings" w:hAnsiTheme="majorBidi" w:cs="Angsana New"/>
          <w:snapToGrid w:val="0"/>
          <w:sz w:val="32"/>
          <w:szCs w:val="32"/>
          <w:cs/>
        </w:rPr>
        <w:t xml:space="preserve">กันยายน </w:t>
      </w:r>
      <w:r w:rsidR="009E3308" w:rsidRPr="009E3308">
        <w:rPr>
          <w:rFonts w:asciiTheme="majorBidi" w:eastAsia="Wingdings" w:hAnsiTheme="majorBidi" w:cs="Angsana New"/>
          <w:snapToGrid w:val="0"/>
          <w:sz w:val="32"/>
          <w:szCs w:val="32"/>
        </w:rPr>
        <w:t>2568</w:t>
      </w:r>
      <w:r w:rsidR="00D67FA7" w:rsidRPr="004B1154">
        <w:rPr>
          <w:rFonts w:asciiTheme="majorBidi" w:eastAsia="Wingdings" w:hAnsiTheme="majorBidi" w:cs="Angsana New"/>
          <w:snapToGrid w:val="0"/>
          <w:sz w:val="32"/>
          <w:szCs w:val="32"/>
        </w:rPr>
        <w:t xml:space="preserve"> </w:t>
      </w:r>
      <w:r w:rsidR="00D67FA7"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ให้เลื่อนการพิจารณาคดี</w:t>
      </w:r>
      <w:r w:rsidR="00D67FA7" w:rsidRPr="004B1154">
        <w:rPr>
          <w:rFonts w:asciiTheme="majorBidi" w:eastAsia="Wingdings" w:hAnsiTheme="majorBidi" w:cs="Angsana New"/>
          <w:snapToGrid w:val="0"/>
          <w:sz w:val="32"/>
          <w:szCs w:val="32"/>
          <w:cs/>
        </w:rPr>
        <w:t>นี้ออกไป</w:t>
      </w:r>
      <w:r w:rsidR="00D67FA7" w:rsidRPr="004B1154">
        <w:rPr>
          <w:rFonts w:asciiTheme="majorBidi" w:eastAsia="Wingdings" w:hAnsiTheme="majorBidi" w:cs="Angsana New" w:hint="cs"/>
          <w:snapToGrid w:val="0"/>
          <w:sz w:val="32"/>
          <w:szCs w:val="32"/>
          <w:cs/>
        </w:rPr>
        <w:t>ก่อน</w:t>
      </w:r>
      <w:r w:rsidR="00D67FA7" w:rsidRPr="004B1154">
        <w:rPr>
          <w:rFonts w:asciiTheme="majorBidi" w:eastAsia="Wingdings" w:hAnsiTheme="majorBidi" w:cs="Angsana New"/>
          <w:snapToGrid w:val="0"/>
          <w:sz w:val="32"/>
          <w:szCs w:val="32"/>
          <w:cs/>
        </w:rPr>
        <w:t xml:space="preserve"> เพื่อรอฟังผลคดีถึงที่สุดของคดีก่อสร้าง</w:t>
      </w:r>
      <w:r w:rsidR="00D67FA7"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="00D67FA7" w:rsidRPr="004B1154">
        <w:rPr>
          <w:rFonts w:asciiTheme="majorBidi" w:eastAsia="Wingdings" w:hAnsiTheme="majorBidi" w:cs="Angsana New" w:hint="cs"/>
          <w:snapToGrid w:val="0"/>
          <w:sz w:val="32"/>
          <w:szCs w:val="32"/>
          <w:cs/>
        </w:rPr>
        <w:t>ปัจจุบันคดีนี้อยู่ในระหว่างการจำหน่ายคดีชั่วคราวและศาลได้กำหนดนัดถัดไปวันที่</w:t>
      </w:r>
      <w:r w:rsidR="00B84AB7" w:rsidRPr="004B1154">
        <w:rPr>
          <w:rFonts w:asciiTheme="majorBidi" w:eastAsia="Wingdings" w:hAnsiTheme="majorBidi" w:cs="Angsana New"/>
          <w:snapToGrid w:val="0"/>
          <w:sz w:val="32"/>
          <w:szCs w:val="32"/>
        </w:rPr>
        <w:t xml:space="preserve"> </w:t>
      </w:r>
      <w:r w:rsidR="009E3308" w:rsidRPr="009E3308">
        <w:rPr>
          <w:rFonts w:asciiTheme="majorBidi" w:eastAsia="Wingdings" w:hAnsiTheme="majorBidi" w:cs="Angsana New"/>
          <w:snapToGrid w:val="0"/>
          <w:sz w:val="32"/>
          <w:szCs w:val="32"/>
        </w:rPr>
        <w:t>22</w:t>
      </w:r>
      <w:r w:rsidR="00D67FA7" w:rsidRPr="004B1154">
        <w:rPr>
          <w:rFonts w:asciiTheme="majorBidi" w:eastAsia="Wingdings" w:hAnsiTheme="majorBidi" w:cs="Angsana New" w:hint="cs"/>
          <w:snapToGrid w:val="0"/>
          <w:sz w:val="32"/>
          <w:szCs w:val="32"/>
          <w:cs/>
        </w:rPr>
        <w:t xml:space="preserve"> </w:t>
      </w:r>
      <w:r w:rsidR="00D67FA7" w:rsidRPr="004B1154">
        <w:rPr>
          <w:rFonts w:asciiTheme="majorBidi" w:eastAsia="Wingdings" w:hAnsiTheme="majorBidi" w:cs="Angsana New"/>
          <w:snapToGrid w:val="0"/>
          <w:sz w:val="32"/>
          <w:szCs w:val="32"/>
          <w:cs/>
        </w:rPr>
        <w:t xml:space="preserve">เมษายน </w:t>
      </w:r>
      <w:r w:rsidR="009E3308" w:rsidRPr="009E3308">
        <w:rPr>
          <w:rFonts w:asciiTheme="majorBidi" w:eastAsia="Wingdings" w:hAnsiTheme="majorBidi" w:cs="Angsana New"/>
          <w:snapToGrid w:val="0"/>
          <w:sz w:val="32"/>
          <w:szCs w:val="32"/>
        </w:rPr>
        <w:t>2569</w:t>
      </w:r>
    </w:p>
    <w:p w14:paraId="359C74C1" w14:textId="57DA5EEB" w:rsidR="00C8746C" w:rsidRPr="004B1154" w:rsidRDefault="00C50B33" w:rsidP="00C8746C">
      <w:pPr>
        <w:pStyle w:val="ListParagraph"/>
        <w:tabs>
          <w:tab w:val="left" w:pos="1170"/>
        </w:tabs>
        <w:spacing w:after="120" w:line="240" w:lineRule="auto"/>
        <w:ind w:left="1527"/>
        <w:contextualSpacing w:val="0"/>
        <w:jc w:val="thaiDistribute"/>
        <w:rPr>
          <w:rFonts w:asciiTheme="majorBidi" w:hAnsiTheme="majorBidi" w:cs="Angsana New"/>
          <w:snapToGrid w:val="0"/>
          <w:spacing w:val="-8"/>
          <w:cs/>
        </w:rPr>
      </w:pPr>
      <w:r w:rsidRPr="004B1154">
        <w:rPr>
          <w:rFonts w:asciiTheme="majorBidi" w:hAnsiTheme="majorBidi" w:cs="Angsana New"/>
          <w:snapToGrid w:val="0"/>
          <w:spacing w:val="-8"/>
          <w:sz w:val="32"/>
          <w:szCs w:val="32"/>
          <w:cs/>
        </w:rPr>
        <w:t>แม้คดีดังกล่าวยังไม่ถึงที่สุด แต่ฝ่ายบริหารของกลุ่มบริษัทพิจารณาว่าบริษัทย่อยมีสิทธิในการระงับการชำระเงินตามสัญญาชำระ</w:t>
      </w:r>
      <w:r w:rsidR="00DE6EF3" w:rsidRPr="004B1154">
        <w:rPr>
          <w:rFonts w:asciiTheme="majorBidi" w:hAnsiTheme="majorBidi" w:cs="Angsana New" w:hint="cs"/>
          <w:snapToGrid w:val="0"/>
          <w:spacing w:val="-8"/>
          <w:sz w:val="32"/>
          <w:szCs w:val="32"/>
          <w:cs/>
        </w:rPr>
        <w:t>เงิน</w:t>
      </w:r>
      <w:r w:rsidRPr="004B1154">
        <w:rPr>
          <w:rFonts w:asciiTheme="majorBidi" w:hAnsiTheme="majorBidi" w:cs="Angsana New"/>
          <w:snapToGrid w:val="0"/>
          <w:spacing w:val="-8"/>
          <w:sz w:val="32"/>
          <w:szCs w:val="32"/>
          <w:cs/>
        </w:rPr>
        <w:t xml:space="preserve">คืน </w:t>
      </w:r>
      <w:r w:rsidRPr="004B1154">
        <w:rPr>
          <w:rFonts w:asciiTheme="majorBidi" w:hAnsiTheme="majorBidi" w:cs="Angsana New" w:hint="cs"/>
          <w:snapToGrid w:val="0"/>
          <w:spacing w:val="-8"/>
          <w:sz w:val="32"/>
          <w:szCs w:val="32"/>
          <w:cs/>
        </w:rPr>
        <w:t>จากการ</w:t>
      </w:r>
      <w:r w:rsidRPr="004B1154">
        <w:rPr>
          <w:rFonts w:asciiTheme="majorBidi" w:hAnsiTheme="majorBidi" w:cs="Angsana New"/>
          <w:snapToGrid w:val="0"/>
          <w:spacing w:val="-8"/>
          <w:sz w:val="32"/>
          <w:szCs w:val="32"/>
          <w:cs/>
        </w:rPr>
        <w:t xml:space="preserve">ที่มีคำชี้ขาดจากวิศวกรที่ระบุให้บริษัทย่อยมีสิทธิได้รับการชดใช้ค่าเสียหายจากความล่าช้าจำนวน </w:t>
      </w:r>
      <w:r w:rsidR="009E3308" w:rsidRPr="009E3308">
        <w:rPr>
          <w:rFonts w:asciiTheme="majorBidi" w:hAnsiTheme="majorBidi" w:cs="Angsana New"/>
          <w:snapToGrid w:val="0"/>
          <w:spacing w:val="-8"/>
          <w:sz w:val="32"/>
          <w:szCs w:val="32"/>
        </w:rPr>
        <w:t>5</w:t>
      </w:r>
      <w:r w:rsidRPr="004B1154">
        <w:rPr>
          <w:rFonts w:asciiTheme="majorBidi" w:hAnsiTheme="majorBidi" w:cs="Angsana New"/>
          <w:snapToGrid w:val="0"/>
          <w:spacing w:val="-8"/>
          <w:sz w:val="32"/>
          <w:szCs w:val="32"/>
          <w:cs/>
        </w:rPr>
        <w:t>,</w:t>
      </w:r>
      <w:r w:rsidR="009E3308" w:rsidRPr="009E3308">
        <w:rPr>
          <w:rFonts w:asciiTheme="majorBidi" w:hAnsiTheme="majorBidi" w:cs="Angsana New"/>
          <w:snapToGrid w:val="0"/>
          <w:spacing w:val="-8"/>
          <w:sz w:val="32"/>
          <w:szCs w:val="32"/>
        </w:rPr>
        <w:t>380</w:t>
      </w:r>
      <w:r w:rsidRPr="004B1154">
        <w:rPr>
          <w:rFonts w:asciiTheme="majorBidi" w:hAnsiTheme="majorBidi" w:cs="Angsana New"/>
          <w:snapToGrid w:val="0"/>
          <w:spacing w:val="-8"/>
          <w:sz w:val="32"/>
          <w:szCs w:val="32"/>
          <w:cs/>
        </w:rPr>
        <w:t>.</w:t>
      </w:r>
      <w:r w:rsidR="009E3308" w:rsidRPr="009E3308">
        <w:rPr>
          <w:rFonts w:asciiTheme="majorBidi" w:hAnsiTheme="majorBidi" w:cs="Angsana New"/>
          <w:snapToGrid w:val="0"/>
          <w:spacing w:val="-8"/>
          <w:sz w:val="32"/>
          <w:szCs w:val="32"/>
        </w:rPr>
        <w:t>22</w:t>
      </w:r>
      <w:r w:rsidRPr="004B1154">
        <w:rPr>
          <w:rFonts w:asciiTheme="majorBidi" w:hAnsiTheme="majorBidi" w:cs="Angsana New"/>
          <w:snapToGrid w:val="0"/>
          <w:spacing w:val="-8"/>
          <w:sz w:val="32"/>
          <w:szCs w:val="32"/>
          <w:cs/>
        </w:rPr>
        <w:t xml:space="preserve"> ล้านบาท และบริษัทย่อยได้ประเมินเบื้องต้นแล้วพบว่าความเสียหายอันเนื่องมาจากความล่าช้าร่วมกับการผิดสัญญาก่อสร้างและสัญญาระหว่างผู้ถือหุ้นมีมูลค่าเกินกว่าจำนวนรวมของหนี้ค่าก่อสร้างและดอกเบี้ยค้างจ่ายทั้งหมด  นอกจากนี้ สัญญาก่อสร้างยังเป็นสัญญาต่างตอบแทน ดังนั้น บริษัทย่อยย่อมไม่ตกอยู่ในฐานะลูกหนี้ผิดนัดภายใต้พฤติการณ์ที่บริษัทย่อยไม่มีส่วนในการรับผิดชอบแทนผู้รับเหมาโครงการที่ไม่สามารถก่อสร้างโครงการให้แล้วเสร็จเป็นเวลาเกินกว่า </w:t>
      </w:r>
      <w:r w:rsidR="009E3308" w:rsidRPr="009E3308">
        <w:rPr>
          <w:rFonts w:asciiTheme="majorBidi" w:hAnsiTheme="majorBidi" w:cs="Angsana New"/>
          <w:snapToGrid w:val="0"/>
          <w:spacing w:val="-8"/>
          <w:sz w:val="32"/>
          <w:szCs w:val="32"/>
        </w:rPr>
        <w:t>5</w:t>
      </w:r>
      <w:r w:rsidRPr="004B1154">
        <w:rPr>
          <w:rFonts w:asciiTheme="majorBidi" w:hAnsiTheme="majorBidi" w:cs="Angsana New"/>
          <w:snapToGrid w:val="0"/>
          <w:spacing w:val="-8"/>
          <w:sz w:val="32"/>
          <w:szCs w:val="32"/>
          <w:cs/>
        </w:rPr>
        <w:t xml:space="preserve"> ปี ทั้งนี้ บริษัทย่อยได้ยื่นฟ้องผู้รับเหมาโครงการ (ดู “คดีความโดยบริษัท/บริษัทย่อย” ด้านล่าง) โดยเรียกร้องค่าเสียหายเป็นจำนวนเกินกว่ายอดหนี้ค้างชำระที่ถึงกำหนดแล้วตามสัญญาชำระ</w:t>
      </w:r>
      <w:r w:rsidR="00DE6EF3" w:rsidRPr="004B1154">
        <w:rPr>
          <w:rFonts w:asciiTheme="majorBidi" w:hAnsiTheme="majorBidi" w:cs="Angsana New" w:hint="cs"/>
          <w:snapToGrid w:val="0"/>
          <w:spacing w:val="-8"/>
          <w:sz w:val="32"/>
          <w:szCs w:val="32"/>
          <w:cs/>
        </w:rPr>
        <w:t>เงิน</w:t>
      </w:r>
      <w:r w:rsidRPr="004B1154">
        <w:rPr>
          <w:rFonts w:asciiTheme="majorBidi" w:hAnsiTheme="majorBidi" w:cs="Angsana New"/>
          <w:snapToGrid w:val="0"/>
          <w:spacing w:val="-8"/>
          <w:sz w:val="32"/>
          <w:szCs w:val="32"/>
          <w:cs/>
        </w:rPr>
        <w:t>คืน</w:t>
      </w:r>
    </w:p>
    <w:p w14:paraId="370519BB" w14:textId="27B9DCC7" w:rsidR="00DE6EF3" w:rsidRPr="004B1154" w:rsidRDefault="00C50B33" w:rsidP="00C8746C">
      <w:pPr>
        <w:pStyle w:val="ListParagraph"/>
        <w:numPr>
          <w:ilvl w:val="0"/>
          <w:numId w:val="21"/>
        </w:numPr>
        <w:spacing w:after="240" w:line="240" w:lineRule="auto"/>
        <w:ind w:left="1530"/>
        <w:contextualSpacing w:val="0"/>
        <w:jc w:val="thaiDistribute"/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</w:pP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เมื่อวันที่ 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24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พฤศจิกายน 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ผู้รับเหมาโครงการได้ยื่นคำร้องเพื่อขอให้ระงับข้อพิพาทด้วยวิธีการทางอนุญาโตตุลาการ ต่ออนุญาโตตุลาการของหอการค้านานาชาติ (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International Chamber of Commerce or “ICC”) 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โดยผู้รับเหมาโครงการกล่าวหาว่าบริษัท</w:t>
      </w:r>
      <w:r w:rsidRPr="004B1154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ย่อย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ได้ละเมิดเงื่อนไขของสัญญาก่อสร้างและเรียกร้องค่าเสียหายจากค่าใช้จ่ายเพิ่มเติมจากความล่าช้าของโครงการที่เกิดขึ้นจาก/หรือโดยความผิดของบริษัทย่อย เป็นจำนวน 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227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.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ล้านดอลลาร์สหรัฐ โดยเมื่อวันที่ 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ธันวาคม 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2567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ผู้รับเหมาโครงการได้แถลงเพื่อให้ศาล</w:t>
      </w:r>
      <w:r w:rsidR="00A510D3" w:rsidRPr="004B1154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แ</w:t>
      </w:r>
      <w:r w:rsidR="00F10108" w:rsidRPr="004B1154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พ่ง</w:t>
      </w:r>
      <w:r w:rsidR="001F6E8E" w:rsidRPr="004B1154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กรุ</w:t>
      </w:r>
      <w:r w:rsidR="00835230" w:rsidRPr="004B1154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งเทพใต้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ในคดีก่อสร้างรับคำฟ้องแย้งว่า หากคณะอนุญาโตตุลาการวินิจฉัยว่ายังมีเขตอำนาจพิจารณาคดี ผู้รับเหมาโครงการจะขอให้คณะอนุญาโตตุลาการหยุดการพิจารณาคดีในชั้นอนุญาโตตุลาการไว้ชั่วคราวก่อน</w:t>
      </w:r>
      <w:r w:rsidRPr="004B1154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 xml:space="preserve"> </w:t>
      </w:r>
    </w:p>
    <w:p w14:paraId="65BB32BD" w14:textId="77777777" w:rsidR="00CB5A6A" w:rsidRPr="004B1154" w:rsidRDefault="00CB5A6A">
      <w:pPr>
        <w:overflowPunct/>
        <w:autoSpaceDE/>
        <w:autoSpaceDN/>
        <w:adjustRightInd/>
        <w:textAlignment w:val="auto"/>
        <w:rPr>
          <w:rFonts w:asciiTheme="majorBidi" w:hAnsiTheme="majorBidi" w:cs="Angsana New"/>
          <w:snapToGrid w:val="0"/>
          <w:spacing w:val="-8"/>
          <w:cs/>
          <w:lang w:val="en-US"/>
        </w:rPr>
      </w:pPr>
      <w:r w:rsidRPr="004B1154">
        <w:rPr>
          <w:rFonts w:asciiTheme="majorBidi" w:hAnsiTheme="majorBidi" w:cs="Angsana New"/>
          <w:snapToGrid w:val="0"/>
          <w:spacing w:val="-8"/>
          <w:cs/>
        </w:rPr>
        <w:br w:type="page"/>
      </w:r>
    </w:p>
    <w:p w14:paraId="1D119525" w14:textId="37F8238E" w:rsidR="00DE6EF3" w:rsidRPr="004B1154" w:rsidRDefault="00DE6EF3" w:rsidP="009E3308">
      <w:pPr>
        <w:pStyle w:val="ListParagraph"/>
        <w:spacing w:after="120" w:line="240" w:lineRule="auto"/>
        <w:ind w:left="1526"/>
        <w:contextualSpacing w:val="0"/>
        <w:jc w:val="thaiDistribute"/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</w:pP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lastRenderedPageBreak/>
        <w:t xml:space="preserve">เมื่อวันที่ 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6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มิถุนายน 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2568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คณะอนุญาโตตุลาการออกคำสั่งชี้ขาดเบื้องต้นเรื่องเขตอำนาจของตนด้วยคะแนนเสียงข้างมาก (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จาก 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3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ท่าน) ว่าคณะอนุญาโตตุลาการมีเขตอำนาจพิจารณาคดีนี้ ซึ่งขัดกับคำสั่งของศาลแพ่งกรุงเทพใต้ก่อนหน้านี้ในประเด็นเรื่องเดียวกันในคดีก่อสร้างระหว่า</w:t>
      </w:r>
      <w:r w:rsidRPr="004B1154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ง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บริษัทย่อยและผู้รับเหมาโครงการ บริษัทย่อยจึงใช้สิทธิยื่นคำร้องขอให้ศาล</w:t>
      </w:r>
      <w:r w:rsidR="00EB7218" w:rsidRPr="004B1154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แพ่งกรุงเทพใต้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มีคำสั่งเกี่ยวกับอำนาจของคณะอนุญาโตตุลาการตามมาตรา 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24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วรรคท้าย ของพระราชบัญญัติอนุญาโตตุลาการ (ดู “คดีความโดยบริษัท 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/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บริษัทย่อย” </w:t>
      </w:r>
      <w:r w:rsidRPr="008F0C3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ด้านล่าง)</w:t>
      </w:r>
      <w:r w:rsidR="00D67FA7" w:rsidRPr="008F0C35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="00115CBB" w:rsidRPr="008F0C35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 xml:space="preserve">เมื่อวันที่ 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3</w:t>
      </w:r>
      <w:r w:rsidR="00115CBB" w:rsidRPr="008F0C35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 xml:space="preserve"> พฤศจิกายน 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2568</w:t>
      </w:r>
      <w:r w:rsidR="00C80E7A" w:rsidRPr="008F0C35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คณะอนุญาโตตุลาการ</w:t>
      </w:r>
      <w:r w:rsidR="002C3505" w:rsidRPr="008F0C35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ได้พิจารณา</w:t>
      </w:r>
      <w:r w:rsidR="00AE0A34" w:rsidRPr="008F0C35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ขยายกำหนดเวลาให้</w:t>
      </w:r>
      <w:r w:rsidR="00412EFC" w:rsidRPr="008F0C35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ผู้รับเหมา</w:t>
      </w:r>
      <w:r w:rsidR="00782CB7" w:rsidRPr="008F0C35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โครงการ</w:t>
      </w:r>
      <w:r w:rsidR="00AD6602" w:rsidRPr="008F0C35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ยื่นข้อเรียกร้องในกระบวนการ</w:t>
      </w:r>
      <w:r w:rsidR="00C80E7A" w:rsidRPr="008F0C35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อนุญาโตตุลาการ</w:t>
      </w:r>
      <w:r w:rsidR="004E7160" w:rsidRPr="008F0C35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 xml:space="preserve">ออกไปจนถึงวันที่ 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13</w:t>
      </w:r>
      <w:r w:rsidR="004E7160" w:rsidRPr="008F0C35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="004E7160" w:rsidRPr="008F0C35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 xml:space="preserve">กุมภาพันธ์ 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2569</w:t>
      </w:r>
      <w:r w:rsidR="004E7160" w:rsidRPr="008F0C35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="0058095B" w:rsidRPr="008F0C35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บริษัทย่อยประสงค์ที่จะ</w:t>
      </w:r>
      <w:r w:rsidR="00461F66" w:rsidRPr="008F0C35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คงจุดยืนของตนว่า การดำเนินการอนุญาโตตุลาการ</w:t>
      </w:r>
      <w:r w:rsidR="007D4DAD" w:rsidRPr="008F0C35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 xml:space="preserve">ควบคู่ไปกับการดำเนินคดีในศาลนั้น </w:t>
      </w:r>
      <w:r w:rsidR="00772581" w:rsidRPr="008F0C35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ไม่เป็นประโยชน์ในทางปฏิบัติและไม่คุ้มค่า</w:t>
      </w:r>
      <w:r w:rsidR="00520FAE" w:rsidRPr="008F0C35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ทั้งในด้านเวลาและค่าใช้จ่าย และจะขอสงวนสิทธิที่จะยื่น</w:t>
      </w:r>
      <w:r w:rsidR="00E84C62" w:rsidRPr="008F0C35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คำร้องขอให้ระงับ กระบวนการอนุญาโต</w:t>
      </w:r>
      <w:r w:rsidR="00576A3F" w:rsidRPr="008F0C35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ตุลาการไว้ชั่วคราวอีกครั้งในเวลาที่เหมาะสม</w:t>
      </w:r>
    </w:p>
    <w:p w14:paraId="7E72C366" w14:textId="2ABF263A" w:rsidR="00C8746C" w:rsidRPr="00035ACE" w:rsidRDefault="00DE6EF3" w:rsidP="009E3308">
      <w:pPr>
        <w:pStyle w:val="ListParagraph"/>
        <w:spacing w:after="120" w:line="240" w:lineRule="auto"/>
        <w:ind w:left="1526"/>
        <w:contextualSpacing w:val="0"/>
        <w:jc w:val="thaiDistribute"/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</w:pP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ทั้งนี้คดีดังกล่าวยังไม่ถึงที่สุด แต่ฝ่ายบริหารของกลุ่มบริษัทพิจารณาแล้วเห็นว่าอนุญาโตตุลาการของหอการค้านานาชาติไม่มีเขตอำนาจในการพิจารณาคดีนี้ ด้วยเหตุที่ศาลแพ่งกรุงเทพใต้ได้มีคำสั่งว่าคดีที่ผู้รับเหมาโครงการผิดสัญญาก่อสร้างที่บริษัทย่อยเป็นผู้ฟ้องคดี ซึ่งมีประเด็นทางกฎหมายที่มีลักษณะเดียวกันกับคดีนี้ อยู่ในเขตอำนาจของศาลแห่งประเทศไทย (ด้วยเหตุนี้ บริษัทย่อยจึงยื่นฟ้องผู้รับเหมาโครงการเพื่อเรียกร้องค่าเสียหายภายใต้สัญญาก่อสร้างต่อศาลแพ่งกรุงเทพใต้ (ดู “คดีความโดยบริษัท/บริษัทย่อย” ด้านล่าง) และบริษัทมีข้อต่อสู้ในการโต้แย้งข้อเรียกร้องของผู้รับเหมาโครงการในเรื่องการผิดสัญญาก่อสร้าง จากพฤติการณ์ที่ผู้รับเหมาโครงการดำเนินการก่อสร้างโครงการล่าช้าเกินกว่า 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5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ปี และจากการที่วิศวกรมีคำชี้ขาดอย่างเป็นทางการแล้ว ซึ่งได้สรุปผลการพิจารณาว่า ผู้รับเหมาโครงการไม่ได้สิทธิในการขอขยายเวลาส่งมอบงาน ดังนั้นกำหนดเวลาแล้วเสร็จของงานยังคงไม่เปลี่ยนแปลง กล่าวคือวันที่ 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31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ตุลาคม 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2561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และผู้รับเหมาโครงการไม่สามารถปฏิบัติตามภาระที่ระบุไว้ในสัญญาก่อสร้าง อีกทั้งวิศวกรได้ระบุไว้ในหนังสือชี้ขาดว่าบริษัทย่อยมีสิทธิได้รับการชดใช้ค่าเสียหายจากความล่าช้าจำนวน 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5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,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380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.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22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ล้านบาท และยังระบุไว้ในหนังสือชี้ขาดดังกล่าวว่าการก่อสร้างโครงการยังไม่แล้วเสร็จ นอกจากนี้เมื่อวันที่ 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29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มีนาคม 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2567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ผู้รับเหมาโครงการได้ดำเนินการก่อสร้างแล้วเสร็จและได้รับหนังสือรับรองการแล้วเสร็จขั้นสุดท้าย (Certificate of Practical Completion) ลงวันที่ 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12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เมษายน 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2567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ซึ่งระยะเวลาก่อสร้างนับจากวันที่ในหนังสือรับรองการแล้วเสร็จขั้นสุดท้าย เกินกว่าเวลาที่กำหนดในสัญญาก่อสร้างมากกว่า </w:t>
      </w:r>
      <w:r w:rsidR="009E3308" w:rsidRPr="009E330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5</w:t>
      </w:r>
      <w:r w:rsidRPr="004B1154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ปี</w:t>
      </w:r>
    </w:p>
    <w:p w14:paraId="43A5E28F" w14:textId="77777777" w:rsidR="009E3308" w:rsidRPr="009E3308" w:rsidRDefault="009E330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napToGrid w:val="0"/>
          <w:spacing w:val="-4"/>
          <w:cs/>
          <w:lang w:val="en-US"/>
        </w:rPr>
      </w:pPr>
      <w:r w:rsidRPr="009E3308">
        <w:rPr>
          <w:rFonts w:asciiTheme="majorBidi" w:hAnsiTheme="majorBidi" w:cstheme="majorBidi"/>
          <w:snapToGrid w:val="0"/>
          <w:spacing w:val="-4"/>
          <w:cs/>
          <w:lang w:val="en-US"/>
        </w:rPr>
        <w:br w:type="page"/>
      </w:r>
    </w:p>
    <w:p w14:paraId="3BAC93BF" w14:textId="599BA8C1" w:rsidR="00420CEA" w:rsidRPr="004B1154" w:rsidRDefault="00420CEA" w:rsidP="00822E41">
      <w:pPr>
        <w:tabs>
          <w:tab w:val="left" w:pos="1170"/>
        </w:tabs>
        <w:spacing w:line="400" w:lineRule="exact"/>
        <w:ind w:left="1627" w:hanging="457"/>
        <w:jc w:val="thaiDistribute"/>
        <w:rPr>
          <w:rFonts w:asciiTheme="majorBidi" w:hAnsiTheme="majorBidi" w:cstheme="majorBidi"/>
          <w:snapToGrid w:val="0"/>
          <w:spacing w:val="-4"/>
          <w:u w:val="single"/>
          <w:lang w:val="en-US"/>
        </w:rPr>
      </w:pPr>
      <w:r w:rsidRPr="004B1154">
        <w:rPr>
          <w:rFonts w:asciiTheme="majorBidi" w:hAnsiTheme="majorBidi" w:cstheme="majorBidi"/>
          <w:snapToGrid w:val="0"/>
          <w:spacing w:val="-4"/>
          <w:u w:val="single"/>
          <w:cs/>
          <w:lang w:val="en-US"/>
        </w:rPr>
        <w:lastRenderedPageBreak/>
        <w:t>คดีความโดยบริษัท/บริษัทย่อย</w:t>
      </w:r>
    </w:p>
    <w:p w14:paraId="7EE40D49" w14:textId="3850FC32" w:rsidR="00DE6EF3" w:rsidRPr="004B1154" w:rsidRDefault="00DE6EF3" w:rsidP="00B30526">
      <w:pPr>
        <w:pStyle w:val="ListParagraph"/>
        <w:numPr>
          <w:ilvl w:val="0"/>
          <w:numId w:val="22"/>
        </w:numPr>
        <w:spacing w:after="240" w:line="240" w:lineRule="auto"/>
        <w:ind w:left="1526"/>
        <w:contextualSpacing w:val="0"/>
        <w:jc w:val="thaiDistribute"/>
        <w:rPr>
          <w:rFonts w:asciiTheme="majorBidi" w:eastAsia="Wingdings" w:hAnsiTheme="majorBidi" w:cstheme="majorBidi"/>
          <w:sz w:val="32"/>
          <w:szCs w:val="32"/>
          <w:lang w:val="th-TH"/>
        </w:rPr>
      </w:pPr>
      <w:bookmarkStart w:id="17" w:name="_Hlk205241513"/>
      <w:r w:rsidRPr="004B1154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เมื่อวันที่ </w:t>
      </w:r>
      <w:r w:rsidR="009E3308" w:rsidRPr="009E3308">
        <w:rPr>
          <w:rFonts w:asciiTheme="majorBidi" w:eastAsia="Wingdings" w:hAnsiTheme="majorBidi" w:cstheme="majorBidi"/>
          <w:sz w:val="32"/>
          <w:szCs w:val="32"/>
        </w:rPr>
        <w:t>12</w:t>
      </w:r>
      <w:r w:rsidRPr="004B1154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ธันวาคม </w:t>
      </w:r>
      <w:r w:rsidR="009E3308" w:rsidRPr="009E3308">
        <w:rPr>
          <w:rFonts w:asciiTheme="majorBidi" w:eastAsia="Wingdings" w:hAnsiTheme="majorBidi" w:cstheme="majorBidi"/>
          <w:sz w:val="32"/>
          <w:szCs w:val="32"/>
        </w:rPr>
        <w:t>2566</w:t>
      </w:r>
      <w:r w:rsidRPr="004B1154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บริษัทย่อยยื่นฟ้องผู้รับเหมาโครงการต่อศาลแพ่งกรุงเทพใต้ โดยกล่าวหาว่าผู้รับเหมาโครงการผิดเงื่อนไขสัญญาก่อสร้างและเรียกร้องค่าเสียหายจากความล่าช้าตามคำชี้ขาดของวิศวกรเป็นจำนวนทุนทรัพย์ทั้งหมด </w:t>
      </w:r>
      <w:r w:rsidR="009E3308" w:rsidRPr="009E3308">
        <w:rPr>
          <w:rFonts w:asciiTheme="majorBidi" w:eastAsia="Wingdings" w:hAnsiTheme="majorBidi" w:cstheme="majorBidi"/>
          <w:sz w:val="32"/>
          <w:szCs w:val="32"/>
        </w:rPr>
        <w:t>5</w:t>
      </w:r>
      <w:r w:rsidRPr="004B1154">
        <w:rPr>
          <w:rFonts w:asciiTheme="majorBidi" w:eastAsia="Wingdings" w:hAnsiTheme="majorBidi" w:cstheme="majorBidi"/>
          <w:sz w:val="32"/>
          <w:szCs w:val="32"/>
          <w:lang w:val="th-TH"/>
        </w:rPr>
        <w:t>,</w:t>
      </w:r>
      <w:r w:rsidR="009E3308" w:rsidRPr="009E3308">
        <w:rPr>
          <w:rFonts w:asciiTheme="majorBidi" w:eastAsia="Wingdings" w:hAnsiTheme="majorBidi" w:cstheme="majorBidi"/>
          <w:sz w:val="32"/>
          <w:szCs w:val="32"/>
        </w:rPr>
        <w:t>380</w:t>
      </w:r>
      <w:r w:rsidRPr="004B1154">
        <w:rPr>
          <w:rFonts w:asciiTheme="majorBidi" w:eastAsia="Wingdings" w:hAnsiTheme="majorBidi" w:cstheme="majorBidi"/>
          <w:sz w:val="32"/>
          <w:szCs w:val="32"/>
          <w:lang w:val="th-TH"/>
        </w:rPr>
        <w:t>.</w:t>
      </w:r>
      <w:r w:rsidR="009E3308" w:rsidRPr="009E3308">
        <w:rPr>
          <w:rFonts w:asciiTheme="majorBidi" w:eastAsia="Wingdings" w:hAnsiTheme="majorBidi" w:cstheme="majorBidi"/>
          <w:sz w:val="32"/>
          <w:szCs w:val="32"/>
        </w:rPr>
        <w:t>22</w:t>
      </w:r>
      <w:r w:rsidRPr="004B1154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ล้านบาท พร้อมกับค่าเสียหายอื่น ๆ รวมถึง การสูญเสียรายได้จากการขายโครงการที่พักอาศัย ค่าใช้จ่ายในการดำเนินงานที่เพิ่มขึ้น ดอกเบี้ยจ่ายที่เพิ่มขึ้น รวมเป็นจำนวนทุนทรัพย์ทั้งหมด </w:t>
      </w:r>
      <w:r w:rsidR="009E3308" w:rsidRPr="009E3308">
        <w:rPr>
          <w:rFonts w:asciiTheme="majorBidi" w:eastAsia="Wingdings" w:hAnsiTheme="majorBidi" w:cstheme="majorBidi"/>
          <w:sz w:val="32"/>
          <w:szCs w:val="32"/>
        </w:rPr>
        <w:t>12</w:t>
      </w:r>
      <w:r w:rsidRPr="004B1154">
        <w:rPr>
          <w:rFonts w:asciiTheme="majorBidi" w:eastAsia="Wingdings" w:hAnsiTheme="majorBidi" w:cstheme="majorBidi"/>
          <w:sz w:val="32"/>
          <w:szCs w:val="32"/>
          <w:lang w:val="th-TH"/>
        </w:rPr>
        <w:t>,</w:t>
      </w:r>
      <w:r w:rsidR="009E3308" w:rsidRPr="009E3308">
        <w:rPr>
          <w:rFonts w:asciiTheme="majorBidi" w:eastAsia="Wingdings" w:hAnsiTheme="majorBidi" w:cstheme="majorBidi"/>
          <w:sz w:val="32"/>
          <w:szCs w:val="32"/>
        </w:rPr>
        <w:t>732</w:t>
      </w:r>
      <w:r w:rsidRPr="004B1154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ล้านบาท </w:t>
      </w:r>
    </w:p>
    <w:p w14:paraId="0DDEA501" w14:textId="2951E5FB" w:rsidR="00DE6EF3" w:rsidRPr="004B1154" w:rsidRDefault="00DE6EF3" w:rsidP="00C8746C">
      <w:pPr>
        <w:pStyle w:val="ListParagraph"/>
        <w:spacing w:after="240" w:line="240" w:lineRule="auto"/>
        <w:ind w:left="1526"/>
        <w:contextualSpacing w:val="0"/>
        <w:jc w:val="thaiDistribute"/>
        <w:rPr>
          <w:rFonts w:asciiTheme="majorBidi" w:eastAsia="Wingdings" w:hAnsiTheme="majorBidi" w:cstheme="majorBidi"/>
          <w:sz w:val="32"/>
          <w:szCs w:val="32"/>
          <w:lang w:val="th-TH"/>
        </w:rPr>
      </w:pPr>
      <w:r w:rsidRPr="004B1154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เมื่อวันที่ </w:t>
      </w:r>
      <w:r w:rsidR="009E3308" w:rsidRPr="009E3308">
        <w:rPr>
          <w:rFonts w:asciiTheme="majorBidi" w:eastAsia="Wingdings" w:hAnsiTheme="majorBidi" w:cstheme="majorBidi"/>
          <w:sz w:val="32"/>
          <w:szCs w:val="32"/>
        </w:rPr>
        <w:t>19</w:t>
      </w:r>
      <w:r w:rsidRPr="004B1154">
        <w:rPr>
          <w:rFonts w:asciiTheme="majorBidi" w:eastAsia="Wingdings" w:hAnsiTheme="majorBidi" w:cstheme="majorBidi"/>
          <w:sz w:val="32"/>
          <w:szCs w:val="32"/>
          <w:lang w:val="th-TH"/>
        </w:rPr>
        <w:t xml:space="preserve"> </w:t>
      </w:r>
      <w:r w:rsidRPr="004B1154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มกราคม </w:t>
      </w:r>
      <w:r w:rsidR="009E3308" w:rsidRPr="009E3308">
        <w:rPr>
          <w:rFonts w:asciiTheme="majorBidi" w:eastAsia="Wingdings" w:hAnsiTheme="majorBidi" w:cstheme="majorBidi"/>
          <w:sz w:val="32"/>
          <w:szCs w:val="32"/>
        </w:rPr>
        <w:t>2567</w:t>
      </w:r>
      <w:r w:rsidRPr="004B1154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ผู้รับเหมาโครงการได้ยื่นคำร้องขอให้จำหน่ายคดี โดยอ้างว่าการระงับข้อพิพาทตามสัญญาก่อสร้างจะต้องดำเนินการโดยวิธีการอนุญาโตตุลาการ ศาลยุติธรรมในประเทศไทยไม่มีเขตอำนาจในการพิจารณาคดีนี้ ต่อมาศาลได้มีการไต่สวนคำร้องในวันที่  </w:t>
      </w:r>
      <w:r w:rsidR="009E3308" w:rsidRPr="009E3308">
        <w:rPr>
          <w:rFonts w:asciiTheme="majorBidi" w:eastAsia="Wingdings" w:hAnsiTheme="majorBidi" w:cstheme="majorBidi"/>
          <w:sz w:val="32"/>
          <w:szCs w:val="32"/>
        </w:rPr>
        <w:t>13</w:t>
      </w:r>
      <w:r w:rsidRPr="004B1154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สิงหาคม </w:t>
      </w:r>
      <w:r w:rsidR="009E3308" w:rsidRPr="009E3308">
        <w:rPr>
          <w:rFonts w:asciiTheme="majorBidi" w:eastAsia="Wingdings" w:hAnsiTheme="majorBidi" w:cstheme="majorBidi"/>
          <w:sz w:val="32"/>
          <w:szCs w:val="32"/>
        </w:rPr>
        <w:t>2567</w:t>
      </w:r>
      <w:r w:rsidRPr="004B1154">
        <w:rPr>
          <w:rFonts w:asciiTheme="majorBidi" w:eastAsia="Wingdings" w:hAnsiTheme="majorBidi" w:cstheme="majorBidi"/>
          <w:sz w:val="32"/>
          <w:szCs w:val="32"/>
          <w:lang w:val="th-TH"/>
        </w:rPr>
        <w:t xml:space="preserve"> </w:t>
      </w:r>
      <w:r w:rsidRPr="004B1154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โดยได้พิเคราะห์เนื้อหาของสัญญารวมทั้งเอกสารหลักฐานต่าง ๆ และได้รับฟังพยานบุคคลจากทั้งสองฝ่ายแล้ว เห็นว่าคดีนี้อยู่ในเขตอำนาจของศาลยุติธรรมในประเทศไทย จึงได้มีคำสั่งยกคำร้องขอให้จำหน่ายคดีของผู้รับเหมาโครงการดังกล่าวในวันที่ </w:t>
      </w:r>
      <w:r w:rsidR="009E3308" w:rsidRPr="009E3308">
        <w:rPr>
          <w:rFonts w:asciiTheme="majorBidi" w:eastAsia="Wingdings" w:hAnsiTheme="majorBidi" w:cstheme="majorBidi"/>
          <w:sz w:val="32"/>
          <w:szCs w:val="32"/>
        </w:rPr>
        <w:t>25</w:t>
      </w:r>
      <w:r w:rsidRPr="004B1154">
        <w:rPr>
          <w:rFonts w:asciiTheme="majorBidi" w:eastAsia="Wingdings" w:hAnsiTheme="majorBidi" w:cstheme="majorBidi"/>
          <w:sz w:val="32"/>
          <w:szCs w:val="32"/>
          <w:lang w:val="th-TH"/>
        </w:rPr>
        <w:t xml:space="preserve"> </w:t>
      </w:r>
      <w:r w:rsidRPr="004B1154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กันยายน </w:t>
      </w:r>
      <w:r w:rsidR="009E3308" w:rsidRPr="009E3308">
        <w:rPr>
          <w:rFonts w:asciiTheme="majorBidi" w:eastAsia="Wingdings" w:hAnsiTheme="majorBidi" w:cstheme="majorBidi"/>
          <w:sz w:val="32"/>
          <w:szCs w:val="32"/>
        </w:rPr>
        <w:t>2567</w:t>
      </w:r>
      <w:r w:rsidRPr="004B1154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คดีนี้อยู่ระหว่างการสืบพยาน</w:t>
      </w:r>
      <w:r w:rsidRPr="004B1154">
        <w:rPr>
          <w:rFonts w:asciiTheme="majorBidi" w:eastAsia="Wingdings" w:hAnsiTheme="majorBidi" w:cstheme="majorBidi" w:hint="cs"/>
          <w:sz w:val="32"/>
          <w:szCs w:val="32"/>
          <w:cs/>
          <w:lang w:val="th-TH"/>
        </w:rPr>
        <w:t xml:space="preserve"> ซึ่งมีกำหนดนัดสืบพยานถัดไปในเดือนตุลาคมและพฤศจิกายน </w:t>
      </w:r>
      <w:r w:rsidR="009E3308" w:rsidRPr="009E3308">
        <w:rPr>
          <w:rFonts w:asciiTheme="majorBidi" w:eastAsia="Wingdings" w:hAnsiTheme="majorBidi" w:cstheme="majorBidi"/>
          <w:sz w:val="32"/>
          <w:szCs w:val="32"/>
        </w:rPr>
        <w:t>2568</w:t>
      </w:r>
    </w:p>
    <w:p w14:paraId="316CD807" w14:textId="39B84354" w:rsidR="00C8746C" w:rsidRPr="004B1154" w:rsidRDefault="00DE6EF3" w:rsidP="00C8746C">
      <w:pPr>
        <w:pStyle w:val="ListParagraph"/>
        <w:numPr>
          <w:ilvl w:val="0"/>
          <w:numId w:val="22"/>
        </w:numPr>
        <w:spacing w:after="240" w:line="240" w:lineRule="auto"/>
        <w:ind w:left="1526"/>
        <w:contextualSpacing w:val="0"/>
        <w:jc w:val="thaiDistribute"/>
        <w:rPr>
          <w:rFonts w:asciiTheme="majorBidi" w:eastAsia="Wingdings" w:hAnsiTheme="majorBidi" w:cstheme="majorBidi"/>
          <w:sz w:val="32"/>
          <w:szCs w:val="32"/>
          <w:lang w:val="th-TH"/>
        </w:rPr>
      </w:pPr>
      <w:bookmarkStart w:id="18" w:name="_Hlk205241528"/>
      <w:bookmarkEnd w:id="17"/>
      <w:r w:rsidRPr="004B1154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เมื่อวันที่ </w:t>
      </w:r>
      <w:r w:rsidR="009E3308" w:rsidRPr="009E3308">
        <w:rPr>
          <w:rFonts w:asciiTheme="majorBidi" w:eastAsia="Wingdings" w:hAnsiTheme="majorBidi" w:cstheme="majorBidi"/>
          <w:sz w:val="32"/>
          <w:szCs w:val="32"/>
        </w:rPr>
        <w:t>21</w:t>
      </w:r>
      <w:r w:rsidRPr="004B1154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กุมภาพันธ์ </w:t>
      </w:r>
      <w:r w:rsidR="009E3308" w:rsidRPr="009E3308">
        <w:rPr>
          <w:rFonts w:asciiTheme="majorBidi" w:eastAsia="Wingdings" w:hAnsiTheme="majorBidi" w:cstheme="majorBidi"/>
          <w:sz w:val="32"/>
          <w:szCs w:val="32"/>
        </w:rPr>
        <w:t>2567</w:t>
      </w:r>
      <w:r w:rsidRPr="004B1154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บริษัทยื่นฟ้องผู้รับเหมาโครงการต่อศาลแพ่งกรุงเทพใต้ โดยกล่าวหาว่าผู้รับเหมาโครงการผิดสัญญาระหว่างผู้ถือหุ้น ซึ่งหนึ่งในเหตุผิดสัญญาตามสัญญาระหว่างผู้ถือหุ้นนั้นมีเหตุเกี่ยวเนื่องจากการผิดสัญญาก่อสร้างโดยผู้รับเหมาโครงการ และเรียกร้องให้ชดใช้ค่าเสียหาย ได้แก่ ความเสียหายจากมูลค่าหุ้นที่ลดลง การสูญเสียรายได้ค่าเช่า ค่าใช้จ่ายในการดำเนินงานที่เพิ่มขึ้น ดอกเบี้ยจ่ายที่เพิ่มขึ้น รวมเป็นจำนวนทุนทรัพย์ทั้งหมด </w:t>
      </w:r>
      <w:r w:rsidR="009E3308" w:rsidRPr="009E3308">
        <w:rPr>
          <w:rFonts w:asciiTheme="majorBidi" w:eastAsia="Wingdings" w:hAnsiTheme="majorBidi" w:cstheme="majorBidi"/>
          <w:sz w:val="32"/>
          <w:szCs w:val="32"/>
        </w:rPr>
        <w:t>13</w:t>
      </w:r>
      <w:r w:rsidRPr="004B1154">
        <w:rPr>
          <w:rFonts w:asciiTheme="majorBidi" w:eastAsia="Wingdings" w:hAnsiTheme="majorBidi" w:cstheme="majorBidi"/>
          <w:sz w:val="32"/>
          <w:szCs w:val="32"/>
          <w:cs/>
          <w:lang w:val="th-TH"/>
        </w:rPr>
        <w:t>,</w:t>
      </w:r>
      <w:r w:rsidR="009E3308" w:rsidRPr="009E3308">
        <w:rPr>
          <w:rFonts w:asciiTheme="majorBidi" w:eastAsia="Wingdings" w:hAnsiTheme="majorBidi" w:cstheme="majorBidi"/>
          <w:sz w:val="32"/>
          <w:szCs w:val="32"/>
        </w:rPr>
        <w:t>153</w:t>
      </w:r>
      <w:r w:rsidRPr="004B1154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ล้านบาท เนื่องจากประเด็นกฎหมายหลักในคดีนี้มีที่มามาจากการผิดสัญญาก่อสร้างของผู้รับเหมาโครงการ ศาลจึงมีคำสั่ง</w:t>
      </w:r>
      <w:r w:rsidRPr="004B1154">
        <w:rPr>
          <w:rFonts w:asciiTheme="majorBidi" w:eastAsia="Wingdings" w:hAnsiTheme="majorBidi" w:cstheme="majorBidi"/>
          <w:sz w:val="32"/>
          <w:szCs w:val="32"/>
          <w:lang w:val="th-TH"/>
        </w:rPr>
        <w:t xml:space="preserve"> </w:t>
      </w:r>
      <w:bookmarkEnd w:id="18"/>
      <w:r w:rsidR="00D67FA7" w:rsidRPr="004B1154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เมื่อวันที่ </w:t>
      </w:r>
      <w:r w:rsidR="009E3308" w:rsidRPr="009E3308">
        <w:rPr>
          <w:rFonts w:asciiTheme="majorBidi" w:eastAsia="Wingdings" w:hAnsiTheme="majorBidi" w:cs="Angsana New"/>
          <w:sz w:val="32"/>
          <w:szCs w:val="32"/>
        </w:rPr>
        <w:t>22</w:t>
      </w:r>
      <w:r w:rsidR="00D67FA7" w:rsidRPr="004B1154">
        <w:rPr>
          <w:rFonts w:asciiTheme="majorBidi" w:eastAsia="Wingdings" w:hAnsiTheme="majorBidi" w:cs="Angsana New"/>
          <w:sz w:val="32"/>
          <w:szCs w:val="32"/>
          <w:cs/>
          <w:lang w:val="th-TH"/>
        </w:rPr>
        <w:t xml:space="preserve"> กันยายน </w:t>
      </w:r>
      <w:r w:rsidR="009E3308" w:rsidRPr="009E3308">
        <w:rPr>
          <w:rFonts w:asciiTheme="majorBidi" w:eastAsia="Wingdings" w:hAnsiTheme="majorBidi" w:cs="Angsana New"/>
          <w:sz w:val="32"/>
          <w:szCs w:val="32"/>
        </w:rPr>
        <w:t>2568</w:t>
      </w:r>
      <w:r w:rsidR="00D67FA7" w:rsidRPr="004B1154">
        <w:rPr>
          <w:rFonts w:asciiTheme="majorBidi" w:eastAsia="Wingdings" w:hAnsiTheme="majorBidi" w:cs="Angsana New"/>
          <w:sz w:val="32"/>
          <w:szCs w:val="32"/>
          <w:cs/>
          <w:lang w:val="th-TH"/>
        </w:rPr>
        <w:t xml:space="preserve"> </w:t>
      </w:r>
      <w:r w:rsidR="00D67FA7" w:rsidRPr="004B1154">
        <w:rPr>
          <w:rFonts w:asciiTheme="majorBidi" w:eastAsia="Wingdings" w:hAnsiTheme="majorBidi" w:cstheme="majorBidi"/>
          <w:sz w:val="32"/>
          <w:szCs w:val="32"/>
          <w:cs/>
          <w:lang w:val="th-TH"/>
        </w:rPr>
        <w:t>ให้เลื่อนการพิจารณาคดีนี้ออกไป</w:t>
      </w:r>
      <w:r w:rsidR="00D67FA7" w:rsidRPr="004B1154">
        <w:rPr>
          <w:rFonts w:asciiTheme="majorBidi" w:eastAsia="Wingdings" w:hAnsiTheme="majorBidi" w:cstheme="majorBidi" w:hint="cs"/>
          <w:sz w:val="32"/>
          <w:szCs w:val="32"/>
          <w:cs/>
          <w:lang w:val="th-TH"/>
        </w:rPr>
        <w:t>ก่อน</w:t>
      </w:r>
      <w:r w:rsidR="00D67FA7" w:rsidRPr="004B1154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เพื่อรอฟังผล</w:t>
      </w:r>
      <w:r w:rsidR="00D67FA7" w:rsidRPr="004B1154">
        <w:rPr>
          <w:rFonts w:asciiTheme="majorBidi" w:eastAsia="Wingdings" w:hAnsiTheme="majorBidi" w:cs="Angsana New"/>
          <w:sz w:val="32"/>
          <w:szCs w:val="32"/>
          <w:cs/>
          <w:lang w:val="th-TH"/>
        </w:rPr>
        <w:t>คดีถึงที่สุดของ</w:t>
      </w:r>
      <w:r w:rsidR="00D67FA7" w:rsidRPr="004B1154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คดีก่อสร้าง ปัจจุบัน คดีนี้อยู่ในระหว่างการจำหน่ายคดีชั่วคราวและศาลได้กำหนดนัดถัดไปวันที่ </w:t>
      </w:r>
      <w:r w:rsidR="009E3308" w:rsidRPr="009E3308">
        <w:rPr>
          <w:rFonts w:asciiTheme="majorBidi" w:eastAsia="Wingdings" w:hAnsiTheme="majorBidi" w:cs="Angsana New" w:hint="cs"/>
          <w:sz w:val="32"/>
          <w:szCs w:val="32"/>
        </w:rPr>
        <w:t>22</w:t>
      </w:r>
      <w:r w:rsidR="00D67FA7" w:rsidRPr="004B1154">
        <w:rPr>
          <w:rFonts w:asciiTheme="majorBidi" w:eastAsia="Wingdings" w:hAnsiTheme="majorBidi" w:cs="Angsana New"/>
          <w:sz w:val="32"/>
          <w:szCs w:val="32"/>
          <w:cs/>
          <w:lang w:val="th-TH"/>
        </w:rPr>
        <w:t xml:space="preserve"> เมษายน </w:t>
      </w:r>
      <w:r w:rsidR="009E3308" w:rsidRPr="009E3308">
        <w:rPr>
          <w:rFonts w:asciiTheme="majorBidi" w:eastAsia="Wingdings" w:hAnsiTheme="majorBidi" w:cs="Angsana New"/>
          <w:sz w:val="32"/>
          <w:szCs w:val="32"/>
        </w:rPr>
        <w:t>2569</w:t>
      </w:r>
    </w:p>
    <w:p w14:paraId="6CEAA31D" w14:textId="77777777" w:rsidR="00C8746C" w:rsidRPr="004B1154" w:rsidRDefault="00C8746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4B1154">
        <w:rPr>
          <w:rFonts w:asciiTheme="majorBidi" w:hAnsiTheme="majorBidi" w:cstheme="majorBidi"/>
          <w:cs/>
        </w:rPr>
        <w:br w:type="page"/>
      </w:r>
    </w:p>
    <w:p w14:paraId="37A85504" w14:textId="19897E60" w:rsidR="00DE6EF3" w:rsidRPr="004B1154" w:rsidRDefault="00DE6EF3" w:rsidP="00DE6EF3">
      <w:pPr>
        <w:pStyle w:val="ListParagraph"/>
        <w:numPr>
          <w:ilvl w:val="0"/>
          <w:numId w:val="22"/>
        </w:numPr>
        <w:spacing w:before="120" w:after="120" w:line="240" w:lineRule="auto"/>
        <w:ind w:left="1526"/>
        <w:jc w:val="thaiDistribute"/>
        <w:rPr>
          <w:rFonts w:asciiTheme="majorBidi" w:eastAsia="Wingdings" w:hAnsiTheme="majorBidi" w:cstheme="majorBidi"/>
          <w:sz w:val="32"/>
          <w:szCs w:val="32"/>
          <w:lang w:val="th-TH"/>
        </w:rPr>
      </w:pPr>
      <w:bookmarkStart w:id="19" w:name="_Hlk204250503"/>
      <w:r w:rsidRPr="004B1154">
        <w:rPr>
          <w:rFonts w:asciiTheme="majorBidi" w:eastAsia="Wingdings" w:hAnsiTheme="majorBidi" w:cstheme="majorBidi" w:hint="cs"/>
          <w:sz w:val="32"/>
          <w:szCs w:val="32"/>
          <w:cs/>
          <w:lang w:val="th-TH"/>
        </w:rPr>
        <w:lastRenderedPageBreak/>
        <w:t xml:space="preserve">เมื่อวันที่ </w:t>
      </w:r>
      <w:r w:rsidR="009E3308" w:rsidRPr="009E3308">
        <w:rPr>
          <w:rFonts w:asciiTheme="majorBidi" w:eastAsia="Wingdings" w:hAnsiTheme="majorBidi" w:cstheme="majorBidi"/>
          <w:sz w:val="32"/>
          <w:szCs w:val="32"/>
        </w:rPr>
        <w:t>4</w:t>
      </w:r>
      <w:r w:rsidRPr="004B1154">
        <w:rPr>
          <w:rFonts w:asciiTheme="majorBidi" w:eastAsia="Wingdings" w:hAnsiTheme="majorBidi" w:cstheme="majorBidi"/>
          <w:sz w:val="32"/>
          <w:szCs w:val="32"/>
          <w:lang w:val="th-TH"/>
        </w:rPr>
        <w:t xml:space="preserve"> </w:t>
      </w:r>
      <w:r w:rsidRPr="004B1154">
        <w:rPr>
          <w:rFonts w:asciiTheme="majorBidi" w:eastAsia="Wingdings" w:hAnsiTheme="majorBidi" w:cstheme="majorBidi" w:hint="cs"/>
          <w:sz w:val="32"/>
          <w:szCs w:val="32"/>
          <w:cs/>
          <w:lang w:val="th-TH"/>
        </w:rPr>
        <w:t xml:space="preserve">กรกฎาคม </w:t>
      </w:r>
      <w:r w:rsidR="009E3308" w:rsidRPr="009E3308">
        <w:rPr>
          <w:rFonts w:asciiTheme="majorBidi" w:eastAsia="Wingdings" w:hAnsiTheme="majorBidi" w:cstheme="majorBidi"/>
          <w:sz w:val="32"/>
          <w:szCs w:val="32"/>
        </w:rPr>
        <w:t>2568</w:t>
      </w:r>
      <w:r w:rsidRPr="004B1154">
        <w:rPr>
          <w:rFonts w:asciiTheme="majorBidi" w:eastAsia="Wingdings" w:hAnsiTheme="majorBidi" w:cstheme="majorBidi"/>
          <w:sz w:val="32"/>
          <w:szCs w:val="32"/>
          <w:lang w:val="th-TH"/>
        </w:rPr>
        <w:t xml:space="preserve"> </w:t>
      </w:r>
      <w:r w:rsidRPr="004B1154">
        <w:rPr>
          <w:rFonts w:asciiTheme="majorBidi" w:eastAsia="Wingdings" w:hAnsiTheme="majorBidi" w:cstheme="majorBidi" w:hint="cs"/>
          <w:sz w:val="32"/>
          <w:szCs w:val="32"/>
          <w:cs/>
          <w:lang w:val="th-TH"/>
        </w:rPr>
        <w:t xml:space="preserve">บริษัทย่อยได้ยื่นคำร้องต่อศาลแพ่งกรุงเทพใต้ตามสิทธิของตนภายใต้มาตรา </w:t>
      </w:r>
      <w:r w:rsidR="009E3308" w:rsidRPr="009E3308">
        <w:rPr>
          <w:rFonts w:asciiTheme="majorBidi" w:eastAsia="Wingdings" w:hAnsiTheme="majorBidi" w:cstheme="majorBidi"/>
          <w:sz w:val="32"/>
          <w:szCs w:val="32"/>
        </w:rPr>
        <w:t>24</w:t>
      </w:r>
      <w:r w:rsidRPr="004B1154">
        <w:rPr>
          <w:rFonts w:asciiTheme="majorBidi" w:eastAsia="Wingdings" w:hAnsiTheme="majorBidi" w:cstheme="majorBidi"/>
          <w:sz w:val="32"/>
          <w:szCs w:val="32"/>
          <w:lang w:val="th-TH"/>
        </w:rPr>
        <w:t xml:space="preserve"> </w:t>
      </w:r>
      <w:r w:rsidRPr="004B1154">
        <w:rPr>
          <w:rFonts w:asciiTheme="majorBidi" w:eastAsia="Wingdings" w:hAnsiTheme="majorBidi" w:cstheme="majorBidi" w:hint="cs"/>
          <w:sz w:val="32"/>
          <w:szCs w:val="32"/>
          <w:cs/>
          <w:lang w:val="th-TH"/>
        </w:rPr>
        <w:t xml:space="preserve">วรรคท้าย แห่งพระราชบัญญัติอนุญาโตตุลาการ เพื่อขอให้ศาลมีคำสั่งชี้ขาดว่า คณะอนุญาโตตุลาการไม่มีเขตอำนาจในการวินิจฉัยข้อพิพาทระหว่างบริษัทย่อยและผู้รับเหมาโครงการ เนื่องจาก ศาลได้เคยมีคำสั่งในคดีก่อสร้างว่า </w:t>
      </w:r>
      <w:r w:rsidRPr="004B1154">
        <w:rPr>
          <w:rFonts w:asciiTheme="majorBidi" w:eastAsia="Wingdings" w:hAnsiTheme="majorBidi" w:cstheme="majorBidi"/>
          <w:sz w:val="32"/>
          <w:szCs w:val="32"/>
          <w:cs/>
          <w:lang w:val="th-TH"/>
        </w:rPr>
        <w:t>คดีนี้ควรอยู่ในเขตอำนาจของศาลยุติธรรมในประเทศไทย</w:t>
      </w:r>
      <w:r w:rsidRPr="004B1154">
        <w:rPr>
          <w:rFonts w:asciiTheme="majorBidi" w:eastAsia="Wingdings" w:hAnsiTheme="majorBidi" w:cstheme="majorBidi" w:hint="cs"/>
          <w:sz w:val="32"/>
          <w:szCs w:val="32"/>
          <w:cs/>
          <w:lang w:val="th-TH"/>
        </w:rPr>
        <w:t xml:space="preserve"> และคำชี้ขาดของคณะอนุญาโตตุลาการว่าตนเองมีขอบเขตอำนาจนั้นเป็นคำชี้ขาดด้วยเสียงข้างมาก </w:t>
      </w:r>
      <w:r w:rsidR="009E3308" w:rsidRPr="009E3308">
        <w:rPr>
          <w:rFonts w:asciiTheme="majorBidi" w:eastAsia="Wingdings" w:hAnsiTheme="majorBidi" w:cstheme="majorBidi"/>
          <w:sz w:val="32"/>
          <w:szCs w:val="32"/>
        </w:rPr>
        <w:t>2</w:t>
      </w:r>
      <w:r w:rsidRPr="004B1154">
        <w:rPr>
          <w:rFonts w:asciiTheme="majorBidi" w:eastAsia="Wingdings" w:hAnsiTheme="majorBidi" w:cstheme="majorBidi"/>
          <w:sz w:val="32"/>
          <w:szCs w:val="32"/>
          <w:lang w:val="th-TH"/>
        </w:rPr>
        <w:t xml:space="preserve"> </w:t>
      </w:r>
      <w:r w:rsidRPr="004B1154">
        <w:rPr>
          <w:rFonts w:asciiTheme="majorBidi" w:eastAsia="Wingdings" w:hAnsiTheme="majorBidi" w:cstheme="majorBidi" w:hint="cs"/>
          <w:sz w:val="32"/>
          <w:szCs w:val="32"/>
          <w:cs/>
          <w:lang w:val="th-TH"/>
        </w:rPr>
        <w:t xml:space="preserve">เสียง (ต่อ </w:t>
      </w:r>
      <w:r w:rsidR="009E3308" w:rsidRPr="009E3308">
        <w:rPr>
          <w:rFonts w:asciiTheme="majorBidi" w:eastAsia="Wingdings" w:hAnsiTheme="majorBidi" w:cstheme="majorBidi"/>
          <w:sz w:val="32"/>
          <w:szCs w:val="32"/>
        </w:rPr>
        <w:t>1</w:t>
      </w:r>
      <w:r w:rsidRPr="004B1154">
        <w:rPr>
          <w:rFonts w:asciiTheme="majorBidi" w:eastAsia="Wingdings" w:hAnsiTheme="majorBidi" w:cstheme="majorBidi"/>
          <w:sz w:val="32"/>
          <w:szCs w:val="32"/>
          <w:lang w:val="th-TH"/>
        </w:rPr>
        <w:t xml:space="preserve"> </w:t>
      </w:r>
      <w:r w:rsidRPr="004B1154">
        <w:rPr>
          <w:rFonts w:asciiTheme="majorBidi" w:eastAsia="Wingdings" w:hAnsiTheme="majorBidi" w:cstheme="majorBidi" w:hint="cs"/>
          <w:sz w:val="32"/>
          <w:szCs w:val="32"/>
          <w:cs/>
          <w:lang w:val="th-TH"/>
        </w:rPr>
        <w:t>เสียง) โดยคณะอนุญาโตตุลาการชาวต่างชาติ</w:t>
      </w:r>
      <w:r w:rsidR="00A92BC0" w:rsidRPr="004B1154">
        <w:rPr>
          <w:rFonts w:asciiTheme="majorBidi" w:eastAsia="Wingdings" w:hAnsiTheme="majorBidi" w:cstheme="majorBidi" w:hint="cs"/>
          <w:sz w:val="32"/>
          <w:szCs w:val="32"/>
          <w:cs/>
        </w:rPr>
        <w:t>ซึ่งไม่มีคุณวุฒิ</w:t>
      </w:r>
      <w:r w:rsidR="005C3432" w:rsidRPr="004B1154">
        <w:rPr>
          <w:rFonts w:asciiTheme="majorBidi" w:eastAsia="Wingdings" w:hAnsiTheme="majorBidi" w:cstheme="majorBidi" w:hint="cs"/>
          <w:sz w:val="32"/>
          <w:szCs w:val="32"/>
          <w:cs/>
        </w:rPr>
        <w:t>ทางด้านกฏหมายไทย</w:t>
      </w:r>
      <w:r w:rsidRPr="004B1154">
        <w:rPr>
          <w:rFonts w:asciiTheme="majorBidi" w:eastAsia="Wingdings" w:hAnsiTheme="majorBidi" w:cstheme="majorBidi" w:hint="cs"/>
          <w:sz w:val="32"/>
          <w:szCs w:val="32"/>
          <w:cs/>
          <w:lang w:val="th-TH"/>
        </w:rPr>
        <w:t xml:space="preserve"> (ทั้งที่สัญญาก่อสร้างพิพาทกำหนดไว้ชัดเจนว่าต้องใช้กฎหมายไทยในการตีความและใช้บังคับ) และมีความเห็นแย้งกับคณะอนุญาโตตุลาการเสียงข้างน้อยผู้ทรงคุณวุฒิทางด้านกฎหมายไทย ที่เห็นว่าคณะอนุญาโตตุลาการไม่มีเขตอำนาจเหนือคดีก่อสร้างนี้ ปัจจุบัน</w:t>
      </w:r>
      <w:r w:rsidR="00D67FA7" w:rsidRPr="004B1154">
        <w:rPr>
          <w:rFonts w:asciiTheme="majorBidi" w:eastAsia="Wingdings" w:hAnsiTheme="majorBidi" w:cstheme="majorBidi" w:hint="cs"/>
          <w:sz w:val="32"/>
          <w:szCs w:val="32"/>
          <w:cs/>
          <w:lang w:val="th-TH"/>
        </w:rPr>
        <w:t xml:space="preserve">ศาลได้มีคำสั่งกำหนดวันนัดไกล่เกลี่ย ในวันที่ </w:t>
      </w:r>
      <w:r w:rsidR="009E3308" w:rsidRPr="009E3308">
        <w:rPr>
          <w:rFonts w:asciiTheme="majorBidi" w:eastAsia="Wingdings" w:hAnsiTheme="majorBidi" w:cstheme="majorBidi"/>
          <w:sz w:val="32"/>
          <w:szCs w:val="32"/>
        </w:rPr>
        <w:t>28</w:t>
      </w:r>
      <w:r w:rsidR="00D67FA7" w:rsidRPr="004B1154">
        <w:rPr>
          <w:rFonts w:asciiTheme="majorBidi" w:eastAsia="Wingdings" w:hAnsiTheme="majorBidi" w:cstheme="majorBidi"/>
          <w:sz w:val="32"/>
          <w:szCs w:val="32"/>
        </w:rPr>
        <w:t xml:space="preserve"> </w:t>
      </w:r>
      <w:r w:rsidR="00D67FA7" w:rsidRPr="004B1154">
        <w:rPr>
          <w:rFonts w:asciiTheme="majorBidi" w:eastAsia="Wingdings" w:hAnsiTheme="majorBidi" w:cstheme="majorBidi" w:hint="cs"/>
          <w:sz w:val="32"/>
          <w:szCs w:val="32"/>
          <w:cs/>
        </w:rPr>
        <w:t xml:space="preserve">พฤศจิกายน </w:t>
      </w:r>
      <w:r w:rsidR="009E3308" w:rsidRPr="009E3308">
        <w:rPr>
          <w:rFonts w:asciiTheme="majorBidi" w:eastAsia="Wingdings" w:hAnsiTheme="majorBidi" w:cstheme="majorBidi"/>
          <w:sz w:val="32"/>
          <w:szCs w:val="32"/>
        </w:rPr>
        <w:t>2568</w:t>
      </w:r>
      <w:r w:rsidR="00D67FA7" w:rsidRPr="004B1154">
        <w:rPr>
          <w:rFonts w:asciiTheme="majorBidi" w:eastAsia="Wingdings" w:hAnsiTheme="majorBidi" w:cs="Angsana New"/>
          <w:sz w:val="32"/>
          <w:szCs w:val="32"/>
          <w:cs/>
          <w:lang w:val="th-TH"/>
        </w:rPr>
        <w:t xml:space="preserve"> </w:t>
      </w:r>
      <w:r w:rsidRPr="004B1154">
        <w:rPr>
          <w:rFonts w:asciiTheme="majorBidi" w:eastAsia="Wingdings" w:hAnsiTheme="majorBidi" w:cstheme="majorBidi"/>
          <w:sz w:val="32"/>
          <w:szCs w:val="32"/>
          <w:lang w:val="th-TH"/>
        </w:rPr>
        <w:t xml:space="preserve"> </w:t>
      </w:r>
    </w:p>
    <w:bookmarkEnd w:id="19"/>
    <w:p w14:paraId="47D9A3C2" w14:textId="3BEF4CEF" w:rsidR="00E142AA" w:rsidRPr="004B1154" w:rsidRDefault="009E3308" w:rsidP="00B25C41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cs/>
          <w:lang w:val="en-US"/>
        </w:rPr>
      </w:pPr>
      <w:r w:rsidRPr="009E3308">
        <w:rPr>
          <w:rFonts w:asciiTheme="majorBidi" w:hAnsiTheme="majorBidi" w:cstheme="majorBidi"/>
          <w:b/>
          <w:bCs/>
          <w:lang w:val="en-US"/>
        </w:rPr>
        <w:t>25</w:t>
      </w:r>
      <w:r w:rsidR="00E142AA" w:rsidRPr="004B1154">
        <w:rPr>
          <w:rFonts w:asciiTheme="majorBidi" w:hAnsiTheme="majorBidi" w:cstheme="majorBidi"/>
          <w:b/>
          <w:bCs/>
          <w:lang w:val="en-US"/>
        </w:rPr>
        <w:t>.</w:t>
      </w:r>
      <w:r w:rsidR="00067FF1" w:rsidRPr="004B1154">
        <w:rPr>
          <w:rFonts w:asciiTheme="majorBidi" w:hAnsiTheme="majorBidi" w:cstheme="majorBidi"/>
          <w:b/>
          <w:bCs/>
          <w:lang w:val="en-US"/>
        </w:rPr>
        <w:tab/>
      </w:r>
      <w:r w:rsidR="00E142AA" w:rsidRPr="004B1154">
        <w:rPr>
          <w:rFonts w:asciiTheme="majorBidi" w:hAnsiTheme="majorBidi" w:cstheme="majorBidi"/>
          <w:b/>
          <w:bCs/>
          <w:cs/>
          <w:lang w:val="en-US"/>
        </w:rPr>
        <w:t>การเปิดเผยข้อมูลเกี่ยวกับเครื่องมือทางการเงิน</w:t>
      </w:r>
    </w:p>
    <w:p w14:paraId="036C33A7" w14:textId="77777777" w:rsidR="00655518" w:rsidRPr="004B1154" w:rsidRDefault="00655518" w:rsidP="008E5342">
      <w:pPr>
        <w:ind w:left="1267" w:hanging="720"/>
        <w:jc w:val="both"/>
        <w:rPr>
          <w:rFonts w:asciiTheme="majorBidi" w:hAnsiTheme="majorBidi" w:cstheme="majorBidi"/>
          <w:cs/>
        </w:rPr>
      </w:pPr>
      <w:r w:rsidRPr="004B1154">
        <w:rPr>
          <w:rFonts w:asciiTheme="majorBidi" w:hAnsiTheme="majorBidi" w:cstheme="majorBidi"/>
          <w:cs/>
        </w:rPr>
        <w:t>มูลค่ายุติธรรมของสินทรัพย์ทางการเงินและหนี้สินทางการเงิน</w:t>
      </w:r>
    </w:p>
    <w:p w14:paraId="54EE24F7" w14:textId="31C80715" w:rsidR="004D64D6" w:rsidRPr="004B1154" w:rsidRDefault="0073118B" w:rsidP="004030AD">
      <w:pPr>
        <w:spacing w:after="120"/>
        <w:ind w:left="547"/>
        <w:jc w:val="thaiDistribute"/>
        <w:rPr>
          <w:rFonts w:asciiTheme="majorBidi" w:hAnsiTheme="majorBidi" w:cstheme="majorBidi"/>
          <w:spacing w:val="-10"/>
          <w:lang w:val="en-US"/>
        </w:rPr>
      </w:pPr>
      <w:r w:rsidRPr="004B1154">
        <w:rPr>
          <w:rFonts w:asciiTheme="majorBidi" w:hAnsiTheme="majorBidi" w:cstheme="majorBidi"/>
          <w:spacing w:val="-10"/>
          <w:cs/>
        </w:rPr>
        <w:t>เนื่องจากสินทรัพย์ทางการเงินและหนี้สินทางการเงินส่วนใหญ่ของกลุ่มบริษัทและบริษัทจัดอยู่ในประเภทระยะสั้นและมีอัตราดอกเบี้ยคงที่ ดังนั้นฝ่ายบริหารของกลุ่มบริษัทและบริษัทจึงเชื่อว่ามูลค่าตามบัญชีของ</w:t>
      </w:r>
      <w:r w:rsidRPr="004B1154">
        <w:rPr>
          <w:rFonts w:asciiTheme="majorBidi" w:hAnsiTheme="majorBidi" w:cstheme="majorBidi"/>
          <w:spacing w:val="-12"/>
          <w:cs/>
        </w:rPr>
        <w:t>สินทรัพย์และหนี้สินทางการเงิน ได้แก่ เงินสดและรายการเทียบเท่าเงินสด</w:t>
      </w:r>
      <w:r w:rsidR="000148E3" w:rsidRPr="004B1154">
        <w:rPr>
          <w:rFonts w:asciiTheme="majorBidi" w:hAnsiTheme="majorBidi" w:cstheme="majorBidi"/>
          <w:spacing w:val="-12"/>
          <w:cs/>
        </w:rPr>
        <w:t xml:space="preserve"> </w:t>
      </w:r>
      <w:r w:rsidR="00F472C9" w:rsidRPr="004B1154">
        <w:rPr>
          <w:rFonts w:asciiTheme="majorBidi" w:hAnsiTheme="majorBidi" w:cstheme="majorBidi"/>
          <w:spacing w:val="-12"/>
          <w:cs/>
        </w:rPr>
        <w:t xml:space="preserve"> </w:t>
      </w:r>
      <w:r w:rsidRPr="004B1154">
        <w:rPr>
          <w:rFonts w:asciiTheme="majorBidi" w:hAnsiTheme="majorBidi" w:cstheme="majorBidi"/>
          <w:spacing w:val="-12"/>
          <w:cs/>
        </w:rPr>
        <w:t>ลูกหนี้การค้าและลูกหนี้หมุนเวียนอื่น</w:t>
      </w:r>
      <w:r w:rsidRPr="004B1154">
        <w:rPr>
          <w:rFonts w:asciiTheme="majorBidi" w:hAnsiTheme="majorBidi" w:cstheme="majorBidi"/>
          <w:spacing w:val="-10"/>
          <w:cs/>
        </w:rPr>
        <w:t xml:space="preserve"> เงินให้กู้ยืมระยะสั้นแก่บริษัทที่เกี่ยวข้องกัน</w:t>
      </w:r>
      <w:r w:rsidR="0054640A" w:rsidRPr="004B1154">
        <w:rPr>
          <w:rFonts w:asciiTheme="majorBidi" w:hAnsiTheme="majorBidi" w:cstheme="majorBidi"/>
          <w:spacing w:val="-10"/>
          <w:cs/>
        </w:rPr>
        <w:t xml:space="preserve"> เงินให้กู้ยืมระยะสั้นแก่บริษัทอื่น</w:t>
      </w:r>
      <w:r w:rsidRPr="004B1154">
        <w:rPr>
          <w:rFonts w:asciiTheme="majorBidi" w:hAnsiTheme="majorBidi" w:cstheme="majorBidi"/>
          <w:spacing w:val="-10"/>
          <w:cs/>
        </w:rPr>
        <w:t xml:space="preserve"> เงินฝากธนาคารที่ใช้เป็นหลักประกัน เจ้าหนี้การค้าและเจ้าหนี้หมุนเวียนอื่น เงินมัดจำและเงินรับล่วงหน้าจากลูกค้าที่เกิดจากสัญญา </w:t>
      </w:r>
      <w:r w:rsidR="0010471C" w:rsidRPr="004B1154">
        <w:rPr>
          <w:rFonts w:asciiTheme="majorBidi" w:hAnsiTheme="majorBidi" w:cstheme="majorBidi"/>
          <w:spacing w:val="-10"/>
          <w:cs/>
        </w:rPr>
        <w:t>ส่วนของหุ้นกู้ระยะยาวที่ถึงกำหนดชำระภายในหนึ่งปี</w:t>
      </w:r>
      <w:r w:rsidR="00D768CF" w:rsidRPr="004B1154">
        <w:rPr>
          <w:rFonts w:asciiTheme="majorBidi" w:hAnsiTheme="majorBidi" w:cstheme="majorBidi"/>
          <w:spacing w:val="-10"/>
          <w:cs/>
        </w:rPr>
        <w:t xml:space="preserve"> ส่วนของหนี้สินตามสัญญาเช่าที่ถึงกำหนดชำระภายในหนึ่งปี</w:t>
      </w:r>
      <w:r w:rsidR="0010471C" w:rsidRPr="004B1154">
        <w:rPr>
          <w:rFonts w:asciiTheme="majorBidi" w:hAnsiTheme="majorBidi" w:cstheme="majorBidi"/>
          <w:spacing w:val="-10"/>
          <w:cs/>
        </w:rPr>
        <w:t xml:space="preserve"> </w:t>
      </w:r>
      <w:r w:rsidR="00D768CF" w:rsidRPr="004B1154">
        <w:rPr>
          <w:rFonts w:asciiTheme="majorBidi" w:hAnsiTheme="majorBidi" w:cstheme="majorBidi"/>
          <w:spacing w:val="-10"/>
          <w:cs/>
        </w:rPr>
        <w:t xml:space="preserve">เงินกู้ยืมระยะสั้น </w:t>
      </w:r>
      <w:r w:rsidRPr="004B1154">
        <w:rPr>
          <w:rFonts w:asciiTheme="majorBidi" w:hAnsiTheme="majorBidi" w:cstheme="majorBidi"/>
          <w:spacing w:val="-10"/>
          <w:cs/>
        </w:rPr>
        <w:t>เงินกู้ยืมระยะสั้น</w:t>
      </w:r>
      <w:r w:rsidR="0010471C" w:rsidRPr="004B1154">
        <w:rPr>
          <w:rFonts w:asciiTheme="majorBidi" w:hAnsiTheme="majorBidi" w:cstheme="majorBidi"/>
          <w:spacing w:val="-10"/>
          <w:cs/>
        </w:rPr>
        <w:t>จากบริษัทที่เกี่ยวข้องกัน</w:t>
      </w:r>
      <w:r w:rsidRPr="004B1154">
        <w:rPr>
          <w:rFonts w:asciiTheme="majorBidi" w:hAnsiTheme="majorBidi" w:cstheme="majorBidi"/>
          <w:spacing w:val="-10"/>
          <w:cs/>
        </w:rPr>
        <w:t xml:space="preserve"> </w:t>
      </w:r>
      <w:r w:rsidR="0010471C" w:rsidRPr="004B1154">
        <w:rPr>
          <w:rFonts w:asciiTheme="majorBidi" w:hAnsiTheme="majorBidi" w:cstheme="majorBidi"/>
          <w:spacing w:val="-10"/>
          <w:cs/>
        </w:rPr>
        <w:t>และ</w:t>
      </w:r>
      <w:r w:rsidRPr="004B1154">
        <w:rPr>
          <w:rFonts w:asciiTheme="majorBidi" w:hAnsiTheme="majorBidi" w:cstheme="majorBidi"/>
          <w:spacing w:val="-10"/>
          <w:cs/>
        </w:rPr>
        <w:t>ตั๋วแลกเงิน แสดงมูลค่าไม่แตกต่างจากมูลค่ายุติธรรมอย่างมี</w:t>
      </w:r>
      <w:r w:rsidR="0021259F" w:rsidRPr="004B1154">
        <w:rPr>
          <w:rFonts w:asciiTheme="majorBidi" w:hAnsiTheme="majorBidi" w:cstheme="majorBidi"/>
          <w:spacing w:val="-10"/>
          <w:cs/>
        </w:rPr>
        <w:t>สาระสำคัญ</w:t>
      </w:r>
      <w:r w:rsidR="007505B6" w:rsidRPr="004B1154">
        <w:rPr>
          <w:rFonts w:asciiTheme="majorBidi" w:hAnsiTheme="majorBidi" w:cstheme="majorBidi"/>
          <w:spacing w:val="-10"/>
          <w:cs/>
        </w:rPr>
        <w:t xml:space="preserve"> </w:t>
      </w:r>
      <w:r w:rsidRPr="004B1154">
        <w:rPr>
          <w:rFonts w:asciiTheme="majorBidi" w:hAnsiTheme="majorBidi" w:cstheme="majorBidi"/>
          <w:spacing w:val="-10"/>
          <w:cs/>
        </w:rPr>
        <w:t>สำหรับสินทรัพย์</w:t>
      </w:r>
      <w:r w:rsidRPr="004B1154">
        <w:rPr>
          <w:rFonts w:asciiTheme="majorBidi" w:hAnsiTheme="majorBidi" w:cstheme="majorBidi"/>
          <w:spacing w:val="-12"/>
          <w:cs/>
        </w:rPr>
        <w:t>และหนี้สินทางการเงินระยะยาว</w:t>
      </w:r>
      <w:r w:rsidR="00DC0AF9" w:rsidRPr="004B1154">
        <w:rPr>
          <w:rFonts w:asciiTheme="majorBidi" w:hAnsiTheme="majorBidi" w:cstheme="majorBidi"/>
          <w:spacing w:val="-12"/>
          <w:cs/>
        </w:rPr>
        <w:t xml:space="preserve"> </w:t>
      </w:r>
      <w:r w:rsidRPr="004B1154">
        <w:rPr>
          <w:rFonts w:asciiTheme="majorBidi" w:hAnsiTheme="majorBidi" w:cstheme="majorBidi"/>
          <w:spacing w:val="-12"/>
          <w:cs/>
        </w:rPr>
        <w:t>ได้แก่</w:t>
      </w:r>
      <w:r w:rsidR="003A2447" w:rsidRPr="004B1154">
        <w:rPr>
          <w:rFonts w:asciiTheme="majorBidi" w:hAnsiTheme="majorBidi" w:cstheme="majorBidi"/>
          <w:spacing w:val="-12"/>
          <w:cs/>
        </w:rPr>
        <w:t xml:space="preserve"> เงินให้กู้ยืมระยะยาวแก่บริษัทที่เกี่ยวข้องกัน</w:t>
      </w:r>
      <w:r w:rsidR="00A14628" w:rsidRPr="004B1154">
        <w:rPr>
          <w:rFonts w:asciiTheme="majorBidi" w:hAnsiTheme="majorBidi" w:cstheme="majorBidi"/>
          <w:spacing w:val="-12"/>
          <w:lang w:val="en-US"/>
        </w:rPr>
        <w:t xml:space="preserve"> </w:t>
      </w:r>
      <w:r w:rsidR="001075BA" w:rsidRPr="004B1154">
        <w:rPr>
          <w:rFonts w:asciiTheme="majorBidi" w:hAnsiTheme="majorBidi" w:cstheme="majorBidi" w:hint="cs"/>
          <w:spacing w:val="-10"/>
          <w:cs/>
        </w:rPr>
        <w:t>หุ้นกู้ระยะยาว</w:t>
      </w:r>
      <w:r w:rsidRPr="004B1154">
        <w:rPr>
          <w:rFonts w:asciiTheme="majorBidi" w:hAnsiTheme="majorBidi" w:cstheme="majorBidi"/>
          <w:spacing w:val="-10"/>
          <w:cs/>
        </w:rPr>
        <w:t xml:space="preserve"> </w:t>
      </w:r>
      <w:r w:rsidR="008A1128" w:rsidRPr="004B1154">
        <w:rPr>
          <w:rFonts w:asciiTheme="majorBidi" w:hAnsiTheme="majorBidi" w:cstheme="majorBidi"/>
          <w:spacing w:val="-10"/>
          <w:cs/>
        </w:rPr>
        <w:t xml:space="preserve">และหนี้สินตามสัญญาเช่า </w:t>
      </w:r>
      <w:r w:rsidRPr="004B1154">
        <w:rPr>
          <w:rFonts w:asciiTheme="majorBidi" w:hAnsiTheme="majorBidi" w:cstheme="majorBidi"/>
          <w:spacing w:val="-10"/>
          <w:cs/>
        </w:rPr>
        <w:t>ผู้บริหารของกลุ่มบริษัทและบริษัทเชื่อว่ามูลค่ายุติธรรมโดยประมาณถือตามจำนวนที่แสดงในงบฐานะการเงิน เนื่องจากมีการจ่ายอัตราดอกเบี้ยในอัตราใกล้เคียงกับอัตราดอกเบี้ยในตลาด</w:t>
      </w:r>
    </w:p>
    <w:p w14:paraId="21D469B6" w14:textId="77777777" w:rsidR="00C8746C" w:rsidRPr="004B1154" w:rsidRDefault="00C8746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12"/>
          <w:cs/>
        </w:rPr>
      </w:pPr>
      <w:r w:rsidRPr="004B1154">
        <w:rPr>
          <w:rFonts w:asciiTheme="majorBidi" w:hAnsiTheme="majorBidi" w:cstheme="majorBidi"/>
          <w:spacing w:val="-12"/>
          <w:cs/>
        </w:rPr>
        <w:br w:type="page"/>
      </w:r>
    </w:p>
    <w:p w14:paraId="5782AEB8" w14:textId="235F8094" w:rsidR="00D87A84" w:rsidRPr="004B1154" w:rsidRDefault="00655518" w:rsidP="005D4FAF">
      <w:pPr>
        <w:spacing w:after="120"/>
        <w:ind w:left="547"/>
        <w:jc w:val="thaiDistribute"/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</w:pPr>
      <w:r w:rsidRPr="004B1154">
        <w:rPr>
          <w:rFonts w:asciiTheme="majorBidi" w:hAnsiTheme="majorBidi" w:cstheme="majorBidi"/>
          <w:spacing w:val="-12"/>
          <w:cs/>
        </w:rPr>
        <w:lastRenderedPageBreak/>
        <w:t>อย่างไรก็ตาม รายการสินทรัพย์บางรายการของกลุ่มบริษัทและบริษัทมีการวัดมูลค่าด้วยมูลค่ายุติธรรม ณ วันสิ้นรอบระยะเวลารายงานโดยตารางต่อไปนี้แสดงถึงข้อมูลเกี่ยวกับการประเมินมูลค่ายุติธรรมของสินทรัพย์ดังกล่าว</w:t>
      </w:r>
    </w:p>
    <w:p w14:paraId="19A08063" w14:textId="6B6D3477" w:rsidR="00655518" w:rsidRPr="004B1154" w:rsidRDefault="00EA4288" w:rsidP="00D34D6A">
      <w:pPr>
        <w:pStyle w:val="Header"/>
        <w:tabs>
          <w:tab w:val="clear" w:pos="4153"/>
          <w:tab w:val="clear" w:pos="8306"/>
        </w:tabs>
        <w:spacing w:before="120"/>
        <w:ind w:left="1267"/>
        <w:jc w:val="right"/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</w:pPr>
      <w:r w:rsidRPr="004B1154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>(</w:t>
      </w:r>
      <w:r w:rsidR="00655518" w:rsidRPr="004B1154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 xml:space="preserve">หน่วย </w:t>
      </w:r>
      <w:r w:rsidR="00655518" w:rsidRPr="004B1154">
        <w:rPr>
          <w:rFonts w:asciiTheme="majorBidi" w:hAnsiTheme="majorBidi" w:cstheme="majorBidi"/>
          <w:b/>
          <w:bCs/>
          <w:sz w:val="20"/>
          <w:szCs w:val="20"/>
          <w:lang w:val="en-US"/>
        </w:rPr>
        <w:t xml:space="preserve">: </w:t>
      </w:r>
      <w:r w:rsidR="00655518" w:rsidRPr="004B1154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>บาท</w:t>
      </w:r>
      <w:r w:rsidR="00655518" w:rsidRPr="004B1154">
        <w:rPr>
          <w:rFonts w:asciiTheme="majorBidi" w:hAnsiTheme="majorBidi" w:cstheme="majorBidi"/>
          <w:b/>
          <w:bCs/>
          <w:sz w:val="20"/>
          <w:szCs w:val="20"/>
          <w:lang w:val="en-US"/>
        </w:rPr>
        <w:t>)</w:t>
      </w:r>
    </w:p>
    <w:tbl>
      <w:tblPr>
        <w:tblW w:w="4771" w:type="pct"/>
        <w:tblInd w:w="468" w:type="dxa"/>
        <w:tblLayout w:type="fixed"/>
        <w:tblLook w:val="04A0" w:firstRow="1" w:lastRow="0" w:firstColumn="1" w:lastColumn="0" w:noHBand="0" w:noVBand="1"/>
      </w:tblPr>
      <w:tblGrid>
        <w:gridCol w:w="2592"/>
        <w:gridCol w:w="969"/>
        <w:gridCol w:w="942"/>
        <w:gridCol w:w="810"/>
        <w:gridCol w:w="3509"/>
      </w:tblGrid>
      <w:tr w:rsidR="00522938" w:rsidRPr="004B1154" w14:paraId="2B8B1C99" w14:textId="77777777" w:rsidTr="00B25C41">
        <w:tc>
          <w:tcPr>
            <w:tcW w:w="5000" w:type="pct"/>
            <w:gridSpan w:val="5"/>
          </w:tcPr>
          <w:p w14:paraId="3D6A2145" w14:textId="77777777" w:rsidR="00E142AA" w:rsidRPr="004B1154" w:rsidRDefault="00E142A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  <w:r w:rsidR="001219D9"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และงบการเงินเฉพาะกิจการ</w:t>
            </w:r>
          </w:p>
        </w:tc>
      </w:tr>
      <w:tr w:rsidR="00522938" w:rsidRPr="004B1154" w14:paraId="241535B0" w14:textId="77777777" w:rsidTr="00B25C41">
        <w:trPr>
          <w:trHeight w:val="1439"/>
        </w:trPr>
        <w:tc>
          <w:tcPr>
            <w:tcW w:w="1469" w:type="pct"/>
          </w:tcPr>
          <w:p w14:paraId="12D4ECD5" w14:textId="77777777" w:rsidR="001075BA" w:rsidRPr="004B1154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549" w:type="pct"/>
          </w:tcPr>
          <w:p w14:paraId="0D8E534A" w14:textId="77777777" w:rsidR="001075BA" w:rsidRPr="004B1154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มูลค่ายุติธรรม </w:t>
            </w:r>
          </w:p>
          <w:p w14:paraId="69255DAD" w14:textId="77777777" w:rsidR="001075BA" w:rsidRPr="004B1154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  <w:p w14:paraId="224ACADE" w14:textId="034EB662" w:rsidR="001075BA" w:rsidRPr="004B1154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2A557566" w14:textId="79F98DB5" w:rsidR="001075BA" w:rsidRPr="004B1154" w:rsidRDefault="009E3308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1075BA"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E7876" w:rsidRPr="004B115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  <w:p w14:paraId="2B85A039" w14:textId="62012857" w:rsidR="001075BA" w:rsidRPr="004B1154" w:rsidRDefault="009E3308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534" w:type="pct"/>
          </w:tcPr>
          <w:p w14:paraId="40608033" w14:textId="77777777" w:rsidR="001075BA" w:rsidRPr="004B1154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มูลค่ายุติธรรม </w:t>
            </w:r>
          </w:p>
          <w:p w14:paraId="51230808" w14:textId="77777777" w:rsidR="001075BA" w:rsidRPr="004B1154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  <w:p w14:paraId="47F7FD23" w14:textId="77777777" w:rsidR="001075BA" w:rsidRPr="004B1154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0FB70694" w14:textId="0BCB8639" w:rsidR="001075BA" w:rsidRPr="004B1154" w:rsidRDefault="009E3308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E330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1075BA"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9E330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459" w:type="pct"/>
          </w:tcPr>
          <w:p w14:paraId="7B840D97" w14:textId="77777777" w:rsidR="001075BA" w:rsidRPr="004B1154" w:rsidRDefault="001075BA" w:rsidP="00527481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ลำดับชั้น</w:t>
            </w:r>
          </w:p>
          <w:p w14:paraId="140A520B" w14:textId="77777777" w:rsidR="001075BA" w:rsidRPr="004B1154" w:rsidRDefault="001075BA" w:rsidP="00527481">
            <w:pPr>
              <w:spacing w:line="200" w:lineRule="exact"/>
              <w:ind w:left="-1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988" w:type="pct"/>
          </w:tcPr>
          <w:p w14:paraId="6AFA30F5" w14:textId="77777777" w:rsidR="001075BA" w:rsidRPr="004B1154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</w:tr>
      <w:tr w:rsidR="00522938" w:rsidRPr="004B1154" w14:paraId="1B846219" w14:textId="77777777" w:rsidTr="008860DC">
        <w:trPr>
          <w:trHeight w:val="720"/>
        </w:trPr>
        <w:tc>
          <w:tcPr>
            <w:tcW w:w="1469" w:type="pct"/>
          </w:tcPr>
          <w:p w14:paraId="5CB95396" w14:textId="77777777" w:rsidR="006D0188" w:rsidRPr="004B1154" w:rsidRDefault="006D0188" w:rsidP="00E44C43">
            <w:pPr>
              <w:numPr>
                <w:ilvl w:val="0"/>
                <w:numId w:val="17"/>
              </w:numPr>
              <w:tabs>
                <w:tab w:val="left" w:pos="52"/>
              </w:tabs>
              <w:overflowPunct/>
              <w:autoSpaceDE/>
              <w:autoSpaceDN/>
              <w:adjustRightInd/>
              <w:spacing w:before="40" w:line="200" w:lineRule="exact"/>
              <w:ind w:left="173" w:right="-58" w:hanging="187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เงินลงทุนในหุ้นสามัญและ</w:t>
            </w:r>
            <w:r w:rsidRPr="004B1154">
              <w:rPr>
                <w:rFonts w:asciiTheme="majorBidi" w:hAnsiTheme="majorBidi" w:cstheme="majorBidi"/>
                <w:spacing w:val="6"/>
                <w:sz w:val="20"/>
                <w:szCs w:val="20"/>
                <w:cs/>
              </w:rPr>
              <w:t>ใบสำคัญแสดงสิทธิซื้อ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หุ้นสามัญที่</w:t>
            </w:r>
          </w:p>
          <w:p w14:paraId="4CC8999A" w14:textId="77777777" w:rsidR="006D0188" w:rsidRPr="004B1154" w:rsidRDefault="006D0188" w:rsidP="00E44C43">
            <w:pPr>
              <w:overflowPunct/>
              <w:autoSpaceDE/>
              <w:autoSpaceDN/>
              <w:adjustRightInd/>
              <w:spacing w:before="40" w:line="200" w:lineRule="exact"/>
              <w:ind w:left="173" w:right="-5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จดทะเบียนในตลาดหลักทรัพย์แห่งประเทศไทย</w:t>
            </w:r>
          </w:p>
        </w:tc>
        <w:tc>
          <w:tcPr>
            <w:tcW w:w="549" w:type="pct"/>
          </w:tcPr>
          <w:p w14:paraId="46B9894E" w14:textId="138BAF2E" w:rsidR="006D0188" w:rsidRPr="004B1154" w:rsidRDefault="009E3308" w:rsidP="000E3A1C">
            <w:pPr>
              <w:tabs>
                <w:tab w:val="decimal" w:pos="800"/>
              </w:tabs>
              <w:spacing w:before="40"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91</w:t>
            </w:r>
            <w:r w:rsidR="00D67FA7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837</w:t>
            </w:r>
            <w:r w:rsidR="00D67FA7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080</w:t>
            </w:r>
          </w:p>
        </w:tc>
        <w:tc>
          <w:tcPr>
            <w:tcW w:w="534" w:type="pct"/>
          </w:tcPr>
          <w:p w14:paraId="56D53F70" w14:textId="5B539B0F" w:rsidR="006D0188" w:rsidRPr="004B1154" w:rsidRDefault="009E3308" w:rsidP="000E3A1C">
            <w:pPr>
              <w:tabs>
                <w:tab w:val="decimal" w:pos="800"/>
              </w:tabs>
              <w:spacing w:before="40"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104</w:t>
            </w:r>
            <w:r w:rsidR="006D0188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082</w:t>
            </w:r>
            <w:r w:rsidR="006D0188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024</w:t>
            </w:r>
          </w:p>
        </w:tc>
        <w:tc>
          <w:tcPr>
            <w:tcW w:w="459" w:type="pct"/>
          </w:tcPr>
          <w:p w14:paraId="4DEF9E2D" w14:textId="38D166FE" w:rsidR="006D0188" w:rsidRPr="004B1154" w:rsidRDefault="006D0188" w:rsidP="000E3A1C">
            <w:pPr>
              <w:spacing w:before="40"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1988" w:type="pct"/>
          </w:tcPr>
          <w:p w14:paraId="7C94132A" w14:textId="6C1DC922" w:rsidR="006D0188" w:rsidRPr="004B1154" w:rsidRDefault="006D0188" w:rsidP="000E6B2F">
            <w:pPr>
              <w:spacing w:before="40" w:line="200" w:lineRule="exact"/>
              <w:jc w:val="thaiDistribute"/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ราคาเสนอ</w:t>
            </w:r>
            <w:r w:rsidR="008860DC" w:rsidRPr="004B1154">
              <w:rPr>
                <w:rFonts w:asciiTheme="majorBidi" w:hAnsiTheme="majorBidi" w:cstheme="majorBidi" w:hint="cs"/>
                <w:spacing w:val="-8"/>
                <w:sz w:val="20"/>
                <w:szCs w:val="20"/>
                <w:cs/>
              </w:rPr>
              <w:t>ซื้</w:t>
            </w:r>
            <w:r w:rsidRPr="004B1154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อครั้งสุดท้ายของตลาดหลักทรัพย์แห่งประเทศไทย </w:t>
            </w:r>
            <w:r w:rsidRPr="004B1154">
              <w:rPr>
                <w:rFonts w:asciiTheme="majorBidi" w:hAnsiTheme="majorBidi" w:cstheme="majorBidi" w:hint="cs"/>
                <w:spacing w:val="-8"/>
                <w:sz w:val="20"/>
                <w:szCs w:val="20"/>
                <w:cs/>
              </w:rPr>
              <w:t xml:space="preserve">        </w:t>
            </w:r>
            <w:r w:rsidRPr="004B1154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ณ สิ้นวันทำการสุดท้ายของรอบระยะเวลารายงาน</w:t>
            </w:r>
          </w:p>
        </w:tc>
      </w:tr>
      <w:tr w:rsidR="00522938" w:rsidRPr="004B1154" w14:paraId="3D0141D7" w14:textId="77777777" w:rsidTr="00B25C41">
        <w:trPr>
          <w:trHeight w:val="720"/>
        </w:trPr>
        <w:tc>
          <w:tcPr>
            <w:tcW w:w="1469" w:type="pct"/>
          </w:tcPr>
          <w:p w14:paraId="40B42B0E" w14:textId="77777777" w:rsidR="006D0188" w:rsidRPr="004B1154" w:rsidRDefault="006D0188" w:rsidP="00E44C43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before="40" w:line="200" w:lineRule="exact"/>
              <w:ind w:left="173" w:right="-58" w:hanging="187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เงินลงทุนใน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หน่วยทรัสต์ที่</w:t>
            </w:r>
          </w:p>
          <w:p w14:paraId="5AE486FC" w14:textId="77777777" w:rsidR="006D0188" w:rsidRPr="004B1154" w:rsidRDefault="006D0188" w:rsidP="00E44C43">
            <w:pPr>
              <w:overflowPunct/>
              <w:autoSpaceDE/>
              <w:autoSpaceDN/>
              <w:adjustRightInd/>
              <w:spacing w:before="40" w:line="200" w:lineRule="exact"/>
              <w:ind w:left="173" w:right="-5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จดทะเบียนในตลาดหลักทรัพย์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แห่งประเทศไทย</w:t>
            </w:r>
          </w:p>
        </w:tc>
        <w:tc>
          <w:tcPr>
            <w:tcW w:w="549" w:type="pct"/>
          </w:tcPr>
          <w:p w14:paraId="0C1B55A8" w14:textId="5FCEFB15" w:rsidR="006D0188" w:rsidRPr="004B1154" w:rsidRDefault="00D67FA7" w:rsidP="000E3A1C">
            <w:pPr>
              <w:tabs>
                <w:tab w:val="decimal" w:pos="339"/>
              </w:tabs>
              <w:spacing w:before="40"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534" w:type="pct"/>
          </w:tcPr>
          <w:p w14:paraId="0FB1B4EC" w14:textId="75AF8148" w:rsidR="006D0188" w:rsidRPr="004B1154" w:rsidRDefault="009E3308" w:rsidP="000E3A1C">
            <w:pPr>
              <w:tabs>
                <w:tab w:val="decimal" w:pos="800"/>
              </w:tabs>
              <w:spacing w:before="40"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6D0188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  <w:r w:rsidR="006D0188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459" w:type="pct"/>
          </w:tcPr>
          <w:p w14:paraId="2F767FA0" w14:textId="57F539DF" w:rsidR="006D0188" w:rsidRPr="004B1154" w:rsidRDefault="006D0188" w:rsidP="000E3A1C">
            <w:pPr>
              <w:spacing w:before="40"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1988" w:type="pct"/>
          </w:tcPr>
          <w:p w14:paraId="700AF84F" w14:textId="570F2559" w:rsidR="006D0188" w:rsidRPr="004B1154" w:rsidRDefault="006D0188" w:rsidP="000E6B2F">
            <w:pPr>
              <w:spacing w:before="40" w:line="200" w:lineRule="exact"/>
              <w:jc w:val="thaiDistribute"/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ราคาเสนอซื้อครั้งสุดท้ายของตลาดหลักทรัพย์แห่งประเทศไทย</w:t>
            </w:r>
            <w:r w:rsidRPr="004B1154">
              <w:rPr>
                <w:rFonts w:asciiTheme="majorBidi" w:hAnsiTheme="majorBidi" w:cstheme="majorBidi" w:hint="cs"/>
                <w:spacing w:val="-8"/>
                <w:sz w:val="20"/>
                <w:szCs w:val="20"/>
                <w:cs/>
              </w:rPr>
              <w:t xml:space="preserve">       </w:t>
            </w:r>
            <w:r w:rsidRPr="004B1154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 ณ สิ้นวันทำการสุดท้ายของรอบระยะเวลารายงาน</w:t>
            </w:r>
          </w:p>
        </w:tc>
      </w:tr>
      <w:tr w:rsidR="00522938" w:rsidRPr="004B1154" w14:paraId="4C0FB2EF" w14:textId="77777777" w:rsidTr="00B25C41">
        <w:tc>
          <w:tcPr>
            <w:tcW w:w="1469" w:type="pct"/>
          </w:tcPr>
          <w:p w14:paraId="7447AA25" w14:textId="77777777" w:rsidR="006D0188" w:rsidRPr="004B1154" w:rsidRDefault="006D0188" w:rsidP="00E44C43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before="40" w:line="200" w:lineRule="exact"/>
              <w:ind w:left="173" w:right="-58" w:hanging="187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>อสังหาริมทรัพย์</w:t>
            </w: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เพื่อการลงทุน - ที่ดิน</w:t>
            </w:r>
          </w:p>
        </w:tc>
        <w:tc>
          <w:tcPr>
            <w:tcW w:w="549" w:type="pct"/>
          </w:tcPr>
          <w:p w14:paraId="7C5753DC" w14:textId="4299B6D2" w:rsidR="006D0188" w:rsidRPr="004B1154" w:rsidRDefault="009E3308" w:rsidP="000E3A1C">
            <w:pPr>
              <w:tabs>
                <w:tab w:val="decimal" w:pos="800"/>
              </w:tabs>
              <w:spacing w:before="40"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1</w:t>
            </w:r>
            <w:r w:rsidR="00D67FA7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438</w:t>
            </w:r>
            <w:r w:rsidR="00D67FA7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335</w:t>
            </w:r>
            <w:r w:rsidR="00D67FA7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534" w:type="pct"/>
          </w:tcPr>
          <w:p w14:paraId="3D391A08" w14:textId="1C296D66" w:rsidR="006D0188" w:rsidRPr="004B1154" w:rsidRDefault="009E3308" w:rsidP="000E3A1C">
            <w:pPr>
              <w:tabs>
                <w:tab w:val="decimal" w:pos="800"/>
              </w:tabs>
              <w:spacing w:before="40"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D0188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358</w:t>
            </w:r>
            <w:r w:rsidR="006D0188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427</w:t>
            </w:r>
            <w:r w:rsidR="006D0188" w:rsidRPr="004B11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459" w:type="pct"/>
          </w:tcPr>
          <w:p w14:paraId="52A8692A" w14:textId="50F1FA11" w:rsidR="006D0188" w:rsidRPr="004B1154" w:rsidRDefault="006D0188" w:rsidP="000E3A1C">
            <w:pPr>
              <w:spacing w:before="40"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B115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9E3308" w:rsidRPr="009E330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1988" w:type="pct"/>
          </w:tcPr>
          <w:p w14:paraId="21D75C4E" w14:textId="77777777" w:rsidR="006D0188" w:rsidRPr="004B1154" w:rsidRDefault="006D0188" w:rsidP="000E6B2F">
            <w:pPr>
              <w:spacing w:before="40" w:line="200" w:lineRule="exact"/>
              <w:jc w:val="thaiDistribute"/>
              <w:rPr>
                <w:rFonts w:asciiTheme="majorBidi" w:hAnsiTheme="majorBidi" w:cstheme="majorBidi"/>
                <w:spacing w:val="-8"/>
                <w:sz w:val="20"/>
                <w:szCs w:val="20"/>
                <w:lang w:val="en-US"/>
              </w:rPr>
            </w:pPr>
            <w:r w:rsidRPr="004B1154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เปรียบเทียบราคาที่เปิดเผยโดยสาธารณะทั่วไป ระหว่างสินทรัพย์ที่ประเมินราคากับสินทรัพย์ที่มีลักษณะคล้ายกัน</w:t>
            </w:r>
          </w:p>
        </w:tc>
      </w:tr>
    </w:tbl>
    <w:p w14:paraId="5DD81CC5" w14:textId="051295AA" w:rsidR="006D067C" w:rsidRPr="004B1154" w:rsidRDefault="009E3308" w:rsidP="002B4172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cs/>
          <w:lang w:val="en-US"/>
        </w:rPr>
      </w:pPr>
      <w:r w:rsidRPr="009E3308">
        <w:rPr>
          <w:rFonts w:asciiTheme="majorBidi" w:hAnsiTheme="majorBidi" w:cstheme="majorBidi"/>
          <w:b/>
          <w:bCs/>
          <w:lang w:val="en-US"/>
        </w:rPr>
        <w:t>26</w:t>
      </w:r>
      <w:r w:rsidR="006D067C" w:rsidRPr="004B1154">
        <w:rPr>
          <w:rFonts w:asciiTheme="majorBidi" w:hAnsiTheme="majorBidi" w:cstheme="majorBidi"/>
          <w:b/>
          <w:bCs/>
          <w:lang w:val="en-US"/>
        </w:rPr>
        <w:t>.</w:t>
      </w:r>
      <w:r w:rsidR="006D067C" w:rsidRPr="004B1154">
        <w:rPr>
          <w:rFonts w:asciiTheme="majorBidi" w:hAnsiTheme="majorBidi" w:cstheme="majorBidi"/>
          <w:b/>
          <w:bCs/>
          <w:lang w:val="en-US"/>
        </w:rPr>
        <w:tab/>
      </w:r>
      <w:r w:rsidR="004E1ADE">
        <w:rPr>
          <w:rFonts w:asciiTheme="majorBidi" w:hAnsiTheme="majorBidi" w:cstheme="majorBidi" w:hint="cs"/>
          <w:b/>
          <w:bCs/>
          <w:cs/>
          <w:lang w:val="en-US"/>
        </w:rPr>
        <w:t>เหตุการณ์ภายหลังรอบระยะเวลารายงาน</w:t>
      </w:r>
    </w:p>
    <w:p w14:paraId="46D49705" w14:textId="498FE89B" w:rsidR="006D067C" w:rsidRDefault="00E94914" w:rsidP="00CC7C3B">
      <w:pPr>
        <w:pStyle w:val="BodyTextIndent"/>
        <w:tabs>
          <w:tab w:val="left" w:pos="709"/>
        </w:tabs>
        <w:ind w:left="540" w:firstLine="0"/>
        <w:jc w:val="thaiDistribute"/>
        <w:rPr>
          <w:rFonts w:asciiTheme="majorBidi" w:hAnsiTheme="majorBidi" w:cstheme="majorBidi"/>
          <w:spacing w:val="2"/>
          <w:lang w:val="en-US" w:eastAsia="en-US"/>
        </w:rPr>
      </w:pPr>
      <w:bookmarkStart w:id="20" w:name="_Hlk150193019"/>
      <w:r w:rsidRPr="00E94914">
        <w:rPr>
          <w:rFonts w:asciiTheme="majorBidi" w:hAnsiTheme="majorBidi" w:cs="Angsana New"/>
          <w:spacing w:val="2"/>
          <w:cs/>
          <w:lang w:eastAsia="en-US"/>
        </w:rPr>
        <w:t xml:space="preserve">เมื่อวันที่ </w:t>
      </w:r>
      <w:r w:rsidR="009E3308" w:rsidRPr="009E3308">
        <w:rPr>
          <w:rFonts w:asciiTheme="majorBidi" w:hAnsiTheme="majorBidi" w:cstheme="majorBidi"/>
          <w:spacing w:val="2"/>
          <w:lang w:val="en-US" w:eastAsia="en-US"/>
        </w:rPr>
        <w:t>1</w:t>
      </w:r>
      <w:r w:rsidRPr="00E94914">
        <w:rPr>
          <w:rFonts w:asciiTheme="majorBidi" w:hAnsiTheme="majorBidi" w:cs="Angsana New"/>
          <w:spacing w:val="2"/>
          <w:cs/>
          <w:lang w:eastAsia="en-US"/>
        </w:rPr>
        <w:t xml:space="preserve"> ตุลาคม </w:t>
      </w:r>
      <w:r w:rsidR="009E3308" w:rsidRPr="009E3308">
        <w:rPr>
          <w:rFonts w:asciiTheme="majorBidi" w:hAnsiTheme="majorBidi" w:cs="Angsana New"/>
          <w:spacing w:val="2"/>
          <w:lang w:val="en-US" w:eastAsia="en-US"/>
        </w:rPr>
        <w:t>2568</w:t>
      </w:r>
      <w:r w:rsidRPr="00E94914">
        <w:rPr>
          <w:rFonts w:asciiTheme="majorBidi" w:hAnsiTheme="majorBidi" w:cs="Angsana New"/>
          <w:spacing w:val="2"/>
          <w:cs/>
          <w:lang w:eastAsia="en-US"/>
        </w:rPr>
        <w:t xml:space="preserve"> บริษัทได้รับโอนสิทธิในการรับชำระเงินตามสัญญาเงินให้กู้ยืมจากบริษัทย่อยภายใต้สัญญา “</w:t>
      </w:r>
      <w:r w:rsidRPr="00E94914">
        <w:rPr>
          <w:rFonts w:asciiTheme="majorBidi" w:hAnsiTheme="majorBidi" w:cs="Angsana New"/>
          <w:spacing w:val="2"/>
          <w:lang w:eastAsia="en-US"/>
        </w:rPr>
        <w:t xml:space="preserve">Sale and Purchase Agreement in Relation to Assets” </w:t>
      </w:r>
      <w:r w:rsidRPr="00E94914">
        <w:rPr>
          <w:rFonts w:asciiTheme="majorBidi" w:hAnsiTheme="majorBidi" w:cs="Angsana New"/>
          <w:spacing w:val="2"/>
          <w:cs/>
          <w:lang w:eastAsia="en-US"/>
        </w:rPr>
        <w:t>โดยบริษัทตกลงชำระรายการดังกล่าวด้วยการหักกลบกับเงินให้กู้ยืมระยะสั้น</w:t>
      </w:r>
      <w:r w:rsidR="00EA1153">
        <w:rPr>
          <w:rFonts w:asciiTheme="majorBidi" w:hAnsiTheme="majorBidi" w:cs="Angsana New" w:hint="cs"/>
          <w:spacing w:val="2"/>
          <w:cs/>
          <w:lang w:eastAsia="en-US"/>
        </w:rPr>
        <w:t xml:space="preserve">จำนวน </w:t>
      </w:r>
      <w:r w:rsidR="009E3308" w:rsidRPr="009E3308">
        <w:rPr>
          <w:rFonts w:asciiTheme="majorBidi" w:hAnsiTheme="majorBidi" w:cs="Angsana New"/>
          <w:spacing w:val="2"/>
          <w:lang w:val="en-US" w:eastAsia="en-US"/>
        </w:rPr>
        <w:t>1</w:t>
      </w:r>
      <w:r w:rsidR="00EA1153">
        <w:rPr>
          <w:rFonts w:asciiTheme="majorBidi" w:hAnsiTheme="majorBidi" w:cs="Angsana New"/>
          <w:spacing w:val="2"/>
          <w:lang w:val="en-US" w:eastAsia="en-US"/>
        </w:rPr>
        <w:t>,</w:t>
      </w:r>
      <w:r w:rsidR="009E3308" w:rsidRPr="009E3308">
        <w:rPr>
          <w:rFonts w:asciiTheme="majorBidi" w:hAnsiTheme="majorBidi" w:cs="Angsana New"/>
          <w:spacing w:val="2"/>
          <w:lang w:val="en-US" w:eastAsia="en-US"/>
        </w:rPr>
        <w:t>368</w:t>
      </w:r>
      <w:r w:rsidR="00EA1153">
        <w:rPr>
          <w:rFonts w:asciiTheme="majorBidi" w:hAnsiTheme="majorBidi" w:cs="Angsana New"/>
          <w:spacing w:val="2"/>
          <w:lang w:val="en-US" w:eastAsia="en-US"/>
        </w:rPr>
        <w:t>.</w:t>
      </w:r>
      <w:r w:rsidR="009E3308" w:rsidRPr="009E3308">
        <w:rPr>
          <w:rFonts w:asciiTheme="majorBidi" w:hAnsiTheme="majorBidi" w:cs="Angsana New"/>
          <w:spacing w:val="2"/>
          <w:lang w:val="en-US" w:eastAsia="en-US"/>
        </w:rPr>
        <w:t>03</w:t>
      </w:r>
      <w:r w:rsidR="00EA1153">
        <w:rPr>
          <w:rFonts w:asciiTheme="majorBidi" w:hAnsiTheme="majorBidi" w:cs="Angsana New"/>
          <w:spacing w:val="2"/>
          <w:lang w:val="en-US" w:eastAsia="en-US"/>
        </w:rPr>
        <w:t xml:space="preserve"> </w:t>
      </w:r>
      <w:r w:rsidR="00EA1153">
        <w:rPr>
          <w:rFonts w:asciiTheme="majorBidi" w:hAnsiTheme="majorBidi" w:cs="Angsana New" w:hint="cs"/>
          <w:spacing w:val="2"/>
          <w:cs/>
          <w:lang w:val="en-US" w:eastAsia="en-US"/>
        </w:rPr>
        <w:t>ล้านบาท</w:t>
      </w:r>
      <w:r w:rsidRPr="00E94914">
        <w:rPr>
          <w:rFonts w:asciiTheme="majorBidi" w:hAnsiTheme="majorBidi" w:cs="Angsana New"/>
          <w:spacing w:val="2"/>
          <w:cs/>
          <w:lang w:eastAsia="en-US"/>
        </w:rPr>
        <w:t xml:space="preserve"> </w:t>
      </w:r>
      <w:r w:rsidR="00114970">
        <w:rPr>
          <w:rFonts w:asciiTheme="majorBidi" w:hAnsiTheme="majorBidi" w:cs="Angsana New" w:hint="cs"/>
          <w:spacing w:val="2"/>
          <w:cs/>
          <w:lang w:eastAsia="en-US"/>
        </w:rPr>
        <w:t>และ</w:t>
      </w:r>
      <w:r w:rsidRPr="00E94914">
        <w:rPr>
          <w:rFonts w:asciiTheme="majorBidi" w:hAnsiTheme="majorBidi" w:cs="Angsana New"/>
          <w:spacing w:val="2"/>
          <w:cs/>
          <w:lang w:eastAsia="en-US"/>
        </w:rPr>
        <w:t xml:space="preserve">ดอกเบี้ยค้างรับ </w:t>
      </w:r>
      <w:r w:rsidR="00BC594E">
        <w:rPr>
          <w:rFonts w:asciiTheme="majorBidi" w:hAnsiTheme="majorBidi" w:cs="Angsana New"/>
          <w:spacing w:val="2"/>
          <w:lang w:val="en-US" w:eastAsia="en-US"/>
        </w:rPr>
        <w:t xml:space="preserve">               </w:t>
      </w:r>
      <w:r w:rsidR="00114970">
        <w:rPr>
          <w:rFonts w:asciiTheme="majorBidi" w:hAnsiTheme="majorBidi" w:cs="Angsana New" w:hint="cs"/>
          <w:spacing w:val="2"/>
          <w:cs/>
          <w:lang w:eastAsia="en-US"/>
        </w:rPr>
        <w:t>ส่วนยอดที่เหลือชำระด้วย</w:t>
      </w:r>
      <w:r w:rsidR="009B56A1">
        <w:rPr>
          <w:rFonts w:asciiTheme="majorBidi" w:hAnsiTheme="majorBidi" w:cs="Angsana New" w:hint="cs"/>
          <w:spacing w:val="2"/>
          <w:cs/>
          <w:lang w:eastAsia="en-US"/>
        </w:rPr>
        <w:t>การหักกลบกับ</w:t>
      </w:r>
      <w:r w:rsidRPr="00E94914">
        <w:rPr>
          <w:rFonts w:asciiTheme="majorBidi" w:hAnsiTheme="majorBidi" w:cs="Angsana New"/>
          <w:spacing w:val="2"/>
          <w:cs/>
          <w:lang w:eastAsia="en-US"/>
        </w:rPr>
        <w:t>ลูกหนี้อื่นและชำระ</w:t>
      </w:r>
      <w:r w:rsidR="009B56A1">
        <w:rPr>
          <w:rFonts w:asciiTheme="majorBidi" w:hAnsiTheme="majorBidi" w:cs="Angsana New" w:hint="cs"/>
          <w:spacing w:val="2"/>
          <w:cs/>
          <w:lang w:eastAsia="en-US"/>
        </w:rPr>
        <w:t>ด้วย</w:t>
      </w:r>
      <w:r w:rsidRPr="00E94914">
        <w:rPr>
          <w:rFonts w:asciiTheme="majorBidi" w:hAnsiTheme="majorBidi" w:cs="Angsana New"/>
          <w:spacing w:val="2"/>
          <w:cs/>
          <w:lang w:eastAsia="en-US"/>
        </w:rPr>
        <w:t>เงินสด</w:t>
      </w:r>
      <w:r w:rsidR="00CE4CE0">
        <w:rPr>
          <w:rFonts w:asciiTheme="majorBidi" w:hAnsiTheme="majorBidi" w:cs="Angsana New"/>
          <w:spacing w:val="2"/>
          <w:lang w:val="en-US" w:eastAsia="en-US"/>
        </w:rPr>
        <w:t xml:space="preserve"> </w:t>
      </w:r>
      <w:r w:rsidRPr="00E94914">
        <w:rPr>
          <w:rFonts w:asciiTheme="majorBidi" w:hAnsiTheme="majorBidi" w:cs="Angsana New"/>
          <w:spacing w:val="2"/>
          <w:cs/>
          <w:lang w:eastAsia="en-US"/>
        </w:rPr>
        <w:t>ในวันเดียวกันบริษัทได้รับชำระเงิน</w:t>
      </w:r>
      <w:r w:rsidR="0071499F">
        <w:rPr>
          <w:rFonts w:asciiTheme="majorBidi" w:hAnsiTheme="majorBidi" w:cs="Angsana New" w:hint="cs"/>
          <w:spacing w:val="2"/>
          <w:cs/>
          <w:lang w:eastAsia="en-US"/>
        </w:rPr>
        <w:t>คืน</w:t>
      </w:r>
      <w:r>
        <w:rPr>
          <w:rFonts w:asciiTheme="majorBidi" w:hAnsiTheme="majorBidi" w:cs="Angsana New" w:hint="cs"/>
          <w:spacing w:val="2"/>
          <w:cs/>
          <w:lang w:val="en-US" w:eastAsia="en-US"/>
        </w:rPr>
        <w:t>บางส่วน</w:t>
      </w:r>
      <w:bookmarkEnd w:id="20"/>
      <w:r w:rsidR="000B2615">
        <w:rPr>
          <w:rFonts w:asciiTheme="majorBidi" w:hAnsiTheme="majorBidi" w:cstheme="majorBidi" w:hint="cs"/>
          <w:spacing w:val="2"/>
          <w:cs/>
          <w:lang w:val="en-US" w:eastAsia="en-US"/>
        </w:rPr>
        <w:t>จากเงิน</w:t>
      </w:r>
      <w:r w:rsidR="000B2615" w:rsidRPr="00E94914">
        <w:rPr>
          <w:rFonts w:asciiTheme="majorBidi" w:hAnsiTheme="majorBidi" w:cs="Angsana New"/>
          <w:spacing w:val="2"/>
          <w:cs/>
          <w:lang w:eastAsia="en-US"/>
        </w:rPr>
        <w:t>ให้กู้ยืมระยะยาว</w:t>
      </w:r>
      <w:r w:rsidR="000B2615">
        <w:rPr>
          <w:rFonts w:asciiTheme="majorBidi" w:hAnsiTheme="majorBidi" w:cs="Angsana New" w:hint="cs"/>
          <w:spacing w:val="2"/>
          <w:cs/>
          <w:lang w:eastAsia="en-US"/>
        </w:rPr>
        <w:t>แก่บริษัทที่เกี่ยวข้องกันสองแห่ง</w:t>
      </w:r>
    </w:p>
    <w:p w14:paraId="2190DCA5" w14:textId="519AC382" w:rsidR="004E1ADE" w:rsidRPr="004B1154" w:rsidRDefault="009E3308" w:rsidP="004E1ADE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cs/>
          <w:lang w:val="en-US"/>
        </w:rPr>
      </w:pPr>
      <w:r w:rsidRPr="009E3308">
        <w:rPr>
          <w:rFonts w:asciiTheme="majorBidi" w:hAnsiTheme="majorBidi" w:cstheme="majorBidi"/>
          <w:b/>
          <w:bCs/>
          <w:lang w:val="en-US"/>
        </w:rPr>
        <w:t>27</w:t>
      </w:r>
      <w:r w:rsidR="004E1ADE" w:rsidRPr="004B1154">
        <w:rPr>
          <w:rFonts w:asciiTheme="majorBidi" w:hAnsiTheme="majorBidi" w:cstheme="majorBidi"/>
          <w:b/>
          <w:bCs/>
          <w:lang w:val="en-US"/>
        </w:rPr>
        <w:t>.</w:t>
      </w:r>
      <w:r w:rsidR="004E1ADE" w:rsidRPr="004B1154">
        <w:rPr>
          <w:rFonts w:asciiTheme="majorBidi" w:hAnsiTheme="majorBidi" w:cstheme="majorBidi"/>
          <w:b/>
          <w:bCs/>
          <w:lang w:val="en-US"/>
        </w:rPr>
        <w:tab/>
      </w:r>
      <w:r w:rsidR="004E1ADE" w:rsidRPr="004B1154">
        <w:rPr>
          <w:rFonts w:asciiTheme="majorBidi" w:hAnsiTheme="majorBidi" w:cstheme="majorBidi"/>
          <w:b/>
          <w:bCs/>
          <w:cs/>
          <w:lang w:val="en-US"/>
        </w:rPr>
        <w:t>การอนุมัติงบการเงินระหว่างกาล</w:t>
      </w:r>
    </w:p>
    <w:p w14:paraId="007848E3" w14:textId="2E91497B" w:rsidR="004E1ADE" w:rsidRPr="009E3308" w:rsidRDefault="004E1ADE" w:rsidP="009E3308">
      <w:pPr>
        <w:pStyle w:val="BodyTextIndent"/>
        <w:tabs>
          <w:tab w:val="left" w:pos="709"/>
        </w:tabs>
        <w:ind w:left="540" w:firstLine="0"/>
        <w:jc w:val="thaiDistribute"/>
        <w:rPr>
          <w:rFonts w:asciiTheme="majorBidi" w:hAnsiTheme="majorBidi" w:cstheme="majorBidi"/>
          <w:spacing w:val="2"/>
          <w:lang w:val="en-US" w:eastAsia="en-US"/>
        </w:rPr>
      </w:pPr>
      <w:r w:rsidRPr="004B1154">
        <w:rPr>
          <w:rFonts w:asciiTheme="majorBidi" w:hAnsiTheme="majorBidi" w:cstheme="majorBidi"/>
          <w:spacing w:val="2"/>
          <w:cs/>
          <w:lang w:eastAsia="en-US"/>
        </w:rPr>
        <w:t>งบการเงินระหว่างกาลนี้ได้รับการอนุมัติให้ออกงบการเงินโดยคณะกรรมการของบริษัท เมื่อวันที่</w:t>
      </w:r>
      <w:r w:rsidRPr="004B1154">
        <w:rPr>
          <w:rFonts w:asciiTheme="majorBidi" w:hAnsiTheme="majorBidi" w:cstheme="majorBidi"/>
          <w:spacing w:val="2"/>
          <w:lang w:val="en-US" w:eastAsia="en-US"/>
        </w:rPr>
        <w:br/>
      </w:r>
      <w:r w:rsidR="009E3308" w:rsidRPr="009E3308">
        <w:rPr>
          <w:rFonts w:asciiTheme="majorBidi" w:hAnsiTheme="majorBidi" w:cstheme="majorBidi"/>
          <w:spacing w:val="2"/>
          <w:lang w:val="en-US" w:eastAsia="en-US"/>
        </w:rPr>
        <w:t>14</w:t>
      </w:r>
      <w:r w:rsidRPr="004B1154">
        <w:rPr>
          <w:rFonts w:asciiTheme="majorBidi" w:hAnsiTheme="majorBidi" w:cstheme="majorBidi"/>
          <w:spacing w:val="2"/>
          <w:lang w:val="en-US" w:eastAsia="en-US"/>
        </w:rPr>
        <w:t xml:space="preserve"> </w:t>
      </w:r>
      <w:r w:rsidRPr="004B1154">
        <w:rPr>
          <w:rFonts w:asciiTheme="majorBidi" w:hAnsiTheme="majorBidi" w:cstheme="majorBidi" w:hint="cs"/>
          <w:spacing w:val="2"/>
          <w:cs/>
          <w:lang w:val="en-US" w:eastAsia="en-US"/>
        </w:rPr>
        <w:t>พฤ</w:t>
      </w:r>
      <w:r>
        <w:rPr>
          <w:rFonts w:asciiTheme="majorBidi" w:hAnsiTheme="majorBidi" w:cstheme="majorBidi" w:hint="cs"/>
          <w:spacing w:val="2"/>
          <w:cs/>
          <w:lang w:val="en-US" w:eastAsia="en-US"/>
        </w:rPr>
        <w:t>ศ</w:t>
      </w:r>
      <w:r w:rsidRPr="004B1154">
        <w:rPr>
          <w:rFonts w:asciiTheme="majorBidi" w:hAnsiTheme="majorBidi" w:cstheme="majorBidi" w:hint="cs"/>
          <w:spacing w:val="2"/>
          <w:cs/>
          <w:lang w:val="en-US" w:eastAsia="en-US"/>
        </w:rPr>
        <w:t>จิกายน</w:t>
      </w:r>
      <w:r w:rsidRPr="004B1154">
        <w:rPr>
          <w:rFonts w:asciiTheme="majorBidi" w:hAnsiTheme="majorBidi" w:cstheme="majorBidi"/>
          <w:spacing w:val="2"/>
          <w:cs/>
          <w:lang w:eastAsia="en-US"/>
        </w:rPr>
        <w:t xml:space="preserve"> </w:t>
      </w:r>
      <w:r w:rsidR="009E3308" w:rsidRPr="009E3308">
        <w:rPr>
          <w:rFonts w:asciiTheme="majorBidi" w:hAnsiTheme="majorBidi" w:cstheme="majorBidi"/>
          <w:spacing w:val="2"/>
          <w:lang w:val="en-US" w:eastAsia="en-US"/>
        </w:rPr>
        <w:t>2568</w:t>
      </w:r>
    </w:p>
    <w:sectPr w:rsidR="004E1ADE" w:rsidRPr="009E3308" w:rsidSect="00AC777F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9" w:h="16834" w:code="9"/>
      <w:pgMar w:top="1440" w:right="1224" w:bottom="720" w:left="1440" w:header="864" w:footer="432" w:gutter="0"/>
      <w:pgNumType w:fmt="numberInDash"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D8C66" w14:textId="77777777" w:rsidR="00820D24" w:rsidRDefault="00820D24">
      <w:pPr>
        <w:rPr>
          <w:rFonts w:cs="Symbol"/>
          <w:cs/>
        </w:rPr>
      </w:pPr>
      <w:r>
        <w:separator/>
      </w:r>
    </w:p>
  </w:endnote>
  <w:endnote w:type="continuationSeparator" w:id="0">
    <w:p w14:paraId="7FD81C60" w14:textId="77777777" w:rsidR="00820D24" w:rsidRDefault="00820D24">
      <w:pPr>
        <w:rPr>
          <w:rFonts w:cs="Symbol"/>
          <w:cs/>
        </w:rPr>
      </w:pPr>
      <w:r>
        <w:continuationSeparator/>
      </w:r>
    </w:p>
  </w:endnote>
  <w:endnote w:type="continuationNotice" w:id="1">
    <w:p w14:paraId="539F0026" w14:textId="77777777" w:rsidR="00820D24" w:rsidRDefault="00820D24">
      <w:pPr>
        <w:rPr>
          <w:rFonts w:cs="Symbol"/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utiger Next Pro Light">
    <w:altName w:val="Calibri"/>
    <w:panose1 w:val="00000000000000000000"/>
    <w:charset w:val="00"/>
    <w:family w:val="swiss"/>
    <w:notTrueType/>
    <w:pitch w:val="variable"/>
    <w:sig w:usb0="800000AF" w:usb1="5000204B" w:usb2="00000000" w:usb3="00000000" w:csb0="0000009B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New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D474A" w14:textId="60AF0820" w:rsidR="005442DA" w:rsidRDefault="005442DA">
    <w:pPr>
      <w:pStyle w:val="Footer"/>
      <w:framePr w:wrap="around" w:vAnchor="text" w:hAnchor="margin" w:xAlign="right" w:y="1"/>
      <w:rPr>
        <w:rStyle w:val="PageNumber"/>
        <w:rFonts w:cs="Symbol"/>
        <w:szCs w:val="32"/>
        <w:cs/>
      </w:rPr>
    </w:pPr>
    <w:r>
      <w:rPr>
        <w:rStyle w:val="PageNumber"/>
        <w:lang w:val="en-US"/>
      </w:rPr>
      <w:fldChar w:fldCharType="begin"/>
    </w:r>
    <w:r>
      <w:rPr>
        <w:rStyle w:val="PageNumber"/>
        <w:rFonts w:cs="Symbol"/>
        <w:szCs w:val="32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separate"/>
    </w:r>
    <w:r w:rsidRPr="005C4FDD">
      <w:rPr>
        <w:rStyle w:val="PageNumber"/>
        <w:noProof/>
        <w:lang w:val="en-US"/>
      </w:rPr>
      <w:t>3</w:t>
    </w:r>
    <w:r>
      <w:rPr>
        <w:rStyle w:val="PageNumber"/>
        <w:lang w:val="en-US"/>
      </w:rPr>
      <w:fldChar w:fldCharType="end"/>
    </w:r>
  </w:p>
  <w:p w14:paraId="0184CDDC" w14:textId="77777777" w:rsidR="005442DA" w:rsidRDefault="005442DA">
    <w:pPr>
      <w:pStyle w:val="Footer"/>
      <w:ind w:right="360"/>
      <w:rPr>
        <w:rFonts w:cs="Symbol"/>
        <w:szCs w:val="32"/>
        <w:cs/>
      </w:rPr>
    </w:pPr>
  </w:p>
  <w:p w14:paraId="5EDA1A95" w14:textId="77777777" w:rsidR="005442DA" w:rsidRDefault="005442DA">
    <w:pPr>
      <w:rPr>
        <w:rFonts w:cs="Symbol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6504A" w14:textId="77777777" w:rsidR="005442DA" w:rsidRDefault="005442DA">
    <w:pPr>
      <w:pStyle w:val="Footer"/>
      <w:framePr w:wrap="around" w:vAnchor="text" w:hAnchor="margin" w:xAlign="right" w:y="1"/>
      <w:rPr>
        <w:rStyle w:val="PageNumber"/>
        <w:rFonts w:cs="Symbol"/>
        <w:szCs w:val="32"/>
        <w:cs/>
      </w:rPr>
    </w:pPr>
    <w:r>
      <w:rPr>
        <w:rStyle w:val="PageNumber"/>
        <w:lang w:val="en-US"/>
      </w:rPr>
      <w:fldChar w:fldCharType="begin"/>
    </w:r>
    <w:r>
      <w:rPr>
        <w:rStyle w:val="PageNumber"/>
        <w:rFonts w:cs="Symbol"/>
        <w:szCs w:val="32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end"/>
    </w:r>
  </w:p>
  <w:p w14:paraId="70F2FEFF" w14:textId="77777777" w:rsidR="005442DA" w:rsidRDefault="005442DA">
    <w:pPr>
      <w:pStyle w:val="Footer"/>
      <w:ind w:right="360"/>
      <w:rPr>
        <w:rFonts w:cs="Symbol"/>
        <w:szCs w:val="32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C2FB8" w14:textId="75033BE7" w:rsidR="005442DA" w:rsidRPr="00095D74" w:rsidRDefault="005442DA" w:rsidP="00095D7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4FE20" w14:textId="177C3DE9" w:rsidR="005442DA" w:rsidRPr="00221254" w:rsidRDefault="005442DA" w:rsidP="00221254">
    <w:pPr>
      <w:pStyle w:val="Footer"/>
      <w:jc w:val="right"/>
      <w:rPr>
        <w:rFonts w:ascii="BrowalliaUPC" w:hAnsi="BrowalliaUPC"/>
        <w:szCs w:val="32"/>
        <w:cs/>
      </w:rPr>
    </w:pP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cs/>
      </w:rPr>
      <w:instrText xml:space="preserve"> FILENAME   \* MERGEFORMAT </w:instrText>
    </w:r>
    <w:r w:rsidRPr="00221254">
      <w:rPr>
        <w:rFonts w:ascii="BrowalliaUPC" w:hAnsi="BrowalliaUPC"/>
        <w:szCs w:val="32"/>
        <w:cs/>
      </w:rPr>
      <w:fldChar w:fldCharType="separate"/>
    </w:r>
    <w:r w:rsidR="00106170">
      <w:rPr>
        <w:rFonts w:ascii="BrowalliaUPC" w:hAnsi="BrowalliaUPC"/>
        <w:noProof/>
        <w:szCs w:val="32"/>
      </w:rPr>
      <w:t>CGD</w:t>
    </w:r>
    <w:r w:rsidR="00106170">
      <w:rPr>
        <w:rFonts w:ascii="BrowalliaUPC" w:hAnsi="BrowalliaUPC"/>
        <w:noProof/>
        <w:szCs w:val="32"/>
        <w:cs/>
      </w:rPr>
      <w:t>68</w:t>
    </w:r>
    <w:r w:rsidR="00106170">
      <w:rPr>
        <w:rFonts w:ascii="BrowalliaUPC" w:hAnsi="BrowalliaUPC"/>
        <w:noProof/>
        <w:szCs w:val="32"/>
      </w:rPr>
      <w:t>Q</w:t>
    </w:r>
    <w:r w:rsidR="00106170">
      <w:rPr>
        <w:rFonts w:ascii="BrowalliaUPC" w:hAnsi="BrowalliaUPC"/>
        <w:noProof/>
        <w:szCs w:val="32"/>
        <w:cs/>
      </w:rPr>
      <w:t>3.</w:t>
    </w:r>
    <w:r w:rsidR="00106170">
      <w:rPr>
        <w:rFonts w:ascii="BrowalliaUPC" w:hAnsi="BrowalliaUPC"/>
        <w:noProof/>
        <w:szCs w:val="32"/>
      </w:rPr>
      <w:t>docx</w:t>
    </w:r>
    <w:r w:rsidRPr="00221254">
      <w:rPr>
        <w:rFonts w:ascii="BrowalliaUPC" w:hAnsi="BrowalliaUPC"/>
        <w:szCs w:val="32"/>
        <w:cs/>
      </w:rPr>
      <w:fldChar w:fldCharType="end"/>
    </w:r>
    <w:r w:rsidRPr="00221254">
      <w:rPr>
        <w:rFonts w:ascii="BrowalliaUPC" w:hAnsi="BrowalliaUPC"/>
        <w:szCs w:val="32"/>
        <w:cs/>
      </w:rPr>
      <w:t xml:space="preserve">  </w:t>
    </w: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lang w:val="en-US"/>
      </w:rPr>
      <w:instrText xml:space="preserve"> DATE \@ "dd/MM/yyyy HH:mm" </w:instrText>
    </w:r>
    <w:r w:rsidRPr="00221254">
      <w:rPr>
        <w:rFonts w:ascii="BrowalliaUPC" w:hAnsi="BrowalliaUPC"/>
        <w:szCs w:val="32"/>
        <w:cs/>
      </w:rPr>
      <w:fldChar w:fldCharType="separate"/>
    </w:r>
    <w:r w:rsidR="00106170">
      <w:rPr>
        <w:rFonts w:ascii="BrowalliaUPC" w:hAnsi="BrowalliaUPC"/>
        <w:noProof/>
        <w:szCs w:val="32"/>
        <w:lang w:val="en-US"/>
      </w:rPr>
      <w:t>14/11/2025 18:54</w:t>
    </w:r>
    <w:r w:rsidRPr="00221254">
      <w:rPr>
        <w:rFonts w:ascii="BrowalliaUPC" w:hAnsi="BrowalliaUPC"/>
        <w:szCs w:val="32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3A447" w14:textId="77777777" w:rsidR="00820D24" w:rsidRDefault="00820D24">
      <w:pPr>
        <w:rPr>
          <w:rFonts w:cs="Symbol"/>
          <w:cs/>
        </w:rPr>
      </w:pPr>
      <w:r>
        <w:separator/>
      </w:r>
    </w:p>
  </w:footnote>
  <w:footnote w:type="continuationSeparator" w:id="0">
    <w:p w14:paraId="63DCFAF9" w14:textId="77777777" w:rsidR="00820D24" w:rsidRDefault="00820D24">
      <w:pPr>
        <w:rPr>
          <w:rFonts w:cs="Symbol"/>
          <w:cs/>
        </w:rPr>
      </w:pPr>
      <w:r>
        <w:continuationSeparator/>
      </w:r>
    </w:p>
  </w:footnote>
  <w:footnote w:type="continuationNotice" w:id="1">
    <w:p w14:paraId="055A1659" w14:textId="77777777" w:rsidR="00820D24" w:rsidRDefault="00820D24">
      <w:pPr>
        <w:rPr>
          <w:rFonts w:cs="Symbol"/>
          <w: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75837" w14:textId="2507193E" w:rsidR="005442DA" w:rsidRPr="00FC2EDD" w:rsidRDefault="005442DA" w:rsidP="00AD43C6">
    <w:pPr>
      <w:pStyle w:val="Header"/>
      <w:jc w:val="center"/>
      <w:rPr>
        <w:rFonts w:ascii="Angsana New" w:hAnsi="Angsana New" w:cs="Angsana New"/>
        <w:b/>
        <w:bCs/>
        <w:szCs w:val="32"/>
        <w:cs/>
      </w:rPr>
    </w:pPr>
  </w:p>
  <w:p w14:paraId="49A03476" w14:textId="77777777" w:rsidR="005442DA" w:rsidRPr="00FC2EDD" w:rsidRDefault="005442DA" w:rsidP="00AD43C6">
    <w:pPr>
      <w:pStyle w:val="Header"/>
      <w:jc w:val="center"/>
      <w:rPr>
        <w:rFonts w:ascii="Angsana New" w:hAnsi="Angsana New" w:cs="Angsana New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ADD88" w14:textId="77777777" w:rsidR="005442DA" w:rsidRPr="00FC2EDD" w:rsidRDefault="005442DA" w:rsidP="00AD43C6">
    <w:pPr>
      <w:pStyle w:val="Header"/>
      <w:jc w:val="center"/>
      <w:rPr>
        <w:rFonts w:ascii="Angsana New" w:hAnsi="Angsana New" w:cs="Angsana New"/>
        <w:b/>
        <w:bCs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A2198" w14:textId="2EB8723C" w:rsidR="005442DA" w:rsidRPr="00AD43C6" w:rsidRDefault="005442DA" w:rsidP="00071C47">
    <w:pPr>
      <w:pStyle w:val="Header"/>
      <w:jc w:val="center"/>
      <w:rPr>
        <w:rFonts w:ascii="Angsana New" w:hAnsi="Angsana New" w:cs="Angsana New"/>
        <w:b/>
        <w:bCs/>
        <w:szCs w:val="32"/>
        <w:cs/>
      </w:rPr>
    </w:pPr>
  </w:p>
  <w:p w14:paraId="268782DC" w14:textId="1C92C851" w:rsidR="005442DA" w:rsidRPr="00513CD5" w:rsidRDefault="005442DA" w:rsidP="00071C47">
    <w:pPr>
      <w:pStyle w:val="Header"/>
      <w:jc w:val="center"/>
      <w:rPr>
        <w:rFonts w:ascii="Times New Roman" w:hAnsi="Times New Roman" w:cs="Times New Roman"/>
        <w:noProof/>
        <w:sz w:val="21"/>
        <w:szCs w:val="21"/>
        <w:cs/>
      </w:rPr>
    </w:pPr>
    <w:r w:rsidRPr="00513CD5">
      <w:rPr>
        <w:rFonts w:ascii="Times New Roman" w:hAnsi="Times New Roman" w:cs="Times New Roman"/>
        <w:sz w:val="21"/>
        <w:szCs w:val="21"/>
      </w:rPr>
      <w:fldChar w:fldCharType="begin"/>
    </w:r>
    <w:r w:rsidRPr="00513CD5">
      <w:rPr>
        <w:rFonts w:ascii="Times New Roman" w:hAnsi="Times New Roman" w:cs="Times New Roman"/>
        <w:sz w:val="21"/>
        <w:szCs w:val="21"/>
        <w:cs/>
      </w:rPr>
      <w:instrText xml:space="preserve"> PAGE   \* MERGEFORMAT </w:instrText>
    </w:r>
    <w:r w:rsidRPr="00513CD5">
      <w:rPr>
        <w:rFonts w:ascii="Times New Roman" w:hAnsi="Times New Roman" w:cs="Times New Roman"/>
        <w:sz w:val="21"/>
        <w:szCs w:val="21"/>
      </w:rPr>
      <w:fldChar w:fldCharType="separate"/>
    </w:r>
    <w:r w:rsidRPr="008E34D8">
      <w:rPr>
        <w:rFonts w:ascii="Times New Roman" w:hAnsi="Times New Roman" w:cs="Times New Roman"/>
        <w:noProof/>
        <w:sz w:val="21"/>
        <w:szCs w:val="21"/>
        <w:cs/>
      </w:rPr>
      <w:t>- 42 -</w:t>
    </w:r>
    <w:r w:rsidRPr="00513CD5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37B40611" w14:textId="77777777" w:rsidR="005442DA" w:rsidRPr="00B974E7" w:rsidRDefault="005442DA" w:rsidP="00071C47">
    <w:pPr>
      <w:pStyle w:val="Header"/>
      <w:jc w:val="center"/>
      <w:rPr>
        <w:rFonts w:ascii="Angsana New" w:hAnsi="Angsana New" w:cs="Angsana New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56523" w14:textId="77777777" w:rsidR="005442DA" w:rsidRPr="00071C47" w:rsidRDefault="005442DA" w:rsidP="007B1E08">
    <w:pPr>
      <w:pStyle w:val="Header"/>
      <w:jc w:val="center"/>
      <w:rPr>
        <w:rFonts w:ascii="BrowalliaUPC" w:hAnsi="BrowalliaUPC"/>
        <w:szCs w:val="32"/>
        <w:cs/>
      </w:rPr>
    </w:pPr>
    <w:r>
      <w:rPr>
        <w:rFonts w:ascii="BrowalliaUPC" w:hAnsi="BrowalliaUPC" w:hint="cs"/>
        <w:szCs w:val="32"/>
        <w:cs/>
      </w:rPr>
      <w:t>ร่าง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F7C1F4C"/>
    <w:lvl w:ilvl="0">
      <w:start w:val="1"/>
      <w:numFmt w:val="decimal"/>
      <w:pStyle w:val="ListNumber5"/>
      <w:lvlText w:val="%1."/>
      <w:lvlJc w:val="left"/>
      <w:pPr>
        <w:tabs>
          <w:tab w:val="num" w:pos="2932"/>
        </w:tabs>
        <w:ind w:left="2932" w:hanging="360"/>
      </w:pPr>
    </w:lvl>
  </w:abstractNum>
  <w:abstractNum w:abstractNumId="1" w15:restartNumberingAfterBreak="0">
    <w:nsid w:val="FFFFFF7D"/>
    <w:multiLevelType w:val="singleLevel"/>
    <w:tmpl w:val="772C42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06DF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AC97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5E972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MS Mincho" w:hAnsi="MS Mincho" w:hint="default"/>
      </w:rPr>
    </w:lvl>
  </w:abstractNum>
  <w:abstractNum w:abstractNumId="5" w15:restartNumberingAfterBreak="0">
    <w:nsid w:val="FFFFFF81"/>
    <w:multiLevelType w:val="singleLevel"/>
    <w:tmpl w:val="4EF0E1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MS Mincho" w:hAnsi="MS Mincho" w:hint="default"/>
      </w:rPr>
    </w:lvl>
  </w:abstractNum>
  <w:abstractNum w:abstractNumId="6" w15:restartNumberingAfterBreak="0">
    <w:nsid w:val="FFFFFF82"/>
    <w:multiLevelType w:val="singleLevel"/>
    <w:tmpl w:val="921CBF4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MS Mincho" w:hAnsi="MS Mincho" w:hint="default"/>
      </w:rPr>
    </w:lvl>
  </w:abstractNum>
  <w:abstractNum w:abstractNumId="7" w15:restartNumberingAfterBreak="0">
    <w:nsid w:val="FFFFFF83"/>
    <w:multiLevelType w:val="singleLevel"/>
    <w:tmpl w:val="E798384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MS Mincho" w:hAnsi="MS Mincho" w:hint="default"/>
      </w:rPr>
    </w:lvl>
  </w:abstractNum>
  <w:abstractNum w:abstractNumId="8" w15:restartNumberingAfterBreak="0">
    <w:nsid w:val="FFFFFF88"/>
    <w:multiLevelType w:val="singleLevel"/>
    <w:tmpl w:val="5AC6CB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5E01155"/>
    <w:multiLevelType w:val="hybridMultilevel"/>
    <w:tmpl w:val="E05EFE48"/>
    <w:lvl w:ilvl="0" w:tplc="A73E76D8">
      <w:start w:val="1"/>
      <w:numFmt w:val="decimal"/>
      <w:lvlText w:val="(%1)"/>
      <w:lvlJc w:val="left"/>
      <w:pPr>
        <w:ind w:left="1163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83" w:hanging="360"/>
      </w:pPr>
    </w:lvl>
    <w:lvl w:ilvl="2" w:tplc="0409001B" w:tentative="1">
      <w:start w:val="1"/>
      <w:numFmt w:val="lowerRoman"/>
      <w:lvlText w:val="%3."/>
      <w:lvlJc w:val="right"/>
      <w:pPr>
        <w:ind w:left="2603" w:hanging="180"/>
      </w:pPr>
    </w:lvl>
    <w:lvl w:ilvl="3" w:tplc="0409000F" w:tentative="1">
      <w:start w:val="1"/>
      <w:numFmt w:val="decimal"/>
      <w:lvlText w:val="%4."/>
      <w:lvlJc w:val="left"/>
      <w:pPr>
        <w:ind w:left="3323" w:hanging="360"/>
      </w:pPr>
    </w:lvl>
    <w:lvl w:ilvl="4" w:tplc="04090019" w:tentative="1">
      <w:start w:val="1"/>
      <w:numFmt w:val="lowerLetter"/>
      <w:lvlText w:val="%5."/>
      <w:lvlJc w:val="left"/>
      <w:pPr>
        <w:ind w:left="4043" w:hanging="360"/>
      </w:pPr>
    </w:lvl>
    <w:lvl w:ilvl="5" w:tplc="0409001B" w:tentative="1">
      <w:start w:val="1"/>
      <w:numFmt w:val="lowerRoman"/>
      <w:lvlText w:val="%6."/>
      <w:lvlJc w:val="right"/>
      <w:pPr>
        <w:ind w:left="4763" w:hanging="180"/>
      </w:pPr>
    </w:lvl>
    <w:lvl w:ilvl="6" w:tplc="0409000F" w:tentative="1">
      <w:start w:val="1"/>
      <w:numFmt w:val="decimal"/>
      <w:lvlText w:val="%7."/>
      <w:lvlJc w:val="left"/>
      <w:pPr>
        <w:ind w:left="5483" w:hanging="360"/>
      </w:pPr>
    </w:lvl>
    <w:lvl w:ilvl="7" w:tplc="04090019" w:tentative="1">
      <w:start w:val="1"/>
      <w:numFmt w:val="lowerLetter"/>
      <w:lvlText w:val="%8."/>
      <w:lvlJc w:val="left"/>
      <w:pPr>
        <w:ind w:left="6203" w:hanging="360"/>
      </w:pPr>
    </w:lvl>
    <w:lvl w:ilvl="8" w:tplc="0409001B" w:tentative="1">
      <w:start w:val="1"/>
      <w:numFmt w:val="lowerRoman"/>
      <w:lvlText w:val="%9."/>
      <w:lvlJc w:val="right"/>
      <w:pPr>
        <w:ind w:left="6923" w:hanging="180"/>
      </w:pPr>
    </w:lvl>
  </w:abstractNum>
  <w:abstractNum w:abstractNumId="10" w15:restartNumberingAfterBreak="0">
    <w:nsid w:val="0AED4EE1"/>
    <w:multiLevelType w:val="hybridMultilevel"/>
    <w:tmpl w:val="E30CD982"/>
    <w:lvl w:ilvl="0" w:tplc="FFFFFFFF">
      <w:start w:val="1"/>
      <w:numFmt w:val="decimal"/>
      <w:lvlText w:val="%1."/>
      <w:lvlJc w:val="left"/>
      <w:pPr>
        <w:ind w:left="1530" w:hanging="108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5F018C"/>
    <w:multiLevelType w:val="hybridMultilevel"/>
    <w:tmpl w:val="4A4A694E"/>
    <w:lvl w:ilvl="0" w:tplc="D340FB82">
      <w:numFmt w:val="bullet"/>
      <w:lvlText w:val="*"/>
      <w:lvlJc w:val="left"/>
      <w:pPr>
        <w:ind w:left="1289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12" w15:restartNumberingAfterBreak="0">
    <w:nsid w:val="1AE6114C"/>
    <w:multiLevelType w:val="hybridMultilevel"/>
    <w:tmpl w:val="63B6C5B4"/>
    <w:lvl w:ilvl="0" w:tplc="56624380">
      <w:numFmt w:val="bullet"/>
      <w:lvlText w:val="-"/>
      <w:lvlJc w:val="left"/>
      <w:pPr>
        <w:ind w:left="1980" w:hanging="360"/>
      </w:pPr>
      <w:rPr>
        <w:rFonts w:ascii="Times New Roman" w:eastAsia="Frutiger Next Pro Ligh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246E3C"/>
    <w:multiLevelType w:val="hybridMultilevel"/>
    <w:tmpl w:val="E7EE3406"/>
    <w:lvl w:ilvl="0" w:tplc="03CAD3B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2912EFE"/>
    <w:multiLevelType w:val="hybridMultilevel"/>
    <w:tmpl w:val="E7EE3406"/>
    <w:lvl w:ilvl="0" w:tplc="03CAD3B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17" w15:restartNumberingAfterBreak="0">
    <w:nsid w:val="3B7D766F"/>
    <w:multiLevelType w:val="hybridMultilevel"/>
    <w:tmpl w:val="F8E87A9A"/>
    <w:lvl w:ilvl="0" w:tplc="C1D6A6D4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19" w15:restartNumberingAfterBreak="0">
    <w:nsid w:val="4A1F5B78"/>
    <w:multiLevelType w:val="hybridMultilevel"/>
    <w:tmpl w:val="1D442348"/>
    <w:lvl w:ilvl="0" w:tplc="D71C0E5E">
      <w:start w:val="1"/>
      <w:numFmt w:val="decimal"/>
      <w:lvlText w:val="%1."/>
      <w:lvlJc w:val="left"/>
      <w:pPr>
        <w:ind w:left="5130" w:hanging="1080"/>
      </w:pPr>
      <w:rPr>
        <w:rFonts w:hint="default"/>
        <w:b w:val="0"/>
        <w:bCs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5C2AE2"/>
    <w:multiLevelType w:val="hybridMultilevel"/>
    <w:tmpl w:val="00B2E2FE"/>
    <w:lvl w:ilvl="0" w:tplc="A7D40BE2">
      <w:start w:val="1"/>
      <w:numFmt w:val="decimal"/>
      <w:lvlText w:val="%1)"/>
      <w:lvlJc w:val="left"/>
      <w:pPr>
        <w:ind w:left="1527" w:hanging="360"/>
      </w:pPr>
      <w:rPr>
        <w:rFonts w:cs="Angsana New" w:hint="default"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 w:tentative="1">
      <w:start w:val="1"/>
      <w:numFmt w:val="lowerRoman"/>
      <w:lvlText w:val="%3."/>
      <w:lvlJc w:val="right"/>
      <w:pPr>
        <w:ind w:left="2967" w:hanging="180"/>
      </w:pPr>
    </w:lvl>
    <w:lvl w:ilvl="3" w:tplc="0409000F" w:tentative="1">
      <w:start w:val="1"/>
      <w:numFmt w:val="decimal"/>
      <w:lvlText w:val="%4."/>
      <w:lvlJc w:val="left"/>
      <w:pPr>
        <w:ind w:left="3687" w:hanging="360"/>
      </w:pPr>
    </w:lvl>
    <w:lvl w:ilvl="4" w:tplc="04090019" w:tentative="1">
      <w:start w:val="1"/>
      <w:numFmt w:val="lowerLetter"/>
      <w:lvlText w:val="%5."/>
      <w:lvlJc w:val="left"/>
      <w:pPr>
        <w:ind w:left="4407" w:hanging="360"/>
      </w:pPr>
    </w:lvl>
    <w:lvl w:ilvl="5" w:tplc="0409001B" w:tentative="1">
      <w:start w:val="1"/>
      <w:numFmt w:val="lowerRoman"/>
      <w:lvlText w:val="%6."/>
      <w:lvlJc w:val="right"/>
      <w:pPr>
        <w:ind w:left="5127" w:hanging="180"/>
      </w:pPr>
    </w:lvl>
    <w:lvl w:ilvl="6" w:tplc="0409000F" w:tentative="1">
      <w:start w:val="1"/>
      <w:numFmt w:val="decimal"/>
      <w:lvlText w:val="%7."/>
      <w:lvlJc w:val="left"/>
      <w:pPr>
        <w:ind w:left="5847" w:hanging="360"/>
      </w:pPr>
    </w:lvl>
    <w:lvl w:ilvl="7" w:tplc="04090019" w:tentative="1">
      <w:start w:val="1"/>
      <w:numFmt w:val="lowerLetter"/>
      <w:lvlText w:val="%8."/>
      <w:lvlJc w:val="left"/>
      <w:pPr>
        <w:ind w:left="6567" w:hanging="360"/>
      </w:pPr>
    </w:lvl>
    <w:lvl w:ilvl="8" w:tplc="0409001B" w:tentative="1">
      <w:start w:val="1"/>
      <w:numFmt w:val="lowerRoman"/>
      <w:lvlText w:val="%9."/>
      <w:lvlJc w:val="right"/>
      <w:pPr>
        <w:ind w:left="7287" w:hanging="180"/>
      </w:pPr>
    </w:lvl>
  </w:abstractNum>
  <w:abstractNum w:abstractNumId="21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603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6750" w:hanging="360"/>
      </w:pPr>
    </w:lvl>
    <w:lvl w:ilvl="2" w:tplc="0409001B" w:tentative="1">
      <w:start w:val="1"/>
      <w:numFmt w:val="lowerRoman"/>
      <w:lvlText w:val="%3."/>
      <w:lvlJc w:val="right"/>
      <w:pPr>
        <w:ind w:left="7470" w:hanging="180"/>
      </w:pPr>
    </w:lvl>
    <w:lvl w:ilvl="3" w:tplc="0409000F" w:tentative="1">
      <w:start w:val="1"/>
      <w:numFmt w:val="decimal"/>
      <w:lvlText w:val="%4."/>
      <w:lvlJc w:val="left"/>
      <w:pPr>
        <w:ind w:left="8190" w:hanging="360"/>
      </w:pPr>
    </w:lvl>
    <w:lvl w:ilvl="4" w:tplc="04090019" w:tentative="1">
      <w:start w:val="1"/>
      <w:numFmt w:val="lowerLetter"/>
      <w:lvlText w:val="%5."/>
      <w:lvlJc w:val="left"/>
      <w:pPr>
        <w:ind w:left="8910" w:hanging="360"/>
      </w:pPr>
    </w:lvl>
    <w:lvl w:ilvl="5" w:tplc="0409001B" w:tentative="1">
      <w:start w:val="1"/>
      <w:numFmt w:val="lowerRoman"/>
      <w:lvlText w:val="%6."/>
      <w:lvlJc w:val="right"/>
      <w:pPr>
        <w:ind w:left="9630" w:hanging="180"/>
      </w:pPr>
    </w:lvl>
    <w:lvl w:ilvl="6" w:tplc="0409000F" w:tentative="1">
      <w:start w:val="1"/>
      <w:numFmt w:val="decimal"/>
      <w:lvlText w:val="%7."/>
      <w:lvlJc w:val="left"/>
      <w:pPr>
        <w:ind w:left="10350" w:hanging="360"/>
      </w:pPr>
    </w:lvl>
    <w:lvl w:ilvl="7" w:tplc="04090019" w:tentative="1">
      <w:start w:val="1"/>
      <w:numFmt w:val="lowerLetter"/>
      <w:lvlText w:val="%8."/>
      <w:lvlJc w:val="left"/>
      <w:pPr>
        <w:ind w:left="11070" w:hanging="360"/>
      </w:pPr>
    </w:lvl>
    <w:lvl w:ilvl="8" w:tplc="0409001B" w:tentative="1">
      <w:start w:val="1"/>
      <w:numFmt w:val="lowerRoman"/>
      <w:lvlText w:val="%9."/>
      <w:lvlJc w:val="right"/>
      <w:pPr>
        <w:ind w:left="11790" w:hanging="180"/>
      </w:pPr>
    </w:lvl>
  </w:abstractNum>
  <w:abstractNum w:abstractNumId="22" w15:restartNumberingAfterBreak="0">
    <w:nsid w:val="50593B4A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243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FB254B"/>
    <w:multiLevelType w:val="hybridMultilevel"/>
    <w:tmpl w:val="0C92C0AE"/>
    <w:lvl w:ilvl="0" w:tplc="8D3E1AC8">
      <w:start w:val="1"/>
      <w:numFmt w:val="decimal"/>
      <w:lvlText w:val="(%1)"/>
      <w:lvlJc w:val="left"/>
      <w:pPr>
        <w:ind w:left="907" w:hanging="360"/>
      </w:pPr>
      <w:rPr>
        <w:rFonts w:cstheme="majorBidi" w:hint="default"/>
        <w:sz w:val="24"/>
        <w:szCs w:val="24"/>
        <w:vertAlign w:val="superscrip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65B23902"/>
    <w:multiLevelType w:val="hybridMultilevel"/>
    <w:tmpl w:val="8BAA6726"/>
    <w:lvl w:ilvl="0" w:tplc="E7DC7966">
      <w:start w:val="1"/>
      <w:numFmt w:val="bullet"/>
      <w:lvlText w:val="-"/>
      <w:lvlJc w:val="left"/>
      <w:pPr>
        <w:ind w:left="2070" w:hanging="360"/>
      </w:pPr>
      <w:rPr>
        <w:rFonts w:ascii="Angsana New" w:eastAsia="Wingding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7" w15:restartNumberingAfterBreak="0">
    <w:nsid w:val="69302C36"/>
    <w:multiLevelType w:val="hybridMultilevel"/>
    <w:tmpl w:val="FD1A6C9C"/>
    <w:lvl w:ilvl="0" w:tplc="8C7CF740">
      <w:start w:val="1"/>
      <w:numFmt w:val="decimal"/>
      <w:lvlText w:val="%1."/>
      <w:lvlJc w:val="left"/>
      <w:pPr>
        <w:ind w:left="14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39" w:hanging="360"/>
      </w:pPr>
    </w:lvl>
    <w:lvl w:ilvl="2" w:tplc="0409001B" w:tentative="1">
      <w:start w:val="1"/>
      <w:numFmt w:val="lowerRoman"/>
      <w:lvlText w:val="%3."/>
      <w:lvlJc w:val="right"/>
      <w:pPr>
        <w:ind w:left="2859" w:hanging="180"/>
      </w:pPr>
    </w:lvl>
    <w:lvl w:ilvl="3" w:tplc="0409000F" w:tentative="1">
      <w:start w:val="1"/>
      <w:numFmt w:val="decimal"/>
      <w:lvlText w:val="%4."/>
      <w:lvlJc w:val="left"/>
      <w:pPr>
        <w:ind w:left="3579" w:hanging="360"/>
      </w:pPr>
    </w:lvl>
    <w:lvl w:ilvl="4" w:tplc="04090019" w:tentative="1">
      <w:start w:val="1"/>
      <w:numFmt w:val="lowerLetter"/>
      <w:lvlText w:val="%5."/>
      <w:lvlJc w:val="left"/>
      <w:pPr>
        <w:ind w:left="4299" w:hanging="360"/>
      </w:pPr>
    </w:lvl>
    <w:lvl w:ilvl="5" w:tplc="0409001B" w:tentative="1">
      <w:start w:val="1"/>
      <w:numFmt w:val="lowerRoman"/>
      <w:lvlText w:val="%6."/>
      <w:lvlJc w:val="right"/>
      <w:pPr>
        <w:ind w:left="5019" w:hanging="180"/>
      </w:pPr>
    </w:lvl>
    <w:lvl w:ilvl="6" w:tplc="0409000F" w:tentative="1">
      <w:start w:val="1"/>
      <w:numFmt w:val="decimal"/>
      <w:lvlText w:val="%7."/>
      <w:lvlJc w:val="left"/>
      <w:pPr>
        <w:ind w:left="5739" w:hanging="360"/>
      </w:pPr>
    </w:lvl>
    <w:lvl w:ilvl="7" w:tplc="04090019" w:tentative="1">
      <w:start w:val="1"/>
      <w:numFmt w:val="lowerLetter"/>
      <w:lvlText w:val="%8."/>
      <w:lvlJc w:val="left"/>
      <w:pPr>
        <w:ind w:left="6459" w:hanging="360"/>
      </w:pPr>
    </w:lvl>
    <w:lvl w:ilvl="8" w:tplc="0409001B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28" w15:restartNumberingAfterBreak="0">
    <w:nsid w:val="6D7A3821"/>
    <w:multiLevelType w:val="hybridMultilevel"/>
    <w:tmpl w:val="00A63808"/>
    <w:lvl w:ilvl="0" w:tplc="FFFFFFFF">
      <w:start w:val="1"/>
      <w:numFmt w:val="decimal"/>
      <w:lvlText w:val="%1)"/>
      <w:lvlJc w:val="left"/>
      <w:pPr>
        <w:ind w:left="1527" w:hanging="360"/>
      </w:pPr>
      <w:rPr>
        <w:rFonts w:cs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2247" w:hanging="360"/>
      </w:pPr>
    </w:lvl>
    <w:lvl w:ilvl="2" w:tplc="FFFFFFFF" w:tentative="1">
      <w:start w:val="1"/>
      <w:numFmt w:val="lowerRoman"/>
      <w:lvlText w:val="%3."/>
      <w:lvlJc w:val="right"/>
      <w:pPr>
        <w:ind w:left="2967" w:hanging="180"/>
      </w:pPr>
    </w:lvl>
    <w:lvl w:ilvl="3" w:tplc="FFFFFFFF" w:tentative="1">
      <w:start w:val="1"/>
      <w:numFmt w:val="decimal"/>
      <w:lvlText w:val="%4."/>
      <w:lvlJc w:val="left"/>
      <w:pPr>
        <w:ind w:left="3687" w:hanging="360"/>
      </w:pPr>
    </w:lvl>
    <w:lvl w:ilvl="4" w:tplc="FFFFFFFF" w:tentative="1">
      <w:start w:val="1"/>
      <w:numFmt w:val="lowerLetter"/>
      <w:lvlText w:val="%5."/>
      <w:lvlJc w:val="left"/>
      <w:pPr>
        <w:ind w:left="4407" w:hanging="360"/>
      </w:pPr>
    </w:lvl>
    <w:lvl w:ilvl="5" w:tplc="FFFFFFFF" w:tentative="1">
      <w:start w:val="1"/>
      <w:numFmt w:val="lowerRoman"/>
      <w:lvlText w:val="%6."/>
      <w:lvlJc w:val="right"/>
      <w:pPr>
        <w:ind w:left="5127" w:hanging="180"/>
      </w:pPr>
    </w:lvl>
    <w:lvl w:ilvl="6" w:tplc="FFFFFFFF" w:tentative="1">
      <w:start w:val="1"/>
      <w:numFmt w:val="decimal"/>
      <w:lvlText w:val="%7."/>
      <w:lvlJc w:val="left"/>
      <w:pPr>
        <w:ind w:left="5847" w:hanging="360"/>
      </w:pPr>
    </w:lvl>
    <w:lvl w:ilvl="7" w:tplc="FFFFFFFF" w:tentative="1">
      <w:start w:val="1"/>
      <w:numFmt w:val="lowerLetter"/>
      <w:lvlText w:val="%8."/>
      <w:lvlJc w:val="left"/>
      <w:pPr>
        <w:ind w:left="6567" w:hanging="360"/>
      </w:pPr>
    </w:lvl>
    <w:lvl w:ilvl="8" w:tplc="FFFFFFFF" w:tentative="1">
      <w:start w:val="1"/>
      <w:numFmt w:val="lowerRoman"/>
      <w:lvlText w:val="%9."/>
      <w:lvlJc w:val="right"/>
      <w:pPr>
        <w:ind w:left="7287" w:hanging="180"/>
      </w:pPr>
    </w:lvl>
  </w:abstractNum>
  <w:abstractNum w:abstractNumId="29" w15:restartNumberingAfterBreak="0">
    <w:nsid w:val="75D82A2C"/>
    <w:multiLevelType w:val="hybridMultilevel"/>
    <w:tmpl w:val="ED2C6B60"/>
    <w:lvl w:ilvl="0" w:tplc="1B10A81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49381739">
    <w:abstractNumId w:val="7"/>
  </w:num>
  <w:num w:numId="2" w16cid:durableId="1216115123">
    <w:abstractNumId w:val="6"/>
  </w:num>
  <w:num w:numId="3" w16cid:durableId="915894028">
    <w:abstractNumId w:val="5"/>
  </w:num>
  <w:num w:numId="4" w16cid:durableId="30233758">
    <w:abstractNumId w:val="8"/>
  </w:num>
  <w:num w:numId="5" w16cid:durableId="1202328645">
    <w:abstractNumId w:val="3"/>
  </w:num>
  <w:num w:numId="6" w16cid:durableId="2110544680">
    <w:abstractNumId w:val="2"/>
  </w:num>
  <w:num w:numId="7" w16cid:durableId="1396466581">
    <w:abstractNumId w:val="0"/>
  </w:num>
  <w:num w:numId="8" w16cid:durableId="1202551115">
    <w:abstractNumId w:val="1"/>
  </w:num>
  <w:num w:numId="9" w16cid:durableId="1783182047">
    <w:abstractNumId w:val="4"/>
  </w:num>
  <w:num w:numId="10" w16cid:durableId="301886274">
    <w:abstractNumId w:val="16"/>
  </w:num>
  <w:num w:numId="11" w16cid:durableId="1683554502">
    <w:abstractNumId w:val="13"/>
  </w:num>
  <w:num w:numId="12" w16cid:durableId="576284413">
    <w:abstractNumId w:val="25"/>
  </w:num>
  <w:num w:numId="13" w16cid:durableId="1400908541">
    <w:abstractNumId w:val="18"/>
  </w:num>
  <w:num w:numId="14" w16cid:durableId="7602697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71157740">
    <w:abstractNumId w:val="24"/>
  </w:num>
  <w:num w:numId="16" w16cid:durableId="1923829290">
    <w:abstractNumId w:val="17"/>
  </w:num>
  <w:num w:numId="17" w16cid:durableId="429934244">
    <w:abstractNumId w:val="22"/>
  </w:num>
  <w:num w:numId="18" w16cid:durableId="790561191">
    <w:abstractNumId w:val="27"/>
  </w:num>
  <w:num w:numId="19" w16cid:durableId="1550065857">
    <w:abstractNumId w:val="19"/>
  </w:num>
  <w:num w:numId="20" w16cid:durableId="2065643084">
    <w:abstractNumId w:val="14"/>
  </w:num>
  <w:num w:numId="21" w16cid:durableId="1646012012">
    <w:abstractNumId w:val="20"/>
  </w:num>
  <w:num w:numId="22" w16cid:durableId="812478619">
    <w:abstractNumId w:val="28"/>
  </w:num>
  <w:num w:numId="23" w16cid:durableId="172962807">
    <w:abstractNumId w:val="9"/>
  </w:num>
  <w:num w:numId="24" w16cid:durableId="181095706">
    <w:abstractNumId w:val="23"/>
  </w:num>
  <w:num w:numId="25" w16cid:durableId="1601184231">
    <w:abstractNumId w:val="26"/>
  </w:num>
  <w:num w:numId="26" w16cid:durableId="1285572786">
    <w:abstractNumId w:val="29"/>
  </w:num>
  <w:num w:numId="27" w16cid:durableId="645553502">
    <w:abstractNumId w:val="12"/>
  </w:num>
  <w:num w:numId="28" w16cid:durableId="281352098">
    <w:abstractNumId w:val="11"/>
  </w:num>
  <w:num w:numId="29" w16cid:durableId="1617834027">
    <w:abstractNumId w:val="15"/>
  </w:num>
  <w:num w:numId="30" w16cid:durableId="1246301812">
    <w:abstractNumId w:val="1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7F6"/>
    <w:rsid w:val="00000314"/>
    <w:rsid w:val="00000746"/>
    <w:rsid w:val="0000094F"/>
    <w:rsid w:val="00000977"/>
    <w:rsid w:val="00000A54"/>
    <w:rsid w:val="00000A92"/>
    <w:rsid w:val="00000A98"/>
    <w:rsid w:val="00000E2D"/>
    <w:rsid w:val="00001044"/>
    <w:rsid w:val="00001610"/>
    <w:rsid w:val="0000175B"/>
    <w:rsid w:val="000017A4"/>
    <w:rsid w:val="00001835"/>
    <w:rsid w:val="00001839"/>
    <w:rsid w:val="00001E5A"/>
    <w:rsid w:val="000020DC"/>
    <w:rsid w:val="000020ED"/>
    <w:rsid w:val="000023C9"/>
    <w:rsid w:val="00002404"/>
    <w:rsid w:val="0000279C"/>
    <w:rsid w:val="000027E0"/>
    <w:rsid w:val="000027EC"/>
    <w:rsid w:val="00002AE7"/>
    <w:rsid w:val="00002BD1"/>
    <w:rsid w:val="00002C33"/>
    <w:rsid w:val="00002CC2"/>
    <w:rsid w:val="00002E6C"/>
    <w:rsid w:val="00002FDD"/>
    <w:rsid w:val="00003056"/>
    <w:rsid w:val="00003578"/>
    <w:rsid w:val="000035A7"/>
    <w:rsid w:val="0000372D"/>
    <w:rsid w:val="000038F0"/>
    <w:rsid w:val="00003DA7"/>
    <w:rsid w:val="00004251"/>
    <w:rsid w:val="00004393"/>
    <w:rsid w:val="000044E0"/>
    <w:rsid w:val="00004621"/>
    <w:rsid w:val="000047F4"/>
    <w:rsid w:val="000049A1"/>
    <w:rsid w:val="000049B8"/>
    <w:rsid w:val="00004E2F"/>
    <w:rsid w:val="00004FE3"/>
    <w:rsid w:val="000055E2"/>
    <w:rsid w:val="000058AB"/>
    <w:rsid w:val="00005C57"/>
    <w:rsid w:val="00005C7D"/>
    <w:rsid w:val="00005D35"/>
    <w:rsid w:val="00006199"/>
    <w:rsid w:val="000062F9"/>
    <w:rsid w:val="00006D71"/>
    <w:rsid w:val="000071B8"/>
    <w:rsid w:val="000073BD"/>
    <w:rsid w:val="000075FA"/>
    <w:rsid w:val="0000769A"/>
    <w:rsid w:val="00007A34"/>
    <w:rsid w:val="00007A50"/>
    <w:rsid w:val="00007AD9"/>
    <w:rsid w:val="00007B97"/>
    <w:rsid w:val="00007C71"/>
    <w:rsid w:val="00007CD3"/>
    <w:rsid w:val="00010220"/>
    <w:rsid w:val="000103CF"/>
    <w:rsid w:val="000106F6"/>
    <w:rsid w:val="00010A11"/>
    <w:rsid w:val="00010B2F"/>
    <w:rsid w:val="00010C85"/>
    <w:rsid w:val="00010CC9"/>
    <w:rsid w:val="0001100A"/>
    <w:rsid w:val="000117E2"/>
    <w:rsid w:val="0001181F"/>
    <w:rsid w:val="00011AA1"/>
    <w:rsid w:val="00011DDC"/>
    <w:rsid w:val="00011EB3"/>
    <w:rsid w:val="00012699"/>
    <w:rsid w:val="00012B72"/>
    <w:rsid w:val="00012FC4"/>
    <w:rsid w:val="00013018"/>
    <w:rsid w:val="00013469"/>
    <w:rsid w:val="00013664"/>
    <w:rsid w:val="00013712"/>
    <w:rsid w:val="00013742"/>
    <w:rsid w:val="0001388D"/>
    <w:rsid w:val="00013894"/>
    <w:rsid w:val="00013912"/>
    <w:rsid w:val="00013BC1"/>
    <w:rsid w:val="00013DC1"/>
    <w:rsid w:val="0001434E"/>
    <w:rsid w:val="000148E3"/>
    <w:rsid w:val="00014B7D"/>
    <w:rsid w:val="00014C09"/>
    <w:rsid w:val="00014E8F"/>
    <w:rsid w:val="00014F7D"/>
    <w:rsid w:val="000154B4"/>
    <w:rsid w:val="000158E8"/>
    <w:rsid w:val="00015BBA"/>
    <w:rsid w:val="00016090"/>
    <w:rsid w:val="000161C7"/>
    <w:rsid w:val="00016311"/>
    <w:rsid w:val="000166FE"/>
    <w:rsid w:val="0001687B"/>
    <w:rsid w:val="000168A2"/>
    <w:rsid w:val="000168DD"/>
    <w:rsid w:val="0001696E"/>
    <w:rsid w:val="00016997"/>
    <w:rsid w:val="00016BB8"/>
    <w:rsid w:val="00016C28"/>
    <w:rsid w:val="00016C2F"/>
    <w:rsid w:val="00017239"/>
    <w:rsid w:val="00017943"/>
    <w:rsid w:val="00017C11"/>
    <w:rsid w:val="00017F09"/>
    <w:rsid w:val="00017F21"/>
    <w:rsid w:val="000200B8"/>
    <w:rsid w:val="00020912"/>
    <w:rsid w:val="00020ADA"/>
    <w:rsid w:val="00020B71"/>
    <w:rsid w:val="00020CB8"/>
    <w:rsid w:val="00020DFB"/>
    <w:rsid w:val="000215D8"/>
    <w:rsid w:val="00021749"/>
    <w:rsid w:val="00021846"/>
    <w:rsid w:val="00022198"/>
    <w:rsid w:val="00022718"/>
    <w:rsid w:val="00022A57"/>
    <w:rsid w:val="00022A83"/>
    <w:rsid w:val="00022B83"/>
    <w:rsid w:val="000231E2"/>
    <w:rsid w:val="000233CD"/>
    <w:rsid w:val="00023A82"/>
    <w:rsid w:val="00023B3D"/>
    <w:rsid w:val="00023DD2"/>
    <w:rsid w:val="00023E29"/>
    <w:rsid w:val="000242C7"/>
    <w:rsid w:val="0002442C"/>
    <w:rsid w:val="000245F6"/>
    <w:rsid w:val="000245FB"/>
    <w:rsid w:val="00024714"/>
    <w:rsid w:val="000254D0"/>
    <w:rsid w:val="000255A4"/>
    <w:rsid w:val="00025A5C"/>
    <w:rsid w:val="00025A73"/>
    <w:rsid w:val="00025CF8"/>
    <w:rsid w:val="00025D7E"/>
    <w:rsid w:val="00025DD5"/>
    <w:rsid w:val="00025DDB"/>
    <w:rsid w:val="00026043"/>
    <w:rsid w:val="00026AA8"/>
    <w:rsid w:val="00026AAB"/>
    <w:rsid w:val="00026B2C"/>
    <w:rsid w:val="00026BAB"/>
    <w:rsid w:val="00026DB5"/>
    <w:rsid w:val="00026F61"/>
    <w:rsid w:val="0002700E"/>
    <w:rsid w:val="000272E2"/>
    <w:rsid w:val="0002760E"/>
    <w:rsid w:val="00027617"/>
    <w:rsid w:val="0002764D"/>
    <w:rsid w:val="00027680"/>
    <w:rsid w:val="00027794"/>
    <w:rsid w:val="00027877"/>
    <w:rsid w:val="000278F6"/>
    <w:rsid w:val="000279A9"/>
    <w:rsid w:val="00027CF9"/>
    <w:rsid w:val="00027D26"/>
    <w:rsid w:val="00027E1E"/>
    <w:rsid w:val="0003018D"/>
    <w:rsid w:val="000303B3"/>
    <w:rsid w:val="00030436"/>
    <w:rsid w:val="00030535"/>
    <w:rsid w:val="000308AC"/>
    <w:rsid w:val="00030DD1"/>
    <w:rsid w:val="00030FA3"/>
    <w:rsid w:val="000318E5"/>
    <w:rsid w:val="00031B31"/>
    <w:rsid w:val="00031C6F"/>
    <w:rsid w:val="00031C99"/>
    <w:rsid w:val="00031D25"/>
    <w:rsid w:val="00031E4A"/>
    <w:rsid w:val="00031F72"/>
    <w:rsid w:val="0003213A"/>
    <w:rsid w:val="0003238E"/>
    <w:rsid w:val="00032573"/>
    <w:rsid w:val="00032636"/>
    <w:rsid w:val="000329BA"/>
    <w:rsid w:val="00032A07"/>
    <w:rsid w:val="00032EE7"/>
    <w:rsid w:val="00032F0F"/>
    <w:rsid w:val="00033260"/>
    <w:rsid w:val="00033525"/>
    <w:rsid w:val="000337BE"/>
    <w:rsid w:val="00033825"/>
    <w:rsid w:val="00033A52"/>
    <w:rsid w:val="0003433C"/>
    <w:rsid w:val="00034710"/>
    <w:rsid w:val="000347B7"/>
    <w:rsid w:val="000347DE"/>
    <w:rsid w:val="0003483D"/>
    <w:rsid w:val="00034B26"/>
    <w:rsid w:val="00034D33"/>
    <w:rsid w:val="00034ED5"/>
    <w:rsid w:val="00034ED7"/>
    <w:rsid w:val="000351B0"/>
    <w:rsid w:val="000351FB"/>
    <w:rsid w:val="000353B3"/>
    <w:rsid w:val="00035706"/>
    <w:rsid w:val="000358A0"/>
    <w:rsid w:val="00035ACE"/>
    <w:rsid w:val="00035DB4"/>
    <w:rsid w:val="00035E03"/>
    <w:rsid w:val="00035FD6"/>
    <w:rsid w:val="0003648E"/>
    <w:rsid w:val="00036A4B"/>
    <w:rsid w:val="00036A4C"/>
    <w:rsid w:val="00036D60"/>
    <w:rsid w:val="00036F64"/>
    <w:rsid w:val="0003701D"/>
    <w:rsid w:val="00037310"/>
    <w:rsid w:val="0003732E"/>
    <w:rsid w:val="000374A4"/>
    <w:rsid w:val="00037CB0"/>
    <w:rsid w:val="00037DF4"/>
    <w:rsid w:val="00040272"/>
    <w:rsid w:val="000403DF"/>
    <w:rsid w:val="00040676"/>
    <w:rsid w:val="000409D9"/>
    <w:rsid w:val="000409FC"/>
    <w:rsid w:val="00040C33"/>
    <w:rsid w:val="00040D10"/>
    <w:rsid w:val="00040D76"/>
    <w:rsid w:val="000410A9"/>
    <w:rsid w:val="000414F4"/>
    <w:rsid w:val="00041843"/>
    <w:rsid w:val="00041A6B"/>
    <w:rsid w:val="00041C9E"/>
    <w:rsid w:val="0004228D"/>
    <w:rsid w:val="0004297D"/>
    <w:rsid w:val="00042F29"/>
    <w:rsid w:val="0004306E"/>
    <w:rsid w:val="000431B6"/>
    <w:rsid w:val="000433E0"/>
    <w:rsid w:val="00043552"/>
    <w:rsid w:val="0004373C"/>
    <w:rsid w:val="00043973"/>
    <w:rsid w:val="00043978"/>
    <w:rsid w:val="00043B32"/>
    <w:rsid w:val="00044672"/>
    <w:rsid w:val="00044962"/>
    <w:rsid w:val="00044B61"/>
    <w:rsid w:val="00044B89"/>
    <w:rsid w:val="00044CB9"/>
    <w:rsid w:val="00044D7F"/>
    <w:rsid w:val="00044DAB"/>
    <w:rsid w:val="0004508D"/>
    <w:rsid w:val="00045191"/>
    <w:rsid w:val="000451F6"/>
    <w:rsid w:val="000455B8"/>
    <w:rsid w:val="000455C3"/>
    <w:rsid w:val="00045730"/>
    <w:rsid w:val="00045845"/>
    <w:rsid w:val="000458B7"/>
    <w:rsid w:val="00045A8B"/>
    <w:rsid w:val="00045B81"/>
    <w:rsid w:val="00045C15"/>
    <w:rsid w:val="000460D0"/>
    <w:rsid w:val="0004628F"/>
    <w:rsid w:val="000466FF"/>
    <w:rsid w:val="000467D8"/>
    <w:rsid w:val="00046937"/>
    <w:rsid w:val="00046949"/>
    <w:rsid w:val="00046A9E"/>
    <w:rsid w:val="00046E08"/>
    <w:rsid w:val="000471CD"/>
    <w:rsid w:val="000471D0"/>
    <w:rsid w:val="000477AC"/>
    <w:rsid w:val="000478F2"/>
    <w:rsid w:val="0005083E"/>
    <w:rsid w:val="0005088F"/>
    <w:rsid w:val="00050A71"/>
    <w:rsid w:val="0005146F"/>
    <w:rsid w:val="000515C1"/>
    <w:rsid w:val="00051710"/>
    <w:rsid w:val="000519F0"/>
    <w:rsid w:val="00051D18"/>
    <w:rsid w:val="0005203B"/>
    <w:rsid w:val="00052117"/>
    <w:rsid w:val="00052190"/>
    <w:rsid w:val="0005245E"/>
    <w:rsid w:val="00052847"/>
    <w:rsid w:val="0005285E"/>
    <w:rsid w:val="0005299E"/>
    <w:rsid w:val="00052FB5"/>
    <w:rsid w:val="0005307B"/>
    <w:rsid w:val="0005392E"/>
    <w:rsid w:val="00053A1E"/>
    <w:rsid w:val="00053B2B"/>
    <w:rsid w:val="00053C36"/>
    <w:rsid w:val="00053F98"/>
    <w:rsid w:val="000542DF"/>
    <w:rsid w:val="0005462F"/>
    <w:rsid w:val="000546CD"/>
    <w:rsid w:val="00054C4D"/>
    <w:rsid w:val="00054CA6"/>
    <w:rsid w:val="000554EF"/>
    <w:rsid w:val="000555F5"/>
    <w:rsid w:val="00055C72"/>
    <w:rsid w:val="00055F6D"/>
    <w:rsid w:val="00055F97"/>
    <w:rsid w:val="000565BA"/>
    <w:rsid w:val="0005671C"/>
    <w:rsid w:val="000568D5"/>
    <w:rsid w:val="00056919"/>
    <w:rsid w:val="00056C2E"/>
    <w:rsid w:val="00056FED"/>
    <w:rsid w:val="0005742A"/>
    <w:rsid w:val="000574F8"/>
    <w:rsid w:val="000576FC"/>
    <w:rsid w:val="000600A5"/>
    <w:rsid w:val="00060509"/>
    <w:rsid w:val="0006089A"/>
    <w:rsid w:val="00060B66"/>
    <w:rsid w:val="00060DA8"/>
    <w:rsid w:val="00060E15"/>
    <w:rsid w:val="00061211"/>
    <w:rsid w:val="00061276"/>
    <w:rsid w:val="00061954"/>
    <w:rsid w:val="000620EB"/>
    <w:rsid w:val="000620F0"/>
    <w:rsid w:val="000622A1"/>
    <w:rsid w:val="000625A5"/>
    <w:rsid w:val="000626F1"/>
    <w:rsid w:val="0006291B"/>
    <w:rsid w:val="0006342D"/>
    <w:rsid w:val="0006385C"/>
    <w:rsid w:val="0006397E"/>
    <w:rsid w:val="0006398D"/>
    <w:rsid w:val="00063BB4"/>
    <w:rsid w:val="00063C64"/>
    <w:rsid w:val="0006406E"/>
    <w:rsid w:val="000641CA"/>
    <w:rsid w:val="0006458B"/>
    <w:rsid w:val="00064594"/>
    <w:rsid w:val="000646C2"/>
    <w:rsid w:val="00064918"/>
    <w:rsid w:val="00064A6B"/>
    <w:rsid w:val="00064B04"/>
    <w:rsid w:val="000652AF"/>
    <w:rsid w:val="00065411"/>
    <w:rsid w:val="00065610"/>
    <w:rsid w:val="00065677"/>
    <w:rsid w:val="00065894"/>
    <w:rsid w:val="00065A2D"/>
    <w:rsid w:val="00065E11"/>
    <w:rsid w:val="0006619A"/>
    <w:rsid w:val="00066278"/>
    <w:rsid w:val="0006630F"/>
    <w:rsid w:val="00066321"/>
    <w:rsid w:val="00066449"/>
    <w:rsid w:val="00066499"/>
    <w:rsid w:val="000664C7"/>
    <w:rsid w:val="00066E55"/>
    <w:rsid w:val="00066F24"/>
    <w:rsid w:val="00067070"/>
    <w:rsid w:val="00067150"/>
    <w:rsid w:val="00067386"/>
    <w:rsid w:val="000673BC"/>
    <w:rsid w:val="0006741C"/>
    <w:rsid w:val="00067561"/>
    <w:rsid w:val="00067B63"/>
    <w:rsid w:val="00067C1E"/>
    <w:rsid w:val="00067FF1"/>
    <w:rsid w:val="000706FD"/>
    <w:rsid w:val="00070AFE"/>
    <w:rsid w:val="00070B5F"/>
    <w:rsid w:val="00070D88"/>
    <w:rsid w:val="00070F2C"/>
    <w:rsid w:val="00070F39"/>
    <w:rsid w:val="0007168C"/>
    <w:rsid w:val="0007170E"/>
    <w:rsid w:val="00071A17"/>
    <w:rsid w:val="00071C47"/>
    <w:rsid w:val="00071EC3"/>
    <w:rsid w:val="00072020"/>
    <w:rsid w:val="000723B7"/>
    <w:rsid w:val="000723B8"/>
    <w:rsid w:val="000723FD"/>
    <w:rsid w:val="00072521"/>
    <w:rsid w:val="000725AA"/>
    <w:rsid w:val="00072A91"/>
    <w:rsid w:val="000732DB"/>
    <w:rsid w:val="000732F4"/>
    <w:rsid w:val="00073336"/>
    <w:rsid w:val="00073C21"/>
    <w:rsid w:val="00073CBA"/>
    <w:rsid w:val="00073DE9"/>
    <w:rsid w:val="00074062"/>
    <w:rsid w:val="00074321"/>
    <w:rsid w:val="00074558"/>
    <w:rsid w:val="0007479B"/>
    <w:rsid w:val="00074BBB"/>
    <w:rsid w:val="00074C08"/>
    <w:rsid w:val="00074C8A"/>
    <w:rsid w:val="000751DD"/>
    <w:rsid w:val="00075224"/>
    <w:rsid w:val="0007539E"/>
    <w:rsid w:val="000753B7"/>
    <w:rsid w:val="00075568"/>
    <w:rsid w:val="000755A8"/>
    <w:rsid w:val="0007566C"/>
    <w:rsid w:val="00075691"/>
    <w:rsid w:val="000756F4"/>
    <w:rsid w:val="0007587F"/>
    <w:rsid w:val="00075E9C"/>
    <w:rsid w:val="000762EF"/>
    <w:rsid w:val="00076421"/>
    <w:rsid w:val="0007657F"/>
    <w:rsid w:val="0007684D"/>
    <w:rsid w:val="00076AB1"/>
    <w:rsid w:val="00076B19"/>
    <w:rsid w:val="00076C43"/>
    <w:rsid w:val="00076DF8"/>
    <w:rsid w:val="00076E23"/>
    <w:rsid w:val="000772F2"/>
    <w:rsid w:val="000775B6"/>
    <w:rsid w:val="0007784C"/>
    <w:rsid w:val="00077915"/>
    <w:rsid w:val="00077B48"/>
    <w:rsid w:val="00077BDA"/>
    <w:rsid w:val="00077BFC"/>
    <w:rsid w:val="00077DC4"/>
    <w:rsid w:val="00077E83"/>
    <w:rsid w:val="000800E0"/>
    <w:rsid w:val="000805A6"/>
    <w:rsid w:val="00080746"/>
    <w:rsid w:val="00080E4A"/>
    <w:rsid w:val="00080FE1"/>
    <w:rsid w:val="000813FB"/>
    <w:rsid w:val="0008150B"/>
    <w:rsid w:val="000819C0"/>
    <w:rsid w:val="00081A9B"/>
    <w:rsid w:val="00081BCA"/>
    <w:rsid w:val="00082136"/>
    <w:rsid w:val="00082A37"/>
    <w:rsid w:val="00082B2C"/>
    <w:rsid w:val="00082C54"/>
    <w:rsid w:val="000832A4"/>
    <w:rsid w:val="000833BE"/>
    <w:rsid w:val="000833CA"/>
    <w:rsid w:val="0008342F"/>
    <w:rsid w:val="00083506"/>
    <w:rsid w:val="0008370B"/>
    <w:rsid w:val="0008390D"/>
    <w:rsid w:val="00083C72"/>
    <w:rsid w:val="00083D22"/>
    <w:rsid w:val="0008417D"/>
    <w:rsid w:val="00084797"/>
    <w:rsid w:val="00084F10"/>
    <w:rsid w:val="00084F8F"/>
    <w:rsid w:val="000853E8"/>
    <w:rsid w:val="0008555F"/>
    <w:rsid w:val="000858AD"/>
    <w:rsid w:val="00085C99"/>
    <w:rsid w:val="00085DBB"/>
    <w:rsid w:val="00086024"/>
    <w:rsid w:val="000862F3"/>
    <w:rsid w:val="00086A26"/>
    <w:rsid w:val="00086A90"/>
    <w:rsid w:val="00086DAF"/>
    <w:rsid w:val="000870B3"/>
    <w:rsid w:val="000870CE"/>
    <w:rsid w:val="000870D9"/>
    <w:rsid w:val="00087539"/>
    <w:rsid w:val="0008753B"/>
    <w:rsid w:val="000878D9"/>
    <w:rsid w:val="00087AB2"/>
    <w:rsid w:val="00087C05"/>
    <w:rsid w:val="00087E9C"/>
    <w:rsid w:val="00090144"/>
    <w:rsid w:val="0009031B"/>
    <w:rsid w:val="0009034D"/>
    <w:rsid w:val="000904FF"/>
    <w:rsid w:val="00090873"/>
    <w:rsid w:val="00090B38"/>
    <w:rsid w:val="00090B81"/>
    <w:rsid w:val="00090BE3"/>
    <w:rsid w:val="00090D01"/>
    <w:rsid w:val="00090E09"/>
    <w:rsid w:val="00090E86"/>
    <w:rsid w:val="0009192B"/>
    <w:rsid w:val="0009196A"/>
    <w:rsid w:val="000923A0"/>
    <w:rsid w:val="000926EC"/>
    <w:rsid w:val="000927A9"/>
    <w:rsid w:val="000929B1"/>
    <w:rsid w:val="00092AA2"/>
    <w:rsid w:val="00092B8A"/>
    <w:rsid w:val="00092E39"/>
    <w:rsid w:val="00092F75"/>
    <w:rsid w:val="00093100"/>
    <w:rsid w:val="00093178"/>
    <w:rsid w:val="00093395"/>
    <w:rsid w:val="0009350C"/>
    <w:rsid w:val="00093DD5"/>
    <w:rsid w:val="00094109"/>
    <w:rsid w:val="0009453C"/>
    <w:rsid w:val="00094598"/>
    <w:rsid w:val="00094C52"/>
    <w:rsid w:val="00094CD7"/>
    <w:rsid w:val="000954D4"/>
    <w:rsid w:val="00095A39"/>
    <w:rsid w:val="00095D74"/>
    <w:rsid w:val="00095FC6"/>
    <w:rsid w:val="000962E4"/>
    <w:rsid w:val="00096456"/>
    <w:rsid w:val="000964C5"/>
    <w:rsid w:val="000965D2"/>
    <w:rsid w:val="00096638"/>
    <w:rsid w:val="00096862"/>
    <w:rsid w:val="000969EC"/>
    <w:rsid w:val="00096BAB"/>
    <w:rsid w:val="0009711E"/>
    <w:rsid w:val="0009719C"/>
    <w:rsid w:val="00097540"/>
    <w:rsid w:val="0009785B"/>
    <w:rsid w:val="00097A0B"/>
    <w:rsid w:val="00097EC7"/>
    <w:rsid w:val="00097F91"/>
    <w:rsid w:val="000A005F"/>
    <w:rsid w:val="000A021B"/>
    <w:rsid w:val="000A039B"/>
    <w:rsid w:val="000A0465"/>
    <w:rsid w:val="000A0670"/>
    <w:rsid w:val="000A0987"/>
    <w:rsid w:val="000A0C34"/>
    <w:rsid w:val="000A0DA6"/>
    <w:rsid w:val="000A10BE"/>
    <w:rsid w:val="000A10C0"/>
    <w:rsid w:val="000A1289"/>
    <w:rsid w:val="000A1338"/>
    <w:rsid w:val="000A1416"/>
    <w:rsid w:val="000A142A"/>
    <w:rsid w:val="000A143F"/>
    <w:rsid w:val="000A1468"/>
    <w:rsid w:val="000A14DB"/>
    <w:rsid w:val="000A1792"/>
    <w:rsid w:val="000A17BC"/>
    <w:rsid w:val="000A18A3"/>
    <w:rsid w:val="000A18D0"/>
    <w:rsid w:val="000A1A51"/>
    <w:rsid w:val="000A1CF3"/>
    <w:rsid w:val="000A1D61"/>
    <w:rsid w:val="000A1E03"/>
    <w:rsid w:val="000A21B8"/>
    <w:rsid w:val="000A221E"/>
    <w:rsid w:val="000A233D"/>
    <w:rsid w:val="000A2B0A"/>
    <w:rsid w:val="000A3272"/>
    <w:rsid w:val="000A35C1"/>
    <w:rsid w:val="000A3AC3"/>
    <w:rsid w:val="000A42B3"/>
    <w:rsid w:val="000A4308"/>
    <w:rsid w:val="000A44A1"/>
    <w:rsid w:val="000A466C"/>
    <w:rsid w:val="000A48E0"/>
    <w:rsid w:val="000A495E"/>
    <w:rsid w:val="000A4F57"/>
    <w:rsid w:val="000A506D"/>
    <w:rsid w:val="000A55FC"/>
    <w:rsid w:val="000A5620"/>
    <w:rsid w:val="000A562B"/>
    <w:rsid w:val="000A5631"/>
    <w:rsid w:val="000A5A8D"/>
    <w:rsid w:val="000A5E48"/>
    <w:rsid w:val="000A6029"/>
    <w:rsid w:val="000A66CA"/>
    <w:rsid w:val="000A68B0"/>
    <w:rsid w:val="000A6C91"/>
    <w:rsid w:val="000A714F"/>
    <w:rsid w:val="000A7208"/>
    <w:rsid w:val="000A7B23"/>
    <w:rsid w:val="000A7C2D"/>
    <w:rsid w:val="000B01B2"/>
    <w:rsid w:val="000B0341"/>
    <w:rsid w:val="000B06CB"/>
    <w:rsid w:val="000B0A68"/>
    <w:rsid w:val="000B0C23"/>
    <w:rsid w:val="000B1207"/>
    <w:rsid w:val="000B143E"/>
    <w:rsid w:val="000B1628"/>
    <w:rsid w:val="000B1942"/>
    <w:rsid w:val="000B1BE5"/>
    <w:rsid w:val="000B1D05"/>
    <w:rsid w:val="000B2394"/>
    <w:rsid w:val="000B25F3"/>
    <w:rsid w:val="000B2615"/>
    <w:rsid w:val="000B2729"/>
    <w:rsid w:val="000B279C"/>
    <w:rsid w:val="000B2AC5"/>
    <w:rsid w:val="000B2B55"/>
    <w:rsid w:val="000B2CE1"/>
    <w:rsid w:val="000B3504"/>
    <w:rsid w:val="000B3569"/>
    <w:rsid w:val="000B3C6D"/>
    <w:rsid w:val="000B3F8B"/>
    <w:rsid w:val="000B40B7"/>
    <w:rsid w:val="000B43FE"/>
    <w:rsid w:val="000B4E82"/>
    <w:rsid w:val="000B4F01"/>
    <w:rsid w:val="000B4FAA"/>
    <w:rsid w:val="000B5163"/>
    <w:rsid w:val="000B5212"/>
    <w:rsid w:val="000B54C2"/>
    <w:rsid w:val="000B584A"/>
    <w:rsid w:val="000B59C3"/>
    <w:rsid w:val="000B5B01"/>
    <w:rsid w:val="000B5CB0"/>
    <w:rsid w:val="000B5D4C"/>
    <w:rsid w:val="000B5DA5"/>
    <w:rsid w:val="000B5DB0"/>
    <w:rsid w:val="000B677D"/>
    <w:rsid w:val="000B6DB9"/>
    <w:rsid w:val="000B725C"/>
    <w:rsid w:val="000B76AB"/>
    <w:rsid w:val="000B7A89"/>
    <w:rsid w:val="000B7BAD"/>
    <w:rsid w:val="000B7BDD"/>
    <w:rsid w:val="000B7CC0"/>
    <w:rsid w:val="000B7D07"/>
    <w:rsid w:val="000B7D6B"/>
    <w:rsid w:val="000B7DB3"/>
    <w:rsid w:val="000B7E44"/>
    <w:rsid w:val="000B7FA7"/>
    <w:rsid w:val="000C0AFD"/>
    <w:rsid w:val="000C0B8E"/>
    <w:rsid w:val="000C0C02"/>
    <w:rsid w:val="000C12C2"/>
    <w:rsid w:val="000C13F3"/>
    <w:rsid w:val="000C148F"/>
    <w:rsid w:val="000C161F"/>
    <w:rsid w:val="000C1984"/>
    <w:rsid w:val="000C19A2"/>
    <w:rsid w:val="000C19DB"/>
    <w:rsid w:val="000C1D20"/>
    <w:rsid w:val="000C1DE6"/>
    <w:rsid w:val="000C295B"/>
    <w:rsid w:val="000C377F"/>
    <w:rsid w:val="000C385B"/>
    <w:rsid w:val="000C3868"/>
    <w:rsid w:val="000C38E7"/>
    <w:rsid w:val="000C3AAA"/>
    <w:rsid w:val="000C3B6B"/>
    <w:rsid w:val="000C3CFE"/>
    <w:rsid w:val="000C3F32"/>
    <w:rsid w:val="000C4091"/>
    <w:rsid w:val="000C4529"/>
    <w:rsid w:val="000C48B3"/>
    <w:rsid w:val="000C4EE2"/>
    <w:rsid w:val="000C5044"/>
    <w:rsid w:val="000C50B8"/>
    <w:rsid w:val="000C54CC"/>
    <w:rsid w:val="000C581D"/>
    <w:rsid w:val="000C59B7"/>
    <w:rsid w:val="000C59C9"/>
    <w:rsid w:val="000C5A41"/>
    <w:rsid w:val="000C5B6B"/>
    <w:rsid w:val="000C5BED"/>
    <w:rsid w:val="000C5D30"/>
    <w:rsid w:val="000C5DCE"/>
    <w:rsid w:val="000C6108"/>
    <w:rsid w:val="000C632D"/>
    <w:rsid w:val="000C679C"/>
    <w:rsid w:val="000C67C0"/>
    <w:rsid w:val="000C6A4A"/>
    <w:rsid w:val="000C6D62"/>
    <w:rsid w:val="000C6E0C"/>
    <w:rsid w:val="000C71A9"/>
    <w:rsid w:val="000C7440"/>
    <w:rsid w:val="000C74EC"/>
    <w:rsid w:val="000C7576"/>
    <w:rsid w:val="000C76D0"/>
    <w:rsid w:val="000C7C0F"/>
    <w:rsid w:val="000C7C9B"/>
    <w:rsid w:val="000C7E06"/>
    <w:rsid w:val="000D0004"/>
    <w:rsid w:val="000D047A"/>
    <w:rsid w:val="000D0502"/>
    <w:rsid w:val="000D0765"/>
    <w:rsid w:val="000D0848"/>
    <w:rsid w:val="000D155E"/>
    <w:rsid w:val="000D15ED"/>
    <w:rsid w:val="000D163D"/>
    <w:rsid w:val="000D180D"/>
    <w:rsid w:val="000D1BB3"/>
    <w:rsid w:val="000D1D29"/>
    <w:rsid w:val="000D1F61"/>
    <w:rsid w:val="000D1FFF"/>
    <w:rsid w:val="000D22B5"/>
    <w:rsid w:val="000D256D"/>
    <w:rsid w:val="000D262B"/>
    <w:rsid w:val="000D29B3"/>
    <w:rsid w:val="000D2ADA"/>
    <w:rsid w:val="000D2E22"/>
    <w:rsid w:val="000D2F39"/>
    <w:rsid w:val="000D35F5"/>
    <w:rsid w:val="000D3739"/>
    <w:rsid w:val="000D39B7"/>
    <w:rsid w:val="000D3A0C"/>
    <w:rsid w:val="000D3B18"/>
    <w:rsid w:val="000D3E10"/>
    <w:rsid w:val="000D3F4E"/>
    <w:rsid w:val="000D3F89"/>
    <w:rsid w:val="000D40EC"/>
    <w:rsid w:val="000D4800"/>
    <w:rsid w:val="000D488D"/>
    <w:rsid w:val="000D4A85"/>
    <w:rsid w:val="000D4B4D"/>
    <w:rsid w:val="000D4E42"/>
    <w:rsid w:val="000D4E88"/>
    <w:rsid w:val="000D4F87"/>
    <w:rsid w:val="000D4F94"/>
    <w:rsid w:val="000D5163"/>
    <w:rsid w:val="000D5A19"/>
    <w:rsid w:val="000D5ADA"/>
    <w:rsid w:val="000D5D38"/>
    <w:rsid w:val="000D5F8A"/>
    <w:rsid w:val="000D5FE9"/>
    <w:rsid w:val="000D6031"/>
    <w:rsid w:val="000D6195"/>
    <w:rsid w:val="000D61FC"/>
    <w:rsid w:val="000D6300"/>
    <w:rsid w:val="000D632A"/>
    <w:rsid w:val="000D6375"/>
    <w:rsid w:val="000D64A5"/>
    <w:rsid w:val="000D6522"/>
    <w:rsid w:val="000D65A4"/>
    <w:rsid w:val="000D6916"/>
    <w:rsid w:val="000D6C61"/>
    <w:rsid w:val="000D6E69"/>
    <w:rsid w:val="000D7074"/>
    <w:rsid w:val="000D715D"/>
    <w:rsid w:val="000D7222"/>
    <w:rsid w:val="000D74EB"/>
    <w:rsid w:val="000D773D"/>
    <w:rsid w:val="000D77EA"/>
    <w:rsid w:val="000D7898"/>
    <w:rsid w:val="000D79B7"/>
    <w:rsid w:val="000D7CD1"/>
    <w:rsid w:val="000D7F1E"/>
    <w:rsid w:val="000E0293"/>
    <w:rsid w:val="000E092A"/>
    <w:rsid w:val="000E096A"/>
    <w:rsid w:val="000E0B1C"/>
    <w:rsid w:val="000E149A"/>
    <w:rsid w:val="000E193D"/>
    <w:rsid w:val="000E1D29"/>
    <w:rsid w:val="000E1D53"/>
    <w:rsid w:val="000E1F86"/>
    <w:rsid w:val="000E21D9"/>
    <w:rsid w:val="000E2374"/>
    <w:rsid w:val="000E2A20"/>
    <w:rsid w:val="000E2CF2"/>
    <w:rsid w:val="000E2E13"/>
    <w:rsid w:val="000E2E9E"/>
    <w:rsid w:val="000E31A0"/>
    <w:rsid w:val="000E3665"/>
    <w:rsid w:val="000E36FF"/>
    <w:rsid w:val="000E3A1C"/>
    <w:rsid w:val="000E41A4"/>
    <w:rsid w:val="000E4375"/>
    <w:rsid w:val="000E45C6"/>
    <w:rsid w:val="000E4DCB"/>
    <w:rsid w:val="000E540A"/>
    <w:rsid w:val="000E5658"/>
    <w:rsid w:val="000E577F"/>
    <w:rsid w:val="000E589F"/>
    <w:rsid w:val="000E5BF8"/>
    <w:rsid w:val="000E5DEB"/>
    <w:rsid w:val="000E5E4C"/>
    <w:rsid w:val="000E63D7"/>
    <w:rsid w:val="000E64DB"/>
    <w:rsid w:val="000E6701"/>
    <w:rsid w:val="000E68C8"/>
    <w:rsid w:val="000E6B2F"/>
    <w:rsid w:val="000E6CDA"/>
    <w:rsid w:val="000E6D4B"/>
    <w:rsid w:val="000E6E2D"/>
    <w:rsid w:val="000E6ED2"/>
    <w:rsid w:val="000E70D2"/>
    <w:rsid w:val="000E7205"/>
    <w:rsid w:val="000E74D3"/>
    <w:rsid w:val="000E76A9"/>
    <w:rsid w:val="000E77E1"/>
    <w:rsid w:val="000E7B50"/>
    <w:rsid w:val="000E7C33"/>
    <w:rsid w:val="000E7E74"/>
    <w:rsid w:val="000E7F43"/>
    <w:rsid w:val="000F00D8"/>
    <w:rsid w:val="000F0596"/>
    <w:rsid w:val="000F05A6"/>
    <w:rsid w:val="000F0A49"/>
    <w:rsid w:val="000F0C4C"/>
    <w:rsid w:val="000F0E16"/>
    <w:rsid w:val="000F1130"/>
    <w:rsid w:val="000F14EA"/>
    <w:rsid w:val="000F15A3"/>
    <w:rsid w:val="000F15A7"/>
    <w:rsid w:val="000F1830"/>
    <w:rsid w:val="000F1C12"/>
    <w:rsid w:val="000F25A9"/>
    <w:rsid w:val="000F25EB"/>
    <w:rsid w:val="000F29E3"/>
    <w:rsid w:val="000F2B29"/>
    <w:rsid w:val="000F2BAD"/>
    <w:rsid w:val="000F2C58"/>
    <w:rsid w:val="000F2CC4"/>
    <w:rsid w:val="000F2CDA"/>
    <w:rsid w:val="000F3011"/>
    <w:rsid w:val="000F3342"/>
    <w:rsid w:val="000F37A6"/>
    <w:rsid w:val="000F3AF6"/>
    <w:rsid w:val="000F3B06"/>
    <w:rsid w:val="000F3E80"/>
    <w:rsid w:val="000F4363"/>
    <w:rsid w:val="000F4423"/>
    <w:rsid w:val="000F4642"/>
    <w:rsid w:val="000F4706"/>
    <w:rsid w:val="000F547D"/>
    <w:rsid w:val="000F5603"/>
    <w:rsid w:val="000F564C"/>
    <w:rsid w:val="000F57F4"/>
    <w:rsid w:val="000F581C"/>
    <w:rsid w:val="000F602D"/>
    <w:rsid w:val="000F615F"/>
    <w:rsid w:val="000F63C7"/>
    <w:rsid w:val="000F6796"/>
    <w:rsid w:val="000F6AC6"/>
    <w:rsid w:val="000F6B65"/>
    <w:rsid w:val="000F6C5C"/>
    <w:rsid w:val="000F6CAF"/>
    <w:rsid w:val="000F750C"/>
    <w:rsid w:val="000F77B1"/>
    <w:rsid w:val="000F78DF"/>
    <w:rsid w:val="000F7AB1"/>
    <w:rsid w:val="000F7AE7"/>
    <w:rsid w:val="000F7C0E"/>
    <w:rsid w:val="0010006C"/>
    <w:rsid w:val="001003EA"/>
    <w:rsid w:val="00100726"/>
    <w:rsid w:val="00100832"/>
    <w:rsid w:val="00100B3A"/>
    <w:rsid w:val="00100BD0"/>
    <w:rsid w:val="00100E90"/>
    <w:rsid w:val="001010F5"/>
    <w:rsid w:val="001011AC"/>
    <w:rsid w:val="0010138C"/>
    <w:rsid w:val="001014B0"/>
    <w:rsid w:val="00101801"/>
    <w:rsid w:val="00101C6C"/>
    <w:rsid w:val="00101EAF"/>
    <w:rsid w:val="00102064"/>
    <w:rsid w:val="0010208D"/>
    <w:rsid w:val="00102353"/>
    <w:rsid w:val="0010262C"/>
    <w:rsid w:val="00102798"/>
    <w:rsid w:val="00102AE9"/>
    <w:rsid w:val="00102B70"/>
    <w:rsid w:val="00102CF4"/>
    <w:rsid w:val="00103212"/>
    <w:rsid w:val="00103312"/>
    <w:rsid w:val="00103A75"/>
    <w:rsid w:val="00103BEF"/>
    <w:rsid w:val="00103C18"/>
    <w:rsid w:val="00103C85"/>
    <w:rsid w:val="00103CE0"/>
    <w:rsid w:val="00103DF3"/>
    <w:rsid w:val="00103DF7"/>
    <w:rsid w:val="00103EAD"/>
    <w:rsid w:val="00104000"/>
    <w:rsid w:val="0010471C"/>
    <w:rsid w:val="001047CD"/>
    <w:rsid w:val="001048DA"/>
    <w:rsid w:val="00104B8B"/>
    <w:rsid w:val="00104D90"/>
    <w:rsid w:val="00105227"/>
    <w:rsid w:val="00105352"/>
    <w:rsid w:val="0010563F"/>
    <w:rsid w:val="0010575E"/>
    <w:rsid w:val="0010587E"/>
    <w:rsid w:val="00105E63"/>
    <w:rsid w:val="00106067"/>
    <w:rsid w:val="00106170"/>
    <w:rsid w:val="00106451"/>
    <w:rsid w:val="001069D2"/>
    <w:rsid w:val="00106A33"/>
    <w:rsid w:val="00106FC7"/>
    <w:rsid w:val="001071B1"/>
    <w:rsid w:val="00107353"/>
    <w:rsid w:val="001075BA"/>
    <w:rsid w:val="0010769C"/>
    <w:rsid w:val="001076DD"/>
    <w:rsid w:val="00107DFB"/>
    <w:rsid w:val="00110190"/>
    <w:rsid w:val="00110232"/>
    <w:rsid w:val="00110783"/>
    <w:rsid w:val="00110870"/>
    <w:rsid w:val="001108AA"/>
    <w:rsid w:val="001108C8"/>
    <w:rsid w:val="00110CA3"/>
    <w:rsid w:val="0011103A"/>
    <w:rsid w:val="00111375"/>
    <w:rsid w:val="0011179F"/>
    <w:rsid w:val="00111B69"/>
    <w:rsid w:val="00111E8D"/>
    <w:rsid w:val="00111EC8"/>
    <w:rsid w:val="00112020"/>
    <w:rsid w:val="00112204"/>
    <w:rsid w:val="00112492"/>
    <w:rsid w:val="001127BA"/>
    <w:rsid w:val="00112949"/>
    <w:rsid w:val="001131E9"/>
    <w:rsid w:val="001133C4"/>
    <w:rsid w:val="0011340A"/>
    <w:rsid w:val="00113744"/>
    <w:rsid w:val="0011388F"/>
    <w:rsid w:val="00113CDC"/>
    <w:rsid w:val="00114710"/>
    <w:rsid w:val="00114970"/>
    <w:rsid w:val="001149CB"/>
    <w:rsid w:val="00114EA2"/>
    <w:rsid w:val="00115245"/>
    <w:rsid w:val="00115283"/>
    <w:rsid w:val="00115467"/>
    <w:rsid w:val="001154E8"/>
    <w:rsid w:val="0011559E"/>
    <w:rsid w:val="00115CBB"/>
    <w:rsid w:val="00115D18"/>
    <w:rsid w:val="00115DB8"/>
    <w:rsid w:val="00115E55"/>
    <w:rsid w:val="0011640A"/>
    <w:rsid w:val="0011673C"/>
    <w:rsid w:val="0011682D"/>
    <w:rsid w:val="00116AD4"/>
    <w:rsid w:val="00116D6C"/>
    <w:rsid w:val="00117139"/>
    <w:rsid w:val="0011713E"/>
    <w:rsid w:val="00117168"/>
    <w:rsid w:val="00117B06"/>
    <w:rsid w:val="00120499"/>
    <w:rsid w:val="001207ED"/>
    <w:rsid w:val="00120B71"/>
    <w:rsid w:val="00120DF0"/>
    <w:rsid w:val="00121252"/>
    <w:rsid w:val="0012177E"/>
    <w:rsid w:val="001217B6"/>
    <w:rsid w:val="001218E0"/>
    <w:rsid w:val="001219D9"/>
    <w:rsid w:val="00121A92"/>
    <w:rsid w:val="00121B18"/>
    <w:rsid w:val="00121D8A"/>
    <w:rsid w:val="00121E30"/>
    <w:rsid w:val="001220F5"/>
    <w:rsid w:val="001222B1"/>
    <w:rsid w:val="00122430"/>
    <w:rsid w:val="00122763"/>
    <w:rsid w:val="00122797"/>
    <w:rsid w:val="00122D29"/>
    <w:rsid w:val="00122D45"/>
    <w:rsid w:val="00122E81"/>
    <w:rsid w:val="00122F21"/>
    <w:rsid w:val="001230C9"/>
    <w:rsid w:val="001231EB"/>
    <w:rsid w:val="00123284"/>
    <w:rsid w:val="00123406"/>
    <w:rsid w:val="00123463"/>
    <w:rsid w:val="001237F0"/>
    <w:rsid w:val="00123821"/>
    <w:rsid w:val="001238E8"/>
    <w:rsid w:val="00123CC0"/>
    <w:rsid w:val="00123DBA"/>
    <w:rsid w:val="00123F01"/>
    <w:rsid w:val="00123F8D"/>
    <w:rsid w:val="00123F94"/>
    <w:rsid w:val="00124065"/>
    <w:rsid w:val="00124281"/>
    <w:rsid w:val="001243C8"/>
    <w:rsid w:val="00124539"/>
    <w:rsid w:val="00124588"/>
    <w:rsid w:val="00124799"/>
    <w:rsid w:val="00124ADD"/>
    <w:rsid w:val="001250C6"/>
    <w:rsid w:val="0012513B"/>
    <w:rsid w:val="00125646"/>
    <w:rsid w:val="00125DB8"/>
    <w:rsid w:val="00126372"/>
    <w:rsid w:val="001263E5"/>
    <w:rsid w:val="00126508"/>
    <w:rsid w:val="00126633"/>
    <w:rsid w:val="00126919"/>
    <w:rsid w:val="00126A98"/>
    <w:rsid w:val="00126CF0"/>
    <w:rsid w:val="00126FC3"/>
    <w:rsid w:val="00126FDD"/>
    <w:rsid w:val="001270A3"/>
    <w:rsid w:val="001270E2"/>
    <w:rsid w:val="001274D1"/>
    <w:rsid w:val="00127520"/>
    <w:rsid w:val="001275FF"/>
    <w:rsid w:val="001277AB"/>
    <w:rsid w:val="00127802"/>
    <w:rsid w:val="0012783C"/>
    <w:rsid w:val="00127A1E"/>
    <w:rsid w:val="00127ACA"/>
    <w:rsid w:val="00127B31"/>
    <w:rsid w:val="00127B71"/>
    <w:rsid w:val="00127E07"/>
    <w:rsid w:val="00127E5E"/>
    <w:rsid w:val="00127F48"/>
    <w:rsid w:val="00127FB1"/>
    <w:rsid w:val="00130736"/>
    <w:rsid w:val="00130A6F"/>
    <w:rsid w:val="00130BFD"/>
    <w:rsid w:val="0013106E"/>
    <w:rsid w:val="001310A5"/>
    <w:rsid w:val="001311B6"/>
    <w:rsid w:val="00131E2D"/>
    <w:rsid w:val="00131EAB"/>
    <w:rsid w:val="00132118"/>
    <w:rsid w:val="001328F1"/>
    <w:rsid w:val="00132C2C"/>
    <w:rsid w:val="00133398"/>
    <w:rsid w:val="001335FA"/>
    <w:rsid w:val="0013361F"/>
    <w:rsid w:val="0013385C"/>
    <w:rsid w:val="00133BAC"/>
    <w:rsid w:val="00133D05"/>
    <w:rsid w:val="00133D62"/>
    <w:rsid w:val="00133FA6"/>
    <w:rsid w:val="00134109"/>
    <w:rsid w:val="00134172"/>
    <w:rsid w:val="001342A1"/>
    <w:rsid w:val="001343BD"/>
    <w:rsid w:val="0013492E"/>
    <w:rsid w:val="00134A82"/>
    <w:rsid w:val="00134B32"/>
    <w:rsid w:val="00134E59"/>
    <w:rsid w:val="0013500A"/>
    <w:rsid w:val="00135167"/>
    <w:rsid w:val="001354CD"/>
    <w:rsid w:val="0013599D"/>
    <w:rsid w:val="00135E50"/>
    <w:rsid w:val="00136152"/>
    <w:rsid w:val="0013638D"/>
    <w:rsid w:val="001363B2"/>
    <w:rsid w:val="00136577"/>
    <w:rsid w:val="001368B1"/>
    <w:rsid w:val="0013697D"/>
    <w:rsid w:val="00136AE7"/>
    <w:rsid w:val="00136D18"/>
    <w:rsid w:val="00137035"/>
    <w:rsid w:val="00137242"/>
    <w:rsid w:val="00137395"/>
    <w:rsid w:val="001375CC"/>
    <w:rsid w:val="00137859"/>
    <w:rsid w:val="001379E3"/>
    <w:rsid w:val="00137D52"/>
    <w:rsid w:val="00140144"/>
    <w:rsid w:val="001402C3"/>
    <w:rsid w:val="001405AF"/>
    <w:rsid w:val="00140672"/>
    <w:rsid w:val="001407E0"/>
    <w:rsid w:val="00140A99"/>
    <w:rsid w:val="00140FE5"/>
    <w:rsid w:val="001411F5"/>
    <w:rsid w:val="001413FC"/>
    <w:rsid w:val="001417F6"/>
    <w:rsid w:val="0014181C"/>
    <w:rsid w:val="00141998"/>
    <w:rsid w:val="00141BF8"/>
    <w:rsid w:val="00141E0F"/>
    <w:rsid w:val="00142033"/>
    <w:rsid w:val="001422B5"/>
    <w:rsid w:val="00142463"/>
    <w:rsid w:val="0014266B"/>
    <w:rsid w:val="00142950"/>
    <w:rsid w:val="001429E3"/>
    <w:rsid w:val="00142A03"/>
    <w:rsid w:val="00142CA8"/>
    <w:rsid w:val="00142EE4"/>
    <w:rsid w:val="00143111"/>
    <w:rsid w:val="0014323C"/>
    <w:rsid w:val="0014331A"/>
    <w:rsid w:val="001433CA"/>
    <w:rsid w:val="00143536"/>
    <w:rsid w:val="00143FF8"/>
    <w:rsid w:val="001442F1"/>
    <w:rsid w:val="001444C0"/>
    <w:rsid w:val="001444E6"/>
    <w:rsid w:val="001445D0"/>
    <w:rsid w:val="0014481F"/>
    <w:rsid w:val="0014485F"/>
    <w:rsid w:val="00144955"/>
    <w:rsid w:val="00144A16"/>
    <w:rsid w:val="00144BB2"/>
    <w:rsid w:val="00144D5F"/>
    <w:rsid w:val="00144E4C"/>
    <w:rsid w:val="00144F08"/>
    <w:rsid w:val="00144FDC"/>
    <w:rsid w:val="00144FED"/>
    <w:rsid w:val="001451EE"/>
    <w:rsid w:val="001452C7"/>
    <w:rsid w:val="0014554F"/>
    <w:rsid w:val="00145845"/>
    <w:rsid w:val="00145958"/>
    <w:rsid w:val="00145A8E"/>
    <w:rsid w:val="00145EB1"/>
    <w:rsid w:val="00145FC8"/>
    <w:rsid w:val="0014676A"/>
    <w:rsid w:val="001469D7"/>
    <w:rsid w:val="00146B1C"/>
    <w:rsid w:val="00146CEE"/>
    <w:rsid w:val="00146D01"/>
    <w:rsid w:val="00146D33"/>
    <w:rsid w:val="00146F3D"/>
    <w:rsid w:val="001471ED"/>
    <w:rsid w:val="001474E2"/>
    <w:rsid w:val="00147557"/>
    <w:rsid w:val="00147723"/>
    <w:rsid w:val="00147799"/>
    <w:rsid w:val="00147838"/>
    <w:rsid w:val="00147D8C"/>
    <w:rsid w:val="00147E83"/>
    <w:rsid w:val="00147F7F"/>
    <w:rsid w:val="00147F98"/>
    <w:rsid w:val="00147F9B"/>
    <w:rsid w:val="00150AB1"/>
    <w:rsid w:val="00150F50"/>
    <w:rsid w:val="001510B4"/>
    <w:rsid w:val="00151151"/>
    <w:rsid w:val="00151872"/>
    <w:rsid w:val="00151889"/>
    <w:rsid w:val="00151C38"/>
    <w:rsid w:val="00152106"/>
    <w:rsid w:val="001522A1"/>
    <w:rsid w:val="001522C6"/>
    <w:rsid w:val="00152670"/>
    <w:rsid w:val="00152E59"/>
    <w:rsid w:val="00152FBD"/>
    <w:rsid w:val="00153957"/>
    <w:rsid w:val="00153988"/>
    <w:rsid w:val="00153AD9"/>
    <w:rsid w:val="0015447A"/>
    <w:rsid w:val="0015466A"/>
    <w:rsid w:val="00154D61"/>
    <w:rsid w:val="00154F88"/>
    <w:rsid w:val="00155222"/>
    <w:rsid w:val="0015544A"/>
    <w:rsid w:val="00155859"/>
    <w:rsid w:val="001558AD"/>
    <w:rsid w:val="001558C5"/>
    <w:rsid w:val="00155ADB"/>
    <w:rsid w:val="00155FBF"/>
    <w:rsid w:val="00156417"/>
    <w:rsid w:val="0015653A"/>
    <w:rsid w:val="001567E3"/>
    <w:rsid w:val="00157205"/>
    <w:rsid w:val="00157321"/>
    <w:rsid w:val="0015736C"/>
    <w:rsid w:val="001578A2"/>
    <w:rsid w:val="001578C3"/>
    <w:rsid w:val="00157D25"/>
    <w:rsid w:val="00157FDE"/>
    <w:rsid w:val="001601F0"/>
    <w:rsid w:val="00160685"/>
    <w:rsid w:val="0016074C"/>
    <w:rsid w:val="0016093E"/>
    <w:rsid w:val="00160A54"/>
    <w:rsid w:val="00160A9B"/>
    <w:rsid w:val="00160C3C"/>
    <w:rsid w:val="00160D14"/>
    <w:rsid w:val="001610C8"/>
    <w:rsid w:val="001613E5"/>
    <w:rsid w:val="001614DF"/>
    <w:rsid w:val="00161537"/>
    <w:rsid w:val="0016174C"/>
    <w:rsid w:val="00161751"/>
    <w:rsid w:val="00161771"/>
    <w:rsid w:val="00161833"/>
    <w:rsid w:val="00161A4B"/>
    <w:rsid w:val="00161C51"/>
    <w:rsid w:val="00162066"/>
    <w:rsid w:val="001620B4"/>
    <w:rsid w:val="001624DE"/>
    <w:rsid w:val="00162515"/>
    <w:rsid w:val="00162638"/>
    <w:rsid w:val="00162DF2"/>
    <w:rsid w:val="00163206"/>
    <w:rsid w:val="00163225"/>
    <w:rsid w:val="00163A76"/>
    <w:rsid w:val="00163A7D"/>
    <w:rsid w:val="00163B44"/>
    <w:rsid w:val="00163BCD"/>
    <w:rsid w:val="00163DD2"/>
    <w:rsid w:val="00163E52"/>
    <w:rsid w:val="00164475"/>
    <w:rsid w:val="001645A8"/>
    <w:rsid w:val="0016468D"/>
    <w:rsid w:val="00164C27"/>
    <w:rsid w:val="00164D51"/>
    <w:rsid w:val="00164D65"/>
    <w:rsid w:val="00164DF1"/>
    <w:rsid w:val="00164E89"/>
    <w:rsid w:val="00165846"/>
    <w:rsid w:val="001658A3"/>
    <w:rsid w:val="001658CD"/>
    <w:rsid w:val="00165B80"/>
    <w:rsid w:val="00165F95"/>
    <w:rsid w:val="001660AA"/>
    <w:rsid w:val="001661A5"/>
    <w:rsid w:val="0016630B"/>
    <w:rsid w:val="001663A4"/>
    <w:rsid w:val="00166994"/>
    <w:rsid w:val="00167030"/>
    <w:rsid w:val="001672B0"/>
    <w:rsid w:val="001672ED"/>
    <w:rsid w:val="0016751C"/>
    <w:rsid w:val="0016769F"/>
    <w:rsid w:val="00167D2C"/>
    <w:rsid w:val="00167D7B"/>
    <w:rsid w:val="001709D4"/>
    <w:rsid w:val="001709DB"/>
    <w:rsid w:val="00170C3C"/>
    <w:rsid w:val="00170D11"/>
    <w:rsid w:val="00170DFD"/>
    <w:rsid w:val="00171133"/>
    <w:rsid w:val="00171214"/>
    <w:rsid w:val="00171233"/>
    <w:rsid w:val="00171561"/>
    <w:rsid w:val="001716A1"/>
    <w:rsid w:val="00171960"/>
    <w:rsid w:val="001722C5"/>
    <w:rsid w:val="00172C80"/>
    <w:rsid w:val="00172D6F"/>
    <w:rsid w:val="00172DC5"/>
    <w:rsid w:val="00173092"/>
    <w:rsid w:val="001730D5"/>
    <w:rsid w:val="001732AA"/>
    <w:rsid w:val="00173471"/>
    <w:rsid w:val="00173640"/>
    <w:rsid w:val="00173989"/>
    <w:rsid w:val="00173C1E"/>
    <w:rsid w:val="00173C37"/>
    <w:rsid w:val="00173FA1"/>
    <w:rsid w:val="00173FD6"/>
    <w:rsid w:val="00173FE8"/>
    <w:rsid w:val="00174534"/>
    <w:rsid w:val="0017463B"/>
    <w:rsid w:val="0017496A"/>
    <w:rsid w:val="00174AE0"/>
    <w:rsid w:val="00174F98"/>
    <w:rsid w:val="001753E4"/>
    <w:rsid w:val="00175668"/>
    <w:rsid w:val="0017570D"/>
    <w:rsid w:val="00175AF1"/>
    <w:rsid w:val="00175BE0"/>
    <w:rsid w:val="00175BF7"/>
    <w:rsid w:val="00175C40"/>
    <w:rsid w:val="00175E17"/>
    <w:rsid w:val="00175F2E"/>
    <w:rsid w:val="00176074"/>
    <w:rsid w:val="001766F4"/>
    <w:rsid w:val="00176ADB"/>
    <w:rsid w:val="00176BB1"/>
    <w:rsid w:val="00176FF9"/>
    <w:rsid w:val="0017712C"/>
    <w:rsid w:val="00177201"/>
    <w:rsid w:val="0017720E"/>
    <w:rsid w:val="00177355"/>
    <w:rsid w:val="001776D6"/>
    <w:rsid w:val="00177B01"/>
    <w:rsid w:val="00177D52"/>
    <w:rsid w:val="00180018"/>
    <w:rsid w:val="001803BC"/>
    <w:rsid w:val="00180665"/>
    <w:rsid w:val="001808F6"/>
    <w:rsid w:val="00180BA4"/>
    <w:rsid w:val="00181101"/>
    <w:rsid w:val="00181177"/>
    <w:rsid w:val="001813A3"/>
    <w:rsid w:val="00181557"/>
    <w:rsid w:val="00181724"/>
    <w:rsid w:val="00181BBF"/>
    <w:rsid w:val="00181F1A"/>
    <w:rsid w:val="0018221D"/>
    <w:rsid w:val="00182363"/>
    <w:rsid w:val="00182575"/>
    <w:rsid w:val="00182625"/>
    <w:rsid w:val="001827D1"/>
    <w:rsid w:val="0018280A"/>
    <w:rsid w:val="00182F00"/>
    <w:rsid w:val="00183086"/>
    <w:rsid w:val="0018320C"/>
    <w:rsid w:val="00183234"/>
    <w:rsid w:val="0018353E"/>
    <w:rsid w:val="00183612"/>
    <w:rsid w:val="001838A7"/>
    <w:rsid w:val="00183998"/>
    <w:rsid w:val="001839C5"/>
    <w:rsid w:val="00183B9A"/>
    <w:rsid w:val="00183DAB"/>
    <w:rsid w:val="00183E2D"/>
    <w:rsid w:val="00183E6D"/>
    <w:rsid w:val="00184374"/>
    <w:rsid w:val="00184635"/>
    <w:rsid w:val="00184741"/>
    <w:rsid w:val="0018491A"/>
    <w:rsid w:val="00184A63"/>
    <w:rsid w:val="00184D2E"/>
    <w:rsid w:val="00184F2C"/>
    <w:rsid w:val="00184F96"/>
    <w:rsid w:val="00184FEE"/>
    <w:rsid w:val="00185335"/>
    <w:rsid w:val="001855B5"/>
    <w:rsid w:val="00185879"/>
    <w:rsid w:val="0018590B"/>
    <w:rsid w:val="0018598F"/>
    <w:rsid w:val="001859F6"/>
    <w:rsid w:val="00185CBA"/>
    <w:rsid w:val="00185E68"/>
    <w:rsid w:val="001865DD"/>
    <w:rsid w:val="001867E8"/>
    <w:rsid w:val="00187012"/>
    <w:rsid w:val="0018707B"/>
    <w:rsid w:val="001874F1"/>
    <w:rsid w:val="00187A27"/>
    <w:rsid w:val="00187E9E"/>
    <w:rsid w:val="001901E2"/>
    <w:rsid w:val="00190869"/>
    <w:rsid w:val="00190988"/>
    <w:rsid w:val="001909D8"/>
    <w:rsid w:val="00190D96"/>
    <w:rsid w:val="00191294"/>
    <w:rsid w:val="00191749"/>
    <w:rsid w:val="00191815"/>
    <w:rsid w:val="00191B69"/>
    <w:rsid w:val="00192407"/>
    <w:rsid w:val="0019249A"/>
    <w:rsid w:val="0019291E"/>
    <w:rsid w:val="001929C4"/>
    <w:rsid w:val="00192E33"/>
    <w:rsid w:val="00192E73"/>
    <w:rsid w:val="00193290"/>
    <w:rsid w:val="00193A32"/>
    <w:rsid w:val="00193F8E"/>
    <w:rsid w:val="001940F5"/>
    <w:rsid w:val="00194284"/>
    <w:rsid w:val="00194301"/>
    <w:rsid w:val="00194332"/>
    <w:rsid w:val="001943DE"/>
    <w:rsid w:val="0019450E"/>
    <w:rsid w:val="00194553"/>
    <w:rsid w:val="00194727"/>
    <w:rsid w:val="0019512D"/>
    <w:rsid w:val="001951A1"/>
    <w:rsid w:val="001953C1"/>
    <w:rsid w:val="001959CB"/>
    <w:rsid w:val="00195FF7"/>
    <w:rsid w:val="00195FFE"/>
    <w:rsid w:val="00196204"/>
    <w:rsid w:val="00196541"/>
    <w:rsid w:val="001966EF"/>
    <w:rsid w:val="001967B6"/>
    <w:rsid w:val="00196A06"/>
    <w:rsid w:val="00196AE4"/>
    <w:rsid w:val="00196D3B"/>
    <w:rsid w:val="00196DE6"/>
    <w:rsid w:val="00196F71"/>
    <w:rsid w:val="001972BF"/>
    <w:rsid w:val="00197387"/>
    <w:rsid w:val="001974A8"/>
    <w:rsid w:val="00197AF2"/>
    <w:rsid w:val="00197C71"/>
    <w:rsid w:val="00197C96"/>
    <w:rsid w:val="00197F28"/>
    <w:rsid w:val="001A0015"/>
    <w:rsid w:val="001A05E3"/>
    <w:rsid w:val="001A067A"/>
    <w:rsid w:val="001A0726"/>
    <w:rsid w:val="001A081E"/>
    <w:rsid w:val="001A0EC5"/>
    <w:rsid w:val="001A0FF0"/>
    <w:rsid w:val="001A101E"/>
    <w:rsid w:val="001A114B"/>
    <w:rsid w:val="001A1415"/>
    <w:rsid w:val="001A1539"/>
    <w:rsid w:val="001A1B91"/>
    <w:rsid w:val="001A1BD8"/>
    <w:rsid w:val="001A1CE5"/>
    <w:rsid w:val="001A1DDB"/>
    <w:rsid w:val="001A1DE1"/>
    <w:rsid w:val="001A1E35"/>
    <w:rsid w:val="001A2228"/>
    <w:rsid w:val="001A286B"/>
    <w:rsid w:val="001A2949"/>
    <w:rsid w:val="001A29FD"/>
    <w:rsid w:val="001A2A58"/>
    <w:rsid w:val="001A2CC4"/>
    <w:rsid w:val="001A353F"/>
    <w:rsid w:val="001A3846"/>
    <w:rsid w:val="001A3E8F"/>
    <w:rsid w:val="001A3EAD"/>
    <w:rsid w:val="001A3F61"/>
    <w:rsid w:val="001A40BC"/>
    <w:rsid w:val="001A4134"/>
    <w:rsid w:val="001A41B9"/>
    <w:rsid w:val="001A4987"/>
    <w:rsid w:val="001A4A65"/>
    <w:rsid w:val="001A4DD6"/>
    <w:rsid w:val="001A5040"/>
    <w:rsid w:val="001A55F6"/>
    <w:rsid w:val="001A567C"/>
    <w:rsid w:val="001A5684"/>
    <w:rsid w:val="001A5699"/>
    <w:rsid w:val="001A59AC"/>
    <w:rsid w:val="001A5A12"/>
    <w:rsid w:val="001A5B6C"/>
    <w:rsid w:val="001A5B94"/>
    <w:rsid w:val="001A62E5"/>
    <w:rsid w:val="001A632E"/>
    <w:rsid w:val="001A63B8"/>
    <w:rsid w:val="001A6432"/>
    <w:rsid w:val="001A6829"/>
    <w:rsid w:val="001A6EED"/>
    <w:rsid w:val="001A754F"/>
    <w:rsid w:val="001A773B"/>
    <w:rsid w:val="001A7C09"/>
    <w:rsid w:val="001A7F38"/>
    <w:rsid w:val="001B0049"/>
    <w:rsid w:val="001B01A9"/>
    <w:rsid w:val="001B036A"/>
    <w:rsid w:val="001B08FC"/>
    <w:rsid w:val="001B0BD6"/>
    <w:rsid w:val="001B0C27"/>
    <w:rsid w:val="001B0D11"/>
    <w:rsid w:val="001B0F14"/>
    <w:rsid w:val="001B1119"/>
    <w:rsid w:val="001B1470"/>
    <w:rsid w:val="001B1AEA"/>
    <w:rsid w:val="001B1C79"/>
    <w:rsid w:val="001B212A"/>
    <w:rsid w:val="001B21E7"/>
    <w:rsid w:val="001B24E0"/>
    <w:rsid w:val="001B28C7"/>
    <w:rsid w:val="001B290F"/>
    <w:rsid w:val="001B2C71"/>
    <w:rsid w:val="001B2DCE"/>
    <w:rsid w:val="001B3478"/>
    <w:rsid w:val="001B3503"/>
    <w:rsid w:val="001B3724"/>
    <w:rsid w:val="001B3915"/>
    <w:rsid w:val="001B3A2F"/>
    <w:rsid w:val="001B3BE6"/>
    <w:rsid w:val="001B3F32"/>
    <w:rsid w:val="001B40B5"/>
    <w:rsid w:val="001B453B"/>
    <w:rsid w:val="001B45D6"/>
    <w:rsid w:val="001B4C9A"/>
    <w:rsid w:val="001B4E97"/>
    <w:rsid w:val="001B5007"/>
    <w:rsid w:val="001B5067"/>
    <w:rsid w:val="001B51BF"/>
    <w:rsid w:val="001B53E2"/>
    <w:rsid w:val="001B5678"/>
    <w:rsid w:val="001B5D70"/>
    <w:rsid w:val="001B5F6A"/>
    <w:rsid w:val="001B6524"/>
    <w:rsid w:val="001B69C3"/>
    <w:rsid w:val="001B6C82"/>
    <w:rsid w:val="001B6DE6"/>
    <w:rsid w:val="001B6FCA"/>
    <w:rsid w:val="001B7090"/>
    <w:rsid w:val="001B7191"/>
    <w:rsid w:val="001B7646"/>
    <w:rsid w:val="001B7840"/>
    <w:rsid w:val="001B7933"/>
    <w:rsid w:val="001B7951"/>
    <w:rsid w:val="001B7970"/>
    <w:rsid w:val="001B7985"/>
    <w:rsid w:val="001B79D6"/>
    <w:rsid w:val="001B7C88"/>
    <w:rsid w:val="001B7E76"/>
    <w:rsid w:val="001C00DC"/>
    <w:rsid w:val="001C012E"/>
    <w:rsid w:val="001C0797"/>
    <w:rsid w:val="001C09A5"/>
    <w:rsid w:val="001C0BF4"/>
    <w:rsid w:val="001C1091"/>
    <w:rsid w:val="001C1367"/>
    <w:rsid w:val="001C15B0"/>
    <w:rsid w:val="001C1650"/>
    <w:rsid w:val="001C1888"/>
    <w:rsid w:val="001C1983"/>
    <w:rsid w:val="001C19BD"/>
    <w:rsid w:val="001C19CE"/>
    <w:rsid w:val="001C1F27"/>
    <w:rsid w:val="001C2AE3"/>
    <w:rsid w:val="001C2E99"/>
    <w:rsid w:val="001C3480"/>
    <w:rsid w:val="001C3776"/>
    <w:rsid w:val="001C379E"/>
    <w:rsid w:val="001C3925"/>
    <w:rsid w:val="001C3C47"/>
    <w:rsid w:val="001C3F15"/>
    <w:rsid w:val="001C4063"/>
    <w:rsid w:val="001C4202"/>
    <w:rsid w:val="001C4255"/>
    <w:rsid w:val="001C44AB"/>
    <w:rsid w:val="001C46DC"/>
    <w:rsid w:val="001C4946"/>
    <w:rsid w:val="001C4DAE"/>
    <w:rsid w:val="001C50DF"/>
    <w:rsid w:val="001C51A1"/>
    <w:rsid w:val="001C565C"/>
    <w:rsid w:val="001C5769"/>
    <w:rsid w:val="001C5E9B"/>
    <w:rsid w:val="001C5F51"/>
    <w:rsid w:val="001C64FC"/>
    <w:rsid w:val="001C6696"/>
    <w:rsid w:val="001C674D"/>
    <w:rsid w:val="001C6A41"/>
    <w:rsid w:val="001C6A88"/>
    <w:rsid w:val="001C6B78"/>
    <w:rsid w:val="001C6C4C"/>
    <w:rsid w:val="001C6EE1"/>
    <w:rsid w:val="001C7050"/>
    <w:rsid w:val="001C7154"/>
    <w:rsid w:val="001C7444"/>
    <w:rsid w:val="001C753D"/>
    <w:rsid w:val="001C7E67"/>
    <w:rsid w:val="001C7EDB"/>
    <w:rsid w:val="001C7F14"/>
    <w:rsid w:val="001D04DC"/>
    <w:rsid w:val="001D082E"/>
    <w:rsid w:val="001D0C3F"/>
    <w:rsid w:val="001D0E78"/>
    <w:rsid w:val="001D100D"/>
    <w:rsid w:val="001D12A6"/>
    <w:rsid w:val="001D1722"/>
    <w:rsid w:val="001D1724"/>
    <w:rsid w:val="001D1AB8"/>
    <w:rsid w:val="001D1AE1"/>
    <w:rsid w:val="001D1CA5"/>
    <w:rsid w:val="001D1FC1"/>
    <w:rsid w:val="001D2089"/>
    <w:rsid w:val="001D2160"/>
    <w:rsid w:val="001D270A"/>
    <w:rsid w:val="001D2817"/>
    <w:rsid w:val="001D281E"/>
    <w:rsid w:val="001D2B00"/>
    <w:rsid w:val="001D2F5E"/>
    <w:rsid w:val="001D3160"/>
    <w:rsid w:val="001D31CD"/>
    <w:rsid w:val="001D3AD2"/>
    <w:rsid w:val="001D3ADC"/>
    <w:rsid w:val="001D3E56"/>
    <w:rsid w:val="001D473B"/>
    <w:rsid w:val="001D4769"/>
    <w:rsid w:val="001D4A23"/>
    <w:rsid w:val="001D4DD3"/>
    <w:rsid w:val="001D4E3F"/>
    <w:rsid w:val="001D559E"/>
    <w:rsid w:val="001D578E"/>
    <w:rsid w:val="001D5934"/>
    <w:rsid w:val="001D5E60"/>
    <w:rsid w:val="001D638B"/>
    <w:rsid w:val="001D6442"/>
    <w:rsid w:val="001D656D"/>
    <w:rsid w:val="001D6CF0"/>
    <w:rsid w:val="001D7031"/>
    <w:rsid w:val="001D7184"/>
    <w:rsid w:val="001D729B"/>
    <w:rsid w:val="001D739D"/>
    <w:rsid w:val="001D75E2"/>
    <w:rsid w:val="001D75F3"/>
    <w:rsid w:val="001D7A88"/>
    <w:rsid w:val="001D7AC7"/>
    <w:rsid w:val="001D7BD7"/>
    <w:rsid w:val="001E02EA"/>
    <w:rsid w:val="001E05AA"/>
    <w:rsid w:val="001E0A1C"/>
    <w:rsid w:val="001E0AF1"/>
    <w:rsid w:val="001E0BC5"/>
    <w:rsid w:val="001E0D6F"/>
    <w:rsid w:val="001E1001"/>
    <w:rsid w:val="001E177D"/>
    <w:rsid w:val="001E187C"/>
    <w:rsid w:val="001E19F1"/>
    <w:rsid w:val="001E1F47"/>
    <w:rsid w:val="001E20B1"/>
    <w:rsid w:val="001E211B"/>
    <w:rsid w:val="001E2346"/>
    <w:rsid w:val="001E23B9"/>
    <w:rsid w:val="001E26BD"/>
    <w:rsid w:val="001E27E7"/>
    <w:rsid w:val="001E2939"/>
    <w:rsid w:val="001E2943"/>
    <w:rsid w:val="001E2E88"/>
    <w:rsid w:val="001E351E"/>
    <w:rsid w:val="001E361C"/>
    <w:rsid w:val="001E3B52"/>
    <w:rsid w:val="001E3E3B"/>
    <w:rsid w:val="001E3FDA"/>
    <w:rsid w:val="001E4083"/>
    <w:rsid w:val="001E44E2"/>
    <w:rsid w:val="001E455F"/>
    <w:rsid w:val="001E472B"/>
    <w:rsid w:val="001E4E28"/>
    <w:rsid w:val="001E504E"/>
    <w:rsid w:val="001E53E6"/>
    <w:rsid w:val="001E5455"/>
    <w:rsid w:val="001E561D"/>
    <w:rsid w:val="001E5735"/>
    <w:rsid w:val="001E5D6C"/>
    <w:rsid w:val="001E5E91"/>
    <w:rsid w:val="001E5FB8"/>
    <w:rsid w:val="001E5FC7"/>
    <w:rsid w:val="001E6C8A"/>
    <w:rsid w:val="001E6DE0"/>
    <w:rsid w:val="001E726D"/>
    <w:rsid w:val="001E7353"/>
    <w:rsid w:val="001E73A1"/>
    <w:rsid w:val="001E73B5"/>
    <w:rsid w:val="001E7421"/>
    <w:rsid w:val="001E747B"/>
    <w:rsid w:val="001E74AE"/>
    <w:rsid w:val="001E7944"/>
    <w:rsid w:val="001E7A3F"/>
    <w:rsid w:val="001F01FF"/>
    <w:rsid w:val="001F0487"/>
    <w:rsid w:val="001F06D8"/>
    <w:rsid w:val="001F0756"/>
    <w:rsid w:val="001F077A"/>
    <w:rsid w:val="001F0844"/>
    <w:rsid w:val="001F0CCB"/>
    <w:rsid w:val="001F0F22"/>
    <w:rsid w:val="001F1231"/>
    <w:rsid w:val="001F171B"/>
    <w:rsid w:val="001F17AB"/>
    <w:rsid w:val="001F1A0C"/>
    <w:rsid w:val="001F1A47"/>
    <w:rsid w:val="001F1FD6"/>
    <w:rsid w:val="001F2016"/>
    <w:rsid w:val="001F2136"/>
    <w:rsid w:val="001F2201"/>
    <w:rsid w:val="001F2497"/>
    <w:rsid w:val="001F27A1"/>
    <w:rsid w:val="001F2853"/>
    <w:rsid w:val="001F2C2E"/>
    <w:rsid w:val="001F2C3C"/>
    <w:rsid w:val="001F300D"/>
    <w:rsid w:val="001F319F"/>
    <w:rsid w:val="001F3202"/>
    <w:rsid w:val="001F357A"/>
    <w:rsid w:val="001F35FF"/>
    <w:rsid w:val="001F3696"/>
    <w:rsid w:val="001F36E2"/>
    <w:rsid w:val="001F3B33"/>
    <w:rsid w:val="001F3F33"/>
    <w:rsid w:val="001F40DD"/>
    <w:rsid w:val="001F41E0"/>
    <w:rsid w:val="001F467A"/>
    <w:rsid w:val="001F472A"/>
    <w:rsid w:val="001F4792"/>
    <w:rsid w:val="001F4871"/>
    <w:rsid w:val="001F4AB5"/>
    <w:rsid w:val="001F4C58"/>
    <w:rsid w:val="001F4CA4"/>
    <w:rsid w:val="001F4E76"/>
    <w:rsid w:val="001F4F85"/>
    <w:rsid w:val="001F4FAE"/>
    <w:rsid w:val="001F5252"/>
    <w:rsid w:val="001F53C6"/>
    <w:rsid w:val="001F548D"/>
    <w:rsid w:val="001F5535"/>
    <w:rsid w:val="001F56CF"/>
    <w:rsid w:val="001F5A3C"/>
    <w:rsid w:val="001F5AF7"/>
    <w:rsid w:val="001F617E"/>
    <w:rsid w:val="001F6768"/>
    <w:rsid w:val="001F6A3F"/>
    <w:rsid w:val="001F6E8E"/>
    <w:rsid w:val="001F6FDA"/>
    <w:rsid w:val="001F7260"/>
    <w:rsid w:val="001F742E"/>
    <w:rsid w:val="001F75FF"/>
    <w:rsid w:val="001F764D"/>
    <w:rsid w:val="001F78CA"/>
    <w:rsid w:val="001F7925"/>
    <w:rsid w:val="001F7E9D"/>
    <w:rsid w:val="0020015A"/>
    <w:rsid w:val="00200261"/>
    <w:rsid w:val="00200368"/>
    <w:rsid w:val="002003D4"/>
    <w:rsid w:val="0020073E"/>
    <w:rsid w:val="0020091C"/>
    <w:rsid w:val="0020096E"/>
    <w:rsid w:val="00200B54"/>
    <w:rsid w:val="00200C0F"/>
    <w:rsid w:val="002017DC"/>
    <w:rsid w:val="0020191F"/>
    <w:rsid w:val="0020198B"/>
    <w:rsid w:val="00201BC1"/>
    <w:rsid w:val="00202650"/>
    <w:rsid w:val="0020273A"/>
    <w:rsid w:val="00202B30"/>
    <w:rsid w:val="00202C30"/>
    <w:rsid w:val="00203144"/>
    <w:rsid w:val="00203307"/>
    <w:rsid w:val="002035F3"/>
    <w:rsid w:val="002037B0"/>
    <w:rsid w:val="002038BD"/>
    <w:rsid w:val="00203991"/>
    <w:rsid w:val="00203C9F"/>
    <w:rsid w:val="00203E81"/>
    <w:rsid w:val="00203FF3"/>
    <w:rsid w:val="0020468E"/>
    <w:rsid w:val="0020477A"/>
    <w:rsid w:val="00204C81"/>
    <w:rsid w:val="00204C98"/>
    <w:rsid w:val="00204D6C"/>
    <w:rsid w:val="0020518E"/>
    <w:rsid w:val="002056A5"/>
    <w:rsid w:val="00205E1E"/>
    <w:rsid w:val="00207196"/>
    <w:rsid w:val="002072A6"/>
    <w:rsid w:val="00207315"/>
    <w:rsid w:val="00207527"/>
    <w:rsid w:val="002077BC"/>
    <w:rsid w:val="00207930"/>
    <w:rsid w:val="00207B5F"/>
    <w:rsid w:val="00207DBE"/>
    <w:rsid w:val="002100EB"/>
    <w:rsid w:val="002101E0"/>
    <w:rsid w:val="00210569"/>
    <w:rsid w:val="002106CA"/>
    <w:rsid w:val="00210B73"/>
    <w:rsid w:val="00210C62"/>
    <w:rsid w:val="00210CAA"/>
    <w:rsid w:val="00210CE1"/>
    <w:rsid w:val="00210E6F"/>
    <w:rsid w:val="00210FDA"/>
    <w:rsid w:val="0021141C"/>
    <w:rsid w:val="00211676"/>
    <w:rsid w:val="00211E14"/>
    <w:rsid w:val="002121C3"/>
    <w:rsid w:val="00212560"/>
    <w:rsid w:val="0021259F"/>
    <w:rsid w:val="002129B7"/>
    <w:rsid w:val="00212BBB"/>
    <w:rsid w:val="00212CBB"/>
    <w:rsid w:val="0021315E"/>
    <w:rsid w:val="0021319D"/>
    <w:rsid w:val="0021326A"/>
    <w:rsid w:val="00213336"/>
    <w:rsid w:val="00213363"/>
    <w:rsid w:val="002133CD"/>
    <w:rsid w:val="002138F4"/>
    <w:rsid w:val="00213B45"/>
    <w:rsid w:val="00213ED6"/>
    <w:rsid w:val="0021431C"/>
    <w:rsid w:val="002144E8"/>
    <w:rsid w:val="00214751"/>
    <w:rsid w:val="00214898"/>
    <w:rsid w:val="002148D9"/>
    <w:rsid w:val="00214CBA"/>
    <w:rsid w:val="00214FFD"/>
    <w:rsid w:val="00215355"/>
    <w:rsid w:val="0021536F"/>
    <w:rsid w:val="002154E2"/>
    <w:rsid w:val="002162E9"/>
    <w:rsid w:val="00216674"/>
    <w:rsid w:val="00216728"/>
    <w:rsid w:val="0021678D"/>
    <w:rsid w:val="0021702A"/>
    <w:rsid w:val="00217546"/>
    <w:rsid w:val="002175BB"/>
    <w:rsid w:val="002178A1"/>
    <w:rsid w:val="00217A28"/>
    <w:rsid w:val="00217E76"/>
    <w:rsid w:val="002202AD"/>
    <w:rsid w:val="00220460"/>
    <w:rsid w:val="00220C87"/>
    <w:rsid w:val="00220C95"/>
    <w:rsid w:val="00220D12"/>
    <w:rsid w:val="00221254"/>
    <w:rsid w:val="002213EE"/>
    <w:rsid w:val="00221454"/>
    <w:rsid w:val="002218DF"/>
    <w:rsid w:val="00221934"/>
    <w:rsid w:val="00221A26"/>
    <w:rsid w:val="00221B11"/>
    <w:rsid w:val="00221F38"/>
    <w:rsid w:val="00221FE4"/>
    <w:rsid w:val="00222150"/>
    <w:rsid w:val="00222843"/>
    <w:rsid w:val="00222B2B"/>
    <w:rsid w:val="00222BF9"/>
    <w:rsid w:val="00222D18"/>
    <w:rsid w:val="00222E21"/>
    <w:rsid w:val="00222E6A"/>
    <w:rsid w:val="00222EBE"/>
    <w:rsid w:val="002230DC"/>
    <w:rsid w:val="002231B4"/>
    <w:rsid w:val="00223265"/>
    <w:rsid w:val="002232CE"/>
    <w:rsid w:val="002238BD"/>
    <w:rsid w:val="0022391E"/>
    <w:rsid w:val="00223BF8"/>
    <w:rsid w:val="00224067"/>
    <w:rsid w:val="0022417A"/>
    <w:rsid w:val="0022452A"/>
    <w:rsid w:val="0022453E"/>
    <w:rsid w:val="002249B8"/>
    <w:rsid w:val="00224B48"/>
    <w:rsid w:val="00224DD4"/>
    <w:rsid w:val="0022513E"/>
    <w:rsid w:val="0022519B"/>
    <w:rsid w:val="002251ED"/>
    <w:rsid w:val="00225BED"/>
    <w:rsid w:val="00225E52"/>
    <w:rsid w:val="00225F35"/>
    <w:rsid w:val="00227BC1"/>
    <w:rsid w:val="00227BDF"/>
    <w:rsid w:val="00227C23"/>
    <w:rsid w:val="00227E4E"/>
    <w:rsid w:val="002300D5"/>
    <w:rsid w:val="0023045F"/>
    <w:rsid w:val="00230AEF"/>
    <w:rsid w:val="00230BC6"/>
    <w:rsid w:val="00230F45"/>
    <w:rsid w:val="002312D7"/>
    <w:rsid w:val="00231411"/>
    <w:rsid w:val="002315C9"/>
    <w:rsid w:val="00231C43"/>
    <w:rsid w:val="002325F4"/>
    <w:rsid w:val="0023264D"/>
    <w:rsid w:val="00232776"/>
    <w:rsid w:val="0023278E"/>
    <w:rsid w:val="00232B62"/>
    <w:rsid w:val="00232C0E"/>
    <w:rsid w:val="00232CA0"/>
    <w:rsid w:val="002332FC"/>
    <w:rsid w:val="0023335C"/>
    <w:rsid w:val="0023363B"/>
    <w:rsid w:val="00233C8A"/>
    <w:rsid w:val="00233F72"/>
    <w:rsid w:val="00234421"/>
    <w:rsid w:val="00234633"/>
    <w:rsid w:val="00234A18"/>
    <w:rsid w:val="00234A48"/>
    <w:rsid w:val="00234B05"/>
    <w:rsid w:val="00234CC3"/>
    <w:rsid w:val="00234EB2"/>
    <w:rsid w:val="00234F08"/>
    <w:rsid w:val="002350FC"/>
    <w:rsid w:val="002352ED"/>
    <w:rsid w:val="0023533D"/>
    <w:rsid w:val="0023540E"/>
    <w:rsid w:val="002354B8"/>
    <w:rsid w:val="00235509"/>
    <w:rsid w:val="002355CA"/>
    <w:rsid w:val="002357F4"/>
    <w:rsid w:val="00235844"/>
    <w:rsid w:val="00235A33"/>
    <w:rsid w:val="0023622C"/>
    <w:rsid w:val="002363DE"/>
    <w:rsid w:val="00236623"/>
    <w:rsid w:val="00236898"/>
    <w:rsid w:val="00236A0F"/>
    <w:rsid w:val="00236EC6"/>
    <w:rsid w:val="0023715B"/>
    <w:rsid w:val="002371B8"/>
    <w:rsid w:val="00237256"/>
    <w:rsid w:val="00237272"/>
    <w:rsid w:val="002373D0"/>
    <w:rsid w:val="00237B76"/>
    <w:rsid w:val="0024001D"/>
    <w:rsid w:val="00240249"/>
    <w:rsid w:val="00240251"/>
    <w:rsid w:val="00240371"/>
    <w:rsid w:val="002403BA"/>
    <w:rsid w:val="00240555"/>
    <w:rsid w:val="00240B0B"/>
    <w:rsid w:val="00240C41"/>
    <w:rsid w:val="00240CC2"/>
    <w:rsid w:val="00240CE2"/>
    <w:rsid w:val="00241052"/>
    <w:rsid w:val="002414E8"/>
    <w:rsid w:val="00241530"/>
    <w:rsid w:val="00241697"/>
    <w:rsid w:val="00241761"/>
    <w:rsid w:val="00241BFC"/>
    <w:rsid w:val="00241D41"/>
    <w:rsid w:val="00241D52"/>
    <w:rsid w:val="00242146"/>
    <w:rsid w:val="0024263E"/>
    <w:rsid w:val="002426DF"/>
    <w:rsid w:val="0024291D"/>
    <w:rsid w:val="00242925"/>
    <w:rsid w:val="00242A59"/>
    <w:rsid w:val="00242BDE"/>
    <w:rsid w:val="00242D25"/>
    <w:rsid w:val="00242E65"/>
    <w:rsid w:val="00242F1B"/>
    <w:rsid w:val="00243192"/>
    <w:rsid w:val="00243195"/>
    <w:rsid w:val="0024332D"/>
    <w:rsid w:val="00243482"/>
    <w:rsid w:val="00243679"/>
    <w:rsid w:val="002436F0"/>
    <w:rsid w:val="002437C2"/>
    <w:rsid w:val="0024380C"/>
    <w:rsid w:val="00243A46"/>
    <w:rsid w:val="00243C23"/>
    <w:rsid w:val="002440A3"/>
    <w:rsid w:val="00244510"/>
    <w:rsid w:val="00244778"/>
    <w:rsid w:val="00244A05"/>
    <w:rsid w:val="00244C66"/>
    <w:rsid w:val="00244C8F"/>
    <w:rsid w:val="00244E77"/>
    <w:rsid w:val="00244EAE"/>
    <w:rsid w:val="002454DA"/>
    <w:rsid w:val="00245788"/>
    <w:rsid w:val="002459B4"/>
    <w:rsid w:val="00245CCE"/>
    <w:rsid w:val="00245F2F"/>
    <w:rsid w:val="00246137"/>
    <w:rsid w:val="002462CF"/>
    <w:rsid w:val="002463E0"/>
    <w:rsid w:val="002463EB"/>
    <w:rsid w:val="002466BF"/>
    <w:rsid w:val="002466F8"/>
    <w:rsid w:val="0024696E"/>
    <w:rsid w:val="0024700B"/>
    <w:rsid w:val="0024713D"/>
    <w:rsid w:val="0024774E"/>
    <w:rsid w:val="002477E8"/>
    <w:rsid w:val="00247924"/>
    <w:rsid w:val="002479D5"/>
    <w:rsid w:val="002479FF"/>
    <w:rsid w:val="00247D77"/>
    <w:rsid w:val="00247EE2"/>
    <w:rsid w:val="002500BD"/>
    <w:rsid w:val="002500FA"/>
    <w:rsid w:val="00250258"/>
    <w:rsid w:val="002502F7"/>
    <w:rsid w:val="0025049C"/>
    <w:rsid w:val="00250583"/>
    <w:rsid w:val="002506E8"/>
    <w:rsid w:val="00250701"/>
    <w:rsid w:val="00250815"/>
    <w:rsid w:val="0025090C"/>
    <w:rsid w:val="00250D73"/>
    <w:rsid w:val="00250DBF"/>
    <w:rsid w:val="00250E2E"/>
    <w:rsid w:val="00251083"/>
    <w:rsid w:val="00251548"/>
    <w:rsid w:val="00251A1E"/>
    <w:rsid w:val="0025287C"/>
    <w:rsid w:val="00252B2F"/>
    <w:rsid w:val="00252D84"/>
    <w:rsid w:val="00252F78"/>
    <w:rsid w:val="0025317B"/>
    <w:rsid w:val="00253389"/>
    <w:rsid w:val="00253AAB"/>
    <w:rsid w:val="00253F6C"/>
    <w:rsid w:val="00253FF1"/>
    <w:rsid w:val="00254011"/>
    <w:rsid w:val="00254726"/>
    <w:rsid w:val="00254B8A"/>
    <w:rsid w:val="00254EA4"/>
    <w:rsid w:val="00254F67"/>
    <w:rsid w:val="002550CB"/>
    <w:rsid w:val="00255638"/>
    <w:rsid w:val="002556D8"/>
    <w:rsid w:val="00255C18"/>
    <w:rsid w:val="00255D96"/>
    <w:rsid w:val="00255ED8"/>
    <w:rsid w:val="00256089"/>
    <w:rsid w:val="002562F8"/>
    <w:rsid w:val="00256544"/>
    <w:rsid w:val="00256945"/>
    <w:rsid w:val="00256A87"/>
    <w:rsid w:val="00256B98"/>
    <w:rsid w:val="00256CAE"/>
    <w:rsid w:val="0025741D"/>
    <w:rsid w:val="00257545"/>
    <w:rsid w:val="00257947"/>
    <w:rsid w:val="002579AF"/>
    <w:rsid w:val="002579BC"/>
    <w:rsid w:val="00257A45"/>
    <w:rsid w:val="00257CD5"/>
    <w:rsid w:val="00257CFF"/>
    <w:rsid w:val="002600C9"/>
    <w:rsid w:val="0026013A"/>
    <w:rsid w:val="00260487"/>
    <w:rsid w:val="002606B0"/>
    <w:rsid w:val="002608DF"/>
    <w:rsid w:val="00260A85"/>
    <w:rsid w:val="00260B45"/>
    <w:rsid w:val="00260B7A"/>
    <w:rsid w:val="00260D0F"/>
    <w:rsid w:val="002614F8"/>
    <w:rsid w:val="0026168B"/>
    <w:rsid w:val="002617D0"/>
    <w:rsid w:val="00261907"/>
    <w:rsid w:val="00261A6F"/>
    <w:rsid w:val="00261A82"/>
    <w:rsid w:val="00261EB9"/>
    <w:rsid w:val="0026226A"/>
    <w:rsid w:val="0026227A"/>
    <w:rsid w:val="002625BD"/>
    <w:rsid w:val="0026273C"/>
    <w:rsid w:val="002628C7"/>
    <w:rsid w:val="00262B39"/>
    <w:rsid w:val="00262D05"/>
    <w:rsid w:val="00262D0C"/>
    <w:rsid w:val="00263615"/>
    <w:rsid w:val="002637F7"/>
    <w:rsid w:val="0026385E"/>
    <w:rsid w:val="00263B9E"/>
    <w:rsid w:val="00264057"/>
    <w:rsid w:val="00264394"/>
    <w:rsid w:val="002643FD"/>
    <w:rsid w:val="00264706"/>
    <w:rsid w:val="00264751"/>
    <w:rsid w:val="002648E9"/>
    <w:rsid w:val="00264A40"/>
    <w:rsid w:val="00264C4D"/>
    <w:rsid w:val="00264EBF"/>
    <w:rsid w:val="00264F70"/>
    <w:rsid w:val="00264FA2"/>
    <w:rsid w:val="0026501F"/>
    <w:rsid w:val="002652C6"/>
    <w:rsid w:val="00265330"/>
    <w:rsid w:val="00265465"/>
    <w:rsid w:val="00265828"/>
    <w:rsid w:val="00265CEA"/>
    <w:rsid w:val="00265D63"/>
    <w:rsid w:val="00266467"/>
    <w:rsid w:val="002665AF"/>
    <w:rsid w:val="002665FA"/>
    <w:rsid w:val="0026683D"/>
    <w:rsid w:val="00266EF8"/>
    <w:rsid w:val="00266F07"/>
    <w:rsid w:val="00267B5D"/>
    <w:rsid w:val="00267DA9"/>
    <w:rsid w:val="00267EA6"/>
    <w:rsid w:val="0027039A"/>
    <w:rsid w:val="00270499"/>
    <w:rsid w:val="002708B9"/>
    <w:rsid w:val="00271114"/>
    <w:rsid w:val="00271121"/>
    <w:rsid w:val="00271262"/>
    <w:rsid w:val="002713FD"/>
    <w:rsid w:val="00271496"/>
    <w:rsid w:val="00271559"/>
    <w:rsid w:val="002715FE"/>
    <w:rsid w:val="00271D11"/>
    <w:rsid w:val="00272319"/>
    <w:rsid w:val="002723EC"/>
    <w:rsid w:val="00272860"/>
    <w:rsid w:val="00272AC4"/>
    <w:rsid w:val="00272B93"/>
    <w:rsid w:val="00272BC2"/>
    <w:rsid w:val="00272DA6"/>
    <w:rsid w:val="00272E36"/>
    <w:rsid w:val="0027317B"/>
    <w:rsid w:val="0027339B"/>
    <w:rsid w:val="002733FE"/>
    <w:rsid w:val="00273881"/>
    <w:rsid w:val="00273CA8"/>
    <w:rsid w:val="00273E20"/>
    <w:rsid w:val="00273E27"/>
    <w:rsid w:val="00274510"/>
    <w:rsid w:val="0027473D"/>
    <w:rsid w:val="0027485D"/>
    <w:rsid w:val="00274866"/>
    <w:rsid w:val="002749EE"/>
    <w:rsid w:val="00274AE4"/>
    <w:rsid w:val="00275707"/>
    <w:rsid w:val="00275964"/>
    <w:rsid w:val="00276291"/>
    <w:rsid w:val="002765EA"/>
    <w:rsid w:val="0027686E"/>
    <w:rsid w:val="00276920"/>
    <w:rsid w:val="00276BB2"/>
    <w:rsid w:val="00276EF8"/>
    <w:rsid w:val="002771DB"/>
    <w:rsid w:val="002772D0"/>
    <w:rsid w:val="00277501"/>
    <w:rsid w:val="00277B31"/>
    <w:rsid w:val="00277B9D"/>
    <w:rsid w:val="00277D8E"/>
    <w:rsid w:val="00277D91"/>
    <w:rsid w:val="00277FB1"/>
    <w:rsid w:val="00280101"/>
    <w:rsid w:val="00280499"/>
    <w:rsid w:val="002806B0"/>
    <w:rsid w:val="00281038"/>
    <w:rsid w:val="00281438"/>
    <w:rsid w:val="002814BA"/>
    <w:rsid w:val="002817F4"/>
    <w:rsid w:val="002818BA"/>
    <w:rsid w:val="00281B5D"/>
    <w:rsid w:val="00281E7F"/>
    <w:rsid w:val="0028207E"/>
    <w:rsid w:val="002827DF"/>
    <w:rsid w:val="00282B7A"/>
    <w:rsid w:val="00282E8F"/>
    <w:rsid w:val="0028309F"/>
    <w:rsid w:val="002831FB"/>
    <w:rsid w:val="0028385A"/>
    <w:rsid w:val="00283900"/>
    <w:rsid w:val="00283DA0"/>
    <w:rsid w:val="00283E48"/>
    <w:rsid w:val="002840E3"/>
    <w:rsid w:val="00284101"/>
    <w:rsid w:val="00284140"/>
    <w:rsid w:val="00284376"/>
    <w:rsid w:val="00284985"/>
    <w:rsid w:val="00284AFB"/>
    <w:rsid w:val="00284B3D"/>
    <w:rsid w:val="00284CEE"/>
    <w:rsid w:val="00284E43"/>
    <w:rsid w:val="00284F02"/>
    <w:rsid w:val="0028523D"/>
    <w:rsid w:val="002852A1"/>
    <w:rsid w:val="002855F5"/>
    <w:rsid w:val="002855F9"/>
    <w:rsid w:val="00285D2A"/>
    <w:rsid w:val="0028603A"/>
    <w:rsid w:val="00286066"/>
    <w:rsid w:val="002860AD"/>
    <w:rsid w:val="002860C5"/>
    <w:rsid w:val="0028619D"/>
    <w:rsid w:val="002861A1"/>
    <w:rsid w:val="0028665B"/>
    <w:rsid w:val="00286670"/>
    <w:rsid w:val="002867DB"/>
    <w:rsid w:val="002868BB"/>
    <w:rsid w:val="002868CB"/>
    <w:rsid w:val="002870A4"/>
    <w:rsid w:val="002873AF"/>
    <w:rsid w:val="00287A47"/>
    <w:rsid w:val="002902C5"/>
    <w:rsid w:val="002903A7"/>
    <w:rsid w:val="002906C7"/>
    <w:rsid w:val="002908F8"/>
    <w:rsid w:val="00290912"/>
    <w:rsid w:val="00290CDD"/>
    <w:rsid w:val="00290DE9"/>
    <w:rsid w:val="00290F9B"/>
    <w:rsid w:val="0029103A"/>
    <w:rsid w:val="002910B1"/>
    <w:rsid w:val="00291220"/>
    <w:rsid w:val="002912A6"/>
    <w:rsid w:val="002912AB"/>
    <w:rsid w:val="002912CF"/>
    <w:rsid w:val="00291916"/>
    <w:rsid w:val="00291C19"/>
    <w:rsid w:val="00291CBB"/>
    <w:rsid w:val="00292282"/>
    <w:rsid w:val="002923F6"/>
    <w:rsid w:val="00292498"/>
    <w:rsid w:val="0029263E"/>
    <w:rsid w:val="00292911"/>
    <w:rsid w:val="00292DEF"/>
    <w:rsid w:val="0029382E"/>
    <w:rsid w:val="00293954"/>
    <w:rsid w:val="00293BF0"/>
    <w:rsid w:val="00293DED"/>
    <w:rsid w:val="00293E1F"/>
    <w:rsid w:val="00293E73"/>
    <w:rsid w:val="00293EFF"/>
    <w:rsid w:val="002940B0"/>
    <w:rsid w:val="00294991"/>
    <w:rsid w:val="002949AB"/>
    <w:rsid w:val="00294D2B"/>
    <w:rsid w:val="00294DD0"/>
    <w:rsid w:val="00294E3D"/>
    <w:rsid w:val="00295049"/>
    <w:rsid w:val="00295B35"/>
    <w:rsid w:val="00295E9C"/>
    <w:rsid w:val="00296394"/>
    <w:rsid w:val="0029660E"/>
    <w:rsid w:val="002969F5"/>
    <w:rsid w:val="00296B64"/>
    <w:rsid w:val="00296F7F"/>
    <w:rsid w:val="00297053"/>
    <w:rsid w:val="00297085"/>
    <w:rsid w:val="002973F6"/>
    <w:rsid w:val="0029760B"/>
    <w:rsid w:val="0029763A"/>
    <w:rsid w:val="00297740"/>
    <w:rsid w:val="00297E23"/>
    <w:rsid w:val="00297F96"/>
    <w:rsid w:val="002A00F1"/>
    <w:rsid w:val="002A0124"/>
    <w:rsid w:val="002A02C4"/>
    <w:rsid w:val="002A055C"/>
    <w:rsid w:val="002A0813"/>
    <w:rsid w:val="002A1269"/>
    <w:rsid w:val="002A1352"/>
    <w:rsid w:val="002A1588"/>
    <w:rsid w:val="002A19BA"/>
    <w:rsid w:val="002A1D1D"/>
    <w:rsid w:val="002A1E53"/>
    <w:rsid w:val="002A1FF1"/>
    <w:rsid w:val="002A268C"/>
    <w:rsid w:val="002A2749"/>
    <w:rsid w:val="002A28DC"/>
    <w:rsid w:val="002A2A71"/>
    <w:rsid w:val="002A2CAC"/>
    <w:rsid w:val="002A314A"/>
    <w:rsid w:val="002A3620"/>
    <w:rsid w:val="002A3839"/>
    <w:rsid w:val="002A3AB9"/>
    <w:rsid w:val="002A3C19"/>
    <w:rsid w:val="002A3E0E"/>
    <w:rsid w:val="002A3E99"/>
    <w:rsid w:val="002A3EA5"/>
    <w:rsid w:val="002A4637"/>
    <w:rsid w:val="002A46A3"/>
    <w:rsid w:val="002A4921"/>
    <w:rsid w:val="002A4BE3"/>
    <w:rsid w:val="002A4C9D"/>
    <w:rsid w:val="002A4CD1"/>
    <w:rsid w:val="002A4E27"/>
    <w:rsid w:val="002A4F34"/>
    <w:rsid w:val="002A501C"/>
    <w:rsid w:val="002A5020"/>
    <w:rsid w:val="002A553A"/>
    <w:rsid w:val="002A5730"/>
    <w:rsid w:val="002A58CA"/>
    <w:rsid w:val="002A5C9C"/>
    <w:rsid w:val="002A60A0"/>
    <w:rsid w:val="002A616B"/>
    <w:rsid w:val="002A63A4"/>
    <w:rsid w:val="002A67CF"/>
    <w:rsid w:val="002A67E6"/>
    <w:rsid w:val="002A6849"/>
    <w:rsid w:val="002A68F3"/>
    <w:rsid w:val="002A79EF"/>
    <w:rsid w:val="002A7C22"/>
    <w:rsid w:val="002A7CA9"/>
    <w:rsid w:val="002A7CAF"/>
    <w:rsid w:val="002A7F6C"/>
    <w:rsid w:val="002B0127"/>
    <w:rsid w:val="002B04D3"/>
    <w:rsid w:val="002B06D2"/>
    <w:rsid w:val="002B0A29"/>
    <w:rsid w:val="002B0E21"/>
    <w:rsid w:val="002B0FC2"/>
    <w:rsid w:val="002B10D7"/>
    <w:rsid w:val="002B13FF"/>
    <w:rsid w:val="002B1562"/>
    <w:rsid w:val="002B171C"/>
    <w:rsid w:val="002B1B83"/>
    <w:rsid w:val="002B1BF7"/>
    <w:rsid w:val="002B200D"/>
    <w:rsid w:val="002B2117"/>
    <w:rsid w:val="002B2917"/>
    <w:rsid w:val="002B2B24"/>
    <w:rsid w:val="002B2B8B"/>
    <w:rsid w:val="002B2C91"/>
    <w:rsid w:val="002B2CC9"/>
    <w:rsid w:val="002B32EB"/>
    <w:rsid w:val="002B3673"/>
    <w:rsid w:val="002B384F"/>
    <w:rsid w:val="002B38FE"/>
    <w:rsid w:val="002B3AE9"/>
    <w:rsid w:val="002B3B20"/>
    <w:rsid w:val="002B3D7D"/>
    <w:rsid w:val="002B3E7A"/>
    <w:rsid w:val="002B400D"/>
    <w:rsid w:val="002B4031"/>
    <w:rsid w:val="002B4172"/>
    <w:rsid w:val="002B4193"/>
    <w:rsid w:val="002B42A4"/>
    <w:rsid w:val="002B4588"/>
    <w:rsid w:val="002B4844"/>
    <w:rsid w:val="002B48CC"/>
    <w:rsid w:val="002B495E"/>
    <w:rsid w:val="002B4971"/>
    <w:rsid w:val="002B4D05"/>
    <w:rsid w:val="002B4D8E"/>
    <w:rsid w:val="002B53C0"/>
    <w:rsid w:val="002B54E1"/>
    <w:rsid w:val="002B616E"/>
    <w:rsid w:val="002B6426"/>
    <w:rsid w:val="002B67FF"/>
    <w:rsid w:val="002B6901"/>
    <w:rsid w:val="002B698C"/>
    <w:rsid w:val="002B69DB"/>
    <w:rsid w:val="002B6A25"/>
    <w:rsid w:val="002B6DBE"/>
    <w:rsid w:val="002B6E34"/>
    <w:rsid w:val="002B6E72"/>
    <w:rsid w:val="002B725E"/>
    <w:rsid w:val="002B734B"/>
    <w:rsid w:val="002B7CAA"/>
    <w:rsid w:val="002B7D32"/>
    <w:rsid w:val="002B7F20"/>
    <w:rsid w:val="002C0188"/>
    <w:rsid w:val="002C0312"/>
    <w:rsid w:val="002C06E2"/>
    <w:rsid w:val="002C08BA"/>
    <w:rsid w:val="002C08E4"/>
    <w:rsid w:val="002C1368"/>
    <w:rsid w:val="002C14A1"/>
    <w:rsid w:val="002C1718"/>
    <w:rsid w:val="002C1B2F"/>
    <w:rsid w:val="002C1DE4"/>
    <w:rsid w:val="002C1EC7"/>
    <w:rsid w:val="002C20AE"/>
    <w:rsid w:val="002C2A8B"/>
    <w:rsid w:val="002C2C15"/>
    <w:rsid w:val="002C3056"/>
    <w:rsid w:val="002C3335"/>
    <w:rsid w:val="002C33CF"/>
    <w:rsid w:val="002C3505"/>
    <w:rsid w:val="002C3692"/>
    <w:rsid w:val="002C383C"/>
    <w:rsid w:val="002C3B67"/>
    <w:rsid w:val="002C3E05"/>
    <w:rsid w:val="002C4031"/>
    <w:rsid w:val="002C4482"/>
    <w:rsid w:val="002C4587"/>
    <w:rsid w:val="002C46EE"/>
    <w:rsid w:val="002C519D"/>
    <w:rsid w:val="002C578B"/>
    <w:rsid w:val="002C5DEA"/>
    <w:rsid w:val="002C601A"/>
    <w:rsid w:val="002C6118"/>
    <w:rsid w:val="002C6494"/>
    <w:rsid w:val="002C66B8"/>
    <w:rsid w:val="002C66D5"/>
    <w:rsid w:val="002C69D2"/>
    <w:rsid w:val="002C69EB"/>
    <w:rsid w:val="002C6E0C"/>
    <w:rsid w:val="002C6F25"/>
    <w:rsid w:val="002C7019"/>
    <w:rsid w:val="002C70C2"/>
    <w:rsid w:val="002C729D"/>
    <w:rsid w:val="002C73CC"/>
    <w:rsid w:val="002C76E3"/>
    <w:rsid w:val="002C7761"/>
    <w:rsid w:val="002C78E7"/>
    <w:rsid w:val="002C7964"/>
    <w:rsid w:val="002C7A74"/>
    <w:rsid w:val="002C7DBF"/>
    <w:rsid w:val="002C7EE5"/>
    <w:rsid w:val="002C7FA7"/>
    <w:rsid w:val="002D0039"/>
    <w:rsid w:val="002D055D"/>
    <w:rsid w:val="002D0C05"/>
    <w:rsid w:val="002D0D4B"/>
    <w:rsid w:val="002D112F"/>
    <w:rsid w:val="002D15DC"/>
    <w:rsid w:val="002D1A75"/>
    <w:rsid w:val="002D1D24"/>
    <w:rsid w:val="002D1DDC"/>
    <w:rsid w:val="002D1EB6"/>
    <w:rsid w:val="002D1EDB"/>
    <w:rsid w:val="002D23C9"/>
    <w:rsid w:val="002D2608"/>
    <w:rsid w:val="002D281B"/>
    <w:rsid w:val="002D2A7C"/>
    <w:rsid w:val="002D2CAE"/>
    <w:rsid w:val="002D2F7E"/>
    <w:rsid w:val="002D2FCC"/>
    <w:rsid w:val="002D2FF4"/>
    <w:rsid w:val="002D309F"/>
    <w:rsid w:val="002D352A"/>
    <w:rsid w:val="002D3C12"/>
    <w:rsid w:val="002D3F46"/>
    <w:rsid w:val="002D49AC"/>
    <w:rsid w:val="002D4B42"/>
    <w:rsid w:val="002D4B6E"/>
    <w:rsid w:val="002D4C20"/>
    <w:rsid w:val="002D4E2E"/>
    <w:rsid w:val="002D4EE8"/>
    <w:rsid w:val="002D4F45"/>
    <w:rsid w:val="002D5229"/>
    <w:rsid w:val="002D55D7"/>
    <w:rsid w:val="002D561B"/>
    <w:rsid w:val="002D5887"/>
    <w:rsid w:val="002D5894"/>
    <w:rsid w:val="002D6005"/>
    <w:rsid w:val="002D6089"/>
    <w:rsid w:val="002D656A"/>
    <w:rsid w:val="002D677D"/>
    <w:rsid w:val="002D6B6E"/>
    <w:rsid w:val="002D6C01"/>
    <w:rsid w:val="002D6C71"/>
    <w:rsid w:val="002D6DB6"/>
    <w:rsid w:val="002D7181"/>
    <w:rsid w:val="002D745E"/>
    <w:rsid w:val="002D75E2"/>
    <w:rsid w:val="002D7618"/>
    <w:rsid w:val="002D785C"/>
    <w:rsid w:val="002D7895"/>
    <w:rsid w:val="002D79C1"/>
    <w:rsid w:val="002D7BAE"/>
    <w:rsid w:val="002D7D07"/>
    <w:rsid w:val="002D7EA4"/>
    <w:rsid w:val="002D7EA8"/>
    <w:rsid w:val="002E0050"/>
    <w:rsid w:val="002E00A2"/>
    <w:rsid w:val="002E040A"/>
    <w:rsid w:val="002E048D"/>
    <w:rsid w:val="002E06AB"/>
    <w:rsid w:val="002E0986"/>
    <w:rsid w:val="002E0AFC"/>
    <w:rsid w:val="002E0D1E"/>
    <w:rsid w:val="002E1164"/>
    <w:rsid w:val="002E128D"/>
    <w:rsid w:val="002E14EB"/>
    <w:rsid w:val="002E161F"/>
    <w:rsid w:val="002E1940"/>
    <w:rsid w:val="002E19AF"/>
    <w:rsid w:val="002E19FD"/>
    <w:rsid w:val="002E1C52"/>
    <w:rsid w:val="002E1D54"/>
    <w:rsid w:val="002E1D9D"/>
    <w:rsid w:val="002E1FA4"/>
    <w:rsid w:val="002E20C0"/>
    <w:rsid w:val="002E212F"/>
    <w:rsid w:val="002E24D6"/>
    <w:rsid w:val="002E265D"/>
    <w:rsid w:val="002E2909"/>
    <w:rsid w:val="002E2CE5"/>
    <w:rsid w:val="002E2D31"/>
    <w:rsid w:val="002E330E"/>
    <w:rsid w:val="002E35CB"/>
    <w:rsid w:val="002E366C"/>
    <w:rsid w:val="002E3876"/>
    <w:rsid w:val="002E3AF4"/>
    <w:rsid w:val="002E3E3F"/>
    <w:rsid w:val="002E41FB"/>
    <w:rsid w:val="002E4283"/>
    <w:rsid w:val="002E4438"/>
    <w:rsid w:val="002E489C"/>
    <w:rsid w:val="002E4AF4"/>
    <w:rsid w:val="002E4CFD"/>
    <w:rsid w:val="002E4EF4"/>
    <w:rsid w:val="002E4F53"/>
    <w:rsid w:val="002E52C0"/>
    <w:rsid w:val="002E5394"/>
    <w:rsid w:val="002E57A1"/>
    <w:rsid w:val="002E5AFC"/>
    <w:rsid w:val="002E5C38"/>
    <w:rsid w:val="002E5C79"/>
    <w:rsid w:val="002E5CE7"/>
    <w:rsid w:val="002E5E3E"/>
    <w:rsid w:val="002E61B9"/>
    <w:rsid w:val="002E625B"/>
    <w:rsid w:val="002E651D"/>
    <w:rsid w:val="002E66C3"/>
    <w:rsid w:val="002E68AD"/>
    <w:rsid w:val="002E69D7"/>
    <w:rsid w:val="002E6B5B"/>
    <w:rsid w:val="002E6C72"/>
    <w:rsid w:val="002E6D8E"/>
    <w:rsid w:val="002E6F1F"/>
    <w:rsid w:val="002E7062"/>
    <w:rsid w:val="002E79F9"/>
    <w:rsid w:val="002E7B49"/>
    <w:rsid w:val="002E7D76"/>
    <w:rsid w:val="002F00F8"/>
    <w:rsid w:val="002F02B3"/>
    <w:rsid w:val="002F03EC"/>
    <w:rsid w:val="002F0D03"/>
    <w:rsid w:val="002F1401"/>
    <w:rsid w:val="002F1538"/>
    <w:rsid w:val="002F15AF"/>
    <w:rsid w:val="002F1832"/>
    <w:rsid w:val="002F187D"/>
    <w:rsid w:val="002F1A29"/>
    <w:rsid w:val="002F1AB7"/>
    <w:rsid w:val="002F21FA"/>
    <w:rsid w:val="002F2543"/>
    <w:rsid w:val="002F254F"/>
    <w:rsid w:val="002F25A7"/>
    <w:rsid w:val="002F25BA"/>
    <w:rsid w:val="002F25D3"/>
    <w:rsid w:val="002F27D8"/>
    <w:rsid w:val="002F2827"/>
    <w:rsid w:val="002F28A3"/>
    <w:rsid w:val="002F2BF8"/>
    <w:rsid w:val="002F32AB"/>
    <w:rsid w:val="002F3336"/>
    <w:rsid w:val="002F4052"/>
    <w:rsid w:val="002F4B0A"/>
    <w:rsid w:val="002F4D1C"/>
    <w:rsid w:val="002F4E9C"/>
    <w:rsid w:val="002F4F76"/>
    <w:rsid w:val="002F4FB8"/>
    <w:rsid w:val="002F5A08"/>
    <w:rsid w:val="002F5BA9"/>
    <w:rsid w:val="002F5E47"/>
    <w:rsid w:val="002F6109"/>
    <w:rsid w:val="002F6313"/>
    <w:rsid w:val="002F6764"/>
    <w:rsid w:val="002F6805"/>
    <w:rsid w:val="002F6858"/>
    <w:rsid w:val="002F75BD"/>
    <w:rsid w:val="002F75D1"/>
    <w:rsid w:val="002F784D"/>
    <w:rsid w:val="002F7850"/>
    <w:rsid w:val="002F79D3"/>
    <w:rsid w:val="002F7BB8"/>
    <w:rsid w:val="003002D1"/>
    <w:rsid w:val="00300757"/>
    <w:rsid w:val="00300782"/>
    <w:rsid w:val="00300A8E"/>
    <w:rsid w:val="00300ACB"/>
    <w:rsid w:val="003010AD"/>
    <w:rsid w:val="003011CE"/>
    <w:rsid w:val="00301339"/>
    <w:rsid w:val="003014BF"/>
    <w:rsid w:val="003015DD"/>
    <w:rsid w:val="0030178D"/>
    <w:rsid w:val="003017D8"/>
    <w:rsid w:val="00301B84"/>
    <w:rsid w:val="00301DF2"/>
    <w:rsid w:val="00301E4C"/>
    <w:rsid w:val="0030210F"/>
    <w:rsid w:val="0030239D"/>
    <w:rsid w:val="00302425"/>
    <w:rsid w:val="00302496"/>
    <w:rsid w:val="00302764"/>
    <w:rsid w:val="00302B49"/>
    <w:rsid w:val="00302DEC"/>
    <w:rsid w:val="00302DFA"/>
    <w:rsid w:val="0030319B"/>
    <w:rsid w:val="00303405"/>
    <w:rsid w:val="0030341A"/>
    <w:rsid w:val="00303492"/>
    <w:rsid w:val="003036F2"/>
    <w:rsid w:val="003038C6"/>
    <w:rsid w:val="003038E7"/>
    <w:rsid w:val="0030431C"/>
    <w:rsid w:val="00304393"/>
    <w:rsid w:val="003044A4"/>
    <w:rsid w:val="003044D8"/>
    <w:rsid w:val="00304B22"/>
    <w:rsid w:val="00305005"/>
    <w:rsid w:val="0030528A"/>
    <w:rsid w:val="00305594"/>
    <w:rsid w:val="0030578B"/>
    <w:rsid w:val="00305A0D"/>
    <w:rsid w:val="00305D25"/>
    <w:rsid w:val="00305E57"/>
    <w:rsid w:val="00305F39"/>
    <w:rsid w:val="0030623C"/>
    <w:rsid w:val="00306361"/>
    <w:rsid w:val="00306455"/>
    <w:rsid w:val="0030652D"/>
    <w:rsid w:val="00306945"/>
    <w:rsid w:val="00306F0B"/>
    <w:rsid w:val="00307079"/>
    <w:rsid w:val="003070A0"/>
    <w:rsid w:val="003073DD"/>
    <w:rsid w:val="00307A50"/>
    <w:rsid w:val="00307CD1"/>
    <w:rsid w:val="0031006D"/>
    <w:rsid w:val="00310422"/>
    <w:rsid w:val="00310689"/>
    <w:rsid w:val="0031077A"/>
    <w:rsid w:val="003108B4"/>
    <w:rsid w:val="00310B31"/>
    <w:rsid w:val="00310DDC"/>
    <w:rsid w:val="0031114C"/>
    <w:rsid w:val="003112BD"/>
    <w:rsid w:val="00311391"/>
    <w:rsid w:val="00311659"/>
    <w:rsid w:val="00311877"/>
    <w:rsid w:val="0031188C"/>
    <w:rsid w:val="0031191E"/>
    <w:rsid w:val="0031197F"/>
    <w:rsid w:val="003119E9"/>
    <w:rsid w:val="00311A86"/>
    <w:rsid w:val="00311A96"/>
    <w:rsid w:val="00311E05"/>
    <w:rsid w:val="00311F92"/>
    <w:rsid w:val="003123BB"/>
    <w:rsid w:val="003126E7"/>
    <w:rsid w:val="003127B7"/>
    <w:rsid w:val="00312DF1"/>
    <w:rsid w:val="00312F42"/>
    <w:rsid w:val="00312F7F"/>
    <w:rsid w:val="00313658"/>
    <w:rsid w:val="00313711"/>
    <w:rsid w:val="0031383F"/>
    <w:rsid w:val="00313E4A"/>
    <w:rsid w:val="00313E53"/>
    <w:rsid w:val="00314092"/>
    <w:rsid w:val="003147B5"/>
    <w:rsid w:val="00314902"/>
    <w:rsid w:val="00314CA3"/>
    <w:rsid w:val="00314E4C"/>
    <w:rsid w:val="00315033"/>
    <w:rsid w:val="00315119"/>
    <w:rsid w:val="00315126"/>
    <w:rsid w:val="003152F6"/>
    <w:rsid w:val="00315367"/>
    <w:rsid w:val="00315474"/>
    <w:rsid w:val="003157CB"/>
    <w:rsid w:val="003157F1"/>
    <w:rsid w:val="003161D2"/>
    <w:rsid w:val="00316505"/>
    <w:rsid w:val="003165A4"/>
    <w:rsid w:val="0031691F"/>
    <w:rsid w:val="00316A2E"/>
    <w:rsid w:val="00316BD6"/>
    <w:rsid w:val="00316F9D"/>
    <w:rsid w:val="00317038"/>
    <w:rsid w:val="0031761B"/>
    <w:rsid w:val="003200D3"/>
    <w:rsid w:val="0032056E"/>
    <w:rsid w:val="003206A7"/>
    <w:rsid w:val="003206D6"/>
    <w:rsid w:val="00320D76"/>
    <w:rsid w:val="00320DBC"/>
    <w:rsid w:val="00320E79"/>
    <w:rsid w:val="00320F2E"/>
    <w:rsid w:val="0032107C"/>
    <w:rsid w:val="00321131"/>
    <w:rsid w:val="0032116B"/>
    <w:rsid w:val="003211F4"/>
    <w:rsid w:val="00321421"/>
    <w:rsid w:val="00321710"/>
    <w:rsid w:val="003217A4"/>
    <w:rsid w:val="003218BC"/>
    <w:rsid w:val="00321A00"/>
    <w:rsid w:val="00321C23"/>
    <w:rsid w:val="00321C9B"/>
    <w:rsid w:val="00321DC5"/>
    <w:rsid w:val="00321F25"/>
    <w:rsid w:val="00322838"/>
    <w:rsid w:val="003228EA"/>
    <w:rsid w:val="003228F6"/>
    <w:rsid w:val="003228F9"/>
    <w:rsid w:val="003229D9"/>
    <w:rsid w:val="003229E6"/>
    <w:rsid w:val="00322C11"/>
    <w:rsid w:val="00322C90"/>
    <w:rsid w:val="00322CF8"/>
    <w:rsid w:val="00322D89"/>
    <w:rsid w:val="003232DE"/>
    <w:rsid w:val="0032348E"/>
    <w:rsid w:val="003234FF"/>
    <w:rsid w:val="00323B70"/>
    <w:rsid w:val="00323C4D"/>
    <w:rsid w:val="00323DAE"/>
    <w:rsid w:val="00323E76"/>
    <w:rsid w:val="00324229"/>
    <w:rsid w:val="003243CB"/>
    <w:rsid w:val="003245BF"/>
    <w:rsid w:val="0032482E"/>
    <w:rsid w:val="0032491D"/>
    <w:rsid w:val="0032494E"/>
    <w:rsid w:val="003249E5"/>
    <w:rsid w:val="00324F52"/>
    <w:rsid w:val="00325465"/>
    <w:rsid w:val="00325561"/>
    <w:rsid w:val="00325637"/>
    <w:rsid w:val="0032582E"/>
    <w:rsid w:val="003259CD"/>
    <w:rsid w:val="00325C71"/>
    <w:rsid w:val="00325FB0"/>
    <w:rsid w:val="003266C5"/>
    <w:rsid w:val="0032673A"/>
    <w:rsid w:val="003267FE"/>
    <w:rsid w:val="00326AF2"/>
    <w:rsid w:val="00326E88"/>
    <w:rsid w:val="00327390"/>
    <w:rsid w:val="00327516"/>
    <w:rsid w:val="003278A3"/>
    <w:rsid w:val="003278B7"/>
    <w:rsid w:val="00327F0D"/>
    <w:rsid w:val="00330011"/>
    <w:rsid w:val="003300D5"/>
    <w:rsid w:val="003303FD"/>
    <w:rsid w:val="00330694"/>
    <w:rsid w:val="00330923"/>
    <w:rsid w:val="00330B0D"/>
    <w:rsid w:val="00330E3F"/>
    <w:rsid w:val="00330E4E"/>
    <w:rsid w:val="00330F2F"/>
    <w:rsid w:val="00331111"/>
    <w:rsid w:val="00331284"/>
    <w:rsid w:val="00331B31"/>
    <w:rsid w:val="00331D49"/>
    <w:rsid w:val="00331EDB"/>
    <w:rsid w:val="003323A4"/>
    <w:rsid w:val="00332462"/>
    <w:rsid w:val="0033247A"/>
    <w:rsid w:val="0033248F"/>
    <w:rsid w:val="00332670"/>
    <w:rsid w:val="00332AC9"/>
    <w:rsid w:val="0033316A"/>
    <w:rsid w:val="00333462"/>
    <w:rsid w:val="0033354C"/>
    <w:rsid w:val="003337E1"/>
    <w:rsid w:val="00333AA3"/>
    <w:rsid w:val="00333C64"/>
    <w:rsid w:val="00333D95"/>
    <w:rsid w:val="00333DFA"/>
    <w:rsid w:val="00333EAD"/>
    <w:rsid w:val="003340FF"/>
    <w:rsid w:val="0033437A"/>
    <w:rsid w:val="00334553"/>
    <w:rsid w:val="003345F2"/>
    <w:rsid w:val="003346C9"/>
    <w:rsid w:val="00334756"/>
    <w:rsid w:val="00334E4C"/>
    <w:rsid w:val="00334F99"/>
    <w:rsid w:val="00335483"/>
    <w:rsid w:val="00335496"/>
    <w:rsid w:val="003354C7"/>
    <w:rsid w:val="0033585A"/>
    <w:rsid w:val="003359BA"/>
    <w:rsid w:val="00335DE8"/>
    <w:rsid w:val="00336136"/>
    <w:rsid w:val="00336176"/>
    <w:rsid w:val="00336460"/>
    <w:rsid w:val="003365A6"/>
    <w:rsid w:val="00336630"/>
    <w:rsid w:val="00336980"/>
    <w:rsid w:val="00336A78"/>
    <w:rsid w:val="00336E19"/>
    <w:rsid w:val="00336F40"/>
    <w:rsid w:val="00337A9F"/>
    <w:rsid w:val="00337AAA"/>
    <w:rsid w:val="00337C33"/>
    <w:rsid w:val="00340262"/>
    <w:rsid w:val="0034074D"/>
    <w:rsid w:val="00340893"/>
    <w:rsid w:val="003410A7"/>
    <w:rsid w:val="003410DB"/>
    <w:rsid w:val="00341673"/>
    <w:rsid w:val="00341752"/>
    <w:rsid w:val="00341B48"/>
    <w:rsid w:val="00341CF8"/>
    <w:rsid w:val="003421CF"/>
    <w:rsid w:val="003423D1"/>
    <w:rsid w:val="00342D43"/>
    <w:rsid w:val="00342DEB"/>
    <w:rsid w:val="00342EBE"/>
    <w:rsid w:val="00342FC9"/>
    <w:rsid w:val="00343022"/>
    <w:rsid w:val="0034305B"/>
    <w:rsid w:val="003433EA"/>
    <w:rsid w:val="00343822"/>
    <w:rsid w:val="003438F7"/>
    <w:rsid w:val="00343C48"/>
    <w:rsid w:val="00343E67"/>
    <w:rsid w:val="00343F72"/>
    <w:rsid w:val="003442A3"/>
    <w:rsid w:val="00344E0D"/>
    <w:rsid w:val="00344EAE"/>
    <w:rsid w:val="00345004"/>
    <w:rsid w:val="00345484"/>
    <w:rsid w:val="003454C7"/>
    <w:rsid w:val="00345814"/>
    <w:rsid w:val="00345921"/>
    <w:rsid w:val="0034656F"/>
    <w:rsid w:val="0034698F"/>
    <w:rsid w:val="00346A96"/>
    <w:rsid w:val="00346D4D"/>
    <w:rsid w:val="00346E7B"/>
    <w:rsid w:val="0034705C"/>
    <w:rsid w:val="003476E3"/>
    <w:rsid w:val="00350050"/>
    <w:rsid w:val="003500E6"/>
    <w:rsid w:val="00350241"/>
    <w:rsid w:val="00350490"/>
    <w:rsid w:val="003504DE"/>
    <w:rsid w:val="00350516"/>
    <w:rsid w:val="0035064E"/>
    <w:rsid w:val="003507BB"/>
    <w:rsid w:val="003507C3"/>
    <w:rsid w:val="003508DE"/>
    <w:rsid w:val="00350A10"/>
    <w:rsid w:val="00350D2A"/>
    <w:rsid w:val="003510FD"/>
    <w:rsid w:val="003511B8"/>
    <w:rsid w:val="00352114"/>
    <w:rsid w:val="00352307"/>
    <w:rsid w:val="00352581"/>
    <w:rsid w:val="00352E15"/>
    <w:rsid w:val="00352EC9"/>
    <w:rsid w:val="00352F31"/>
    <w:rsid w:val="00352FB5"/>
    <w:rsid w:val="00353230"/>
    <w:rsid w:val="00353647"/>
    <w:rsid w:val="00353BDC"/>
    <w:rsid w:val="00353BDF"/>
    <w:rsid w:val="003541C2"/>
    <w:rsid w:val="00354220"/>
    <w:rsid w:val="003544BB"/>
    <w:rsid w:val="003546EA"/>
    <w:rsid w:val="00354870"/>
    <w:rsid w:val="003548B4"/>
    <w:rsid w:val="00354AC9"/>
    <w:rsid w:val="00354C3C"/>
    <w:rsid w:val="00355309"/>
    <w:rsid w:val="003556F4"/>
    <w:rsid w:val="00355A3A"/>
    <w:rsid w:val="00355AC7"/>
    <w:rsid w:val="00355C9D"/>
    <w:rsid w:val="00355CBD"/>
    <w:rsid w:val="00355D75"/>
    <w:rsid w:val="00355F61"/>
    <w:rsid w:val="00355FFD"/>
    <w:rsid w:val="00356144"/>
    <w:rsid w:val="003562E2"/>
    <w:rsid w:val="0035675D"/>
    <w:rsid w:val="003567C2"/>
    <w:rsid w:val="003567CF"/>
    <w:rsid w:val="00356967"/>
    <w:rsid w:val="003569F7"/>
    <w:rsid w:val="00356B7E"/>
    <w:rsid w:val="00356C50"/>
    <w:rsid w:val="00356C9D"/>
    <w:rsid w:val="00356DBD"/>
    <w:rsid w:val="00357EC1"/>
    <w:rsid w:val="003600D4"/>
    <w:rsid w:val="00360162"/>
    <w:rsid w:val="00360B4D"/>
    <w:rsid w:val="00361204"/>
    <w:rsid w:val="00361396"/>
    <w:rsid w:val="00361486"/>
    <w:rsid w:val="00361A07"/>
    <w:rsid w:val="00361B66"/>
    <w:rsid w:val="00361F44"/>
    <w:rsid w:val="00361F4E"/>
    <w:rsid w:val="00361FB6"/>
    <w:rsid w:val="00362456"/>
    <w:rsid w:val="0036253C"/>
    <w:rsid w:val="00362671"/>
    <w:rsid w:val="003627F8"/>
    <w:rsid w:val="00362B71"/>
    <w:rsid w:val="00362D91"/>
    <w:rsid w:val="003636F7"/>
    <w:rsid w:val="0036398A"/>
    <w:rsid w:val="00363B66"/>
    <w:rsid w:val="00363CAC"/>
    <w:rsid w:val="00363D29"/>
    <w:rsid w:val="00363D31"/>
    <w:rsid w:val="00363F77"/>
    <w:rsid w:val="0036405D"/>
    <w:rsid w:val="003644A0"/>
    <w:rsid w:val="00364553"/>
    <w:rsid w:val="0036471D"/>
    <w:rsid w:val="003648A8"/>
    <w:rsid w:val="003649A3"/>
    <w:rsid w:val="003649F9"/>
    <w:rsid w:val="00364B2E"/>
    <w:rsid w:val="00364BB0"/>
    <w:rsid w:val="00364C1A"/>
    <w:rsid w:val="00364C40"/>
    <w:rsid w:val="00364DE0"/>
    <w:rsid w:val="00364E50"/>
    <w:rsid w:val="00364FBF"/>
    <w:rsid w:val="0036503D"/>
    <w:rsid w:val="0036522F"/>
    <w:rsid w:val="003652A1"/>
    <w:rsid w:val="00365369"/>
    <w:rsid w:val="00365564"/>
    <w:rsid w:val="00365982"/>
    <w:rsid w:val="00365AD2"/>
    <w:rsid w:val="00365D62"/>
    <w:rsid w:val="00366337"/>
    <w:rsid w:val="003666E2"/>
    <w:rsid w:val="003667C0"/>
    <w:rsid w:val="00366968"/>
    <w:rsid w:val="003669A1"/>
    <w:rsid w:val="00366C98"/>
    <w:rsid w:val="00366E40"/>
    <w:rsid w:val="003670E9"/>
    <w:rsid w:val="00367253"/>
    <w:rsid w:val="00367FB7"/>
    <w:rsid w:val="00370105"/>
    <w:rsid w:val="00370801"/>
    <w:rsid w:val="0037086B"/>
    <w:rsid w:val="00370933"/>
    <w:rsid w:val="00370C90"/>
    <w:rsid w:val="00370F43"/>
    <w:rsid w:val="00370FFD"/>
    <w:rsid w:val="003713EA"/>
    <w:rsid w:val="00371685"/>
    <w:rsid w:val="003717DF"/>
    <w:rsid w:val="00371AFC"/>
    <w:rsid w:val="00371BDA"/>
    <w:rsid w:val="00371DC4"/>
    <w:rsid w:val="00372158"/>
    <w:rsid w:val="003723E1"/>
    <w:rsid w:val="00372479"/>
    <w:rsid w:val="003724A0"/>
    <w:rsid w:val="003726B8"/>
    <w:rsid w:val="0037270C"/>
    <w:rsid w:val="00372964"/>
    <w:rsid w:val="00372BDF"/>
    <w:rsid w:val="00372F5F"/>
    <w:rsid w:val="003732FF"/>
    <w:rsid w:val="003733E1"/>
    <w:rsid w:val="00373A83"/>
    <w:rsid w:val="00373BF2"/>
    <w:rsid w:val="00373CDE"/>
    <w:rsid w:val="00373DAB"/>
    <w:rsid w:val="003743DA"/>
    <w:rsid w:val="0037444D"/>
    <w:rsid w:val="003748A7"/>
    <w:rsid w:val="003748C1"/>
    <w:rsid w:val="00374E1C"/>
    <w:rsid w:val="00374EC4"/>
    <w:rsid w:val="00374EFF"/>
    <w:rsid w:val="00375206"/>
    <w:rsid w:val="0037541C"/>
    <w:rsid w:val="003755A3"/>
    <w:rsid w:val="003756EF"/>
    <w:rsid w:val="00375805"/>
    <w:rsid w:val="0037596B"/>
    <w:rsid w:val="00375DB1"/>
    <w:rsid w:val="00376599"/>
    <w:rsid w:val="00376603"/>
    <w:rsid w:val="00376657"/>
    <w:rsid w:val="00376E06"/>
    <w:rsid w:val="00376E68"/>
    <w:rsid w:val="00377129"/>
    <w:rsid w:val="003774B6"/>
    <w:rsid w:val="003776E7"/>
    <w:rsid w:val="003777E3"/>
    <w:rsid w:val="00377946"/>
    <w:rsid w:val="00377EB2"/>
    <w:rsid w:val="00377F43"/>
    <w:rsid w:val="0038028F"/>
    <w:rsid w:val="003806AA"/>
    <w:rsid w:val="003808B2"/>
    <w:rsid w:val="00380FD0"/>
    <w:rsid w:val="0038114B"/>
    <w:rsid w:val="00381191"/>
    <w:rsid w:val="00381708"/>
    <w:rsid w:val="003819A3"/>
    <w:rsid w:val="00381ACE"/>
    <w:rsid w:val="00381C14"/>
    <w:rsid w:val="00381C2E"/>
    <w:rsid w:val="00381E47"/>
    <w:rsid w:val="00382307"/>
    <w:rsid w:val="003823BF"/>
    <w:rsid w:val="00382419"/>
    <w:rsid w:val="0038242F"/>
    <w:rsid w:val="00382582"/>
    <w:rsid w:val="003826EA"/>
    <w:rsid w:val="00382AC2"/>
    <w:rsid w:val="00382D1B"/>
    <w:rsid w:val="00382D46"/>
    <w:rsid w:val="0038319B"/>
    <w:rsid w:val="003831D9"/>
    <w:rsid w:val="00383457"/>
    <w:rsid w:val="0038349D"/>
    <w:rsid w:val="0038395D"/>
    <w:rsid w:val="00383C18"/>
    <w:rsid w:val="00384209"/>
    <w:rsid w:val="0038426B"/>
    <w:rsid w:val="003845E2"/>
    <w:rsid w:val="00384B75"/>
    <w:rsid w:val="00384FFA"/>
    <w:rsid w:val="0038519E"/>
    <w:rsid w:val="0038534D"/>
    <w:rsid w:val="003855A1"/>
    <w:rsid w:val="00385949"/>
    <w:rsid w:val="00385971"/>
    <w:rsid w:val="00385E71"/>
    <w:rsid w:val="00385F30"/>
    <w:rsid w:val="00386014"/>
    <w:rsid w:val="00386023"/>
    <w:rsid w:val="00386651"/>
    <w:rsid w:val="00386875"/>
    <w:rsid w:val="00386A78"/>
    <w:rsid w:val="00386B30"/>
    <w:rsid w:val="00386D4A"/>
    <w:rsid w:val="00387691"/>
    <w:rsid w:val="003877AB"/>
    <w:rsid w:val="00387972"/>
    <w:rsid w:val="00387974"/>
    <w:rsid w:val="00387BF4"/>
    <w:rsid w:val="00387C7F"/>
    <w:rsid w:val="00387FBE"/>
    <w:rsid w:val="0039008D"/>
    <w:rsid w:val="00390133"/>
    <w:rsid w:val="00390363"/>
    <w:rsid w:val="0039055F"/>
    <w:rsid w:val="003905DA"/>
    <w:rsid w:val="00390778"/>
    <w:rsid w:val="00390CEA"/>
    <w:rsid w:val="00390F33"/>
    <w:rsid w:val="003916D3"/>
    <w:rsid w:val="00391806"/>
    <w:rsid w:val="00391E95"/>
    <w:rsid w:val="003921E8"/>
    <w:rsid w:val="00392284"/>
    <w:rsid w:val="00392723"/>
    <w:rsid w:val="003927C7"/>
    <w:rsid w:val="0039280D"/>
    <w:rsid w:val="00392CEE"/>
    <w:rsid w:val="00392EA9"/>
    <w:rsid w:val="00393827"/>
    <w:rsid w:val="00393B3C"/>
    <w:rsid w:val="00393CF2"/>
    <w:rsid w:val="00393F57"/>
    <w:rsid w:val="00393FE3"/>
    <w:rsid w:val="003944AA"/>
    <w:rsid w:val="00394599"/>
    <w:rsid w:val="0039461C"/>
    <w:rsid w:val="00394741"/>
    <w:rsid w:val="003947C1"/>
    <w:rsid w:val="00394827"/>
    <w:rsid w:val="00394B51"/>
    <w:rsid w:val="00394BA1"/>
    <w:rsid w:val="00394C84"/>
    <w:rsid w:val="00394CFB"/>
    <w:rsid w:val="0039520A"/>
    <w:rsid w:val="003952C4"/>
    <w:rsid w:val="00395302"/>
    <w:rsid w:val="003956E2"/>
    <w:rsid w:val="00395B6C"/>
    <w:rsid w:val="00395BE0"/>
    <w:rsid w:val="00395D8E"/>
    <w:rsid w:val="00395ED9"/>
    <w:rsid w:val="003960AD"/>
    <w:rsid w:val="003967BB"/>
    <w:rsid w:val="00396A1F"/>
    <w:rsid w:val="00396B54"/>
    <w:rsid w:val="00396CC2"/>
    <w:rsid w:val="00396DCB"/>
    <w:rsid w:val="003972F3"/>
    <w:rsid w:val="00397328"/>
    <w:rsid w:val="00397575"/>
    <w:rsid w:val="00397A0F"/>
    <w:rsid w:val="00397CE8"/>
    <w:rsid w:val="00397D30"/>
    <w:rsid w:val="00397DB6"/>
    <w:rsid w:val="00397F68"/>
    <w:rsid w:val="003A013C"/>
    <w:rsid w:val="003A034A"/>
    <w:rsid w:val="003A04BA"/>
    <w:rsid w:val="003A0651"/>
    <w:rsid w:val="003A0685"/>
    <w:rsid w:val="003A068C"/>
    <w:rsid w:val="003A0B4A"/>
    <w:rsid w:val="003A0F9C"/>
    <w:rsid w:val="003A11AB"/>
    <w:rsid w:val="003A1A0B"/>
    <w:rsid w:val="003A1AAD"/>
    <w:rsid w:val="003A1CE5"/>
    <w:rsid w:val="003A1EB5"/>
    <w:rsid w:val="003A212C"/>
    <w:rsid w:val="003A220A"/>
    <w:rsid w:val="003A2447"/>
    <w:rsid w:val="003A2B64"/>
    <w:rsid w:val="003A2C8A"/>
    <w:rsid w:val="003A2F84"/>
    <w:rsid w:val="003A2FC1"/>
    <w:rsid w:val="003A2FFB"/>
    <w:rsid w:val="003A32E2"/>
    <w:rsid w:val="003A34EC"/>
    <w:rsid w:val="003A3843"/>
    <w:rsid w:val="003A38F0"/>
    <w:rsid w:val="003A3DB9"/>
    <w:rsid w:val="003A3E2B"/>
    <w:rsid w:val="003A3E54"/>
    <w:rsid w:val="003A4E66"/>
    <w:rsid w:val="003A4FD8"/>
    <w:rsid w:val="003A5208"/>
    <w:rsid w:val="003A53F4"/>
    <w:rsid w:val="003A548C"/>
    <w:rsid w:val="003A583A"/>
    <w:rsid w:val="003A5906"/>
    <w:rsid w:val="003A59F7"/>
    <w:rsid w:val="003A5BF5"/>
    <w:rsid w:val="003A5CD4"/>
    <w:rsid w:val="003A5DEB"/>
    <w:rsid w:val="003A642A"/>
    <w:rsid w:val="003A645C"/>
    <w:rsid w:val="003A657B"/>
    <w:rsid w:val="003A657D"/>
    <w:rsid w:val="003A65C7"/>
    <w:rsid w:val="003A67F4"/>
    <w:rsid w:val="003A6C70"/>
    <w:rsid w:val="003A6C8A"/>
    <w:rsid w:val="003A732C"/>
    <w:rsid w:val="003A786C"/>
    <w:rsid w:val="003A7FA1"/>
    <w:rsid w:val="003B03CB"/>
    <w:rsid w:val="003B0D3E"/>
    <w:rsid w:val="003B0D76"/>
    <w:rsid w:val="003B0DDC"/>
    <w:rsid w:val="003B0EF0"/>
    <w:rsid w:val="003B12B8"/>
    <w:rsid w:val="003B1A3E"/>
    <w:rsid w:val="003B2186"/>
    <w:rsid w:val="003B24C4"/>
    <w:rsid w:val="003B253C"/>
    <w:rsid w:val="003B2585"/>
    <w:rsid w:val="003B2709"/>
    <w:rsid w:val="003B282E"/>
    <w:rsid w:val="003B28B9"/>
    <w:rsid w:val="003B3726"/>
    <w:rsid w:val="003B3DB0"/>
    <w:rsid w:val="003B3E14"/>
    <w:rsid w:val="003B42DE"/>
    <w:rsid w:val="003B4320"/>
    <w:rsid w:val="003B451C"/>
    <w:rsid w:val="003B4554"/>
    <w:rsid w:val="003B4787"/>
    <w:rsid w:val="003B481C"/>
    <w:rsid w:val="003B4DB7"/>
    <w:rsid w:val="003B4E00"/>
    <w:rsid w:val="003B4EAD"/>
    <w:rsid w:val="003B4F6B"/>
    <w:rsid w:val="003B5326"/>
    <w:rsid w:val="003B53C7"/>
    <w:rsid w:val="003B549F"/>
    <w:rsid w:val="003B5C70"/>
    <w:rsid w:val="003B5C9C"/>
    <w:rsid w:val="003B5E20"/>
    <w:rsid w:val="003B5EEB"/>
    <w:rsid w:val="003B60E8"/>
    <w:rsid w:val="003B631F"/>
    <w:rsid w:val="003B652E"/>
    <w:rsid w:val="003B65FC"/>
    <w:rsid w:val="003B6776"/>
    <w:rsid w:val="003B67F2"/>
    <w:rsid w:val="003B69D8"/>
    <w:rsid w:val="003B6BCA"/>
    <w:rsid w:val="003B6DC9"/>
    <w:rsid w:val="003B6DFB"/>
    <w:rsid w:val="003B6E81"/>
    <w:rsid w:val="003B7379"/>
    <w:rsid w:val="003B74E6"/>
    <w:rsid w:val="003B7686"/>
    <w:rsid w:val="003B7A6C"/>
    <w:rsid w:val="003B7C30"/>
    <w:rsid w:val="003B7D2D"/>
    <w:rsid w:val="003C04BC"/>
    <w:rsid w:val="003C0768"/>
    <w:rsid w:val="003C095A"/>
    <w:rsid w:val="003C0C5C"/>
    <w:rsid w:val="003C0C87"/>
    <w:rsid w:val="003C0CEE"/>
    <w:rsid w:val="003C0D06"/>
    <w:rsid w:val="003C0EFA"/>
    <w:rsid w:val="003C10AD"/>
    <w:rsid w:val="003C126E"/>
    <w:rsid w:val="003C13BD"/>
    <w:rsid w:val="003C13F8"/>
    <w:rsid w:val="003C1653"/>
    <w:rsid w:val="003C168D"/>
    <w:rsid w:val="003C170A"/>
    <w:rsid w:val="003C1CB1"/>
    <w:rsid w:val="003C1E7A"/>
    <w:rsid w:val="003C1FD1"/>
    <w:rsid w:val="003C20AE"/>
    <w:rsid w:val="003C21A8"/>
    <w:rsid w:val="003C2562"/>
    <w:rsid w:val="003C25EC"/>
    <w:rsid w:val="003C282B"/>
    <w:rsid w:val="003C2938"/>
    <w:rsid w:val="003C299F"/>
    <w:rsid w:val="003C2CE1"/>
    <w:rsid w:val="003C2D23"/>
    <w:rsid w:val="003C2F9F"/>
    <w:rsid w:val="003C30ED"/>
    <w:rsid w:val="003C3436"/>
    <w:rsid w:val="003C34B7"/>
    <w:rsid w:val="003C35A9"/>
    <w:rsid w:val="003C380A"/>
    <w:rsid w:val="003C385B"/>
    <w:rsid w:val="003C39C0"/>
    <w:rsid w:val="003C3A14"/>
    <w:rsid w:val="003C3A78"/>
    <w:rsid w:val="003C3AB1"/>
    <w:rsid w:val="003C3B8F"/>
    <w:rsid w:val="003C3C4D"/>
    <w:rsid w:val="003C3D51"/>
    <w:rsid w:val="003C408C"/>
    <w:rsid w:val="003C4185"/>
    <w:rsid w:val="003C46AB"/>
    <w:rsid w:val="003C4993"/>
    <w:rsid w:val="003C512A"/>
    <w:rsid w:val="003C58C7"/>
    <w:rsid w:val="003C5951"/>
    <w:rsid w:val="003C5A89"/>
    <w:rsid w:val="003C5B45"/>
    <w:rsid w:val="003C5CB8"/>
    <w:rsid w:val="003C5F81"/>
    <w:rsid w:val="003C5FD0"/>
    <w:rsid w:val="003C60E5"/>
    <w:rsid w:val="003C62E7"/>
    <w:rsid w:val="003C642E"/>
    <w:rsid w:val="003C65BB"/>
    <w:rsid w:val="003C6D39"/>
    <w:rsid w:val="003C7015"/>
    <w:rsid w:val="003C7656"/>
    <w:rsid w:val="003C783A"/>
    <w:rsid w:val="003C79C8"/>
    <w:rsid w:val="003C7AE3"/>
    <w:rsid w:val="003C7F0A"/>
    <w:rsid w:val="003D019D"/>
    <w:rsid w:val="003D01E9"/>
    <w:rsid w:val="003D053E"/>
    <w:rsid w:val="003D0D62"/>
    <w:rsid w:val="003D0D86"/>
    <w:rsid w:val="003D0DB5"/>
    <w:rsid w:val="003D0DC0"/>
    <w:rsid w:val="003D0DCA"/>
    <w:rsid w:val="003D0EDF"/>
    <w:rsid w:val="003D0F56"/>
    <w:rsid w:val="003D10C6"/>
    <w:rsid w:val="003D1173"/>
    <w:rsid w:val="003D124A"/>
    <w:rsid w:val="003D1556"/>
    <w:rsid w:val="003D17EC"/>
    <w:rsid w:val="003D2121"/>
    <w:rsid w:val="003D21E9"/>
    <w:rsid w:val="003D22C6"/>
    <w:rsid w:val="003D23E4"/>
    <w:rsid w:val="003D251A"/>
    <w:rsid w:val="003D28D6"/>
    <w:rsid w:val="003D2957"/>
    <w:rsid w:val="003D2BC8"/>
    <w:rsid w:val="003D2CED"/>
    <w:rsid w:val="003D2D6F"/>
    <w:rsid w:val="003D2DDD"/>
    <w:rsid w:val="003D2EA8"/>
    <w:rsid w:val="003D374F"/>
    <w:rsid w:val="003D3D46"/>
    <w:rsid w:val="003D3F45"/>
    <w:rsid w:val="003D3F75"/>
    <w:rsid w:val="003D3F79"/>
    <w:rsid w:val="003D41F0"/>
    <w:rsid w:val="003D4260"/>
    <w:rsid w:val="003D4377"/>
    <w:rsid w:val="003D4378"/>
    <w:rsid w:val="003D43D9"/>
    <w:rsid w:val="003D4683"/>
    <w:rsid w:val="003D4933"/>
    <w:rsid w:val="003D493A"/>
    <w:rsid w:val="003D51DB"/>
    <w:rsid w:val="003D51F8"/>
    <w:rsid w:val="003D5361"/>
    <w:rsid w:val="003D56D3"/>
    <w:rsid w:val="003D5897"/>
    <w:rsid w:val="003D5946"/>
    <w:rsid w:val="003D59EE"/>
    <w:rsid w:val="003D5CB6"/>
    <w:rsid w:val="003D609A"/>
    <w:rsid w:val="003D644A"/>
    <w:rsid w:val="003D645E"/>
    <w:rsid w:val="003D6497"/>
    <w:rsid w:val="003D6BD3"/>
    <w:rsid w:val="003D724F"/>
    <w:rsid w:val="003D7A8E"/>
    <w:rsid w:val="003D7DCD"/>
    <w:rsid w:val="003D7EB4"/>
    <w:rsid w:val="003D7F60"/>
    <w:rsid w:val="003E00A3"/>
    <w:rsid w:val="003E0442"/>
    <w:rsid w:val="003E066F"/>
    <w:rsid w:val="003E0D0C"/>
    <w:rsid w:val="003E121A"/>
    <w:rsid w:val="003E14D7"/>
    <w:rsid w:val="003E157F"/>
    <w:rsid w:val="003E16E1"/>
    <w:rsid w:val="003E1741"/>
    <w:rsid w:val="003E19DA"/>
    <w:rsid w:val="003E1BCC"/>
    <w:rsid w:val="003E1F20"/>
    <w:rsid w:val="003E2022"/>
    <w:rsid w:val="003E2411"/>
    <w:rsid w:val="003E27DB"/>
    <w:rsid w:val="003E2B2F"/>
    <w:rsid w:val="003E2BCE"/>
    <w:rsid w:val="003E30E9"/>
    <w:rsid w:val="003E327F"/>
    <w:rsid w:val="003E33A3"/>
    <w:rsid w:val="003E34AE"/>
    <w:rsid w:val="003E3F6A"/>
    <w:rsid w:val="003E3F95"/>
    <w:rsid w:val="003E4415"/>
    <w:rsid w:val="003E4644"/>
    <w:rsid w:val="003E4773"/>
    <w:rsid w:val="003E4AA7"/>
    <w:rsid w:val="003E4D89"/>
    <w:rsid w:val="003E522F"/>
    <w:rsid w:val="003E5310"/>
    <w:rsid w:val="003E5398"/>
    <w:rsid w:val="003E542B"/>
    <w:rsid w:val="003E593E"/>
    <w:rsid w:val="003E59EF"/>
    <w:rsid w:val="003E5EB5"/>
    <w:rsid w:val="003E5F4E"/>
    <w:rsid w:val="003E5FF3"/>
    <w:rsid w:val="003E64B1"/>
    <w:rsid w:val="003E65B1"/>
    <w:rsid w:val="003E6662"/>
    <w:rsid w:val="003E68B7"/>
    <w:rsid w:val="003E6D20"/>
    <w:rsid w:val="003E6DFB"/>
    <w:rsid w:val="003E7416"/>
    <w:rsid w:val="003E747E"/>
    <w:rsid w:val="003E75EB"/>
    <w:rsid w:val="003E75F7"/>
    <w:rsid w:val="003E7876"/>
    <w:rsid w:val="003E7889"/>
    <w:rsid w:val="003E789B"/>
    <w:rsid w:val="003E797B"/>
    <w:rsid w:val="003E7CF2"/>
    <w:rsid w:val="003F075E"/>
    <w:rsid w:val="003F0978"/>
    <w:rsid w:val="003F09A7"/>
    <w:rsid w:val="003F0A55"/>
    <w:rsid w:val="003F1118"/>
    <w:rsid w:val="003F1417"/>
    <w:rsid w:val="003F166F"/>
    <w:rsid w:val="003F16A5"/>
    <w:rsid w:val="003F1799"/>
    <w:rsid w:val="003F1D85"/>
    <w:rsid w:val="003F2353"/>
    <w:rsid w:val="003F23A0"/>
    <w:rsid w:val="003F2749"/>
    <w:rsid w:val="003F2751"/>
    <w:rsid w:val="003F2766"/>
    <w:rsid w:val="003F294F"/>
    <w:rsid w:val="003F2B79"/>
    <w:rsid w:val="003F2CBE"/>
    <w:rsid w:val="003F33AD"/>
    <w:rsid w:val="003F347B"/>
    <w:rsid w:val="003F3585"/>
    <w:rsid w:val="003F37B3"/>
    <w:rsid w:val="003F39CD"/>
    <w:rsid w:val="003F3AAA"/>
    <w:rsid w:val="003F3C1E"/>
    <w:rsid w:val="003F3EF5"/>
    <w:rsid w:val="003F3F23"/>
    <w:rsid w:val="003F4052"/>
    <w:rsid w:val="003F409B"/>
    <w:rsid w:val="003F4175"/>
    <w:rsid w:val="003F44DE"/>
    <w:rsid w:val="003F4A5A"/>
    <w:rsid w:val="003F4FB7"/>
    <w:rsid w:val="003F5111"/>
    <w:rsid w:val="003F56C7"/>
    <w:rsid w:val="003F588E"/>
    <w:rsid w:val="003F58F4"/>
    <w:rsid w:val="003F6227"/>
    <w:rsid w:val="003F6CFC"/>
    <w:rsid w:val="003F6EDC"/>
    <w:rsid w:val="003F76D2"/>
    <w:rsid w:val="003F7788"/>
    <w:rsid w:val="003F7810"/>
    <w:rsid w:val="003F7813"/>
    <w:rsid w:val="003F78AD"/>
    <w:rsid w:val="003F7FB8"/>
    <w:rsid w:val="00400086"/>
    <w:rsid w:val="0040022B"/>
    <w:rsid w:val="0040097E"/>
    <w:rsid w:val="00400C5B"/>
    <w:rsid w:val="0040106A"/>
    <w:rsid w:val="00401198"/>
    <w:rsid w:val="0040197F"/>
    <w:rsid w:val="0040214F"/>
    <w:rsid w:val="00402191"/>
    <w:rsid w:val="004024B3"/>
    <w:rsid w:val="0040262B"/>
    <w:rsid w:val="004029FC"/>
    <w:rsid w:val="004030AD"/>
    <w:rsid w:val="0040320B"/>
    <w:rsid w:val="0040320C"/>
    <w:rsid w:val="004032A2"/>
    <w:rsid w:val="004032D3"/>
    <w:rsid w:val="004034B4"/>
    <w:rsid w:val="00403D09"/>
    <w:rsid w:val="00404389"/>
    <w:rsid w:val="0040455B"/>
    <w:rsid w:val="0040463A"/>
    <w:rsid w:val="0040499C"/>
    <w:rsid w:val="004049BE"/>
    <w:rsid w:val="00404A3F"/>
    <w:rsid w:val="00404C11"/>
    <w:rsid w:val="00404E10"/>
    <w:rsid w:val="00404E3E"/>
    <w:rsid w:val="004052DB"/>
    <w:rsid w:val="0040532D"/>
    <w:rsid w:val="004055AE"/>
    <w:rsid w:val="00405C27"/>
    <w:rsid w:val="0040644C"/>
    <w:rsid w:val="004064BD"/>
    <w:rsid w:val="00406AB2"/>
    <w:rsid w:val="00406EBF"/>
    <w:rsid w:val="00406F2F"/>
    <w:rsid w:val="004071A2"/>
    <w:rsid w:val="00407513"/>
    <w:rsid w:val="00407945"/>
    <w:rsid w:val="00407BFF"/>
    <w:rsid w:val="00407F60"/>
    <w:rsid w:val="00407FF0"/>
    <w:rsid w:val="00410036"/>
    <w:rsid w:val="00410064"/>
    <w:rsid w:val="004104C2"/>
    <w:rsid w:val="00410644"/>
    <w:rsid w:val="00410940"/>
    <w:rsid w:val="00410A90"/>
    <w:rsid w:val="00410B01"/>
    <w:rsid w:val="00411294"/>
    <w:rsid w:val="004112B7"/>
    <w:rsid w:val="00411402"/>
    <w:rsid w:val="00411579"/>
    <w:rsid w:val="004115D3"/>
    <w:rsid w:val="00411AC7"/>
    <w:rsid w:val="00411AEC"/>
    <w:rsid w:val="00411E3C"/>
    <w:rsid w:val="00411EAD"/>
    <w:rsid w:val="0041201A"/>
    <w:rsid w:val="00412231"/>
    <w:rsid w:val="004122F3"/>
    <w:rsid w:val="00412451"/>
    <w:rsid w:val="0041249A"/>
    <w:rsid w:val="00412552"/>
    <w:rsid w:val="00412A45"/>
    <w:rsid w:val="00412C7D"/>
    <w:rsid w:val="00412DBE"/>
    <w:rsid w:val="00412EFC"/>
    <w:rsid w:val="00413226"/>
    <w:rsid w:val="00413B7F"/>
    <w:rsid w:val="004141B2"/>
    <w:rsid w:val="0041486F"/>
    <w:rsid w:val="00414918"/>
    <w:rsid w:val="00414A4D"/>
    <w:rsid w:val="00414A8C"/>
    <w:rsid w:val="00414C20"/>
    <w:rsid w:val="00414C52"/>
    <w:rsid w:val="00414DFE"/>
    <w:rsid w:val="004151B0"/>
    <w:rsid w:val="00415259"/>
    <w:rsid w:val="004154D1"/>
    <w:rsid w:val="00415508"/>
    <w:rsid w:val="004157A5"/>
    <w:rsid w:val="00415ABD"/>
    <w:rsid w:val="00415EC4"/>
    <w:rsid w:val="00416043"/>
    <w:rsid w:val="004160EB"/>
    <w:rsid w:val="0041646D"/>
    <w:rsid w:val="0041686E"/>
    <w:rsid w:val="004168C8"/>
    <w:rsid w:val="00416B06"/>
    <w:rsid w:val="00416B4E"/>
    <w:rsid w:val="00416BB1"/>
    <w:rsid w:val="00416C05"/>
    <w:rsid w:val="00416C51"/>
    <w:rsid w:val="00416C5C"/>
    <w:rsid w:val="0041705E"/>
    <w:rsid w:val="00417124"/>
    <w:rsid w:val="004175AE"/>
    <w:rsid w:val="004175E4"/>
    <w:rsid w:val="0041764B"/>
    <w:rsid w:val="0041781F"/>
    <w:rsid w:val="00417DA7"/>
    <w:rsid w:val="00417E6D"/>
    <w:rsid w:val="004202D5"/>
    <w:rsid w:val="004205FA"/>
    <w:rsid w:val="00420AB0"/>
    <w:rsid w:val="00420CEA"/>
    <w:rsid w:val="00420F9A"/>
    <w:rsid w:val="004219C3"/>
    <w:rsid w:val="00421C1B"/>
    <w:rsid w:val="004224AC"/>
    <w:rsid w:val="00422608"/>
    <w:rsid w:val="00422AFA"/>
    <w:rsid w:val="00422C18"/>
    <w:rsid w:val="00422DCB"/>
    <w:rsid w:val="00422E6F"/>
    <w:rsid w:val="00422EBF"/>
    <w:rsid w:val="004231EF"/>
    <w:rsid w:val="004234B9"/>
    <w:rsid w:val="004236F2"/>
    <w:rsid w:val="004237FB"/>
    <w:rsid w:val="00423B09"/>
    <w:rsid w:val="00423E90"/>
    <w:rsid w:val="00423F82"/>
    <w:rsid w:val="004240BA"/>
    <w:rsid w:val="00424334"/>
    <w:rsid w:val="00424400"/>
    <w:rsid w:val="0042487A"/>
    <w:rsid w:val="00424E00"/>
    <w:rsid w:val="00424EE3"/>
    <w:rsid w:val="00425068"/>
    <w:rsid w:val="004253F7"/>
    <w:rsid w:val="004257B1"/>
    <w:rsid w:val="004259A0"/>
    <w:rsid w:val="004259D4"/>
    <w:rsid w:val="00425B8D"/>
    <w:rsid w:val="00425BF6"/>
    <w:rsid w:val="00426168"/>
    <w:rsid w:val="0042682A"/>
    <w:rsid w:val="004268B3"/>
    <w:rsid w:val="00426B7D"/>
    <w:rsid w:val="00426FF2"/>
    <w:rsid w:val="0042748D"/>
    <w:rsid w:val="00427A18"/>
    <w:rsid w:val="00427A24"/>
    <w:rsid w:val="00427CCB"/>
    <w:rsid w:val="00427CCF"/>
    <w:rsid w:val="00427F28"/>
    <w:rsid w:val="00427F58"/>
    <w:rsid w:val="004303C0"/>
    <w:rsid w:val="00430526"/>
    <w:rsid w:val="0043081A"/>
    <w:rsid w:val="00430AE9"/>
    <w:rsid w:val="00430DCD"/>
    <w:rsid w:val="00430EFA"/>
    <w:rsid w:val="0043126E"/>
    <w:rsid w:val="004315DC"/>
    <w:rsid w:val="00431989"/>
    <w:rsid w:val="00431E79"/>
    <w:rsid w:val="00432062"/>
    <w:rsid w:val="004321AA"/>
    <w:rsid w:val="00432473"/>
    <w:rsid w:val="00433012"/>
    <w:rsid w:val="00433279"/>
    <w:rsid w:val="00433351"/>
    <w:rsid w:val="004338B1"/>
    <w:rsid w:val="00433CA1"/>
    <w:rsid w:val="00433D08"/>
    <w:rsid w:val="00433D72"/>
    <w:rsid w:val="00433DC8"/>
    <w:rsid w:val="00433F88"/>
    <w:rsid w:val="004343B2"/>
    <w:rsid w:val="0043468F"/>
    <w:rsid w:val="00434801"/>
    <w:rsid w:val="00434A17"/>
    <w:rsid w:val="00434E74"/>
    <w:rsid w:val="00434EB0"/>
    <w:rsid w:val="0043514B"/>
    <w:rsid w:val="00435354"/>
    <w:rsid w:val="00435467"/>
    <w:rsid w:val="004356D4"/>
    <w:rsid w:val="00435AE4"/>
    <w:rsid w:val="00435AF9"/>
    <w:rsid w:val="00435F2A"/>
    <w:rsid w:val="00435FBA"/>
    <w:rsid w:val="0043631C"/>
    <w:rsid w:val="00436470"/>
    <w:rsid w:val="00436661"/>
    <w:rsid w:val="00436A6B"/>
    <w:rsid w:val="00437A1F"/>
    <w:rsid w:val="00437B66"/>
    <w:rsid w:val="00437B78"/>
    <w:rsid w:val="00437BDA"/>
    <w:rsid w:val="00437CF6"/>
    <w:rsid w:val="00437F91"/>
    <w:rsid w:val="004400B6"/>
    <w:rsid w:val="004404B9"/>
    <w:rsid w:val="0044098D"/>
    <w:rsid w:val="00440C95"/>
    <w:rsid w:val="00440E0B"/>
    <w:rsid w:val="00440E3B"/>
    <w:rsid w:val="00440E98"/>
    <w:rsid w:val="00440F41"/>
    <w:rsid w:val="00440F44"/>
    <w:rsid w:val="00441043"/>
    <w:rsid w:val="00441382"/>
    <w:rsid w:val="004414B1"/>
    <w:rsid w:val="0044195B"/>
    <w:rsid w:val="00442555"/>
    <w:rsid w:val="0044258A"/>
    <w:rsid w:val="00442AE5"/>
    <w:rsid w:val="00442C32"/>
    <w:rsid w:val="00442CC8"/>
    <w:rsid w:val="00442FD8"/>
    <w:rsid w:val="004431DC"/>
    <w:rsid w:val="00443433"/>
    <w:rsid w:val="004434F5"/>
    <w:rsid w:val="00443633"/>
    <w:rsid w:val="004437DE"/>
    <w:rsid w:val="0044382D"/>
    <w:rsid w:val="00443DF3"/>
    <w:rsid w:val="00443F88"/>
    <w:rsid w:val="00444404"/>
    <w:rsid w:val="00444760"/>
    <w:rsid w:val="00444936"/>
    <w:rsid w:val="00444AC3"/>
    <w:rsid w:val="00444AC6"/>
    <w:rsid w:val="00444CE5"/>
    <w:rsid w:val="00444DF9"/>
    <w:rsid w:val="004450C9"/>
    <w:rsid w:val="00445162"/>
    <w:rsid w:val="0044530B"/>
    <w:rsid w:val="00445352"/>
    <w:rsid w:val="004456A9"/>
    <w:rsid w:val="004456C7"/>
    <w:rsid w:val="00445D5C"/>
    <w:rsid w:val="00445E73"/>
    <w:rsid w:val="004460A1"/>
    <w:rsid w:val="00446181"/>
    <w:rsid w:val="0044647D"/>
    <w:rsid w:val="004467D1"/>
    <w:rsid w:val="004467F0"/>
    <w:rsid w:val="00446A57"/>
    <w:rsid w:val="00446EB9"/>
    <w:rsid w:val="0044758F"/>
    <w:rsid w:val="004479A9"/>
    <w:rsid w:val="00447A28"/>
    <w:rsid w:val="00447A9F"/>
    <w:rsid w:val="00447B57"/>
    <w:rsid w:val="00447E05"/>
    <w:rsid w:val="00447F44"/>
    <w:rsid w:val="00447FB2"/>
    <w:rsid w:val="00450078"/>
    <w:rsid w:val="00450970"/>
    <w:rsid w:val="004509B1"/>
    <w:rsid w:val="00450D87"/>
    <w:rsid w:val="00450FD2"/>
    <w:rsid w:val="00451211"/>
    <w:rsid w:val="0045127A"/>
    <w:rsid w:val="0045142C"/>
    <w:rsid w:val="004514FC"/>
    <w:rsid w:val="00451670"/>
    <w:rsid w:val="00451756"/>
    <w:rsid w:val="00451844"/>
    <w:rsid w:val="00451B5C"/>
    <w:rsid w:val="00451D74"/>
    <w:rsid w:val="0045269A"/>
    <w:rsid w:val="004526AC"/>
    <w:rsid w:val="00452F3A"/>
    <w:rsid w:val="00452FA0"/>
    <w:rsid w:val="004531E0"/>
    <w:rsid w:val="004531F0"/>
    <w:rsid w:val="004532BB"/>
    <w:rsid w:val="0045337E"/>
    <w:rsid w:val="00453694"/>
    <w:rsid w:val="00453830"/>
    <w:rsid w:val="00453907"/>
    <w:rsid w:val="004539DD"/>
    <w:rsid w:val="00453E51"/>
    <w:rsid w:val="0045419A"/>
    <w:rsid w:val="00454836"/>
    <w:rsid w:val="0045483B"/>
    <w:rsid w:val="0045497C"/>
    <w:rsid w:val="00454A17"/>
    <w:rsid w:val="00454B8D"/>
    <w:rsid w:val="004552A4"/>
    <w:rsid w:val="004553B5"/>
    <w:rsid w:val="004555B2"/>
    <w:rsid w:val="004556D2"/>
    <w:rsid w:val="00455974"/>
    <w:rsid w:val="00455E32"/>
    <w:rsid w:val="00455E4C"/>
    <w:rsid w:val="004561AE"/>
    <w:rsid w:val="00456210"/>
    <w:rsid w:val="0045669A"/>
    <w:rsid w:val="004566A9"/>
    <w:rsid w:val="00456780"/>
    <w:rsid w:val="00456A27"/>
    <w:rsid w:val="00456AA1"/>
    <w:rsid w:val="00456C59"/>
    <w:rsid w:val="00456C7B"/>
    <w:rsid w:val="00456E11"/>
    <w:rsid w:val="00456EDE"/>
    <w:rsid w:val="004571DA"/>
    <w:rsid w:val="004574A8"/>
    <w:rsid w:val="00457562"/>
    <w:rsid w:val="004576F8"/>
    <w:rsid w:val="00457B36"/>
    <w:rsid w:val="00457B74"/>
    <w:rsid w:val="00457C39"/>
    <w:rsid w:val="00460453"/>
    <w:rsid w:val="00460543"/>
    <w:rsid w:val="00460617"/>
    <w:rsid w:val="0046078D"/>
    <w:rsid w:val="00460C32"/>
    <w:rsid w:val="00461190"/>
    <w:rsid w:val="004611A6"/>
    <w:rsid w:val="0046156F"/>
    <w:rsid w:val="004618CE"/>
    <w:rsid w:val="00461A0A"/>
    <w:rsid w:val="00461A3B"/>
    <w:rsid w:val="00461B4F"/>
    <w:rsid w:val="00461C43"/>
    <w:rsid w:val="00461F27"/>
    <w:rsid w:val="00461F66"/>
    <w:rsid w:val="00462400"/>
    <w:rsid w:val="00462550"/>
    <w:rsid w:val="0046268E"/>
    <w:rsid w:val="00462F68"/>
    <w:rsid w:val="00462F8C"/>
    <w:rsid w:val="00463098"/>
    <w:rsid w:val="004634A0"/>
    <w:rsid w:val="00463A60"/>
    <w:rsid w:val="00463FDB"/>
    <w:rsid w:val="00464418"/>
    <w:rsid w:val="004647B2"/>
    <w:rsid w:val="004649D8"/>
    <w:rsid w:val="00464C4B"/>
    <w:rsid w:val="00464E61"/>
    <w:rsid w:val="00464F89"/>
    <w:rsid w:val="00464FA3"/>
    <w:rsid w:val="00465351"/>
    <w:rsid w:val="004656A1"/>
    <w:rsid w:val="004657F3"/>
    <w:rsid w:val="004659A5"/>
    <w:rsid w:val="004659A7"/>
    <w:rsid w:val="00465A1D"/>
    <w:rsid w:val="00465A44"/>
    <w:rsid w:val="00465B4E"/>
    <w:rsid w:val="00465B81"/>
    <w:rsid w:val="00465CAE"/>
    <w:rsid w:val="004666F5"/>
    <w:rsid w:val="00466821"/>
    <w:rsid w:val="0046695B"/>
    <w:rsid w:val="00466D08"/>
    <w:rsid w:val="00466FAD"/>
    <w:rsid w:val="004673D9"/>
    <w:rsid w:val="004674DE"/>
    <w:rsid w:val="004677C1"/>
    <w:rsid w:val="004678D9"/>
    <w:rsid w:val="004701F3"/>
    <w:rsid w:val="00470496"/>
    <w:rsid w:val="00470587"/>
    <w:rsid w:val="00470F91"/>
    <w:rsid w:val="004711AD"/>
    <w:rsid w:val="00471424"/>
    <w:rsid w:val="00471516"/>
    <w:rsid w:val="004715AB"/>
    <w:rsid w:val="004715EB"/>
    <w:rsid w:val="004715F6"/>
    <w:rsid w:val="004716B7"/>
    <w:rsid w:val="004716BF"/>
    <w:rsid w:val="00471856"/>
    <w:rsid w:val="00471D34"/>
    <w:rsid w:val="00472397"/>
    <w:rsid w:val="00472485"/>
    <w:rsid w:val="004726E2"/>
    <w:rsid w:val="00472FED"/>
    <w:rsid w:val="00473262"/>
    <w:rsid w:val="00473568"/>
    <w:rsid w:val="00473670"/>
    <w:rsid w:val="00473B14"/>
    <w:rsid w:val="00473CB1"/>
    <w:rsid w:val="00473E96"/>
    <w:rsid w:val="00473EA8"/>
    <w:rsid w:val="004740B3"/>
    <w:rsid w:val="0047416F"/>
    <w:rsid w:val="00474255"/>
    <w:rsid w:val="00474347"/>
    <w:rsid w:val="0047452C"/>
    <w:rsid w:val="00474860"/>
    <w:rsid w:val="00474F43"/>
    <w:rsid w:val="004752DF"/>
    <w:rsid w:val="0047566E"/>
    <w:rsid w:val="0047567C"/>
    <w:rsid w:val="00475905"/>
    <w:rsid w:val="00475F2E"/>
    <w:rsid w:val="004760B8"/>
    <w:rsid w:val="00476181"/>
    <w:rsid w:val="004763C0"/>
    <w:rsid w:val="004763E3"/>
    <w:rsid w:val="0047666D"/>
    <w:rsid w:val="004766A3"/>
    <w:rsid w:val="004766F1"/>
    <w:rsid w:val="0047693B"/>
    <w:rsid w:val="00476EA4"/>
    <w:rsid w:val="004772F9"/>
    <w:rsid w:val="00477381"/>
    <w:rsid w:val="00477770"/>
    <w:rsid w:val="004778B7"/>
    <w:rsid w:val="00477BAD"/>
    <w:rsid w:val="00477E83"/>
    <w:rsid w:val="004800C3"/>
    <w:rsid w:val="0048013A"/>
    <w:rsid w:val="00480210"/>
    <w:rsid w:val="004802C0"/>
    <w:rsid w:val="004807A1"/>
    <w:rsid w:val="004809DC"/>
    <w:rsid w:val="00480A5A"/>
    <w:rsid w:val="00480B28"/>
    <w:rsid w:val="00480B2B"/>
    <w:rsid w:val="004817CF"/>
    <w:rsid w:val="004817E7"/>
    <w:rsid w:val="0048184F"/>
    <w:rsid w:val="00481896"/>
    <w:rsid w:val="00481AE5"/>
    <w:rsid w:val="00481CD6"/>
    <w:rsid w:val="00481CF0"/>
    <w:rsid w:val="00482280"/>
    <w:rsid w:val="004822B6"/>
    <w:rsid w:val="00482451"/>
    <w:rsid w:val="00482490"/>
    <w:rsid w:val="0048290E"/>
    <w:rsid w:val="004829A7"/>
    <w:rsid w:val="00482E0E"/>
    <w:rsid w:val="00482F57"/>
    <w:rsid w:val="0048300D"/>
    <w:rsid w:val="00483278"/>
    <w:rsid w:val="004832A2"/>
    <w:rsid w:val="0048331A"/>
    <w:rsid w:val="004833F9"/>
    <w:rsid w:val="00484484"/>
    <w:rsid w:val="004844A2"/>
    <w:rsid w:val="0048483C"/>
    <w:rsid w:val="00484C82"/>
    <w:rsid w:val="00485762"/>
    <w:rsid w:val="004859A2"/>
    <w:rsid w:val="00485AFE"/>
    <w:rsid w:val="00485B0D"/>
    <w:rsid w:val="00485CEF"/>
    <w:rsid w:val="00485D5F"/>
    <w:rsid w:val="00485F23"/>
    <w:rsid w:val="00486041"/>
    <w:rsid w:val="0048611F"/>
    <w:rsid w:val="004861E6"/>
    <w:rsid w:val="004862A5"/>
    <w:rsid w:val="00486B57"/>
    <w:rsid w:val="00486BA1"/>
    <w:rsid w:val="00486BCC"/>
    <w:rsid w:val="00486EEC"/>
    <w:rsid w:val="0048731A"/>
    <w:rsid w:val="00487470"/>
    <w:rsid w:val="004874DF"/>
    <w:rsid w:val="0048750E"/>
    <w:rsid w:val="00487633"/>
    <w:rsid w:val="0048769D"/>
    <w:rsid w:val="004876A7"/>
    <w:rsid w:val="004877B6"/>
    <w:rsid w:val="00487928"/>
    <w:rsid w:val="00487943"/>
    <w:rsid w:val="00487946"/>
    <w:rsid w:val="00487FCF"/>
    <w:rsid w:val="004900DA"/>
    <w:rsid w:val="004901CD"/>
    <w:rsid w:val="00490217"/>
    <w:rsid w:val="00490310"/>
    <w:rsid w:val="004904CA"/>
    <w:rsid w:val="00490721"/>
    <w:rsid w:val="00490B50"/>
    <w:rsid w:val="00490CFA"/>
    <w:rsid w:val="00490E7E"/>
    <w:rsid w:val="00490E98"/>
    <w:rsid w:val="00491053"/>
    <w:rsid w:val="0049161C"/>
    <w:rsid w:val="00491629"/>
    <w:rsid w:val="004917EE"/>
    <w:rsid w:val="00491A63"/>
    <w:rsid w:val="00491B07"/>
    <w:rsid w:val="00492434"/>
    <w:rsid w:val="00492A86"/>
    <w:rsid w:val="004932CD"/>
    <w:rsid w:val="00493312"/>
    <w:rsid w:val="00493B9C"/>
    <w:rsid w:val="00493C95"/>
    <w:rsid w:val="0049413B"/>
    <w:rsid w:val="0049436C"/>
    <w:rsid w:val="00494921"/>
    <w:rsid w:val="0049498C"/>
    <w:rsid w:val="00495010"/>
    <w:rsid w:val="00495236"/>
    <w:rsid w:val="00495440"/>
    <w:rsid w:val="00495587"/>
    <w:rsid w:val="004955D8"/>
    <w:rsid w:val="004956DF"/>
    <w:rsid w:val="00495807"/>
    <w:rsid w:val="00495814"/>
    <w:rsid w:val="0049581D"/>
    <w:rsid w:val="00495E2C"/>
    <w:rsid w:val="004962AB"/>
    <w:rsid w:val="00496746"/>
    <w:rsid w:val="00496A1C"/>
    <w:rsid w:val="00496BDE"/>
    <w:rsid w:val="004972CC"/>
    <w:rsid w:val="0049733F"/>
    <w:rsid w:val="0049750A"/>
    <w:rsid w:val="00497A9B"/>
    <w:rsid w:val="00497B8D"/>
    <w:rsid w:val="00497D09"/>
    <w:rsid w:val="00497D89"/>
    <w:rsid w:val="00497D9C"/>
    <w:rsid w:val="004A02D5"/>
    <w:rsid w:val="004A05B9"/>
    <w:rsid w:val="004A05ED"/>
    <w:rsid w:val="004A06E3"/>
    <w:rsid w:val="004A078C"/>
    <w:rsid w:val="004A08EB"/>
    <w:rsid w:val="004A0CE7"/>
    <w:rsid w:val="004A0D04"/>
    <w:rsid w:val="004A155C"/>
    <w:rsid w:val="004A15C0"/>
    <w:rsid w:val="004A17E7"/>
    <w:rsid w:val="004A1829"/>
    <w:rsid w:val="004A18C8"/>
    <w:rsid w:val="004A19D0"/>
    <w:rsid w:val="004A1CBD"/>
    <w:rsid w:val="004A21DC"/>
    <w:rsid w:val="004A2303"/>
    <w:rsid w:val="004A27FE"/>
    <w:rsid w:val="004A2927"/>
    <w:rsid w:val="004A2931"/>
    <w:rsid w:val="004A2C6C"/>
    <w:rsid w:val="004A2CDD"/>
    <w:rsid w:val="004A2D7B"/>
    <w:rsid w:val="004A2DEE"/>
    <w:rsid w:val="004A2F5D"/>
    <w:rsid w:val="004A3196"/>
    <w:rsid w:val="004A346D"/>
    <w:rsid w:val="004A3639"/>
    <w:rsid w:val="004A3E30"/>
    <w:rsid w:val="004A40C6"/>
    <w:rsid w:val="004A41B7"/>
    <w:rsid w:val="004A41E1"/>
    <w:rsid w:val="004A4298"/>
    <w:rsid w:val="004A431D"/>
    <w:rsid w:val="004A4434"/>
    <w:rsid w:val="004A4745"/>
    <w:rsid w:val="004A48E4"/>
    <w:rsid w:val="004A4B95"/>
    <w:rsid w:val="004A4FCF"/>
    <w:rsid w:val="004A53F7"/>
    <w:rsid w:val="004A572A"/>
    <w:rsid w:val="004A63CB"/>
    <w:rsid w:val="004A63FD"/>
    <w:rsid w:val="004A6621"/>
    <w:rsid w:val="004A6669"/>
    <w:rsid w:val="004A67DD"/>
    <w:rsid w:val="004A6A4F"/>
    <w:rsid w:val="004A6E0B"/>
    <w:rsid w:val="004A6F69"/>
    <w:rsid w:val="004A723E"/>
    <w:rsid w:val="004A738E"/>
    <w:rsid w:val="004A75BD"/>
    <w:rsid w:val="004A7896"/>
    <w:rsid w:val="004A7B52"/>
    <w:rsid w:val="004A7CB2"/>
    <w:rsid w:val="004A7CE5"/>
    <w:rsid w:val="004B0160"/>
    <w:rsid w:val="004B024A"/>
    <w:rsid w:val="004B024F"/>
    <w:rsid w:val="004B0386"/>
    <w:rsid w:val="004B09F2"/>
    <w:rsid w:val="004B0EC0"/>
    <w:rsid w:val="004B1154"/>
    <w:rsid w:val="004B15A0"/>
    <w:rsid w:val="004B1E02"/>
    <w:rsid w:val="004B1E0A"/>
    <w:rsid w:val="004B1FC2"/>
    <w:rsid w:val="004B25D6"/>
    <w:rsid w:val="004B2798"/>
    <w:rsid w:val="004B2857"/>
    <w:rsid w:val="004B2B7E"/>
    <w:rsid w:val="004B2F43"/>
    <w:rsid w:val="004B2F5F"/>
    <w:rsid w:val="004B2FCC"/>
    <w:rsid w:val="004B3155"/>
    <w:rsid w:val="004B31B9"/>
    <w:rsid w:val="004B3429"/>
    <w:rsid w:val="004B36DA"/>
    <w:rsid w:val="004B3A9E"/>
    <w:rsid w:val="004B3F65"/>
    <w:rsid w:val="004B4808"/>
    <w:rsid w:val="004B4A6C"/>
    <w:rsid w:val="004B4B25"/>
    <w:rsid w:val="004B4E9A"/>
    <w:rsid w:val="004B52DD"/>
    <w:rsid w:val="004B5544"/>
    <w:rsid w:val="004B5587"/>
    <w:rsid w:val="004B5ACE"/>
    <w:rsid w:val="004B5D44"/>
    <w:rsid w:val="004B5DA0"/>
    <w:rsid w:val="004B5E79"/>
    <w:rsid w:val="004B61F8"/>
    <w:rsid w:val="004B6486"/>
    <w:rsid w:val="004B6842"/>
    <w:rsid w:val="004B6934"/>
    <w:rsid w:val="004B6AAD"/>
    <w:rsid w:val="004B6C9E"/>
    <w:rsid w:val="004B6DCC"/>
    <w:rsid w:val="004B6DDD"/>
    <w:rsid w:val="004B73D5"/>
    <w:rsid w:val="004B7CC0"/>
    <w:rsid w:val="004B7E0B"/>
    <w:rsid w:val="004C0117"/>
    <w:rsid w:val="004C05BC"/>
    <w:rsid w:val="004C05BD"/>
    <w:rsid w:val="004C06E3"/>
    <w:rsid w:val="004C0732"/>
    <w:rsid w:val="004C07EF"/>
    <w:rsid w:val="004C0A08"/>
    <w:rsid w:val="004C0D36"/>
    <w:rsid w:val="004C0D8E"/>
    <w:rsid w:val="004C109C"/>
    <w:rsid w:val="004C10BA"/>
    <w:rsid w:val="004C1184"/>
    <w:rsid w:val="004C1334"/>
    <w:rsid w:val="004C13AC"/>
    <w:rsid w:val="004C164B"/>
    <w:rsid w:val="004C1651"/>
    <w:rsid w:val="004C1E89"/>
    <w:rsid w:val="004C1FAC"/>
    <w:rsid w:val="004C2194"/>
    <w:rsid w:val="004C22C1"/>
    <w:rsid w:val="004C2B68"/>
    <w:rsid w:val="004C2BAB"/>
    <w:rsid w:val="004C30CD"/>
    <w:rsid w:val="004C31C6"/>
    <w:rsid w:val="004C33D8"/>
    <w:rsid w:val="004C3802"/>
    <w:rsid w:val="004C3960"/>
    <w:rsid w:val="004C3B62"/>
    <w:rsid w:val="004C3C34"/>
    <w:rsid w:val="004C4327"/>
    <w:rsid w:val="004C4346"/>
    <w:rsid w:val="004C4559"/>
    <w:rsid w:val="004C4613"/>
    <w:rsid w:val="004C4617"/>
    <w:rsid w:val="004C466F"/>
    <w:rsid w:val="004C46C9"/>
    <w:rsid w:val="004C4930"/>
    <w:rsid w:val="004C4DF3"/>
    <w:rsid w:val="004C50BD"/>
    <w:rsid w:val="004C51D4"/>
    <w:rsid w:val="004C56DE"/>
    <w:rsid w:val="004C57FD"/>
    <w:rsid w:val="004C597E"/>
    <w:rsid w:val="004C5E53"/>
    <w:rsid w:val="004C5ED8"/>
    <w:rsid w:val="004C66E9"/>
    <w:rsid w:val="004C6F81"/>
    <w:rsid w:val="004C7582"/>
    <w:rsid w:val="004C77B5"/>
    <w:rsid w:val="004C77C6"/>
    <w:rsid w:val="004C7B0F"/>
    <w:rsid w:val="004C7E2A"/>
    <w:rsid w:val="004C7F43"/>
    <w:rsid w:val="004C7FF3"/>
    <w:rsid w:val="004D0299"/>
    <w:rsid w:val="004D0345"/>
    <w:rsid w:val="004D054F"/>
    <w:rsid w:val="004D06E0"/>
    <w:rsid w:val="004D082B"/>
    <w:rsid w:val="004D0C74"/>
    <w:rsid w:val="004D0C8C"/>
    <w:rsid w:val="004D0D86"/>
    <w:rsid w:val="004D0E09"/>
    <w:rsid w:val="004D0E39"/>
    <w:rsid w:val="004D1226"/>
    <w:rsid w:val="004D13D6"/>
    <w:rsid w:val="004D1595"/>
    <w:rsid w:val="004D1CB4"/>
    <w:rsid w:val="004D1FE7"/>
    <w:rsid w:val="004D25D5"/>
    <w:rsid w:val="004D2639"/>
    <w:rsid w:val="004D2805"/>
    <w:rsid w:val="004D2D47"/>
    <w:rsid w:val="004D2D49"/>
    <w:rsid w:val="004D2E12"/>
    <w:rsid w:val="004D30B1"/>
    <w:rsid w:val="004D3209"/>
    <w:rsid w:val="004D3331"/>
    <w:rsid w:val="004D38A7"/>
    <w:rsid w:val="004D3997"/>
    <w:rsid w:val="004D3A80"/>
    <w:rsid w:val="004D3C41"/>
    <w:rsid w:val="004D3DA2"/>
    <w:rsid w:val="004D4305"/>
    <w:rsid w:val="004D4C97"/>
    <w:rsid w:val="004D4CE0"/>
    <w:rsid w:val="004D4CE4"/>
    <w:rsid w:val="004D517C"/>
    <w:rsid w:val="004D58FC"/>
    <w:rsid w:val="004D5904"/>
    <w:rsid w:val="004D5B03"/>
    <w:rsid w:val="004D5B70"/>
    <w:rsid w:val="004D5C73"/>
    <w:rsid w:val="004D5F11"/>
    <w:rsid w:val="004D6228"/>
    <w:rsid w:val="004D638B"/>
    <w:rsid w:val="004D64D6"/>
    <w:rsid w:val="004D65EA"/>
    <w:rsid w:val="004D6BC2"/>
    <w:rsid w:val="004D718F"/>
    <w:rsid w:val="004D7472"/>
    <w:rsid w:val="004D7522"/>
    <w:rsid w:val="004D77E0"/>
    <w:rsid w:val="004D799A"/>
    <w:rsid w:val="004D7A5A"/>
    <w:rsid w:val="004D7DB0"/>
    <w:rsid w:val="004E0066"/>
    <w:rsid w:val="004E082B"/>
    <w:rsid w:val="004E08AB"/>
    <w:rsid w:val="004E0C1A"/>
    <w:rsid w:val="004E0C2D"/>
    <w:rsid w:val="004E0CEF"/>
    <w:rsid w:val="004E0EE7"/>
    <w:rsid w:val="004E0FD5"/>
    <w:rsid w:val="004E168A"/>
    <w:rsid w:val="004E1ADE"/>
    <w:rsid w:val="004E20A1"/>
    <w:rsid w:val="004E22DA"/>
    <w:rsid w:val="004E2397"/>
    <w:rsid w:val="004E296B"/>
    <w:rsid w:val="004E2BAC"/>
    <w:rsid w:val="004E2C97"/>
    <w:rsid w:val="004E2DF5"/>
    <w:rsid w:val="004E2FE8"/>
    <w:rsid w:val="004E343E"/>
    <w:rsid w:val="004E3617"/>
    <w:rsid w:val="004E3771"/>
    <w:rsid w:val="004E38D1"/>
    <w:rsid w:val="004E3B34"/>
    <w:rsid w:val="004E3DE9"/>
    <w:rsid w:val="004E3EFE"/>
    <w:rsid w:val="004E4559"/>
    <w:rsid w:val="004E4639"/>
    <w:rsid w:val="004E4683"/>
    <w:rsid w:val="004E468D"/>
    <w:rsid w:val="004E48B5"/>
    <w:rsid w:val="004E496C"/>
    <w:rsid w:val="004E4AC4"/>
    <w:rsid w:val="004E4CA3"/>
    <w:rsid w:val="004E4E85"/>
    <w:rsid w:val="004E5064"/>
    <w:rsid w:val="004E5132"/>
    <w:rsid w:val="004E5146"/>
    <w:rsid w:val="004E51B2"/>
    <w:rsid w:val="004E52F8"/>
    <w:rsid w:val="004E57CC"/>
    <w:rsid w:val="004E5C70"/>
    <w:rsid w:val="004E60DB"/>
    <w:rsid w:val="004E6858"/>
    <w:rsid w:val="004E69B9"/>
    <w:rsid w:val="004E6A05"/>
    <w:rsid w:val="004E6F04"/>
    <w:rsid w:val="004E7160"/>
    <w:rsid w:val="004E73AF"/>
    <w:rsid w:val="004E73C0"/>
    <w:rsid w:val="004E76DB"/>
    <w:rsid w:val="004E776A"/>
    <w:rsid w:val="004E7AA3"/>
    <w:rsid w:val="004E7B52"/>
    <w:rsid w:val="004E7C87"/>
    <w:rsid w:val="004E7E8D"/>
    <w:rsid w:val="004E7FE5"/>
    <w:rsid w:val="004F0594"/>
    <w:rsid w:val="004F06ED"/>
    <w:rsid w:val="004F0733"/>
    <w:rsid w:val="004F094B"/>
    <w:rsid w:val="004F0D71"/>
    <w:rsid w:val="004F0F41"/>
    <w:rsid w:val="004F114C"/>
    <w:rsid w:val="004F11D3"/>
    <w:rsid w:val="004F11EB"/>
    <w:rsid w:val="004F159D"/>
    <w:rsid w:val="004F1694"/>
    <w:rsid w:val="004F1713"/>
    <w:rsid w:val="004F188D"/>
    <w:rsid w:val="004F1B26"/>
    <w:rsid w:val="004F1C11"/>
    <w:rsid w:val="004F1DC8"/>
    <w:rsid w:val="004F1E7B"/>
    <w:rsid w:val="004F1F76"/>
    <w:rsid w:val="004F1F7C"/>
    <w:rsid w:val="004F20F0"/>
    <w:rsid w:val="004F2429"/>
    <w:rsid w:val="004F24A3"/>
    <w:rsid w:val="004F2C64"/>
    <w:rsid w:val="004F3922"/>
    <w:rsid w:val="004F3A48"/>
    <w:rsid w:val="004F3D19"/>
    <w:rsid w:val="004F3DEF"/>
    <w:rsid w:val="004F4120"/>
    <w:rsid w:val="004F45B1"/>
    <w:rsid w:val="004F45EA"/>
    <w:rsid w:val="004F494D"/>
    <w:rsid w:val="004F50C1"/>
    <w:rsid w:val="004F5348"/>
    <w:rsid w:val="004F55E7"/>
    <w:rsid w:val="004F5644"/>
    <w:rsid w:val="004F58AF"/>
    <w:rsid w:val="004F5AD6"/>
    <w:rsid w:val="004F5BEC"/>
    <w:rsid w:val="004F5D15"/>
    <w:rsid w:val="004F5D96"/>
    <w:rsid w:val="004F6306"/>
    <w:rsid w:val="004F65DE"/>
    <w:rsid w:val="004F6962"/>
    <w:rsid w:val="004F69A4"/>
    <w:rsid w:val="004F6A1A"/>
    <w:rsid w:val="004F6C3A"/>
    <w:rsid w:val="004F770F"/>
    <w:rsid w:val="004F772A"/>
    <w:rsid w:val="004F7BA2"/>
    <w:rsid w:val="004F7D0F"/>
    <w:rsid w:val="004F7F46"/>
    <w:rsid w:val="004F7FE2"/>
    <w:rsid w:val="0050008B"/>
    <w:rsid w:val="00500BF9"/>
    <w:rsid w:val="00500D46"/>
    <w:rsid w:val="00500F10"/>
    <w:rsid w:val="0050121C"/>
    <w:rsid w:val="00501318"/>
    <w:rsid w:val="00501544"/>
    <w:rsid w:val="00502143"/>
    <w:rsid w:val="00502578"/>
    <w:rsid w:val="00502671"/>
    <w:rsid w:val="00502A76"/>
    <w:rsid w:val="00502DDC"/>
    <w:rsid w:val="00502EB7"/>
    <w:rsid w:val="00503119"/>
    <w:rsid w:val="00503372"/>
    <w:rsid w:val="0050353D"/>
    <w:rsid w:val="00503686"/>
    <w:rsid w:val="00503B9E"/>
    <w:rsid w:val="0050407A"/>
    <w:rsid w:val="00504211"/>
    <w:rsid w:val="005042F6"/>
    <w:rsid w:val="005043AF"/>
    <w:rsid w:val="005045DD"/>
    <w:rsid w:val="0050470C"/>
    <w:rsid w:val="00504A9B"/>
    <w:rsid w:val="00504D34"/>
    <w:rsid w:val="00505017"/>
    <w:rsid w:val="0050562C"/>
    <w:rsid w:val="005057F8"/>
    <w:rsid w:val="00505AFA"/>
    <w:rsid w:val="00505E90"/>
    <w:rsid w:val="00506095"/>
    <w:rsid w:val="00506369"/>
    <w:rsid w:val="00506537"/>
    <w:rsid w:val="005065CE"/>
    <w:rsid w:val="0050672F"/>
    <w:rsid w:val="005067F6"/>
    <w:rsid w:val="00506A17"/>
    <w:rsid w:val="00506C9B"/>
    <w:rsid w:val="00506CDD"/>
    <w:rsid w:val="00506D48"/>
    <w:rsid w:val="00506E30"/>
    <w:rsid w:val="0050720B"/>
    <w:rsid w:val="005074D6"/>
    <w:rsid w:val="005077C5"/>
    <w:rsid w:val="0050781F"/>
    <w:rsid w:val="005078A2"/>
    <w:rsid w:val="005078A7"/>
    <w:rsid w:val="00507EAE"/>
    <w:rsid w:val="00507F04"/>
    <w:rsid w:val="00507F9D"/>
    <w:rsid w:val="00507FD6"/>
    <w:rsid w:val="00510027"/>
    <w:rsid w:val="005103A5"/>
    <w:rsid w:val="005106D0"/>
    <w:rsid w:val="00510B2F"/>
    <w:rsid w:val="00510C35"/>
    <w:rsid w:val="00510CC0"/>
    <w:rsid w:val="00511104"/>
    <w:rsid w:val="0051124C"/>
    <w:rsid w:val="005113AB"/>
    <w:rsid w:val="005114FE"/>
    <w:rsid w:val="00511559"/>
    <w:rsid w:val="0051167B"/>
    <w:rsid w:val="00511733"/>
    <w:rsid w:val="0051176C"/>
    <w:rsid w:val="005119C0"/>
    <w:rsid w:val="00511C8A"/>
    <w:rsid w:val="00511CA2"/>
    <w:rsid w:val="00512025"/>
    <w:rsid w:val="00512261"/>
    <w:rsid w:val="005122B8"/>
    <w:rsid w:val="005123A3"/>
    <w:rsid w:val="00512615"/>
    <w:rsid w:val="005126B6"/>
    <w:rsid w:val="00512794"/>
    <w:rsid w:val="0051281C"/>
    <w:rsid w:val="0051292C"/>
    <w:rsid w:val="00512A85"/>
    <w:rsid w:val="00512AD2"/>
    <w:rsid w:val="00512D71"/>
    <w:rsid w:val="00513628"/>
    <w:rsid w:val="0051370B"/>
    <w:rsid w:val="0051395D"/>
    <w:rsid w:val="00513AAA"/>
    <w:rsid w:val="00513B32"/>
    <w:rsid w:val="00513BF9"/>
    <w:rsid w:val="00513CD5"/>
    <w:rsid w:val="00513EDC"/>
    <w:rsid w:val="00514077"/>
    <w:rsid w:val="005141A2"/>
    <w:rsid w:val="0051422B"/>
    <w:rsid w:val="00514525"/>
    <w:rsid w:val="00514538"/>
    <w:rsid w:val="00514822"/>
    <w:rsid w:val="005148FF"/>
    <w:rsid w:val="00514A8C"/>
    <w:rsid w:val="00514BCD"/>
    <w:rsid w:val="00514DF1"/>
    <w:rsid w:val="00514F81"/>
    <w:rsid w:val="005151F6"/>
    <w:rsid w:val="00515574"/>
    <w:rsid w:val="00515863"/>
    <w:rsid w:val="005158F8"/>
    <w:rsid w:val="00515B3D"/>
    <w:rsid w:val="00515B85"/>
    <w:rsid w:val="00515E93"/>
    <w:rsid w:val="00516C7D"/>
    <w:rsid w:val="00516D9A"/>
    <w:rsid w:val="0051710F"/>
    <w:rsid w:val="00517202"/>
    <w:rsid w:val="005174F9"/>
    <w:rsid w:val="00517554"/>
    <w:rsid w:val="00517684"/>
    <w:rsid w:val="00517764"/>
    <w:rsid w:val="00517B12"/>
    <w:rsid w:val="00517DAA"/>
    <w:rsid w:val="00520224"/>
    <w:rsid w:val="00520A99"/>
    <w:rsid w:val="00520AAC"/>
    <w:rsid w:val="00520B2D"/>
    <w:rsid w:val="00520B63"/>
    <w:rsid w:val="00520E90"/>
    <w:rsid w:val="00520F23"/>
    <w:rsid w:val="00520FAE"/>
    <w:rsid w:val="0052150B"/>
    <w:rsid w:val="00521785"/>
    <w:rsid w:val="0052192E"/>
    <w:rsid w:val="00521CB7"/>
    <w:rsid w:val="00521DD9"/>
    <w:rsid w:val="0052227E"/>
    <w:rsid w:val="00522334"/>
    <w:rsid w:val="005225C3"/>
    <w:rsid w:val="00522651"/>
    <w:rsid w:val="005227FB"/>
    <w:rsid w:val="00522938"/>
    <w:rsid w:val="00522EF4"/>
    <w:rsid w:val="0052303C"/>
    <w:rsid w:val="0052307A"/>
    <w:rsid w:val="005230C9"/>
    <w:rsid w:val="0052340A"/>
    <w:rsid w:val="00523633"/>
    <w:rsid w:val="00523977"/>
    <w:rsid w:val="00523E5F"/>
    <w:rsid w:val="00524130"/>
    <w:rsid w:val="005241C1"/>
    <w:rsid w:val="005241D4"/>
    <w:rsid w:val="005243FB"/>
    <w:rsid w:val="0052445F"/>
    <w:rsid w:val="0052459F"/>
    <w:rsid w:val="00524A03"/>
    <w:rsid w:val="00524E42"/>
    <w:rsid w:val="0052506C"/>
    <w:rsid w:val="005250A7"/>
    <w:rsid w:val="00525906"/>
    <w:rsid w:val="00525AA0"/>
    <w:rsid w:val="00525BFC"/>
    <w:rsid w:val="00525DC3"/>
    <w:rsid w:val="00526175"/>
    <w:rsid w:val="00526286"/>
    <w:rsid w:val="00526306"/>
    <w:rsid w:val="00526375"/>
    <w:rsid w:val="0052654C"/>
    <w:rsid w:val="005266C8"/>
    <w:rsid w:val="00526881"/>
    <w:rsid w:val="005268CC"/>
    <w:rsid w:val="00526B98"/>
    <w:rsid w:val="00526FB9"/>
    <w:rsid w:val="00527362"/>
    <w:rsid w:val="005273C8"/>
    <w:rsid w:val="00527481"/>
    <w:rsid w:val="00527559"/>
    <w:rsid w:val="00527678"/>
    <w:rsid w:val="00527835"/>
    <w:rsid w:val="00527967"/>
    <w:rsid w:val="005279F5"/>
    <w:rsid w:val="00527E37"/>
    <w:rsid w:val="005300EA"/>
    <w:rsid w:val="00530153"/>
    <w:rsid w:val="0053015F"/>
    <w:rsid w:val="0053022C"/>
    <w:rsid w:val="00530285"/>
    <w:rsid w:val="005304F3"/>
    <w:rsid w:val="0053054A"/>
    <w:rsid w:val="005307C0"/>
    <w:rsid w:val="005308C2"/>
    <w:rsid w:val="00530E7F"/>
    <w:rsid w:val="00530EEC"/>
    <w:rsid w:val="00530FB1"/>
    <w:rsid w:val="005314C4"/>
    <w:rsid w:val="005314EF"/>
    <w:rsid w:val="00531572"/>
    <w:rsid w:val="00531644"/>
    <w:rsid w:val="005319CA"/>
    <w:rsid w:val="005319CC"/>
    <w:rsid w:val="00531B89"/>
    <w:rsid w:val="00531C4A"/>
    <w:rsid w:val="00531D04"/>
    <w:rsid w:val="00531DAF"/>
    <w:rsid w:val="0053220A"/>
    <w:rsid w:val="00532558"/>
    <w:rsid w:val="00532639"/>
    <w:rsid w:val="005329E8"/>
    <w:rsid w:val="00532B38"/>
    <w:rsid w:val="00532C61"/>
    <w:rsid w:val="00533416"/>
    <w:rsid w:val="005335C9"/>
    <w:rsid w:val="00533709"/>
    <w:rsid w:val="00533896"/>
    <w:rsid w:val="00533982"/>
    <w:rsid w:val="00533AA7"/>
    <w:rsid w:val="00533C0C"/>
    <w:rsid w:val="00533EF2"/>
    <w:rsid w:val="00533FCA"/>
    <w:rsid w:val="00534128"/>
    <w:rsid w:val="005346C4"/>
    <w:rsid w:val="00534823"/>
    <w:rsid w:val="00534AFF"/>
    <w:rsid w:val="00534CB7"/>
    <w:rsid w:val="00534D5B"/>
    <w:rsid w:val="00534E0C"/>
    <w:rsid w:val="00534EC3"/>
    <w:rsid w:val="0053539C"/>
    <w:rsid w:val="0053544C"/>
    <w:rsid w:val="00535802"/>
    <w:rsid w:val="00535926"/>
    <w:rsid w:val="00535ED8"/>
    <w:rsid w:val="0053609E"/>
    <w:rsid w:val="0053613F"/>
    <w:rsid w:val="0053614B"/>
    <w:rsid w:val="00536288"/>
    <w:rsid w:val="0053645B"/>
    <w:rsid w:val="00536993"/>
    <w:rsid w:val="00536F47"/>
    <w:rsid w:val="00536FB4"/>
    <w:rsid w:val="0053701A"/>
    <w:rsid w:val="0053723F"/>
    <w:rsid w:val="00537597"/>
    <w:rsid w:val="005377E5"/>
    <w:rsid w:val="0053783B"/>
    <w:rsid w:val="00537C67"/>
    <w:rsid w:val="00537D93"/>
    <w:rsid w:val="005400B1"/>
    <w:rsid w:val="0054010B"/>
    <w:rsid w:val="00540352"/>
    <w:rsid w:val="00541149"/>
    <w:rsid w:val="0054115A"/>
    <w:rsid w:val="00541201"/>
    <w:rsid w:val="0054141B"/>
    <w:rsid w:val="0054148D"/>
    <w:rsid w:val="00541492"/>
    <w:rsid w:val="00541BAA"/>
    <w:rsid w:val="00541C46"/>
    <w:rsid w:val="00541C7F"/>
    <w:rsid w:val="00541DF2"/>
    <w:rsid w:val="00541E1C"/>
    <w:rsid w:val="005421C5"/>
    <w:rsid w:val="00542335"/>
    <w:rsid w:val="005427B8"/>
    <w:rsid w:val="00542935"/>
    <w:rsid w:val="00542A00"/>
    <w:rsid w:val="00542DFF"/>
    <w:rsid w:val="00543297"/>
    <w:rsid w:val="005435D9"/>
    <w:rsid w:val="005437D0"/>
    <w:rsid w:val="00543B36"/>
    <w:rsid w:val="00543DEA"/>
    <w:rsid w:val="00543E61"/>
    <w:rsid w:val="0054419B"/>
    <w:rsid w:val="005441B1"/>
    <w:rsid w:val="005442DA"/>
    <w:rsid w:val="005442F7"/>
    <w:rsid w:val="00544811"/>
    <w:rsid w:val="00544836"/>
    <w:rsid w:val="0054498F"/>
    <w:rsid w:val="00544C12"/>
    <w:rsid w:val="00544E14"/>
    <w:rsid w:val="00544E9A"/>
    <w:rsid w:val="00544EA4"/>
    <w:rsid w:val="00545337"/>
    <w:rsid w:val="005455DB"/>
    <w:rsid w:val="0054561E"/>
    <w:rsid w:val="00545862"/>
    <w:rsid w:val="0054595A"/>
    <w:rsid w:val="00545B08"/>
    <w:rsid w:val="00545D47"/>
    <w:rsid w:val="00545F5A"/>
    <w:rsid w:val="005460E0"/>
    <w:rsid w:val="00546260"/>
    <w:rsid w:val="0054640A"/>
    <w:rsid w:val="0054660F"/>
    <w:rsid w:val="00546E3A"/>
    <w:rsid w:val="00546E40"/>
    <w:rsid w:val="0054703D"/>
    <w:rsid w:val="005472BB"/>
    <w:rsid w:val="005474A6"/>
    <w:rsid w:val="0054790D"/>
    <w:rsid w:val="00547DAE"/>
    <w:rsid w:val="00547E2C"/>
    <w:rsid w:val="00547EC2"/>
    <w:rsid w:val="0055002A"/>
    <w:rsid w:val="00550402"/>
    <w:rsid w:val="0055040A"/>
    <w:rsid w:val="00550567"/>
    <w:rsid w:val="00550721"/>
    <w:rsid w:val="00550C26"/>
    <w:rsid w:val="005514C7"/>
    <w:rsid w:val="00551725"/>
    <w:rsid w:val="0055179D"/>
    <w:rsid w:val="0055183A"/>
    <w:rsid w:val="0055183B"/>
    <w:rsid w:val="0055196E"/>
    <w:rsid w:val="00551AF4"/>
    <w:rsid w:val="00551B1D"/>
    <w:rsid w:val="00551B7C"/>
    <w:rsid w:val="00551C8E"/>
    <w:rsid w:val="00551C94"/>
    <w:rsid w:val="00551CD3"/>
    <w:rsid w:val="00552032"/>
    <w:rsid w:val="0055210E"/>
    <w:rsid w:val="0055238A"/>
    <w:rsid w:val="005524CE"/>
    <w:rsid w:val="005524F2"/>
    <w:rsid w:val="00552736"/>
    <w:rsid w:val="0055282C"/>
    <w:rsid w:val="00552CC4"/>
    <w:rsid w:val="00552EB7"/>
    <w:rsid w:val="00552F1C"/>
    <w:rsid w:val="00552F24"/>
    <w:rsid w:val="00553097"/>
    <w:rsid w:val="00553241"/>
    <w:rsid w:val="0055350A"/>
    <w:rsid w:val="00553939"/>
    <w:rsid w:val="00553E8A"/>
    <w:rsid w:val="005542B2"/>
    <w:rsid w:val="00554766"/>
    <w:rsid w:val="005547D0"/>
    <w:rsid w:val="00554E48"/>
    <w:rsid w:val="005551D5"/>
    <w:rsid w:val="00555496"/>
    <w:rsid w:val="0055549A"/>
    <w:rsid w:val="005555F1"/>
    <w:rsid w:val="00555707"/>
    <w:rsid w:val="00555754"/>
    <w:rsid w:val="005557A7"/>
    <w:rsid w:val="00555818"/>
    <w:rsid w:val="00555A31"/>
    <w:rsid w:val="00555A4A"/>
    <w:rsid w:val="00555A4E"/>
    <w:rsid w:val="00555A60"/>
    <w:rsid w:val="00555C3A"/>
    <w:rsid w:val="00555D04"/>
    <w:rsid w:val="00555DA5"/>
    <w:rsid w:val="00555DE6"/>
    <w:rsid w:val="00555EDC"/>
    <w:rsid w:val="00555F79"/>
    <w:rsid w:val="00555FEB"/>
    <w:rsid w:val="005560E3"/>
    <w:rsid w:val="005561A8"/>
    <w:rsid w:val="005562DF"/>
    <w:rsid w:val="00556815"/>
    <w:rsid w:val="00556CD8"/>
    <w:rsid w:val="00557448"/>
    <w:rsid w:val="005575AA"/>
    <w:rsid w:val="00557F72"/>
    <w:rsid w:val="00560597"/>
    <w:rsid w:val="005607DE"/>
    <w:rsid w:val="00560B9D"/>
    <w:rsid w:val="00560CAF"/>
    <w:rsid w:val="00561202"/>
    <w:rsid w:val="005614A6"/>
    <w:rsid w:val="00561548"/>
    <w:rsid w:val="00561651"/>
    <w:rsid w:val="0056175E"/>
    <w:rsid w:val="00561D17"/>
    <w:rsid w:val="00561E11"/>
    <w:rsid w:val="00561F05"/>
    <w:rsid w:val="005625AC"/>
    <w:rsid w:val="00562B9F"/>
    <w:rsid w:val="005630B5"/>
    <w:rsid w:val="00563212"/>
    <w:rsid w:val="0056343B"/>
    <w:rsid w:val="005635EB"/>
    <w:rsid w:val="00563849"/>
    <w:rsid w:val="00563946"/>
    <w:rsid w:val="00563C0B"/>
    <w:rsid w:val="00563C48"/>
    <w:rsid w:val="00563F90"/>
    <w:rsid w:val="0056402B"/>
    <w:rsid w:val="005643B5"/>
    <w:rsid w:val="005647A9"/>
    <w:rsid w:val="00564A56"/>
    <w:rsid w:val="00564E43"/>
    <w:rsid w:val="005652A1"/>
    <w:rsid w:val="005652D0"/>
    <w:rsid w:val="00565829"/>
    <w:rsid w:val="005658F6"/>
    <w:rsid w:val="00565C05"/>
    <w:rsid w:val="00565C24"/>
    <w:rsid w:val="00565C70"/>
    <w:rsid w:val="00565FD1"/>
    <w:rsid w:val="00566328"/>
    <w:rsid w:val="0056660E"/>
    <w:rsid w:val="00566642"/>
    <w:rsid w:val="00566763"/>
    <w:rsid w:val="00566823"/>
    <w:rsid w:val="00566A28"/>
    <w:rsid w:val="00566B8D"/>
    <w:rsid w:val="00566D40"/>
    <w:rsid w:val="00566F92"/>
    <w:rsid w:val="00566FE7"/>
    <w:rsid w:val="0056724E"/>
    <w:rsid w:val="00567332"/>
    <w:rsid w:val="00567436"/>
    <w:rsid w:val="005675C5"/>
    <w:rsid w:val="005679D8"/>
    <w:rsid w:val="00567ACE"/>
    <w:rsid w:val="00567B9F"/>
    <w:rsid w:val="00567D2E"/>
    <w:rsid w:val="00567DDA"/>
    <w:rsid w:val="00570099"/>
    <w:rsid w:val="0057063D"/>
    <w:rsid w:val="0057077E"/>
    <w:rsid w:val="005708AF"/>
    <w:rsid w:val="005708C3"/>
    <w:rsid w:val="0057134F"/>
    <w:rsid w:val="0057147B"/>
    <w:rsid w:val="005714C1"/>
    <w:rsid w:val="005717C9"/>
    <w:rsid w:val="00571937"/>
    <w:rsid w:val="00571B06"/>
    <w:rsid w:val="00572051"/>
    <w:rsid w:val="005720E3"/>
    <w:rsid w:val="0057245A"/>
    <w:rsid w:val="00572A9C"/>
    <w:rsid w:val="00572F0D"/>
    <w:rsid w:val="005732F0"/>
    <w:rsid w:val="00573789"/>
    <w:rsid w:val="005737D8"/>
    <w:rsid w:val="00573960"/>
    <w:rsid w:val="00574331"/>
    <w:rsid w:val="005744BC"/>
    <w:rsid w:val="005745CA"/>
    <w:rsid w:val="005746EE"/>
    <w:rsid w:val="00574C21"/>
    <w:rsid w:val="005751FA"/>
    <w:rsid w:val="00575733"/>
    <w:rsid w:val="00575779"/>
    <w:rsid w:val="005758FF"/>
    <w:rsid w:val="00575D07"/>
    <w:rsid w:val="0057604B"/>
    <w:rsid w:val="00576403"/>
    <w:rsid w:val="00576716"/>
    <w:rsid w:val="00576A30"/>
    <w:rsid w:val="00576A3F"/>
    <w:rsid w:val="00576CCB"/>
    <w:rsid w:val="00576E32"/>
    <w:rsid w:val="00577213"/>
    <w:rsid w:val="0057744E"/>
    <w:rsid w:val="00577DBA"/>
    <w:rsid w:val="00580764"/>
    <w:rsid w:val="0058095B"/>
    <w:rsid w:val="00580A3B"/>
    <w:rsid w:val="00580ADA"/>
    <w:rsid w:val="005813AE"/>
    <w:rsid w:val="00581610"/>
    <w:rsid w:val="0058233D"/>
    <w:rsid w:val="005825BD"/>
    <w:rsid w:val="0058295D"/>
    <w:rsid w:val="00582A31"/>
    <w:rsid w:val="00582D56"/>
    <w:rsid w:val="00582E51"/>
    <w:rsid w:val="00582F65"/>
    <w:rsid w:val="00583148"/>
    <w:rsid w:val="005832BC"/>
    <w:rsid w:val="005836E4"/>
    <w:rsid w:val="00583ACA"/>
    <w:rsid w:val="005842CC"/>
    <w:rsid w:val="005842EA"/>
    <w:rsid w:val="00584354"/>
    <w:rsid w:val="0058448B"/>
    <w:rsid w:val="005844AE"/>
    <w:rsid w:val="00585084"/>
    <w:rsid w:val="005850D9"/>
    <w:rsid w:val="00585562"/>
    <w:rsid w:val="005858D9"/>
    <w:rsid w:val="00585C67"/>
    <w:rsid w:val="00585F75"/>
    <w:rsid w:val="0058601D"/>
    <w:rsid w:val="0058605F"/>
    <w:rsid w:val="00586829"/>
    <w:rsid w:val="00586908"/>
    <w:rsid w:val="005869D6"/>
    <w:rsid w:val="00586B0E"/>
    <w:rsid w:val="00586C8D"/>
    <w:rsid w:val="00586DFE"/>
    <w:rsid w:val="005872FF"/>
    <w:rsid w:val="00587779"/>
    <w:rsid w:val="005877C4"/>
    <w:rsid w:val="00587CCB"/>
    <w:rsid w:val="00587E13"/>
    <w:rsid w:val="00587EB4"/>
    <w:rsid w:val="00590055"/>
    <w:rsid w:val="0059037A"/>
    <w:rsid w:val="005906A3"/>
    <w:rsid w:val="0059098C"/>
    <w:rsid w:val="00590BD0"/>
    <w:rsid w:val="00590D68"/>
    <w:rsid w:val="005911D8"/>
    <w:rsid w:val="0059134A"/>
    <w:rsid w:val="00591375"/>
    <w:rsid w:val="005914F1"/>
    <w:rsid w:val="0059174E"/>
    <w:rsid w:val="00591813"/>
    <w:rsid w:val="0059183A"/>
    <w:rsid w:val="00591A77"/>
    <w:rsid w:val="00591BEC"/>
    <w:rsid w:val="00591CCA"/>
    <w:rsid w:val="00591F3F"/>
    <w:rsid w:val="005920FE"/>
    <w:rsid w:val="00592170"/>
    <w:rsid w:val="005923CE"/>
    <w:rsid w:val="0059248A"/>
    <w:rsid w:val="00592542"/>
    <w:rsid w:val="005926DA"/>
    <w:rsid w:val="00592DED"/>
    <w:rsid w:val="00593613"/>
    <w:rsid w:val="00593EED"/>
    <w:rsid w:val="005945AD"/>
    <w:rsid w:val="005946B5"/>
    <w:rsid w:val="005946C9"/>
    <w:rsid w:val="005947F9"/>
    <w:rsid w:val="00594863"/>
    <w:rsid w:val="005948D5"/>
    <w:rsid w:val="00594BA7"/>
    <w:rsid w:val="00594E50"/>
    <w:rsid w:val="00594EE2"/>
    <w:rsid w:val="00595212"/>
    <w:rsid w:val="005956A3"/>
    <w:rsid w:val="00595A66"/>
    <w:rsid w:val="00595FC5"/>
    <w:rsid w:val="0059683D"/>
    <w:rsid w:val="0059699B"/>
    <w:rsid w:val="00596D80"/>
    <w:rsid w:val="005974A4"/>
    <w:rsid w:val="0059782C"/>
    <w:rsid w:val="00597B32"/>
    <w:rsid w:val="00597E37"/>
    <w:rsid w:val="005A0161"/>
    <w:rsid w:val="005A0AF2"/>
    <w:rsid w:val="005A0E02"/>
    <w:rsid w:val="005A141E"/>
    <w:rsid w:val="005A1678"/>
    <w:rsid w:val="005A1714"/>
    <w:rsid w:val="005A1797"/>
    <w:rsid w:val="005A193E"/>
    <w:rsid w:val="005A1960"/>
    <w:rsid w:val="005A1B72"/>
    <w:rsid w:val="005A1BC7"/>
    <w:rsid w:val="005A1CA1"/>
    <w:rsid w:val="005A1CF1"/>
    <w:rsid w:val="005A1D64"/>
    <w:rsid w:val="005A1E67"/>
    <w:rsid w:val="005A23FD"/>
    <w:rsid w:val="005A2455"/>
    <w:rsid w:val="005A24F1"/>
    <w:rsid w:val="005A251E"/>
    <w:rsid w:val="005A2633"/>
    <w:rsid w:val="005A2974"/>
    <w:rsid w:val="005A2BDC"/>
    <w:rsid w:val="005A2D02"/>
    <w:rsid w:val="005A2DC3"/>
    <w:rsid w:val="005A31E6"/>
    <w:rsid w:val="005A32A8"/>
    <w:rsid w:val="005A34DC"/>
    <w:rsid w:val="005A36F3"/>
    <w:rsid w:val="005A386B"/>
    <w:rsid w:val="005A3CC8"/>
    <w:rsid w:val="005A3CD8"/>
    <w:rsid w:val="005A43B5"/>
    <w:rsid w:val="005A453D"/>
    <w:rsid w:val="005A4821"/>
    <w:rsid w:val="005A48CD"/>
    <w:rsid w:val="005A4EE0"/>
    <w:rsid w:val="005A51A8"/>
    <w:rsid w:val="005A53B3"/>
    <w:rsid w:val="005A5C70"/>
    <w:rsid w:val="005A5DF2"/>
    <w:rsid w:val="005A5E10"/>
    <w:rsid w:val="005A5ED7"/>
    <w:rsid w:val="005A6597"/>
    <w:rsid w:val="005A65FD"/>
    <w:rsid w:val="005A6922"/>
    <w:rsid w:val="005A6C22"/>
    <w:rsid w:val="005A6D63"/>
    <w:rsid w:val="005A6F5B"/>
    <w:rsid w:val="005A6F81"/>
    <w:rsid w:val="005A6FF1"/>
    <w:rsid w:val="005A700E"/>
    <w:rsid w:val="005A746D"/>
    <w:rsid w:val="005A748F"/>
    <w:rsid w:val="005A74EC"/>
    <w:rsid w:val="005A7B10"/>
    <w:rsid w:val="005A7DB9"/>
    <w:rsid w:val="005B050D"/>
    <w:rsid w:val="005B0B4D"/>
    <w:rsid w:val="005B19A4"/>
    <w:rsid w:val="005B1A3F"/>
    <w:rsid w:val="005B1E92"/>
    <w:rsid w:val="005B1EB5"/>
    <w:rsid w:val="005B1F63"/>
    <w:rsid w:val="005B1FAE"/>
    <w:rsid w:val="005B2061"/>
    <w:rsid w:val="005B2342"/>
    <w:rsid w:val="005B2428"/>
    <w:rsid w:val="005B2534"/>
    <w:rsid w:val="005B2636"/>
    <w:rsid w:val="005B26C1"/>
    <w:rsid w:val="005B284C"/>
    <w:rsid w:val="005B28A5"/>
    <w:rsid w:val="005B2A47"/>
    <w:rsid w:val="005B2D9A"/>
    <w:rsid w:val="005B2E60"/>
    <w:rsid w:val="005B33F8"/>
    <w:rsid w:val="005B3466"/>
    <w:rsid w:val="005B3519"/>
    <w:rsid w:val="005B394E"/>
    <w:rsid w:val="005B3A95"/>
    <w:rsid w:val="005B3D31"/>
    <w:rsid w:val="005B3D34"/>
    <w:rsid w:val="005B3F89"/>
    <w:rsid w:val="005B3FA1"/>
    <w:rsid w:val="005B4007"/>
    <w:rsid w:val="005B4541"/>
    <w:rsid w:val="005B46CB"/>
    <w:rsid w:val="005B473A"/>
    <w:rsid w:val="005B4821"/>
    <w:rsid w:val="005B4A66"/>
    <w:rsid w:val="005B4BD3"/>
    <w:rsid w:val="005B4DCF"/>
    <w:rsid w:val="005B4EAE"/>
    <w:rsid w:val="005B5026"/>
    <w:rsid w:val="005B5283"/>
    <w:rsid w:val="005B5317"/>
    <w:rsid w:val="005B56C5"/>
    <w:rsid w:val="005B56E4"/>
    <w:rsid w:val="005B5727"/>
    <w:rsid w:val="005B5790"/>
    <w:rsid w:val="005B58E0"/>
    <w:rsid w:val="005B5A6F"/>
    <w:rsid w:val="005B5AC1"/>
    <w:rsid w:val="005B5B20"/>
    <w:rsid w:val="005B60DB"/>
    <w:rsid w:val="005B62A4"/>
    <w:rsid w:val="005B6514"/>
    <w:rsid w:val="005B6519"/>
    <w:rsid w:val="005B6C44"/>
    <w:rsid w:val="005B6E7F"/>
    <w:rsid w:val="005B6EA7"/>
    <w:rsid w:val="005B7027"/>
    <w:rsid w:val="005B706C"/>
    <w:rsid w:val="005B738A"/>
    <w:rsid w:val="005B769D"/>
    <w:rsid w:val="005B78D2"/>
    <w:rsid w:val="005B7C32"/>
    <w:rsid w:val="005B7D95"/>
    <w:rsid w:val="005B7E20"/>
    <w:rsid w:val="005B7F83"/>
    <w:rsid w:val="005C0340"/>
    <w:rsid w:val="005C0630"/>
    <w:rsid w:val="005C09E0"/>
    <w:rsid w:val="005C0FE3"/>
    <w:rsid w:val="005C101C"/>
    <w:rsid w:val="005C155C"/>
    <w:rsid w:val="005C15FA"/>
    <w:rsid w:val="005C171C"/>
    <w:rsid w:val="005C17E8"/>
    <w:rsid w:val="005C18A8"/>
    <w:rsid w:val="005C1A10"/>
    <w:rsid w:val="005C21F9"/>
    <w:rsid w:val="005C22D5"/>
    <w:rsid w:val="005C231D"/>
    <w:rsid w:val="005C2736"/>
    <w:rsid w:val="005C27F9"/>
    <w:rsid w:val="005C2C72"/>
    <w:rsid w:val="005C2D43"/>
    <w:rsid w:val="005C31A9"/>
    <w:rsid w:val="005C328C"/>
    <w:rsid w:val="005C3432"/>
    <w:rsid w:val="005C3792"/>
    <w:rsid w:val="005C383F"/>
    <w:rsid w:val="005C390A"/>
    <w:rsid w:val="005C399E"/>
    <w:rsid w:val="005C39FE"/>
    <w:rsid w:val="005C3A10"/>
    <w:rsid w:val="005C3CDC"/>
    <w:rsid w:val="005C3ED1"/>
    <w:rsid w:val="005C4415"/>
    <w:rsid w:val="005C4660"/>
    <w:rsid w:val="005C475B"/>
    <w:rsid w:val="005C47A4"/>
    <w:rsid w:val="005C4816"/>
    <w:rsid w:val="005C4915"/>
    <w:rsid w:val="005C4B8F"/>
    <w:rsid w:val="005C4F7C"/>
    <w:rsid w:val="005C4FDD"/>
    <w:rsid w:val="005C551F"/>
    <w:rsid w:val="005C5703"/>
    <w:rsid w:val="005C5A66"/>
    <w:rsid w:val="005C5CCF"/>
    <w:rsid w:val="005C6228"/>
    <w:rsid w:val="005C6B19"/>
    <w:rsid w:val="005C6B67"/>
    <w:rsid w:val="005C6B9B"/>
    <w:rsid w:val="005C7161"/>
    <w:rsid w:val="005C721F"/>
    <w:rsid w:val="005C77E6"/>
    <w:rsid w:val="005C79FC"/>
    <w:rsid w:val="005D0002"/>
    <w:rsid w:val="005D0949"/>
    <w:rsid w:val="005D0A21"/>
    <w:rsid w:val="005D0A7E"/>
    <w:rsid w:val="005D0CC8"/>
    <w:rsid w:val="005D0D7E"/>
    <w:rsid w:val="005D1379"/>
    <w:rsid w:val="005D13E1"/>
    <w:rsid w:val="005D1462"/>
    <w:rsid w:val="005D1561"/>
    <w:rsid w:val="005D17D8"/>
    <w:rsid w:val="005D1A4B"/>
    <w:rsid w:val="005D1DB4"/>
    <w:rsid w:val="005D1F5A"/>
    <w:rsid w:val="005D29D9"/>
    <w:rsid w:val="005D31F6"/>
    <w:rsid w:val="005D3505"/>
    <w:rsid w:val="005D3512"/>
    <w:rsid w:val="005D3586"/>
    <w:rsid w:val="005D36A8"/>
    <w:rsid w:val="005D386F"/>
    <w:rsid w:val="005D3954"/>
    <w:rsid w:val="005D3BEE"/>
    <w:rsid w:val="005D3E5A"/>
    <w:rsid w:val="005D3E9A"/>
    <w:rsid w:val="005D4266"/>
    <w:rsid w:val="005D42DD"/>
    <w:rsid w:val="005D48A9"/>
    <w:rsid w:val="005D48B0"/>
    <w:rsid w:val="005D493B"/>
    <w:rsid w:val="005D495F"/>
    <w:rsid w:val="005D4DAD"/>
    <w:rsid w:val="005D4DBF"/>
    <w:rsid w:val="005D4FAF"/>
    <w:rsid w:val="005D51CD"/>
    <w:rsid w:val="005D5266"/>
    <w:rsid w:val="005D5727"/>
    <w:rsid w:val="005D5875"/>
    <w:rsid w:val="005D59F5"/>
    <w:rsid w:val="005D6A26"/>
    <w:rsid w:val="005D6D06"/>
    <w:rsid w:val="005D6F01"/>
    <w:rsid w:val="005D6F4D"/>
    <w:rsid w:val="005D706F"/>
    <w:rsid w:val="005D712D"/>
    <w:rsid w:val="005D719D"/>
    <w:rsid w:val="005D7782"/>
    <w:rsid w:val="005D786E"/>
    <w:rsid w:val="005D7CBA"/>
    <w:rsid w:val="005D7F34"/>
    <w:rsid w:val="005E019D"/>
    <w:rsid w:val="005E03D9"/>
    <w:rsid w:val="005E0466"/>
    <w:rsid w:val="005E05AD"/>
    <w:rsid w:val="005E092F"/>
    <w:rsid w:val="005E0B20"/>
    <w:rsid w:val="005E0D27"/>
    <w:rsid w:val="005E119B"/>
    <w:rsid w:val="005E11D3"/>
    <w:rsid w:val="005E13D8"/>
    <w:rsid w:val="005E1757"/>
    <w:rsid w:val="005E1F1C"/>
    <w:rsid w:val="005E1FE2"/>
    <w:rsid w:val="005E2090"/>
    <w:rsid w:val="005E2447"/>
    <w:rsid w:val="005E265E"/>
    <w:rsid w:val="005E268F"/>
    <w:rsid w:val="005E2A9D"/>
    <w:rsid w:val="005E2AB3"/>
    <w:rsid w:val="005E2BB9"/>
    <w:rsid w:val="005E2C05"/>
    <w:rsid w:val="005E3053"/>
    <w:rsid w:val="005E3381"/>
    <w:rsid w:val="005E33BD"/>
    <w:rsid w:val="005E34B1"/>
    <w:rsid w:val="005E35B5"/>
    <w:rsid w:val="005E3713"/>
    <w:rsid w:val="005E3CD3"/>
    <w:rsid w:val="005E3D03"/>
    <w:rsid w:val="005E3DBE"/>
    <w:rsid w:val="005E406B"/>
    <w:rsid w:val="005E41BA"/>
    <w:rsid w:val="005E4272"/>
    <w:rsid w:val="005E43F9"/>
    <w:rsid w:val="005E44FA"/>
    <w:rsid w:val="005E4995"/>
    <w:rsid w:val="005E49B3"/>
    <w:rsid w:val="005E4BB5"/>
    <w:rsid w:val="005E5060"/>
    <w:rsid w:val="005E51A9"/>
    <w:rsid w:val="005E51CC"/>
    <w:rsid w:val="005E52D1"/>
    <w:rsid w:val="005E5379"/>
    <w:rsid w:val="005E5960"/>
    <w:rsid w:val="005E5E3A"/>
    <w:rsid w:val="005E5F21"/>
    <w:rsid w:val="005E616B"/>
    <w:rsid w:val="005E6546"/>
    <w:rsid w:val="005E6706"/>
    <w:rsid w:val="005E674C"/>
    <w:rsid w:val="005E67F9"/>
    <w:rsid w:val="005E69AE"/>
    <w:rsid w:val="005E70B3"/>
    <w:rsid w:val="005E731D"/>
    <w:rsid w:val="005E771F"/>
    <w:rsid w:val="005E7BD0"/>
    <w:rsid w:val="005F03DD"/>
    <w:rsid w:val="005F04C2"/>
    <w:rsid w:val="005F0708"/>
    <w:rsid w:val="005F080E"/>
    <w:rsid w:val="005F0997"/>
    <w:rsid w:val="005F09BB"/>
    <w:rsid w:val="005F0A22"/>
    <w:rsid w:val="005F0B5A"/>
    <w:rsid w:val="005F0C0D"/>
    <w:rsid w:val="005F0F70"/>
    <w:rsid w:val="005F0FC5"/>
    <w:rsid w:val="005F102F"/>
    <w:rsid w:val="005F13EA"/>
    <w:rsid w:val="005F177F"/>
    <w:rsid w:val="005F1878"/>
    <w:rsid w:val="005F1E8F"/>
    <w:rsid w:val="005F28DE"/>
    <w:rsid w:val="005F29F6"/>
    <w:rsid w:val="005F2B63"/>
    <w:rsid w:val="005F2C48"/>
    <w:rsid w:val="005F2D75"/>
    <w:rsid w:val="005F2E3A"/>
    <w:rsid w:val="005F2FAE"/>
    <w:rsid w:val="005F2FAF"/>
    <w:rsid w:val="005F2FDB"/>
    <w:rsid w:val="005F300D"/>
    <w:rsid w:val="005F3022"/>
    <w:rsid w:val="005F3141"/>
    <w:rsid w:val="005F3C4D"/>
    <w:rsid w:val="005F3EE3"/>
    <w:rsid w:val="005F3F31"/>
    <w:rsid w:val="005F40B4"/>
    <w:rsid w:val="005F41E7"/>
    <w:rsid w:val="005F440D"/>
    <w:rsid w:val="005F4C70"/>
    <w:rsid w:val="005F4D6D"/>
    <w:rsid w:val="005F4D7D"/>
    <w:rsid w:val="005F4DB6"/>
    <w:rsid w:val="005F4DD7"/>
    <w:rsid w:val="005F4EBD"/>
    <w:rsid w:val="005F5156"/>
    <w:rsid w:val="005F515C"/>
    <w:rsid w:val="005F5A8B"/>
    <w:rsid w:val="005F5C3B"/>
    <w:rsid w:val="005F5C69"/>
    <w:rsid w:val="005F6828"/>
    <w:rsid w:val="005F6851"/>
    <w:rsid w:val="005F6DAA"/>
    <w:rsid w:val="005F6EB8"/>
    <w:rsid w:val="005F6EFB"/>
    <w:rsid w:val="005F6F35"/>
    <w:rsid w:val="005F7085"/>
    <w:rsid w:val="005F75AE"/>
    <w:rsid w:val="005F768F"/>
    <w:rsid w:val="005F782C"/>
    <w:rsid w:val="005F7874"/>
    <w:rsid w:val="005F78D8"/>
    <w:rsid w:val="005F78EC"/>
    <w:rsid w:val="005F7BC9"/>
    <w:rsid w:val="005F7DBB"/>
    <w:rsid w:val="005F7EF9"/>
    <w:rsid w:val="005F7F8A"/>
    <w:rsid w:val="00600018"/>
    <w:rsid w:val="00600226"/>
    <w:rsid w:val="00601144"/>
    <w:rsid w:val="006011BA"/>
    <w:rsid w:val="0060138B"/>
    <w:rsid w:val="006014B7"/>
    <w:rsid w:val="006015FB"/>
    <w:rsid w:val="006016A6"/>
    <w:rsid w:val="00601947"/>
    <w:rsid w:val="00601E95"/>
    <w:rsid w:val="006020AD"/>
    <w:rsid w:val="006023C3"/>
    <w:rsid w:val="0060288B"/>
    <w:rsid w:val="00602AA5"/>
    <w:rsid w:val="00602BA1"/>
    <w:rsid w:val="00602C78"/>
    <w:rsid w:val="00603300"/>
    <w:rsid w:val="0060347E"/>
    <w:rsid w:val="0060353C"/>
    <w:rsid w:val="00603620"/>
    <w:rsid w:val="00603ABD"/>
    <w:rsid w:val="00603CE2"/>
    <w:rsid w:val="00604368"/>
    <w:rsid w:val="006043E6"/>
    <w:rsid w:val="006046BC"/>
    <w:rsid w:val="00604C7A"/>
    <w:rsid w:val="00604CB4"/>
    <w:rsid w:val="00604DF4"/>
    <w:rsid w:val="00604DF5"/>
    <w:rsid w:val="00604E7E"/>
    <w:rsid w:val="00604FC9"/>
    <w:rsid w:val="00605333"/>
    <w:rsid w:val="006055E3"/>
    <w:rsid w:val="006055EA"/>
    <w:rsid w:val="006056B1"/>
    <w:rsid w:val="006058A2"/>
    <w:rsid w:val="00605995"/>
    <w:rsid w:val="00605A9F"/>
    <w:rsid w:val="00605B91"/>
    <w:rsid w:val="00605CCD"/>
    <w:rsid w:val="00606016"/>
    <w:rsid w:val="00606208"/>
    <w:rsid w:val="0060621E"/>
    <w:rsid w:val="0060628B"/>
    <w:rsid w:val="006062AB"/>
    <w:rsid w:val="006064D0"/>
    <w:rsid w:val="0060655A"/>
    <w:rsid w:val="00606927"/>
    <w:rsid w:val="00606E08"/>
    <w:rsid w:val="00606E37"/>
    <w:rsid w:val="006073C8"/>
    <w:rsid w:val="006079E4"/>
    <w:rsid w:val="00607E46"/>
    <w:rsid w:val="00610187"/>
    <w:rsid w:val="00610733"/>
    <w:rsid w:val="0061078B"/>
    <w:rsid w:val="006108E5"/>
    <w:rsid w:val="00610A7B"/>
    <w:rsid w:val="00610D49"/>
    <w:rsid w:val="00610F96"/>
    <w:rsid w:val="00610FFD"/>
    <w:rsid w:val="0061139E"/>
    <w:rsid w:val="006116FF"/>
    <w:rsid w:val="00611C0F"/>
    <w:rsid w:val="00611C9D"/>
    <w:rsid w:val="00611FC4"/>
    <w:rsid w:val="0061209C"/>
    <w:rsid w:val="00612408"/>
    <w:rsid w:val="0061253F"/>
    <w:rsid w:val="006128FE"/>
    <w:rsid w:val="006129A6"/>
    <w:rsid w:val="00612A20"/>
    <w:rsid w:val="00612B67"/>
    <w:rsid w:val="00612E5D"/>
    <w:rsid w:val="006131C5"/>
    <w:rsid w:val="00613319"/>
    <w:rsid w:val="00613362"/>
    <w:rsid w:val="00613493"/>
    <w:rsid w:val="00614076"/>
    <w:rsid w:val="006144E1"/>
    <w:rsid w:val="00614A49"/>
    <w:rsid w:val="00615235"/>
    <w:rsid w:val="0061524F"/>
    <w:rsid w:val="006154E2"/>
    <w:rsid w:val="0061570E"/>
    <w:rsid w:val="0061581E"/>
    <w:rsid w:val="006166F4"/>
    <w:rsid w:val="006167B3"/>
    <w:rsid w:val="006167E6"/>
    <w:rsid w:val="0061682B"/>
    <w:rsid w:val="00616BF4"/>
    <w:rsid w:val="00616E77"/>
    <w:rsid w:val="00616EA6"/>
    <w:rsid w:val="00616F7D"/>
    <w:rsid w:val="00617133"/>
    <w:rsid w:val="006172DF"/>
    <w:rsid w:val="0061761B"/>
    <w:rsid w:val="00617E31"/>
    <w:rsid w:val="006201DB"/>
    <w:rsid w:val="0062038C"/>
    <w:rsid w:val="006204CF"/>
    <w:rsid w:val="0062053C"/>
    <w:rsid w:val="00620B04"/>
    <w:rsid w:val="00621030"/>
    <w:rsid w:val="0062115E"/>
    <w:rsid w:val="00621188"/>
    <w:rsid w:val="006218A9"/>
    <w:rsid w:val="00621E60"/>
    <w:rsid w:val="0062222E"/>
    <w:rsid w:val="006225CC"/>
    <w:rsid w:val="00622762"/>
    <w:rsid w:val="00622910"/>
    <w:rsid w:val="00622941"/>
    <w:rsid w:val="00622A07"/>
    <w:rsid w:val="00622A20"/>
    <w:rsid w:val="00622B68"/>
    <w:rsid w:val="00622F0F"/>
    <w:rsid w:val="00622FA4"/>
    <w:rsid w:val="00622FD3"/>
    <w:rsid w:val="006231CD"/>
    <w:rsid w:val="006239C9"/>
    <w:rsid w:val="00623AFD"/>
    <w:rsid w:val="00623DE4"/>
    <w:rsid w:val="00623EC9"/>
    <w:rsid w:val="00623EFD"/>
    <w:rsid w:val="00623F88"/>
    <w:rsid w:val="006241B5"/>
    <w:rsid w:val="006242F2"/>
    <w:rsid w:val="00624378"/>
    <w:rsid w:val="0062448D"/>
    <w:rsid w:val="0062453C"/>
    <w:rsid w:val="00624585"/>
    <w:rsid w:val="0062489A"/>
    <w:rsid w:val="00624BD1"/>
    <w:rsid w:val="00624E01"/>
    <w:rsid w:val="0062538D"/>
    <w:rsid w:val="006255E1"/>
    <w:rsid w:val="0062586B"/>
    <w:rsid w:val="00625A1F"/>
    <w:rsid w:val="00625AFB"/>
    <w:rsid w:val="00625E35"/>
    <w:rsid w:val="00626064"/>
    <w:rsid w:val="00626434"/>
    <w:rsid w:val="00626631"/>
    <w:rsid w:val="00626ABF"/>
    <w:rsid w:val="00627146"/>
    <w:rsid w:val="0062716C"/>
    <w:rsid w:val="006271C3"/>
    <w:rsid w:val="00627219"/>
    <w:rsid w:val="0062736D"/>
    <w:rsid w:val="0062737B"/>
    <w:rsid w:val="00627487"/>
    <w:rsid w:val="00627602"/>
    <w:rsid w:val="00627E8D"/>
    <w:rsid w:val="00630224"/>
    <w:rsid w:val="00630496"/>
    <w:rsid w:val="0063070B"/>
    <w:rsid w:val="006308D4"/>
    <w:rsid w:val="00630CED"/>
    <w:rsid w:val="00630D23"/>
    <w:rsid w:val="00630D87"/>
    <w:rsid w:val="00630EEF"/>
    <w:rsid w:val="00631126"/>
    <w:rsid w:val="006312CC"/>
    <w:rsid w:val="0063135A"/>
    <w:rsid w:val="006314D3"/>
    <w:rsid w:val="0063167A"/>
    <w:rsid w:val="006316A3"/>
    <w:rsid w:val="0063187B"/>
    <w:rsid w:val="0063194B"/>
    <w:rsid w:val="0063196F"/>
    <w:rsid w:val="00631AAB"/>
    <w:rsid w:val="00631B71"/>
    <w:rsid w:val="00632444"/>
    <w:rsid w:val="006329C7"/>
    <w:rsid w:val="00632A3F"/>
    <w:rsid w:val="00632B7B"/>
    <w:rsid w:val="00632C40"/>
    <w:rsid w:val="00632E54"/>
    <w:rsid w:val="00632F61"/>
    <w:rsid w:val="006335A7"/>
    <w:rsid w:val="00633630"/>
    <w:rsid w:val="0063387C"/>
    <w:rsid w:val="00633DC3"/>
    <w:rsid w:val="00634071"/>
    <w:rsid w:val="00634373"/>
    <w:rsid w:val="00634567"/>
    <w:rsid w:val="00634578"/>
    <w:rsid w:val="0063458A"/>
    <w:rsid w:val="0063486D"/>
    <w:rsid w:val="0063493B"/>
    <w:rsid w:val="0063497F"/>
    <w:rsid w:val="00634A6B"/>
    <w:rsid w:val="00634B15"/>
    <w:rsid w:val="00634B77"/>
    <w:rsid w:val="00634C1C"/>
    <w:rsid w:val="00634E2A"/>
    <w:rsid w:val="00635A7F"/>
    <w:rsid w:val="00635D9D"/>
    <w:rsid w:val="00635DC3"/>
    <w:rsid w:val="00635E20"/>
    <w:rsid w:val="006363FB"/>
    <w:rsid w:val="006367D2"/>
    <w:rsid w:val="00636964"/>
    <w:rsid w:val="00636A16"/>
    <w:rsid w:val="00636B9B"/>
    <w:rsid w:val="00636C94"/>
    <w:rsid w:val="00636D12"/>
    <w:rsid w:val="00636D36"/>
    <w:rsid w:val="0063707A"/>
    <w:rsid w:val="00637308"/>
    <w:rsid w:val="00637350"/>
    <w:rsid w:val="00637463"/>
    <w:rsid w:val="006374A1"/>
    <w:rsid w:val="006375CC"/>
    <w:rsid w:val="006376AD"/>
    <w:rsid w:val="00637AED"/>
    <w:rsid w:val="00637C69"/>
    <w:rsid w:val="00637C84"/>
    <w:rsid w:val="00637CDC"/>
    <w:rsid w:val="00637F4A"/>
    <w:rsid w:val="00640551"/>
    <w:rsid w:val="0064081B"/>
    <w:rsid w:val="00640A97"/>
    <w:rsid w:val="00640C16"/>
    <w:rsid w:val="00640D4D"/>
    <w:rsid w:val="00640E6F"/>
    <w:rsid w:val="006415F1"/>
    <w:rsid w:val="0064191C"/>
    <w:rsid w:val="00641AD2"/>
    <w:rsid w:val="00641B85"/>
    <w:rsid w:val="00641D79"/>
    <w:rsid w:val="00641F26"/>
    <w:rsid w:val="00642099"/>
    <w:rsid w:val="006423F7"/>
    <w:rsid w:val="00642944"/>
    <w:rsid w:val="00642A51"/>
    <w:rsid w:val="00642B5B"/>
    <w:rsid w:val="00642BAB"/>
    <w:rsid w:val="00642CFE"/>
    <w:rsid w:val="0064323C"/>
    <w:rsid w:val="006435CD"/>
    <w:rsid w:val="006437B8"/>
    <w:rsid w:val="00643CAB"/>
    <w:rsid w:val="00643CD0"/>
    <w:rsid w:val="00643D6A"/>
    <w:rsid w:val="00643FDB"/>
    <w:rsid w:val="00643FE2"/>
    <w:rsid w:val="006440AE"/>
    <w:rsid w:val="006443C0"/>
    <w:rsid w:val="006444A5"/>
    <w:rsid w:val="006446AE"/>
    <w:rsid w:val="006449CF"/>
    <w:rsid w:val="00644C6F"/>
    <w:rsid w:val="00644CE9"/>
    <w:rsid w:val="00644DBA"/>
    <w:rsid w:val="00644FB8"/>
    <w:rsid w:val="0064500F"/>
    <w:rsid w:val="0064516E"/>
    <w:rsid w:val="00645526"/>
    <w:rsid w:val="006457CE"/>
    <w:rsid w:val="00645B09"/>
    <w:rsid w:val="00645CBA"/>
    <w:rsid w:val="00645EBF"/>
    <w:rsid w:val="0064635F"/>
    <w:rsid w:val="00646426"/>
    <w:rsid w:val="00646CCB"/>
    <w:rsid w:val="0064717E"/>
    <w:rsid w:val="006477DA"/>
    <w:rsid w:val="00647832"/>
    <w:rsid w:val="00647845"/>
    <w:rsid w:val="00647887"/>
    <w:rsid w:val="00647910"/>
    <w:rsid w:val="006501DD"/>
    <w:rsid w:val="00650346"/>
    <w:rsid w:val="006503FD"/>
    <w:rsid w:val="006505A1"/>
    <w:rsid w:val="006505C9"/>
    <w:rsid w:val="006505F6"/>
    <w:rsid w:val="00650637"/>
    <w:rsid w:val="00650ABB"/>
    <w:rsid w:val="00650DED"/>
    <w:rsid w:val="006516A6"/>
    <w:rsid w:val="0065174D"/>
    <w:rsid w:val="00651887"/>
    <w:rsid w:val="006518A6"/>
    <w:rsid w:val="00651B7E"/>
    <w:rsid w:val="00651C23"/>
    <w:rsid w:val="00651C2A"/>
    <w:rsid w:val="00651ECD"/>
    <w:rsid w:val="00651ED4"/>
    <w:rsid w:val="0065253A"/>
    <w:rsid w:val="0065279B"/>
    <w:rsid w:val="006529CC"/>
    <w:rsid w:val="00652B35"/>
    <w:rsid w:val="00652BA7"/>
    <w:rsid w:val="00652E24"/>
    <w:rsid w:val="00652EB6"/>
    <w:rsid w:val="006530F4"/>
    <w:rsid w:val="00653106"/>
    <w:rsid w:val="00653166"/>
    <w:rsid w:val="0065355F"/>
    <w:rsid w:val="00653B14"/>
    <w:rsid w:val="00653F7F"/>
    <w:rsid w:val="00654BF6"/>
    <w:rsid w:val="00654D71"/>
    <w:rsid w:val="00654F9D"/>
    <w:rsid w:val="006552C4"/>
    <w:rsid w:val="00655518"/>
    <w:rsid w:val="006556A6"/>
    <w:rsid w:val="00655953"/>
    <w:rsid w:val="00655E71"/>
    <w:rsid w:val="00655F26"/>
    <w:rsid w:val="006561FB"/>
    <w:rsid w:val="006569A8"/>
    <w:rsid w:val="00656D3F"/>
    <w:rsid w:val="00656DFD"/>
    <w:rsid w:val="00657048"/>
    <w:rsid w:val="0065706B"/>
    <w:rsid w:val="006570FA"/>
    <w:rsid w:val="00657107"/>
    <w:rsid w:val="006571D8"/>
    <w:rsid w:val="00657469"/>
    <w:rsid w:val="006578BF"/>
    <w:rsid w:val="00657AF8"/>
    <w:rsid w:val="00657BB9"/>
    <w:rsid w:val="00657C4F"/>
    <w:rsid w:val="00657D50"/>
    <w:rsid w:val="00657E0B"/>
    <w:rsid w:val="006603C2"/>
    <w:rsid w:val="00660833"/>
    <w:rsid w:val="006608A0"/>
    <w:rsid w:val="00660E1F"/>
    <w:rsid w:val="00660FF2"/>
    <w:rsid w:val="006612B2"/>
    <w:rsid w:val="0066137E"/>
    <w:rsid w:val="00661795"/>
    <w:rsid w:val="006617EB"/>
    <w:rsid w:val="00661823"/>
    <w:rsid w:val="00661BB3"/>
    <w:rsid w:val="00661BC4"/>
    <w:rsid w:val="00661D54"/>
    <w:rsid w:val="00662420"/>
    <w:rsid w:val="006625B1"/>
    <w:rsid w:val="00662A47"/>
    <w:rsid w:val="00662C07"/>
    <w:rsid w:val="00662F6C"/>
    <w:rsid w:val="00662FF3"/>
    <w:rsid w:val="006632DF"/>
    <w:rsid w:val="00663548"/>
    <w:rsid w:val="00663860"/>
    <w:rsid w:val="00663982"/>
    <w:rsid w:val="00663F3B"/>
    <w:rsid w:val="00663F3C"/>
    <w:rsid w:val="00664150"/>
    <w:rsid w:val="006643D5"/>
    <w:rsid w:val="006645F2"/>
    <w:rsid w:val="00664ABB"/>
    <w:rsid w:val="00664DC5"/>
    <w:rsid w:val="00664E81"/>
    <w:rsid w:val="0066524F"/>
    <w:rsid w:val="006652A6"/>
    <w:rsid w:val="00665324"/>
    <w:rsid w:val="00665413"/>
    <w:rsid w:val="00665620"/>
    <w:rsid w:val="006656D3"/>
    <w:rsid w:val="0066599D"/>
    <w:rsid w:val="00665AB4"/>
    <w:rsid w:val="00665AEE"/>
    <w:rsid w:val="00665F3C"/>
    <w:rsid w:val="00665F9F"/>
    <w:rsid w:val="006661F3"/>
    <w:rsid w:val="0066652E"/>
    <w:rsid w:val="00666BC5"/>
    <w:rsid w:val="0066716A"/>
    <w:rsid w:val="0066742D"/>
    <w:rsid w:val="00667778"/>
    <w:rsid w:val="00667824"/>
    <w:rsid w:val="00667945"/>
    <w:rsid w:val="00667995"/>
    <w:rsid w:val="00667E04"/>
    <w:rsid w:val="00670126"/>
    <w:rsid w:val="006702BB"/>
    <w:rsid w:val="00670300"/>
    <w:rsid w:val="0067044C"/>
    <w:rsid w:val="00670519"/>
    <w:rsid w:val="0067062E"/>
    <w:rsid w:val="00670760"/>
    <w:rsid w:val="00670B08"/>
    <w:rsid w:val="00670C9E"/>
    <w:rsid w:val="00670CB7"/>
    <w:rsid w:val="00670FEE"/>
    <w:rsid w:val="0067145E"/>
    <w:rsid w:val="0067145F"/>
    <w:rsid w:val="0067160F"/>
    <w:rsid w:val="0067164B"/>
    <w:rsid w:val="0067181B"/>
    <w:rsid w:val="00671C15"/>
    <w:rsid w:val="00671CC1"/>
    <w:rsid w:val="00671CFB"/>
    <w:rsid w:val="006720E1"/>
    <w:rsid w:val="00672117"/>
    <w:rsid w:val="00672157"/>
    <w:rsid w:val="006722D0"/>
    <w:rsid w:val="00672803"/>
    <w:rsid w:val="006728C5"/>
    <w:rsid w:val="00672E04"/>
    <w:rsid w:val="00672FBC"/>
    <w:rsid w:val="006733FC"/>
    <w:rsid w:val="006738D3"/>
    <w:rsid w:val="00673B0E"/>
    <w:rsid w:val="00673B7C"/>
    <w:rsid w:val="00673DFB"/>
    <w:rsid w:val="00673E63"/>
    <w:rsid w:val="00673E69"/>
    <w:rsid w:val="00673F96"/>
    <w:rsid w:val="006741DF"/>
    <w:rsid w:val="006743A9"/>
    <w:rsid w:val="0067499E"/>
    <w:rsid w:val="006757B4"/>
    <w:rsid w:val="00675A2A"/>
    <w:rsid w:val="00675ACD"/>
    <w:rsid w:val="0067605A"/>
    <w:rsid w:val="006760B0"/>
    <w:rsid w:val="006765F0"/>
    <w:rsid w:val="00676665"/>
    <w:rsid w:val="006769A8"/>
    <w:rsid w:val="00676DDC"/>
    <w:rsid w:val="00676E46"/>
    <w:rsid w:val="0067716E"/>
    <w:rsid w:val="006771E3"/>
    <w:rsid w:val="00677671"/>
    <w:rsid w:val="0067776B"/>
    <w:rsid w:val="00677818"/>
    <w:rsid w:val="00677B55"/>
    <w:rsid w:val="00677C86"/>
    <w:rsid w:val="00677D87"/>
    <w:rsid w:val="00677D8D"/>
    <w:rsid w:val="00677DCD"/>
    <w:rsid w:val="00677E63"/>
    <w:rsid w:val="00680898"/>
    <w:rsid w:val="006808CB"/>
    <w:rsid w:val="00680A33"/>
    <w:rsid w:val="00680C51"/>
    <w:rsid w:val="00680CD0"/>
    <w:rsid w:val="006810CE"/>
    <w:rsid w:val="0068133B"/>
    <w:rsid w:val="00681487"/>
    <w:rsid w:val="00681559"/>
    <w:rsid w:val="006816B4"/>
    <w:rsid w:val="00681F0A"/>
    <w:rsid w:val="00681F51"/>
    <w:rsid w:val="0068217A"/>
    <w:rsid w:val="0068225E"/>
    <w:rsid w:val="00682263"/>
    <w:rsid w:val="00682330"/>
    <w:rsid w:val="0068269C"/>
    <w:rsid w:val="00682730"/>
    <w:rsid w:val="00682749"/>
    <w:rsid w:val="00682AAA"/>
    <w:rsid w:val="00682AFB"/>
    <w:rsid w:val="0068302A"/>
    <w:rsid w:val="00683748"/>
    <w:rsid w:val="00683C5A"/>
    <w:rsid w:val="00684CFE"/>
    <w:rsid w:val="00684E47"/>
    <w:rsid w:val="006850AF"/>
    <w:rsid w:val="00685136"/>
    <w:rsid w:val="00685381"/>
    <w:rsid w:val="00685920"/>
    <w:rsid w:val="00685BD4"/>
    <w:rsid w:val="00685BDD"/>
    <w:rsid w:val="00685C1A"/>
    <w:rsid w:val="00685C2A"/>
    <w:rsid w:val="00685CC4"/>
    <w:rsid w:val="00685FC6"/>
    <w:rsid w:val="006862E2"/>
    <w:rsid w:val="006864D7"/>
    <w:rsid w:val="006866C3"/>
    <w:rsid w:val="006867AA"/>
    <w:rsid w:val="00686885"/>
    <w:rsid w:val="00686E03"/>
    <w:rsid w:val="00686E88"/>
    <w:rsid w:val="00687B2A"/>
    <w:rsid w:val="00687C7E"/>
    <w:rsid w:val="00687F6B"/>
    <w:rsid w:val="0069017C"/>
    <w:rsid w:val="006901AC"/>
    <w:rsid w:val="00690221"/>
    <w:rsid w:val="00690391"/>
    <w:rsid w:val="006903AB"/>
    <w:rsid w:val="006905FE"/>
    <w:rsid w:val="00690E14"/>
    <w:rsid w:val="00690E87"/>
    <w:rsid w:val="00690FD5"/>
    <w:rsid w:val="00691102"/>
    <w:rsid w:val="00691173"/>
    <w:rsid w:val="006911EB"/>
    <w:rsid w:val="00691423"/>
    <w:rsid w:val="00691462"/>
    <w:rsid w:val="00691599"/>
    <w:rsid w:val="006918B6"/>
    <w:rsid w:val="00691996"/>
    <w:rsid w:val="00691C94"/>
    <w:rsid w:val="00691F5F"/>
    <w:rsid w:val="00692056"/>
    <w:rsid w:val="00692241"/>
    <w:rsid w:val="00692395"/>
    <w:rsid w:val="0069247E"/>
    <w:rsid w:val="0069256C"/>
    <w:rsid w:val="00692599"/>
    <w:rsid w:val="006928E5"/>
    <w:rsid w:val="00692A1A"/>
    <w:rsid w:val="00692A2D"/>
    <w:rsid w:val="00692AD7"/>
    <w:rsid w:val="00692B29"/>
    <w:rsid w:val="00692D09"/>
    <w:rsid w:val="00692D0E"/>
    <w:rsid w:val="006932F4"/>
    <w:rsid w:val="00693798"/>
    <w:rsid w:val="006938A4"/>
    <w:rsid w:val="00693980"/>
    <w:rsid w:val="00693A25"/>
    <w:rsid w:val="00693B6B"/>
    <w:rsid w:val="00693CBE"/>
    <w:rsid w:val="00693E8B"/>
    <w:rsid w:val="00693FD5"/>
    <w:rsid w:val="006941BB"/>
    <w:rsid w:val="006944ED"/>
    <w:rsid w:val="0069466E"/>
    <w:rsid w:val="00694978"/>
    <w:rsid w:val="00694ACC"/>
    <w:rsid w:val="00694B7B"/>
    <w:rsid w:val="00694E3D"/>
    <w:rsid w:val="0069502D"/>
    <w:rsid w:val="00695E4A"/>
    <w:rsid w:val="00695F1F"/>
    <w:rsid w:val="00696411"/>
    <w:rsid w:val="006964C7"/>
    <w:rsid w:val="00696898"/>
    <w:rsid w:val="00696AC2"/>
    <w:rsid w:val="00696D4A"/>
    <w:rsid w:val="00696EF3"/>
    <w:rsid w:val="00696FCA"/>
    <w:rsid w:val="0069707A"/>
    <w:rsid w:val="00697EAD"/>
    <w:rsid w:val="006A0075"/>
    <w:rsid w:val="006A0481"/>
    <w:rsid w:val="006A0941"/>
    <w:rsid w:val="006A10DF"/>
    <w:rsid w:val="006A1696"/>
    <w:rsid w:val="006A1795"/>
    <w:rsid w:val="006A193C"/>
    <w:rsid w:val="006A24DA"/>
    <w:rsid w:val="006A2939"/>
    <w:rsid w:val="006A30E4"/>
    <w:rsid w:val="006A318D"/>
    <w:rsid w:val="006A3655"/>
    <w:rsid w:val="006A36CA"/>
    <w:rsid w:val="006A374E"/>
    <w:rsid w:val="006A37AF"/>
    <w:rsid w:val="006A3B9A"/>
    <w:rsid w:val="006A3BAE"/>
    <w:rsid w:val="006A422A"/>
    <w:rsid w:val="006A4448"/>
    <w:rsid w:val="006A4A47"/>
    <w:rsid w:val="006A4C33"/>
    <w:rsid w:val="006A4EB8"/>
    <w:rsid w:val="006A5032"/>
    <w:rsid w:val="006A5369"/>
    <w:rsid w:val="006A6044"/>
    <w:rsid w:val="006A6047"/>
    <w:rsid w:val="006A60F8"/>
    <w:rsid w:val="006A6198"/>
    <w:rsid w:val="006A63BE"/>
    <w:rsid w:val="006A6B73"/>
    <w:rsid w:val="006A6D85"/>
    <w:rsid w:val="006A6E32"/>
    <w:rsid w:val="006A71A6"/>
    <w:rsid w:val="006A752C"/>
    <w:rsid w:val="006A759D"/>
    <w:rsid w:val="006A7F2E"/>
    <w:rsid w:val="006B0138"/>
    <w:rsid w:val="006B020C"/>
    <w:rsid w:val="006B0328"/>
    <w:rsid w:val="006B03C2"/>
    <w:rsid w:val="006B0BE6"/>
    <w:rsid w:val="006B0D43"/>
    <w:rsid w:val="006B0ED9"/>
    <w:rsid w:val="006B0F15"/>
    <w:rsid w:val="006B11F2"/>
    <w:rsid w:val="006B136A"/>
    <w:rsid w:val="006B139D"/>
    <w:rsid w:val="006B1986"/>
    <w:rsid w:val="006B1E3A"/>
    <w:rsid w:val="006B217F"/>
    <w:rsid w:val="006B21DE"/>
    <w:rsid w:val="006B24F4"/>
    <w:rsid w:val="006B2815"/>
    <w:rsid w:val="006B28FF"/>
    <w:rsid w:val="006B2C23"/>
    <w:rsid w:val="006B2E41"/>
    <w:rsid w:val="006B2F6B"/>
    <w:rsid w:val="006B2FA8"/>
    <w:rsid w:val="006B2FB2"/>
    <w:rsid w:val="006B3005"/>
    <w:rsid w:val="006B3319"/>
    <w:rsid w:val="006B3ABF"/>
    <w:rsid w:val="006B3FAF"/>
    <w:rsid w:val="006B47CB"/>
    <w:rsid w:val="006B4819"/>
    <w:rsid w:val="006B4848"/>
    <w:rsid w:val="006B48DA"/>
    <w:rsid w:val="006B4A34"/>
    <w:rsid w:val="006B4D46"/>
    <w:rsid w:val="006B504A"/>
    <w:rsid w:val="006B5259"/>
    <w:rsid w:val="006B567C"/>
    <w:rsid w:val="006B568C"/>
    <w:rsid w:val="006B5E61"/>
    <w:rsid w:val="006B6608"/>
    <w:rsid w:val="006B66BA"/>
    <w:rsid w:val="006B66F9"/>
    <w:rsid w:val="006B6785"/>
    <w:rsid w:val="006B6A42"/>
    <w:rsid w:val="006B6C43"/>
    <w:rsid w:val="006B6CC8"/>
    <w:rsid w:val="006B6D09"/>
    <w:rsid w:val="006B6D99"/>
    <w:rsid w:val="006B6DCE"/>
    <w:rsid w:val="006B7129"/>
    <w:rsid w:val="006B7154"/>
    <w:rsid w:val="006B7555"/>
    <w:rsid w:val="006B780D"/>
    <w:rsid w:val="006B7860"/>
    <w:rsid w:val="006B7B90"/>
    <w:rsid w:val="006B7F2B"/>
    <w:rsid w:val="006C0093"/>
    <w:rsid w:val="006C030D"/>
    <w:rsid w:val="006C037A"/>
    <w:rsid w:val="006C04A6"/>
    <w:rsid w:val="006C0583"/>
    <w:rsid w:val="006C08EF"/>
    <w:rsid w:val="006C13CC"/>
    <w:rsid w:val="006C1427"/>
    <w:rsid w:val="006C1432"/>
    <w:rsid w:val="006C15C7"/>
    <w:rsid w:val="006C18D3"/>
    <w:rsid w:val="006C1968"/>
    <w:rsid w:val="006C19FC"/>
    <w:rsid w:val="006C1E36"/>
    <w:rsid w:val="006C208E"/>
    <w:rsid w:val="006C216D"/>
    <w:rsid w:val="006C2177"/>
    <w:rsid w:val="006C2751"/>
    <w:rsid w:val="006C276B"/>
    <w:rsid w:val="006C2867"/>
    <w:rsid w:val="006C2C69"/>
    <w:rsid w:val="006C3325"/>
    <w:rsid w:val="006C362E"/>
    <w:rsid w:val="006C3A99"/>
    <w:rsid w:val="006C3B36"/>
    <w:rsid w:val="006C3D69"/>
    <w:rsid w:val="006C3F2D"/>
    <w:rsid w:val="006C3FB1"/>
    <w:rsid w:val="006C4048"/>
    <w:rsid w:val="006C40F3"/>
    <w:rsid w:val="006C4221"/>
    <w:rsid w:val="006C4623"/>
    <w:rsid w:val="006C48E6"/>
    <w:rsid w:val="006C4DB3"/>
    <w:rsid w:val="006C4E8B"/>
    <w:rsid w:val="006C50A8"/>
    <w:rsid w:val="006C5134"/>
    <w:rsid w:val="006C52E2"/>
    <w:rsid w:val="006C57EA"/>
    <w:rsid w:val="006C5E9F"/>
    <w:rsid w:val="006C6030"/>
    <w:rsid w:val="006C61E0"/>
    <w:rsid w:val="006C62C6"/>
    <w:rsid w:val="006C62F1"/>
    <w:rsid w:val="006C63F7"/>
    <w:rsid w:val="006C6556"/>
    <w:rsid w:val="006C65D7"/>
    <w:rsid w:val="006C6898"/>
    <w:rsid w:val="006C6A45"/>
    <w:rsid w:val="006C6F39"/>
    <w:rsid w:val="006C7343"/>
    <w:rsid w:val="006C7681"/>
    <w:rsid w:val="006C76F2"/>
    <w:rsid w:val="006C7D2D"/>
    <w:rsid w:val="006C7FFC"/>
    <w:rsid w:val="006D0188"/>
    <w:rsid w:val="006D061A"/>
    <w:rsid w:val="006D067C"/>
    <w:rsid w:val="006D07B7"/>
    <w:rsid w:val="006D0FB9"/>
    <w:rsid w:val="006D1586"/>
    <w:rsid w:val="006D170E"/>
    <w:rsid w:val="006D1740"/>
    <w:rsid w:val="006D182B"/>
    <w:rsid w:val="006D19EE"/>
    <w:rsid w:val="006D1ACC"/>
    <w:rsid w:val="006D1D01"/>
    <w:rsid w:val="006D1D5E"/>
    <w:rsid w:val="006D1E22"/>
    <w:rsid w:val="006D1FDD"/>
    <w:rsid w:val="006D2078"/>
    <w:rsid w:val="006D2092"/>
    <w:rsid w:val="006D20E6"/>
    <w:rsid w:val="006D2290"/>
    <w:rsid w:val="006D249E"/>
    <w:rsid w:val="006D2684"/>
    <w:rsid w:val="006D285B"/>
    <w:rsid w:val="006D2ABD"/>
    <w:rsid w:val="006D2D4C"/>
    <w:rsid w:val="006D34F1"/>
    <w:rsid w:val="006D3657"/>
    <w:rsid w:val="006D44C6"/>
    <w:rsid w:val="006D4597"/>
    <w:rsid w:val="006D47ED"/>
    <w:rsid w:val="006D4FFD"/>
    <w:rsid w:val="006D5105"/>
    <w:rsid w:val="006D5653"/>
    <w:rsid w:val="006D568E"/>
    <w:rsid w:val="006D5961"/>
    <w:rsid w:val="006D5AD1"/>
    <w:rsid w:val="006D5F5E"/>
    <w:rsid w:val="006D6211"/>
    <w:rsid w:val="006D62C7"/>
    <w:rsid w:val="006D6399"/>
    <w:rsid w:val="006D6E96"/>
    <w:rsid w:val="006D6EF9"/>
    <w:rsid w:val="006D711A"/>
    <w:rsid w:val="006D72C5"/>
    <w:rsid w:val="006D73F9"/>
    <w:rsid w:val="006D743B"/>
    <w:rsid w:val="006D776F"/>
    <w:rsid w:val="006D7879"/>
    <w:rsid w:val="006D7933"/>
    <w:rsid w:val="006D7C04"/>
    <w:rsid w:val="006D7C39"/>
    <w:rsid w:val="006D7E16"/>
    <w:rsid w:val="006D7E7A"/>
    <w:rsid w:val="006E026E"/>
    <w:rsid w:val="006E0644"/>
    <w:rsid w:val="006E06A1"/>
    <w:rsid w:val="006E0794"/>
    <w:rsid w:val="006E07AE"/>
    <w:rsid w:val="006E086D"/>
    <w:rsid w:val="006E0E7C"/>
    <w:rsid w:val="006E0F4E"/>
    <w:rsid w:val="006E1113"/>
    <w:rsid w:val="006E1359"/>
    <w:rsid w:val="006E142F"/>
    <w:rsid w:val="006E143C"/>
    <w:rsid w:val="006E1703"/>
    <w:rsid w:val="006E1AD1"/>
    <w:rsid w:val="006E1C15"/>
    <w:rsid w:val="006E262B"/>
    <w:rsid w:val="006E2784"/>
    <w:rsid w:val="006E2871"/>
    <w:rsid w:val="006E2A7D"/>
    <w:rsid w:val="006E2F3B"/>
    <w:rsid w:val="006E2F61"/>
    <w:rsid w:val="006E2FC8"/>
    <w:rsid w:val="006E3003"/>
    <w:rsid w:val="006E3167"/>
    <w:rsid w:val="006E3783"/>
    <w:rsid w:val="006E396B"/>
    <w:rsid w:val="006E3B7E"/>
    <w:rsid w:val="006E3E0B"/>
    <w:rsid w:val="006E41F4"/>
    <w:rsid w:val="006E4877"/>
    <w:rsid w:val="006E4895"/>
    <w:rsid w:val="006E4B19"/>
    <w:rsid w:val="006E4BE7"/>
    <w:rsid w:val="006E4F36"/>
    <w:rsid w:val="006E50E6"/>
    <w:rsid w:val="006E5149"/>
    <w:rsid w:val="006E53CE"/>
    <w:rsid w:val="006E541A"/>
    <w:rsid w:val="006E5604"/>
    <w:rsid w:val="006E5AF8"/>
    <w:rsid w:val="006E602F"/>
    <w:rsid w:val="006E621A"/>
    <w:rsid w:val="006E65CA"/>
    <w:rsid w:val="006E67D0"/>
    <w:rsid w:val="006E75ED"/>
    <w:rsid w:val="006E7CF6"/>
    <w:rsid w:val="006E7E57"/>
    <w:rsid w:val="006F00B1"/>
    <w:rsid w:val="006F03D6"/>
    <w:rsid w:val="006F0580"/>
    <w:rsid w:val="006F0618"/>
    <w:rsid w:val="006F0763"/>
    <w:rsid w:val="006F0CA7"/>
    <w:rsid w:val="006F0D34"/>
    <w:rsid w:val="006F13E6"/>
    <w:rsid w:val="006F14E0"/>
    <w:rsid w:val="006F1536"/>
    <w:rsid w:val="006F192C"/>
    <w:rsid w:val="006F1F15"/>
    <w:rsid w:val="006F2040"/>
    <w:rsid w:val="006F236D"/>
    <w:rsid w:val="006F23B5"/>
    <w:rsid w:val="006F258E"/>
    <w:rsid w:val="006F27FB"/>
    <w:rsid w:val="006F2B2E"/>
    <w:rsid w:val="006F2B44"/>
    <w:rsid w:val="006F2BFE"/>
    <w:rsid w:val="006F2C31"/>
    <w:rsid w:val="006F2E32"/>
    <w:rsid w:val="006F32A2"/>
    <w:rsid w:val="006F356E"/>
    <w:rsid w:val="006F358F"/>
    <w:rsid w:val="006F35E5"/>
    <w:rsid w:val="006F3860"/>
    <w:rsid w:val="006F390B"/>
    <w:rsid w:val="006F3C32"/>
    <w:rsid w:val="006F4008"/>
    <w:rsid w:val="006F4122"/>
    <w:rsid w:val="006F43A3"/>
    <w:rsid w:val="006F46B2"/>
    <w:rsid w:val="006F46B5"/>
    <w:rsid w:val="006F4808"/>
    <w:rsid w:val="006F4960"/>
    <w:rsid w:val="006F4F5D"/>
    <w:rsid w:val="006F4F67"/>
    <w:rsid w:val="006F500A"/>
    <w:rsid w:val="006F527D"/>
    <w:rsid w:val="006F5365"/>
    <w:rsid w:val="006F5699"/>
    <w:rsid w:val="006F593F"/>
    <w:rsid w:val="006F5AFE"/>
    <w:rsid w:val="006F5CD3"/>
    <w:rsid w:val="006F5E84"/>
    <w:rsid w:val="006F5EB4"/>
    <w:rsid w:val="006F5FF1"/>
    <w:rsid w:val="006F62ED"/>
    <w:rsid w:val="006F6316"/>
    <w:rsid w:val="006F6542"/>
    <w:rsid w:val="006F6592"/>
    <w:rsid w:val="006F6AF9"/>
    <w:rsid w:val="006F7253"/>
    <w:rsid w:val="006F72E9"/>
    <w:rsid w:val="006F734F"/>
    <w:rsid w:val="006F749F"/>
    <w:rsid w:val="006F76FA"/>
    <w:rsid w:val="006F7A31"/>
    <w:rsid w:val="00700314"/>
    <w:rsid w:val="00700439"/>
    <w:rsid w:val="00700651"/>
    <w:rsid w:val="007006F3"/>
    <w:rsid w:val="00700BC8"/>
    <w:rsid w:val="00700CCD"/>
    <w:rsid w:val="00700EB0"/>
    <w:rsid w:val="00700FFB"/>
    <w:rsid w:val="007012FD"/>
    <w:rsid w:val="00701336"/>
    <w:rsid w:val="00701578"/>
    <w:rsid w:val="00701A73"/>
    <w:rsid w:val="00701EA0"/>
    <w:rsid w:val="00702347"/>
    <w:rsid w:val="0070257E"/>
    <w:rsid w:val="00702632"/>
    <w:rsid w:val="00702763"/>
    <w:rsid w:val="00702863"/>
    <w:rsid w:val="007037EC"/>
    <w:rsid w:val="00703829"/>
    <w:rsid w:val="00703AF7"/>
    <w:rsid w:val="00703E0F"/>
    <w:rsid w:val="00703F9C"/>
    <w:rsid w:val="007041E0"/>
    <w:rsid w:val="007042E9"/>
    <w:rsid w:val="0070459D"/>
    <w:rsid w:val="007046A0"/>
    <w:rsid w:val="007046D3"/>
    <w:rsid w:val="00704757"/>
    <w:rsid w:val="0070485C"/>
    <w:rsid w:val="007049AF"/>
    <w:rsid w:val="00704A08"/>
    <w:rsid w:val="00704C03"/>
    <w:rsid w:val="00704E74"/>
    <w:rsid w:val="00704F44"/>
    <w:rsid w:val="00705010"/>
    <w:rsid w:val="0070503F"/>
    <w:rsid w:val="0070536D"/>
    <w:rsid w:val="00705A54"/>
    <w:rsid w:val="00705AAA"/>
    <w:rsid w:val="00705EFD"/>
    <w:rsid w:val="00705FFF"/>
    <w:rsid w:val="00706437"/>
    <w:rsid w:val="007064E0"/>
    <w:rsid w:val="007066BE"/>
    <w:rsid w:val="00706CC9"/>
    <w:rsid w:val="00706D13"/>
    <w:rsid w:val="00706D7A"/>
    <w:rsid w:val="007072FC"/>
    <w:rsid w:val="007078A2"/>
    <w:rsid w:val="007078D5"/>
    <w:rsid w:val="00707B10"/>
    <w:rsid w:val="00707C61"/>
    <w:rsid w:val="00707E6F"/>
    <w:rsid w:val="00710168"/>
    <w:rsid w:val="0071032A"/>
    <w:rsid w:val="007104DC"/>
    <w:rsid w:val="007106E4"/>
    <w:rsid w:val="007109F8"/>
    <w:rsid w:val="00710A68"/>
    <w:rsid w:val="00710AA1"/>
    <w:rsid w:val="00710C5A"/>
    <w:rsid w:val="00710E69"/>
    <w:rsid w:val="00710F70"/>
    <w:rsid w:val="007110F3"/>
    <w:rsid w:val="00711309"/>
    <w:rsid w:val="007114A0"/>
    <w:rsid w:val="00711635"/>
    <w:rsid w:val="007116E0"/>
    <w:rsid w:val="00711709"/>
    <w:rsid w:val="00711BAC"/>
    <w:rsid w:val="0071211C"/>
    <w:rsid w:val="00712507"/>
    <w:rsid w:val="00712E0E"/>
    <w:rsid w:val="00713699"/>
    <w:rsid w:val="007137DD"/>
    <w:rsid w:val="00713948"/>
    <w:rsid w:val="00713B3D"/>
    <w:rsid w:val="00713C33"/>
    <w:rsid w:val="00713CFC"/>
    <w:rsid w:val="00713F32"/>
    <w:rsid w:val="00713FF0"/>
    <w:rsid w:val="00714109"/>
    <w:rsid w:val="007143D0"/>
    <w:rsid w:val="00714574"/>
    <w:rsid w:val="0071499F"/>
    <w:rsid w:val="00714F49"/>
    <w:rsid w:val="0071502D"/>
    <w:rsid w:val="0071543F"/>
    <w:rsid w:val="007158C2"/>
    <w:rsid w:val="00715B53"/>
    <w:rsid w:val="00715FB2"/>
    <w:rsid w:val="00716188"/>
    <w:rsid w:val="007162C7"/>
    <w:rsid w:val="00716403"/>
    <w:rsid w:val="0071662F"/>
    <w:rsid w:val="007169BC"/>
    <w:rsid w:val="007169E3"/>
    <w:rsid w:val="00716D99"/>
    <w:rsid w:val="00716EB6"/>
    <w:rsid w:val="00717EF4"/>
    <w:rsid w:val="00717F51"/>
    <w:rsid w:val="007200BB"/>
    <w:rsid w:val="007203ED"/>
    <w:rsid w:val="00720496"/>
    <w:rsid w:val="00720625"/>
    <w:rsid w:val="007207F0"/>
    <w:rsid w:val="00720F40"/>
    <w:rsid w:val="00721252"/>
    <w:rsid w:val="0072126A"/>
    <w:rsid w:val="0072129D"/>
    <w:rsid w:val="00721658"/>
    <w:rsid w:val="00721AC1"/>
    <w:rsid w:val="00721DB8"/>
    <w:rsid w:val="007228BF"/>
    <w:rsid w:val="00723241"/>
    <w:rsid w:val="0072360D"/>
    <w:rsid w:val="0072379D"/>
    <w:rsid w:val="007237A0"/>
    <w:rsid w:val="00723866"/>
    <w:rsid w:val="007239AC"/>
    <w:rsid w:val="00723C86"/>
    <w:rsid w:val="00723D2C"/>
    <w:rsid w:val="00723D7A"/>
    <w:rsid w:val="00723DA6"/>
    <w:rsid w:val="00723EBC"/>
    <w:rsid w:val="00724548"/>
    <w:rsid w:val="00724681"/>
    <w:rsid w:val="007248DA"/>
    <w:rsid w:val="00724A3D"/>
    <w:rsid w:val="00724B64"/>
    <w:rsid w:val="00724BAB"/>
    <w:rsid w:val="00724C29"/>
    <w:rsid w:val="00724F7C"/>
    <w:rsid w:val="00724F9B"/>
    <w:rsid w:val="00725008"/>
    <w:rsid w:val="007252DD"/>
    <w:rsid w:val="007252E6"/>
    <w:rsid w:val="00725361"/>
    <w:rsid w:val="0072564E"/>
    <w:rsid w:val="007257A8"/>
    <w:rsid w:val="007259BF"/>
    <w:rsid w:val="00725F65"/>
    <w:rsid w:val="00725FAF"/>
    <w:rsid w:val="007260FD"/>
    <w:rsid w:val="00726419"/>
    <w:rsid w:val="0072650A"/>
    <w:rsid w:val="00726C59"/>
    <w:rsid w:val="0072715C"/>
    <w:rsid w:val="0072738B"/>
    <w:rsid w:val="00727792"/>
    <w:rsid w:val="00727989"/>
    <w:rsid w:val="00727A5B"/>
    <w:rsid w:val="00727CE1"/>
    <w:rsid w:val="00727EA0"/>
    <w:rsid w:val="00727EED"/>
    <w:rsid w:val="00727F15"/>
    <w:rsid w:val="00727FF4"/>
    <w:rsid w:val="00730218"/>
    <w:rsid w:val="00730A44"/>
    <w:rsid w:val="00730DF3"/>
    <w:rsid w:val="00730ECA"/>
    <w:rsid w:val="0073118B"/>
    <w:rsid w:val="0073123A"/>
    <w:rsid w:val="00731446"/>
    <w:rsid w:val="00731920"/>
    <w:rsid w:val="00731B6E"/>
    <w:rsid w:val="00731CDD"/>
    <w:rsid w:val="007321BB"/>
    <w:rsid w:val="00732BC9"/>
    <w:rsid w:val="00732DA0"/>
    <w:rsid w:val="00732F37"/>
    <w:rsid w:val="00732F99"/>
    <w:rsid w:val="007335C0"/>
    <w:rsid w:val="00733828"/>
    <w:rsid w:val="007338D6"/>
    <w:rsid w:val="007338DC"/>
    <w:rsid w:val="00733900"/>
    <w:rsid w:val="00733972"/>
    <w:rsid w:val="00733EFB"/>
    <w:rsid w:val="00734142"/>
    <w:rsid w:val="007341E7"/>
    <w:rsid w:val="00734202"/>
    <w:rsid w:val="0073454E"/>
    <w:rsid w:val="00734911"/>
    <w:rsid w:val="00734A5B"/>
    <w:rsid w:val="00734B0B"/>
    <w:rsid w:val="00734C4C"/>
    <w:rsid w:val="00734FE3"/>
    <w:rsid w:val="0073508C"/>
    <w:rsid w:val="007350F4"/>
    <w:rsid w:val="00735149"/>
    <w:rsid w:val="0073522E"/>
    <w:rsid w:val="0073544A"/>
    <w:rsid w:val="00735501"/>
    <w:rsid w:val="00735726"/>
    <w:rsid w:val="00735AAC"/>
    <w:rsid w:val="00735AC3"/>
    <w:rsid w:val="00735CF4"/>
    <w:rsid w:val="00735DE4"/>
    <w:rsid w:val="00735E45"/>
    <w:rsid w:val="00735E59"/>
    <w:rsid w:val="00735EE8"/>
    <w:rsid w:val="00735F0E"/>
    <w:rsid w:val="0073600E"/>
    <w:rsid w:val="007361CB"/>
    <w:rsid w:val="00736320"/>
    <w:rsid w:val="00736D7A"/>
    <w:rsid w:val="00736EF0"/>
    <w:rsid w:val="00736F5D"/>
    <w:rsid w:val="007374B6"/>
    <w:rsid w:val="0073765E"/>
    <w:rsid w:val="0073780E"/>
    <w:rsid w:val="007378BF"/>
    <w:rsid w:val="00737D79"/>
    <w:rsid w:val="00737ECA"/>
    <w:rsid w:val="00737EE2"/>
    <w:rsid w:val="0074012F"/>
    <w:rsid w:val="0074018E"/>
    <w:rsid w:val="0074024D"/>
    <w:rsid w:val="00740285"/>
    <w:rsid w:val="00740566"/>
    <w:rsid w:val="0074062E"/>
    <w:rsid w:val="00740B66"/>
    <w:rsid w:val="00740C04"/>
    <w:rsid w:val="00740D10"/>
    <w:rsid w:val="00740FD8"/>
    <w:rsid w:val="0074114C"/>
    <w:rsid w:val="007411BA"/>
    <w:rsid w:val="00741296"/>
    <w:rsid w:val="0074144D"/>
    <w:rsid w:val="007415B9"/>
    <w:rsid w:val="00741DCD"/>
    <w:rsid w:val="00741E5F"/>
    <w:rsid w:val="00741FA2"/>
    <w:rsid w:val="007424E2"/>
    <w:rsid w:val="0074263A"/>
    <w:rsid w:val="00742789"/>
    <w:rsid w:val="00743335"/>
    <w:rsid w:val="0074379D"/>
    <w:rsid w:val="007438E7"/>
    <w:rsid w:val="00743DA4"/>
    <w:rsid w:val="0074427F"/>
    <w:rsid w:val="007442B8"/>
    <w:rsid w:val="0074443D"/>
    <w:rsid w:val="0074471D"/>
    <w:rsid w:val="00744B36"/>
    <w:rsid w:val="00744C01"/>
    <w:rsid w:val="00744CE8"/>
    <w:rsid w:val="00745144"/>
    <w:rsid w:val="00745323"/>
    <w:rsid w:val="007454B8"/>
    <w:rsid w:val="00745693"/>
    <w:rsid w:val="00745955"/>
    <w:rsid w:val="00745BFB"/>
    <w:rsid w:val="00745D9C"/>
    <w:rsid w:val="00746730"/>
    <w:rsid w:val="0074676E"/>
    <w:rsid w:val="00746AE9"/>
    <w:rsid w:val="00746BEF"/>
    <w:rsid w:val="00746CAA"/>
    <w:rsid w:val="00746FB7"/>
    <w:rsid w:val="007470F3"/>
    <w:rsid w:val="0074710D"/>
    <w:rsid w:val="00747709"/>
    <w:rsid w:val="00747726"/>
    <w:rsid w:val="00747B05"/>
    <w:rsid w:val="00747BE2"/>
    <w:rsid w:val="0075009F"/>
    <w:rsid w:val="007505B6"/>
    <w:rsid w:val="007505D5"/>
    <w:rsid w:val="00750708"/>
    <w:rsid w:val="00750866"/>
    <w:rsid w:val="007508F0"/>
    <w:rsid w:val="00750B22"/>
    <w:rsid w:val="00750C81"/>
    <w:rsid w:val="00750EAD"/>
    <w:rsid w:val="00751695"/>
    <w:rsid w:val="0075169E"/>
    <w:rsid w:val="00751B30"/>
    <w:rsid w:val="00751DA6"/>
    <w:rsid w:val="00751F22"/>
    <w:rsid w:val="00752104"/>
    <w:rsid w:val="007529D4"/>
    <w:rsid w:val="00753219"/>
    <w:rsid w:val="00753474"/>
    <w:rsid w:val="0075384E"/>
    <w:rsid w:val="00753D3A"/>
    <w:rsid w:val="00753DCE"/>
    <w:rsid w:val="00753DF3"/>
    <w:rsid w:val="00753FE7"/>
    <w:rsid w:val="00754249"/>
    <w:rsid w:val="007542DA"/>
    <w:rsid w:val="00754355"/>
    <w:rsid w:val="00754D20"/>
    <w:rsid w:val="007552DD"/>
    <w:rsid w:val="007557D8"/>
    <w:rsid w:val="007558A0"/>
    <w:rsid w:val="00755987"/>
    <w:rsid w:val="00755A09"/>
    <w:rsid w:val="00755B95"/>
    <w:rsid w:val="00756720"/>
    <w:rsid w:val="00756952"/>
    <w:rsid w:val="00756CDB"/>
    <w:rsid w:val="00756F35"/>
    <w:rsid w:val="007572CA"/>
    <w:rsid w:val="00757626"/>
    <w:rsid w:val="00757849"/>
    <w:rsid w:val="00757911"/>
    <w:rsid w:val="0075795A"/>
    <w:rsid w:val="00757A4C"/>
    <w:rsid w:val="00757BF2"/>
    <w:rsid w:val="00757D8B"/>
    <w:rsid w:val="007601B9"/>
    <w:rsid w:val="00760A4E"/>
    <w:rsid w:val="00760B3C"/>
    <w:rsid w:val="00760C0F"/>
    <w:rsid w:val="00760C27"/>
    <w:rsid w:val="00760DA2"/>
    <w:rsid w:val="00760FDB"/>
    <w:rsid w:val="0076197A"/>
    <w:rsid w:val="007619EF"/>
    <w:rsid w:val="00761AB1"/>
    <w:rsid w:val="00761AF2"/>
    <w:rsid w:val="00761E6D"/>
    <w:rsid w:val="0076200B"/>
    <w:rsid w:val="00762080"/>
    <w:rsid w:val="0076243C"/>
    <w:rsid w:val="00762502"/>
    <w:rsid w:val="007629C5"/>
    <w:rsid w:val="00762BDE"/>
    <w:rsid w:val="00762C5E"/>
    <w:rsid w:val="00762D7C"/>
    <w:rsid w:val="00762F56"/>
    <w:rsid w:val="007636E3"/>
    <w:rsid w:val="00763846"/>
    <w:rsid w:val="00764657"/>
    <w:rsid w:val="00764997"/>
    <w:rsid w:val="00764CA6"/>
    <w:rsid w:val="00764DCC"/>
    <w:rsid w:val="00764E0C"/>
    <w:rsid w:val="00764EB4"/>
    <w:rsid w:val="00764EC7"/>
    <w:rsid w:val="00764F67"/>
    <w:rsid w:val="00764FEB"/>
    <w:rsid w:val="00765311"/>
    <w:rsid w:val="00765589"/>
    <w:rsid w:val="00765711"/>
    <w:rsid w:val="007657A6"/>
    <w:rsid w:val="0076586B"/>
    <w:rsid w:val="00765D56"/>
    <w:rsid w:val="00765DAC"/>
    <w:rsid w:val="00765F7C"/>
    <w:rsid w:val="007661F9"/>
    <w:rsid w:val="007664F0"/>
    <w:rsid w:val="00766528"/>
    <w:rsid w:val="0076656A"/>
    <w:rsid w:val="0076675C"/>
    <w:rsid w:val="0076693C"/>
    <w:rsid w:val="007669C6"/>
    <w:rsid w:val="0076707A"/>
    <w:rsid w:val="00767162"/>
    <w:rsid w:val="00767279"/>
    <w:rsid w:val="007674D7"/>
    <w:rsid w:val="007677B4"/>
    <w:rsid w:val="00767911"/>
    <w:rsid w:val="00767A83"/>
    <w:rsid w:val="0077013F"/>
    <w:rsid w:val="007702EF"/>
    <w:rsid w:val="007702F5"/>
    <w:rsid w:val="00770832"/>
    <w:rsid w:val="00770B50"/>
    <w:rsid w:val="00770D7E"/>
    <w:rsid w:val="0077131B"/>
    <w:rsid w:val="00771320"/>
    <w:rsid w:val="0077151A"/>
    <w:rsid w:val="007717D3"/>
    <w:rsid w:val="00771930"/>
    <w:rsid w:val="00771992"/>
    <w:rsid w:val="0077206D"/>
    <w:rsid w:val="007721CB"/>
    <w:rsid w:val="00772440"/>
    <w:rsid w:val="00772581"/>
    <w:rsid w:val="00772666"/>
    <w:rsid w:val="00772A65"/>
    <w:rsid w:val="00772A86"/>
    <w:rsid w:val="00772F92"/>
    <w:rsid w:val="00773609"/>
    <w:rsid w:val="00773694"/>
    <w:rsid w:val="007737A0"/>
    <w:rsid w:val="00773867"/>
    <w:rsid w:val="007739AD"/>
    <w:rsid w:val="00774096"/>
    <w:rsid w:val="0077411F"/>
    <w:rsid w:val="0077458E"/>
    <w:rsid w:val="00774606"/>
    <w:rsid w:val="00774698"/>
    <w:rsid w:val="00774744"/>
    <w:rsid w:val="00774897"/>
    <w:rsid w:val="007749E0"/>
    <w:rsid w:val="00774A2A"/>
    <w:rsid w:val="00774B72"/>
    <w:rsid w:val="00774D58"/>
    <w:rsid w:val="00774EC8"/>
    <w:rsid w:val="00774F63"/>
    <w:rsid w:val="007755F9"/>
    <w:rsid w:val="00775B8A"/>
    <w:rsid w:val="00775BAD"/>
    <w:rsid w:val="00775FE5"/>
    <w:rsid w:val="00776607"/>
    <w:rsid w:val="00776669"/>
    <w:rsid w:val="00776704"/>
    <w:rsid w:val="00776799"/>
    <w:rsid w:val="007768CF"/>
    <w:rsid w:val="00776A65"/>
    <w:rsid w:val="00776C77"/>
    <w:rsid w:val="00776C93"/>
    <w:rsid w:val="00776CAD"/>
    <w:rsid w:val="0077731B"/>
    <w:rsid w:val="00777A75"/>
    <w:rsid w:val="00777BAB"/>
    <w:rsid w:val="00777C15"/>
    <w:rsid w:val="00777C33"/>
    <w:rsid w:val="00777DC9"/>
    <w:rsid w:val="00777EBE"/>
    <w:rsid w:val="00777FAC"/>
    <w:rsid w:val="00780054"/>
    <w:rsid w:val="00780814"/>
    <w:rsid w:val="00780C19"/>
    <w:rsid w:val="00780C9B"/>
    <w:rsid w:val="00780F36"/>
    <w:rsid w:val="007810C1"/>
    <w:rsid w:val="007812EE"/>
    <w:rsid w:val="00781412"/>
    <w:rsid w:val="00781425"/>
    <w:rsid w:val="00781A89"/>
    <w:rsid w:val="00781AD3"/>
    <w:rsid w:val="00781C0D"/>
    <w:rsid w:val="00781C76"/>
    <w:rsid w:val="00781F79"/>
    <w:rsid w:val="0078212F"/>
    <w:rsid w:val="007821B2"/>
    <w:rsid w:val="00782371"/>
    <w:rsid w:val="00782398"/>
    <w:rsid w:val="0078276D"/>
    <w:rsid w:val="00782CB7"/>
    <w:rsid w:val="00782CCE"/>
    <w:rsid w:val="00782F43"/>
    <w:rsid w:val="00783172"/>
    <w:rsid w:val="0078326B"/>
    <w:rsid w:val="007834D1"/>
    <w:rsid w:val="0078386E"/>
    <w:rsid w:val="00783BA9"/>
    <w:rsid w:val="00783ECB"/>
    <w:rsid w:val="00783EFF"/>
    <w:rsid w:val="00784C4E"/>
    <w:rsid w:val="00784CA9"/>
    <w:rsid w:val="00784D90"/>
    <w:rsid w:val="00784D97"/>
    <w:rsid w:val="00785117"/>
    <w:rsid w:val="007852B3"/>
    <w:rsid w:val="00785440"/>
    <w:rsid w:val="0078573A"/>
    <w:rsid w:val="00785A1B"/>
    <w:rsid w:val="00785B64"/>
    <w:rsid w:val="00785E4D"/>
    <w:rsid w:val="007860B0"/>
    <w:rsid w:val="007861CC"/>
    <w:rsid w:val="007866F2"/>
    <w:rsid w:val="007869E9"/>
    <w:rsid w:val="00786E16"/>
    <w:rsid w:val="00786EFB"/>
    <w:rsid w:val="00787071"/>
    <w:rsid w:val="007870E3"/>
    <w:rsid w:val="00787213"/>
    <w:rsid w:val="0078753D"/>
    <w:rsid w:val="0078761F"/>
    <w:rsid w:val="00787851"/>
    <w:rsid w:val="00787A21"/>
    <w:rsid w:val="00787CF0"/>
    <w:rsid w:val="00787D67"/>
    <w:rsid w:val="00787FA1"/>
    <w:rsid w:val="00790247"/>
    <w:rsid w:val="00790285"/>
    <w:rsid w:val="007908CF"/>
    <w:rsid w:val="007908DA"/>
    <w:rsid w:val="00790914"/>
    <w:rsid w:val="00790CCB"/>
    <w:rsid w:val="00790DB4"/>
    <w:rsid w:val="00790E2E"/>
    <w:rsid w:val="00790E55"/>
    <w:rsid w:val="00790F11"/>
    <w:rsid w:val="00790F4D"/>
    <w:rsid w:val="00790F86"/>
    <w:rsid w:val="007915CB"/>
    <w:rsid w:val="007918A3"/>
    <w:rsid w:val="00791918"/>
    <w:rsid w:val="00791CD4"/>
    <w:rsid w:val="00791D7D"/>
    <w:rsid w:val="00791DD3"/>
    <w:rsid w:val="00791E1E"/>
    <w:rsid w:val="00791E3E"/>
    <w:rsid w:val="0079206A"/>
    <w:rsid w:val="007924A1"/>
    <w:rsid w:val="007924B2"/>
    <w:rsid w:val="00792500"/>
    <w:rsid w:val="00792994"/>
    <w:rsid w:val="00792CFD"/>
    <w:rsid w:val="00792F64"/>
    <w:rsid w:val="00793045"/>
    <w:rsid w:val="00793576"/>
    <w:rsid w:val="007937C7"/>
    <w:rsid w:val="00793D08"/>
    <w:rsid w:val="00793F44"/>
    <w:rsid w:val="00793F90"/>
    <w:rsid w:val="00794067"/>
    <w:rsid w:val="00794149"/>
    <w:rsid w:val="00794AB3"/>
    <w:rsid w:val="00795583"/>
    <w:rsid w:val="007957A9"/>
    <w:rsid w:val="00795CB7"/>
    <w:rsid w:val="00796317"/>
    <w:rsid w:val="0079632A"/>
    <w:rsid w:val="007968A9"/>
    <w:rsid w:val="00796932"/>
    <w:rsid w:val="00796AC1"/>
    <w:rsid w:val="00796C28"/>
    <w:rsid w:val="00796E8E"/>
    <w:rsid w:val="00796EEE"/>
    <w:rsid w:val="00797156"/>
    <w:rsid w:val="00797419"/>
    <w:rsid w:val="0079795B"/>
    <w:rsid w:val="007979B0"/>
    <w:rsid w:val="007A062A"/>
    <w:rsid w:val="007A0BC0"/>
    <w:rsid w:val="007A0DE4"/>
    <w:rsid w:val="007A1385"/>
    <w:rsid w:val="007A166A"/>
    <w:rsid w:val="007A1676"/>
    <w:rsid w:val="007A1836"/>
    <w:rsid w:val="007A1994"/>
    <w:rsid w:val="007A1E51"/>
    <w:rsid w:val="007A1E52"/>
    <w:rsid w:val="007A21C7"/>
    <w:rsid w:val="007A2252"/>
    <w:rsid w:val="007A2ACC"/>
    <w:rsid w:val="007A2C3E"/>
    <w:rsid w:val="007A2FE0"/>
    <w:rsid w:val="007A3028"/>
    <w:rsid w:val="007A3783"/>
    <w:rsid w:val="007A382B"/>
    <w:rsid w:val="007A39F1"/>
    <w:rsid w:val="007A3B3F"/>
    <w:rsid w:val="007A3D98"/>
    <w:rsid w:val="007A41BD"/>
    <w:rsid w:val="007A4267"/>
    <w:rsid w:val="007A4286"/>
    <w:rsid w:val="007A45D7"/>
    <w:rsid w:val="007A471E"/>
    <w:rsid w:val="007A496C"/>
    <w:rsid w:val="007A4AF2"/>
    <w:rsid w:val="007A4C9F"/>
    <w:rsid w:val="007A50D3"/>
    <w:rsid w:val="007A514A"/>
    <w:rsid w:val="007A5781"/>
    <w:rsid w:val="007A5B45"/>
    <w:rsid w:val="007A65C7"/>
    <w:rsid w:val="007A6B5C"/>
    <w:rsid w:val="007A6BAF"/>
    <w:rsid w:val="007A6C5F"/>
    <w:rsid w:val="007A6E65"/>
    <w:rsid w:val="007A7146"/>
    <w:rsid w:val="007A72A1"/>
    <w:rsid w:val="007A73B9"/>
    <w:rsid w:val="007A7636"/>
    <w:rsid w:val="007A793E"/>
    <w:rsid w:val="007A7C75"/>
    <w:rsid w:val="007A7F21"/>
    <w:rsid w:val="007A7FDF"/>
    <w:rsid w:val="007B023D"/>
    <w:rsid w:val="007B0663"/>
    <w:rsid w:val="007B0A2F"/>
    <w:rsid w:val="007B0B3F"/>
    <w:rsid w:val="007B1449"/>
    <w:rsid w:val="007B1597"/>
    <w:rsid w:val="007B1B0A"/>
    <w:rsid w:val="007B1DA5"/>
    <w:rsid w:val="007B1E08"/>
    <w:rsid w:val="007B1E4E"/>
    <w:rsid w:val="007B2185"/>
    <w:rsid w:val="007B220D"/>
    <w:rsid w:val="007B224A"/>
    <w:rsid w:val="007B2266"/>
    <w:rsid w:val="007B23D2"/>
    <w:rsid w:val="007B26F3"/>
    <w:rsid w:val="007B28E0"/>
    <w:rsid w:val="007B2A72"/>
    <w:rsid w:val="007B2B58"/>
    <w:rsid w:val="007B37E8"/>
    <w:rsid w:val="007B38D0"/>
    <w:rsid w:val="007B3AAD"/>
    <w:rsid w:val="007B3BD0"/>
    <w:rsid w:val="007B3DC4"/>
    <w:rsid w:val="007B3E55"/>
    <w:rsid w:val="007B3F71"/>
    <w:rsid w:val="007B409F"/>
    <w:rsid w:val="007B4284"/>
    <w:rsid w:val="007B442F"/>
    <w:rsid w:val="007B496D"/>
    <w:rsid w:val="007B4A95"/>
    <w:rsid w:val="007B4CF5"/>
    <w:rsid w:val="007B5585"/>
    <w:rsid w:val="007B57B7"/>
    <w:rsid w:val="007B57F4"/>
    <w:rsid w:val="007B5A4E"/>
    <w:rsid w:val="007B5D44"/>
    <w:rsid w:val="007B5E5A"/>
    <w:rsid w:val="007B60E8"/>
    <w:rsid w:val="007B611A"/>
    <w:rsid w:val="007B634F"/>
    <w:rsid w:val="007B641E"/>
    <w:rsid w:val="007B6577"/>
    <w:rsid w:val="007B6C95"/>
    <w:rsid w:val="007B6D35"/>
    <w:rsid w:val="007B7384"/>
    <w:rsid w:val="007B775C"/>
    <w:rsid w:val="007B7CBF"/>
    <w:rsid w:val="007B7CE2"/>
    <w:rsid w:val="007B7F32"/>
    <w:rsid w:val="007C0147"/>
    <w:rsid w:val="007C0148"/>
    <w:rsid w:val="007C022F"/>
    <w:rsid w:val="007C0239"/>
    <w:rsid w:val="007C04C8"/>
    <w:rsid w:val="007C05E4"/>
    <w:rsid w:val="007C06A9"/>
    <w:rsid w:val="007C0780"/>
    <w:rsid w:val="007C083D"/>
    <w:rsid w:val="007C0B1C"/>
    <w:rsid w:val="007C0B56"/>
    <w:rsid w:val="007C0E2D"/>
    <w:rsid w:val="007C0E3D"/>
    <w:rsid w:val="007C0EA5"/>
    <w:rsid w:val="007C1056"/>
    <w:rsid w:val="007C107A"/>
    <w:rsid w:val="007C10A3"/>
    <w:rsid w:val="007C128A"/>
    <w:rsid w:val="007C144B"/>
    <w:rsid w:val="007C1EF6"/>
    <w:rsid w:val="007C22D2"/>
    <w:rsid w:val="007C22DA"/>
    <w:rsid w:val="007C24BA"/>
    <w:rsid w:val="007C24C1"/>
    <w:rsid w:val="007C3227"/>
    <w:rsid w:val="007C32A0"/>
    <w:rsid w:val="007C35B3"/>
    <w:rsid w:val="007C378C"/>
    <w:rsid w:val="007C37B8"/>
    <w:rsid w:val="007C37CB"/>
    <w:rsid w:val="007C3913"/>
    <w:rsid w:val="007C3987"/>
    <w:rsid w:val="007C3EC4"/>
    <w:rsid w:val="007C4024"/>
    <w:rsid w:val="007C40FD"/>
    <w:rsid w:val="007C41BE"/>
    <w:rsid w:val="007C4247"/>
    <w:rsid w:val="007C4475"/>
    <w:rsid w:val="007C4534"/>
    <w:rsid w:val="007C4B3A"/>
    <w:rsid w:val="007C4F0B"/>
    <w:rsid w:val="007C4FDE"/>
    <w:rsid w:val="007C5090"/>
    <w:rsid w:val="007C5216"/>
    <w:rsid w:val="007C5523"/>
    <w:rsid w:val="007C5D47"/>
    <w:rsid w:val="007C5DC6"/>
    <w:rsid w:val="007C62C5"/>
    <w:rsid w:val="007C630D"/>
    <w:rsid w:val="007C63EB"/>
    <w:rsid w:val="007C66DE"/>
    <w:rsid w:val="007C66FF"/>
    <w:rsid w:val="007C6ACB"/>
    <w:rsid w:val="007C6B1D"/>
    <w:rsid w:val="007C6C32"/>
    <w:rsid w:val="007C6CB9"/>
    <w:rsid w:val="007C6F19"/>
    <w:rsid w:val="007C747D"/>
    <w:rsid w:val="007C74F0"/>
    <w:rsid w:val="007C75E9"/>
    <w:rsid w:val="007C7648"/>
    <w:rsid w:val="007C76A2"/>
    <w:rsid w:val="007C7872"/>
    <w:rsid w:val="007C7986"/>
    <w:rsid w:val="007C7B5C"/>
    <w:rsid w:val="007C7CCD"/>
    <w:rsid w:val="007C7D8D"/>
    <w:rsid w:val="007C7ECF"/>
    <w:rsid w:val="007D0029"/>
    <w:rsid w:val="007D030D"/>
    <w:rsid w:val="007D0339"/>
    <w:rsid w:val="007D0475"/>
    <w:rsid w:val="007D050B"/>
    <w:rsid w:val="007D0958"/>
    <w:rsid w:val="007D0C7C"/>
    <w:rsid w:val="007D0EA3"/>
    <w:rsid w:val="007D17FE"/>
    <w:rsid w:val="007D18DA"/>
    <w:rsid w:val="007D1C80"/>
    <w:rsid w:val="007D2217"/>
    <w:rsid w:val="007D250A"/>
    <w:rsid w:val="007D2B5F"/>
    <w:rsid w:val="007D2DD8"/>
    <w:rsid w:val="007D2E00"/>
    <w:rsid w:val="007D301C"/>
    <w:rsid w:val="007D3104"/>
    <w:rsid w:val="007D31F1"/>
    <w:rsid w:val="007D325B"/>
    <w:rsid w:val="007D380E"/>
    <w:rsid w:val="007D3C1B"/>
    <w:rsid w:val="007D3F7D"/>
    <w:rsid w:val="007D41FB"/>
    <w:rsid w:val="007D42C6"/>
    <w:rsid w:val="007D4321"/>
    <w:rsid w:val="007D47CD"/>
    <w:rsid w:val="007D4AFA"/>
    <w:rsid w:val="007D4C5B"/>
    <w:rsid w:val="007D4DAD"/>
    <w:rsid w:val="007D4DD6"/>
    <w:rsid w:val="007D4EFC"/>
    <w:rsid w:val="007D5082"/>
    <w:rsid w:val="007D51C2"/>
    <w:rsid w:val="007D522B"/>
    <w:rsid w:val="007D536C"/>
    <w:rsid w:val="007D5AF2"/>
    <w:rsid w:val="007D5AFA"/>
    <w:rsid w:val="007D5B35"/>
    <w:rsid w:val="007D5B87"/>
    <w:rsid w:val="007D5C6F"/>
    <w:rsid w:val="007D60CC"/>
    <w:rsid w:val="007D6116"/>
    <w:rsid w:val="007D61A7"/>
    <w:rsid w:val="007D6A10"/>
    <w:rsid w:val="007D6EF4"/>
    <w:rsid w:val="007D6F48"/>
    <w:rsid w:val="007D6FD7"/>
    <w:rsid w:val="007D7623"/>
    <w:rsid w:val="007D786F"/>
    <w:rsid w:val="007D79CD"/>
    <w:rsid w:val="007D7A83"/>
    <w:rsid w:val="007E010E"/>
    <w:rsid w:val="007E05C0"/>
    <w:rsid w:val="007E07FA"/>
    <w:rsid w:val="007E0A50"/>
    <w:rsid w:val="007E0D03"/>
    <w:rsid w:val="007E0F27"/>
    <w:rsid w:val="007E19CE"/>
    <w:rsid w:val="007E1A6F"/>
    <w:rsid w:val="007E1F38"/>
    <w:rsid w:val="007E225B"/>
    <w:rsid w:val="007E24BE"/>
    <w:rsid w:val="007E25AD"/>
    <w:rsid w:val="007E28B6"/>
    <w:rsid w:val="007E2D30"/>
    <w:rsid w:val="007E30D1"/>
    <w:rsid w:val="007E3332"/>
    <w:rsid w:val="007E3527"/>
    <w:rsid w:val="007E3841"/>
    <w:rsid w:val="007E39C4"/>
    <w:rsid w:val="007E4116"/>
    <w:rsid w:val="007E425D"/>
    <w:rsid w:val="007E4439"/>
    <w:rsid w:val="007E4682"/>
    <w:rsid w:val="007E4BBC"/>
    <w:rsid w:val="007E4D66"/>
    <w:rsid w:val="007E4FC7"/>
    <w:rsid w:val="007E507F"/>
    <w:rsid w:val="007E50C3"/>
    <w:rsid w:val="007E51A1"/>
    <w:rsid w:val="007E5537"/>
    <w:rsid w:val="007E5A51"/>
    <w:rsid w:val="007E5E90"/>
    <w:rsid w:val="007E61AB"/>
    <w:rsid w:val="007E6729"/>
    <w:rsid w:val="007E697A"/>
    <w:rsid w:val="007E7012"/>
    <w:rsid w:val="007E72FB"/>
    <w:rsid w:val="007E74AE"/>
    <w:rsid w:val="007E74EE"/>
    <w:rsid w:val="007E76BC"/>
    <w:rsid w:val="007E77BB"/>
    <w:rsid w:val="007E7DD0"/>
    <w:rsid w:val="007E7E1A"/>
    <w:rsid w:val="007E7F16"/>
    <w:rsid w:val="007E7F35"/>
    <w:rsid w:val="007E7FCA"/>
    <w:rsid w:val="007F035B"/>
    <w:rsid w:val="007F0690"/>
    <w:rsid w:val="007F0ABC"/>
    <w:rsid w:val="007F1198"/>
    <w:rsid w:val="007F16AC"/>
    <w:rsid w:val="007F18ED"/>
    <w:rsid w:val="007F1A72"/>
    <w:rsid w:val="007F1C19"/>
    <w:rsid w:val="007F205E"/>
    <w:rsid w:val="007F2077"/>
    <w:rsid w:val="007F2252"/>
    <w:rsid w:val="007F236F"/>
    <w:rsid w:val="007F26EC"/>
    <w:rsid w:val="007F2890"/>
    <w:rsid w:val="007F29B9"/>
    <w:rsid w:val="007F2FD0"/>
    <w:rsid w:val="007F3295"/>
    <w:rsid w:val="007F32DF"/>
    <w:rsid w:val="007F33DB"/>
    <w:rsid w:val="007F3408"/>
    <w:rsid w:val="007F35E1"/>
    <w:rsid w:val="007F3823"/>
    <w:rsid w:val="007F3B7D"/>
    <w:rsid w:val="007F3C6C"/>
    <w:rsid w:val="007F3DCC"/>
    <w:rsid w:val="007F3FCC"/>
    <w:rsid w:val="007F4157"/>
    <w:rsid w:val="007F424F"/>
    <w:rsid w:val="007F42C3"/>
    <w:rsid w:val="007F4496"/>
    <w:rsid w:val="007F451D"/>
    <w:rsid w:val="007F45F2"/>
    <w:rsid w:val="007F4755"/>
    <w:rsid w:val="007F494B"/>
    <w:rsid w:val="007F4B32"/>
    <w:rsid w:val="007F4B78"/>
    <w:rsid w:val="007F4CF1"/>
    <w:rsid w:val="007F4FBC"/>
    <w:rsid w:val="007F5200"/>
    <w:rsid w:val="007F54D9"/>
    <w:rsid w:val="007F55DD"/>
    <w:rsid w:val="007F564A"/>
    <w:rsid w:val="007F56B3"/>
    <w:rsid w:val="007F5B34"/>
    <w:rsid w:val="007F63B5"/>
    <w:rsid w:val="007F6575"/>
    <w:rsid w:val="007F6790"/>
    <w:rsid w:val="007F6821"/>
    <w:rsid w:val="007F6840"/>
    <w:rsid w:val="007F6879"/>
    <w:rsid w:val="007F6B93"/>
    <w:rsid w:val="007F6E81"/>
    <w:rsid w:val="007F703C"/>
    <w:rsid w:val="007F713C"/>
    <w:rsid w:val="007F762B"/>
    <w:rsid w:val="007F7EA4"/>
    <w:rsid w:val="007F7F1E"/>
    <w:rsid w:val="007F7F73"/>
    <w:rsid w:val="0080027A"/>
    <w:rsid w:val="008002AE"/>
    <w:rsid w:val="008003EC"/>
    <w:rsid w:val="00800434"/>
    <w:rsid w:val="00800525"/>
    <w:rsid w:val="00800701"/>
    <w:rsid w:val="00800E3F"/>
    <w:rsid w:val="00801138"/>
    <w:rsid w:val="0080160A"/>
    <w:rsid w:val="0080160F"/>
    <w:rsid w:val="008016E4"/>
    <w:rsid w:val="00801AE6"/>
    <w:rsid w:val="00801BFF"/>
    <w:rsid w:val="00801C71"/>
    <w:rsid w:val="00801E65"/>
    <w:rsid w:val="008022C0"/>
    <w:rsid w:val="00802467"/>
    <w:rsid w:val="0080246F"/>
    <w:rsid w:val="00802685"/>
    <w:rsid w:val="0080277D"/>
    <w:rsid w:val="00802953"/>
    <w:rsid w:val="00802F82"/>
    <w:rsid w:val="008033BD"/>
    <w:rsid w:val="008033FE"/>
    <w:rsid w:val="008034C5"/>
    <w:rsid w:val="008035ED"/>
    <w:rsid w:val="0080375C"/>
    <w:rsid w:val="00803858"/>
    <w:rsid w:val="00803952"/>
    <w:rsid w:val="00803A63"/>
    <w:rsid w:val="00803CEC"/>
    <w:rsid w:val="00803E11"/>
    <w:rsid w:val="00804017"/>
    <w:rsid w:val="008041EF"/>
    <w:rsid w:val="00804992"/>
    <w:rsid w:val="008049D6"/>
    <w:rsid w:val="00804C37"/>
    <w:rsid w:val="00804E15"/>
    <w:rsid w:val="0080502B"/>
    <w:rsid w:val="0080513F"/>
    <w:rsid w:val="008052F8"/>
    <w:rsid w:val="00805355"/>
    <w:rsid w:val="008054F0"/>
    <w:rsid w:val="008055C2"/>
    <w:rsid w:val="0080564D"/>
    <w:rsid w:val="008056FD"/>
    <w:rsid w:val="00805C0D"/>
    <w:rsid w:val="008065FA"/>
    <w:rsid w:val="00807163"/>
    <w:rsid w:val="0080726D"/>
    <w:rsid w:val="008074B2"/>
    <w:rsid w:val="00807A62"/>
    <w:rsid w:val="00807EA9"/>
    <w:rsid w:val="00807F0F"/>
    <w:rsid w:val="00807F65"/>
    <w:rsid w:val="008104F9"/>
    <w:rsid w:val="0081055D"/>
    <w:rsid w:val="008105E9"/>
    <w:rsid w:val="00810B05"/>
    <w:rsid w:val="00810F60"/>
    <w:rsid w:val="00811130"/>
    <w:rsid w:val="00811267"/>
    <w:rsid w:val="0081154D"/>
    <w:rsid w:val="008116F0"/>
    <w:rsid w:val="00811A19"/>
    <w:rsid w:val="00811B23"/>
    <w:rsid w:val="00811DA7"/>
    <w:rsid w:val="00811E44"/>
    <w:rsid w:val="00811FCE"/>
    <w:rsid w:val="00811FFD"/>
    <w:rsid w:val="00812011"/>
    <w:rsid w:val="008120A9"/>
    <w:rsid w:val="0081229A"/>
    <w:rsid w:val="00812510"/>
    <w:rsid w:val="0081264C"/>
    <w:rsid w:val="00812C4A"/>
    <w:rsid w:val="0081360C"/>
    <w:rsid w:val="008139C9"/>
    <w:rsid w:val="00813A6F"/>
    <w:rsid w:val="00813DBA"/>
    <w:rsid w:val="00814031"/>
    <w:rsid w:val="0081440A"/>
    <w:rsid w:val="008145C5"/>
    <w:rsid w:val="00814C09"/>
    <w:rsid w:val="00814E5B"/>
    <w:rsid w:val="0081520F"/>
    <w:rsid w:val="00815425"/>
    <w:rsid w:val="00815699"/>
    <w:rsid w:val="0081571F"/>
    <w:rsid w:val="00815AF4"/>
    <w:rsid w:val="00815E4E"/>
    <w:rsid w:val="00815FED"/>
    <w:rsid w:val="00816008"/>
    <w:rsid w:val="008161D8"/>
    <w:rsid w:val="0081642E"/>
    <w:rsid w:val="0081643C"/>
    <w:rsid w:val="00816480"/>
    <w:rsid w:val="00816582"/>
    <w:rsid w:val="00816638"/>
    <w:rsid w:val="00816649"/>
    <w:rsid w:val="0081694E"/>
    <w:rsid w:val="00816A81"/>
    <w:rsid w:val="00816FFC"/>
    <w:rsid w:val="00817154"/>
    <w:rsid w:val="0081743F"/>
    <w:rsid w:val="00817477"/>
    <w:rsid w:val="00817A4B"/>
    <w:rsid w:val="00817A56"/>
    <w:rsid w:val="00817EFA"/>
    <w:rsid w:val="00820043"/>
    <w:rsid w:val="0082008F"/>
    <w:rsid w:val="008200C7"/>
    <w:rsid w:val="00820583"/>
    <w:rsid w:val="0082067F"/>
    <w:rsid w:val="008208C8"/>
    <w:rsid w:val="00820D24"/>
    <w:rsid w:val="00820DF6"/>
    <w:rsid w:val="00820EA5"/>
    <w:rsid w:val="008211EF"/>
    <w:rsid w:val="0082147F"/>
    <w:rsid w:val="00821815"/>
    <w:rsid w:val="00821914"/>
    <w:rsid w:val="00821AD9"/>
    <w:rsid w:val="00821B5C"/>
    <w:rsid w:val="00821DBD"/>
    <w:rsid w:val="00821ED2"/>
    <w:rsid w:val="00822265"/>
    <w:rsid w:val="00822597"/>
    <w:rsid w:val="008225E2"/>
    <w:rsid w:val="00822AAA"/>
    <w:rsid w:val="00822BC5"/>
    <w:rsid w:val="00822C3A"/>
    <w:rsid w:val="00822E41"/>
    <w:rsid w:val="00822E7C"/>
    <w:rsid w:val="00822F1C"/>
    <w:rsid w:val="008233CA"/>
    <w:rsid w:val="0082398C"/>
    <w:rsid w:val="008239C4"/>
    <w:rsid w:val="00823D73"/>
    <w:rsid w:val="00823DDD"/>
    <w:rsid w:val="00824013"/>
    <w:rsid w:val="00824061"/>
    <w:rsid w:val="008244F8"/>
    <w:rsid w:val="00824525"/>
    <w:rsid w:val="008248FD"/>
    <w:rsid w:val="008249A8"/>
    <w:rsid w:val="00824AEA"/>
    <w:rsid w:val="00824BA7"/>
    <w:rsid w:val="0082528F"/>
    <w:rsid w:val="008258CF"/>
    <w:rsid w:val="008258F9"/>
    <w:rsid w:val="00825CCE"/>
    <w:rsid w:val="00826473"/>
    <w:rsid w:val="00826703"/>
    <w:rsid w:val="00826960"/>
    <w:rsid w:val="00826981"/>
    <w:rsid w:val="0082707B"/>
    <w:rsid w:val="0082738A"/>
    <w:rsid w:val="00827697"/>
    <w:rsid w:val="0082780A"/>
    <w:rsid w:val="00827C9A"/>
    <w:rsid w:val="00830144"/>
    <w:rsid w:val="008301CB"/>
    <w:rsid w:val="00830516"/>
    <w:rsid w:val="00830AAD"/>
    <w:rsid w:val="00830CB8"/>
    <w:rsid w:val="00831187"/>
    <w:rsid w:val="00831AFA"/>
    <w:rsid w:val="00831BD4"/>
    <w:rsid w:val="008320B5"/>
    <w:rsid w:val="0083248C"/>
    <w:rsid w:val="00832853"/>
    <w:rsid w:val="00832DDC"/>
    <w:rsid w:val="00833121"/>
    <w:rsid w:val="0083313A"/>
    <w:rsid w:val="0083328A"/>
    <w:rsid w:val="008333AB"/>
    <w:rsid w:val="00833465"/>
    <w:rsid w:val="00833488"/>
    <w:rsid w:val="008335EF"/>
    <w:rsid w:val="00833744"/>
    <w:rsid w:val="00833875"/>
    <w:rsid w:val="008338E3"/>
    <w:rsid w:val="00833CCA"/>
    <w:rsid w:val="00833CDE"/>
    <w:rsid w:val="00833CE6"/>
    <w:rsid w:val="00833D62"/>
    <w:rsid w:val="008340D4"/>
    <w:rsid w:val="0083436E"/>
    <w:rsid w:val="00835023"/>
    <w:rsid w:val="00835230"/>
    <w:rsid w:val="0083533B"/>
    <w:rsid w:val="008353D5"/>
    <w:rsid w:val="008358FE"/>
    <w:rsid w:val="00835A20"/>
    <w:rsid w:val="00835A70"/>
    <w:rsid w:val="00835D57"/>
    <w:rsid w:val="00835D91"/>
    <w:rsid w:val="0083634F"/>
    <w:rsid w:val="00836438"/>
    <w:rsid w:val="00836452"/>
    <w:rsid w:val="00836621"/>
    <w:rsid w:val="0083680E"/>
    <w:rsid w:val="00836A94"/>
    <w:rsid w:val="00836DA5"/>
    <w:rsid w:val="00836DF0"/>
    <w:rsid w:val="00837222"/>
    <w:rsid w:val="008372B5"/>
    <w:rsid w:val="00837460"/>
    <w:rsid w:val="00837742"/>
    <w:rsid w:val="00837B97"/>
    <w:rsid w:val="00837DBB"/>
    <w:rsid w:val="008401E3"/>
    <w:rsid w:val="008401EA"/>
    <w:rsid w:val="00840B0C"/>
    <w:rsid w:val="00840DA4"/>
    <w:rsid w:val="0084100A"/>
    <w:rsid w:val="0084144C"/>
    <w:rsid w:val="008415B5"/>
    <w:rsid w:val="00841637"/>
    <w:rsid w:val="00841996"/>
    <w:rsid w:val="00841B69"/>
    <w:rsid w:val="00842215"/>
    <w:rsid w:val="008422D7"/>
    <w:rsid w:val="008423E7"/>
    <w:rsid w:val="0084274E"/>
    <w:rsid w:val="008427A3"/>
    <w:rsid w:val="00843DCB"/>
    <w:rsid w:val="0084430D"/>
    <w:rsid w:val="008444DB"/>
    <w:rsid w:val="00844C24"/>
    <w:rsid w:val="00844E91"/>
    <w:rsid w:val="00845269"/>
    <w:rsid w:val="008453DD"/>
    <w:rsid w:val="00845736"/>
    <w:rsid w:val="00845767"/>
    <w:rsid w:val="00845C6E"/>
    <w:rsid w:val="00845E6B"/>
    <w:rsid w:val="00846084"/>
    <w:rsid w:val="00846179"/>
    <w:rsid w:val="0084635D"/>
    <w:rsid w:val="00846583"/>
    <w:rsid w:val="00846AB8"/>
    <w:rsid w:val="008474B0"/>
    <w:rsid w:val="0084769E"/>
    <w:rsid w:val="00847705"/>
    <w:rsid w:val="00847803"/>
    <w:rsid w:val="00847A13"/>
    <w:rsid w:val="00847FEA"/>
    <w:rsid w:val="00850546"/>
    <w:rsid w:val="00850560"/>
    <w:rsid w:val="008507A5"/>
    <w:rsid w:val="00850A2D"/>
    <w:rsid w:val="00850DC9"/>
    <w:rsid w:val="00850EBD"/>
    <w:rsid w:val="008519CB"/>
    <w:rsid w:val="00851DA0"/>
    <w:rsid w:val="00851DBF"/>
    <w:rsid w:val="00851E14"/>
    <w:rsid w:val="00851F06"/>
    <w:rsid w:val="0085224B"/>
    <w:rsid w:val="00852495"/>
    <w:rsid w:val="00852580"/>
    <w:rsid w:val="00852A8D"/>
    <w:rsid w:val="00852BBF"/>
    <w:rsid w:val="00852D3C"/>
    <w:rsid w:val="00852E02"/>
    <w:rsid w:val="00852E80"/>
    <w:rsid w:val="008532B5"/>
    <w:rsid w:val="008534BD"/>
    <w:rsid w:val="00853591"/>
    <w:rsid w:val="00853616"/>
    <w:rsid w:val="0085392B"/>
    <w:rsid w:val="00853CA9"/>
    <w:rsid w:val="00853DD5"/>
    <w:rsid w:val="0085416C"/>
    <w:rsid w:val="0085465B"/>
    <w:rsid w:val="0085470C"/>
    <w:rsid w:val="00854805"/>
    <w:rsid w:val="00854D40"/>
    <w:rsid w:val="00855101"/>
    <w:rsid w:val="008553A9"/>
    <w:rsid w:val="008555F5"/>
    <w:rsid w:val="008557C8"/>
    <w:rsid w:val="00855A8B"/>
    <w:rsid w:val="00855AB4"/>
    <w:rsid w:val="00856007"/>
    <w:rsid w:val="0085617E"/>
    <w:rsid w:val="0085639B"/>
    <w:rsid w:val="008568D8"/>
    <w:rsid w:val="0085699F"/>
    <w:rsid w:val="00856B6A"/>
    <w:rsid w:val="00857423"/>
    <w:rsid w:val="0085745F"/>
    <w:rsid w:val="00857A4D"/>
    <w:rsid w:val="00857BB1"/>
    <w:rsid w:val="00857DA8"/>
    <w:rsid w:val="008600BF"/>
    <w:rsid w:val="0086015F"/>
    <w:rsid w:val="00860557"/>
    <w:rsid w:val="00860561"/>
    <w:rsid w:val="008606ED"/>
    <w:rsid w:val="008609F7"/>
    <w:rsid w:val="00860B26"/>
    <w:rsid w:val="00860BA8"/>
    <w:rsid w:val="00860E13"/>
    <w:rsid w:val="00860ED4"/>
    <w:rsid w:val="00860F8F"/>
    <w:rsid w:val="00861225"/>
    <w:rsid w:val="008612C9"/>
    <w:rsid w:val="008612DA"/>
    <w:rsid w:val="008613A1"/>
    <w:rsid w:val="008614BD"/>
    <w:rsid w:val="008615FC"/>
    <w:rsid w:val="008619CF"/>
    <w:rsid w:val="00861D12"/>
    <w:rsid w:val="00862269"/>
    <w:rsid w:val="00862294"/>
    <w:rsid w:val="0086241F"/>
    <w:rsid w:val="0086250A"/>
    <w:rsid w:val="00862567"/>
    <w:rsid w:val="008625E6"/>
    <w:rsid w:val="00862BF9"/>
    <w:rsid w:val="00862C0F"/>
    <w:rsid w:val="008639FF"/>
    <w:rsid w:val="00863B01"/>
    <w:rsid w:val="00863B50"/>
    <w:rsid w:val="00863D5B"/>
    <w:rsid w:val="00864247"/>
    <w:rsid w:val="00864B6A"/>
    <w:rsid w:val="00864D06"/>
    <w:rsid w:val="00864D85"/>
    <w:rsid w:val="00864E04"/>
    <w:rsid w:val="00865219"/>
    <w:rsid w:val="0086590A"/>
    <w:rsid w:val="00865993"/>
    <w:rsid w:val="00865A1F"/>
    <w:rsid w:val="00865AE1"/>
    <w:rsid w:val="00865AFF"/>
    <w:rsid w:val="00865B34"/>
    <w:rsid w:val="00865D9E"/>
    <w:rsid w:val="00866065"/>
    <w:rsid w:val="008665E5"/>
    <w:rsid w:val="008666B0"/>
    <w:rsid w:val="00866949"/>
    <w:rsid w:val="008669D6"/>
    <w:rsid w:val="00867844"/>
    <w:rsid w:val="008679A9"/>
    <w:rsid w:val="00867B50"/>
    <w:rsid w:val="00867D57"/>
    <w:rsid w:val="00867E0B"/>
    <w:rsid w:val="00867F9A"/>
    <w:rsid w:val="008707B3"/>
    <w:rsid w:val="0087096F"/>
    <w:rsid w:val="00870B64"/>
    <w:rsid w:val="00871036"/>
    <w:rsid w:val="00871279"/>
    <w:rsid w:val="00871508"/>
    <w:rsid w:val="0087169D"/>
    <w:rsid w:val="0087169E"/>
    <w:rsid w:val="008716FC"/>
    <w:rsid w:val="0087181C"/>
    <w:rsid w:val="00871A92"/>
    <w:rsid w:val="00871BA6"/>
    <w:rsid w:val="00871CB6"/>
    <w:rsid w:val="00871EED"/>
    <w:rsid w:val="0087214C"/>
    <w:rsid w:val="008729D6"/>
    <w:rsid w:val="00872ADB"/>
    <w:rsid w:val="0087316B"/>
    <w:rsid w:val="00873497"/>
    <w:rsid w:val="008736BF"/>
    <w:rsid w:val="00873743"/>
    <w:rsid w:val="008738F5"/>
    <w:rsid w:val="0087390E"/>
    <w:rsid w:val="00873A93"/>
    <w:rsid w:val="00873CBE"/>
    <w:rsid w:val="00874013"/>
    <w:rsid w:val="008740DD"/>
    <w:rsid w:val="00874112"/>
    <w:rsid w:val="008743E1"/>
    <w:rsid w:val="00874453"/>
    <w:rsid w:val="00874600"/>
    <w:rsid w:val="0087492E"/>
    <w:rsid w:val="00874A8F"/>
    <w:rsid w:val="00874C1F"/>
    <w:rsid w:val="00874E57"/>
    <w:rsid w:val="008750B6"/>
    <w:rsid w:val="008751CF"/>
    <w:rsid w:val="00875423"/>
    <w:rsid w:val="0087544E"/>
    <w:rsid w:val="008759D1"/>
    <w:rsid w:val="00875D04"/>
    <w:rsid w:val="00875D23"/>
    <w:rsid w:val="00875DC6"/>
    <w:rsid w:val="00876060"/>
    <w:rsid w:val="0087699D"/>
    <w:rsid w:val="008769C2"/>
    <w:rsid w:val="00876A50"/>
    <w:rsid w:val="00876C22"/>
    <w:rsid w:val="00876C7A"/>
    <w:rsid w:val="00876CE0"/>
    <w:rsid w:val="00876F6C"/>
    <w:rsid w:val="00876F6E"/>
    <w:rsid w:val="00876F73"/>
    <w:rsid w:val="0087726F"/>
    <w:rsid w:val="00877302"/>
    <w:rsid w:val="00877368"/>
    <w:rsid w:val="00877633"/>
    <w:rsid w:val="0087766E"/>
    <w:rsid w:val="00877678"/>
    <w:rsid w:val="00877703"/>
    <w:rsid w:val="00877B75"/>
    <w:rsid w:val="00877C05"/>
    <w:rsid w:val="0088068B"/>
    <w:rsid w:val="0088076D"/>
    <w:rsid w:val="008808D1"/>
    <w:rsid w:val="00880F18"/>
    <w:rsid w:val="00881097"/>
    <w:rsid w:val="00881748"/>
    <w:rsid w:val="00881889"/>
    <w:rsid w:val="00881C7B"/>
    <w:rsid w:val="00881CBC"/>
    <w:rsid w:val="00881E1B"/>
    <w:rsid w:val="00881EDC"/>
    <w:rsid w:val="00882130"/>
    <w:rsid w:val="0088215A"/>
    <w:rsid w:val="008825F2"/>
    <w:rsid w:val="0088282B"/>
    <w:rsid w:val="00882A95"/>
    <w:rsid w:val="00882B03"/>
    <w:rsid w:val="00882D90"/>
    <w:rsid w:val="00882EDE"/>
    <w:rsid w:val="00882FA0"/>
    <w:rsid w:val="008832F0"/>
    <w:rsid w:val="0088365C"/>
    <w:rsid w:val="00883868"/>
    <w:rsid w:val="00883E74"/>
    <w:rsid w:val="008845C2"/>
    <w:rsid w:val="00884912"/>
    <w:rsid w:val="00884FAF"/>
    <w:rsid w:val="00885317"/>
    <w:rsid w:val="008854D4"/>
    <w:rsid w:val="00885819"/>
    <w:rsid w:val="008859B8"/>
    <w:rsid w:val="00885E31"/>
    <w:rsid w:val="00885EE6"/>
    <w:rsid w:val="008860DC"/>
    <w:rsid w:val="0088637C"/>
    <w:rsid w:val="00886433"/>
    <w:rsid w:val="008866FE"/>
    <w:rsid w:val="00886BD4"/>
    <w:rsid w:val="00886D1C"/>
    <w:rsid w:val="00886F88"/>
    <w:rsid w:val="00887072"/>
    <w:rsid w:val="008870C9"/>
    <w:rsid w:val="0088724D"/>
    <w:rsid w:val="008873B4"/>
    <w:rsid w:val="008874C0"/>
    <w:rsid w:val="00887599"/>
    <w:rsid w:val="00887AD3"/>
    <w:rsid w:val="00887B28"/>
    <w:rsid w:val="00887C25"/>
    <w:rsid w:val="00887C77"/>
    <w:rsid w:val="00887D3A"/>
    <w:rsid w:val="008901CE"/>
    <w:rsid w:val="00890971"/>
    <w:rsid w:val="00890E59"/>
    <w:rsid w:val="008912CE"/>
    <w:rsid w:val="00891316"/>
    <w:rsid w:val="00891366"/>
    <w:rsid w:val="008915A3"/>
    <w:rsid w:val="00891839"/>
    <w:rsid w:val="00891BD3"/>
    <w:rsid w:val="00891E47"/>
    <w:rsid w:val="00891EB8"/>
    <w:rsid w:val="0089227C"/>
    <w:rsid w:val="00892619"/>
    <w:rsid w:val="0089264B"/>
    <w:rsid w:val="00892AEE"/>
    <w:rsid w:val="00892C79"/>
    <w:rsid w:val="00892EE5"/>
    <w:rsid w:val="008930EF"/>
    <w:rsid w:val="0089334E"/>
    <w:rsid w:val="00893364"/>
    <w:rsid w:val="008936BA"/>
    <w:rsid w:val="008936DE"/>
    <w:rsid w:val="0089399B"/>
    <w:rsid w:val="00893BA7"/>
    <w:rsid w:val="00893D5C"/>
    <w:rsid w:val="00893ED6"/>
    <w:rsid w:val="00893EFB"/>
    <w:rsid w:val="00893EFE"/>
    <w:rsid w:val="00893F45"/>
    <w:rsid w:val="0089443C"/>
    <w:rsid w:val="0089486D"/>
    <w:rsid w:val="00894A20"/>
    <w:rsid w:val="00894C92"/>
    <w:rsid w:val="00895236"/>
    <w:rsid w:val="00895420"/>
    <w:rsid w:val="0089544A"/>
    <w:rsid w:val="00895B1E"/>
    <w:rsid w:val="00895BF3"/>
    <w:rsid w:val="00895DDF"/>
    <w:rsid w:val="0089601B"/>
    <w:rsid w:val="0089669E"/>
    <w:rsid w:val="00896708"/>
    <w:rsid w:val="00896830"/>
    <w:rsid w:val="00896B23"/>
    <w:rsid w:val="00896C3B"/>
    <w:rsid w:val="00896E02"/>
    <w:rsid w:val="008971E8"/>
    <w:rsid w:val="00897475"/>
    <w:rsid w:val="008977A0"/>
    <w:rsid w:val="00897841"/>
    <w:rsid w:val="0089799B"/>
    <w:rsid w:val="00897A07"/>
    <w:rsid w:val="00897AED"/>
    <w:rsid w:val="00897FE7"/>
    <w:rsid w:val="008A00BB"/>
    <w:rsid w:val="008A01C3"/>
    <w:rsid w:val="008A0230"/>
    <w:rsid w:val="008A0609"/>
    <w:rsid w:val="008A066B"/>
    <w:rsid w:val="008A0B56"/>
    <w:rsid w:val="008A1128"/>
    <w:rsid w:val="008A1148"/>
    <w:rsid w:val="008A1259"/>
    <w:rsid w:val="008A1371"/>
    <w:rsid w:val="008A13F3"/>
    <w:rsid w:val="008A1624"/>
    <w:rsid w:val="008A162E"/>
    <w:rsid w:val="008A16D2"/>
    <w:rsid w:val="008A196C"/>
    <w:rsid w:val="008A1BB1"/>
    <w:rsid w:val="008A1FF4"/>
    <w:rsid w:val="008A21F1"/>
    <w:rsid w:val="008A2204"/>
    <w:rsid w:val="008A29CD"/>
    <w:rsid w:val="008A2D4F"/>
    <w:rsid w:val="008A2DD9"/>
    <w:rsid w:val="008A3766"/>
    <w:rsid w:val="008A37C5"/>
    <w:rsid w:val="008A38B7"/>
    <w:rsid w:val="008A3919"/>
    <w:rsid w:val="008A399F"/>
    <w:rsid w:val="008A3D88"/>
    <w:rsid w:val="008A3DD9"/>
    <w:rsid w:val="008A3E8D"/>
    <w:rsid w:val="008A4100"/>
    <w:rsid w:val="008A438F"/>
    <w:rsid w:val="008A43D5"/>
    <w:rsid w:val="008A44D7"/>
    <w:rsid w:val="008A4724"/>
    <w:rsid w:val="008A4778"/>
    <w:rsid w:val="008A47D0"/>
    <w:rsid w:val="008A4842"/>
    <w:rsid w:val="008A4929"/>
    <w:rsid w:val="008A4B2B"/>
    <w:rsid w:val="008A4C05"/>
    <w:rsid w:val="008A4C21"/>
    <w:rsid w:val="008A4D5F"/>
    <w:rsid w:val="008A4DA0"/>
    <w:rsid w:val="008A522B"/>
    <w:rsid w:val="008A5342"/>
    <w:rsid w:val="008A5E5C"/>
    <w:rsid w:val="008A5EFB"/>
    <w:rsid w:val="008A6246"/>
    <w:rsid w:val="008A64F1"/>
    <w:rsid w:val="008A6541"/>
    <w:rsid w:val="008A680A"/>
    <w:rsid w:val="008A6CCB"/>
    <w:rsid w:val="008A6EB9"/>
    <w:rsid w:val="008A6FBB"/>
    <w:rsid w:val="008A758F"/>
    <w:rsid w:val="008A7731"/>
    <w:rsid w:val="008A779F"/>
    <w:rsid w:val="008A7972"/>
    <w:rsid w:val="008A7EA2"/>
    <w:rsid w:val="008A7EC8"/>
    <w:rsid w:val="008B00E6"/>
    <w:rsid w:val="008B042C"/>
    <w:rsid w:val="008B055E"/>
    <w:rsid w:val="008B10B0"/>
    <w:rsid w:val="008B1200"/>
    <w:rsid w:val="008B19B3"/>
    <w:rsid w:val="008B1B2D"/>
    <w:rsid w:val="008B1CD8"/>
    <w:rsid w:val="008B1E41"/>
    <w:rsid w:val="008B1F91"/>
    <w:rsid w:val="008B1FD3"/>
    <w:rsid w:val="008B2189"/>
    <w:rsid w:val="008B22D8"/>
    <w:rsid w:val="008B256D"/>
    <w:rsid w:val="008B271B"/>
    <w:rsid w:val="008B2770"/>
    <w:rsid w:val="008B27E6"/>
    <w:rsid w:val="008B295E"/>
    <w:rsid w:val="008B2C37"/>
    <w:rsid w:val="008B2C57"/>
    <w:rsid w:val="008B2D6D"/>
    <w:rsid w:val="008B2FB7"/>
    <w:rsid w:val="008B2FC1"/>
    <w:rsid w:val="008B2FE7"/>
    <w:rsid w:val="008B31AB"/>
    <w:rsid w:val="008B3242"/>
    <w:rsid w:val="008B349D"/>
    <w:rsid w:val="008B355D"/>
    <w:rsid w:val="008B3AE5"/>
    <w:rsid w:val="008B3D61"/>
    <w:rsid w:val="008B40DE"/>
    <w:rsid w:val="008B42CF"/>
    <w:rsid w:val="008B4680"/>
    <w:rsid w:val="008B474E"/>
    <w:rsid w:val="008B490A"/>
    <w:rsid w:val="008B53B2"/>
    <w:rsid w:val="008B54D7"/>
    <w:rsid w:val="008B57EE"/>
    <w:rsid w:val="008B5AE4"/>
    <w:rsid w:val="008B5B94"/>
    <w:rsid w:val="008B5BA9"/>
    <w:rsid w:val="008B5DBC"/>
    <w:rsid w:val="008B5EBF"/>
    <w:rsid w:val="008B5F93"/>
    <w:rsid w:val="008B60B7"/>
    <w:rsid w:val="008B63E0"/>
    <w:rsid w:val="008B6423"/>
    <w:rsid w:val="008B68BF"/>
    <w:rsid w:val="008B69EB"/>
    <w:rsid w:val="008B6E84"/>
    <w:rsid w:val="008B70ED"/>
    <w:rsid w:val="008B77B9"/>
    <w:rsid w:val="008B7937"/>
    <w:rsid w:val="008B7AAF"/>
    <w:rsid w:val="008B7AC6"/>
    <w:rsid w:val="008B7D17"/>
    <w:rsid w:val="008B7F1C"/>
    <w:rsid w:val="008C021D"/>
    <w:rsid w:val="008C028E"/>
    <w:rsid w:val="008C0336"/>
    <w:rsid w:val="008C0357"/>
    <w:rsid w:val="008C073E"/>
    <w:rsid w:val="008C0938"/>
    <w:rsid w:val="008C0C04"/>
    <w:rsid w:val="008C0DEA"/>
    <w:rsid w:val="008C16B8"/>
    <w:rsid w:val="008C177A"/>
    <w:rsid w:val="008C1B00"/>
    <w:rsid w:val="008C1C39"/>
    <w:rsid w:val="008C1CAA"/>
    <w:rsid w:val="008C1DD0"/>
    <w:rsid w:val="008C20D6"/>
    <w:rsid w:val="008C24C1"/>
    <w:rsid w:val="008C2A8B"/>
    <w:rsid w:val="008C2BD0"/>
    <w:rsid w:val="008C2E58"/>
    <w:rsid w:val="008C2F3D"/>
    <w:rsid w:val="008C2FA1"/>
    <w:rsid w:val="008C37D1"/>
    <w:rsid w:val="008C3842"/>
    <w:rsid w:val="008C40BB"/>
    <w:rsid w:val="008C41EE"/>
    <w:rsid w:val="008C421C"/>
    <w:rsid w:val="008C4378"/>
    <w:rsid w:val="008C43B2"/>
    <w:rsid w:val="008C4903"/>
    <w:rsid w:val="008C50AB"/>
    <w:rsid w:val="008C522A"/>
    <w:rsid w:val="008C525A"/>
    <w:rsid w:val="008C550F"/>
    <w:rsid w:val="008C592F"/>
    <w:rsid w:val="008C5F59"/>
    <w:rsid w:val="008C6793"/>
    <w:rsid w:val="008C67C8"/>
    <w:rsid w:val="008C6854"/>
    <w:rsid w:val="008C6869"/>
    <w:rsid w:val="008C6DA9"/>
    <w:rsid w:val="008C6EF0"/>
    <w:rsid w:val="008C6F97"/>
    <w:rsid w:val="008C70FE"/>
    <w:rsid w:val="008C7109"/>
    <w:rsid w:val="008C724C"/>
    <w:rsid w:val="008C73D6"/>
    <w:rsid w:val="008C74A0"/>
    <w:rsid w:val="008C764A"/>
    <w:rsid w:val="008C7AD7"/>
    <w:rsid w:val="008D02C6"/>
    <w:rsid w:val="008D0A57"/>
    <w:rsid w:val="008D0E48"/>
    <w:rsid w:val="008D165B"/>
    <w:rsid w:val="008D1763"/>
    <w:rsid w:val="008D1912"/>
    <w:rsid w:val="008D195F"/>
    <w:rsid w:val="008D19E8"/>
    <w:rsid w:val="008D1CD2"/>
    <w:rsid w:val="008D1CDC"/>
    <w:rsid w:val="008D1E3E"/>
    <w:rsid w:val="008D1E84"/>
    <w:rsid w:val="008D2140"/>
    <w:rsid w:val="008D277F"/>
    <w:rsid w:val="008D27BA"/>
    <w:rsid w:val="008D296E"/>
    <w:rsid w:val="008D2A97"/>
    <w:rsid w:val="008D2AE4"/>
    <w:rsid w:val="008D2CF6"/>
    <w:rsid w:val="008D302B"/>
    <w:rsid w:val="008D31BC"/>
    <w:rsid w:val="008D3527"/>
    <w:rsid w:val="008D376E"/>
    <w:rsid w:val="008D37BB"/>
    <w:rsid w:val="008D39F6"/>
    <w:rsid w:val="008D3CF9"/>
    <w:rsid w:val="008D3D5B"/>
    <w:rsid w:val="008D453C"/>
    <w:rsid w:val="008D4A91"/>
    <w:rsid w:val="008D4B26"/>
    <w:rsid w:val="008D5444"/>
    <w:rsid w:val="008D561B"/>
    <w:rsid w:val="008D5823"/>
    <w:rsid w:val="008D5A6E"/>
    <w:rsid w:val="008D5B31"/>
    <w:rsid w:val="008D5BFA"/>
    <w:rsid w:val="008D5C63"/>
    <w:rsid w:val="008D5D29"/>
    <w:rsid w:val="008D5E47"/>
    <w:rsid w:val="008D600F"/>
    <w:rsid w:val="008D6039"/>
    <w:rsid w:val="008D63EE"/>
    <w:rsid w:val="008D64AC"/>
    <w:rsid w:val="008D67EA"/>
    <w:rsid w:val="008D68BD"/>
    <w:rsid w:val="008D69C4"/>
    <w:rsid w:val="008D6B7D"/>
    <w:rsid w:val="008D6EC9"/>
    <w:rsid w:val="008D6F63"/>
    <w:rsid w:val="008D7113"/>
    <w:rsid w:val="008D7201"/>
    <w:rsid w:val="008D72E1"/>
    <w:rsid w:val="008D7348"/>
    <w:rsid w:val="008D7409"/>
    <w:rsid w:val="008D7509"/>
    <w:rsid w:val="008D75F3"/>
    <w:rsid w:val="008D760F"/>
    <w:rsid w:val="008D7B9D"/>
    <w:rsid w:val="008D7D28"/>
    <w:rsid w:val="008E02D3"/>
    <w:rsid w:val="008E1265"/>
    <w:rsid w:val="008E15D6"/>
    <w:rsid w:val="008E17FB"/>
    <w:rsid w:val="008E1B2C"/>
    <w:rsid w:val="008E1CFF"/>
    <w:rsid w:val="008E1E25"/>
    <w:rsid w:val="008E2015"/>
    <w:rsid w:val="008E22BB"/>
    <w:rsid w:val="008E252A"/>
    <w:rsid w:val="008E2530"/>
    <w:rsid w:val="008E2703"/>
    <w:rsid w:val="008E2984"/>
    <w:rsid w:val="008E29FA"/>
    <w:rsid w:val="008E2D7C"/>
    <w:rsid w:val="008E31CF"/>
    <w:rsid w:val="008E339A"/>
    <w:rsid w:val="008E33E5"/>
    <w:rsid w:val="008E3430"/>
    <w:rsid w:val="008E34D8"/>
    <w:rsid w:val="008E35DF"/>
    <w:rsid w:val="008E3859"/>
    <w:rsid w:val="008E386F"/>
    <w:rsid w:val="008E3D3F"/>
    <w:rsid w:val="008E3E7B"/>
    <w:rsid w:val="008E3FBD"/>
    <w:rsid w:val="008E4845"/>
    <w:rsid w:val="008E49F0"/>
    <w:rsid w:val="008E4BD4"/>
    <w:rsid w:val="008E5121"/>
    <w:rsid w:val="008E5200"/>
    <w:rsid w:val="008E5233"/>
    <w:rsid w:val="008E5342"/>
    <w:rsid w:val="008E5937"/>
    <w:rsid w:val="008E5A23"/>
    <w:rsid w:val="008E5C65"/>
    <w:rsid w:val="008E5DEA"/>
    <w:rsid w:val="008E604B"/>
    <w:rsid w:val="008E6143"/>
    <w:rsid w:val="008E6370"/>
    <w:rsid w:val="008E63FF"/>
    <w:rsid w:val="008E64F7"/>
    <w:rsid w:val="008E68E8"/>
    <w:rsid w:val="008E69BD"/>
    <w:rsid w:val="008E6B2A"/>
    <w:rsid w:val="008E6BF5"/>
    <w:rsid w:val="008E6BFA"/>
    <w:rsid w:val="008E6C34"/>
    <w:rsid w:val="008E6C5A"/>
    <w:rsid w:val="008E6E7C"/>
    <w:rsid w:val="008E757D"/>
    <w:rsid w:val="008E7982"/>
    <w:rsid w:val="008E7EAA"/>
    <w:rsid w:val="008F008F"/>
    <w:rsid w:val="008F01F1"/>
    <w:rsid w:val="008F0250"/>
    <w:rsid w:val="008F0529"/>
    <w:rsid w:val="008F056F"/>
    <w:rsid w:val="008F0A6C"/>
    <w:rsid w:val="008F0AB3"/>
    <w:rsid w:val="008F0C35"/>
    <w:rsid w:val="008F1376"/>
    <w:rsid w:val="008F1508"/>
    <w:rsid w:val="008F16F4"/>
    <w:rsid w:val="008F18E3"/>
    <w:rsid w:val="008F1AA5"/>
    <w:rsid w:val="008F1C67"/>
    <w:rsid w:val="008F21F5"/>
    <w:rsid w:val="008F23C3"/>
    <w:rsid w:val="008F2595"/>
    <w:rsid w:val="008F2B84"/>
    <w:rsid w:val="008F2B98"/>
    <w:rsid w:val="008F38B1"/>
    <w:rsid w:val="008F3AC7"/>
    <w:rsid w:val="008F4287"/>
    <w:rsid w:val="008F482B"/>
    <w:rsid w:val="008F48CE"/>
    <w:rsid w:val="008F4B6F"/>
    <w:rsid w:val="008F4B86"/>
    <w:rsid w:val="008F4EFC"/>
    <w:rsid w:val="008F52E9"/>
    <w:rsid w:val="008F5331"/>
    <w:rsid w:val="008F54F0"/>
    <w:rsid w:val="008F5662"/>
    <w:rsid w:val="008F56D4"/>
    <w:rsid w:val="008F5937"/>
    <w:rsid w:val="008F59E3"/>
    <w:rsid w:val="008F5B68"/>
    <w:rsid w:val="008F5D91"/>
    <w:rsid w:val="008F6123"/>
    <w:rsid w:val="008F6248"/>
    <w:rsid w:val="008F6639"/>
    <w:rsid w:val="008F66E5"/>
    <w:rsid w:val="008F6758"/>
    <w:rsid w:val="008F67D1"/>
    <w:rsid w:val="008F684C"/>
    <w:rsid w:val="008F6A33"/>
    <w:rsid w:val="008F6DDD"/>
    <w:rsid w:val="008F6F28"/>
    <w:rsid w:val="008F6F5D"/>
    <w:rsid w:val="008F7114"/>
    <w:rsid w:val="008F7390"/>
    <w:rsid w:val="008F73AF"/>
    <w:rsid w:val="008F746C"/>
    <w:rsid w:val="008F7818"/>
    <w:rsid w:val="008F7EE8"/>
    <w:rsid w:val="00900236"/>
    <w:rsid w:val="00900944"/>
    <w:rsid w:val="0090096F"/>
    <w:rsid w:val="00900FD3"/>
    <w:rsid w:val="0090109C"/>
    <w:rsid w:val="00901225"/>
    <w:rsid w:val="0090158F"/>
    <w:rsid w:val="0090185B"/>
    <w:rsid w:val="00901AA6"/>
    <w:rsid w:val="00901DF6"/>
    <w:rsid w:val="00901FAA"/>
    <w:rsid w:val="0090209C"/>
    <w:rsid w:val="00902882"/>
    <w:rsid w:val="009028FD"/>
    <w:rsid w:val="0090293C"/>
    <w:rsid w:val="00902CA0"/>
    <w:rsid w:val="00903729"/>
    <w:rsid w:val="0090382A"/>
    <w:rsid w:val="00903CB2"/>
    <w:rsid w:val="00903CBB"/>
    <w:rsid w:val="00903D8F"/>
    <w:rsid w:val="009040D6"/>
    <w:rsid w:val="00904108"/>
    <w:rsid w:val="0090421F"/>
    <w:rsid w:val="0090433C"/>
    <w:rsid w:val="00904618"/>
    <w:rsid w:val="009046CA"/>
    <w:rsid w:val="009046E2"/>
    <w:rsid w:val="00904727"/>
    <w:rsid w:val="00904B22"/>
    <w:rsid w:val="00904F2E"/>
    <w:rsid w:val="0090556C"/>
    <w:rsid w:val="00905628"/>
    <w:rsid w:val="00905A55"/>
    <w:rsid w:val="00906073"/>
    <w:rsid w:val="0090637C"/>
    <w:rsid w:val="00906648"/>
    <w:rsid w:val="009069B5"/>
    <w:rsid w:val="00906AB8"/>
    <w:rsid w:val="00906C89"/>
    <w:rsid w:val="00906EAF"/>
    <w:rsid w:val="009070BD"/>
    <w:rsid w:val="009070C5"/>
    <w:rsid w:val="009072AF"/>
    <w:rsid w:val="00907887"/>
    <w:rsid w:val="00907BD1"/>
    <w:rsid w:val="0091009C"/>
    <w:rsid w:val="00910571"/>
    <w:rsid w:val="00910860"/>
    <w:rsid w:val="00910878"/>
    <w:rsid w:val="0091095D"/>
    <w:rsid w:val="009109F0"/>
    <w:rsid w:val="00910CBB"/>
    <w:rsid w:val="009111B1"/>
    <w:rsid w:val="009112D0"/>
    <w:rsid w:val="009116C7"/>
    <w:rsid w:val="00911A0F"/>
    <w:rsid w:val="00911A24"/>
    <w:rsid w:val="00911AEC"/>
    <w:rsid w:val="00911C09"/>
    <w:rsid w:val="00911F49"/>
    <w:rsid w:val="0091217D"/>
    <w:rsid w:val="009121CA"/>
    <w:rsid w:val="009122BA"/>
    <w:rsid w:val="00912515"/>
    <w:rsid w:val="009126DC"/>
    <w:rsid w:val="00912808"/>
    <w:rsid w:val="00912B74"/>
    <w:rsid w:val="00912FD6"/>
    <w:rsid w:val="009136EB"/>
    <w:rsid w:val="00913CD0"/>
    <w:rsid w:val="00913F0B"/>
    <w:rsid w:val="00914372"/>
    <w:rsid w:val="009145D2"/>
    <w:rsid w:val="00914831"/>
    <w:rsid w:val="00914A6A"/>
    <w:rsid w:val="00914D18"/>
    <w:rsid w:val="00914D2E"/>
    <w:rsid w:val="009154B3"/>
    <w:rsid w:val="0091569B"/>
    <w:rsid w:val="009159CD"/>
    <w:rsid w:val="00915D4B"/>
    <w:rsid w:val="00915DB4"/>
    <w:rsid w:val="00915ECF"/>
    <w:rsid w:val="00916490"/>
    <w:rsid w:val="00916737"/>
    <w:rsid w:val="009168B7"/>
    <w:rsid w:val="00916926"/>
    <w:rsid w:val="00916A11"/>
    <w:rsid w:val="00916BC2"/>
    <w:rsid w:val="00916EC8"/>
    <w:rsid w:val="0091727B"/>
    <w:rsid w:val="0091737A"/>
    <w:rsid w:val="009173AB"/>
    <w:rsid w:val="0091750D"/>
    <w:rsid w:val="00917963"/>
    <w:rsid w:val="00917A60"/>
    <w:rsid w:val="00917BE1"/>
    <w:rsid w:val="00917D15"/>
    <w:rsid w:val="00917EBF"/>
    <w:rsid w:val="00917F25"/>
    <w:rsid w:val="00920140"/>
    <w:rsid w:val="009202CC"/>
    <w:rsid w:val="009204A6"/>
    <w:rsid w:val="0092058F"/>
    <w:rsid w:val="00920954"/>
    <w:rsid w:val="00920967"/>
    <w:rsid w:val="00920B66"/>
    <w:rsid w:val="00920F69"/>
    <w:rsid w:val="009212D7"/>
    <w:rsid w:val="00921340"/>
    <w:rsid w:val="00921912"/>
    <w:rsid w:val="00921E3E"/>
    <w:rsid w:val="0092228A"/>
    <w:rsid w:val="00922557"/>
    <w:rsid w:val="0092289D"/>
    <w:rsid w:val="00922B20"/>
    <w:rsid w:val="00922CA7"/>
    <w:rsid w:val="00922D18"/>
    <w:rsid w:val="009230BD"/>
    <w:rsid w:val="00923200"/>
    <w:rsid w:val="00923298"/>
    <w:rsid w:val="00923414"/>
    <w:rsid w:val="00923518"/>
    <w:rsid w:val="009236FC"/>
    <w:rsid w:val="00923869"/>
    <w:rsid w:val="0092391D"/>
    <w:rsid w:val="00923B4D"/>
    <w:rsid w:val="00923DF9"/>
    <w:rsid w:val="00923EDF"/>
    <w:rsid w:val="00923F41"/>
    <w:rsid w:val="00924173"/>
    <w:rsid w:val="009244F9"/>
    <w:rsid w:val="00924591"/>
    <w:rsid w:val="00924BDB"/>
    <w:rsid w:val="00924C52"/>
    <w:rsid w:val="00924D89"/>
    <w:rsid w:val="00925075"/>
    <w:rsid w:val="0092568C"/>
    <w:rsid w:val="00925765"/>
    <w:rsid w:val="009258ED"/>
    <w:rsid w:val="00925B55"/>
    <w:rsid w:val="00925B5C"/>
    <w:rsid w:val="00925D23"/>
    <w:rsid w:val="00925FB6"/>
    <w:rsid w:val="00925FDF"/>
    <w:rsid w:val="0092603C"/>
    <w:rsid w:val="00926072"/>
    <w:rsid w:val="00926259"/>
    <w:rsid w:val="00926304"/>
    <w:rsid w:val="009263A7"/>
    <w:rsid w:val="0092643B"/>
    <w:rsid w:val="0092671B"/>
    <w:rsid w:val="00926990"/>
    <w:rsid w:val="009269D0"/>
    <w:rsid w:val="00926BB7"/>
    <w:rsid w:val="00926C23"/>
    <w:rsid w:val="00926D83"/>
    <w:rsid w:val="00926E01"/>
    <w:rsid w:val="00926F6A"/>
    <w:rsid w:val="00926FBE"/>
    <w:rsid w:val="009272F2"/>
    <w:rsid w:val="00927B11"/>
    <w:rsid w:val="009300AD"/>
    <w:rsid w:val="00930237"/>
    <w:rsid w:val="00930368"/>
    <w:rsid w:val="009308B6"/>
    <w:rsid w:val="009308F3"/>
    <w:rsid w:val="00930E4A"/>
    <w:rsid w:val="00930F9D"/>
    <w:rsid w:val="00931192"/>
    <w:rsid w:val="009311B3"/>
    <w:rsid w:val="00931271"/>
    <w:rsid w:val="0093131B"/>
    <w:rsid w:val="009313CE"/>
    <w:rsid w:val="00931471"/>
    <w:rsid w:val="00931638"/>
    <w:rsid w:val="00931655"/>
    <w:rsid w:val="00931854"/>
    <w:rsid w:val="00931BD6"/>
    <w:rsid w:val="00931C7B"/>
    <w:rsid w:val="00931D39"/>
    <w:rsid w:val="00931E60"/>
    <w:rsid w:val="00932305"/>
    <w:rsid w:val="009323FA"/>
    <w:rsid w:val="0093244B"/>
    <w:rsid w:val="009325D6"/>
    <w:rsid w:val="009327C7"/>
    <w:rsid w:val="00932E29"/>
    <w:rsid w:val="00933047"/>
    <w:rsid w:val="009330A6"/>
    <w:rsid w:val="00933684"/>
    <w:rsid w:val="00933B7F"/>
    <w:rsid w:val="00933D98"/>
    <w:rsid w:val="0093401F"/>
    <w:rsid w:val="00934443"/>
    <w:rsid w:val="00934620"/>
    <w:rsid w:val="0093497B"/>
    <w:rsid w:val="00934C4F"/>
    <w:rsid w:val="00934E11"/>
    <w:rsid w:val="00934ECE"/>
    <w:rsid w:val="00934F29"/>
    <w:rsid w:val="00935664"/>
    <w:rsid w:val="0093577B"/>
    <w:rsid w:val="00935BC8"/>
    <w:rsid w:val="00935BDE"/>
    <w:rsid w:val="00935E15"/>
    <w:rsid w:val="00936549"/>
    <w:rsid w:val="00936AD4"/>
    <w:rsid w:val="00936F0D"/>
    <w:rsid w:val="00936FAE"/>
    <w:rsid w:val="00937007"/>
    <w:rsid w:val="00937052"/>
    <w:rsid w:val="00937296"/>
    <w:rsid w:val="00937969"/>
    <w:rsid w:val="009401B0"/>
    <w:rsid w:val="009401D3"/>
    <w:rsid w:val="009401F9"/>
    <w:rsid w:val="009404C1"/>
    <w:rsid w:val="0094063D"/>
    <w:rsid w:val="00941017"/>
    <w:rsid w:val="00941242"/>
    <w:rsid w:val="009412EF"/>
    <w:rsid w:val="00941376"/>
    <w:rsid w:val="00941479"/>
    <w:rsid w:val="009414BA"/>
    <w:rsid w:val="009417C3"/>
    <w:rsid w:val="00941D7A"/>
    <w:rsid w:val="00941FAA"/>
    <w:rsid w:val="00942038"/>
    <w:rsid w:val="009424EC"/>
    <w:rsid w:val="00942703"/>
    <w:rsid w:val="00942B34"/>
    <w:rsid w:val="00942FF9"/>
    <w:rsid w:val="009434E2"/>
    <w:rsid w:val="00943586"/>
    <w:rsid w:val="00943675"/>
    <w:rsid w:val="00943711"/>
    <w:rsid w:val="0094386A"/>
    <w:rsid w:val="009439D5"/>
    <w:rsid w:val="00943B8C"/>
    <w:rsid w:val="009448A5"/>
    <w:rsid w:val="00945063"/>
    <w:rsid w:val="009450E0"/>
    <w:rsid w:val="0094510C"/>
    <w:rsid w:val="009454B5"/>
    <w:rsid w:val="00945CAF"/>
    <w:rsid w:val="00945D16"/>
    <w:rsid w:val="00945F8A"/>
    <w:rsid w:val="0094630B"/>
    <w:rsid w:val="0094666A"/>
    <w:rsid w:val="00946753"/>
    <w:rsid w:val="00946973"/>
    <w:rsid w:val="00946BBC"/>
    <w:rsid w:val="0094705C"/>
    <w:rsid w:val="009470AB"/>
    <w:rsid w:val="0094710C"/>
    <w:rsid w:val="00947688"/>
    <w:rsid w:val="0094772F"/>
    <w:rsid w:val="009477D6"/>
    <w:rsid w:val="0094796C"/>
    <w:rsid w:val="00947E07"/>
    <w:rsid w:val="00950048"/>
    <w:rsid w:val="0095011E"/>
    <w:rsid w:val="00950726"/>
    <w:rsid w:val="00950A40"/>
    <w:rsid w:val="00950B64"/>
    <w:rsid w:val="00950BBA"/>
    <w:rsid w:val="00950CE2"/>
    <w:rsid w:val="00950E36"/>
    <w:rsid w:val="00950FFB"/>
    <w:rsid w:val="00951200"/>
    <w:rsid w:val="009514DD"/>
    <w:rsid w:val="00951728"/>
    <w:rsid w:val="00951959"/>
    <w:rsid w:val="0095197E"/>
    <w:rsid w:val="00952296"/>
    <w:rsid w:val="00952ACB"/>
    <w:rsid w:val="00952C15"/>
    <w:rsid w:val="00952C7C"/>
    <w:rsid w:val="00952FDE"/>
    <w:rsid w:val="0095319F"/>
    <w:rsid w:val="009531B0"/>
    <w:rsid w:val="00953415"/>
    <w:rsid w:val="0095343B"/>
    <w:rsid w:val="0095367E"/>
    <w:rsid w:val="009536AD"/>
    <w:rsid w:val="00953A2A"/>
    <w:rsid w:val="00953BCC"/>
    <w:rsid w:val="00953FB2"/>
    <w:rsid w:val="00954030"/>
    <w:rsid w:val="009541FC"/>
    <w:rsid w:val="009546EB"/>
    <w:rsid w:val="009547EC"/>
    <w:rsid w:val="009548CE"/>
    <w:rsid w:val="00954AE4"/>
    <w:rsid w:val="00954E83"/>
    <w:rsid w:val="00954F11"/>
    <w:rsid w:val="009550C0"/>
    <w:rsid w:val="00955178"/>
    <w:rsid w:val="009554ED"/>
    <w:rsid w:val="009555BA"/>
    <w:rsid w:val="0095588C"/>
    <w:rsid w:val="009559FB"/>
    <w:rsid w:val="00955C8D"/>
    <w:rsid w:val="00955CCE"/>
    <w:rsid w:val="00955DD1"/>
    <w:rsid w:val="0095624B"/>
    <w:rsid w:val="0095642D"/>
    <w:rsid w:val="009569A2"/>
    <w:rsid w:val="00956EC3"/>
    <w:rsid w:val="009570FF"/>
    <w:rsid w:val="00957BA4"/>
    <w:rsid w:val="00957DD8"/>
    <w:rsid w:val="009605CB"/>
    <w:rsid w:val="00960844"/>
    <w:rsid w:val="009608F4"/>
    <w:rsid w:val="00960BED"/>
    <w:rsid w:val="0096119A"/>
    <w:rsid w:val="00961247"/>
    <w:rsid w:val="0096131F"/>
    <w:rsid w:val="009618C5"/>
    <w:rsid w:val="00961D2F"/>
    <w:rsid w:val="00961EA2"/>
    <w:rsid w:val="00961EB4"/>
    <w:rsid w:val="009620D9"/>
    <w:rsid w:val="009625D3"/>
    <w:rsid w:val="009628D6"/>
    <w:rsid w:val="00962E5A"/>
    <w:rsid w:val="00962E5C"/>
    <w:rsid w:val="00963268"/>
    <w:rsid w:val="009632C7"/>
    <w:rsid w:val="009632CE"/>
    <w:rsid w:val="009635AB"/>
    <w:rsid w:val="009635B7"/>
    <w:rsid w:val="009637A8"/>
    <w:rsid w:val="0096388E"/>
    <w:rsid w:val="009638FC"/>
    <w:rsid w:val="00964001"/>
    <w:rsid w:val="009642D0"/>
    <w:rsid w:val="00964499"/>
    <w:rsid w:val="009644F1"/>
    <w:rsid w:val="00964A18"/>
    <w:rsid w:val="00964D90"/>
    <w:rsid w:val="00964F04"/>
    <w:rsid w:val="0096518E"/>
    <w:rsid w:val="00965549"/>
    <w:rsid w:val="009655AD"/>
    <w:rsid w:val="009659AC"/>
    <w:rsid w:val="00965AF1"/>
    <w:rsid w:val="00965F9F"/>
    <w:rsid w:val="00965FAF"/>
    <w:rsid w:val="0096677B"/>
    <w:rsid w:val="00966A6E"/>
    <w:rsid w:val="00966C2C"/>
    <w:rsid w:val="00966F39"/>
    <w:rsid w:val="00967316"/>
    <w:rsid w:val="009673B8"/>
    <w:rsid w:val="00967B35"/>
    <w:rsid w:val="00967B73"/>
    <w:rsid w:val="00967D9F"/>
    <w:rsid w:val="00967F7A"/>
    <w:rsid w:val="0097034C"/>
    <w:rsid w:val="009704A5"/>
    <w:rsid w:val="009704AE"/>
    <w:rsid w:val="00970551"/>
    <w:rsid w:val="009706D5"/>
    <w:rsid w:val="009708EF"/>
    <w:rsid w:val="00970AD2"/>
    <w:rsid w:val="00970C4C"/>
    <w:rsid w:val="00971138"/>
    <w:rsid w:val="009713E7"/>
    <w:rsid w:val="00971589"/>
    <w:rsid w:val="009715D6"/>
    <w:rsid w:val="0097168F"/>
    <w:rsid w:val="009719A7"/>
    <w:rsid w:val="00971A8D"/>
    <w:rsid w:val="00971CE1"/>
    <w:rsid w:val="00971FFF"/>
    <w:rsid w:val="009720B8"/>
    <w:rsid w:val="009720C3"/>
    <w:rsid w:val="0097255B"/>
    <w:rsid w:val="00972562"/>
    <w:rsid w:val="009726D6"/>
    <w:rsid w:val="00972A1C"/>
    <w:rsid w:val="00972B25"/>
    <w:rsid w:val="009730FC"/>
    <w:rsid w:val="009730FF"/>
    <w:rsid w:val="00973162"/>
    <w:rsid w:val="00973181"/>
    <w:rsid w:val="009733FE"/>
    <w:rsid w:val="00973400"/>
    <w:rsid w:val="00973662"/>
    <w:rsid w:val="00973CAF"/>
    <w:rsid w:val="00973F54"/>
    <w:rsid w:val="0097402B"/>
    <w:rsid w:val="00974145"/>
    <w:rsid w:val="00974891"/>
    <w:rsid w:val="00974B96"/>
    <w:rsid w:val="00974C3D"/>
    <w:rsid w:val="00975681"/>
    <w:rsid w:val="009756CE"/>
    <w:rsid w:val="0097598B"/>
    <w:rsid w:val="00975C37"/>
    <w:rsid w:val="00975E9C"/>
    <w:rsid w:val="00976491"/>
    <w:rsid w:val="009765D5"/>
    <w:rsid w:val="00976701"/>
    <w:rsid w:val="009768B4"/>
    <w:rsid w:val="009768FA"/>
    <w:rsid w:val="009769BF"/>
    <w:rsid w:val="00976C1F"/>
    <w:rsid w:val="00976D72"/>
    <w:rsid w:val="00976E7F"/>
    <w:rsid w:val="009773FB"/>
    <w:rsid w:val="00977980"/>
    <w:rsid w:val="00977F0D"/>
    <w:rsid w:val="009800CD"/>
    <w:rsid w:val="0098013C"/>
    <w:rsid w:val="00980435"/>
    <w:rsid w:val="00981121"/>
    <w:rsid w:val="009811B0"/>
    <w:rsid w:val="00981A4B"/>
    <w:rsid w:val="009825FD"/>
    <w:rsid w:val="009829A3"/>
    <w:rsid w:val="00982FA5"/>
    <w:rsid w:val="00983490"/>
    <w:rsid w:val="009834AC"/>
    <w:rsid w:val="009834C6"/>
    <w:rsid w:val="00983E8F"/>
    <w:rsid w:val="0098402B"/>
    <w:rsid w:val="0098408C"/>
    <w:rsid w:val="00984295"/>
    <w:rsid w:val="009842D8"/>
    <w:rsid w:val="00984940"/>
    <w:rsid w:val="00984AFE"/>
    <w:rsid w:val="00984D2C"/>
    <w:rsid w:val="00985009"/>
    <w:rsid w:val="00985321"/>
    <w:rsid w:val="00985D91"/>
    <w:rsid w:val="00985E53"/>
    <w:rsid w:val="00985E85"/>
    <w:rsid w:val="00985F39"/>
    <w:rsid w:val="0098617B"/>
    <w:rsid w:val="00986207"/>
    <w:rsid w:val="0098635B"/>
    <w:rsid w:val="00986391"/>
    <w:rsid w:val="00986486"/>
    <w:rsid w:val="009867D0"/>
    <w:rsid w:val="0098690D"/>
    <w:rsid w:val="00986A99"/>
    <w:rsid w:val="00986BEC"/>
    <w:rsid w:val="00986C3C"/>
    <w:rsid w:val="00986F40"/>
    <w:rsid w:val="00987079"/>
    <w:rsid w:val="00987227"/>
    <w:rsid w:val="009873E6"/>
    <w:rsid w:val="009873F1"/>
    <w:rsid w:val="0098770B"/>
    <w:rsid w:val="00987CF9"/>
    <w:rsid w:val="00987E1F"/>
    <w:rsid w:val="009902B7"/>
    <w:rsid w:val="009903EE"/>
    <w:rsid w:val="009906FA"/>
    <w:rsid w:val="00990718"/>
    <w:rsid w:val="00990741"/>
    <w:rsid w:val="00990778"/>
    <w:rsid w:val="0099083D"/>
    <w:rsid w:val="0099098F"/>
    <w:rsid w:val="009909C3"/>
    <w:rsid w:val="00990ADB"/>
    <w:rsid w:val="00990DAD"/>
    <w:rsid w:val="00990EB2"/>
    <w:rsid w:val="00990F6C"/>
    <w:rsid w:val="0099125E"/>
    <w:rsid w:val="00991566"/>
    <w:rsid w:val="00991945"/>
    <w:rsid w:val="00991977"/>
    <w:rsid w:val="00992084"/>
    <w:rsid w:val="0099252B"/>
    <w:rsid w:val="00992929"/>
    <w:rsid w:val="0099301A"/>
    <w:rsid w:val="00993022"/>
    <w:rsid w:val="00993397"/>
    <w:rsid w:val="00993577"/>
    <w:rsid w:val="0099364F"/>
    <w:rsid w:val="009937DD"/>
    <w:rsid w:val="00993CF1"/>
    <w:rsid w:val="00993E9C"/>
    <w:rsid w:val="00994165"/>
    <w:rsid w:val="0099428F"/>
    <w:rsid w:val="009944FB"/>
    <w:rsid w:val="009949B7"/>
    <w:rsid w:val="00994C06"/>
    <w:rsid w:val="00994E34"/>
    <w:rsid w:val="0099515A"/>
    <w:rsid w:val="00995247"/>
    <w:rsid w:val="00995691"/>
    <w:rsid w:val="0099573F"/>
    <w:rsid w:val="009959CC"/>
    <w:rsid w:val="00995A84"/>
    <w:rsid w:val="00996119"/>
    <w:rsid w:val="009961AD"/>
    <w:rsid w:val="00996210"/>
    <w:rsid w:val="00996339"/>
    <w:rsid w:val="00996441"/>
    <w:rsid w:val="009967CF"/>
    <w:rsid w:val="00996835"/>
    <w:rsid w:val="00996898"/>
    <w:rsid w:val="00996940"/>
    <w:rsid w:val="00997299"/>
    <w:rsid w:val="0099739D"/>
    <w:rsid w:val="009977C4"/>
    <w:rsid w:val="009977FB"/>
    <w:rsid w:val="00997B9C"/>
    <w:rsid w:val="00997D4F"/>
    <w:rsid w:val="00997D8F"/>
    <w:rsid w:val="009A01CD"/>
    <w:rsid w:val="009A046D"/>
    <w:rsid w:val="009A0731"/>
    <w:rsid w:val="009A0B03"/>
    <w:rsid w:val="009A0C3A"/>
    <w:rsid w:val="009A0EF5"/>
    <w:rsid w:val="009A0F17"/>
    <w:rsid w:val="009A0FF3"/>
    <w:rsid w:val="009A1258"/>
    <w:rsid w:val="009A1331"/>
    <w:rsid w:val="009A1593"/>
    <w:rsid w:val="009A1688"/>
    <w:rsid w:val="009A16A5"/>
    <w:rsid w:val="009A1A82"/>
    <w:rsid w:val="009A1BE0"/>
    <w:rsid w:val="009A1F21"/>
    <w:rsid w:val="009A202C"/>
    <w:rsid w:val="009A2194"/>
    <w:rsid w:val="009A24BC"/>
    <w:rsid w:val="009A260F"/>
    <w:rsid w:val="009A2631"/>
    <w:rsid w:val="009A271E"/>
    <w:rsid w:val="009A286D"/>
    <w:rsid w:val="009A2AF8"/>
    <w:rsid w:val="009A2BE2"/>
    <w:rsid w:val="009A331C"/>
    <w:rsid w:val="009A35E4"/>
    <w:rsid w:val="009A39B2"/>
    <w:rsid w:val="009A3AF4"/>
    <w:rsid w:val="009A3E55"/>
    <w:rsid w:val="009A4036"/>
    <w:rsid w:val="009A461E"/>
    <w:rsid w:val="009A478A"/>
    <w:rsid w:val="009A49BD"/>
    <w:rsid w:val="009A4B66"/>
    <w:rsid w:val="009A4DE3"/>
    <w:rsid w:val="009A4F2B"/>
    <w:rsid w:val="009A50ED"/>
    <w:rsid w:val="009A52D2"/>
    <w:rsid w:val="009A5317"/>
    <w:rsid w:val="009A553B"/>
    <w:rsid w:val="009A561D"/>
    <w:rsid w:val="009A5907"/>
    <w:rsid w:val="009A5FF2"/>
    <w:rsid w:val="009A6006"/>
    <w:rsid w:val="009A603E"/>
    <w:rsid w:val="009A6068"/>
    <w:rsid w:val="009A64A6"/>
    <w:rsid w:val="009A6EF1"/>
    <w:rsid w:val="009A6FDC"/>
    <w:rsid w:val="009A7156"/>
    <w:rsid w:val="009A7BB3"/>
    <w:rsid w:val="009A7C8A"/>
    <w:rsid w:val="009A7D41"/>
    <w:rsid w:val="009A7EE5"/>
    <w:rsid w:val="009B0695"/>
    <w:rsid w:val="009B07EB"/>
    <w:rsid w:val="009B0BD6"/>
    <w:rsid w:val="009B0FE4"/>
    <w:rsid w:val="009B1130"/>
    <w:rsid w:val="009B113A"/>
    <w:rsid w:val="009B1294"/>
    <w:rsid w:val="009B1401"/>
    <w:rsid w:val="009B1450"/>
    <w:rsid w:val="009B1552"/>
    <w:rsid w:val="009B1B21"/>
    <w:rsid w:val="009B1D43"/>
    <w:rsid w:val="009B1EA0"/>
    <w:rsid w:val="009B1FA1"/>
    <w:rsid w:val="009B2082"/>
    <w:rsid w:val="009B21FC"/>
    <w:rsid w:val="009B24F8"/>
    <w:rsid w:val="009B25B2"/>
    <w:rsid w:val="009B2658"/>
    <w:rsid w:val="009B285F"/>
    <w:rsid w:val="009B2CB0"/>
    <w:rsid w:val="009B2D23"/>
    <w:rsid w:val="009B2D5F"/>
    <w:rsid w:val="009B2EE4"/>
    <w:rsid w:val="009B32E2"/>
    <w:rsid w:val="009B3572"/>
    <w:rsid w:val="009B3666"/>
    <w:rsid w:val="009B3921"/>
    <w:rsid w:val="009B3965"/>
    <w:rsid w:val="009B3E38"/>
    <w:rsid w:val="009B402E"/>
    <w:rsid w:val="009B41B5"/>
    <w:rsid w:val="009B456F"/>
    <w:rsid w:val="009B45CA"/>
    <w:rsid w:val="009B4ACE"/>
    <w:rsid w:val="009B4BBB"/>
    <w:rsid w:val="009B4D57"/>
    <w:rsid w:val="009B4F9F"/>
    <w:rsid w:val="009B521F"/>
    <w:rsid w:val="009B53AD"/>
    <w:rsid w:val="009B5512"/>
    <w:rsid w:val="009B56A1"/>
    <w:rsid w:val="009B5BCC"/>
    <w:rsid w:val="009B5C08"/>
    <w:rsid w:val="009B5CAB"/>
    <w:rsid w:val="009B5D35"/>
    <w:rsid w:val="009B5D5E"/>
    <w:rsid w:val="009B5E48"/>
    <w:rsid w:val="009B5F95"/>
    <w:rsid w:val="009B6813"/>
    <w:rsid w:val="009B6AE5"/>
    <w:rsid w:val="009B6CF3"/>
    <w:rsid w:val="009B7002"/>
    <w:rsid w:val="009B7009"/>
    <w:rsid w:val="009B732A"/>
    <w:rsid w:val="009B76A3"/>
    <w:rsid w:val="009B7C6C"/>
    <w:rsid w:val="009B7E39"/>
    <w:rsid w:val="009C0082"/>
    <w:rsid w:val="009C02D2"/>
    <w:rsid w:val="009C02DC"/>
    <w:rsid w:val="009C03A5"/>
    <w:rsid w:val="009C0765"/>
    <w:rsid w:val="009C0855"/>
    <w:rsid w:val="009C0CA5"/>
    <w:rsid w:val="009C1013"/>
    <w:rsid w:val="009C104C"/>
    <w:rsid w:val="009C10CF"/>
    <w:rsid w:val="009C12AF"/>
    <w:rsid w:val="009C12E9"/>
    <w:rsid w:val="009C137A"/>
    <w:rsid w:val="009C13C5"/>
    <w:rsid w:val="009C16EA"/>
    <w:rsid w:val="009C1825"/>
    <w:rsid w:val="009C1BDA"/>
    <w:rsid w:val="009C1C74"/>
    <w:rsid w:val="009C1DDD"/>
    <w:rsid w:val="009C1EEB"/>
    <w:rsid w:val="009C2113"/>
    <w:rsid w:val="009C2242"/>
    <w:rsid w:val="009C23D6"/>
    <w:rsid w:val="009C25AF"/>
    <w:rsid w:val="009C25E5"/>
    <w:rsid w:val="009C2617"/>
    <w:rsid w:val="009C2714"/>
    <w:rsid w:val="009C280E"/>
    <w:rsid w:val="009C2BB9"/>
    <w:rsid w:val="009C2C86"/>
    <w:rsid w:val="009C2D35"/>
    <w:rsid w:val="009C2D67"/>
    <w:rsid w:val="009C2EA2"/>
    <w:rsid w:val="009C3016"/>
    <w:rsid w:val="009C3269"/>
    <w:rsid w:val="009C33D1"/>
    <w:rsid w:val="009C36B9"/>
    <w:rsid w:val="009C37B5"/>
    <w:rsid w:val="009C38C7"/>
    <w:rsid w:val="009C3A4B"/>
    <w:rsid w:val="009C3AAD"/>
    <w:rsid w:val="009C3B1F"/>
    <w:rsid w:val="009C424F"/>
    <w:rsid w:val="009C46B3"/>
    <w:rsid w:val="009C47D0"/>
    <w:rsid w:val="009C49DC"/>
    <w:rsid w:val="009C4C94"/>
    <w:rsid w:val="009C51CD"/>
    <w:rsid w:val="009C5458"/>
    <w:rsid w:val="009C55B1"/>
    <w:rsid w:val="009C5A75"/>
    <w:rsid w:val="009C5AEF"/>
    <w:rsid w:val="009C5BA2"/>
    <w:rsid w:val="009C61A4"/>
    <w:rsid w:val="009C639B"/>
    <w:rsid w:val="009C642C"/>
    <w:rsid w:val="009C68DF"/>
    <w:rsid w:val="009C696E"/>
    <w:rsid w:val="009C6A73"/>
    <w:rsid w:val="009C6B7C"/>
    <w:rsid w:val="009C6D07"/>
    <w:rsid w:val="009C6D8E"/>
    <w:rsid w:val="009C734E"/>
    <w:rsid w:val="009C77C5"/>
    <w:rsid w:val="009C7973"/>
    <w:rsid w:val="009C79BF"/>
    <w:rsid w:val="009C7D79"/>
    <w:rsid w:val="009D03B4"/>
    <w:rsid w:val="009D042B"/>
    <w:rsid w:val="009D0522"/>
    <w:rsid w:val="009D0A7A"/>
    <w:rsid w:val="009D119E"/>
    <w:rsid w:val="009D1612"/>
    <w:rsid w:val="009D1780"/>
    <w:rsid w:val="009D1C16"/>
    <w:rsid w:val="009D2467"/>
    <w:rsid w:val="009D26A7"/>
    <w:rsid w:val="009D30CE"/>
    <w:rsid w:val="009D32B6"/>
    <w:rsid w:val="009D32BB"/>
    <w:rsid w:val="009D3363"/>
    <w:rsid w:val="009D34AE"/>
    <w:rsid w:val="009D3518"/>
    <w:rsid w:val="009D351B"/>
    <w:rsid w:val="009D3920"/>
    <w:rsid w:val="009D3994"/>
    <w:rsid w:val="009D3C21"/>
    <w:rsid w:val="009D4178"/>
    <w:rsid w:val="009D4203"/>
    <w:rsid w:val="009D422D"/>
    <w:rsid w:val="009D42EE"/>
    <w:rsid w:val="009D492E"/>
    <w:rsid w:val="009D4EC1"/>
    <w:rsid w:val="009D5170"/>
    <w:rsid w:val="009D51A2"/>
    <w:rsid w:val="009D5455"/>
    <w:rsid w:val="009D593B"/>
    <w:rsid w:val="009D594D"/>
    <w:rsid w:val="009D5CBC"/>
    <w:rsid w:val="009D5EF9"/>
    <w:rsid w:val="009D64AB"/>
    <w:rsid w:val="009D6502"/>
    <w:rsid w:val="009D651D"/>
    <w:rsid w:val="009D6763"/>
    <w:rsid w:val="009D699C"/>
    <w:rsid w:val="009D6AF1"/>
    <w:rsid w:val="009D7126"/>
    <w:rsid w:val="009D71B1"/>
    <w:rsid w:val="009D7660"/>
    <w:rsid w:val="009D77F6"/>
    <w:rsid w:val="009E0019"/>
    <w:rsid w:val="009E0292"/>
    <w:rsid w:val="009E0570"/>
    <w:rsid w:val="009E0EB9"/>
    <w:rsid w:val="009E0F92"/>
    <w:rsid w:val="009E106E"/>
    <w:rsid w:val="009E117A"/>
    <w:rsid w:val="009E12AE"/>
    <w:rsid w:val="009E1340"/>
    <w:rsid w:val="009E145D"/>
    <w:rsid w:val="009E148D"/>
    <w:rsid w:val="009E14AB"/>
    <w:rsid w:val="009E15B6"/>
    <w:rsid w:val="009E1678"/>
    <w:rsid w:val="009E18DA"/>
    <w:rsid w:val="009E19CE"/>
    <w:rsid w:val="009E1B51"/>
    <w:rsid w:val="009E1FEB"/>
    <w:rsid w:val="009E217E"/>
    <w:rsid w:val="009E22C3"/>
    <w:rsid w:val="009E259E"/>
    <w:rsid w:val="009E270A"/>
    <w:rsid w:val="009E28FB"/>
    <w:rsid w:val="009E29C0"/>
    <w:rsid w:val="009E2C96"/>
    <w:rsid w:val="009E2D6A"/>
    <w:rsid w:val="009E2E7A"/>
    <w:rsid w:val="009E2FE3"/>
    <w:rsid w:val="009E317F"/>
    <w:rsid w:val="009E3308"/>
    <w:rsid w:val="009E35E1"/>
    <w:rsid w:val="009E3839"/>
    <w:rsid w:val="009E3963"/>
    <w:rsid w:val="009E3A84"/>
    <w:rsid w:val="009E3AAF"/>
    <w:rsid w:val="009E3B0C"/>
    <w:rsid w:val="009E3B45"/>
    <w:rsid w:val="009E3C79"/>
    <w:rsid w:val="009E3E4F"/>
    <w:rsid w:val="009E4341"/>
    <w:rsid w:val="009E43DC"/>
    <w:rsid w:val="009E4A04"/>
    <w:rsid w:val="009E4B03"/>
    <w:rsid w:val="009E501D"/>
    <w:rsid w:val="009E50D7"/>
    <w:rsid w:val="009E517D"/>
    <w:rsid w:val="009E522B"/>
    <w:rsid w:val="009E53E4"/>
    <w:rsid w:val="009E58F2"/>
    <w:rsid w:val="009E5F58"/>
    <w:rsid w:val="009E60B3"/>
    <w:rsid w:val="009E61DF"/>
    <w:rsid w:val="009E656A"/>
    <w:rsid w:val="009E6794"/>
    <w:rsid w:val="009E69B9"/>
    <w:rsid w:val="009E6A21"/>
    <w:rsid w:val="009E6E5E"/>
    <w:rsid w:val="009E705E"/>
    <w:rsid w:val="009E715B"/>
    <w:rsid w:val="009E7193"/>
    <w:rsid w:val="009E7601"/>
    <w:rsid w:val="009E77F4"/>
    <w:rsid w:val="009E794C"/>
    <w:rsid w:val="009E7AC0"/>
    <w:rsid w:val="009E7C5E"/>
    <w:rsid w:val="009E7E7B"/>
    <w:rsid w:val="009F0357"/>
    <w:rsid w:val="009F0946"/>
    <w:rsid w:val="009F09D9"/>
    <w:rsid w:val="009F0AA1"/>
    <w:rsid w:val="009F1086"/>
    <w:rsid w:val="009F1771"/>
    <w:rsid w:val="009F1C0D"/>
    <w:rsid w:val="009F1CE9"/>
    <w:rsid w:val="009F2125"/>
    <w:rsid w:val="009F226D"/>
    <w:rsid w:val="009F22D9"/>
    <w:rsid w:val="009F2B79"/>
    <w:rsid w:val="009F2C41"/>
    <w:rsid w:val="009F2F66"/>
    <w:rsid w:val="009F364A"/>
    <w:rsid w:val="009F36E9"/>
    <w:rsid w:val="009F37F3"/>
    <w:rsid w:val="009F3B20"/>
    <w:rsid w:val="009F3C40"/>
    <w:rsid w:val="009F3F3D"/>
    <w:rsid w:val="009F4066"/>
    <w:rsid w:val="009F4343"/>
    <w:rsid w:val="009F4381"/>
    <w:rsid w:val="009F451B"/>
    <w:rsid w:val="009F4534"/>
    <w:rsid w:val="009F4559"/>
    <w:rsid w:val="009F4BE3"/>
    <w:rsid w:val="009F4C41"/>
    <w:rsid w:val="009F4C42"/>
    <w:rsid w:val="009F4CBF"/>
    <w:rsid w:val="009F4F25"/>
    <w:rsid w:val="009F5040"/>
    <w:rsid w:val="009F52F0"/>
    <w:rsid w:val="009F56C2"/>
    <w:rsid w:val="009F5C9D"/>
    <w:rsid w:val="009F5EBE"/>
    <w:rsid w:val="009F5F0E"/>
    <w:rsid w:val="009F6093"/>
    <w:rsid w:val="009F627C"/>
    <w:rsid w:val="009F66BA"/>
    <w:rsid w:val="009F6906"/>
    <w:rsid w:val="009F699E"/>
    <w:rsid w:val="009F6AF2"/>
    <w:rsid w:val="009F73E5"/>
    <w:rsid w:val="009F74F3"/>
    <w:rsid w:val="009F7522"/>
    <w:rsid w:val="009F7681"/>
    <w:rsid w:val="009F76EB"/>
    <w:rsid w:val="009F7795"/>
    <w:rsid w:val="009F78CF"/>
    <w:rsid w:val="009F7BAB"/>
    <w:rsid w:val="00A00208"/>
    <w:rsid w:val="00A0025C"/>
    <w:rsid w:val="00A0029F"/>
    <w:rsid w:val="00A002A0"/>
    <w:rsid w:val="00A002F9"/>
    <w:rsid w:val="00A00549"/>
    <w:rsid w:val="00A00CE9"/>
    <w:rsid w:val="00A01165"/>
    <w:rsid w:val="00A011A5"/>
    <w:rsid w:val="00A012A6"/>
    <w:rsid w:val="00A015E2"/>
    <w:rsid w:val="00A0195F"/>
    <w:rsid w:val="00A01FCA"/>
    <w:rsid w:val="00A0236E"/>
    <w:rsid w:val="00A02403"/>
    <w:rsid w:val="00A02568"/>
    <w:rsid w:val="00A029C3"/>
    <w:rsid w:val="00A02A48"/>
    <w:rsid w:val="00A03142"/>
    <w:rsid w:val="00A034BD"/>
    <w:rsid w:val="00A03649"/>
    <w:rsid w:val="00A03916"/>
    <w:rsid w:val="00A03A5A"/>
    <w:rsid w:val="00A03B71"/>
    <w:rsid w:val="00A03EEA"/>
    <w:rsid w:val="00A03FBC"/>
    <w:rsid w:val="00A044A4"/>
    <w:rsid w:val="00A049EA"/>
    <w:rsid w:val="00A04B1A"/>
    <w:rsid w:val="00A04E45"/>
    <w:rsid w:val="00A04F23"/>
    <w:rsid w:val="00A050BD"/>
    <w:rsid w:val="00A051FB"/>
    <w:rsid w:val="00A05410"/>
    <w:rsid w:val="00A055BF"/>
    <w:rsid w:val="00A0569D"/>
    <w:rsid w:val="00A05723"/>
    <w:rsid w:val="00A05988"/>
    <w:rsid w:val="00A06234"/>
    <w:rsid w:val="00A06354"/>
    <w:rsid w:val="00A063C5"/>
    <w:rsid w:val="00A065B4"/>
    <w:rsid w:val="00A0680E"/>
    <w:rsid w:val="00A06909"/>
    <w:rsid w:val="00A06C08"/>
    <w:rsid w:val="00A06EDB"/>
    <w:rsid w:val="00A073C0"/>
    <w:rsid w:val="00A0740B"/>
    <w:rsid w:val="00A07653"/>
    <w:rsid w:val="00A076F4"/>
    <w:rsid w:val="00A079E3"/>
    <w:rsid w:val="00A07B43"/>
    <w:rsid w:val="00A07C11"/>
    <w:rsid w:val="00A07CE1"/>
    <w:rsid w:val="00A10293"/>
    <w:rsid w:val="00A103A3"/>
    <w:rsid w:val="00A10A48"/>
    <w:rsid w:val="00A10C52"/>
    <w:rsid w:val="00A10D9B"/>
    <w:rsid w:val="00A10DC2"/>
    <w:rsid w:val="00A10E08"/>
    <w:rsid w:val="00A111F2"/>
    <w:rsid w:val="00A11A41"/>
    <w:rsid w:val="00A11A6F"/>
    <w:rsid w:val="00A11AFA"/>
    <w:rsid w:val="00A11BF3"/>
    <w:rsid w:val="00A11EDA"/>
    <w:rsid w:val="00A121B4"/>
    <w:rsid w:val="00A12464"/>
    <w:rsid w:val="00A12668"/>
    <w:rsid w:val="00A1274C"/>
    <w:rsid w:val="00A128CA"/>
    <w:rsid w:val="00A1292D"/>
    <w:rsid w:val="00A12E4B"/>
    <w:rsid w:val="00A13152"/>
    <w:rsid w:val="00A1383B"/>
    <w:rsid w:val="00A138BF"/>
    <w:rsid w:val="00A138E4"/>
    <w:rsid w:val="00A1439E"/>
    <w:rsid w:val="00A14628"/>
    <w:rsid w:val="00A14F29"/>
    <w:rsid w:val="00A153D3"/>
    <w:rsid w:val="00A1544C"/>
    <w:rsid w:val="00A15A80"/>
    <w:rsid w:val="00A15B17"/>
    <w:rsid w:val="00A15B9D"/>
    <w:rsid w:val="00A15C02"/>
    <w:rsid w:val="00A15D74"/>
    <w:rsid w:val="00A16035"/>
    <w:rsid w:val="00A163A5"/>
    <w:rsid w:val="00A16484"/>
    <w:rsid w:val="00A164C2"/>
    <w:rsid w:val="00A16721"/>
    <w:rsid w:val="00A169AD"/>
    <w:rsid w:val="00A16ACD"/>
    <w:rsid w:val="00A16BC3"/>
    <w:rsid w:val="00A16E7E"/>
    <w:rsid w:val="00A16F1E"/>
    <w:rsid w:val="00A170EC"/>
    <w:rsid w:val="00A175AF"/>
    <w:rsid w:val="00A17771"/>
    <w:rsid w:val="00A17DF7"/>
    <w:rsid w:val="00A20095"/>
    <w:rsid w:val="00A2061B"/>
    <w:rsid w:val="00A206B9"/>
    <w:rsid w:val="00A207AF"/>
    <w:rsid w:val="00A20921"/>
    <w:rsid w:val="00A20B62"/>
    <w:rsid w:val="00A20D5D"/>
    <w:rsid w:val="00A210FF"/>
    <w:rsid w:val="00A21268"/>
    <w:rsid w:val="00A215C3"/>
    <w:rsid w:val="00A2166E"/>
    <w:rsid w:val="00A21706"/>
    <w:rsid w:val="00A218A6"/>
    <w:rsid w:val="00A220A6"/>
    <w:rsid w:val="00A222FD"/>
    <w:rsid w:val="00A22939"/>
    <w:rsid w:val="00A22A38"/>
    <w:rsid w:val="00A22E3A"/>
    <w:rsid w:val="00A234D5"/>
    <w:rsid w:val="00A236DC"/>
    <w:rsid w:val="00A237D4"/>
    <w:rsid w:val="00A237E7"/>
    <w:rsid w:val="00A23899"/>
    <w:rsid w:val="00A23A04"/>
    <w:rsid w:val="00A23BCA"/>
    <w:rsid w:val="00A23E15"/>
    <w:rsid w:val="00A23FFC"/>
    <w:rsid w:val="00A24255"/>
    <w:rsid w:val="00A2437B"/>
    <w:rsid w:val="00A243EA"/>
    <w:rsid w:val="00A24543"/>
    <w:rsid w:val="00A2466D"/>
    <w:rsid w:val="00A2472D"/>
    <w:rsid w:val="00A24AE7"/>
    <w:rsid w:val="00A24C00"/>
    <w:rsid w:val="00A24C79"/>
    <w:rsid w:val="00A24CB7"/>
    <w:rsid w:val="00A251CC"/>
    <w:rsid w:val="00A25E86"/>
    <w:rsid w:val="00A260A2"/>
    <w:rsid w:val="00A26159"/>
    <w:rsid w:val="00A261B3"/>
    <w:rsid w:val="00A262A0"/>
    <w:rsid w:val="00A263A8"/>
    <w:rsid w:val="00A265F0"/>
    <w:rsid w:val="00A266CA"/>
    <w:rsid w:val="00A26751"/>
    <w:rsid w:val="00A269A7"/>
    <w:rsid w:val="00A2754D"/>
    <w:rsid w:val="00A27676"/>
    <w:rsid w:val="00A27BCC"/>
    <w:rsid w:val="00A27CE5"/>
    <w:rsid w:val="00A27D67"/>
    <w:rsid w:val="00A27D9B"/>
    <w:rsid w:val="00A27E6B"/>
    <w:rsid w:val="00A300B7"/>
    <w:rsid w:val="00A301BA"/>
    <w:rsid w:val="00A305F8"/>
    <w:rsid w:val="00A30601"/>
    <w:rsid w:val="00A306D5"/>
    <w:rsid w:val="00A308EB"/>
    <w:rsid w:val="00A30D4B"/>
    <w:rsid w:val="00A30F68"/>
    <w:rsid w:val="00A313F1"/>
    <w:rsid w:val="00A3163A"/>
    <w:rsid w:val="00A31834"/>
    <w:rsid w:val="00A31F88"/>
    <w:rsid w:val="00A31FCD"/>
    <w:rsid w:val="00A32413"/>
    <w:rsid w:val="00A32BDC"/>
    <w:rsid w:val="00A33017"/>
    <w:rsid w:val="00A33027"/>
    <w:rsid w:val="00A330AF"/>
    <w:rsid w:val="00A333CF"/>
    <w:rsid w:val="00A337E9"/>
    <w:rsid w:val="00A33B12"/>
    <w:rsid w:val="00A33D12"/>
    <w:rsid w:val="00A33D15"/>
    <w:rsid w:val="00A342CF"/>
    <w:rsid w:val="00A343D2"/>
    <w:rsid w:val="00A34930"/>
    <w:rsid w:val="00A3498C"/>
    <w:rsid w:val="00A34D62"/>
    <w:rsid w:val="00A35215"/>
    <w:rsid w:val="00A35234"/>
    <w:rsid w:val="00A3526D"/>
    <w:rsid w:val="00A3538A"/>
    <w:rsid w:val="00A35398"/>
    <w:rsid w:val="00A3542F"/>
    <w:rsid w:val="00A354B1"/>
    <w:rsid w:val="00A35D39"/>
    <w:rsid w:val="00A35E1D"/>
    <w:rsid w:val="00A35EBB"/>
    <w:rsid w:val="00A35F8A"/>
    <w:rsid w:val="00A36121"/>
    <w:rsid w:val="00A36235"/>
    <w:rsid w:val="00A369C3"/>
    <w:rsid w:val="00A36C7F"/>
    <w:rsid w:val="00A36F47"/>
    <w:rsid w:val="00A3706D"/>
    <w:rsid w:val="00A3711C"/>
    <w:rsid w:val="00A37156"/>
    <w:rsid w:val="00A372C9"/>
    <w:rsid w:val="00A37598"/>
    <w:rsid w:val="00A3781B"/>
    <w:rsid w:val="00A3786B"/>
    <w:rsid w:val="00A37EE2"/>
    <w:rsid w:val="00A40018"/>
    <w:rsid w:val="00A4025E"/>
    <w:rsid w:val="00A4025F"/>
    <w:rsid w:val="00A40348"/>
    <w:rsid w:val="00A40447"/>
    <w:rsid w:val="00A40634"/>
    <w:rsid w:val="00A40C70"/>
    <w:rsid w:val="00A40EB7"/>
    <w:rsid w:val="00A41036"/>
    <w:rsid w:val="00A4117D"/>
    <w:rsid w:val="00A4127C"/>
    <w:rsid w:val="00A413C3"/>
    <w:rsid w:val="00A4144B"/>
    <w:rsid w:val="00A414DA"/>
    <w:rsid w:val="00A416BF"/>
    <w:rsid w:val="00A41C25"/>
    <w:rsid w:val="00A42314"/>
    <w:rsid w:val="00A42376"/>
    <w:rsid w:val="00A42A4E"/>
    <w:rsid w:val="00A42E72"/>
    <w:rsid w:val="00A42F71"/>
    <w:rsid w:val="00A43118"/>
    <w:rsid w:val="00A4313B"/>
    <w:rsid w:val="00A4334A"/>
    <w:rsid w:val="00A4361F"/>
    <w:rsid w:val="00A43702"/>
    <w:rsid w:val="00A43C7A"/>
    <w:rsid w:val="00A43C9B"/>
    <w:rsid w:val="00A43F6D"/>
    <w:rsid w:val="00A44049"/>
    <w:rsid w:val="00A4404D"/>
    <w:rsid w:val="00A44568"/>
    <w:rsid w:val="00A445DA"/>
    <w:rsid w:val="00A446F5"/>
    <w:rsid w:val="00A44C05"/>
    <w:rsid w:val="00A44E1B"/>
    <w:rsid w:val="00A44E49"/>
    <w:rsid w:val="00A45645"/>
    <w:rsid w:val="00A45762"/>
    <w:rsid w:val="00A457A5"/>
    <w:rsid w:val="00A45AE3"/>
    <w:rsid w:val="00A45C14"/>
    <w:rsid w:val="00A45E44"/>
    <w:rsid w:val="00A462CD"/>
    <w:rsid w:val="00A462D6"/>
    <w:rsid w:val="00A4664E"/>
    <w:rsid w:val="00A4697D"/>
    <w:rsid w:val="00A46B80"/>
    <w:rsid w:val="00A46BC9"/>
    <w:rsid w:val="00A46D0C"/>
    <w:rsid w:val="00A46ECB"/>
    <w:rsid w:val="00A46F4A"/>
    <w:rsid w:val="00A4740D"/>
    <w:rsid w:val="00A47AAB"/>
    <w:rsid w:val="00A47ED2"/>
    <w:rsid w:val="00A50164"/>
    <w:rsid w:val="00A501F1"/>
    <w:rsid w:val="00A504E3"/>
    <w:rsid w:val="00A50F24"/>
    <w:rsid w:val="00A510D3"/>
    <w:rsid w:val="00A514AD"/>
    <w:rsid w:val="00A51675"/>
    <w:rsid w:val="00A51A2C"/>
    <w:rsid w:val="00A51D1E"/>
    <w:rsid w:val="00A52177"/>
    <w:rsid w:val="00A5220F"/>
    <w:rsid w:val="00A5242F"/>
    <w:rsid w:val="00A52533"/>
    <w:rsid w:val="00A52881"/>
    <w:rsid w:val="00A528AC"/>
    <w:rsid w:val="00A52C78"/>
    <w:rsid w:val="00A52CE0"/>
    <w:rsid w:val="00A52F64"/>
    <w:rsid w:val="00A53098"/>
    <w:rsid w:val="00A53151"/>
    <w:rsid w:val="00A532CC"/>
    <w:rsid w:val="00A53472"/>
    <w:rsid w:val="00A54314"/>
    <w:rsid w:val="00A54393"/>
    <w:rsid w:val="00A546D1"/>
    <w:rsid w:val="00A54AD4"/>
    <w:rsid w:val="00A55346"/>
    <w:rsid w:val="00A553E4"/>
    <w:rsid w:val="00A55674"/>
    <w:rsid w:val="00A55959"/>
    <w:rsid w:val="00A55E3E"/>
    <w:rsid w:val="00A56105"/>
    <w:rsid w:val="00A56295"/>
    <w:rsid w:val="00A56742"/>
    <w:rsid w:val="00A56E8D"/>
    <w:rsid w:val="00A57027"/>
    <w:rsid w:val="00A572B1"/>
    <w:rsid w:val="00A5748D"/>
    <w:rsid w:val="00A574C2"/>
    <w:rsid w:val="00A5765C"/>
    <w:rsid w:val="00A57910"/>
    <w:rsid w:val="00A57AE3"/>
    <w:rsid w:val="00A57BA3"/>
    <w:rsid w:val="00A57CB3"/>
    <w:rsid w:val="00A6028C"/>
    <w:rsid w:val="00A604A1"/>
    <w:rsid w:val="00A60AEE"/>
    <w:rsid w:val="00A60BFE"/>
    <w:rsid w:val="00A60C75"/>
    <w:rsid w:val="00A60CC6"/>
    <w:rsid w:val="00A60D5B"/>
    <w:rsid w:val="00A612AE"/>
    <w:rsid w:val="00A612BE"/>
    <w:rsid w:val="00A612DC"/>
    <w:rsid w:val="00A6135C"/>
    <w:rsid w:val="00A61692"/>
    <w:rsid w:val="00A61775"/>
    <w:rsid w:val="00A6177E"/>
    <w:rsid w:val="00A61AEF"/>
    <w:rsid w:val="00A61DB0"/>
    <w:rsid w:val="00A61DD7"/>
    <w:rsid w:val="00A61DF8"/>
    <w:rsid w:val="00A6211C"/>
    <w:rsid w:val="00A62401"/>
    <w:rsid w:val="00A6251C"/>
    <w:rsid w:val="00A62D46"/>
    <w:rsid w:val="00A63058"/>
    <w:rsid w:val="00A631CF"/>
    <w:rsid w:val="00A635BA"/>
    <w:rsid w:val="00A636FF"/>
    <w:rsid w:val="00A63887"/>
    <w:rsid w:val="00A638A4"/>
    <w:rsid w:val="00A63955"/>
    <w:rsid w:val="00A63C82"/>
    <w:rsid w:val="00A63CEA"/>
    <w:rsid w:val="00A63E05"/>
    <w:rsid w:val="00A640D5"/>
    <w:rsid w:val="00A64136"/>
    <w:rsid w:val="00A641D0"/>
    <w:rsid w:val="00A643AF"/>
    <w:rsid w:val="00A643DA"/>
    <w:rsid w:val="00A644B3"/>
    <w:rsid w:val="00A645F9"/>
    <w:rsid w:val="00A646A6"/>
    <w:rsid w:val="00A64A8F"/>
    <w:rsid w:val="00A64B90"/>
    <w:rsid w:val="00A64BB2"/>
    <w:rsid w:val="00A64F00"/>
    <w:rsid w:val="00A65181"/>
    <w:rsid w:val="00A6534D"/>
    <w:rsid w:val="00A65383"/>
    <w:rsid w:val="00A65985"/>
    <w:rsid w:val="00A65AD6"/>
    <w:rsid w:val="00A65AEE"/>
    <w:rsid w:val="00A65CCA"/>
    <w:rsid w:val="00A65D51"/>
    <w:rsid w:val="00A66173"/>
    <w:rsid w:val="00A66564"/>
    <w:rsid w:val="00A66654"/>
    <w:rsid w:val="00A6675B"/>
    <w:rsid w:val="00A66862"/>
    <w:rsid w:val="00A66980"/>
    <w:rsid w:val="00A66D98"/>
    <w:rsid w:val="00A67124"/>
    <w:rsid w:val="00A67589"/>
    <w:rsid w:val="00A67763"/>
    <w:rsid w:val="00A67862"/>
    <w:rsid w:val="00A67A62"/>
    <w:rsid w:val="00A67C23"/>
    <w:rsid w:val="00A67FF6"/>
    <w:rsid w:val="00A70595"/>
    <w:rsid w:val="00A7063C"/>
    <w:rsid w:val="00A70A30"/>
    <w:rsid w:val="00A70C03"/>
    <w:rsid w:val="00A70E3D"/>
    <w:rsid w:val="00A71242"/>
    <w:rsid w:val="00A7134B"/>
    <w:rsid w:val="00A71ABF"/>
    <w:rsid w:val="00A720A2"/>
    <w:rsid w:val="00A720C3"/>
    <w:rsid w:val="00A724D3"/>
    <w:rsid w:val="00A72819"/>
    <w:rsid w:val="00A72876"/>
    <w:rsid w:val="00A72A5A"/>
    <w:rsid w:val="00A72C0A"/>
    <w:rsid w:val="00A730FC"/>
    <w:rsid w:val="00A733D0"/>
    <w:rsid w:val="00A7367A"/>
    <w:rsid w:val="00A73742"/>
    <w:rsid w:val="00A73AE0"/>
    <w:rsid w:val="00A73BF7"/>
    <w:rsid w:val="00A741D2"/>
    <w:rsid w:val="00A74505"/>
    <w:rsid w:val="00A747A3"/>
    <w:rsid w:val="00A7485A"/>
    <w:rsid w:val="00A74BE1"/>
    <w:rsid w:val="00A74FCD"/>
    <w:rsid w:val="00A75105"/>
    <w:rsid w:val="00A7513F"/>
    <w:rsid w:val="00A7535F"/>
    <w:rsid w:val="00A75368"/>
    <w:rsid w:val="00A75557"/>
    <w:rsid w:val="00A75618"/>
    <w:rsid w:val="00A75950"/>
    <w:rsid w:val="00A75B77"/>
    <w:rsid w:val="00A75E65"/>
    <w:rsid w:val="00A75EF0"/>
    <w:rsid w:val="00A75EFF"/>
    <w:rsid w:val="00A75F25"/>
    <w:rsid w:val="00A761D6"/>
    <w:rsid w:val="00A762FE"/>
    <w:rsid w:val="00A76947"/>
    <w:rsid w:val="00A769AF"/>
    <w:rsid w:val="00A769FB"/>
    <w:rsid w:val="00A76BE4"/>
    <w:rsid w:val="00A76DCC"/>
    <w:rsid w:val="00A775D9"/>
    <w:rsid w:val="00A77824"/>
    <w:rsid w:val="00A77899"/>
    <w:rsid w:val="00A77E5D"/>
    <w:rsid w:val="00A8015B"/>
    <w:rsid w:val="00A803F4"/>
    <w:rsid w:val="00A80678"/>
    <w:rsid w:val="00A80853"/>
    <w:rsid w:val="00A80A0D"/>
    <w:rsid w:val="00A80C47"/>
    <w:rsid w:val="00A8100E"/>
    <w:rsid w:val="00A8140E"/>
    <w:rsid w:val="00A81506"/>
    <w:rsid w:val="00A817A8"/>
    <w:rsid w:val="00A81954"/>
    <w:rsid w:val="00A81A1A"/>
    <w:rsid w:val="00A81F27"/>
    <w:rsid w:val="00A81F59"/>
    <w:rsid w:val="00A8227A"/>
    <w:rsid w:val="00A82700"/>
    <w:rsid w:val="00A8303B"/>
    <w:rsid w:val="00A831F0"/>
    <w:rsid w:val="00A83217"/>
    <w:rsid w:val="00A836A3"/>
    <w:rsid w:val="00A83E89"/>
    <w:rsid w:val="00A83EC3"/>
    <w:rsid w:val="00A83ED1"/>
    <w:rsid w:val="00A843C1"/>
    <w:rsid w:val="00A84779"/>
    <w:rsid w:val="00A84DF9"/>
    <w:rsid w:val="00A84E47"/>
    <w:rsid w:val="00A85109"/>
    <w:rsid w:val="00A85247"/>
    <w:rsid w:val="00A8551F"/>
    <w:rsid w:val="00A8559F"/>
    <w:rsid w:val="00A8575D"/>
    <w:rsid w:val="00A8593B"/>
    <w:rsid w:val="00A85DCA"/>
    <w:rsid w:val="00A85DE6"/>
    <w:rsid w:val="00A85DFC"/>
    <w:rsid w:val="00A85EE9"/>
    <w:rsid w:val="00A86372"/>
    <w:rsid w:val="00A868B7"/>
    <w:rsid w:val="00A868CB"/>
    <w:rsid w:val="00A86BC6"/>
    <w:rsid w:val="00A86C1B"/>
    <w:rsid w:val="00A8715B"/>
    <w:rsid w:val="00A873DD"/>
    <w:rsid w:val="00A87430"/>
    <w:rsid w:val="00A87539"/>
    <w:rsid w:val="00A87A0B"/>
    <w:rsid w:val="00A87ABE"/>
    <w:rsid w:val="00A87AFF"/>
    <w:rsid w:val="00A87D0A"/>
    <w:rsid w:val="00A87D74"/>
    <w:rsid w:val="00A87DA2"/>
    <w:rsid w:val="00A90149"/>
    <w:rsid w:val="00A906A3"/>
    <w:rsid w:val="00A9075E"/>
    <w:rsid w:val="00A90AF9"/>
    <w:rsid w:val="00A90F02"/>
    <w:rsid w:val="00A91226"/>
    <w:rsid w:val="00A916A7"/>
    <w:rsid w:val="00A916F2"/>
    <w:rsid w:val="00A91C56"/>
    <w:rsid w:val="00A91C61"/>
    <w:rsid w:val="00A91DA0"/>
    <w:rsid w:val="00A92133"/>
    <w:rsid w:val="00A921EC"/>
    <w:rsid w:val="00A9226B"/>
    <w:rsid w:val="00A924D4"/>
    <w:rsid w:val="00A924E1"/>
    <w:rsid w:val="00A9279C"/>
    <w:rsid w:val="00A92A2A"/>
    <w:rsid w:val="00A92B10"/>
    <w:rsid w:val="00A92BB9"/>
    <w:rsid w:val="00A92BC0"/>
    <w:rsid w:val="00A92BD1"/>
    <w:rsid w:val="00A92F80"/>
    <w:rsid w:val="00A93770"/>
    <w:rsid w:val="00A9397D"/>
    <w:rsid w:val="00A93E25"/>
    <w:rsid w:val="00A94038"/>
    <w:rsid w:val="00A94078"/>
    <w:rsid w:val="00A9423A"/>
    <w:rsid w:val="00A942B6"/>
    <w:rsid w:val="00A9438E"/>
    <w:rsid w:val="00A9472B"/>
    <w:rsid w:val="00A947AE"/>
    <w:rsid w:val="00A94921"/>
    <w:rsid w:val="00A94925"/>
    <w:rsid w:val="00A9494F"/>
    <w:rsid w:val="00A94EA1"/>
    <w:rsid w:val="00A95466"/>
    <w:rsid w:val="00A95668"/>
    <w:rsid w:val="00A956E4"/>
    <w:rsid w:val="00A96FDE"/>
    <w:rsid w:val="00A9705E"/>
    <w:rsid w:val="00A9772F"/>
    <w:rsid w:val="00A97C77"/>
    <w:rsid w:val="00A97F88"/>
    <w:rsid w:val="00AA0443"/>
    <w:rsid w:val="00AA0535"/>
    <w:rsid w:val="00AA078D"/>
    <w:rsid w:val="00AA096D"/>
    <w:rsid w:val="00AA0A49"/>
    <w:rsid w:val="00AA0FA4"/>
    <w:rsid w:val="00AA1772"/>
    <w:rsid w:val="00AA17A7"/>
    <w:rsid w:val="00AA1BAA"/>
    <w:rsid w:val="00AA1D91"/>
    <w:rsid w:val="00AA1F6E"/>
    <w:rsid w:val="00AA2061"/>
    <w:rsid w:val="00AA2099"/>
    <w:rsid w:val="00AA2107"/>
    <w:rsid w:val="00AA2200"/>
    <w:rsid w:val="00AA2841"/>
    <w:rsid w:val="00AA2A7F"/>
    <w:rsid w:val="00AA2F95"/>
    <w:rsid w:val="00AA3348"/>
    <w:rsid w:val="00AA3462"/>
    <w:rsid w:val="00AA354D"/>
    <w:rsid w:val="00AA3673"/>
    <w:rsid w:val="00AA37C6"/>
    <w:rsid w:val="00AA3B38"/>
    <w:rsid w:val="00AA3BF3"/>
    <w:rsid w:val="00AA3EF4"/>
    <w:rsid w:val="00AA3F79"/>
    <w:rsid w:val="00AA4412"/>
    <w:rsid w:val="00AA47B9"/>
    <w:rsid w:val="00AA5238"/>
    <w:rsid w:val="00AA5445"/>
    <w:rsid w:val="00AA5AF9"/>
    <w:rsid w:val="00AA5B42"/>
    <w:rsid w:val="00AA629E"/>
    <w:rsid w:val="00AA63B9"/>
    <w:rsid w:val="00AA64BE"/>
    <w:rsid w:val="00AA68D6"/>
    <w:rsid w:val="00AA6A97"/>
    <w:rsid w:val="00AA6BA0"/>
    <w:rsid w:val="00AA6C48"/>
    <w:rsid w:val="00AA70D8"/>
    <w:rsid w:val="00AA72FE"/>
    <w:rsid w:val="00AA784C"/>
    <w:rsid w:val="00AA7AA6"/>
    <w:rsid w:val="00AA7BDE"/>
    <w:rsid w:val="00AA7E05"/>
    <w:rsid w:val="00AA7F15"/>
    <w:rsid w:val="00AB00D4"/>
    <w:rsid w:val="00AB0243"/>
    <w:rsid w:val="00AB06A6"/>
    <w:rsid w:val="00AB0A47"/>
    <w:rsid w:val="00AB0CE9"/>
    <w:rsid w:val="00AB0EA4"/>
    <w:rsid w:val="00AB0FA0"/>
    <w:rsid w:val="00AB10EB"/>
    <w:rsid w:val="00AB13F8"/>
    <w:rsid w:val="00AB14C5"/>
    <w:rsid w:val="00AB1564"/>
    <w:rsid w:val="00AB160B"/>
    <w:rsid w:val="00AB18BB"/>
    <w:rsid w:val="00AB1AA7"/>
    <w:rsid w:val="00AB1D60"/>
    <w:rsid w:val="00AB27C5"/>
    <w:rsid w:val="00AB2ACC"/>
    <w:rsid w:val="00AB2FA0"/>
    <w:rsid w:val="00AB3057"/>
    <w:rsid w:val="00AB334E"/>
    <w:rsid w:val="00AB33B3"/>
    <w:rsid w:val="00AB3751"/>
    <w:rsid w:val="00AB3D44"/>
    <w:rsid w:val="00AB3E29"/>
    <w:rsid w:val="00AB3EFA"/>
    <w:rsid w:val="00AB3FD2"/>
    <w:rsid w:val="00AB4573"/>
    <w:rsid w:val="00AB483C"/>
    <w:rsid w:val="00AB4908"/>
    <w:rsid w:val="00AB49B3"/>
    <w:rsid w:val="00AB49C5"/>
    <w:rsid w:val="00AB4C03"/>
    <w:rsid w:val="00AB4D54"/>
    <w:rsid w:val="00AB581F"/>
    <w:rsid w:val="00AB59AD"/>
    <w:rsid w:val="00AB5A93"/>
    <w:rsid w:val="00AB5B02"/>
    <w:rsid w:val="00AB6032"/>
    <w:rsid w:val="00AB6058"/>
    <w:rsid w:val="00AB63BD"/>
    <w:rsid w:val="00AB63CE"/>
    <w:rsid w:val="00AB659A"/>
    <w:rsid w:val="00AB66EB"/>
    <w:rsid w:val="00AB6908"/>
    <w:rsid w:val="00AB6A45"/>
    <w:rsid w:val="00AB6D24"/>
    <w:rsid w:val="00AB6FB2"/>
    <w:rsid w:val="00AB705F"/>
    <w:rsid w:val="00AB783F"/>
    <w:rsid w:val="00AB786B"/>
    <w:rsid w:val="00AB7F7C"/>
    <w:rsid w:val="00AC0588"/>
    <w:rsid w:val="00AC06C7"/>
    <w:rsid w:val="00AC07A7"/>
    <w:rsid w:val="00AC096E"/>
    <w:rsid w:val="00AC097C"/>
    <w:rsid w:val="00AC0ABA"/>
    <w:rsid w:val="00AC1028"/>
    <w:rsid w:val="00AC130C"/>
    <w:rsid w:val="00AC13CF"/>
    <w:rsid w:val="00AC165C"/>
    <w:rsid w:val="00AC17E9"/>
    <w:rsid w:val="00AC1B01"/>
    <w:rsid w:val="00AC1B2C"/>
    <w:rsid w:val="00AC1F83"/>
    <w:rsid w:val="00AC24DE"/>
    <w:rsid w:val="00AC2717"/>
    <w:rsid w:val="00AC2D52"/>
    <w:rsid w:val="00AC2E5F"/>
    <w:rsid w:val="00AC2FC6"/>
    <w:rsid w:val="00AC3D40"/>
    <w:rsid w:val="00AC4A8B"/>
    <w:rsid w:val="00AC4D3A"/>
    <w:rsid w:val="00AC5095"/>
    <w:rsid w:val="00AC509D"/>
    <w:rsid w:val="00AC519D"/>
    <w:rsid w:val="00AC53A6"/>
    <w:rsid w:val="00AC54C8"/>
    <w:rsid w:val="00AC56A1"/>
    <w:rsid w:val="00AC5928"/>
    <w:rsid w:val="00AC5B7F"/>
    <w:rsid w:val="00AC5BB3"/>
    <w:rsid w:val="00AC5BD7"/>
    <w:rsid w:val="00AC5BDE"/>
    <w:rsid w:val="00AC5DEB"/>
    <w:rsid w:val="00AC61B9"/>
    <w:rsid w:val="00AC65A0"/>
    <w:rsid w:val="00AC67B2"/>
    <w:rsid w:val="00AC71BD"/>
    <w:rsid w:val="00AC753D"/>
    <w:rsid w:val="00AC75B3"/>
    <w:rsid w:val="00AC75EB"/>
    <w:rsid w:val="00AC777F"/>
    <w:rsid w:val="00AC79DF"/>
    <w:rsid w:val="00AC7B9C"/>
    <w:rsid w:val="00AC7C6E"/>
    <w:rsid w:val="00AC7CD2"/>
    <w:rsid w:val="00AD0041"/>
    <w:rsid w:val="00AD0341"/>
    <w:rsid w:val="00AD0463"/>
    <w:rsid w:val="00AD0A8B"/>
    <w:rsid w:val="00AD0BD0"/>
    <w:rsid w:val="00AD0E7B"/>
    <w:rsid w:val="00AD1136"/>
    <w:rsid w:val="00AD1822"/>
    <w:rsid w:val="00AD1C00"/>
    <w:rsid w:val="00AD2207"/>
    <w:rsid w:val="00AD2413"/>
    <w:rsid w:val="00AD26F8"/>
    <w:rsid w:val="00AD2788"/>
    <w:rsid w:val="00AD28C6"/>
    <w:rsid w:val="00AD2F39"/>
    <w:rsid w:val="00AD3039"/>
    <w:rsid w:val="00AD3231"/>
    <w:rsid w:val="00AD34FA"/>
    <w:rsid w:val="00AD3811"/>
    <w:rsid w:val="00AD38A8"/>
    <w:rsid w:val="00AD39E0"/>
    <w:rsid w:val="00AD3A2D"/>
    <w:rsid w:val="00AD3AA3"/>
    <w:rsid w:val="00AD3C11"/>
    <w:rsid w:val="00AD3FAE"/>
    <w:rsid w:val="00AD403D"/>
    <w:rsid w:val="00AD4362"/>
    <w:rsid w:val="00AD43C6"/>
    <w:rsid w:val="00AD43D7"/>
    <w:rsid w:val="00AD4A50"/>
    <w:rsid w:val="00AD54EA"/>
    <w:rsid w:val="00AD5694"/>
    <w:rsid w:val="00AD5A75"/>
    <w:rsid w:val="00AD5B6D"/>
    <w:rsid w:val="00AD5D9C"/>
    <w:rsid w:val="00AD5EA8"/>
    <w:rsid w:val="00AD5EC1"/>
    <w:rsid w:val="00AD5EE9"/>
    <w:rsid w:val="00AD5F99"/>
    <w:rsid w:val="00AD6416"/>
    <w:rsid w:val="00AD6602"/>
    <w:rsid w:val="00AD66A7"/>
    <w:rsid w:val="00AD6A2C"/>
    <w:rsid w:val="00AD6C6C"/>
    <w:rsid w:val="00AD6E8F"/>
    <w:rsid w:val="00AD73DF"/>
    <w:rsid w:val="00AD7AE9"/>
    <w:rsid w:val="00AD7E73"/>
    <w:rsid w:val="00AE0412"/>
    <w:rsid w:val="00AE05EC"/>
    <w:rsid w:val="00AE06EA"/>
    <w:rsid w:val="00AE0719"/>
    <w:rsid w:val="00AE07FF"/>
    <w:rsid w:val="00AE0A34"/>
    <w:rsid w:val="00AE0EFB"/>
    <w:rsid w:val="00AE1468"/>
    <w:rsid w:val="00AE14BA"/>
    <w:rsid w:val="00AE1540"/>
    <w:rsid w:val="00AE18AD"/>
    <w:rsid w:val="00AE1A8B"/>
    <w:rsid w:val="00AE1D4A"/>
    <w:rsid w:val="00AE1FBA"/>
    <w:rsid w:val="00AE209A"/>
    <w:rsid w:val="00AE20EA"/>
    <w:rsid w:val="00AE244A"/>
    <w:rsid w:val="00AE27F4"/>
    <w:rsid w:val="00AE2B25"/>
    <w:rsid w:val="00AE2BB6"/>
    <w:rsid w:val="00AE2C56"/>
    <w:rsid w:val="00AE2F92"/>
    <w:rsid w:val="00AE2F94"/>
    <w:rsid w:val="00AE34A5"/>
    <w:rsid w:val="00AE3558"/>
    <w:rsid w:val="00AE38B5"/>
    <w:rsid w:val="00AE3BE2"/>
    <w:rsid w:val="00AE3D14"/>
    <w:rsid w:val="00AE3F0D"/>
    <w:rsid w:val="00AE4194"/>
    <w:rsid w:val="00AE41F4"/>
    <w:rsid w:val="00AE432A"/>
    <w:rsid w:val="00AE444E"/>
    <w:rsid w:val="00AE47D3"/>
    <w:rsid w:val="00AE47FC"/>
    <w:rsid w:val="00AE49B9"/>
    <w:rsid w:val="00AE49D2"/>
    <w:rsid w:val="00AE4B05"/>
    <w:rsid w:val="00AE4B62"/>
    <w:rsid w:val="00AE4B6F"/>
    <w:rsid w:val="00AE4D7A"/>
    <w:rsid w:val="00AE4F99"/>
    <w:rsid w:val="00AE4FA2"/>
    <w:rsid w:val="00AE50B0"/>
    <w:rsid w:val="00AE51A0"/>
    <w:rsid w:val="00AE5609"/>
    <w:rsid w:val="00AE5749"/>
    <w:rsid w:val="00AE5803"/>
    <w:rsid w:val="00AE58E6"/>
    <w:rsid w:val="00AE5D86"/>
    <w:rsid w:val="00AE5D95"/>
    <w:rsid w:val="00AE6054"/>
    <w:rsid w:val="00AE6337"/>
    <w:rsid w:val="00AE64B6"/>
    <w:rsid w:val="00AE653F"/>
    <w:rsid w:val="00AE68FD"/>
    <w:rsid w:val="00AE6BE6"/>
    <w:rsid w:val="00AE6C0D"/>
    <w:rsid w:val="00AE6C42"/>
    <w:rsid w:val="00AE75A1"/>
    <w:rsid w:val="00AE7611"/>
    <w:rsid w:val="00AE76F8"/>
    <w:rsid w:val="00AE7DE5"/>
    <w:rsid w:val="00AE7E74"/>
    <w:rsid w:val="00AE7F30"/>
    <w:rsid w:val="00AE7FCD"/>
    <w:rsid w:val="00AF0091"/>
    <w:rsid w:val="00AF054F"/>
    <w:rsid w:val="00AF07C5"/>
    <w:rsid w:val="00AF08B7"/>
    <w:rsid w:val="00AF090D"/>
    <w:rsid w:val="00AF09A4"/>
    <w:rsid w:val="00AF0AFF"/>
    <w:rsid w:val="00AF10F8"/>
    <w:rsid w:val="00AF1616"/>
    <w:rsid w:val="00AF16AC"/>
    <w:rsid w:val="00AF1CEC"/>
    <w:rsid w:val="00AF1DA8"/>
    <w:rsid w:val="00AF212F"/>
    <w:rsid w:val="00AF2300"/>
    <w:rsid w:val="00AF23B2"/>
    <w:rsid w:val="00AF26F0"/>
    <w:rsid w:val="00AF292F"/>
    <w:rsid w:val="00AF2B69"/>
    <w:rsid w:val="00AF2DBD"/>
    <w:rsid w:val="00AF327A"/>
    <w:rsid w:val="00AF3484"/>
    <w:rsid w:val="00AF3542"/>
    <w:rsid w:val="00AF3552"/>
    <w:rsid w:val="00AF38F4"/>
    <w:rsid w:val="00AF39A2"/>
    <w:rsid w:val="00AF3AD3"/>
    <w:rsid w:val="00AF3AED"/>
    <w:rsid w:val="00AF3EE7"/>
    <w:rsid w:val="00AF414D"/>
    <w:rsid w:val="00AF424F"/>
    <w:rsid w:val="00AF531C"/>
    <w:rsid w:val="00AF5505"/>
    <w:rsid w:val="00AF575B"/>
    <w:rsid w:val="00AF5947"/>
    <w:rsid w:val="00AF5983"/>
    <w:rsid w:val="00AF5AE6"/>
    <w:rsid w:val="00AF6113"/>
    <w:rsid w:val="00AF629B"/>
    <w:rsid w:val="00AF6307"/>
    <w:rsid w:val="00AF630E"/>
    <w:rsid w:val="00AF6391"/>
    <w:rsid w:val="00AF6406"/>
    <w:rsid w:val="00AF6631"/>
    <w:rsid w:val="00AF67DF"/>
    <w:rsid w:val="00AF68FF"/>
    <w:rsid w:val="00AF69B9"/>
    <w:rsid w:val="00AF69C3"/>
    <w:rsid w:val="00AF6FEE"/>
    <w:rsid w:val="00AF7006"/>
    <w:rsid w:val="00AF7029"/>
    <w:rsid w:val="00AF7051"/>
    <w:rsid w:val="00AF708A"/>
    <w:rsid w:val="00AF7584"/>
    <w:rsid w:val="00AF769F"/>
    <w:rsid w:val="00AF79D8"/>
    <w:rsid w:val="00AF7E60"/>
    <w:rsid w:val="00B0008E"/>
    <w:rsid w:val="00B0013D"/>
    <w:rsid w:val="00B009D2"/>
    <w:rsid w:val="00B00EE1"/>
    <w:rsid w:val="00B01457"/>
    <w:rsid w:val="00B014C5"/>
    <w:rsid w:val="00B01858"/>
    <w:rsid w:val="00B01C88"/>
    <w:rsid w:val="00B01EFA"/>
    <w:rsid w:val="00B01EFC"/>
    <w:rsid w:val="00B02236"/>
    <w:rsid w:val="00B02592"/>
    <w:rsid w:val="00B02596"/>
    <w:rsid w:val="00B02B55"/>
    <w:rsid w:val="00B02C2A"/>
    <w:rsid w:val="00B02DF1"/>
    <w:rsid w:val="00B02F65"/>
    <w:rsid w:val="00B036B2"/>
    <w:rsid w:val="00B03C25"/>
    <w:rsid w:val="00B03C6B"/>
    <w:rsid w:val="00B03F7E"/>
    <w:rsid w:val="00B0413B"/>
    <w:rsid w:val="00B0416A"/>
    <w:rsid w:val="00B0456E"/>
    <w:rsid w:val="00B04733"/>
    <w:rsid w:val="00B04859"/>
    <w:rsid w:val="00B0488E"/>
    <w:rsid w:val="00B049D2"/>
    <w:rsid w:val="00B04A6A"/>
    <w:rsid w:val="00B04C49"/>
    <w:rsid w:val="00B04D7D"/>
    <w:rsid w:val="00B04E0D"/>
    <w:rsid w:val="00B054A0"/>
    <w:rsid w:val="00B055F3"/>
    <w:rsid w:val="00B056A6"/>
    <w:rsid w:val="00B0591C"/>
    <w:rsid w:val="00B05A92"/>
    <w:rsid w:val="00B05AF1"/>
    <w:rsid w:val="00B05B95"/>
    <w:rsid w:val="00B05CE0"/>
    <w:rsid w:val="00B05E90"/>
    <w:rsid w:val="00B05F78"/>
    <w:rsid w:val="00B05F93"/>
    <w:rsid w:val="00B05FBF"/>
    <w:rsid w:val="00B06163"/>
    <w:rsid w:val="00B0642A"/>
    <w:rsid w:val="00B06554"/>
    <w:rsid w:val="00B0658F"/>
    <w:rsid w:val="00B06926"/>
    <w:rsid w:val="00B069FA"/>
    <w:rsid w:val="00B06AB4"/>
    <w:rsid w:val="00B06D72"/>
    <w:rsid w:val="00B06D74"/>
    <w:rsid w:val="00B06EAF"/>
    <w:rsid w:val="00B06FF1"/>
    <w:rsid w:val="00B07065"/>
    <w:rsid w:val="00B071ED"/>
    <w:rsid w:val="00B07645"/>
    <w:rsid w:val="00B0770C"/>
    <w:rsid w:val="00B07880"/>
    <w:rsid w:val="00B07F1C"/>
    <w:rsid w:val="00B10039"/>
    <w:rsid w:val="00B103BD"/>
    <w:rsid w:val="00B1083F"/>
    <w:rsid w:val="00B10A2E"/>
    <w:rsid w:val="00B10CF3"/>
    <w:rsid w:val="00B10E28"/>
    <w:rsid w:val="00B10E6A"/>
    <w:rsid w:val="00B10FE5"/>
    <w:rsid w:val="00B111BB"/>
    <w:rsid w:val="00B1129C"/>
    <w:rsid w:val="00B1170B"/>
    <w:rsid w:val="00B11792"/>
    <w:rsid w:val="00B11B36"/>
    <w:rsid w:val="00B122AB"/>
    <w:rsid w:val="00B123B4"/>
    <w:rsid w:val="00B123C7"/>
    <w:rsid w:val="00B12657"/>
    <w:rsid w:val="00B12792"/>
    <w:rsid w:val="00B13095"/>
    <w:rsid w:val="00B131AF"/>
    <w:rsid w:val="00B1320C"/>
    <w:rsid w:val="00B135D6"/>
    <w:rsid w:val="00B13A00"/>
    <w:rsid w:val="00B13B24"/>
    <w:rsid w:val="00B13E25"/>
    <w:rsid w:val="00B13F31"/>
    <w:rsid w:val="00B14906"/>
    <w:rsid w:val="00B14E3C"/>
    <w:rsid w:val="00B14E57"/>
    <w:rsid w:val="00B15218"/>
    <w:rsid w:val="00B155FA"/>
    <w:rsid w:val="00B1563B"/>
    <w:rsid w:val="00B158D3"/>
    <w:rsid w:val="00B15928"/>
    <w:rsid w:val="00B15937"/>
    <w:rsid w:val="00B15BC3"/>
    <w:rsid w:val="00B15C5E"/>
    <w:rsid w:val="00B15D63"/>
    <w:rsid w:val="00B16530"/>
    <w:rsid w:val="00B16869"/>
    <w:rsid w:val="00B168B9"/>
    <w:rsid w:val="00B16A8E"/>
    <w:rsid w:val="00B1741F"/>
    <w:rsid w:val="00B178EE"/>
    <w:rsid w:val="00B1790C"/>
    <w:rsid w:val="00B17CEA"/>
    <w:rsid w:val="00B17D5E"/>
    <w:rsid w:val="00B17E8E"/>
    <w:rsid w:val="00B20042"/>
    <w:rsid w:val="00B200DD"/>
    <w:rsid w:val="00B2010D"/>
    <w:rsid w:val="00B20187"/>
    <w:rsid w:val="00B2039F"/>
    <w:rsid w:val="00B205FA"/>
    <w:rsid w:val="00B20D91"/>
    <w:rsid w:val="00B21282"/>
    <w:rsid w:val="00B2138C"/>
    <w:rsid w:val="00B214F1"/>
    <w:rsid w:val="00B21598"/>
    <w:rsid w:val="00B215BE"/>
    <w:rsid w:val="00B21685"/>
    <w:rsid w:val="00B21694"/>
    <w:rsid w:val="00B21A25"/>
    <w:rsid w:val="00B220B3"/>
    <w:rsid w:val="00B2283D"/>
    <w:rsid w:val="00B22931"/>
    <w:rsid w:val="00B2295E"/>
    <w:rsid w:val="00B22B46"/>
    <w:rsid w:val="00B22F62"/>
    <w:rsid w:val="00B22FD5"/>
    <w:rsid w:val="00B231CE"/>
    <w:rsid w:val="00B2336C"/>
    <w:rsid w:val="00B23727"/>
    <w:rsid w:val="00B23776"/>
    <w:rsid w:val="00B23848"/>
    <w:rsid w:val="00B23A1B"/>
    <w:rsid w:val="00B23AC0"/>
    <w:rsid w:val="00B23D14"/>
    <w:rsid w:val="00B23FCC"/>
    <w:rsid w:val="00B24066"/>
    <w:rsid w:val="00B24148"/>
    <w:rsid w:val="00B244DB"/>
    <w:rsid w:val="00B2482C"/>
    <w:rsid w:val="00B24C23"/>
    <w:rsid w:val="00B25112"/>
    <w:rsid w:val="00B25430"/>
    <w:rsid w:val="00B256C1"/>
    <w:rsid w:val="00B25A0F"/>
    <w:rsid w:val="00B25A40"/>
    <w:rsid w:val="00B25C34"/>
    <w:rsid w:val="00B25C41"/>
    <w:rsid w:val="00B25D20"/>
    <w:rsid w:val="00B2603D"/>
    <w:rsid w:val="00B2614F"/>
    <w:rsid w:val="00B26187"/>
    <w:rsid w:val="00B26341"/>
    <w:rsid w:val="00B26566"/>
    <w:rsid w:val="00B268E8"/>
    <w:rsid w:val="00B26A34"/>
    <w:rsid w:val="00B26D70"/>
    <w:rsid w:val="00B27401"/>
    <w:rsid w:val="00B2741F"/>
    <w:rsid w:val="00B2745B"/>
    <w:rsid w:val="00B27D62"/>
    <w:rsid w:val="00B300F0"/>
    <w:rsid w:val="00B3045F"/>
    <w:rsid w:val="00B304F1"/>
    <w:rsid w:val="00B30526"/>
    <w:rsid w:val="00B30619"/>
    <w:rsid w:val="00B306AA"/>
    <w:rsid w:val="00B310B1"/>
    <w:rsid w:val="00B31113"/>
    <w:rsid w:val="00B31574"/>
    <w:rsid w:val="00B31811"/>
    <w:rsid w:val="00B31CE0"/>
    <w:rsid w:val="00B31E3F"/>
    <w:rsid w:val="00B31ECE"/>
    <w:rsid w:val="00B32677"/>
    <w:rsid w:val="00B32939"/>
    <w:rsid w:val="00B32A09"/>
    <w:rsid w:val="00B32B55"/>
    <w:rsid w:val="00B33B37"/>
    <w:rsid w:val="00B33CFF"/>
    <w:rsid w:val="00B3408C"/>
    <w:rsid w:val="00B3423A"/>
    <w:rsid w:val="00B343BA"/>
    <w:rsid w:val="00B34495"/>
    <w:rsid w:val="00B345C4"/>
    <w:rsid w:val="00B348BF"/>
    <w:rsid w:val="00B34A7E"/>
    <w:rsid w:val="00B34DB8"/>
    <w:rsid w:val="00B34E6D"/>
    <w:rsid w:val="00B351CC"/>
    <w:rsid w:val="00B357FA"/>
    <w:rsid w:val="00B35C04"/>
    <w:rsid w:val="00B35F2F"/>
    <w:rsid w:val="00B3625F"/>
    <w:rsid w:val="00B36858"/>
    <w:rsid w:val="00B36DDB"/>
    <w:rsid w:val="00B36E07"/>
    <w:rsid w:val="00B36E63"/>
    <w:rsid w:val="00B36F45"/>
    <w:rsid w:val="00B36FDF"/>
    <w:rsid w:val="00B371CC"/>
    <w:rsid w:val="00B3730A"/>
    <w:rsid w:val="00B374C0"/>
    <w:rsid w:val="00B3799F"/>
    <w:rsid w:val="00B37C09"/>
    <w:rsid w:val="00B37E3E"/>
    <w:rsid w:val="00B37EF3"/>
    <w:rsid w:val="00B40240"/>
    <w:rsid w:val="00B40342"/>
    <w:rsid w:val="00B40403"/>
    <w:rsid w:val="00B405D5"/>
    <w:rsid w:val="00B4088B"/>
    <w:rsid w:val="00B40943"/>
    <w:rsid w:val="00B40B04"/>
    <w:rsid w:val="00B40B6C"/>
    <w:rsid w:val="00B4131A"/>
    <w:rsid w:val="00B4148B"/>
    <w:rsid w:val="00B41550"/>
    <w:rsid w:val="00B41698"/>
    <w:rsid w:val="00B4194D"/>
    <w:rsid w:val="00B41DD1"/>
    <w:rsid w:val="00B41FA8"/>
    <w:rsid w:val="00B42128"/>
    <w:rsid w:val="00B42150"/>
    <w:rsid w:val="00B4226E"/>
    <w:rsid w:val="00B42417"/>
    <w:rsid w:val="00B4286F"/>
    <w:rsid w:val="00B428D4"/>
    <w:rsid w:val="00B42B47"/>
    <w:rsid w:val="00B42F34"/>
    <w:rsid w:val="00B432EA"/>
    <w:rsid w:val="00B438C9"/>
    <w:rsid w:val="00B43908"/>
    <w:rsid w:val="00B439AA"/>
    <w:rsid w:val="00B43BFB"/>
    <w:rsid w:val="00B43FC9"/>
    <w:rsid w:val="00B44513"/>
    <w:rsid w:val="00B445B2"/>
    <w:rsid w:val="00B445CE"/>
    <w:rsid w:val="00B44C64"/>
    <w:rsid w:val="00B44CA4"/>
    <w:rsid w:val="00B44CBF"/>
    <w:rsid w:val="00B44D3C"/>
    <w:rsid w:val="00B44E00"/>
    <w:rsid w:val="00B45036"/>
    <w:rsid w:val="00B45774"/>
    <w:rsid w:val="00B45DFA"/>
    <w:rsid w:val="00B45F5D"/>
    <w:rsid w:val="00B46569"/>
    <w:rsid w:val="00B4660A"/>
    <w:rsid w:val="00B46839"/>
    <w:rsid w:val="00B46D07"/>
    <w:rsid w:val="00B46E6C"/>
    <w:rsid w:val="00B46F60"/>
    <w:rsid w:val="00B4742E"/>
    <w:rsid w:val="00B47483"/>
    <w:rsid w:val="00B479FE"/>
    <w:rsid w:val="00B47B6C"/>
    <w:rsid w:val="00B5041E"/>
    <w:rsid w:val="00B5050E"/>
    <w:rsid w:val="00B5055B"/>
    <w:rsid w:val="00B50776"/>
    <w:rsid w:val="00B50C40"/>
    <w:rsid w:val="00B50F22"/>
    <w:rsid w:val="00B50FFD"/>
    <w:rsid w:val="00B513C2"/>
    <w:rsid w:val="00B51587"/>
    <w:rsid w:val="00B5192B"/>
    <w:rsid w:val="00B51B2D"/>
    <w:rsid w:val="00B51E7B"/>
    <w:rsid w:val="00B52303"/>
    <w:rsid w:val="00B52810"/>
    <w:rsid w:val="00B52BD7"/>
    <w:rsid w:val="00B52CB5"/>
    <w:rsid w:val="00B52E3F"/>
    <w:rsid w:val="00B534A7"/>
    <w:rsid w:val="00B5351A"/>
    <w:rsid w:val="00B536E6"/>
    <w:rsid w:val="00B5386D"/>
    <w:rsid w:val="00B53B36"/>
    <w:rsid w:val="00B53BF9"/>
    <w:rsid w:val="00B53E96"/>
    <w:rsid w:val="00B53F03"/>
    <w:rsid w:val="00B54366"/>
    <w:rsid w:val="00B543ED"/>
    <w:rsid w:val="00B5454C"/>
    <w:rsid w:val="00B546AD"/>
    <w:rsid w:val="00B548C8"/>
    <w:rsid w:val="00B550B7"/>
    <w:rsid w:val="00B558CC"/>
    <w:rsid w:val="00B55A5B"/>
    <w:rsid w:val="00B55B2E"/>
    <w:rsid w:val="00B563CA"/>
    <w:rsid w:val="00B56854"/>
    <w:rsid w:val="00B5687F"/>
    <w:rsid w:val="00B569AC"/>
    <w:rsid w:val="00B569E2"/>
    <w:rsid w:val="00B56AF8"/>
    <w:rsid w:val="00B56BCD"/>
    <w:rsid w:val="00B56CE6"/>
    <w:rsid w:val="00B57363"/>
    <w:rsid w:val="00B57551"/>
    <w:rsid w:val="00B577E5"/>
    <w:rsid w:val="00B57C6F"/>
    <w:rsid w:val="00B57CC2"/>
    <w:rsid w:val="00B600C3"/>
    <w:rsid w:val="00B60390"/>
    <w:rsid w:val="00B60500"/>
    <w:rsid w:val="00B60859"/>
    <w:rsid w:val="00B60D71"/>
    <w:rsid w:val="00B60F9D"/>
    <w:rsid w:val="00B6126C"/>
    <w:rsid w:val="00B61525"/>
    <w:rsid w:val="00B619AF"/>
    <w:rsid w:val="00B61BAD"/>
    <w:rsid w:val="00B61C5E"/>
    <w:rsid w:val="00B61D37"/>
    <w:rsid w:val="00B61DFA"/>
    <w:rsid w:val="00B61E4F"/>
    <w:rsid w:val="00B61ECB"/>
    <w:rsid w:val="00B62A16"/>
    <w:rsid w:val="00B62B53"/>
    <w:rsid w:val="00B62B5A"/>
    <w:rsid w:val="00B62BF5"/>
    <w:rsid w:val="00B62D00"/>
    <w:rsid w:val="00B63083"/>
    <w:rsid w:val="00B63122"/>
    <w:rsid w:val="00B6326D"/>
    <w:rsid w:val="00B63327"/>
    <w:rsid w:val="00B63425"/>
    <w:rsid w:val="00B63521"/>
    <w:rsid w:val="00B63AC2"/>
    <w:rsid w:val="00B63D48"/>
    <w:rsid w:val="00B63F84"/>
    <w:rsid w:val="00B64029"/>
    <w:rsid w:val="00B642C4"/>
    <w:rsid w:val="00B6437E"/>
    <w:rsid w:val="00B644DE"/>
    <w:rsid w:val="00B645A0"/>
    <w:rsid w:val="00B64C32"/>
    <w:rsid w:val="00B651C8"/>
    <w:rsid w:val="00B65A2A"/>
    <w:rsid w:val="00B65CA3"/>
    <w:rsid w:val="00B666B0"/>
    <w:rsid w:val="00B67347"/>
    <w:rsid w:val="00B67360"/>
    <w:rsid w:val="00B673F3"/>
    <w:rsid w:val="00B6752F"/>
    <w:rsid w:val="00B67552"/>
    <w:rsid w:val="00B677ED"/>
    <w:rsid w:val="00B67816"/>
    <w:rsid w:val="00B67848"/>
    <w:rsid w:val="00B70AF5"/>
    <w:rsid w:val="00B70C08"/>
    <w:rsid w:val="00B70CC3"/>
    <w:rsid w:val="00B710E1"/>
    <w:rsid w:val="00B71257"/>
    <w:rsid w:val="00B71491"/>
    <w:rsid w:val="00B71905"/>
    <w:rsid w:val="00B71B32"/>
    <w:rsid w:val="00B721B8"/>
    <w:rsid w:val="00B725C6"/>
    <w:rsid w:val="00B7279D"/>
    <w:rsid w:val="00B728A8"/>
    <w:rsid w:val="00B72DB3"/>
    <w:rsid w:val="00B72DCF"/>
    <w:rsid w:val="00B7303E"/>
    <w:rsid w:val="00B7309B"/>
    <w:rsid w:val="00B731F8"/>
    <w:rsid w:val="00B73751"/>
    <w:rsid w:val="00B73796"/>
    <w:rsid w:val="00B73CB5"/>
    <w:rsid w:val="00B74323"/>
    <w:rsid w:val="00B746BE"/>
    <w:rsid w:val="00B74B0D"/>
    <w:rsid w:val="00B74D12"/>
    <w:rsid w:val="00B74F05"/>
    <w:rsid w:val="00B750F3"/>
    <w:rsid w:val="00B754B2"/>
    <w:rsid w:val="00B755A0"/>
    <w:rsid w:val="00B757A8"/>
    <w:rsid w:val="00B7581C"/>
    <w:rsid w:val="00B75B71"/>
    <w:rsid w:val="00B75F9E"/>
    <w:rsid w:val="00B761CD"/>
    <w:rsid w:val="00B7644D"/>
    <w:rsid w:val="00B76C2C"/>
    <w:rsid w:val="00B76DEE"/>
    <w:rsid w:val="00B77270"/>
    <w:rsid w:val="00B77622"/>
    <w:rsid w:val="00B7788C"/>
    <w:rsid w:val="00B77E9B"/>
    <w:rsid w:val="00B80019"/>
    <w:rsid w:val="00B801BC"/>
    <w:rsid w:val="00B80526"/>
    <w:rsid w:val="00B806B2"/>
    <w:rsid w:val="00B80C6F"/>
    <w:rsid w:val="00B80E0F"/>
    <w:rsid w:val="00B80E18"/>
    <w:rsid w:val="00B80FBF"/>
    <w:rsid w:val="00B811C9"/>
    <w:rsid w:val="00B81211"/>
    <w:rsid w:val="00B81385"/>
    <w:rsid w:val="00B81390"/>
    <w:rsid w:val="00B814E8"/>
    <w:rsid w:val="00B81673"/>
    <w:rsid w:val="00B8170A"/>
    <w:rsid w:val="00B8181B"/>
    <w:rsid w:val="00B81A8E"/>
    <w:rsid w:val="00B81DEE"/>
    <w:rsid w:val="00B81FB1"/>
    <w:rsid w:val="00B81FD8"/>
    <w:rsid w:val="00B82027"/>
    <w:rsid w:val="00B82234"/>
    <w:rsid w:val="00B82245"/>
    <w:rsid w:val="00B822E6"/>
    <w:rsid w:val="00B822FA"/>
    <w:rsid w:val="00B82315"/>
    <w:rsid w:val="00B826AF"/>
    <w:rsid w:val="00B827F1"/>
    <w:rsid w:val="00B829FA"/>
    <w:rsid w:val="00B82BED"/>
    <w:rsid w:val="00B83031"/>
    <w:rsid w:val="00B830EF"/>
    <w:rsid w:val="00B83136"/>
    <w:rsid w:val="00B83730"/>
    <w:rsid w:val="00B83743"/>
    <w:rsid w:val="00B83793"/>
    <w:rsid w:val="00B83880"/>
    <w:rsid w:val="00B83A78"/>
    <w:rsid w:val="00B83DA2"/>
    <w:rsid w:val="00B83F1A"/>
    <w:rsid w:val="00B848CE"/>
    <w:rsid w:val="00B84973"/>
    <w:rsid w:val="00B84AB7"/>
    <w:rsid w:val="00B84B81"/>
    <w:rsid w:val="00B84C67"/>
    <w:rsid w:val="00B8505C"/>
    <w:rsid w:val="00B851B8"/>
    <w:rsid w:val="00B8581B"/>
    <w:rsid w:val="00B85946"/>
    <w:rsid w:val="00B85B40"/>
    <w:rsid w:val="00B85DEB"/>
    <w:rsid w:val="00B860AB"/>
    <w:rsid w:val="00B86152"/>
    <w:rsid w:val="00B861CA"/>
    <w:rsid w:val="00B8634A"/>
    <w:rsid w:val="00B8635C"/>
    <w:rsid w:val="00B8693B"/>
    <w:rsid w:val="00B86CF5"/>
    <w:rsid w:val="00B86D5E"/>
    <w:rsid w:val="00B8773F"/>
    <w:rsid w:val="00B87CA6"/>
    <w:rsid w:val="00B900CF"/>
    <w:rsid w:val="00B90349"/>
    <w:rsid w:val="00B9070A"/>
    <w:rsid w:val="00B907FD"/>
    <w:rsid w:val="00B90B54"/>
    <w:rsid w:val="00B90B8B"/>
    <w:rsid w:val="00B90D76"/>
    <w:rsid w:val="00B90FBB"/>
    <w:rsid w:val="00B91391"/>
    <w:rsid w:val="00B91586"/>
    <w:rsid w:val="00B9163B"/>
    <w:rsid w:val="00B91CE4"/>
    <w:rsid w:val="00B924E0"/>
    <w:rsid w:val="00B9264F"/>
    <w:rsid w:val="00B926A3"/>
    <w:rsid w:val="00B9270A"/>
    <w:rsid w:val="00B9278B"/>
    <w:rsid w:val="00B927DF"/>
    <w:rsid w:val="00B9281A"/>
    <w:rsid w:val="00B92A37"/>
    <w:rsid w:val="00B92AFA"/>
    <w:rsid w:val="00B92C9B"/>
    <w:rsid w:val="00B92F67"/>
    <w:rsid w:val="00B93132"/>
    <w:rsid w:val="00B9323A"/>
    <w:rsid w:val="00B933CD"/>
    <w:rsid w:val="00B93559"/>
    <w:rsid w:val="00B935A9"/>
    <w:rsid w:val="00B93611"/>
    <w:rsid w:val="00B93C09"/>
    <w:rsid w:val="00B942CB"/>
    <w:rsid w:val="00B948E8"/>
    <w:rsid w:val="00B94D28"/>
    <w:rsid w:val="00B94D4E"/>
    <w:rsid w:val="00B94E5D"/>
    <w:rsid w:val="00B957E5"/>
    <w:rsid w:val="00B958A5"/>
    <w:rsid w:val="00B958F0"/>
    <w:rsid w:val="00B95F8C"/>
    <w:rsid w:val="00B9655D"/>
    <w:rsid w:val="00B96E1B"/>
    <w:rsid w:val="00B96E4C"/>
    <w:rsid w:val="00B96FC5"/>
    <w:rsid w:val="00B97380"/>
    <w:rsid w:val="00B97416"/>
    <w:rsid w:val="00B97426"/>
    <w:rsid w:val="00B9743A"/>
    <w:rsid w:val="00B974BC"/>
    <w:rsid w:val="00B974E7"/>
    <w:rsid w:val="00B978EC"/>
    <w:rsid w:val="00B979D6"/>
    <w:rsid w:val="00B97B42"/>
    <w:rsid w:val="00B97C85"/>
    <w:rsid w:val="00B97FAE"/>
    <w:rsid w:val="00BA0309"/>
    <w:rsid w:val="00BA03AB"/>
    <w:rsid w:val="00BA075A"/>
    <w:rsid w:val="00BA087F"/>
    <w:rsid w:val="00BA0C67"/>
    <w:rsid w:val="00BA0D08"/>
    <w:rsid w:val="00BA0FDF"/>
    <w:rsid w:val="00BA1179"/>
    <w:rsid w:val="00BA125A"/>
    <w:rsid w:val="00BA1265"/>
    <w:rsid w:val="00BA12F2"/>
    <w:rsid w:val="00BA13D4"/>
    <w:rsid w:val="00BA1840"/>
    <w:rsid w:val="00BA18B7"/>
    <w:rsid w:val="00BA1E36"/>
    <w:rsid w:val="00BA20EA"/>
    <w:rsid w:val="00BA22EF"/>
    <w:rsid w:val="00BA23C8"/>
    <w:rsid w:val="00BA24E3"/>
    <w:rsid w:val="00BA2612"/>
    <w:rsid w:val="00BA2692"/>
    <w:rsid w:val="00BA27AA"/>
    <w:rsid w:val="00BA293B"/>
    <w:rsid w:val="00BA2BCF"/>
    <w:rsid w:val="00BA2BD3"/>
    <w:rsid w:val="00BA2DA1"/>
    <w:rsid w:val="00BA347C"/>
    <w:rsid w:val="00BA35BA"/>
    <w:rsid w:val="00BA387D"/>
    <w:rsid w:val="00BA3A1A"/>
    <w:rsid w:val="00BA46B4"/>
    <w:rsid w:val="00BA4830"/>
    <w:rsid w:val="00BA4BFD"/>
    <w:rsid w:val="00BA4E12"/>
    <w:rsid w:val="00BA4FC6"/>
    <w:rsid w:val="00BA52F7"/>
    <w:rsid w:val="00BA530B"/>
    <w:rsid w:val="00BA57B5"/>
    <w:rsid w:val="00BA5B9B"/>
    <w:rsid w:val="00BA5FBA"/>
    <w:rsid w:val="00BA64C9"/>
    <w:rsid w:val="00BA65A7"/>
    <w:rsid w:val="00BA66B7"/>
    <w:rsid w:val="00BA66CF"/>
    <w:rsid w:val="00BA6A59"/>
    <w:rsid w:val="00BA6BE8"/>
    <w:rsid w:val="00BA6C01"/>
    <w:rsid w:val="00BA6F2F"/>
    <w:rsid w:val="00BA7184"/>
    <w:rsid w:val="00BA74C0"/>
    <w:rsid w:val="00BA7A4E"/>
    <w:rsid w:val="00BB0678"/>
    <w:rsid w:val="00BB080D"/>
    <w:rsid w:val="00BB088D"/>
    <w:rsid w:val="00BB08B7"/>
    <w:rsid w:val="00BB08BE"/>
    <w:rsid w:val="00BB0971"/>
    <w:rsid w:val="00BB09F5"/>
    <w:rsid w:val="00BB0D3D"/>
    <w:rsid w:val="00BB0F8F"/>
    <w:rsid w:val="00BB1254"/>
    <w:rsid w:val="00BB132F"/>
    <w:rsid w:val="00BB1403"/>
    <w:rsid w:val="00BB195D"/>
    <w:rsid w:val="00BB1998"/>
    <w:rsid w:val="00BB1C8F"/>
    <w:rsid w:val="00BB1E8C"/>
    <w:rsid w:val="00BB1F38"/>
    <w:rsid w:val="00BB202A"/>
    <w:rsid w:val="00BB213B"/>
    <w:rsid w:val="00BB213F"/>
    <w:rsid w:val="00BB2821"/>
    <w:rsid w:val="00BB319A"/>
    <w:rsid w:val="00BB3221"/>
    <w:rsid w:val="00BB3562"/>
    <w:rsid w:val="00BB39E8"/>
    <w:rsid w:val="00BB3E2D"/>
    <w:rsid w:val="00BB3F3C"/>
    <w:rsid w:val="00BB3F70"/>
    <w:rsid w:val="00BB4161"/>
    <w:rsid w:val="00BB416C"/>
    <w:rsid w:val="00BB44E8"/>
    <w:rsid w:val="00BB4537"/>
    <w:rsid w:val="00BB4713"/>
    <w:rsid w:val="00BB4AFB"/>
    <w:rsid w:val="00BB4E9B"/>
    <w:rsid w:val="00BB50A7"/>
    <w:rsid w:val="00BB52B7"/>
    <w:rsid w:val="00BB5544"/>
    <w:rsid w:val="00BB55D4"/>
    <w:rsid w:val="00BB5B43"/>
    <w:rsid w:val="00BB5EC6"/>
    <w:rsid w:val="00BB5F4D"/>
    <w:rsid w:val="00BB611B"/>
    <w:rsid w:val="00BB6316"/>
    <w:rsid w:val="00BB638C"/>
    <w:rsid w:val="00BB6441"/>
    <w:rsid w:val="00BB66CA"/>
    <w:rsid w:val="00BB6787"/>
    <w:rsid w:val="00BB6E45"/>
    <w:rsid w:val="00BB6ECF"/>
    <w:rsid w:val="00BB7147"/>
    <w:rsid w:val="00BB7148"/>
    <w:rsid w:val="00BB75E5"/>
    <w:rsid w:val="00BB7B33"/>
    <w:rsid w:val="00BB7C90"/>
    <w:rsid w:val="00BB7CCF"/>
    <w:rsid w:val="00BC021E"/>
    <w:rsid w:val="00BC0234"/>
    <w:rsid w:val="00BC06F5"/>
    <w:rsid w:val="00BC07A2"/>
    <w:rsid w:val="00BC07F1"/>
    <w:rsid w:val="00BC14A2"/>
    <w:rsid w:val="00BC14ED"/>
    <w:rsid w:val="00BC15AB"/>
    <w:rsid w:val="00BC1793"/>
    <w:rsid w:val="00BC19EF"/>
    <w:rsid w:val="00BC1C65"/>
    <w:rsid w:val="00BC1C7B"/>
    <w:rsid w:val="00BC1D0F"/>
    <w:rsid w:val="00BC1D39"/>
    <w:rsid w:val="00BC2001"/>
    <w:rsid w:val="00BC218D"/>
    <w:rsid w:val="00BC2315"/>
    <w:rsid w:val="00BC23D6"/>
    <w:rsid w:val="00BC260B"/>
    <w:rsid w:val="00BC27A1"/>
    <w:rsid w:val="00BC2CB8"/>
    <w:rsid w:val="00BC2F47"/>
    <w:rsid w:val="00BC350D"/>
    <w:rsid w:val="00BC3809"/>
    <w:rsid w:val="00BC3C65"/>
    <w:rsid w:val="00BC3D29"/>
    <w:rsid w:val="00BC3D35"/>
    <w:rsid w:val="00BC4A77"/>
    <w:rsid w:val="00BC4F2D"/>
    <w:rsid w:val="00BC505D"/>
    <w:rsid w:val="00BC5379"/>
    <w:rsid w:val="00BC546D"/>
    <w:rsid w:val="00BC5499"/>
    <w:rsid w:val="00BC584C"/>
    <w:rsid w:val="00BC594E"/>
    <w:rsid w:val="00BC5A31"/>
    <w:rsid w:val="00BC5E5F"/>
    <w:rsid w:val="00BC5F71"/>
    <w:rsid w:val="00BC6342"/>
    <w:rsid w:val="00BC63B9"/>
    <w:rsid w:val="00BC6611"/>
    <w:rsid w:val="00BC6886"/>
    <w:rsid w:val="00BC7165"/>
    <w:rsid w:val="00BC7AD4"/>
    <w:rsid w:val="00BC7AEB"/>
    <w:rsid w:val="00BC7EFC"/>
    <w:rsid w:val="00BD0561"/>
    <w:rsid w:val="00BD0683"/>
    <w:rsid w:val="00BD092D"/>
    <w:rsid w:val="00BD09F4"/>
    <w:rsid w:val="00BD0AB9"/>
    <w:rsid w:val="00BD0C42"/>
    <w:rsid w:val="00BD0CEC"/>
    <w:rsid w:val="00BD12AE"/>
    <w:rsid w:val="00BD13DC"/>
    <w:rsid w:val="00BD1404"/>
    <w:rsid w:val="00BD1639"/>
    <w:rsid w:val="00BD1F62"/>
    <w:rsid w:val="00BD2230"/>
    <w:rsid w:val="00BD24AA"/>
    <w:rsid w:val="00BD25BF"/>
    <w:rsid w:val="00BD26EF"/>
    <w:rsid w:val="00BD2715"/>
    <w:rsid w:val="00BD2791"/>
    <w:rsid w:val="00BD2976"/>
    <w:rsid w:val="00BD2CA2"/>
    <w:rsid w:val="00BD2CA8"/>
    <w:rsid w:val="00BD2EAB"/>
    <w:rsid w:val="00BD2F97"/>
    <w:rsid w:val="00BD332B"/>
    <w:rsid w:val="00BD35A2"/>
    <w:rsid w:val="00BD3BE8"/>
    <w:rsid w:val="00BD435A"/>
    <w:rsid w:val="00BD477E"/>
    <w:rsid w:val="00BD4951"/>
    <w:rsid w:val="00BD4A03"/>
    <w:rsid w:val="00BD4F65"/>
    <w:rsid w:val="00BD5185"/>
    <w:rsid w:val="00BD518E"/>
    <w:rsid w:val="00BD5197"/>
    <w:rsid w:val="00BD5489"/>
    <w:rsid w:val="00BD557D"/>
    <w:rsid w:val="00BD55AD"/>
    <w:rsid w:val="00BD5686"/>
    <w:rsid w:val="00BD5814"/>
    <w:rsid w:val="00BD58DE"/>
    <w:rsid w:val="00BD59A3"/>
    <w:rsid w:val="00BD5C02"/>
    <w:rsid w:val="00BD5D92"/>
    <w:rsid w:val="00BD63DA"/>
    <w:rsid w:val="00BD6AAE"/>
    <w:rsid w:val="00BD6B23"/>
    <w:rsid w:val="00BD6C58"/>
    <w:rsid w:val="00BD6D16"/>
    <w:rsid w:val="00BD6E68"/>
    <w:rsid w:val="00BD6EA7"/>
    <w:rsid w:val="00BD6F00"/>
    <w:rsid w:val="00BD7042"/>
    <w:rsid w:val="00BD7045"/>
    <w:rsid w:val="00BD75C3"/>
    <w:rsid w:val="00BD782A"/>
    <w:rsid w:val="00BD79B7"/>
    <w:rsid w:val="00BD7A85"/>
    <w:rsid w:val="00BD7FDD"/>
    <w:rsid w:val="00BE00E6"/>
    <w:rsid w:val="00BE014E"/>
    <w:rsid w:val="00BE046F"/>
    <w:rsid w:val="00BE05EC"/>
    <w:rsid w:val="00BE0618"/>
    <w:rsid w:val="00BE062A"/>
    <w:rsid w:val="00BE0829"/>
    <w:rsid w:val="00BE084A"/>
    <w:rsid w:val="00BE0903"/>
    <w:rsid w:val="00BE0986"/>
    <w:rsid w:val="00BE09F0"/>
    <w:rsid w:val="00BE0BE8"/>
    <w:rsid w:val="00BE1592"/>
    <w:rsid w:val="00BE16B0"/>
    <w:rsid w:val="00BE1886"/>
    <w:rsid w:val="00BE1A1E"/>
    <w:rsid w:val="00BE1CA1"/>
    <w:rsid w:val="00BE1DAB"/>
    <w:rsid w:val="00BE1DF7"/>
    <w:rsid w:val="00BE20C1"/>
    <w:rsid w:val="00BE229C"/>
    <w:rsid w:val="00BE2637"/>
    <w:rsid w:val="00BE29ED"/>
    <w:rsid w:val="00BE2AF6"/>
    <w:rsid w:val="00BE2E76"/>
    <w:rsid w:val="00BE2E9E"/>
    <w:rsid w:val="00BE31FC"/>
    <w:rsid w:val="00BE337B"/>
    <w:rsid w:val="00BE3583"/>
    <w:rsid w:val="00BE36A5"/>
    <w:rsid w:val="00BE36D9"/>
    <w:rsid w:val="00BE36E4"/>
    <w:rsid w:val="00BE3829"/>
    <w:rsid w:val="00BE3893"/>
    <w:rsid w:val="00BE3988"/>
    <w:rsid w:val="00BE3B03"/>
    <w:rsid w:val="00BE3C22"/>
    <w:rsid w:val="00BE3C52"/>
    <w:rsid w:val="00BE3CB8"/>
    <w:rsid w:val="00BE4073"/>
    <w:rsid w:val="00BE435B"/>
    <w:rsid w:val="00BE46A6"/>
    <w:rsid w:val="00BE4A74"/>
    <w:rsid w:val="00BE4CEC"/>
    <w:rsid w:val="00BE5041"/>
    <w:rsid w:val="00BE53C6"/>
    <w:rsid w:val="00BE5456"/>
    <w:rsid w:val="00BE54C1"/>
    <w:rsid w:val="00BE598C"/>
    <w:rsid w:val="00BE5990"/>
    <w:rsid w:val="00BE5F02"/>
    <w:rsid w:val="00BE5F76"/>
    <w:rsid w:val="00BE5F94"/>
    <w:rsid w:val="00BE64B1"/>
    <w:rsid w:val="00BE6647"/>
    <w:rsid w:val="00BE6792"/>
    <w:rsid w:val="00BE67D5"/>
    <w:rsid w:val="00BE6816"/>
    <w:rsid w:val="00BE688F"/>
    <w:rsid w:val="00BE6D43"/>
    <w:rsid w:val="00BE7003"/>
    <w:rsid w:val="00BE7224"/>
    <w:rsid w:val="00BE7367"/>
    <w:rsid w:val="00BE7608"/>
    <w:rsid w:val="00BE771B"/>
    <w:rsid w:val="00BE7725"/>
    <w:rsid w:val="00BE7ABA"/>
    <w:rsid w:val="00BE7AE7"/>
    <w:rsid w:val="00BF0495"/>
    <w:rsid w:val="00BF0975"/>
    <w:rsid w:val="00BF0A53"/>
    <w:rsid w:val="00BF0AFB"/>
    <w:rsid w:val="00BF0BA9"/>
    <w:rsid w:val="00BF1204"/>
    <w:rsid w:val="00BF15B9"/>
    <w:rsid w:val="00BF16A2"/>
    <w:rsid w:val="00BF17F6"/>
    <w:rsid w:val="00BF1861"/>
    <w:rsid w:val="00BF1865"/>
    <w:rsid w:val="00BF1880"/>
    <w:rsid w:val="00BF1892"/>
    <w:rsid w:val="00BF1911"/>
    <w:rsid w:val="00BF1929"/>
    <w:rsid w:val="00BF195B"/>
    <w:rsid w:val="00BF1B33"/>
    <w:rsid w:val="00BF1D82"/>
    <w:rsid w:val="00BF1E5E"/>
    <w:rsid w:val="00BF2036"/>
    <w:rsid w:val="00BF206D"/>
    <w:rsid w:val="00BF2169"/>
    <w:rsid w:val="00BF21B7"/>
    <w:rsid w:val="00BF222E"/>
    <w:rsid w:val="00BF227A"/>
    <w:rsid w:val="00BF25FC"/>
    <w:rsid w:val="00BF27BB"/>
    <w:rsid w:val="00BF2C8C"/>
    <w:rsid w:val="00BF2CC5"/>
    <w:rsid w:val="00BF3007"/>
    <w:rsid w:val="00BF3237"/>
    <w:rsid w:val="00BF334D"/>
    <w:rsid w:val="00BF3676"/>
    <w:rsid w:val="00BF38DA"/>
    <w:rsid w:val="00BF3B64"/>
    <w:rsid w:val="00BF3BAE"/>
    <w:rsid w:val="00BF3C85"/>
    <w:rsid w:val="00BF3FAB"/>
    <w:rsid w:val="00BF3FD1"/>
    <w:rsid w:val="00BF3FFF"/>
    <w:rsid w:val="00BF4391"/>
    <w:rsid w:val="00BF43F8"/>
    <w:rsid w:val="00BF45BC"/>
    <w:rsid w:val="00BF4603"/>
    <w:rsid w:val="00BF4650"/>
    <w:rsid w:val="00BF47C2"/>
    <w:rsid w:val="00BF47D9"/>
    <w:rsid w:val="00BF4894"/>
    <w:rsid w:val="00BF48D5"/>
    <w:rsid w:val="00BF4933"/>
    <w:rsid w:val="00BF4C45"/>
    <w:rsid w:val="00BF4D8C"/>
    <w:rsid w:val="00BF5640"/>
    <w:rsid w:val="00BF5834"/>
    <w:rsid w:val="00BF5E56"/>
    <w:rsid w:val="00BF5F12"/>
    <w:rsid w:val="00BF647E"/>
    <w:rsid w:val="00BF64D3"/>
    <w:rsid w:val="00BF679A"/>
    <w:rsid w:val="00BF693D"/>
    <w:rsid w:val="00BF6A6D"/>
    <w:rsid w:val="00BF6DFC"/>
    <w:rsid w:val="00BF71C5"/>
    <w:rsid w:val="00BF71F6"/>
    <w:rsid w:val="00BF726F"/>
    <w:rsid w:val="00BF75AC"/>
    <w:rsid w:val="00BF79BA"/>
    <w:rsid w:val="00BF7B74"/>
    <w:rsid w:val="00BF7C7F"/>
    <w:rsid w:val="00BF7E63"/>
    <w:rsid w:val="00BF7EF9"/>
    <w:rsid w:val="00C0004F"/>
    <w:rsid w:val="00C00268"/>
    <w:rsid w:val="00C002FD"/>
    <w:rsid w:val="00C005F2"/>
    <w:rsid w:val="00C009CF"/>
    <w:rsid w:val="00C00CF9"/>
    <w:rsid w:val="00C00F4F"/>
    <w:rsid w:val="00C0137F"/>
    <w:rsid w:val="00C01441"/>
    <w:rsid w:val="00C014A2"/>
    <w:rsid w:val="00C019AB"/>
    <w:rsid w:val="00C01AB4"/>
    <w:rsid w:val="00C0214D"/>
    <w:rsid w:val="00C0216F"/>
    <w:rsid w:val="00C02656"/>
    <w:rsid w:val="00C02917"/>
    <w:rsid w:val="00C02B55"/>
    <w:rsid w:val="00C02B88"/>
    <w:rsid w:val="00C02CF6"/>
    <w:rsid w:val="00C02FCE"/>
    <w:rsid w:val="00C03212"/>
    <w:rsid w:val="00C03261"/>
    <w:rsid w:val="00C0344A"/>
    <w:rsid w:val="00C03474"/>
    <w:rsid w:val="00C0358F"/>
    <w:rsid w:val="00C036AC"/>
    <w:rsid w:val="00C039CE"/>
    <w:rsid w:val="00C03AE7"/>
    <w:rsid w:val="00C03BB2"/>
    <w:rsid w:val="00C03BC8"/>
    <w:rsid w:val="00C03C55"/>
    <w:rsid w:val="00C03C8E"/>
    <w:rsid w:val="00C03D37"/>
    <w:rsid w:val="00C041AA"/>
    <w:rsid w:val="00C04730"/>
    <w:rsid w:val="00C04743"/>
    <w:rsid w:val="00C049C8"/>
    <w:rsid w:val="00C04A8A"/>
    <w:rsid w:val="00C04C40"/>
    <w:rsid w:val="00C04FE4"/>
    <w:rsid w:val="00C0511C"/>
    <w:rsid w:val="00C055F9"/>
    <w:rsid w:val="00C05F37"/>
    <w:rsid w:val="00C06234"/>
    <w:rsid w:val="00C063B8"/>
    <w:rsid w:val="00C06432"/>
    <w:rsid w:val="00C066F1"/>
    <w:rsid w:val="00C06853"/>
    <w:rsid w:val="00C06905"/>
    <w:rsid w:val="00C0694C"/>
    <w:rsid w:val="00C06A11"/>
    <w:rsid w:val="00C06AAD"/>
    <w:rsid w:val="00C06C5B"/>
    <w:rsid w:val="00C06DB1"/>
    <w:rsid w:val="00C0703C"/>
    <w:rsid w:val="00C0722B"/>
    <w:rsid w:val="00C07581"/>
    <w:rsid w:val="00C0768E"/>
    <w:rsid w:val="00C079B6"/>
    <w:rsid w:val="00C07A9E"/>
    <w:rsid w:val="00C07C07"/>
    <w:rsid w:val="00C07C62"/>
    <w:rsid w:val="00C10003"/>
    <w:rsid w:val="00C10054"/>
    <w:rsid w:val="00C1014E"/>
    <w:rsid w:val="00C101D9"/>
    <w:rsid w:val="00C10382"/>
    <w:rsid w:val="00C106EB"/>
    <w:rsid w:val="00C10D2E"/>
    <w:rsid w:val="00C10DEF"/>
    <w:rsid w:val="00C10E17"/>
    <w:rsid w:val="00C119AE"/>
    <w:rsid w:val="00C11C19"/>
    <w:rsid w:val="00C12029"/>
    <w:rsid w:val="00C12102"/>
    <w:rsid w:val="00C1217B"/>
    <w:rsid w:val="00C1225D"/>
    <w:rsid w:val="00C123FB"/>
    <w:rsid w:val="00C1256F"/>
    <w:rsid w:val="00C12990"/>
    <w:rsid w:val="00C12B37"/>
    <w:rsid w:val="00C12CBC"/>
    <w:rsid w:val="00C130D5"/>
    <w:rsid w:val="00C1334D"/>
    <w:rsid w:val="00C135E0"/>
    <w:rsid w:val="00C1371A"/>
    <w:rsid w:val="00C13CFA"/>
    <w:rsid w:val="00C14527"/>
    <w:rsid w:val="00C14659"/>
    <w:rsid w:val="00C14691"/>
    <w:rsid w:val="00C14A0A"/>
    <w:rsid w:val="00C14EFE"/>
    <w:rsid w:val="00C15432"/>
    <w:rsid w:val="00C1546E"/>
    <w:rsid w:val="00C154EC"/>
    <w:rsid w:val="00C15B1F"/>
    <w:rsid w:val="00C15EB7"/>
    <w:rsid w:val="00C16131"/>
    <w:rsid w:val="00C161AA"/>
    <w:rsid w:val="00C169B5"/>
    <w:rsid w:val="00C169E8"/>
    <w:rsid w:val="00C16AE0"/>
    <w:rsid w:val="00C16CF3"/>
    <w:rsid w:val="00C16E32"/>
    <w:rsid w:val="00C17043"/>
    <w:rsid w:val="00C170F9"/>
    <w:rsid w:val="00C1728A"/>
    <w:rsid w:val="00C17754"/>
    <w:rsid w:val="00C17932"/>
    <w:rsid w:val="00C17B06"/>
    <w:rsid w:val="00C17EBE"/>
    <w:rsid w:val="00C17FFD"/>
    <w:rsid w:val="00C201FB"/>
    <w:rsid w:val="00C20436"/>
    <w:rsid w:val="00C20544"/>
    <w:rsid w:val="00C20704"/>
    <w:rsid w:val="00C2070A"/>
    <w:rsid w:val="00C20A67"/>
    <w:rsid w:val="00C21210"/>
    <w:rsid w:val="00C21396"/>
    <w:rsid w:val="00C213AD"/>
    <w:rsid w:val="00C217AE"/>
    <w:rsid w:val="00C2184D"/>
    <w:rsid w:val="00C21972"/>
    <w:rsid w:val="00C219C9"/>
    <w:rsid w:val="00C21B7C"/>
    <w:rsid w:val="00C21DDA"/>
    <w:rsid w:val="00C222B5"/>
    <w:rsid w:val="00C2232F"/>
    <w:rsid w:val="00C22945"/>
    <w:rsid w:val="00C22A3E"/>
    <w:rsid w:val="00C22AC3"/>
    <w:rsid w:val="00C22C62"/>
    <w:rsid w:val="00C22D6E"/>
    <w:rsid w:val="00C22F31"/>
    <w:rsid w:val="00C23008"/>
    <w:rsid w:val="00C23361"/>
    <w:rsid w:val="00C2390A"/>
    <w:rsid w:val="00C23E09"/>
    <w:rsid w:val="00C23E0D"/>
    <w:rsid w:val="00C24B49"/>
    <w:rsid w:val="00C24BCA"/>
    <w:rsid w:val="00C24D1D"/>
    <w:rsid w:val="00C24D61"/>
    <w:rsid w:val="00C254B1"/>
    <w:rsid w:val="00C255FC"/>
    <w:rsid w:val="00C25681"/>
    <w:rsid w:val="00C25709"/>
    <w:rsid w:val="00C25715"/>
    <w:rsid w:val="00C25C99"/>
    <w:rsid w:val="00C25D7E"/>
    <w:rsid w:val="00C25F28"/>
    <w:rsid w:val="00C2620C"/>
    <w:rsid w:val="00C2628F"/>
    <w:rsid w:val="00C262B8"/>
    <w:rsid w:val="00C26386"/>
    <w:rsid w:val="00C2638E"/>
    <w:rsid w:val="00C26AD2"/>
    <w:rsid w:val="00C2716A"/>
    <w:rsid w:val="00C2734A"/>
    <w:rsid w:val="00C2797E"/>
    <w:rsid w:val="00C27DA7"/>
    <w:rsid w:val="00C27FEB"/>
    <w:rsid w:val="00C30153"/>
    <w:rsid w:val="00C30416"/>
    <w:rsid w:val="00C30A5D"/>
    <w:rsid w:val="00C30DDC"/>
    <w:rsid w:val="00C30E2B"/>
    <w:rsid w:val="00C30FA8"/>
    <w:rsid w:val="00C3115F"/>
    <w:rsid w:val="00C31377"/>
    <w:rsid w:val="00C31421"/>
    <w:rsid w:val="00C31463"/>
    <w:rsid w:val="00C31960"/>
    <w:rsid w:val="00C31A30"/>
    <w:rsid w:val="00C31A39"/>
    <w:rsid w:val="00C31B38"/>
    <w:rsid w:val="00C31C03"/>
    <w:rsid w:val="00C31E9B"/>
    <w:rsid w:val="00C31FFC"/>
    <w:rsid w:val="00C32114"/>
    <w:rsid w:val="00C3213B"/>
    <w:rsid w:val="00C3260A"/>
    <w:rsid w:val="00C32655"/>
    <w:rsid w:val="00C32746"/>
    <w:rsid w:val="00C328A1"/>
    <w:rsid w:val="00C32938"/>
    <w:rsid w:val="00C32A9A"/>
    <w:rsid w:val="00C32BB7"/>
    <w:rsid w:val="00C32D93"/>
    <w:rsid w:val="00C33009"/>
    <w:rsid w:val="00C33245"/>
    <w:rsid w:val="00C33254"/>
    <w:rsid w:val="00C3378D"/>
    <w:rsid w:val="00C338C5"/>
    <w:rsid w:val="00C33BFE"/>
    <w:rsid w:val="00C33EA7"/>
    <w:rsid w:val="00C341D8"/>
    <w:rsid w:val="00C342EE"/>
    <w:rsid w:val="00C346A2"/>
    <w:rsid w:val="00C34CE9"/>
    <w:rsid w:val="00C34D67"/>
    <w:rsid w:val="00C34F7E"/>
    <w:rsid w:val="00C352D4"/>
    <w:rsid w:val="00C35314"/>
    <w:rsid w:val="00C3531C"/>
    <w:rsid w:val="00C3553B"/>
    <w:rsid w:val="00C35B24"/>
    <w:rsid w:val="00C35B5E"/>
    <w:rsid w:val="00C35CD9"/>
    <w:rsid w:val="00C35CF3"/>
    <w:rsid w:val="00C35DC0"/>
    <w:rsid w:val="00C36265"/>
    <w:rsid w:val="00C36338"/>
    <w:rsid w:val="00C36393"/>
    <w:rsid w:val="00C36416"/>
    <w:rsid w:val="00C367B8"/>
    <w:rsid w:val="00C36830"/>
    <w:rsid w:val="00C369A1"/>
    <w:rsid w:val="00C36FC8"/>
    <w:rsid w:val="00C37007"/>
    <w:rsid w:val="00C371D6"/>
    <w:rsid w:val="00C37557"/>
    <w:rsid w:val="00C3761E"/>
    <w:rsid w:val="00C3776F"/>
    <w:rsid w:val="00C378FD"/>
    <w:rsid w:val="00C379B7"/>
    <w:rsid w:val="00C37E9D"/>
    <w:rsid w:val="00C4009F"/>
    <w:rsid w:val="00C407CB"/>
    <w:rsid w:val="00C40920"/>
    <w:rsid w:val="00C40D88"/>
    <w:rsid w:val="00C411FD"/>
    <w:rsid w:val="00C41407"/>
    <w:rsid w:val="00C41A59"/>
    <w:rsid w:val="00C41A6B"/>
    <w:rsid w:val="00C41BCB"/>
    <w:rsid w:val="00C41C33"/>
    <w:rsid w:val="00C41FD1"/>
    <w:rsid w:val="00C42108"/>
    <w:rsid w:val="00C425B1"/>
    <w:rsid w:val="00C42699"/>
    <w:rsid w:val="00C42884"/>
    <w:rsid w:val="00C42B66"/>
    <w:rsid w:val="00C4322E"/>
    <w:rsid w:val="00C43299"/>
    <w:rsid w:val="00C435CA"/>
    <w:rsid w:val="00C43AC3"/>
    <w:rsid w:val="00C43DBA"/>
    <w:rsid w:val="00C43E09"/>
    <w:rsid w:val="00C43EAF"/>
    <w:rsid w:val="00C43F39"/>
    <w:rsid w:val="00C43FB7"/>
    <w:rsid w:val="00C4454A"/>
    <w:rsid w:val="00C44A4A"/>
    <w:rsid w:val="00C44D11"/>
    <w:rsid w:val="00C44D93"/>
    <w:rsid w:val="00C44E7E"/>
    <w:rsid w:val="00C452B1"/>
    <w:rsid w:val="00C454C2"/>
    <w:rsid w:val="00C4578A"/>
    <w:rsid w:val="00C459B8"/>
    <w:rsid w:val="00C46347"/>
    <w:rsid w:val="00C463D2"/>
    <w:rsid w:val="00C46408"/>
    <w:rsid w:val="00C46AA0"/>
    <w:rsid w:val="00C46E87"/>
    <w:rsid w:val="00C46F1D"/>
    <w:rsid w:val="00C47212"/>
    <w:rsid w:val="00C4731E"/>
    <w:rsid w:val="00C47546"/>
    <w:rsid w:val="00C47581"/>
    <w:rsid w:val="00C47680"/>
    <w:rsid w:val="00C479B4"/>
    <w:rsid w:val="00C47A81"/>
    <w:rsid w:val="00C47B5C"/>
    <w:rsid w:val="00C47CDD"/>
    <w:rsid w:val="00C47CEE"/>
    <w:rsid w:val="00C47DE5"/>
    <w:rsid w:val="00C47E55"/>
    <w:rsid w:val="00C47ECE"/>
    <w:rsid w:val="00C50170"/>
    <w:rsid w:val="00C502FE"/>
    <w:rsid w:val="00C50359"/>
    <w:rsid w:val="00C50469"/>
    <w:rsid w:val="00C5084D"/>
    <w:rsid w:val="00C50B33"/>
    <w:rsid w:val="00C5107C"/>
    <w:rsid w:val="00C511B3"/>
    <w:rsid w:val="00C51311"/>
    <w:rsid w:val="00C51533"/>
    <w:rsid w:val="00C51A9D"/>
    <w:rsid w:val="00C51B01"/>
    <w:rsid w:val="00C51CDA"/>
    <w:rsid w:val="00C51CF6"/>
    <w:rsid w:val="00C51E1F"/>
    <w:rsid w:val="00C523F3"/>
    <w:rsid w:val="00C52464"/>
    <w:rsid w:val="00C5258F"/>
    <w:rsid w:val="00C525AA"/>
    <w:rsid w:val="00C5269C"/>
    <w:rsid w:val="00C526F0"/>
    <w:rsid w:val="00C527FD"/>
    <w:rsid w:val="00C5312B"/>
    <w:rsid w:val="00C531BE"/>
    <w:rsid w:val="00C536C2"/>
    <w:rsid w:val="00C53B9C"/>
    <w:rsid w:val="00C5427C"/>
    <w:rsid w:val="00C54A88"/>
    <w:rsid w:val="00C54D8E"/>
    <w:rsid w:val="00C54DED"/>
    <w:rsid w:val="00C553E2"/>
    <w:rsid w:val="00C5574D"/>
    <w:rsid w:val="00C5596D"/>
    <w:rsid w:val="00C559F5"/>
    <w:rsid w:val="00C55EA5"/>
    <w:rsid w:val="00C55F66"/>
    <w:rsid w:val="00C5644D"/>
    <w:rsid w:val="00C568C9"/>
    <w:rsid w:val="00C568FB"/>
    <w:rsid w:val="00C56972"/>
    <w:rsid w:val="00C56A04"/>
    <w:rsid w:val="00C56DC2"/>
    <w:rsid w:val="00C56E5F"/>
    <w:rsid w:val="00C56F61"/>
    <w:rsid w:val="00C5717E"/>
    <w:rsid w:val="00C57668"/>
    <w:rsid w:val="00C577A6"/>
    <w:rsid w:val="00C577D9"/>
    <w:rsid w:val="00C57B67"/>
    <w:rsid w:val="00C57C18"/>
    <w:rsid w:val="00C57E5D"/>
    <w:rsid w:val="00C57F18"/>
    <w:rsid w:val="00C606D0"/>
    <w:rsid w:val="00C60B0B"/>
    <w:rsid w:val="00C60E41"/>
    <w:rsid w:val="00C60F73"/>
    <w:rsid w:val="00C6115E"/>
    <w:rsid w:val="00C611B9"/>
    <w:rsid w:val="00C61478"/>
    <w:rsid w:val="00C6193B"/>
    <w:rsid w:val="00C61DAB"/>
    <w:rsid w:val="00C61DB5"/>
    <w:rsid w:val="00C6265F"/>
    <w:rsid w:val="00C63028"/>
    <w:rsid w:val="00C6339F"/>
    <w:rsid w:val="00C63508"/>
    <w:rsid w:val="00C63612"/>
    <w:rsid w:val="00C63F9E"/>
    <w:rsid w:val="00C64024"/>
    <w:rsid w:val="00C6426A"/>
    <w:rsid w:val="00C645DC"/>
    <w:rsid w:val="00C64769"/>
    <w:rsid w:val="00C64868"/>
    <w:rsid w:val="00C64E0E"/>
    <w:rsid w:val="00C652C3"/>
    <w:rsid w:val="00C6539D"/>
    <w:rsid w:val="00C65993"/>
    <w:rsid w:val="00C659E6"/>
    <w:rsid w:val="00C65BAE"/>
    <w:rsid w:val="00C65D07"/>
    <w:rsid w:val="00C65E59"/>
    <w:rsid w:val="00C65FDC"/>
    <w:rsid w:val="00C66861"/>
    <w:rsid w:val="00C66E26"/>
    <w:rsid w:val="00C66E79"/>
    <w:rsid w:val="00C670F2"/>
    <w:rsid w:val="00C67125"/>
    <w:rsid w:val="00C67335"/>
    <w:rsid w:val="00C67567"/>
    <w:rsid w:val="00C675BC"/>
    <w:rsid w:val="00C67922"/>
    <w:rsid w:val="00C67A66"/>
    <w:rsid w:val="00C67B23"/>
    <w:rsid w:val="00C67BF5"/>
    <w:rsid w:val="00C70089"/>
    <w:rsid w:val="00C70104"/>
    <w:rsid w:val="00C702F1"/>
    <w:rsid w:val="00C7037F"/>
    <w:rsid w:val="00C7052E"/>
    <w:rsid w:val="00C70794"/>
    <w:rsid w:val="00C70C7A"/>
    <w:rsid w:val="00C70C9A"/>
    <w:rsid w:val="00C70D55"/>
    <w:rsid w:val="00C70FE6"/>
    <w:rsid w:val="00C712CC"/>
    <w:rsid w:val="00C7143E"/>
    <w:rsid w:val="00C7160C"/>
    <w:rsid w:val="00C716A8"/>
    <w:rsid w:val="00C717D8"/>
    <w:rsid w:val="00C718D5"/>
    <w:rsid w:val="00C7191C"/>
    <w:rsid w:val="00C71937"/>
    <w:rsid w:val="00C7193B"/>
    <w:rsid w:val="00C71A1C"/>
    <w:rsid w:val="00C71B0E"/>
    <w:rsid w:val="00C71F06"/>
    <w:rsid w:val="00C7201B"/>
    <w:rsid w:val="00C72415"/>
    <w:rsid w:val="00C7247C"/>
    <w:rsid w:val="00C726CE"/>
    <w:rsid w:val="00C72943"/>
    <w:rsid w:val="00C7297B"/>
    <w:rsid w:val="00C729C4"/>
    <w:rsid w:val="00C72BB7"/>
    <w:rsid w:val="00C73078"/>
    <w:rsid w:val="00C731BB"/>
    <w:rsid w:val="00C73D77"/>
    <w:rsid w:val="00C73EDC"/>
    <w:rsid w:val="00C74057"/>
    <w:rsid w:val="00C745B8"/>
    <w:rsid w:val="00C748EB"/>
    <w:rsid w:val="00C74D33"/>
    <w:rsid w:val="00C74F3A"/>
    <w:rsid w:val="00C75013"/>
    <w:rsid w:val="00C75224"/>
    <w:rsid w:val="00C756F8"/>
    <w:rsid w:val="00C75738"/>
    <w:rsid w:val="00C75813"/>
    <w:rsid w:val="00C758B2"/>
    <w:rsid w:val="00C7628E"/>
    <w:rsid w:val="00C762AB"/>
    <w:rsid w:val="00C764EE"/>
    <w:rsid w:val="00C76845"/>
    <w:rsid w:val="00C76C12"/>
    <w:rsid w:val="00C76C92"/>
    <w:rsid w:val="00C76C9C"/>
    <w:rsid w:val="00C76D3F"/>
    <w:rsid w:val="00C76F6A"/>
    <w:rsid w:val="00C77B0C"/>
    <w:rsid w:val="00C77D22"/>
    <w:rsid w:val="00C77EEA"/>
    <w:rsid w:val="00C77F88"/>
    <w:rsid w:val="00C80233"/>
    <w:rsid w:val="00C807E4"/>
    <w:rsid w:val="00C80CA9"/>
    <w:rsid w:val="00C80E7A"/>
    <w:rsid w:val="00C80F0A"/>
    <w:rsid w:val="00C81490"/>
    <w:rsid w:val="00C814E7"/>
    <w:rsid w:val="00C8168A"/>
    <w:rsid w:val="00C819B2"/>
    <w:rsid w:val="00C81A57"/>
    <w:rsid w:val="00C81A81"/>
    <w:rsid w:val="00C81BDC"/>
    <w:rsid w:val="00C81CCB"/>
    <w:rsid w:val="00C81DA3"/>
    <w:rsid w:val="00C820F8"/>
    <w:rsid w:val="00C82147"/>
    <w:rsid w:val="00C824BE"/>
    <w:rsid w:val="00C8286B"/>
    <w:rsid w:val="00C82C0A"/>
    <w:rsid w:val="00C82D19"/>
    <w:rsid w:val="00C82D72"/>
    <w:rsid w:val="00C82DD7"/>
    <w:rsid w:val="00C8311F"/>
    <w:rsid w:val="00C83212"/>
    <w:rsid w:val="00C832B4"/>
    <w:rsid w:val="00C8367E"/>
    <w:rsid w:val="00C839A1"/>
    <w:rsid w:val="00C83A8F"/>
    <w:rsid w:val="00C83BA5"/>
    <w:rsid w:val="00C83C10"/>
    <w:rsid w:val="00C84164"/>
    <w:rsid w:val="00C841F6"/>
    <w:rsid w:val="00C84583"/>
    <w:rsid w:val="00C84A3C"/>
    <w:rsid w:val="00C84BF2"/>
    <w:rsid w:val="00C84E96"/>
    <w:rsid w:val="00C85064"/>
    <w:rsid w:val="00C8509B"/>
    <w:rsid w:val="00C852A5"/>
    <w:rsid w:val="00C85442"/>
    <w:rsid w:val="00C85997"/>
    <w:rsid w:val="00C8605F"/>
    <w:rsid w:val="00C86206"/>
    <w:rsid w:val="00C86409"/>
    <w:rsid w:val="00C86557"/>
    <w:rsid w:val="00C868E2"/>
    <w:rsid w:val="00C86B6C"/>
    <w:rsid w:val="00C86BBF"/>
    <w:rsid w:val="00C86CE6"/>
    <w:rsid w:val="00C86FA5"/>
    <w:rsid w:val="00C86FB1"/>
    <w:rsid w:val="00C86FF3"/>
    <w:rsid w:val="00C8746C"/>
    <w:rsid w:val="00C8752C"/>
    <w:rsid w:val="00C875BC"/>
    <w:rsid w:val="00C87730"/>
    <w:rsid w:val="00C87956"/>
    <w:rsid w:val="00C879C0"/>
    <w:rsid w:val="00C87FBE"/>
    <w:rsid w:val="00C90128"/>
    <w:rsid w:val="00C902C7"/>
    <w:rsid w:val="00C90CE2"/>
    <w:rsid w:val="00C90D79"/>
    <w:rsid w:val="00C90D97"/>
    <w:rsid w:val="00C90E05"/>
    <w:rsid w:val="00C90F49"/>
    <w:rsid w:val="00C90F8A"/>
    <w:rsid w:val="00C913FB"/>
    <w:rsid w:val="00C9159F"/>
    <w:rsid w:val="00C917CC"/>
    <w:rsid w:val="00C91BC4"/>
    <w:rsid w:val="00C91CEC"/>
    <w:rsid w:val="00C92020"/>
    <w:rsid w:val="00C92194"/>
    <w:rsid w:val="00C92349"/>
    <w:rsid w:val="00C92368"/>
    <w:rsid w:val="00C923A6"/>
    <w:rsid w:val="00C923E3"/>
    <w:rsid w:val="00C92638"/>
    <w:rsid w:val="00C9295B"/>
    <w:rsid w:val="00C92A00"/>
    <w:rsid w:val="00C92C0F"/>
    <w:rsid w:val="00C92C34"/>
    <w:rsid w:val="00C92E64"/>
    <w:rsid w:val="00C930C7"/>
    <w:rsid w:val="00C931BC"/>
    <w:rsid w:val="00C933A7"/>
    <w:rsid w:val="00C93712"/>
    <w:rsid w:val="00C93971"/>
    <w:rsid w:val="00C93D13"/>
    <w:rsid w:val="00C940A1"/>
    <w:rsid w:val="00C94214"/>
    <w:rsid w:val="00C94348"/>
    <w:rsid w:val="00C948AA"/>
    <w:rsid w:val="00C949B1"/>
    <w:rsid w:val="00C949EB"/>
    <w:rsid w:val="00C94A0A"/>
    <w:rsid w:val="00C94BD0"/>
    <w:rsid w:val="00C94F06"/>
    <w:rsid w:val="00C951BE"/>
    <w:rsid w:val="00C95246"/>
    <w:rsid w:val="00C9524E"/>
    <w:rsid w:val="00C95438"/>
    <w:rsid w:val="00C954FD"/>
    <w:rsid w:val="00C955E0"/>
    <w:rsid w:val="00C95B07"/>
    <w:rsid w:val="00C95B38"/>
    <w:rsid w:val="00C95CD3"/>
    <w:rsid w:val="00C95F2F"/>
    <w:rsid w:val="00C95F4B"/>
    <w:rsid w:val="00C96144"/>
    <w:rsid w:val="00C961E5"/>
    <w:rsid w:val="00C9632D"/>
    <w:rsid w:val="00C967FC"/>
    <w:rsid w:val="00C96877"/>
    <w:rsid w:val="00C969FC"/>
    <w:rsid w:val="00C96AF7"/>
    <w:rsid w:val="00C9702B"/>
    <w:rsid w:val="00C97086"/>
    <w:rsid w:val="00C971E6"/>
    <w:rsid w:val="00C9771E"/>
    <w:rsid w:val="00C97796"/>
    <w:rsid w:val="00C977C0"/>
    <w:rsid w:val="00CA02B2"/>
    <w:rsid w:val="00CA02BF"/>
    <w:rsid w:val="00CA03AB"/>
    <w:rsid w:val="00CA046C"/>
    <w:rsid w:val="00CA0574"/>
    <w:rsid w:val="00CA05E2"/>
    <w:rsid w:val="00CA0838"/>
    <w:rsid w:val="00CA08A7"/>
    <w:rsid w:val="00CA08EB"/>
    <w:rsid w:val="00CA0C0F"/>
    <w:rsid w:val="00CA0CBC"/>
    <w:rsid w:val="00CA0E19"/>
    <w:rsid w:val="00CA1105"/>
    <w:rsid w:val="00CA18EF"/>
    <w:rsid w:val="00CA1EB4"/>
    <w:rsid w:val="00CA23DC"/>
    <w:rsid w:val="00CA2ABD"/>
    <w:rsid w:val="00CA2BA4"/>
    <w:rsid w:val="00CA2E2F"/>
    <w:rsid w:val="00CA2F7E"/>
    <w:rsid w:val="00CA305B"/>
    <w:rsid w:val="00CA37E0"/>
    <w:rsid w:val="00CA3984"/>
    <w:rsid w:val="00CA3B70"/>
    <w:rsid w:val="00CA3C59"/>
    <w:rsid w:val="00CA3ED0"/>
    <w:rsid w:val="00CA40BC"/>
    <w:rsid w:val="00CA4523"/>
    <w:rsid w:val="00CA4686"/>
    <w:rsid w:val="00CA4850"/>
    <w:rsid w:val="00CA49E5"/>
    <w:rsid w:val="00CA49EE"/>
    <w:rsid w:val="00CA4ACC"/>
    <w:rsid w:val="00CA4E4F"/>
    <w:rsid w:val="00CA5144"/>
    <w:rsid w:val="00CA5481"/>
    <w:rsid w:val="00CA5523"/>
    <w:rsid w:val="00CA56FA"/>
    <w:rsid w:val="00CA57C9"/>
    <w:rsid w:val="00CA5803"/>
    <w:rsid w:val="00CA5923"/>
    <w:rsid w:val="00CA5944"/>
    <w:rsid w:val="00CA5A35"/>
    <w:rsid w:val="00CA5B5B"/>
    <w:rsid w:val="00CA5F6C"/>
    <w:rsid w:val="00CA5F8E"/>
    <w:rsid w:val="00CA6769"/>
    <w:rsid w:val="00CA67B8"/>
    <w:rsid w:val="00CA6C05"/>
    <w:rsid w:val="00CA6C19"/>
    <w:rsid w:val="00CA6FAF"/>
    <w:rsid w:val="00CA7115"/>
    <w:rsid w:val="00CA71A4"/>
    <w:rsid w:val="00CA75E5"/>
    <w:rsid w:val="00CA7A03"/>
    <w:rsid w:val="00CA7C97"/>
    <w:rsid w:val="00CA7D1D"/>
    <w:rsid w:val="00CA7E0C"/>
    <w:rsid w:val="00CB0515"/>
    <w:rsid w:val="00CB056C"/>
    <w:rsid w:val="00CB0863"/>
    <w:rsid w:val="00CB08F1"/>
    <w:rsid w:val="00CB0904"/>
    <w:rsid w:val="00CB0996"/>
    <w:rsid w:val="00CB09FE"/>
    <w:rsid w:val="00CB0AAF"/>
    <w:rsid w:val="00CB0C76"/>
    <w:rsid w:val="00CB0D0F"/>
    <w:rsid w:val="00CB0EC6"/>
    <w:rsid w:val="00CB0FA5"/>
    <w:rsid w:val="00CB0FB8"/>
    <w:rsid w:val="00CB14AA"/>
    <w:rsid w:val="00CB1851"/>
    <w:rsid w:val="00CB1A8F"/>
    <w:rsid w:val="00CB1ACB"/>
    <w:rsid w:val="00CB2238"/>
    <w:rsid w:val="00CB25A6"/>
    <w:rsid w:val="00CB2763"/>
    <w:rsid w:val="00CB2A51"/>
    <w:rsid w:val="00CB2C5B"/>
    <w:rsid w:val="00CB2D5A"/>
    <w:rsid w:val="00CB35BD"/>
    <w:rsid w:val="00CB369D"/>
    <w:rsid w:val="00CB36B6"/>
    <w:rsid w:val="00CB39E0"/>
    <w:rsid w:val="00CB3C7A"/>
    <w:rsid w:val="00CB3CAC"/>
    <w:rsid w:val="00CB3E18"/>
    <w:rsid w:val="00CB3EF9"/>
    <w:rsid w:val="00CB3F74"/>
    <w:rsid w:val="00CB4050"/>
    <w:rsid w:val="00CB4439"/>
    <w:rsid w:val="00CB4C0B"/>
    <w:rsid w:val="00CB4D63"/>
    <w:rsid w:val="00CB4F5F"/>
    <w:rsid w:val="00CB4FEA"/>
    <w:rsid w:val="00CB517B"/>
    <w:rsid w:val="00CB53B6"/>
    <w:rsid w:val="00CB541D"/>
    <w:rsid w:val="00CB56DD"/>
    <w:rsid w:val="00CB586C"/>
    <w:rsid w:val="00CB5A6A"/>
    <w:rsid w:val="00CB5E3A"/>
    <w:rsid w:val="00CB62B3"/>
    <w:rsid w:val="00CB63E2"/>
    <w:rsid w:val="00CB6425"/>
    <w:rsid w:val="00CB648B"/>
    <w:rsid w:val="00CB670F"/>
    <w:rsid w:val="00CB6828"/>
    <w:rsid w:val="00CB6C60"/>
    <w:rsid w:val="00CB6CB7"/>
    <w:rsid w:val="00CB6E64"/>
    <w:rsid w:val="00CB6FB7"/>
    <w:rsid w:val="00CB70AF"/>
    <w:rsid w:val="00CB76B6"/>
    <w:rsid w:val="00CB7D37"/>
    <w:rsid w:val="00CB7F70"/>
    <w:rsid w:val="00CC0047"/>
    <w:rsid w:val="00CC098E"/>
    <w:rsid w:val="00CC0B7C"/>
    <w:rsid w:val="00CC0B8B"/>
    <w:rsid w:val="00CC0EF4"/>
    <w:rsid w:val="00CC0FE0"/>
    <w:rsid w:val="00CC1331"/>
    <w:rsid w:val="00CC1542"/>
    <w:rsid w:val="00CC179F"/>
    <w:rsid w:val="00CC1DBC"/>
    <w:rsid w:val="00CC1F81"/>
    <w:rsid w:val="00CC2057"/>
    <w:rsid w:val="00CC22DE"/>
    <w:rsid w:val="00CC23ED"/>
    <w:rsid w:val="00CC28E7"/>
    <w:rsid w:val="00CC2E7D"/>
    <w:rsid w:val="00CC348B"/>
    <w:rsid w:val="00CC3931"/>
    <w:rsid w:val="00CC3B8B"/>
    <w:rsid w:val="00CC3C50"/>
    <w:rsid w:val="00CC3CB7"/>
    <w:rsid w:val="00CC40EB"/>
    <w:rsid w:val="00CC442C"/>
    <w:rsid w:val="00CC450A"/>
    <w:rsid w:val="00CC45B5"/>
    <w:rsid w:val="00CC46AB"/>
    <w:rsid w:val="00CC4A9E"/>
    <w:rsid w:val="00CC527A"/>
    <w:rsid w:val="00CC571F"/>
    <w:rsid w:val="00CC599C"/>
    <w:rsid w:val="00CC5A3C"/>
    <w:rsid w:val="00CC5CA5"/>
    <w:rsid w:val="00CC5E0E"/>
    <w:rsid w:val="00CC5EB2"/>
    <w:rsid w:val="00CC5F2B"/>
    <w:rsid w:val="00CC60C5"/>
    <w:rsid w:val="00CC6437"/>
    <w:rsid w:val="00CC6496"/>
    <w:rsid w:val="00CC6E07"/>
    <w:rsid w:val="00CC6E73"/>
    <w:rsid w:val="00CC708C"/>
    <w:rsid w:val="00CC75B4"/>
    <w:rsid w:val="00CC7607"/>
    <w:rsid w:val="00CC7617"/>
    <w:rsid w:val="00CC79A8"/>
    <w:rsid w:val="00CC7A51"/>
    <w:rsid w:val="00CC7C3B"/>
    <w:rsid w:val="00CC7E5A"/>
    <w:rsid w:val="00CC7F3C"/>
    <w:rsid w:val="00CD0138"/>
    <w:rsid w:val="00CD063E"/>
    <w:rsid w:val="00CD076C"/>
    <w:rsid w:val="00CD0C57"/>
    <w:rsid w:val="00CD0DA6"/>
    <w:rsid w:val="00CD0E09"/>
    <w:rsid w:val="00CD0E74"/>
    <w:rsid w:val="00CD0E83"/>
    <w:rsid w:val="00CD0F12"/>
    <w:rsid w:val="00CD0FDB"/>
    <w:rsid w:val="00CD0FF7"/>
    <w:rsid w:val="00CD1090"/>
    <w:rsid w:val="00CD1265"/>
    <w:rsid w:val="00CD12AE"/>
    <w:rsid w:val="00CD17CE"/>
    <w:rsid w:val="00CD17D9"/>
    <w:rsid w:val="00CD1891"/>
    <w:rsid w:val="00CD19C6"/>
    <w:rsid w:val="00CD1A1C"/>
    <w:rsid w:val="00CD1DA2"/>
    <w:rsid w:val="00CD2024"/>
    <w:rsid w:val="00CD21D3"/>
    <w:rsid w:val="00CD2206"/>
    <w:rsid w:val="00CD2572"/>
    <w:rsid w:val="00CD25F6"/>
    <w:rsid w:val="00CD26E2"/>
    <w:rsid w:val="00CD2751"/>
    <w:rsid w:val="00CD2984"/>
    <w:rsid w:val="00CD2B23"/>
    <w:rsid w:val="00CD2B39"/>
    <w:rsid w:val="00CD2C11"/>
    <w:rsid w:val="00CD2C1B"/>
    <w:rsid w:val="00CD30BD"/>
    <w:rsid w:val="00CD32B7"/>
    <w:rsid w:val="00CD3345"/>
    <w:rsid w:val="00CD3378"/>
    <w:rsid w:val="00CD3713"/>
    <w:rsid w:val="00CD37CA"/>
    <w:rsid w:val="00CD39C4"/>
    <w:rsid w:val="00CD3BFD"/>
    <w:rsid w:val="00CD3C59"/>
    <w:rsid w:val="00CD4017"/>
    <w:rsid w:val="00CD4117"/>
    <w:rsid w:val="00CD4365"/>
    <w:rsid w:val="00CD494B"/>
    <w:rsid w:val="00CD49AC"/>
    <w:rsid w:val="00CD4A0A"/>
    <w:rsid w:val="00CD4B6D"/>
    <w:rsid w:val="00CD4C56"/>
    <w:rsid w:val="00CD5362"/>
    <w:rsid w:val="00CD53F2"/>
    <w:rsid w:val="00CD55DE"/>
    <w:rsid w:val="00CD59BB"/>
    <w:rsid w:val="00CD59C3"/>
    <w:rsid w:val="00CD5F65"/>
    <w:rsid w:val="00CD6085"/>
    <w:rsid w:val="00CD6257"/>
    <w:rsid w:val="00CD63B9"/>
    <w:rsid w:val="00CD6484"/>
    <w:rsid w:val="00CD6761"/>
    <w:rsid w:val="00CD6765"/>
    <w:rsid w:val="00CD67B2"/>
    <w:rsid w:val="00CD6B51"/>
    <w:rsid w:val="00CD751E"/>
    <w:rsid w:val="00CD79F9"/>
    <w:rsid w:val="00CD7D2D"/>
    <w:rsid w:val="00CD7D7A"/>
    <w:rsid w:val="00CD7F84"/>
    <w:rsid w:val="00CE06A7"/>
    <w:rsid w:val="00CE0A65"/>
    <w:rsid w:val="00CE0FB1"/>
    <w:rsid w:val="00CE112B"/>
    <w:rsid w:val="00CE1218"/>
    <w:rsid w:val="00CE1262"/>
    <w:rsid w:val="00CE1535"/>
    <w:rsid w:val="00CE16C3"/>
    <w:rsid w:val="00CE1877"/>
    <w:rsid w:val="00CE1AE9"/>
    <w:rsid w:val="00CE1CB3"/>
    <w:rsid w:val="00CE1D6F"/>
    <w:rsid w:val="00CE2675"/>
    <w:rsid w:val="00CE2A5A"/>
    <w:rsid w:val="00CE317F"/>
    <w:rsid w:val="00CE3411"/>
    <w:rsid w:val="00CE355F"/>
    <w:rsid w:val="00CE37E0"/>
    <w:rsid w:val="00CE3B41"/>
    <w:rsid w:val="00CE429C"/>
    <w:rsid w:val="00CE4640"/>
    <w:rsid w:val="00CE4641"/>
    <w:rsid w:val="00CE4CE0"/>
    <w:rsid w:val="00CE5125"/>
    <w:rsid w:val="00CE52BE"/>
    <w:rsid w:val="00CE5332"/>
    <w:rsid w:val="00CE536D"/>
    <w:rsid w:val="00CE54A0"/>
    <w:rsid w:val="00CE5B16"/>
    <w:rsid w:val="00CE5B6D"/>
    <w:rsid w:val="00CE5D65"/>
    <w:rsid w:val="00CE627A"/>
    <w:rsid w:val="00CE63B6"/>
    <w:rsid w:val="00CE6401"/>
    <w:rsid w:val="00CE6686"/>
    <w:rsid w:val="00CE6790"/>
    <w:rsid w:val="00CE6B23"/>
    <w:rsid w:val="00CE6D03"/>
    <w:rsid w:val="00CE6D64"/>
    <w:rsid w:val="00CE6DA2"/>
    <w:rsid w:val="00CE6E5D"/>
    <w:rsid w:val="00CE730C"/>
    <w:rsid w:val="00CE77D5"/>
    <w:rsid w:val="00CE7992"/>
    <w:rsid w:val="00CE79B7"/>
    <w:rsid w:val="00CE7D53"/>
    <w:rsid w:val="00CE7D54"/>
    <w:rsid w:val="00CE7FBE"/>
    <w:rsid w:val="00CF0C19"/>
    <w:rsid w:val="00CF0E53"/>
    <w:rsid w:val="00CF0F79"/>
    <w:rsid w:val="00CF0FA3"/>
    <w:rsid w:val="00CF120C"/>
    <w:rsid w:val="00CF15B3"/>
    <w:rsid w:val="00CF1607"/>
    <w:rsid w:val="00CF1693"/>
    <w:rsid w:val="00CF1BEC"/>
    <w:rsid w:val="00CF1E2C"/>
    <w:rsid w:val="00CF1EBF"/>
    <w:rsid w:val="00CF1F89"/>
    <w:rsid w:val="00CF21B1"/>
    <w:rsid w:val="00CF252F"/>
    <w:rsid w:val="00CF2609"/>
    <w:rsid w:val="00CF2897"/>
    <w:rsid w:val="00CF2CAF"/>
    <w:rsid w:val="00CF2EA0"/>
    <w:rsid w:val="00CF300A"/>
    <w:rsid w:val="00CF319C"/>
    <w:rsid w:val="00CF3246"/>
    <w:rsid w:val="00CF346F"/>
    <w:rsid w:val="00CF34C3"/>
    <w:rsid w:val="00CF363C"/>
    <w:rsid w:val="00CF3866"/>
    <w:rsid w:val="00CF386F"/>
    <w:rsid w:val="00CF3916"/>
    <w:rsid w:val="00CF3D11"/>
    <w:rsid w:val="00CF3E44"/>
    <w:rsid w:val="00CF47F8"/>
    <w:rsid w:val="00CF4983"/>
    <w:rsid w:val="00CF4D17"/>
    <w:rsid w:val="00CF4F3C"/>
    <w:rsid w:val="00CF4F8A"/>
    <w:rsid w:val="00CF4FC9"/>
    <w:rsid w:val="00CF5008"/>
    <w:rsid w:val="00CF5073"/>
    <w:rsid w:val="00CF5F8E"/>
    <w:rsid w:val="00CF5FCD"/>
    <w:rsid w:val="00CF6130"/>
    <w:rsid w:val="00CF6459"/>
    <w:rsid w:val="00CF6A40"/>
    <w:rsid w:val="00CF6EDF"/>
    <w:rsid w:val="00CF6F6F"/>
    <w:rsid w:val="00CF74A9"/>
    <w:rsid w:val="00CF7615"/>
    <w:rsid w:val="00CF76DE"/>
    <w:rsid w:val="00CF77CF"/>
    <w:rsid w:val="00CF79AD"/>
    <w:rsid w:val="00CF7B1B"/>
    <w:rsid w:val="00CF7DDB"/>
    <w:rsid w:val="00CF7DF6"/>
    <w:rsid w:val="00CF7E29"/>
    <w:rsid w:val="00CF7EE5"/>
    <w:rsid w:val="00CF7FF2"/>
    <w:rsid w:val="00D0037D"/>
    <w:rsid w:val="00D00472"/>
    <w:rsid w:val="00D004E8"/>
    <w:rsid w:val="00D00742"/>
    <w:rsid w:val="00D008E7"/>
    <w:rsid w:val="00D00AD5"/>
    <w:rsid w:val="00D00F6F"/>
    <w:rsid w:val="00D010E5"/>
    <w:rsid w:val="00D01672"/>
    <w:rsid w:val="00D016ED"/>
    <w:rsid w:val="00D01BD2"/>
    <w:rsid w:val="00D01CDD"/>
    <w:rsid w:val="00D01D67"/>
    <w:rsid w:val="00D0248C"/>
    <w:rsid w:val="00D025A8"/>
    <w:rsid w:val="00D02675"/>
    <w:rsid w:val="00D028EF"/>
    <w:rsid w:val="00D02C55"/>
    <w:rsid w:val="00D02FC1"/>
    <w:rsid w:val="00D0316B"/>
    <w:rsid w:val="00D0321E"/>
    <w:rsid w:val="00D035ED"/>
    <w:rsid w:val="00D03814"/>
    <w:rsid w:val="00D0396F"/>
    <w:rsid w:val="00D03A29"/>
    <w:rsid w:val="00D03AB2"/>
    <w:rsid w:val="00D03BD4"/>
    <w:rsid w:val="00D03C9D"/>
    <w:rsid w:val="00D03DF9"/>
    <w:rsid w:val="00D03E33"/>
    <w:rsid w:val="00D03FAB"/>
    <w:rsid w:val="00D041F6"/>
    <w:rsid w:val="00D04861"/>
    <w:rsid w:val="00D04A85"/>
    <w:rsid w:val="00D04E78"/>
    <w:rsid w:val="00D04E8C"/>
    <w:rsid w:val="00D04EF5"/>
    <w:rsid w:val="00D056E5"/>
    <w:rsid w:val="00D05CCD"/>
    <w:rsid w:val="00D05D3D"/>
    <w:rsid w:val="00D0656C"/>
    <w:rsid w:val="00D065D2"/>
    <w:rsid w:val="00D06645"/>
    <w:rsid w:val="00D0693B"/>
    <w:rsid w:val="00D06AA9"/>
    <w:rsid w:val="00D06FED"/>
    <w:rsid w:val="00D072DA"/>
    <w:rsid w:val="00D072E2"/>
    <w:rsid w:val="00D0739D"/>
    <w:rsid w:val="00D07692"/>
    <w:rsid w:val="00D0782C"/>
    <w:rsid w:val="00D07B19"/>
    <w:rsid w:val="00D07F9E"/>
    <w:rsid w:val="00D10214"/>
    <w:rsid w:val="00D102FD"/>
    <w:rsid w:val="00D109C4"/>
    <w:rsid w:val="00D10B61"/>
    <w:rsid w:val="00D10E88"/>
    <w:rsid w:val="00D112EC"/>
    <w:rsid w:val="00D11682"/>
    <w:rsid w:val="00D1169D"/>
    <w:rsid w:val="00D119F9"/>
    <w:rsid w:val="00D11D5E"/>
    <w:rsid w:val="00D11E83"/>
    <w:rsid w:val="00D11FF1"/>
    <w:rsid w:val="00D125D9"/>
    <w:rsid w:val="00D1279B"/>
    <w:rsid w:val="00D128C7"/>
    <w:rsid w:val="00D12A9B"/>
    <w:rsid w:val="00D12C2B"/>
    <w:rsid w:val="00D12F73"/>
    <w:rsid w:val="00D12FB2"/>
    <w:rsid w:val="00D130C5"/>
    <w:rsid w:val="00D13B67"/>
    <w:rsid w:val="00D1400F"/>
    <w:rsid w:val="00D1439D"/>
    <w:rsid w:val="00D14DD4"/>
    <w:rsid w:val="00D14EA6"/>
    <w:rsid w:val="00D14EB3"/>
    <w:rsid w:val="00D14F33"/>
    <w:rsid w:val="00D15053"/>
    <w:rsid w:val="00D156C9"/>
    <w:rsid w:val="00D15C57"/>
    <w:rsid w:val="00D15F85"/>
    <w:rsid w:val="00D15FC2"/>
    <w:rsid w:val="00D1616D"/>
    <w:rsid w:val="00D161BE"/>
    <w:rsid w:val="00D1631E"/>
    <w:rsid w:val="00D163D6"/>
    <w:rsid w:val="00D163D7"/>
    <w:rsid w:val="00D16458"/>
    <w:rsid w:val="00D1695C"/>
    <w:rsid w:val="00D17041"/>
    <w:rsid w:val="00D1766D"/>
    <w:rsid w:val="00D176D0"/>
    <w:rsid w:val="00D1780D"/>
    <w:rsid w:val="00D201F8"/>
    <w:rsid w:val="00D205B5"/>
    <w:rsid w:val="00D20910"/>
    <w:rsid w:val="00D20B3E"/>
    <w:rsid w:val="00D2101D"/>
    <w:rsid w:val="00D21298"/>
    <w:rsid w:val="00D212F1"/>
    <w:rsid w:val="00D21730"/>
    <w:rsid w:val="00D21A28"/>
    <w:rsid w:val="00D21A94"/>
    <w:rsid w:val="00D21E77"/>
    <w:rsid w:val="00D21F6D"/>
    <w:rsid w:val="00D22598"/>
    <w:rsid w:val="00D22876"/>
    <w:rsid w:val="00D22912"/>
    <w:rsid w:val="00D2366A"/>
    <w:rsid w:val="00D236E9"/>
    <w:rsid w:val="00D23BFB"/>
    <w:rsid w:val="00D23D57"/>
    <w:rsid w:val="00D242D8"/>
    <w:rsid w:val="00D243EF"/>
    <w:rsid w:val="00D24451"/>
    <w:rsid w:val="00D244BA"/>
    <w:rsid w:val="00D24618"/>
    <w:rsid w:val="00D247BB"/>
    <w:rsid w:val="00D24B46"/>
    <w:rsid w:val="00D24BFC"/>
    <w:rsid w:val="00D24CBF"/>
    <w:rsid w:val="00D25019"/>
    <w:rsid w:val="00D2514F"/>
    <w:rsid w:val="00D252D5"/>
    <w:rsid w:val="00D25561"/>
    <w:rsid w:val="00D257E3"/>
    <w:rsid w:val="00D25978"/>
    <w:rsid w:val="00D25991"/>
    <w:rsid w:val="00D26420"/>
    <w:rsid w:val="00D26691"/>
    <w:rsid w:val="00D26C6C"/>
    <w:rsid w:val="00D270C1"/>
    <w:rsid w:val="00D27109"/>
    <w:rsid w:val="00D27165"/>
    <w:rsid w:val="00D2721F"/>
    <w:rsid w:val="00D27537"/>
    <w:rsid w:val="00D277C3"/>
    <w:rsid w:val="00D278EF"/>
    <w:rsid w:val="00D27A3B"/>
    <w:rsid w:val="00D27ED6"/>
    <w:rsid w:val="00D27EF4"/>
    <w:rsid w:val="00D27FAB"/>
    <w:rsid w:val="00D30401"/>
    <w:rsid w:val="00D3053A"/>
    <w:rsid w:val="00D30A55"/>
    <w:rsid w:val="00D30EBA"/>
    <w:rsid w:val="00D30EE5"/>
    <w:rsid w:val="00D30F7A"/>
    <w:rsid w:val="00D3195B"/>
    <w:rsid w:val="00D3229B"/>
    <w:rsid w:val="00D3239C"/>
    <w:rsid w:val="00D3249D"/>
    <w:rsid w:val="00D327A8"/>
    <w:rsid w:val="00D32A95"/>
    <w:rsid w:val="00D32F06"/>
    <w:rsid w:val="00D33535"/>
    <w:rsid w:val="00D3499B"/>
    <w:rsid w:val="00D34A74"/>
    <w:rsid w:val="00D34B11"/>
    <w:rsid w:val="00D34CAC"/>
    <w:rsid w:val="00D34D6A"/>
    <w:rsid w:val="00D34EE4"/>
    <w:rsid w:val="00D35239"/>
    <w:rsid w:val="00D354AB"/>
    <w:rsid w:val="00D354D0"/>
    <w:rsid w:val="00D356C9"/>
    <w:rsid w:val="00D356FF"/>
    <w:rsid w:val="00D35ADC"/>
    <w:rsid w:val="00D35E45"/>
    <w:rsid w:val="00D361C2"/>
    <w:rsid w:val="00D36256"/>
    <w:rsid w:val="00D36A76"/>
    <w:rsid w:val="00D36C50"/>
    <w:rsid w:val="00D36C60"/>
    <w:rsid w:val="00D36EA4"/>
    <w:rsid w:val="00D370C5"/>
    <w:rsid w:val="00D37790"/>
    <w:rsid w:val="00D3796D"/>
    <w:rsid w:val="00D37AE2"/>
    <w:rsid w:val="00D37C07"/>
    <w:rsid w:val="00D37D3D"/>
    <w:rsid w:val="00D37E71"/>
    <w:rsid w:val="00D4002E"/>
    <w:rsid w:val="00D403B4"/>
    <w:rsid w:val="00D4040B"/>
    <w:rsid w:val="00D40510"/>
    <w:rsid w:val="00D40DCA"/>
    <w:rsid w:val="00D40F83"/>
    <w:rsid w:val="00D410CB"/>
    <w:rsid w:val="00D41373"/>
    <w:rsid w:val="00D41520"/>
    <w:rsid w:val="00D41542"/>
    <w:rsid w:val="00D4177D"/>
    <w:rsid w:val="00D421BE"/>
    <w:rsid w:val="00D42616"/>
    <w:rsid w:val="00D429BC"/>
    <w:rsid w:val="00D42A09"/>
    <w:rsid w:val="00D42E24"/>
    <w:rsid w:val="00D42F01"/>
    <w:rsid w:val="00D4341A"/>
    <w:rsid w:val="00D4373D"/>
    <w:rsid w:val="00D43E78"/>
    <w:rsid w:val="00D442BE"/>
    <w:rsid w:val="00D447C0"/>
    <w:rsid w:val="00D4490A"/>
    <w:rsid w:val="00D44979"/>
    <w:rsid w:val="00D44A13"/>
    <w:rsid w:val="00D450CD"/>
    <w:rsid w:val="00D45198"/>
    <w:rsid w:val="00D451D4"/>
    <w:rsid w:val="00D45217"/>
    <w:rsid w:val="00D45668"/>
    <w:rsid w:val="00D4600D"/>
    <w:rsid w:val="00D4618E"/>
    <w:rsid w:val="00D46295"/>
    <w:rsid w:val="00D462A5"/>
    <w:rsid w:val="00D46B68"/>
    <w:rsid w:val="00D46B98"/>
    <w:rsid w:val="00D46D29"/>
    <w:rsid w:val="00D46D7D"/>
    <w:rsid w:val="00D46DB1"/>
    <w:rsid w:val="00D4715F"/>
    <w:rsid w:val="00D474D9"/>
    <w:rsid w:val="00D47AD5"/>
    <w:rsid w:val="00D47EF8"/>
    <w:rsid w:val="00D50288"/>
    <w:rsid w:val="00D5035D"/>
    <w:rsid w:val="00D50E0D"/>
    <w:rsid w:val="00D50F3C"/>
    <w:rsid w:val="00D50FAF"/>
    <w:rsid w:val="00D51283"/>
    <w:rsid w:val="00D5156F"/>
    <w:rsid w:val="00D51649"/>
    <w:rsid w:val="00D51704"/>
    <w:rsid w:val="00D518A3"/>
    <w:rsid w:val="00D51CD4"/>
    <w:rsid w:val="00D520ED"/>
    <w:rsid w:val="00D52209"/>
    <w:rsid w:val="00D528BE"/>
    <w:rsid w:val="00D52914"/>
    <w:rsid w:val="00D52B49"/>
    <w:rsid w:val="00D52C4B"/>
    <w:rsid w:val="00D52D19"/>
    <w:rsid w:val="00D52D2C"/>
    <w:rsid w:val="00D53341"/>
    <w:rsid w:val="00D533C5"/>
    <w:rsid w:val="00D533D5"/>
    <w:rsid w:val="00D538B3"/>
    <w:rsid w:val="00D53AD9"/>
    <w:rsid w:val="00D53C4B"/>
    <w:rsid w:val="00D54102"/>
    <w:rsid w:val="00D546C7"/>
    <w:rsid w:val="00D54BD5"/>
    <w:rsid w:val="00D54D2C"/>
    <w:rsid w:val="00D5525E"/>
    <w:rsid w:val="00D55386"/>
    <w:rsid w:val="00D554E0"/>
    <w:rsid w:val="00D55D05"/>
    <w:rsid w:val="00D5616A"/>
    <w:rsid w:val="00D56B0F"/>
    <w:rsid w:val="00D56CB8"/>
    <w:rsid w:val="00D56CD3"/>
    <w:rsid w:val="00D56D01"/>
    <w:rsid w:val="00D56D7D"/>
    <w:rsid w:val="00D5799A"/>
    <w:rsid w:val="00D57AB3"/>
    <w:rsid w:val="00D60041"/>
    <w:rsid w:val="00D60094"/>
    <w:rsid w:val="00D602EF"/>
    <w:rsid w:val="00D60437"/>
    <w:rsid w:val="00D60589"/>
    <w:rsid w:val="00D60762"/>
    <w:rsid w:val="00D6090E"/>
    <w:rsid w:val="00D612AC"/>
    <w:rsid w:val="00D61470"/>
    <w:rsid w:val="00D617A6"/>
    <w:rsid w:val="00D618B7"/>
    <w:rsid w:val="00D619E8"/>
    <w:rsid w:val="00D62201"/>
    <w:rsid w:val="00D6239E"/>
    <w:rsid w:val="00D625CF"/>
    <w:rsid w:val="00D62F94"/>
    <w:rsid w:val="00D63277"/>
    <w:rsid w:val="00D63695"/>
    <w:rsid w:val="00D638A4"/>
    <w:rsid w:val="00D63A78"/>
    <w:rsid w:val="00D63C29"/>
    <w:rsid w:val="00D63D84"/>
    <w:rsid w:val="00D6409A"/>
    <w:rsid w:val="00D64387"/>
    <w:rsid w:val="00D64681"/>
    <w:rsid w:val="00D6484F"/>
    <w:rsid w:val="00D64855"/>
    <w:rsid w:val="00D64986"/>
    <w:rsid w:val="00D64AAA"/>
    <w:rsid w:val="00D64EEA"/>
    <w:rsid w:val="00D65039"/>
    <w:rsid w:val="00D657CD"/>
    <w:rsid w:val="00D65F51"/>
    <w:rsid w:val="00D65F91"/>
    <w:rsid w:val="00D66678"/>
    <w:rsid w:val="00D66806"/>
    <w:rsid w:val="00D6693E"/>
    <w:rsid w:val="00D669E4"/>
    <w:rsid w:val="00D66A27"/>
    <w:rsid w:val="00D66CAC"/>
    <w:rsid w:val="00D66D14"/>
    <w:rsid w:val="00D672A7"/>
    <w:rsid w:val="00D6785C"/>
    <w:rsid w:val="00D678C8"/>
    <w:rsid w:val="00D67C87"/>
    <w:rsid w:val="00D67CA1"/>
    <w:rsid w:val="00D67DC6"/>
    <w:rsid w:val="00D67FA7"/>
    <w:rsid w:val="00D67FCE"/>
    <w:rsid w:val="00D701A9"/>
    <w:rsid w:val="00D70349"/>
    <w:rsid w:val="00D7051E"/>
    <w:rsid w:val="00D709A1"/>
    <w:rsid w:val="00D70C4D"/>
    <w:rsid w:val="00D70CDE"/>
    <w:rsid w:val="00D70E77"/>
    <w:rsid w:val="00D70EFF"/>
    <w:rsid w:val="00D71041"/>
    <w:rsid w:val="00D713AB"/>
    <w:rsid w:val="00D71465"/>
    <w:rsid w:val="00D714E9"/>
    <w:rsid w:val="00D716B5"/>
    <w:rsid w:val="00D718D5"/>
    <w:rsid w:val="00D71E19"/>
    <w:rsid w:val="00D723EB"/>
    <w:rsid w:val="00D72804"/>
    <w:rsid w:val="00D72C06"/>
    <w:rsid w:val="00D72D46"/>
    <w:rsid w:val="00D732B9"/>
    <w:rsid w:val="00D736B8"/>
    <w:rsid w:val="00D73737"/>
    <w:rsid w:val="00D7376C"/>
    <w:rsid w:val="00D73DEF"/>
    <w:rsid w:val="00D73E87"/>
    <w:rsid w:val="00D7412D"/>
    <w:rsid w:val="00D742ED"/>
    <w:rsid w:val="00D74333"/>
    <w:rsid w:val="00D745A3"/>
    <w:rsid w:val="00D746B8"/>
    <w:rsid w:val="00D74C6B"/>
    <w:rsid w:val="00D74CCA"/>
    <w:rsid w:val="00D74DFB"/>
    <w:rsid w:val="00D74E0C"/>
    <w:rsid w:val="00D74EEA"/>
    <w:rsid w:val="00D750AF"/>
    <w:rsid w:val="00D75581"/>
    <w:rsid w:val="00D7586F"/>
    <w:rsid w:val="00D7593E"/>
    <w:rsid w:val="00D75A70"/>
    <w:rsid w:val="00D75AC3"/>
    <w:rsid w:val="00D75ADD"/>
    <w:rsid w:val="00D7626C"/>
    <w:rsid w:val="00D76286"/>
    <w:rsid w:val="00D763D5"/>
    <w:rsid w:val="00D767F1"/>
    <w:rsid w:val="00D768CF"/>
    <w:rsid w:val="00D769B5"/>
    <w:rsid w:val="00D769CA"/>
    <w:rsid w:val="00D76BBD"/>
    <w:rsid w:val="00D76CCD"/>
    <w:rsid w:val="00D77357"/>
    <w:rsid w:val="00D7737D"/>
    <w:rsid w:val="00D7747C"/>
    <w:rsid w:val="00D7747F"/>
    <w:rsid w:val="00D77485"/>
    <w:rsid w:val="00D77633"/>
    <w:rsid w:val="00D77B87"/>
    <w:rsid w:val="00D80966"/>
    <w:rsid w:val="00D80B1F"/>
    <w:rsid w:val="00D80E2E"/>
    <w:rsid w:val="00D80FFC"/>
    <w:rsid w:val="00D810C0"/>
    <w:rsid w:val="00D8150C"/>
    <w:rsid w:val="00D815C4"/>
    <w:rsid w:val="00D81BEA"/>
    <w:rsid w:val="00D81BFA"/>
    <w:rsid w:val="00D81E0F"/>
    <w:rsid w:val="00D81F50"/>
    <w:rsid w:val="00D82246"/>
    <w:rsid w:val="00D826A5"/>
    <w:rsid w:val="00D82809"/>
    <w:rsid w:val="00D8292A"/>
    <w:rsid w:val="00D82B17"/>
    <w:rsid w:val="00D82B59"/>
    <w:rsid w:val="00D82BB4"/>
    <w:rsid w:val="00D82C14"/>
    <w:rsid w:val="00D82FA6"/>
    <w:rsid w:val="00D8319A"/>
    <w:rsid w:val="00D83670"/>
    <w:rsid w:val="00D837DE"/>
    <w:rsid w:val="00D83C17"/>
    <w:rsid w:val="00D83F63"/>
    <w:rsid w:val="00D83FF3"/>
    <w:rsid w:val="00D840FB"/>
    <w:rsid w:val="00D84258"/>
    <w:rsid w:val="00D8443D"/>
    <w:rsid w:val="00D844D2"/>
    <w:rsid w:val="00D8453A"/>
    <w:rsid w:val="00D846A1"/>
    <w:rsid w:val="00D846BB"/>
    <w:rsid w:val="00D84A69"/>
    <w:rsid w:val="00D84ED8"/>
    <w:rsid w:val="00D85008"/>
    <w:rsid w:val="00D855D4"/>
    <w:rsid w:val="00D85809"/>
    <w:rsid w:val="00D85811"/>
    <w:rsid w:val="00D85AA6"/>
    <w:rsid w:val="00D85B06"/>
    <w:rsid w:val="00D85EF7"/>
    <w:rsid w:val="00D860DB"/>
    <w:rsid w:val="00D860E9"/>
    <w:rsid w:val="00D86294"/>
    <w:rsid w:val="00D8647E"/>
    <w:rsid w:val="00D8652F"/>
    <w:rsid w:val="00D86753"/>
    <w:rsid w:val="00D86810"/>
    <w:rsid w:val="00D86A8D"/>
    <w:rsid w:val="00D86C6D"/>
    <w:rsid w:val="00D86CE2"/>
    <w:rsid w:val="00D870F0"/>
    <w:rsid w:val="00D87532"/>
    <w:rsid w:val="00D87893"/>
    <w:rsid w:val="00D8791C"/>
    <w:rsid w:val="00D87A84"/>
    <w:rsid w:val="00D90421"/>
    <w:rsid w:val="00D905D6"/>
    <w:rsid w:val="00D90703"/>
    <w:rsid w:val="00D90892"/>
    <w:rsid w:val="00D90BD0"/>
    <w:rsid w:val="00D90D36"/>
    <w:rsid w:val="00D90F0E"/>
    <w:rsid w:val="00D90F50"/>
    <w:rsid w:val="00D9110D"/>
    <w:rsid w:val="00D91837"/>
    <w:rsid w:val="00D91AB2"/>
    <w:rsid w:val="00D91ED3"/>
    <w:rsid w:val="00D91F17"/>
    <w:rsid w:val="00D91F7E"/>
    <w:rsid w:val="00D92113"/>
    <w:rsid w:val="00D9253F"/>
    <w:rsid w:val="00D9259B"/>
    <w:rsid w:val="00D92636"/>
    <w:rsid w:val="00D92929"/>
    <w:rsid w:val="00D9295D"/>
    <w:rsid w:val="00D929FC"/>
    <w:rsid w:val="00D93150"/>
    <w:rsid w:val="00D93157"/>
    <w:rsid w:val="00D93257"/>
    <w:rsid w:val="00D932CE"/>
    <w:rsid w:val="00D93385"/>
    <w:rsid w:val="00D933DB"/>
    <w:rsid w:val="00D93465"/>
    <w:rsid w:val="00D934C7"/>
    <w:rsid w:val="00D935FC"/>
    <w:rsid w:val="00D938EC"/>
    <w:rsid w:val="00D93A55"/>
    <w:rsid w:val="00D93B56"/>
    <w:rsid w:val="00D93E7D"/>
    <w:rsid w:val="00D94231"/>
    <w:rsid w:val="00D94410"/>
    <w:rsid w:val="00D94474"/>
    <w:rsid w:val="00D946D8"/>
    <w:rsid w:val="00D9474A"/>
    <w:rsid w:val="00D94D33"/>
    <w:rsid w:val="00D94E48"/>
    <w:rsid w:val="00D94FA2"/>
    <w:rsid w:val="00D95072"/>
    <w:rsid w:val="00D9528B"/>
    <w:rsid w:val="00D952DA"/>
    <w:rsid w:val="00D95439"/>
    <w:rsid w:val="00D95A11"/>
    <w:rsid w:val="00D95BAE"/>
    <w:rsid w:val="00D961E5"/>
    <w:rsid w:val="00D961FA"/>
    <w:rsid w:val="00D96335"/>
    <w:rsid w:val="00D96696"/>
    <w:rsid w:val="00D96700"/>
    <w:rsid w:val="00D9681B"/>
    <w:rsid w:val="00D968E6"/>
    <w:rsid w:val="00D969C9"/>
    <w:rsid w:val="00D96B5A"/>
    <w:rsid w:val="00D96C1C"/>
    <w:rsid w:val="00D973B9"/>
    <w:rsid w:val="00D97508"/>
    <w:rsid w:val="00D97813"/>
    <w:rsid w:val="00D97D5A"/>
    <w:rsid w:val="00DA02D0"/>
    <w:rsid w:val="00DA09AE"/>
    <w:rsid w:val="00DA0B06"/>
    <w:rsid w:val="00DA0BC7"/>
    <w:rsid w:val="00DA0EEB"/>
    <w:rsid w:val="00DA0FF3"/>
    <w:rsid w:val="00DA1352"/>
    <w:rsid w:val="00DA1517"/>
    <w:rsid w:val="00DA185C"/>
    <w:rsid w:val="00DA1A1D"/>
    <w:rsid w:val="00DA1DB3"/>
    <w:rsid w:val="00DA2065"/>
    <w:rsid w:val="00DA248E"/>
    <w:rsid w:val="00DA24D7"/>
    <w:rsid w:val="00DA2853"/>
    <w:rsid w:val="00DA29D7"/>
    <w:rsid w:val="00DA29EF"/>
    <w:rsid w:val="00DA2B6E"/>
    <w:rsid w:val="00DA30AF"/>
    <w:rsid w:val="00DA32E5"/>
    <w:rsid w:val="00DA35E9"/>
    <w:rsid w:val="00DA361D"/>
    <w:rsid w:val="00DA395A"/>
    <w:rsid w:val="00DA3C90"/>
    <w:rsid w:val="00DA3E33"/>
    <w:rsid w:val="00DA3EAD"/>
    <w:rsid w:val="00DA3ED6"/>
    <w:rsid w:val="00DA4544"/>
    <w:rsid w:val="00DA49EB"/>
    <w:rsid w:val="00DA4B7F"/>
    <w:rsid w:val="00DA4D50"/>
    <w:rsid w:val="00DA4FD6"/>
    <w:rsid w:val="00DA5673"/>
    <w:rsid w:val="00DA57A2"/>
    <w:rsid w:val="00DA5A8D"/>
    <w:rsid w:val="00DA5BDE"/>
    <w:rsid w:val="00DA5D58"/>
    <w:rsid w:val="00DA6143"/>
    <w:rsid w:val="00DA6626"/>
    <w:rsid w:val="00DA6883"/>
    <w:rsid w:val="00DA6910"/>
    <w:rsid w:val="00DA6A9E"/>
    <w:rsid w:val="00DA6ABA"/>
    <w:rsid w:val="00DA6B3B"/>
    <w:rsid w:val="00DA6E4B"/>
    <w:rsid w:val="00DA70B8"/>
    <w:rsid w:val="00DA738E"/>
    <w:rsid w:val="00DA78EF"/>
    <w:rsid w:val="00DA7C71"/>
    <w:rsid w:val="00DA7CFA"/>
    <w:rsid w:val="00DA7F73"/>
    <w:rsid w:val="00DB042B"/>
    <w:rsid w:val="00DB04C7"/>
    <w:rsid w:val="00DB04EC"/>
    <w:rsid w:val="00DB0A61"/>
    <w:rsid w:val="00DB0CED"/>
    <w:rsid w:val="00DB1570"/>
    <w:rsid w:val="00DB16F1"/>
    <w:rsid w:val="00DB1B6E"/>
    <w:rsid w:val="00DB206F"/>
    <w:rsid w:val="00DB267D"/>
    <w:rsid w:val="00DB2A96"/>
    <w:rsid w:val="00DB2FF2"/>
    <w:rsid w:val="00DB3147"/>
    <w:rsid w:val="00DB3237"/>
    <w:rsid w:val="00DB3440"/>
    <w:rsid w:val="00DB36AB"/>
    <w:rsid w:val="00DB385D"/>
    <w:rsid w:val="00DB3AAB"/>
    <w:rsid w:val="00DB3B87"/>
    <w:rsid w:val="00DB3C46"/>
    <w:rsid w:val="00DB419D"/>
    <w:rsid w:val="00DB4611"/>
    <w:rsid w:val="00DB462E"/>
    <w:rsid w:val="00DB46AF"/>
    <w:rsid w:val="00DB476A"/>
    <w:rsid w:val="00DB49F4"/>
    <w:rsid w:val="00DB4F6E"/>
    <w:rsid w:val="00DB4FAC"/>
    <w:rsid w:val="00DB55BD"/>
    <w:rsid w:val="00DB5630"/>
    <w:rsid w:val="00DB5751"/>
    <w:rsid w:val="00DB582F"/>
    <w:rsid w:val="00DB58BD"/>
    <w:rsid w:val="00DB5910"/>
    <w:rsid w:val="00DB5B29"/>
    <w:rsid w:val="00DB6192"/>
    <w:rsid w:val="00DB6952"/>
    <w:rsid w:val="00DB69FD"/>
    <w:rsid w:val="00DB6AA6"/>
    <w:rsid w:val="00DB6B14"/>
    <w:rsid w:val="00DB6BB8"/>
    <w:rsid w:val="00DB6FF9"/>
    <w:rsid w:val="00DB7051"/>
    <w:rsid w:val="00DB7120"/>
    <w:rsid w:val="00DB71C8"/>
    <w:rsid w:val="00DB7354"/>
    <w:rsid w:val="00DB7386"/>
    <w:rsid w:val="00DC009C"/>
    <w:rsid w:val="00DC04A6"/>
    <w:rsid w:val="00DC0AF9"/>
    <w:rsid w:val="00DC0D1B"/>
    <w:rsid w:val="00DC0D59"/>
    <w:rsid w:val="00DC12AE"/>
    <w:rsid w:val="00DC1FA3"/>
    <w:rsid w:val="00DC2238"/>
    <w:rsid w:val="00DC2672"/>
    <w:rsid w:val="00DC28B1"/>
    <w:rsid w:val="00DC28FD"/>
    <w:rsid w:val="00DC2982"/>
    <w:rsid w:val="00DC2A10"/>
    <w:rsid w:val="00DC2ABA"/>
    <w:rsid w:val="00DC2B18"/>
    <w:rsid w:val="00DC2D17"/>
    <w:rsid w:val="00DC2DC6"/>
    <w:rsid w:val="00DC30C3"/>
    <w:rsid w:val="00DC3189"/>
    <w:rsid w:val="00DC345E"/>
    <w:rsid w:val="00DC3594"/>
    <w:rsid w:val="00DC36F6"/>
    <w:rsid w:val="00DC3927"/>
    <w:rsid w:val="00DC3A86"/>
    <w:rsid w:val="00DC4469"/>
    <w:rsid w:val="00DC456A"/>
    <w:rsid w:val="00DC4619"/>
    <w:rsid w:val="00DC473F"/>
    <w:rsid w:val="00DC48BC"/>
    <w:rsid w:val="00DC49FC"/>
    <w:rsid w:val="00DC4A9E"/>
    <w:rsid w:val="00DC4BD2"/>
    <w:rsid w:val="00DC4E4E"/>
    <w:rsid w:val="00DC6088"/>
    <w:rsid w:val="00DC62AE"/>
    <w:rsid w:val="00DC631B"/>
    <w:rsid w:val="00DC64C8"/>
    <w:rsid w:val="00DC68A7"/>
    <w:rsid w:val="00DC69DC"/>
    <w:rsid w:val="00DC6B28"/>
    <w:rsid w:val="00DC6F7E"/>
    <w:rsid w:val="00DC7240"/>
    <w:rsid w:val="00DC732F"/>
    <w:rsid w:val="00DC737A"/>
    <w:rsid w:val="00DC7A56"/>
    <w:rsid w:val="00DD0519"/>
    <w:rsid w:val="00DD0553"/>
    <w:rsid w:val="00DD0777"/>
    <w:rsid w:val="00DD07BA"/>
    <w:rsid w:val="00DD08F3"/>
    <w:rsid w:val="00DD0FF0"/>
    <w:rsid w:val="00DD112F"/>
    <w:rsid w:val="00DD13BB"/>
    <w:rsid w:val="00DD1A09"/>
    <w:rsid w:val="00DD1B06"/>
    <w:rsid w:val="00DD1BEE"/>
    <w:rsid w:val="00DD1DB6"/>
    <w:rsid w:val="00DD1DD5"/>
    <w:rsid w:val="00DD1E74"/>
    <w:rsid w:val="00DD1F25"/>
    <w:rsid w:val="00DD1FA9"/>
    <w:rsid w:val="00DD20FB"/>
    <w:rsid w:val="00DD2168"/>
    <w:rsid w:val="00DD21FD"/>
    <w:rsid w:val="00DD2298"/>
    <w:rsid w:val="00DD2603"/>
    <w:rsid w:val="00DD2A1F"/>
    <w:rsid w:val="00DD2A52"/>
    <w:rsid w:val="00DD2AEF"/>
    <w:rsid w:val="00DD2FC5"/>
    <w:rsid w:val="00DD33D1"/>
    <w:rsid w:val="00DD3464"/>
    <w:rsid w:val="00DD3643"/>
    <w:rsid w:val="00DD3A0C"/>
    <w:rsid w:val="00DD3B33"/>
    <w:rsid w:val="00DD3C47"/>
    <w:rsid w:val="00DD3E84"/>
    <w:rsid w:val="00DD406C"/>
    <w:rsid w:val="00DD4177"/>
    <w:rsid w:val="00DD47E1"/>
    <w:rsid w:val="00DD49BF"/>
    <w:rsid w:val="00DD4A70"/>
    <w:rsid w:val="00DD4B0F"/>
    <w:rsid w:val="00DD4C83"/>
    <w:rsid w:val="00DD4E40"/>
    <w:rsid w:val="00DD4FA9"/>
    <w:rsid w:val="00DD5319"/>
    <w:rsid w:val="00DD53C3"/>
    <w:rsid w:val="00DD569C"/>
    <w:rsid w:val="00DD56C9"/>
    <w:rsid w:val="00DD5726"/>
    <w:rsid w:val="00DD577C"/>
    <w:rsid w:val="00DD586F"/>
    <w:rsid w:val="00DD5960"/>
    <w:rsid w:val="00DD5C16"/>
    <w:rsid w:val="00DD5D13"/>
    <w:rsid w:val="00DD5DC8"/>
    <w:rsid w:val="00DD5E1C"/>
    <w:rsid w:val="00DD63E6"/>
    <w:rsid w:val="00DD6910"/>
    <w:rsid w:val="00DD6B59"/>
    <w:rsid w:val="00DD6FF0"/>
    <w:rsid w:val="00DD765D"/>
    <w:rsid w:val="00DD7853"/>
    <w:rsid w:val="00DD7B4B"/>
    <w:rsid w:val="00DD7D10"/>
    <w:rsid w:val="00DE010F"/>
    <w:rsid w:val="00DE0417"/>
    <w:rsid w:val="00DE057B"/>
    <w:rsid w:val="00DE0629"/>
    <w:rsid w:val="00DE0CD7"/>
    <w:rsid w:val="00DE0ECD"/>
    <w:rsid w:val="00DE0F04"/>
    <w:rsid w:val="00DE1A82"/>
    <w:rsid w:val="00DE205D"/>
    <w:rsid w:val="00DE2259"/>
    <w:rsid w:val="00DE248C"/>
    <w:rsid w:val="00DE2704"/>
    <w:rsid w:val="00DE28F5"/>
    <w:rsid w:val="00DE291A"/>
    <w:rsid w:val="00DE296D"/>
    <w:rsid w:val="00DE29D6"/>
    <w:rsid w:val="00DE2C9C"/>
    <w:rsid w:val="00DE2D0A"/>
    <w:rsid w:val="00DE2DFA"/>
    <w:rsid w:val="00DE2E8C"/>
    <w:rsid w:val="00DE2EBD"/>
    <w:rsid w:val="00DE30E0"/>
    <w:rsid w:val="00DE33F4"/>
    <w:rsid w:val="00DE35E4"/>
    <w:rsid w:val="00DE36DC"/>
    <w:rsid w:val="00DE3783"/>
    <w:rsid w:val="00DE37B5"/>
    <w:rsid w:val="00DE3923"/>
    <w:rsid w:val="00DE3A4A"/>
    <w:rsid w:val="00DE3AFE"/>
    <w:rsid w:val="00DE3D16"/>
    <w:rsid w:val="00DE4036"/>
    <w:rsid w:val="00DE418B"/>
    <w:rsid w:val="00DE4241"/>
    <w:rsid w:val="00DE45F0"/>
    <w:rsid w:val="00DE478A"/>
    <w:rsid w:val="00DE4983"/>
    <w:rsid w:val="00DE4AE8"/>
    <w:rsid w:val="00DE4E58"/>
    <w:rsid w:val="00DE4F8E"/>
    <w:rsid w:val="00DE4FB7"/>
    <w:rsid w:val="00DE5057"/>
    <w:rsid w:val="00DE50BC"/>
    <w:rsid w:val="00DE53D7"/>
    <w:rsid w:val="00DE5588"/>
    <w:rsid w:val="00DE5995"/>
    <w:rsid w:val="00DE59F7"/>
    <w:rsid w:val="00DE5D04"/>
    <w:rsid w:val="00DE5DB3"/>
    <w:rsid w:val="00DE5FAA"/>
    <w:rsid w:val="00DE60C4"/>
    <w:rsid w:val="00DE6687"/>
    <w:rsid w:val="00DE6EF3"/>
    <w:rsid w:val="00DE6FAF"/>
    <w:rsid w:val="00DE70D4"/>
    <w:rsid w:val="00DE794A"/>
    <w:rsid w:val="00DE7D71"/>
    <w:rsid w:val="00DE7FD5"/>
    <w:rsid w:val="00DE7FDE"/>
    <w:rsid w:val="00DF0112"/>
    <w:rsid w:val="00DF0322"/>
    <w:rsid w:val="00DF0472"/>
    <w:rsid w:val="00DF05BD"/>
    <w:rsid w:val="00DF0601"/>
    <w:rsid w:val="00DF0686"/>
    <w:rsid w:val="00DF0A10"/>
    <w:rsid w:val="00DF0BA2"/>
    <w:rsid w:val="00DF0C9B"/>
    <w:rsid w:val="00DF0EF9"/>
    <w:rsid w:val="00DF1268"/>
    <w:rsid w:val="00DF15FF"/>
    <w:rsid w:val="00DF2196"/>
    <w:rsid w:val="00DF2587"/>
    <w:rsid w:val="00DF2760"/>
    <w:rsid w:val="00DF2AD2"/>
    <w:rsid w:val="00DF2DC1"/>
    <w:rsid w:val="00DF2FED"/>
    <w:rsid w:val="00DF3303"/>
    <w:rsid w:val="00DF3581"/>
    <w:rsid w:val="00DF3647"/>
    <w:rsid w:val="00DF3685"/>
    <w:rsid w:val="00DF3A3D"/>
    <w:rsid w:val="00DF3D30"/>
    <w:rsid w:val="00DF402C"/>
    <w:rsid w:val="00DF41CC"/>
    <w:rsid w:val="00DF443E"/>
    <w:rsid w:val="00DF44CE"/>
    <w:rsid w:val="00DF44E6"/>
    <w:rsid w:val="00DF465E"/>
    <w:rsid w:val="00DF4A66"/>
    <w:rsid w:val="00DF5356"/>
    <w:rsid w:val="00DF563E"/>
    <w:rsid w:val="00DF5730"/>
    <w:rsid w:val="00DF5A50"/>
    <w:rsid w:val="00DF62C6"/>
    <w:rsid w:val="00DF64C4"/>
    <w:rsid w:val="00DF6721"/>
    <w:rsid w:val="00DF677F"/>
    <w:rsid w:val="00DF681D"/>
    <w:rsid w:val="00DF6A17"/>
    <w:rsid w:val="00DF6B60"/>
    <w:rsid w:val="00DF6C7A"/>
    <w:rsid w:val="00DF6CD2"/>
    <w:rsid w:val="00DF6F4A"/>
    <w:rsid w:val="00DF7126"/>
    <w:rsid w:val="00DF71D6"/>
    <w:rsid w:val="00DF73E9"/>
    <w:rsid w:val="00DF75C5"/>
    <w:rsid w:val="00DF762B"/>
    <w:rsid w:val="00DF7705"/>
    <w:rsid w:val="00DF77E7"/>
    <w:rsid w:val="00DF788B"/>
    <w:rsid w:val="00E00397"/>
    <w:rsid w:val="00E005FB"/>
    <w:rsid w:val="00E0060E"/>
    <w:rsid w:val="00E009E3"/>
    <w:rsid w:val="00E00AEE"/>
    <w:rsid w:val="00E00D18"/>
    <w:rsid w:val="00E00F37"/>
    <w:rsid w:val="00E01073"/>
    <w:rsid w:val="00E01C06"/>
    <w:rsid w:val="00E02114"/>
    <w:rsid w:val="00E02195"/>
    <w:rsid w:val="00E02221"/>
    <w:rsid w:val="00E02520"/>
    <w:rsid w:val="00E02C51"/>
    <w:rsid w:val="00E0332A"/>
    <w:rsid w:val="00E033A1"/>
    <w:rsid w:val="00E03D50"/>
    <w:rsid w:val="00E03E24"/>
    <w:rsid w:val="00E03FFA"/>
    <w:rsid w:val="00E04514"/>
    <w:rsid w:val="00E0492C"/>
    <w:rsid w:val="00E04B3B"/>
    <w:rsid w:val="00E04E3D"/>
    <w:rsid w:val="00E04EC8"/>
    <w:rsid w:val="00E04F7F"/>
    <w:rsid w:val="00E05036"/>
    <w:rsid w:val="00E056F9"/>
    <w:rsid w:val="00E05F00"/>
    <w:rsid w:val="00E05F4D"/>
    <w:rsid w:val="00E0614C"/>
    <w:rsid w:val="00E063EE"/>
    <w:rsid w:val="00E06427"/>
    <w:rsid w:val="00E06549"/>
    <w:rsid w:val="00E067B9"/>
    <w:rsid w:val="00E06CD6"/>
    <w:rsid w:val="00E06EDA"/>
    <w:rsid w:val="00E0707E"/>
    <w:rsid w:val="00E0787B"/>
    <w:rsid w:val="00E07887"/>
    <w:rsid w:val="00E07940"/>
    <w:rsid w:val="00E07A53"/>
    <w:rsid w:val="00E07B3E"/>
    <w:rsid w:val="00E1034D"/>
    <w:rsid w:val="00E1048C"/>
    <w:rsid w:val="00E105F8"/>
    <w:rsid w:val="00E10606"/>
    <w:rsid w:val="00E1069E"/>
    <w:rsid w:val="00E108B5"/>
    <w:rsid w:val="00E10D39"/>
    <w:rsid w:val="00E11C7D"/>
    <w:rsid w:val="00E11D77"/>
    <w:rsid w:val="00E11FF8"/>
    <w:rsid w:val="00E12099"/>
    <w:rsid w:val="00E1226A"/>
    <w:rsid w:val="00E122EA"/>
    <w:rsid w:val="00E1234E"/>
    <w:rsid w:val="00E1237D"/>
    <w:rsid w:val="00E1251A"/>
    <w:rsid w:val="00E127CD"/>
    <w:rsid w:val="00E128D3"/>
    <w:rsid w:val="00E12D29"/>
    <w:rsid w:val="00E12E8B"/>
    <w:rsid w:val="00E130E7"/>
    <w:rsid w:val="00E13632"/>
    <w:rsid w:val="00E136D1"/>
    <w:rsid w:val="00E13CC7"/>
    <w:rsid w:val="00E13EF2"/>
    <w:rsid w:val="00E13F0F"/>
    <w:rsid w:val="00E140EE"/>
    <w:rsid w:val="00E142AA"/>
    <w:rsid w:val="00E14842"/>
    <w:rsid w:val="00E14A4C"/>
    <w:rsid w:val="00E14B65"/>
    <w:rsid w:val="00E14C16"/>
    <w:rsid w:val="00E14E54"/>
    <w:rsid w:val="00E14F6C"/>
    <w:rsid w:val="00E14F7D"/>
    <w:rsid w:val="00E15040"/>
    <w:rsid w:val="00E15123"/>
    <w:rsid w:val="00E151BE"/>
    <w:rsid w:val="00E1543B"/>
    <w:rsid w:val="00E15582"/>
    <w:rsid w:val="00E1579C"/>
    <w:rsid w:val="00E159C0"/>
    <w:rsid w:val="00E15CA7"/>
    <w:rsid w:val="00E15F5D"/>
    <w:rsid w:val="00E165E5"/>
    <w:rsid w:val="00E1667E"/>
    <w:rsid w:val="00E16750"/>
    <w:rsid w:val="00E16BB3"/>
    <w:rsid w:val="00E16DB0"/>
    <w:rsid w:val="00E17069"/>
    <w:rsid w:val="00E170E4"/>
    <w:rsid w:val="00E1774A"/>
    <w:rsid w:val="00E17A29"/>
    <w:rsid w:val="00E17A52"/>
    <w:rsid w:val="00E17BA2"/>
    <w:rsid w:val="00E17EF6"/>
    <w:rsid w:val="00E20053"/>
    <w:rsid w:val="00E2008A"/>
    <w:rsid w:val="00E20852"/>
    <w:rsid w:val="00E20881"/>
    <w:rsid w:val="00E20C36"/>
    <w:rsid w:val="00E20C90"/>
    <w:rsid w:val="00E20DB1"/>
    <w:rsid w:val="00E21001"/>
    <w:rsid w:val="00E21260"/>
    <w:rsid w:val="00E21376"/>
    <w:rsid w:val="00E214E8"/>
    <w:rsid w:val="00E21A46"/>
    <w:rsid w:val="00E21A64"/>
    <w:rsid w:val="00E21C5A"/>
    <w:rsid w:val="00E228E7"/>
    <w:rsid w:val="00E22BC2"/>
    <w:rsid w:val="00E22D87"/>
    <w:rsid w:val="00E23105"/>
    <w:rsid w:val="00E2340C"/>
    <w:rsid w:val="00E23635"/>
    <w:rsid w:val="00E23770"/>
    <w:rsid w:val="00E23B06"/>
    <w:rsid w:val="00E23D25"/>
    <w:rsid w:val="00E24016"/>
    <w:rsid w:val="00E245B3"/>
    <w:rsid w:val="00E24709"/>
    <w:rsid w:val="00E2475D"/>
    <w:rsid w:val="00E25021"/>
    <w:rsid w:val="00E2528A"/>
    <w:rsid w:val="00E252F3"/>
    <w:rsid w:val="00E253F6"/>
    <w:rsid w:val="00E2541D"/>
    <w:rsid w:val="00E2558F"/>
    <w:rsid w:val="00E25868"/>
    <w:rsid w:val="00E259D8"/>
    <w:rsid w:val="00E25D74"/>
    <w:rsid w:val="00E25DFA"/>
    <w:rsid w:val="00E25E9C"/>
    <w:rsid w:val="00E26125"/>
    <w:rsid w:val="00E267D9"/>
    <w:rsid w:val="00E26AD8"/>
    <w:rsid w:val="00E26EA0"/>
    <w:rsid w:val="00E26FB6"/>
    <w:rsid w:val="00E274FE"/>
    <w:rsid w:val="00E27EC7"/>
    <w:rsid w:val="00E27F30"/>
    <w:rsid w:val="00E30222"/>
    <w:rsid w:val="00E30431"/>
    <w:rsid w:val="00E3078F"/>
    <w:rsid w:val="00E30F41"/>
    <w:rsid w:val="00E312B5"/>
    <w:rsid w:val="00E31355"/>
    <w:rsid w:val="00E3150F"/>
    <w:rsid w:val="00E31765"/>
    <w:rsid w:val="00E322DC"/>
    <w:rsid w:val="00E32300"/>
    <w:rsid w:val="00E32309"/>
    <w:rsid w:val="00E325DA"/>
    <w:rsid w:val="00E32759"/>
    <w:rsid w:val="00E32A75"/>
    <w:rsid w:val="00E32AB0"/>
    <w:rsid w:val="00E32C27"/>
    <w:rsid w:val="00E32D08"/>
    <w:rsid w:val="00E32DBF"/>
    <w:rsid w:val="00E32EA7"/>
    <w:rsid w:val="00E330B2"/>
    <w:rsid w:val="00E33114"/>
    <w:rsid w:val="00E331CC"/>
    <w:rsid w:val="00E3328A"/>
    <w:rsid w:val="00E3365C"/>
    <w:rsid w:val="00E339BD"/>
    <w:rsid w:val="00E33C9E"/>
    <w:rsid w:val="00E33D3F"/>
    <w:rsid w:val="00E33D4E"/>
    <w:rsid w:val="00E33E86"/>
    <w:rsid w:val="00E34148"/>
    <w:rsid w:val="00E34543"/>
    <w:rsid w:val="00E346AB"/>
    <w:rsid w:val="00E347CB"/>
    <w:rsid w:val="00E349BC"/>
    <w:rsid w:val="00E349DB"/>
    <w:rsid w:val="00E34A3E"/>
    <w:rsid w:val="00E34B46"/>
    <w:rsid w:val="00E34D0B"/>
    <w:rsid w:val="00E34EF5"/>
    <w:rsid w:val="00E350AC"/>
    <w:rsid w:val="00E354A4"/>
    <w:rsid w:val="00E35B7E"/>
    <w:rsid w:val="00E35BFA"/>
    <w:rsid w:val="00E35EB2"/>
    <w:rsid w:val="00E360D5"/>
    <w:rsid w:val="00E362BF"/>
    <w:rsid w:val="00E36790"/>
    <w:rsid w:val="00E3693D"/>
    <w:rsid w:val="00E36F0A"/>
    <w:rsid w:val="00E371FF"/>
    <w:rsid w:val="00E37454"/>
    <w:rsid w:val="00E377B2"/>
    <w:rsid w:val="00E37B2B"/>
    <w:rsid w:val="00E37BDB"/>
    <w:rsid w:val="00E37F98"/>
    <w:rsid w:val="00E4004C"/>
    <w:rsid w:val="00E401EF"/>
    <w:rsid w:val="00E40202"/>
    <w:rsid w:val="00E410BE"/>
    <w:rsid w:val="00E414FA"/>
    <w:rsid w:val="00E41583"/>
    <w:rsid w:val="00E415F6"/>
    <w:rsid w:val="00E41C6A"/>
    <w:rsid w:val="00E42099"/>
    <w:rsid w:val="00E420D4"/>
    <w:rsid w:val="00E422A6"/>
    <w:rsid w:val="00E4248C"/>
    <w:rsid w:val="00E42678"/>
    <w:rsid w:val="00E4276D"/>
    <w:rsid w:val="00E4278F"/>
    <w:rsid w:val="00E42810"/>
    <w:rsid w:val="00E42B0C"/>
    <w:rsid w:val="00E42B38"/>
    <w:rsid w:val="00E42D64"/>
    <w:rsid w:val="00E43184"/>
    <w:rsid w:val="00E432C0"/>
    <w:rsid w:val="00E4332D"/>
    <w:rsid w:val="00E43525"/>
    <w:rsid w:val="00E43B65"/>
    <w:rsid w:val="00E43E06"/>
    <w:rsid w:val="00E43E72"/>
    <w:rsid w:val="00E43FAA"/>
    <w:rsid w:val="00E4415B"/>
    <w:rsid w:val="00E442E7"/>
    <w:rsid w:val="00E44548"/>
    <w:rsid w:val="00E4457F"/>
    <w:rsid w:val="00E4469C"/>
    <w:rsid w:val="00E447D9"/>
    <w:rsid w:val="00E44977"/>
    <w:rsid w:val="00E44ADD"/>
    <w:rsid w:val="00E44C43"/>
    <w:rsid w:val="00E44D34"/>
    <w:rsid w:val="00E45514"/>
    <w:rsid w:val="00E456C9"/>
    <w:rsid w:val="00E45752"/>
    <w:rsid w:val="00E45845"/>
    <w:rsid w:val="00E45BF8"/>
    <w:rsid w:val="00E460D1"/>
    <w:rsid w:val="00E4669D"/>
    <w:rsid w:val="00E469BC"/>
    <w:rsid w:val="00E46B47"/>
    <w:rsid w:val="00E46BB2"/>
    <w:rsid w:val="00E46CD4"/>
    <w:rsid w:val="00E4794E"/>
    <w:rsid w:val="00E47D5C"/>
    <w:rsid w:val="00E47DE4"/>
    <w:rsid w:val="00E50059"/>
    <w:rsid w:val="00E502BB"/>
    <w:rsid w:val="00E50419"/>
    <w:rsid w:val="00E508E9"/>
    <w:rsid w:val="00E50C13"/>
    <w:rsid w:val="00E50C4A"/>
    <w:rsid w:val="00E50C81"/>
    <w:rsid w:val="00E51076"/>
    <w:rsid w:val="00E513D5"/>
    <w:rsid w:val="00E51641"/>
    <w:rsid w:val="00E51898"/>
    <w:rsid w:val="00E51CC1"/>
    <w:rsid w:val="00E5207F"/>
    <w:rsid w:val="00E522D1"/>
    <w:rsid w:val="00E523DB"/>
    <w:rsid w:val="00E524D4"/>
    <w:rsid w:val="00E5259C"/>
    <w:rsid w:val="00E526C4"/>
    <w:rsid w:val="00E52753"/>
    <w:rsid w:val="00E52953"/>
    <w:rsid w:val="00E52A7E"/>
    <w:rsid w:val="00E52C19"/>
    <w:rsid w:val="00E52CDE"/>
    <w:rsid w:val="00E52D73"/>
    <w:rsid w:val="00E532F2"/>
    <w:rsid w:val="00E53943"/>
    <w:rsid w:val="00E53BE3"/>
    <w:rsid w:val="00E541B4"/>
    <w:rsid w:val="00E54204"/>
    <w:rsid w:val="00E54220"/>
    <w:rsid w:val="00E5495A"/>
    <w:rsid w:val="00E54961"/>
    <w:rsid w:val="00E54BFB"/>
    <w:rsid w:val="00E54DF5"/>
    <w:rsid w:val="00E55173"/>
    <w:rsid w:val="00E552C9"/>
    <w:rsid w:val="00E5531B"/>
    <w:rsid w:val="00E5535C"/>
    <w:rsid w:val="00E5561E"/>
    <w:rsid w:val="00E559CF"/>
    <w:rsid w:val="00E55F36"/>
    <w:rsid w:val="00E5616D"/>
    <w:rsid w:val="00E562AE"/>
    <w:rsid w:val="00E56808"/>
    <w:rsid w:val="00E568DF"/>
    <w:rsid w:val="00E5690F"/>
    <w:rsid w:val="00E56CB0"/>
    <w:rsid w:val="00E56CB1"/>
    <w:rsid w:val="00E57336"/>
    <w:rsid w:val="00E57348"/>
    <w:rsid w:val="00E57503"/>
    <w:rsid w:val="00E5770E"/>
    <w:rsid w:val="00E5779E"/>
    <w:rsid w:val="00E57A2F"/>
    <w:rsid w:val="00E57B4A"/>
    <w:rsid w:val="00E57C19"/>
    <w:rsid w:val="00E6009B"/>
    <w:rsid w:val="00E6013C"/>
    <w:rsid w:val="00E60731"/>
    <w:rsid w:val="00E60869"/>
    <w:rsid w:val="00E60A66"/>
    <w:rsid w:val="00E61297"/>
    <w:rsid w:val="00E6130F"/>
    <w:rsid w:val="00E61485"/>
    <w:rsid w:val="00E614CD"/>
    <w:rsid w:val="00E6171D"/>
    <w:rsid w:val="00E61759"/>
    <w:rsid w:val="00E6198C"/>
    <w:rsid w:val="00E61A00"/>
    <w:rsid w:val="00E61C73"/>
    <w:rsid w:val="00E61EF7"/>
    <w:rsid w:val="00E61F8F"/>
    <w:rsid w:val="00E620E2"/>
    <w:rsid w:val="00E6217E"/>
    <w:rsid w:val="00E62246"/>
    <w:rsid w:val="00E62401"/>
    <w:rsid w:val="00E624B2"/>
    <w:rsid w:val="00E625D6"/>
    <w:rsid w:val="00E629A0"/>
    <w:rsid w:val="00E62D90"/>
    <w:rsid w:val="00E630DD"/>
    <w:rsid w:val="00E63255"/>
    <w:rsid w:val="00E63499"/>
    <w:rsid w:val="00E63610"/>
    <w:rsid w:val="00E636AB"/>
    <w:rsid w:val="00E63B3E"/>
    <w:rsid w:val="00E63D6D"/>
    <w:rsid w:val="00E63D99"/>
    <w:rsid w:val="00E640A3"/>
    <w:rsid w:val="00E640D1"/>
    <w:rsid w:val="00E64521"/>
    <w:rsid w:val="00E64795"/>
    <w:rsid w:val="00E64ADD"/>
    <w:rsid w:val="00E64C5D"/>
    <w:rsid w:val="00E6516F"/>
    <w:rsid w:val="00E651DE"/>
    <w:rsid w:val="00E6524A"/>
    <w:rsid w:val="00E65369"/>
    <w:rsid w:val="00E655C9"/>
    <w:rsid w:val="00E65BBC"/>
    <w:rsid w:val="00E65C03"/>
    <w:rsid w:val="00E6611F"/>
    <w:rsid w:val="00E66135"/>
    <w:rsid w:val="00E66316"/>
    <w:rsid w:val="00E66460"/>
    <w:rsid w:val="00E66587"/>
    <w:rsid w:val="00E6679E"/>
    <w:rsid w:val="00E668D6"/>
    <w:rsid w:val="00E66C29"/>
    <w:rsid w:val="00E67128"/>
    <w:rsid w:val="00E6715C"/>
    <w:rsid w:val="00E6752B"/>
    <w:rsid w:val="00E67610"/>
    <w:rsid w:val="00E6763E"/>
    <w:rsid w:val="00E6767E"/>
    <w:rsid w:val="00E676DF"/>
    <w:rsid w:val="00E67990"/>
    <w:rsid w:val="00E67A40"/>
    <w:rsid w:val="00E67C06"/>
    <w:rsid w:val="00E67C94"/>
    <w:rsid w:val="00E70166"/>
    <w:rsid w:val="00E70230"/>
    <w:rsid w:val="00E7044A"/>
    <w:rsid w:val="00E7095D"/>
    <w:rsid w:val="00E70ABD"/>
    <w:rsid w:val="00E70C11"/>
    <w:rsid w:val="00E71067"/>
    <w:rsid w:val="00E7174B"/>
    <w:rsid w:val="00E7183E"/>
    <w:rsid w:val="00E71CA6"/>
    <w:rsid w:val="00E71CBD"/>
    <w:rsid w:val="00E71DD3"/>
    <w:rsid w:val="00E71FC0"/>
    <w:rsid w:val="00E72064"/>
    <w:rsid w:val="00E720B2"/>
    <w:rsid w:val="00E723F9"/>
    <w:rsid w:val="00E72496"/>
    <w:rsid w:val="00E725D2"/>
    <w:rsid w:val="00E7294C"/>
    <w:rsid w:val="00E72A46"/>
    <w:rsid w:val="00E72B9A"/>
    <w:rsid w:val="00E72EF7"/>
    <w:rsid w:val="00E739DE"/>
    <w:rsid w:val="00E745DE"/>
    <w:rsid w:val="00E7460C"/>
    <w:rsid w:val="00E7495E"/>
    <w:rsid w:val="00E74A48"/>
    <w:rsid w:val="00E7512C"/>
    <w:rsid w:val="00E7516C"/>
    <w:rsid w:val="00E751F1"/>
    <w:rsid w:val="00E753B4"/>
    <w:rsid w:val="00E754BE"/>
    <w:rsid w:val="00E758B5"/>
    <w:rsid w:val="00E759E5"/>
    <w:rsid w:val="00E75C27"/>
    <w:rsid w:val="00E75E8C"/>
    <w:rsid w:val="00E7607C"/>
    <w:rsid w:val="00E7611C"/>
    <w:rsid w:val="00E76508"/>
    <w:rsid w:val="00E76646"/>
    <w:rsid w:val="00E7690D"/>
    <w:rsid w:val="00E76990"/>
    <w:rsid w:val="00E76A33"/>
    <w:rsid w:val="00E76C10"/>
    <w:rsid w:val="00E76F85"/>
    <w:rsid w:val="00E7755F"/>
    <w:rsid w:val="00E7782F"/>
    <w:rsid w:val="00E77AB3"/>
    <w:rsid w:val="00E77B17"/>
    <w:rsid w:val="00E77E0A"/>
    <w:rsid w:val="00E8017E"/>
    <w:rsid w:val="00E80554"/>
    <w:rsid w:val="00E8073C"/>
    <w:rsid w:val="00E807B8"/>
    <w:rsid w:val="00E808FF"/>
    <w:rsid w:val="00E80A24"/>
    <w:rsid w:val="00E80AF6"/>
    <w:rsid w:val="00E80AF8"/>
    <w:rsid w:val="00E80C04"/>
    <w:rsid w:val="00E80C99"/>
    <w:rsid w:val="00E80D8E"/>
    <w:rsid w:val="00E81367"/>
    <w:rsid w:val="00E813E9"/>
    <w:rsid w:val="00E81742"/>
    <w:rsid w:val="00E81743"/>
    <w:rsid w:val="00E819BE"/>
    <w:rsid w:val="00E81C0E"/>
    <w:rsid w:val="00E820FD"/>
    <w:rsid w:val="00E82134"/>
    <w:rsid w:val="00E8246D"/>
    <w:rsid w:val="00E82AED"/>
    <w:rsid w:val="00E83338"/>
    <w:rsid w:val="00E8346E"/>
    <w:rsid w:val="00E83B0D"/>
    <w:rsid w:val="00E83B68"/>
    <w:rsid w:val="00E83CB8"/>
    <w:rsid w:val="00E83E8D"/>
    <w:rsid w:val="00E83FE5"/>
    <w:rsid w:val="00E840A9"/>
    <w:rsid w:val="00E848CB"/>
    <w:rsid w:val="00E84AE2"/>
    <w:rsid w:val="00E84C62"/>
    <w:rsid w:val="00E84CA6"/>
    <w:rsid w:val="00E84CCB"/>
    <w:rsid w:val="00E84F57"/>
    <w:rsid w:val="00E852BF"/>
    <w:rsid w:val="00E854E7"/>
    <w:rsid w:val="00E85691"/>
    <w:rsid w:val="00E858BD"/>
    <w:rsid w:val="00E85B08"/>
    <w:rsid w:val="00E85DA6"/>
    <w:rsid w:val="00E85EDC"/>
    <w:rsid w:val="00E86144"/>
    <w:rsid w:val="00E86311"/>
    <w:rsid w:val="00E864BD"/>
    <w:rsid w:val="00E868BF"/>
    <w:rsid w:val="00E86D9F"/>
    <w:rsid w:val="00E86DFE"/>
    <w:rsid w:val="00E871FD"/>
    <w:rsid w:val="00E87238"/>
    <w:rsid w:val="00E87AD5"/>
    <w:rsid w:val="00E87AFF"/>
    <w:rsid w:val="00E87D9F"/>
    <w:rsid w:val="00E87EDD"/>
    <w:rsid w:val="00E904C0"/>
    <w:rsid w:val="00E9058F"/>
    <w:rsid w:val="00E906C6"/>
    <w:rsid w:val="00E908F6"/>
    <w:rsid w:val="00E9090D"/>
    <w:rsid w:val="00E90AC1"/>
    <w:rsid w:val="00E912E3"/>
    <w:rsid w:val="00E9141F"/>
    <w:rsid w:val="00E91555"/>
    <w:rsid w:val="00E91721"/>
    <w:rsid w:val="00E91994"/>
    <w:rsid w:val="00E91AC0"/>
    <w:rsid w:val="00E91B2F"/>
    <w:rsid w:val="00E91F4B"/>
    <w:rsid w:val="00E91F90"/>
    <w:rsid w:val="00E9245A"/>
    <w:rsid w:val="00E924F0"/>
    <w:rsid w:val="00E92767"/>
    <w:rsid w:val="00E927D1"/>
    <w:rsid w:val="00E92E71"/>
    <w:rsid w:val="00E92EE6"/>
    <w:rsid w:val="00E93141"/>
    <w:rsid w:val="00E9343E"/>
    <w:rsid w:val="00E938F1"/>
    <w:rsid w:val="00E939A3"/>
    <w:rsid w:val="00E93B8A"/>
    <w:rsid w:val="00E93BA1"/>
    <w:rsid w:val="00E93C86"/>
    <w:rsid w:val="00E93C88"/>
    <w:rsid w:val="00E93D01"/>
    <w:rsid w:val="00E94078"/>
    <w:rsid w:val="00E943E8"/>
    <w:rsid w:val="00E94719"/>
    <w:rsid w:val="00E94914"/>
    <w:rsid w:val="00E94945"/>
    <w:rsid w:val="00E94A95"/>
    <w:rsid w:val="00E94AC1"/>
    <w:rsid w:val="00E94B44"/>
    <w:rsid w:val="00E94C3F"/>
    <w:rsid w:val="00E95419"/>
    <w:rsid w:val="00E95637"/>
    <w:rsid w:val="00E95799"/>
    <w:rsid w:val="00E957CE"/>
    <w:rsid w:val="00E95BB2"/>
    <w:rsid w:val="00E95BED"/>
    <w:rsid w:val="00E95DD5"/>
    <w:rsid w:val="00E95F6D"/>
    <w:rsid w:val="00E9609D"/>
    <w:rsid w:val="00E960FB"/>
    <w:rsid w:val="00E9618A"/>
    <w:rsid w:val="00E966B0"/>
    <w:rsid w:val="00E966FF"/>
    <w:rsid w:val="00E9671C"/>
    <w:rsid w:val="00E9674B"/>
    <w:rsid w:val="00E96795"/>
    <w:rsid w:val="00E968C0"/>
    <w:rsid w:val="00E96A35"/>
    <w:rsid w:val="00E97346"/>
    <w:rsid w:val="00E97664"/>
    <w:rsid w:val="00E97802"/>
    <w:rsid w:val="00E97D58"/>
    <w:rsid w:val="00E97F4B"/>
    <w:rsid w:val="00E97FDE"/>
    <w:rsid w:val="00EA02B5"/>
    <w:rsid w:val="00EA05EA"/>
    <w:rsid w:val="00EA0ADE"/>
    <w:rsid w:val="00EA0BC1"/>
    <w:rsid w:val="00EA0C74"/>
    <w:rsid w:val="00EA0E57"/>
    <w:rsid w:val="00EA1153"/>
    <w:rsid w:val="00EA1390"/>
    <w:rsid w:val="00EA14E8"/>
    <w:rsid w:val="00EA179D"/>
    <w:rsid w:val="00EA187B"/>
    <w:rsid w:val="00EA1D58"/>
    <w:rsid w:val="00EA1F99"/>
    <w:rsid w:val="00EA2006"/>
    <w:rsid w:val="00EA2233"/>
    <w:rsid w:val="00EA22CB"/>
    <w:rsid w:val="00EA23F3"/>
    <w:rsid w:val="00EA2477"/>
    <w:rsid w:val="00EA2689"/>
    <w:rsid w:val="00EA28C4"/>
    <w:rsid w:val="00EA2B3F"/>
    <w:rsid w:val="00EA3697"/>
    <w:rsid w:val="00EA39FB"/>
    <w:rsid w:val="00EA3A0C"/>
    <w:rsid w:val="00EA3F33"/>
    <w:rsid w:val="00EA4288"/>
    <w:rsid w:val="00EA43CE"/>
    <w:rsid w:val="00EA43F6"/>
    <w:rsid w:val="00EA4505"/>
    <w:rsid w:val="00EA464F"/>
    <w:rsid w:val="00EA489E"/>
    <w:rsid w:val="00EA4D4D"/>
    <w:rsid w:val="00EA4E97"/>
    <w:rsid w:val="00EA5119"/>
    <w:rsid w:val="00EA5261"/>
    <w:rsid w:val="00EA53A8"/>
    <w:rsid w:val="00EA55D3"/>
    <w:rsid w:val="00EA55F4"/>
    <w:rsid w:val="00EA594E"/>
    <w:rsid w:val="00EA5A0C"/>
    <w:rsid w:val="00EA5C41"/>
    <w:rsid w:val="00EA5D02"/>
    <w:rsid w:val="00EA6346"/>
    <w:rsid w:val="00EA64C3"/>
    <w:rsid w:val="00EA6AFA"/>
    <w:rsid w:val="00EA6B4A"/>
    <w:rsid w:val="00EA6B92"/>
    <w:rsid w:val="00EA721D"/>
    <w:rsid w:val="00EA7D4F"/>
    <w:rsid w:val="00EA7E94"/>
    <w:rsid w:val="00EA7EC1"/>
    <w:rsid w:val="00EB0144"/>
    <w:rsid w:val="00EB04BF"/>
    <w:rsid w:val="00EB0603"/>
    <w:rsid w:val="00EB0685"/>
    <w:rsid w:val="00EB08A6"/>
    <w:rsid w:val="00EB08A7"/>
    <w:rsid w:val="00EB090E"/>
    <w:rsid w:val="00EB0BE0"/>
    <w:rsid w:val="00EB108C"/>
    <w:rsid w:val="00EB144A"/>
    <w:rsid w:val="00EB1C82"/>
    <w:rsid w:val="00EB1DB3"/>
    <w:rsid w:val="00EB1F61"/>
    <w:rsid w:val="00EB1F9A"/>
    <w:rsid w:val="00EB1FC1"/>
    <w:rsid w:val="00EB23F8"/>
    <w:rsid w:val="00EB26D0"/>
    <w:rsid w:val="00EB2800"/>
    <w:rsid w:val="00EB2861"/>
    <w:rsid w:val="00EB2C40"/>
    <w:rsid w:val="00EB2EBD"/>
    <w:rsid w:val="00EB3666"/>
    <w:rsid w:val="00EB39DA"/>
    <w:rsid w:val="00EB39FB"/>
    <w:rsid w:val="00EB3A25"/>
    <w:rsid w:val="00EB3D1E"/>
    <w:rsid w:val="00EB3DC2"/>
    <w:rsid w:val="00EB4354"/>
    <w:rsid w:val="00EB479D"/>
    <w:rsid w:val="00EB49DB"/>
    <w:rsid w:val="00EB4A80"/>
    <w:rsid w:val="00EB4A8C"/>
    <w:rsid w:val="00EB4B78"/>
    <w:rsid w:val="00EB58CB"/>
    <w:rsid w:val="00EB5ABF"/>
    <w:rsid w:val="00EB5FA2"/>
    <w:rsid w:val="00EB63CE"/>
    <w:rsid w:val="00EB64C2"/>
    <w:rsid w:val="00EB6563"/>
    <w:rsid w:val="00EB6679"/>
    <w:rsid w:val="00EB6C22"/>
    <w:rsid w:val="00EB6DAE"/>
    <w:rsid w:val="00EB6E58"/>
    <w:rsid w:val="00EB6FB3"/>
    <w:rsid w:val="00EB70DD"/>
    <w:rsid w:val="00EB7143"/>
    <w:rsid w:val="00EB7218"/>
    <w:rsid w:val="00EB73B1"/>
    <w:rsid w:val="00EB74C3"/>
    <w:rsid w:val="00EB768B"/>
    <w:rsid w:val="00EB7D99"/>
    <w:rsid w:val="00EC00C7"/>
    <w:rsid w:val="00EC0242"/>
    <w:rsid w:val="00EC02AF"/>
    <w:rsid w:val="00EC08C5"/>
    <w:rsid w:val="00EC0A3E"/>
    <w:rsid w:val="00EC0B47"/>
    <w:rsid w:val="00EC0D58"/>
    <w:rsid w:val="00EC160B"/>
    <w:rsid w:val="00EC19D7"/>
    <w:rsid w:val="00EC2478"/>
    <w:rsid w:val="00EC27AA"/>
    <w:rsid w:val="00EC27CB"/>
    <w:rsid w:val="00EC2E1F"/>
    <w:rsid w:val="00EC2EC3"/>
    <w:rsid w:val="00EC3DBA"/>
    <w:rsid w:val="00EC3FA2"/>
    <w:rsid w:val="00EC42C1"/>
    <w:rsid w:val="00EC45C6"/>
    <w:rsid w:val="00EC45C8"/>
    <w:rsid w:val="00EC49F9"/>
    <w:rsid w:val="00EC4AAE"/>
    <w:rsid w:val="00EC4F01"/>
    <w:rsid w:val="00EC5431"/>
    <w:rsid w:val="00EC548C"/>
    <w:rsid w:val="00EC5594"/>
    <w:rsid w:val="00EC580E"/>
    <w:rsid w:val="00EC5C13"/>
    <w:rsid w:val="00EC625C"/>
    <w:rsid w:val="00EC6480"/>
    <w:rsid w:val="00EC651B"/>
    <w:rsid w:val="00EC6545"/>
    <w:rsid w:val="00EC6932"/>
    <w:rsid w:val="00EC6E1A"/>
    <w:rsid w:val="00EC6F70"/>
    <w:rsid w:val="00EC7185"/>
    <w:rsid w:val="00EC7301"/>
    <w:rsid w:val="00EC77B6"/>
    <w:rsid w:val="00EC7948"/>
    <w:rsid w:val="00EC7990"/>
    <w:rsid w:val="00EC7E70"/>
    <w:rsid w:val="00EC7EEB"/>
    <w:rsid w:val="00EC7F31"/>
    <w:rsid w:val="00ED0158"/>
    <w:rsid w:val="00ED041A"/>
    <w:rsid w:val="00ED0444"/>
    <w:rsid w:val="00ED04F1"/>
    <w:rsid w:val="00ED053B"/>
    <w:rsid w:val="00ED078F"/>
    <w:rsid w:val="00ED098A"/>
    <w:rsid w:val="00ED0A77"/>
    <w:rsid w:val="00ED0B51"/>
    <w:rsid w:val="00ED0E29"/>
    <w:rsid w:val="00ED1136"/>
    <w:rsid w:val="00ED13F5"/>
    <w:rsid w:val="00ED1636"/>
    <w:rsid w:val="00ED1682"/>
    <w:rsid w:val="00ED1888"/>
    <w:rsid w:val="00ED18B2"/>
    <w:rsid w:val="00ED19D3"/>
    <w:rsid w:val="00ED1C5C"/>
    <w:rsid w:val="00ED211A"/>
    <w:rsid w:val="00ED2335"/>
    <w:rsid w:val="00ED24D8"/>
    <w:rsid w:val="00ED294B"/>
    <w:rsid w:val="00ED2C21"/>
    <w:rsid w:val="00ED2D1B"/>
    <w:rsid w:val="00ED2F84"/>
    <w:rsid w:val="00ED339D"/>
    <w:rsid w:val="00ED42A1"/>
    <w:rsid w:val="00ED4369"/>
    <w:rsid w:val="00ED4523"/>
    <w:rsid w:val="00ED459A"/>
    <w:rsid w:val="00ED46D2"/>
    <w:rsid w:val="00ED47E4"/>
    <w:rsid w:val="00ED48FE"/>
    <w:rsid w:val="00ED51C6"/>
    <w:rsid w:val="00ED55C8"/>
    <w:rsid w:val="00ED5806"/>
    <w:rsid w:val="00ED58BB"/>
    <w:rsid w:val="00ED5CCF"/>
    <w:rsid w:val="00ED626D"/>
    <w:rsid w:val="00ED6270"/>
    <w:rsid w:val="00ED641C"/>
    <w:rsid w:val="00ED6648"/>
    <w:rsid w:val="00ED6A0A"/>
    <w:rsid w:val="00ED721C"/>
    <w:rsid w:val="00ED72DC"/>
    <w:rsid w:val="00ED746A"/>
    <w:rsid w:val="00ED7904"/>
    <w:rsid w:val="00ED7C07"/>
    <w:rsid w:val="00ED7CFF"/>
    <w:rsid w:val="00ED7F16"/>
    <w:rsid w:val="00ED7FA4"/>
    <w:rsid w:val="00EE0045"/>
    <w:rsid w:val="00EE0272"/>
    <w:rsid w:val="00EE039A"/>
    <w:rsid w:val="00EE07EA"/>
    <w:rsid w:val="00EE0B10"/>
    <w:rsid w:val="00EE0B23"/>
    <w:rsid w:val="00EE0FC4"/>
    <w:rsid w:val="00EE10E4"/>
    <w:rsid w:val="00EE1605"/>
    <w:rsid w:val="00EE1716"/>
    <w:rsid w:val="00EE1D15"/>
    <w:rsid w:val="00EE1D58"/>
    <w:rsid w:val="00EE2101"/>
    <w:rsid w:val="00EE22EF"/>
    <w:rsid w:val="00EE24CA"/>
    <w:rsid w:val="00EE2FCA"/>
    <w:rsid w:val="00EE3065"/>
    <w:rsid w:val="00EE3374"/>
    <w:rsid w:val="00EE3B16"/>
    <w:rsid w:val="00EE3C9E"/>
    <w:rsid w:val="00EE3CEB"/>
    <w:rsid w:val="00EE3D9A"/>
    <w:rsid w:val="00EE3E0C"/>
    <w:rsid w:val="00EE4791"/>
    <w:rsid w:val="00EE4810"/>
    <w:rsid w:val="00EE4824"/>
    <w:rsid w:val="00EE4867"/>
    <w:rsid w:val="00EE50F0"/>
    <w:rsid w:val="00EE5430"/>
    <w:rsid w:val="00EE5779"/>
    <w:rsid w:val="00EE60B5"/>
    <w:rsid w:val="00EE624F"/>
    <w:rsid w:val="00EE6568"/>
    <w:rsid w:val="00EE65B6"/>
    <w:rsid w:val="00EE6C63"/>
    <w:rsid w:val="00EE6E41"/>
    <w:rsid w:val="00EE714B"/>
    <w:rsid w:val="00EE7251"/>
    <w:rsid w:val="00EE741C"/>
    <w:rsid w:val="00EE74B9"/>
    <w:rsid w:val="00EE7F5B"/>
    <w:rsid w:val="00EF003D"/>
    <w:rsid w:val="00EF03AD"/>
    <w:rsid w:val="00EF0589"/>
    <w:rsid w:val="00EF0798"/>
    <w:rsid w:val="00EF0A70"/>
    <w:rsid w:val="00EF137F"/>
    <w:rsid w:val="00EF150B"/>
    <w:rsid w:val="00EF176D"/>
    <w:rsid w:val="00EF1E71"/>
    <w:rsid w:val="00EF1FE5"/>
    <w:rsid w:val="00EF2017"/>
    <w:rsid w:val="00EF2042"/>
    <w:rsid w:val="00EF2105"/>
    <w:rsid w:val="00EF213F"/>
    <w:rsid w:val="00EF2178"/>
    <w:rsid w:val="00EF23B6"/>
    <w:rsid w:val="00EF28A2"/>
    <w:rsid w:val="00EF3276"/>
    <w:rsid w:val="00EF34E6"/>
    <w:rsid w:val="00EF3962"/>
    <w:rsid w:val="00EF3E1D"/>
    <w:rsid w:val="00EF3E8D"/>
    <w:rsid w:val="00EF3F24"/>
    <w:rsid w:val="00EF3F49"/>
    <w:rsid w:val="00EF3FAB"/>
    <w:rsid w:val="00EF454F"/>
    <w:rsid w:val="00EF45D8"/>
    <w:rsid w:val="00EF5291"/>
    <w:rsid w:val="00EF54E1"/>
    <w:rsid w:val="00EF5AD6"/>
    <w:rsid w:val="00EF5CD3"/>
    <w:rsid w:val="00EF5EE5"/>
    <w:rsid w:val="00EF643C"/>
    <w:rsid w:val="00EF6531"/>
    <w:rsid w:val="00EF6676"/>
    <w:rsid w:val="00EF682B"/>
    <w:rsid w:val="00EF69E5"/>
    <w:rsid w:val="00EF6E15"/>
    <w:rsid w:val="00EF7005"/>
    <w:rsid w:val="00EF7108"/>
    <w:rsid w:val="00EF73CD"/>
    <w:rsid w:val="00EF7443"/>
    <w:rsid w:val="00EF746F"/>
    <w:rsid w:val="00EF7520"/>
    <w:rsid w:val="00EF79A8"/>
    <w:rsid w:val="00F0001D"/>
    <w:rsid w:val="00F001E4"/>
    <w:rsid w:val="00F00339"/>
    <w:rsid w:val="00F0051B"/>
    <w:rsid w:val="00F008F2"/>
    <w:rsid w:val="00F00A96"/>
    <w:rsid w:val="00F00BC3"/>
    <w:rsid w:val="00F01430"/>
    <w:rsid w:val="00F0157B"/>
    <w:rsid w:val="00F01A33"/>
    <w:rsid w:val="00F01FF6"/>
    <w:rsid w:val="00F021D5"/>
    <w:rsid w:val="00F0220B"/>
    <w:rsid w:val="00F02342"/>
    <w:rsid w:val="00F02496"/>
    <w:rsid w:val="00F02DFE"/>
    <w:rsid w:val="00F02F11"/>
    <w:rsid w:val="00F02FE7"/>
    <w:rsid w:val="00F03280"/>
    <w:rsid w:val="00F034E7"/>
    <w:rsid w:val="00F03822"/>
    <w:rsid w:val="00F03CFE"/>
    <w:rsid w:val="00F04395"/>
    <w:rsid w:val="00F0445B"/>
    <w:rsid w:val="00F04868"/>
    <w:rsid w:val="00F04E6B"/>
    <w:rsid w:val="00F05018"/>
    <w:rsid w:val="00F05156"/>
    <w:rsid w:val="00F053CC"/>
    <w:rsid w:val="00F054CF"/>
    <w:rsid w:val="00F0567D"/>
    <w:rsid w:val="00F05B07"/>
    <w:rsid w:val="00F05CB2"/>
    <w:rsid w:val="00F05CB9"/>
    <w:rsid w:val="00F05D75"/>
    <w:rsid w:val="00F05F15"/>
    <w:rsid w:val="00F068AF"/>
    <w:rsid w:val="00F06C9D"/>
    <w:rsid w:val="00F06E1F"/>
    <w:rsid w:val="00F07232"/>
    <w:rsid w:val="00F07379"/>
    <w:rsid w:val="00F07590"/>
    <w:rsid w:val="00F07722"/>
    <w:rsid w:val="00F10108"/>
    <w:rsid w:val="00F101BC"/>
    <w:rsid w:val="00F10AE1"/>
    <w:rsid w:val="00F10CEE"/>
    <w:rsid w:val="00F116DD"/>
    <w:rsid w:val="00F1236F"/>
    <w:rsid w:val="00F1239F"/>
    <w:rsid w:val="00F124EC"/>
    <w:rsid w:val="00F125E9"/>
    <w:rsid w:val="00F127E6"/>
    <w:rsid w:val="00F12A4C"/>
    <w:rsid w:val="00F12D31"/>
    <w:rsid w:val="00F12E80"/>
    <w:rsid w:val="00F13204"/>
    <w:rsid w:val="00F1358C"/>
    <w:rsid w:val="00F13651"/>
    <w:rsid w:val="00F13817"/>
    <w:rsid w:val="00F13834"/>
    <w:rsid w:val="00F1397D"/>
    <w:rsid w:val="00F13992"/>
    <w:rsid w:val="00F13E18"/>
    <w:rsid w:val="00F14194"/>
    <w:rsid w:val="00F14640"/>
    <w:rsid w:val="00F1479F"/>
    <w:rsid w:val="00F14B4B"/>
    <w:rsid w:val="00F14B9D"/>
    <w:rsid w:val="00F14C76"/>
    <w:rsid w:val="00F150EB"/>
    <w:rsid w:val="00F152BC"/>
    <w:rsid w:val="00F153BA"/>
    <w:rsid w:val="00F15C4D"/>
    <w:rsid w:val="00F15CE0"/>
    <w:rsid w:val="00F15DBB"/>
    <w:rsid w:val="00F15F00"/>
    <w:rsid w:val="00F15F47"/>
    <w:rsid w:val="00F16109"/>
    <w:rsid w:val="00F162AF"/>
    <w:rsid w:val="00F16330"/>
    <w:rsid w:val="00F1691F"/>
    <w:rsid w:val="00F16A97"/>
    <w:rsid w:val="00F16B67"/>
    <w:rsid w:val="00F16DF9"/>
    <w:rsid w:val="00F16EFF"/>
    <w:rsid w:val="00F16F96"/>
    <w:rsid w:val="00F16F99"/>
    <w:rsid w:val="00F17163"/>
    <w:rsid w:val="00F17423"/>
    <w:rsid w:val="00F17696"/>
    <w:rsid w:val="00F176E2"/>
    <w:rsid w:val="00F177BD"/>
    <w:rsid w:val="00F1786D"/>
    <w:rsid w:val="00F17A93"/>
    <w:rsid w:val="00F17DDB"/>
    <w:rsid w:val="00F17DE8"/>
    <w:rsid w:val="00F20D57"/>
    <w:rsid w:val="00F20E6E"/>
    <w:rsid w:val="00F21003"/>
    <w:rsid w:val="00F210BA"/>
    <w:rsid w:val="00F211E4"/>
    <w:rsid w:val="00F2125F"/>
    <w:rsid w:val="00F2130B"/>
    <w:rsid w:val="00F2153E"/>
    <w:rsid w:val="00F21973"/>
    <w:rsid w:val="00F21A3E"/>
    <w:rsid w:val="00F21A52"/>
    <w:rsid w:val="00F21A76"/>
    <w:rsid w:val="00F21BC1"/>
    <w:rsid w:val="00F21E2D"/>
    <w:rsid w:val="00F21FDF"/>
    <w:rsid w:val="00F22035"/>
    <w:rsid w:val="00F2248D"/>
    <w:rsid w:val="00F22EA5"/>
    <w:rsid w:val="00F2311A"/>
    <w:rsid w:val="00F233B7"/>
    <w:rsid w:val="00F23582"/>
    <w:rsid w:val="00F239D4"/>
    <w:rsid w:val="00F24146"/>
    <w:rsid w:val="00F2423A"/>
    <w:rsid w:val="00F244B7"/>
    <w:rsid w:val="00F244EC"/>
    <w:rsid w:val="00F2456E"/>
    <w:rsid w:val="00F2456F"/>
    <w:rsid w:val="00F24B66"/>
    <w:rsid w:val="00F24E68"/>
    <w:rsid w:val="00F25309"/>
    <w:rsid w:val="00F2555D"/>
    <w:rsid w:val="00F256A7"/>
    <w:rsid w:val="00F25D6D"/>
    <w:rsid w:val="00F25FA6"/>
    <w:rsid w:val="00F264DE"/>
    <w:rsid w:val="00F268AA"/>
    <w:rsid w:val="00F26AC7"/>
    <w:rsid w:val="00F26C10"/>
    <w:rsid w:val="00F26CE3"/>
    <w:rsid w:val="00F26FF1"/>
    <w:rsid w:val="00F2762C"/>
    <w:rsid w:val="00F277B2"/>
    <w:rsid w:val="00F2790D"/>
    <w:rsid w:val="00F27969"/>
    <w:rsid w:val="00F27BED"/>
    <w:rsid w:val="00F27EF5"/>
    <w:rsid w:val="00F3004A"/>
    <w:rsid w:val="00F30262"/>
    <w:rsid w:val="00F30573"/>
    <w:rsid w:val="00F30993"/>
    <w:rsid w:val="00F30B4D"/>
    <w:rsid w:val="00F30B74"/>
    <w:rsid w:val="00F31B57"/>
    <w:rsid w:val="00F3243F"/>
    <w:rsid w:val="00F32570"/>
    <w:rsid w:val="00F3291B"/>
    <w:rsid w:val="00F32D5F"/>
    <w:rsid w:val="00F330EF"/>
    <w:rsid w:val="00F3315A"/>
    <w:rsid w:val="00F3328E"/>
    <w:rsid w:val="00F332A4"/>
    <w:rsid w:val="00F333CD"/>
    <w:rsid w:val="00F33783"/>
    <w:rsid w:val="00F338A0"/>
    <w:rsid w:val="00F339B6"/>
    <w:rsid w:val="00F339C5"/>
    <w:rsid w:val="00F33C36"/>
    <w:rsid w:val="00F33EFB"/>
    <w:rsid w:val="00F34168"/>
    <w:rsid w:val="00F343A7"/>
    <w:rsid w:val="00F343DB"/>
    <w:rsid w:val="00F34422"/>
    <w:rsid w:val="00F34484"/>
    <w:rsid w:val="00F3462D"/>
    <w:rsid w:val="00F34887"/>
    <w:rsid w:val="00F34C6E"/>
    <w:rsid w:val="00F34CBC"/>
    <w:rsid w:val="00F34EE8"/>
    <w:rsid w:val="00F34FFE"/>
    <w:rsid w:val="00F352E5"/>
    <w:rsid w:val="00F35615"/>
    <w:rsid w:val="00F35827"/>
    <w:rsid w:val="00F35853"/>
    <w:rsid w:val="00F3593A"/>
    <w:rsid w:val="00F35B74"/>
    <w:rsid w:val="00F35D67"/>
    <w:rsid w:val="00F35E69"/>
    <w:rsid w:val="00F35F58"/>
    <w:rsid w:val="00F36165"/>
    <w:rsid w:val="00F3651F"/>
    <w:rsid w:val="00F365D1"/>
    <w:rsid w:val="00F3660A"/>
    <w:rsid w:val="00F36804"/>
    <w:rsid w:val="00F36DAD"/>
    <w:rsid w:val="00F37252"/>
    <w:rsid w:val="00F37348"/>
    <w:rsid w:val="00F373F2"/>
    <w:rsid w:val="00F37428"/>
    <w:rsid w:val="00F37504"/>
    <w:rsid w:val="00F37639"/>
    <w:rsid w:val="00F37789"/>
    <w:rsid w:val="00F37873"/>
    <w:rsid w:val="00F37B19"/>
    <w:rsid w:val="00F37D0E"/>
    <w:rsid w:val="00F400D9"/>
    <w:rsid w:val="00F40457"/>
    <w:rsid w:val="00F40822"/>
    <w:rsid w:val="00F40B26"/>
    <w:rsid w:val="00F40DF7"/>
    <w:rsid w:val="00F40EE5"/>
    <w:rsid w:val="00F40F51"/>
    <w:rsid w:val="00F40F9C"/>
    <w:rsid w:val="00F4149B"/>
    <w:rsid w:val="00F418A7"/>
    <w:rsid w:val="00F41A78"/>
    <w:rsid w:val="00F41BA8"/>
    <w:rsid w:val="00F42266"/>
    <w:rsid w:val="00F42D86"/>
    <w:rsid w:val="00F42E8A"/>
    <w:rsid w:val="00F42FAB"/>
    <w:rsid w:val="00F4301B"/>
    <w:rsid w:val="00F43294"/>
    <w:rsid w:val="00F43531"/>
    <w:rsid w:val="00F435B8"/>
    <w:rsid w:val="00F4360C"/>
    <w:rsid w:val="00F43870"/>
    <w:rsid w:val="00F43924"/>
    <w:rsid w:val="00F4399B"/>
    <w:rsid w:val="00F43B06"/>
    <w:rsid w:val="00F43F9B"/>
    <w:rsid w:val="00F4416C"/>
    <w:rsid w:val="00F44179"/>
    <w:rsid w:val="00F4486B"/>
    <w:rsid w:val="00F44881"/>
    <w:rsid w:val="00F44CC6"/>
    <w:rsid w:val="00F4519A"/>
    <w:rsid w:val="00F45248"/>
    <w:rsid w:val="00F45DCF"/>
    <w:rsid w:val="00F461DB"/>
    <w:rsid w:val="00F46633"/>
    <w:rsid w:val="00F46654"/>
    <w:rsid w:val="00F46F21"/>
    <w:rsid w:val="00F472C9"/>
    <w:rsid w:val="00F4742F"/>
    <w:rsid w:val="00F47781"/>
    <w:rsid w:val="00F47940"/>
    <w:rsid w:val="00F4799B"/>
    <w:rsid w:val="00F47D9B"/>
    <w:rsid w:val="00F50032"/>
    <w:rsid w:val="00F500AB"/>
    <w:rsid w:val="00F500D3"/>
    <w:rsid w:val="00F5029F"/>
    <w:rsid w:val="00F502E1"/>
    <w:rsid w:val="00F504EE"/>
    <w:rsid w:val="00F5057B"/>
    <w:rsid w:val="00F50C4C"/>
    <w:rsid w:val="00F511CA"/>
    <w:rsid w:val="00F51CD9"/>
    <w:rsid w:val="00F52451"/>
    <w:rsid w:val="00F525B5"/>
    <w:rsid w:val="00F52891"/>
    <w:rsid w:val="00F52948"/>
    <w:rsid w:val="00F52EF8"/>
    <w:rsid w:val="00F52F81"/>
    <w:rsid w:val="00F53050"/>
    <w:rsid w:val="00F530F3"/>
    <w:rsid w:val="00F532D1"/>
    <w:rsid w:val="00F53326"/>
    <w:rsid w:val="00F533B9"/>
    <w:rsid w:val="00F5363E"/>
    <w:rsid w:val="00F538F4"/>
    <w:rsid w:val="00F53E1E"/>
    <w:rsid w:val="00F540DA"/>
    <w:rsid w:val="00F54213"/>
    <w:rsid w:val="00F544D7"/>
    <w:rsid w:val="00F54992"/>
    <w:rsid w:val="00F549F9"/>
    <w:rsid w:val="00F54C64"/>
    <w:rsid w:val="00F54FF3"/>
    <w:rsid w:val="00F555D5"/>
    <w:rsid w:val="00F55AE5"/>
    <w:rsid w:val="00F55C96"/>
    <w:rsid w:val="00F55F7F"/>
    <w:rsid w:val="00F56338"/>
    <w:rsid w:val="00F563EE"/>
    <w:rsid w:val="00F5663E"/>
    <w:rsid w:val="00F56914"/>
    <w:rsid w:val="00F5693F"/>
    <w:rsid w:val="00F56AA8"/>
    <w:rsid w:val="00F572E0"/>
    <w:rsid w:val="00F5759A"/>
    <w:rsid w:val="00F5765E"/>
    <w:rsid w:val="00F604B9"/>
    <w:rsid w:val="00F605C0"/>
    <w:rsid w:val="00F6067D"/>
    <w:rsid w:val="00F60D8B"/>
    <w:rsid w:val="00F60D9E"/>
    <w:rsid w:val="00F6103C"/>
    <w:rsid w:val="00F61090"/>
    <w:rsid w:val="00F6110C"/>
    <w:rsid w:val="00F6112A"/>
    <w:rsid w:val="00F61259"/>
    <w:rsid w:val="00F61483"/>
    <w:rsid w:val="00F618F8"/>
    <w:rsid w:val="00F61AE5"/>
    <w:rsid w:val="00F6202D"/>
    <w:rsid w:val="00F623B7"/>
    <w:rsid w:val="00F624FB"/>
    <w:rsid w:val="00F62A5D"/>
    <w:rsid w:val="00F62AC8"/>
    <w:rsid w:val="00F62CB9"/>
    <w:rsid w:val="00F62D20"/>
    <w:rsid w:val="00F632FD"/>
    <w:rsid w:val="00F63A09"/>
    <w:rsid w:val="00F63D53"/>
    <w:rsid w:val="00F63E66"/>
    <w:rsid w:val="00F63FF3"/>
    <w:rsid w:val="00F63FF7"/>
    <w:rsid w:val="00F64234"/>
    <w:rsid w:val="00F64464"/>
    <w:rsid w:val="00F64536"/>
    <w:rsid w:val="00F64E4F"/>
    <w:rsid w:val="00F650B8"/>
    <w:rsid w:val="00F65678"/>
    <w:rsid w:val="00F6580E"/>
    <w:rsid w:val="00F658A5"/>
    <w:rsid w:val="00F6599C"/>
    <w:rsid w:val="00F65B1C"/>
    <w:rsid w:val="00F65BFC"/>
    <w:rsid w:val="00F65EE5"/>
    <w:rsid w:val="00F66017"/>
    <w:rsid w:val="00F6628D"/>
    <w:rsid w:val="00F66320"/>
    <w:rsid w:val="00F66477"/>
    <w:rsid w:val="00F6652E"/>
    <w:rsid w:val="00F66535"/>
    <w:rsid w:val="00F666DE"/>
    <w:rsid w:val="00F666E6"/>
    <w:rsid w:val="00F669A4"/>
    <w:rsid w:val="00F66AD9"/>
    <w:rsid w:val="00F66B41"/>
    <w:rsid w:val="00F66B60"/>
    <w:rsid w:val="00F674A9"/>
    <w:rsid w:val="00F67656"/>
    <w:rsid w:val="00F676A0"/>
    <w:rsid w:val="00F67A75"/>
    <w:rsid w:val="00F67BDD"/>
    <w:rsid w:val="00F67C54"/>
    <w:rsid w:val="00F67D62"/>
    <w:rsid w:val="00F67DC2"/>
    <w:rsid w:val="00F67EE0"/>
    <w:rsid w:val="00F70083"/>
    <w:rsid w:val="00F70660"/>
    <w:rsid w:val="00F70BA3"/>
    <w:rsid w:val="00F70D7D"/>
    <w:rsid w:val="00F70D87"/>
    <w:rsid w:val="00F7104F"/>
    <w:rsid w:val="00F7170D"/>
    <w:rsid w:val="00F71B5B"/>
    <w:rsid w:val="00F71C56"/>
    <w:rsid w:val="00F71DC0"/>
    <w:rsid w:val="00F720B1"/>
    <w:rsid w:val="00F720E7"/>
    <w:rsid w:val="00F721D0"/>
    <w:rsid w:val="00F72BA4"/>
    <w:rsid w:val="00F72DCF"/>
    <w:rsid w:val="00F72FEF"/>
    <w:rsid w:val="00F731C4"/>
    <w:rsid w:val="00F7373A"/>
    <w:rsid w:val="00F7376C"/>
    <w:rsid w:val="00F73893"/>
    <w:rsid w:val="00F73CC9"/>
    <w:rsid w:val="00F74111"/>
    <w:rsid w:val="00F741D2"/>
    <w:rsid w:val="00F746D5"/>
    <w:rsid w:val="00F74AF7"/>
    <w:rsid w:val="00F74E42"/>
    <w:rsid w:val="00F75169"/>
    <w:rsid w:val="00F75304"/>
    <w:rsid w:val="00F7541C"/>
    <w:rsid w:val="00F7543A"/>
    <w:rsid w:val="00F755AB"/>
    <w:rsid w:val="00F758A5"/>
    <w:rsid w:val="00F75F53"/>
    <w:rsid w:val="00F76737"/>
    <w:rsid w:val="00F76B71"/>
    <w:rsid w:val="00F774F3"/>
    <w:rsid w:val="00F77510"/>
    <w:rsid w:val="00F77D32"/>
    <w:rsid w:val="00F77E3E"/>
    <w:rsid w:val="00F8003C"/>
    <w:rsid w:val="00F80100"/>
    <w:rsid w:val="00F801E8"/>
    <w:rsid w:val="00F802CB"/>
    <w:rsid w:val="00F803AF"/>
    <w:rsid w:val="00F803E8"/>
    <w:rsid w:val="00F8055D"/>
    <w:rsid w:val="00F8096B"/>
    <w:rsid w:val="00F809B6"/>
    <w:rsid w:val="00F80B07"/>
    <w:rsid w:val="00F810B9"/>
    <w:rsid w:val="00F8120C"/>
    <w:rsid w:val="00F813B9"/>
    <w:rsid w:val="00F816C2"/>
    <w:rsid w:val="00F81703"/>
    <w:rsid w:val="00F8198F"/>
    <w:rsid w:val="00F819FE"/>
    <w:rsid w:val="00F81D35"/>
    <w:rsid w:val="00F81D44"/>
    <w:rsid w:val="00F81DA8"/>
    <w:rsid w:val="00F81EF1"/>
    <w:rsid w:val="00F82157"/>
    <w:rsid w:val="00F8251E"/>
    <w:rsid w:val="00F82564"/>
    <w:rsid w:val="00F82682"/>
    <w:rsid w:val="00F826C9"/>
    <w:rsid w:val="00F82773"/>
    <w:rsid w:val="00F82782"/>
    <w:rsid w:val="00F82A2D"/>
    <w:rsid w:val="00F833EF"/>
    <w:rsid w:val="00F835F2"/>
    <w:rsid w:val="00F83C2C"/>
    <w:rsid w:val="00F83D19"/>
    <w:rsid w:val="00F83DEB"/>
    <w:rsid w:val="00F83F05"/>
    <w:rsid w:val="00F841DC"/>
    <w:rsid w:val="00F84467"/>
    <w:rsid w:val="00F84468"/>
    <w:rsid w:val="00F844EC"/>
    <w:rsid w:val="00F84574"/>
    <w:rsid w:val="00F84599"/>
    <w:rsid w:val="00F846A1"/>
    <w:rsid w:val="00F846FE"/>
    <w:rsid w:val="00F84C52"/>
    <w:rsid w:val="00F84ED8"/>
    <w:rsid w:val="00F84EFC"/>
    <w:rsid w:val="00F84FA6"/>
    <w:rsid w:val="00F85026"/>
    <w:rsid w:val="00F8512C"/>
    <w:rsid w:val="00F8527A"/>
    <w:rsid w:val="00F85317"/>
    <w:rsid w:val="00F854D3"/>
    <w:rsid w:val="00F8563C"/>
    <w:rsid w:val="00F858BC"/>
    <w:rsid w:val="00F858E0"/>
    <w:rsid w:val="00F85CCC"/>
    <w:rsid w:val="00F8612B"/>
    <w:rsid w:val="00F86520"/>
    <w:rsid w:val="00F865E5"/>
    <w:rsid w:val="00F86687"/>
    <w:rsid w:val="00F8676B"/>
    <w:rsid w:val="00F867D8"/>
    <w:rsid w:val="00F868D9"/>
    <w:rsid w:val="00F869BB"/>
    <w:rsid w:val="00F86ADD"/>
    <w:rsid w:val="00F86B81"/>
    <w:rsid w:val="00F86D08"/>
    <w:rsid w:val="00F8715E"/>
    <w:rsid w:val="00F871EE"/>
    <w:rsid w:val="00F87286"/>
    <w:rsid w:val="00F87325"/>
    <w:rsid w:val="00F8775C"/>
    <w:rsid w:val="00F87850"/>
    <w:rsid w:val="00F87CB7"/>
    <w:rsid w:val="00F87E58"/>
    <w:rsid w:val="00F90357"/>
    <w:rsid w:val="00F904C5"/>
    <w:rsid w:val="00F905C6"/>
    <w:rsid w:val="00F90989"/>
    <w:rsid w:val="00F909FB"/>
    <w:rsid w:val="00F90ABD"/>
    <w:rsid w:val="00F90CAE"/>
    <w:rsid w:val="00F90DD0"/>
    <w:rsid w:val="00F90F35"/>
    <w:rsid w:val="00F91221"/>
    <w:rsid w:val="00F9122B"/>
    <w:rsid w:val="00F91A3C"/>
    <w:rsid w:val="00F91C82"/>
    <w:rsid w:val="00F9210E"/>
    <w:rsid w:val="00F921BE"/>
    <w:rsid w:val="00F922E7"/>
    <w:rsid w:val="00F92532"/>
    <w:rsid w:val="00F92881"/>
    <w:rsid w:val="00F92AA9"/>
    <w:rsid w:val="00F92C8F"/>
    <w:rsid w:val="00F92D5E"/>
    <w:rsid w:val="00F92F3B"/>
    <w:rsid w:val="00F936D5"/>
    <w:rsid w:val="00F93B3F"/>
    <w:rsid w:val="00F93F0B"/>
    <w:rsid w:val="00F940FB"/>
    <w:rsid w:val="00F94557"/>
    <w:rsid w:val="00F9530E"/>
    <w:rsid w:val="00F9535E"/>
    <w:rsid w:val="00F95672"/>
    <w:rsid w:val="00F95799"/>
    <w:rsid w:val="00F9591E"/>
    <w:rsid w:val="00F959A5"/>
    <w:rsid w:val="00F95D21"/>
    <w:rsid w:val="00F95F44"/>
    <w:rsid w:val="00F9617E"/>
    <w:rsid w:val="00F962C8"/>
    <w:rsid w:val="00F96588"/>
    <w:rsid w:val="00F966A4"/>
    <w:rsid w:val="00F968DB"/>
    <w:rsid w:val="00F96CDE"/>
    <w:rsid w:val="00F96EF4"/>
    <w:rsid w:val="00F9724A"/>
    <w:rsid w:val="00F97397"/>
    <w:rsid w:val="00F974A1"/>
    <w:rsid w:val="00F97633"/>
    <w:rsid w:val="00F977B9"/>
    <w:rsid w:val="00F977DB"/>
    <w:rsid w:val="00F97C9B"/>
    <w:rsid w:val="00F97D9A"/>
    <w:rsid w:val="00F97E76"/>
    <w:rsid w:val="00F97F47"/>
    <w:rsid w:val="00FA0195"/>
    <w:rsid w:val="00FA0344"/>
    <w:rsid w:val="00FA07C0"/>
    <w:rsid w:val="00FA1151"/>
    <w:rsid w:val="00FA1630"/>
    <w:rsid w:val="00FA17CE"/>
    <w:rsid w:val="00FA1D2A"/>
    <w:rsid w:val="00FA1F17"/>
    <w:rsid w:val="00FA212A"/>
    <w:rsid w:val="00FA2142"/>
    <w:rsid w:val="00FA236B"/>
    <w:rsid w:val="00FA25B1"/>
    <w:rsid w:val="00FA2689"/>
    <w:rsid w:val="00FA2922"/>
    <w:rsid w:val="00FA2C48"/>
    <w:rsid w:val="00FA31A5"/>
    <w:rsid w:val="00FA331C"/>
    <w:rsid w:val="00FA34C8"/>
    <w:rsid w:val="00FA34C9"/>
    <w:rsid w:val="00FA34FF"/>
    <w:rsid w:val="00FA35B2"/>
    <w:rsid w:val="00FA35EA"/>
    <w:rsid w:val="00FA3A6C"/>
    <w:rsid w:val="00FA3BFB"/>
    <w:rsid w:val="00FA3D0D"/>
    <w:rsid w:val="00FA4651"/>
    <w:rsid w:val="00FA466F"/>
    <w:rsid w:val="00FA4977"/>
    <w:rsid w:val="00FA4B00"/>
    <w:rsid w:val="00FA53A4"/>
    <w:rsid w:val="00FA53E3"/>
    <w:rsid w:val="00FA53F0"/>
    <w:rsid w:val="00FA5434"/>
    <w:rsid w:val="00FA55DA"/>
    <w:rsid w:val="00FA5B66"/>
    <w:rsid w:val="00FA5C00"/>
    <w:rsid w:val="00FA5D5C"/>
    <w:rsid w:val="00FA6056"/>
    <w:rsid w:val="00FA6508"/>
    <w:rsid w:val="00FA668B"/>
    <w:rsid w:val="00FA66CA"/>
    <w:rsid w:val="00FA6790"/>
    <w:rsid w:val="00FA6872"/>
    <w:rsid w:val="00FA6ABB"/>
    <w:rsid w:val="00FA6F2E"/>
    <w:rsid w:val="00FA7363"/>
    <w:rsid w:val="00FA73B2"/>
    <w:rsid w:val="00FA74D5"/>
    <w:rsid w:val="00FA753B"/>
    <w:rsid w:val="00FA7641"/>
    <w:rsid w:val="00FA7BDD"/>
    <w:rsid w:val="00FA7CB8"/>
    <w:rsid w:val="00FA7D44"/>
    <w:rsid w:val="00FB0010"/>
    <w:rsid w:val="00FB00A1"/>
    <w:rsid w:val="00FB021A"/>
    <w:rsid w:val="00FB025E"/>
    <w:rsid w:val="00FB0428"/>
    <w:rsid w:val="00FB05CB"/>
    <w:rsid w:val="00FB06B5"/>
    <w:rsid w:val="00FB0C12"/>
    <w:rsid w:val="00FB0D58"/>
    <w:rsid w:val="00FB15A1"/>
    <w:rsid w:val="00FB1A36"/>
    <w:rsid w:val="00FB1E78"/>
    <w:rsid w:val="00FB1E9A"/>
    <w:rsid w:val="00FB1E9B"/>
    <w:rsid w:val="00FB1EBA"/>
    <w:rsid w:val="00FB2567"/>
    <w:rsid w:val="00FB27CF"/>
    <w:rsid w:val="00FB282E"/>
    <w:rsid w:val="00FB2C06"/>
    <w:rsid w:val="00FB2CEA"/>
    <w:rsid w:val="00FB2D0A"/>
    <w:rsid w:val="00FB2DF6"/>
    <w:rsid w:val="00FB2E17"/>
    <w:rsid w:val="00FB2F1A"/>
    <w:rsid w:val="00FB2F6D"/>
    <w:rsid w:val="00FB2FBA"/>
    <w:rsid w:val="00FB35E6"/>
    <w:rsid w:val="00FB39F2"/>
    <w:rsid w:val="00FB3A53"/>
    <w:rsid w:val="00FB3B37"/>
    <w:rsid w:val="00FB3E23"/>
    <w:rsid w:val="00FB3FBE"/>
    <w:rsid w:val="00FB41C8"/>
    <w:rsid w:val="00FB4714"/>
    <w:rsid w:val="00FB48E3"/>
    <w:rsid w:val="00FB51DA"/>
    <w:rsid w:val="00FB5607"/>
    <w:rsid w:val="00FB57B5"/>
    <w:rsid w:val="00FB5AEB"/>
    <w:rsid w:val="00FB5C65"/>
    <w:rsid w:val="00FB5E45"/>
    <w:rsid w:val="00FB5E59"/>
    <w:rsid w:val="00FB5FDA"/>
    <w:rsid w:val="00FB6130"/>
    <w:rsid w:val="00FB6573"/>
    <w:rsid w:val="00FB6AF6"/>
    <w:rsid w:val="00FB6B7C"/>
    <w:rsid w:val="00FB6D3D"/>
    <w:rsid w:val="00FB6E55"/>
    <w:rsid w:val="00FB7020"/>
    <w:rsid w:val="00FB71F9"/>
    <w:rsid w:val="00FB7711"/>
    <w:rsid w:val="00FB78E2"/>
    <w:rsid w:val="00FB7CE1"/>
    <w:rsid w:val="00FB7D42"/>
    <w:rsid w:val="00FC0271"/>
    <w:rsid w:val="00FC0288"/>
    <w:rsid w:val="00FC0497"/>
    <w:rsid w:val="00FC0716"/>
    <w:rsid w:val="00FC0811"/>
    <w:rsid w:val="00FC0973"/>
    <w:rsid w:val="00FC0CE3"/>
    <w:rsid w:val="00FC0DE5"/>
    <w:rsid w:val="00FC120B"/>
    <w:rsid w:val="00FC15D6"/>
    <w:rsid w:val="00FC1787"/>
    <w:rsid w:val="00FC19AC"/>
    <w:rsid w:val="00FC1A01"/>
    <w:rsid w:val="00FC1ED4"/>
    <w:rsid w:val="00FC1F7D"/>
    <w:rsid w:val="00FC259B"/>
    <w:rsid w:val="00FC25E8"/>
    <w:rsid w:val="00FC2601"/>
    <w:rsid w:val="00FC2B97"/>
    <w:rsid w:val="00FC2EDD"/>
    <w:rsid w:val="00FC2EE3"/>
    <w:rsid w:val="00FC2EE8"/>
    <w:rsid w:val="00FC2F4C"/>
    <w:rsid w:val="00FC300E"/>
    <w:rsid w:val="00FC320C"/>
    <w:rsid w:val="00FC3435"/>
    <w:rsid w:val="00FC3505"/>
    <w:rsid w:val="00FC36D0"/>
    <w:rsid w:val="00FC3B9B"/>
    <w:rsid w:val="00FC40C9"/>
    <w:rsid w:val="00FC41D5"/>
    <w:rsid w:val="00FC42F9"/>
    <w:rsid w:val="00FC46F0"/>
    <w:rsid w:val="00FC46FC"/>
    <w:rsid w:val="00FC47E2"/>
    <w:rsid w:val="00FC48B4"/>
    <w:rsid w:val="00FC4918"/>
    <w:rsid w:val="00FC495B"/>
    <w:rsid w:val="00FC4A0A"/>
    <w:rsid w:val="00FC4B67"/>
    <w:rsid w:val="00FC4D8F"/>
    <w:rsid w:val="00FC5258"/>
    <w:rsid w:val="00FC54FB"/>
    <w:rsid w:val="00FC5504"/>
    <w:rsid w:val="00FC57FD"/>
    <w:rsid w:val="00FC58D9"/>
    <w:rsid w:val="00FC58DC"/>
    <w:rsid w:val="00FC5915"/>
    <w:rsid w:val="00FC592C"/>
    <w:rsid w:val="00FC5BAE"/>
    <w:rsid w:val="00FC5E85"/>
    <w:rsid w:val="00FC5EAA"/>
    <w:rsid w:val="00FC5F34"/>
    <w:rsid w:val="00FC5F67"/>
    <w:rsid w:val="00FC5F91"/>
    <w:rsid w:val="00FC6714"/>
    <w:rsid w:val="00FC6719"/>
    <w:rsid w:val="00FC6BCB"/>
    <w:rsid w:val="00FC6BD6"/>
    <w:rsid w:val="00FC6D65"/>
    <w:rsid w:val="00FC6F89"/>
    <w:rsid w:val="00FC71ED"/>
    <w:rsid w:val="00FC7353"/>
    <w:rsid w:val="00FC76B2"/>
    <w:rsid w:val="00FC7915"/>
    <w:rsid w:val="00FC7952"/>
    <w:rsid w:val="00FC7BA7"/>
    <w:rsid w:val="00FC7BDE"/>
    <w:rsid w:val="00FC7C4F"/>
    <w:rsid w:val="00FC7E4C"/>
    <w:rsid w:val="00FC7F5E"/>
    <w:rsid w:val="00FD0282"/>
    <w:rsid w:val="00FD0284"/>
    <w:rsid w:val="00FD0B42"/>
    <w:rsid w:val="00FD0B61"/>
    <w:rsid w:val="00FD0F69"/>
    <w:rsid w:val="00FD0FCD"/>
    <w:rsid w:val="00FD0FF8"/>
    <w:rsid w:val="00FD10D5"/>
    <w:rsid w:val="00FD11EF"/>
    <w:rsid w:val="00FD169D"/>
    <w:rsid w:val="00FD1B3B"/>
    <w:rsid w:val="00FD1CF4"/>
    <w:rsid w:val="00FD1D0B"/>
    <w:rsid w:val="00FD1D81"/>
    <w:rsid w:val="00FD1F6D"/>
    <w:rsid w:val="00FD2077"/>
    <w:rsid w:val="00FD239E"/>
    <w:rsid w:val="00FD24B4"/>
    <w:rsid w:val="00FD251C"/>
    <w:rsid w:val="00FD2963"/>
    <w:rsid w:val="00FD2965"/>
    <w:rsid w:val="00FD2B0F"/>
    <w:rsid w:val="00FD2B56"/>
    <w:rsid w:val="00FD3075"/>
    <w:rsid w:val="00FD3827"/>
    <w:rsid w:val="00FD3859"/>
    <w:rsid w:val="00FD3903"/>
    <w:rsid w:val="00FD3A4A"/>
    <w:rsid w:val="00FD3ABD"/>
    <w:rsid w:val="00FD3B70"/>
    <w:rsid w:val="00FD3C32"/>
    <w:rsid w:val="00FD43E5"/>
    <w:rsid w:val="00FD4795"/>
    <w:rsid w:val="00FD4843"/>
    <w:rsid w:val="00FD4DC6"/>
    <w:rsid w:val="00FD4E13"/>
    <w:rsid w:val="00FD55FE"/>
    <w:rsid w:val="00FD5616"/>
    <w:rsid w:val="00FD5669"/>
    <w:rsid w:val="00FD56F9"/>
    <w:rsid w:val="00FD57FD"/>
    <w:rsid w:val="00FD5D90"/>
    <w:rsid w:val="00FD5F6A"/>
    <w:rsid w:val="00FD5F7D"/>
    <w:rsid w:val="00FD65E8"/>
    <w:rsid w:val="00FD6B6B"/>
    <w:rsid w:val="00FD6B98"/>
    <w:rsid w:val="00FD6C4B"/>
    <w:rsid w:val="00FD6D64"/>
    <w:rsid w:val="00FD6DFA"/>
    <w:rsid w:val="00FD6E9B"/>
    <w:rsid w:val="00FD7117"/>
    <w:rsid w:val="00FD7270"/>
    <w:rsid w:val="00FD771E"/>
    <w:rsid w:val="00FD77A2"/>
    <w:rsid w:val="00FD7863"/>
    <w:rsid w:val="00FD7A12"/>
    <w:rsid w:val="00FD7BC4"/>
    <w:rsid w:val="00FE0294"/>
    <w:rsid w:val="00FE0369"/>
    <w:rsid w:val="00FE055F"/>
    <w:rsid w:val="00FE08BD"/>
    <w:rsid w:val="00FE0A21"/>
    <w:rsid w:val="00FE0AD3"/>
    <w:rsid w:val="00FE0DAB"/>
    <w:rsid w:val="00FE0F27"/>
    <w:rsid w:val="00FE0F90"/>
    <w:rsid w:val="00FE1130"/>
    <w:rsid w:val="00FE12A2"/>
    <w:rsid w:val="00FE156F"/>
    <w:rsid w:val="00FE158F"/>
    <w:rsid w:val="00FE16DC"/>
    <w:rsid w:val="00FE1919"/>
    <w:rsid w:val="00FE19AA"/>
    <w:rsid w:val="00FE1D76"/>
    <w:rsid w:val="00FE2070"/>
    <w:rsid w:val="00FE209D"/>
    <w:rsid w:val="00FE29DA"/>
    <w:rsid w:val="00FE2BEE"/>
    <w:rsid w:val="00FE2CBF"/>
    <w:rsid w:val="00FE2D31"/>
    <w:rsid w:val="00FE2D7B"/>
    <w:rsid w:val="00FE302F"/>
    <w:rsid w:val="00FE3104"/>
    <w:rsid w:val="00FE316B"/>
    <w:rsid w:val="00FE34DC"/>
    <w:rsid w:val="00FE35DC"/>
    <w:rsid w:val="00FE36DF"/>
    <w:rsid w:val="00FE384C"/>
    <w:rsid w:val="00FE4131"/>
    <w:rsid w:val="00FE480D"/>
    <w:rsid w:val="00FE4993"/>
    <w:rsid w:val="00FE4ACF"/>
    <w:rsid w:val="00FE4DB6"/>
    <w:rsid w:val="00FE4EED"/>
    <w:rsid w:val="00FE4FF3"/>
    <w:rsid w:val="00FE50F3"/>
    <w:rsid w:val="00FE5222"/>
    <w:rsid w:val="00FE5BBB"/>
    <w:rsid w:val="00FE5E28"/>
    <w:rsid w:val="00FE5E6D"/>
    <w:rsid w:val="00FE5E71"/>
    <w:rsid w:val="00FE6191"/>
    <w:rsid w:val="00FE6309"/>
    <w:rsid w:val="00FE6384"/>
    <w:rsid w:val="00FE6641"/>
    <w:rsid w:val="00FE6769"/>
    <w:rsid w:val="00FE6FD1"/>
    <w:rsid w:val="00FE709B"/>
    <w:rsid w:val="00FE7487"/>
    <w:rsid w:val="00FE755F"/>
    <w:rsid w:val="00FE7770"/>
    <w:rsid w:val="00FE78DE"/>
    <w:rsid w:val="00FE7981"/>
    <w:rsid w:val="00FE7999"/>
    <w:rsid w:val="00FE7EAD"/>
    <w:rsid w:val="00FF0149"/>
    <w:rsid w:val="00FF0181"/>
    <w:rsid w:val="00FF05FE"/>
    <w:rsid w:val="00FF07E5"/>
    <w:rsid w:val="00FF0C2A"/>
    <w:rsid w:val="00FF0CEC"/>
    <w:rsid w:val="00FF0DC8"/>
    <w:rsid w:val="00FF0EBE"/>
    <w:rsid w:val="00FF132B"/>
    <w:rsid w:val="00FF1511"/>
    <w:rsid w:val="00FF17C3"/>
    <w:rsid w:val="00FF19F0"/>
    <w:rsid w:val="00FF1C1A"/>
    <w:rsid w:val="00FF1D1B"/>
    <w:rsid w:val="00FF1FD1"/>
    <w:rsid w:val="00FF20A6"/>
    <w:rsid w:val="00FF2292"/>
    <w:rsid w:val="00FF2750"/>
    <w:rsid w:val="00FF29E6"/>
    <w:rsid w:val="00FF2A8D"/>
    <w:rsid w:val="00FF3152"/>
    <w:rsid w:val="00FF33A9"/>
    <w:rsid w:val="00FF3615"/>
    <w:rsid w:val="00FF37B8"/>
    <w:rsid w:val="00FF38B4"/>
    <w:rsid w:val="00FF3D18"/>
    <w:rsid w:val="00FF415E"/>
    <w:rsid w:val="00FF42C9"/>
    <w:rsid w:val="00FF4365"/>
    <w:rsid w:val="00FF44A3"/>
    <w:rsid w:val="00FF455E"/>
    <w:rsid w:val="00FF4567"/>
    <w:rsid w:val="00FF482B"/>
    <w:rsid w:val="00FF5095"/>
    <w:rsid w:val="00FF5327"/>
    <w:rsid w:val="00FF5461"/>
    <w:rsid w:val="00FF560D"/>
    <w:rsid w:val="00FF56B1"/>
    <w:rsid w:val="00FF575D"/>
    <w:rsid w:val="00FF5A5B"/>
    <w:rsid w:val="00FF616B"/>
    <w:rsid w:val="00FF6184"/>
    <w:rsid w:val="00FF61B0"/>
    <w:rsid w:val="00FF6323"/>
    <w:rsid w:val="00FF64DF"/>
    <w:rsid w:val="00FF66F7"/>
    <w:rsid w:val="00FF6A0D"/>
    <w:rsid w:val="00FF6A27"/>
    <w:rsid w:val="00FF6C9C"/>
    <w:rsid w:val="00FF6E32"/>
    <w:rsid w:val="00FF7276"/>
    <w:rsid w:val="00FF749B"/>
    <w:rsid w:val="00FF7574"/>
    <w:rsid w:val="043095F4"/>
    <w:rsid w:val="09407F4D"/>
    <w:rsid w:val="0C25001B"/>
    <w:rsid w:val="0FCFF43E"/>
    <w:rsid w:val="1112AD0F"/>
    <w:rsid w:val="14AD9194"/>
    <w:rsid w:val="1B126EDC"/>
    <w:rsid w:val="219C0603"/>
    <w:rsid w:val="289EF37A"/>
    <w:rsid w:val="30D314ED"/>
    <w:rsid w:val="3207D4DC"/>
    <w:rsid w:val="3FFBE53F"/>
    <w:rsid w:val="4B7511C8"/>
    <w:rsid w:val="540EAA5E"/>
    <w:rsid w:val="54822372"/>
    <w:rsid w:val="56C6D4A0"/>
    <w:rsid w:val="5996AA58"/>
    <w:rsid w:val="61EA1626"/>
    <w:rsid w:val="6C531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961860"/>
  <w15:chartTrackingRefBased/>
  <w15:docId w15:val="{CCE7DFD2-A633-4A51-BCD7-8C1FB54DD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Wingdings" w:eastAsia="Wingdings" w:hAnsi="Wingdings" w:cs="BrowalliaUPC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1792"/>
    <w:pPr>
      <w:overflowPunct w:val="0"/>
      <w:autoSpaceDE w:val="0"/>
      <w:autoSpaceDN w:val="0"/>
      <w:adjustRightInd w:val="0"/>
      <w:textAlignment w:val="baseline"/>
    </w:pPr>
    <w:rPr>
      <w:rFonts w:ascii="Symbol" w:hAnsi="Symbol" w:cs="CordiaNew"/>
      <w:sz w:val="32"/>
      <w:szCs w:val="32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5A8B"/>
    <w:pPr>
      <w:keepNext/>
      <w:jc w:val="center"/>
      <w:outlineLvl w:val="0"/>
    </w:pPr>
    <w:rPr>
      <w:rFonts w:cs="Symbol"/>
      <w:b/>
      <w:bCs/>
    </w:rPr>
  </w:style>
  <w:style w:type="paragraph" w:styleId="Heading2">
    <w:name w:val="heading 2"/>
    <w:basedOn w:val="Normal"/>
    <w:next w:val="Normal"/>
    <w:link w:val="Heading2Char"/>
    <w:uiPriority w:val="9"/>
    <w:qFormat/>
    <w:rsid w:val="00045A8B"/>
    <w:pPr>
      <w:keepNext/>
      <w:outlineLvl w:val="1"/>
    </w:pPr>
    <w:rPr>
      <w:rFonts w:cs="Symbo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045A8B"/>
    <w:pPr>
      <w:keepNext/>
      <w:jc w:val="center"/>
      <w:outlineLvl w:val="2"/>
    </w:pPr>
    <w:rPr>
      <w:rFonts w:cs="Symbol"/>
      <w:b/>
      <w:bCs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045A8B"/>
    <w:pPr>
      <w:keepNext/>
      <w:outlineLvl w:val="3"/>
    </w:pPr>
    <w:rPr>
      <w:rFonts w:cs="BrowalliaUPC"/>
      <w:b/>
      <w:bCs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045A8B"/>
    <w:pPr>
      <w:keepNext/>
      <w:jc w:val="center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045A8B"/>
    <w:pPr>
      <w:keepNext/>
      <w:outlineLvl w:val="5"/>
    </w:pPr>
    <w:rPr>
      <w:rFonts w:cs="Symbol"/>
    </w:rPr>
  </w:style>
  <w:style w:type="paragraph" w:styleId="Heading7">
    <w:name w:val="heading 7"/>
    <w:basedOn w:val="Normal"/>
    <w:next w:val="Normal"/>
    <w:link w:val="Heading7Char"/>
    <w:uiPriority w:val="9"/>
    <w:qFormat/>
    <w:rsid w:val="00045A8B"/>
    <w:pPr>
      <w:keepNext/>
      <w:jc w:val="both"/>
      <w:outlineLvl w:val="6"/>
    </w:pPr>
    <w:rPr>
      <w:rFonts w:cs="Symbol"/>
      <w:b/>
      <w:bCs/>
    </w:rPr>
  </w:style>
  <w:style w:type="paragraph" w:styleId="Heading8">
    <w:name w:val="heading 8"/>
    <w:basedOn w:val="Normal"/>
    <w:next w:val="Normal"/>
    <w:link w:val="Heading8Char"/>
    <w:uiPriority w:val="9"/>
    <w:qFormat/>
    <w:rsid w:val="00045A8B"/>
    <w:pPr>
      <w:keepNext/>
      <w:ind w:firstLine="720"/>
      <w:outlineLvl w:val="7"/>
    </w:pPr>
    <w:rPr>
      <w:rFonts w:cs="Symbol"/>
      <w:b/>
      <w:bCs/>
    </w:rPr>
  </w:style>
  <w:style w:type="paragraph" w:styleId="Heading9">
    <w:name w:val="heading 9"/>
    <w:basedOn w:val="Normal"/>
    <w:next w:val="Normal"/>
    <w:link w:val="Heading9Char"/>
    <w:uiPriority w:val="9"/>
    <w:qFormat/>
    <w:rsid w:val="00045A8B"/>
    <w:pPr>
      <w:keepNext/>
      <w:jc w:val="center"/>
      <w:outlineLvl w:val="8"/>
    </w:pPr>
    <w:rPr>
      <w:rFonts w:cs="Symbo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258F9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2Char">
    <w:name w:val="Heading 2 Char"/>
    <w:link w:val="Heading2"/>
    <w:uiPriority w:val="9"/>
    <w:rsid w:val="008258F9"/>
    <w:rPr>
      <w:rFonts w:ascii="Symbol" w:hAnsi="Symbol" w:cs="Symbol"/>
      <w:b/>
      <w:bCs/>
      <w:sz w:val="28"/>
      <w:szCs w:val="28"/>
      <w:lang w:val="th-TH"/>
    </w:rPr>
  </w:style>
  <w:style w:type="character" w:customStyle="1" w:styleId="Heading3Char">
    <w:name w:val="Heading 3 Char"/>
    <w:link w:val="Heading3"/>
    <w:uiPriority w:val="9"/>
    <w:rsid w:val="008258F9"/>
    <w:rPr>
      <w:rFonts w:ascii="Symbol" w:hAnsi="Symbol" w:cs="Symbol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rsid w:val="008E02D3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5Char">
    <w:name w:val="Heading 5 Char"/>
    <w:link w:val="Heading5"/>
    <w:uiPriority w:val="9"/>
    <w:rsid w:val="00A85DFC"/>
    <w:rPr>
      <w:rFonts w:ascii="Symbol" w:hAnsi="Symbol" w:cs="CordiaNew"/>
      <w:b/>
      <w:bCs/>
      <w:sz w:val="24"/>
      <w:szCs w:val="24"/>
      <w:u w:val="single"/>
      <w:lang w:val="th-TH"/>
    </w:rPr>
  </w:style>
  <w:style w:type="character" w:customStyle="1" w:styleId="Heading6Char">
    <w:name w:val="Heading 6 Char"/>
    <w:link w:val="Heading6"/>
    <w:uiPriority w:val="9"/>
    <w:rsid w:val="008258F9"/>
    <w:rPr>
      <w:rFonts w:ascii="Symbol" w:hAnsi="Symbol" w:cs="Symbol"/>
      <w:sz w:val="32"/>
      <w:szCs w:val="32"/>
      <w:lang w:val="th-TH"/>
    </w:rPr>
  </w:style>
  <w:style w:type="character" w:customStyle="1" w:styleId="Heading7Char">
    <w:name w:val="Heading 7 Char"/>
    <w:link w:val="Heading7"/>
    <w:uiPriority w:val="9"/>
    <w:rsid w:val="008258F9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8Char">
    <w:name w:val="Heading 8 Char"/>
    <w:link w:val="Heading8"/>
    <w:uiPriority w:val="9"/>
    <w:rsid w:val="008258F9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9Char">
    <w:name w:val="Heading 9 Char"/>
    <w:link w:val="Heading9"/>
    <w:uiPriority w:val="9"/>
    <w:rsid w:val="008258F9"/>
    <w:rPr>
      <w:rFonts w:ascii="Symbol" w:hAnsi="Symbol" w:cs="Symbol"/>
      <w:b/>
      <w:bCs/>
      <w:sz w:val="24"/>
      <w:szCs w:val="24"/>
      <w:lang w:val="th-TH"/>
    </w:rPr>
  </w:style>
  <w:style w:type="paragraph" w:styleId="MacroText">
    <w:name w:val="macro"/>
    <w:link w:val="MacroTextChar"/>
    <w:semiHidden/>
    <w:rsid w:val="00045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alibri" w:hAnsi="Calibri"/>
      <w:sz w:val="28"/>
    </w:rPr>
  </w:style>
  <w:style w:type="character" w:customStyle="1" w:styleId="MacroTextChar">
    <w:name w:val="Macro Text Char"/>
    <w:link w:val="MacroText"/>
    <w:semiHidden/>
    <w:rsid w:val="00F85317"/>
    <w:rPr>
      <w:rFonts w:ascii="Calibri" w:hAnsi="Calibri"/>
      <w:sz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semiHidden/>
    <w:rsid w:val="00045A8B"/>
    <w:pPr>
      <w:jc w:val="both"/>
    </w:pPr>
  </w:style>
  <w:style w:type="paragraph" w:styleId="BodyTextIndent">
    <w:name w:val="Body Text Indent"/>
    <w:basedOn w:val="Normal"/>
    <w:link w:val="BodyTextIndentChar"/>
    <w:semiHidden/>
    <w:rsid w:val="00045A8B"/>
    <w:pPr>
      <w:ind w:left="1985" w:hanging="709"/>
      <w:jc w:val="both"/>
    </w:pPr>
    <w:rPr>
      <w:rFonts w:cs="BrowalliaUPC"/>
      <w:lang w:eastAsia="x-none"/>
    </w:rPr>
  </w:style>
  <w:style w:type="character" w:customStyle="1" w:styleId="BodyTextIndentChar">
    <w:name w:val="Body Text Indent Char"/>
    <w:link w:val="BodyTextIndent"/>
    <w:semiHidden/>
    <w:rsid w:val="00E24016"/>
    <w:rPr>
      <w:rFonts w:ascii="Symbol" w:hAnsi="Symbol" w:cs="CordiaNew"/>
      <w:sz w:val="32"/>
      <w:szCs w:val="32"/>
      <w:lang w:val="th-TH"/>
    </w:rPr>
  </w:style>
  <w:style w:type="paragraph" w:styleId="Title">
    <w:name w:val="Title"/>
    <w:basedOn w:val="Normal"/>
    <w:link w:val="TitleChar"/>
    <w:uiPriority w:val="10"/>
    <w:qFormat/>
    <w:rsid w:val="00045A8B"/>
    <w:pPr>
      <w:jc w:val="center"/>
    </w:pPr>
    <w:rPr>
      <w:b/>
    </w:rPr>
  </w:style>
  <w:style w:type="character" w:customStyle="1" w:styleId="TitleChar">
    <w:name w:val="Title Char"/>
    <w:link w:val="Title"/>
    <w:uiPriority w:val="10"/>
    <w:rsid w:val="008258F9"/>
    <w:rPr>
      <w:rFonts w:ascii="Symbol" w:hAnsi="Symbol" w:cs="CordiaNew"/>
      <w:b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semiHidden/>
    <w:rsid w:val="00045A8B"/>
    <w:pPr>
      <w:ind w:left="1701" w:hanging="708"/>
    </w:pPr>
    <w:rPr>
      <w:rFonts w:cs="BrowalliaUPC"/>
      <w:lang w:val="x-none" w:eastAsia="x-none"/>
    </w:rPr>
  </w:style>
  <w:style w:type="character" w:customStyle="1" w:styleId="BodyTextIndent2Char">
    <w:name w:val="Body Text Indent 2 Char"/>
    <w:link w:val="BodyTextIndent2"/>
    <w:semiHidden/>
    <w:rsid w:val="008E02D3"/>
    <w:rPr>
      <w:rFonts w:ascii="Symbol" w:hAnsi="Symbol" w:cs="Symbol"/>
      <w:sz w:val="32"/>
      <w:szCs w:val="32"/>
    </w:rPr>
  </w:style>
  <w:style w:type="paragraph" w:styleId="BodyTextIndent3">
    <w:name w:val="Body Text Indent 3"/>
    <w:basedOn w:val="Normal"/>
    <w:semiHidden/>
    <w:rsid w:val="00045A8B"/>
    <w:pPr>
      <w:ind w:left="851" w:hanging="567"/>
      <w:jc w:val="thaiDistribute"/>
    </w:pPr>
  </w:style>
  <w:style w:type="paragraph" w:styleId="BlockText">
    <w:name w:val="Block Text"/>
    <w:basedOn w:val="Normal"/>
    <w:uiPriority w:val="99"/>
    <w:semiHidden/>
    <w:rsid w:val="00045A8B"/>
    <w:pPr>
      <w:tabs>
        <w:tab w:val="left" w:pos="1134"/>
      </w:tabs>
      <w:ind w:left="1134" w:right="-78" w:hanging="283"/>
    </w:pPr>
    <w:rPr>
      <w:rFonts w:cs="Symbol"/>
    </w:rPr>
  </w:style>
  <w:style w:type="paragraph" w:styleId="Caption">
    <w:name w:val="caption"/>
    <w:basedOn w:val="Normal"/>
    <w:next w:val="Normal"/>
    <w:qFormat/>
    <w:rsid w:val="00045A8B"/>
    <w:pPr>
      <w:ind w:firstLine="720"/>
    </w:pPr>
    <w:rPr>
      <w:rFonts w:cs="Symbol"/>
      <w:b/>
      <w:bCs/>
    </w:rPr>
  </w:style>
  <w:style w:type="paragraph" w:styleId="Header">
    <w:name w:val="header"/>
    <w:basedOn w:val="Normal"/>
    <w:link w:val="HeaderChar"/>
    <w:uiPriority w:val="99"/>
    <w:rsid w:val="00045A8B"/>
    <w:pPr>
      <w:tabs>
        <w:tab w:val="center" w:pos="4153"/>
        <w:tab w:val="right" w:pos="8306"/>
      </w:tabs>
    </w:pPr>
    <w:rPr>
      <w:rFonts w:cs="BrowalliaUPC"/>
      <w:szCs w:val="37"/>
      <w:lang w:eastAsia="x-none"/>
    </w:rPr>
  </w:style>
  <w:style w:type="character" w:customStyle="1" w:styleId="HeaderChar">
    <w:name w:val="Header Char"/>
    <w:link w:val="Header"/>
    <w:uiPriority w:val="99"/>
    <w:rsid w:val="00F43B06"/>
    <w:rPr>
      <w:rFonts w:ascii="Symbol" w:hAnsi="Symbol"/>
      <w:sz w:val="32"/>
      <w:szCs w:val="37"/>
      <w:lang w:val="th-TH"/>
    </w:rPr>
  </w:style>
  <w:style w:type="paragraph" w:styleId="Footer">
    <w:name w:val="footer"/>
    <w:basedOn w:val="Normal"/>
    <w:link w:val="FooterChar"/>
    <w:uiPriority w:val="99"/>
    <w:rsid w:val="00045A8B"/>
    <w:pPr>
      <w:tabs>
        <w:tab w:val="center" w:pos="4153"/>
        <w:tab w:val="right" w:pos="8306"/>
      </w:tabs>
    </w:pPr>
    <w:rPr>
      <w:rFonts w:cs="BrowalliaUPC"/>
      <w:szCs w:val="37"/>
    </w:rPr>
  </w:style>
  <w:style w:type="character" w:customStyle="1" w:styleId="FooterChar">
    <w:name w:val="Footer Char"/>
    <w:link w:val="Footer"/>
    <w:uiPriority w:val="99"/>
    <w:rsid w:val="008258F9"/>
    <w:rPr>
      <w:rFonts w:ascii="Symbol" w:hAnsi="Symbol"/>
      <w:sz w:val="32"/>
      <w:szCs w:val="37"/>
      <w:lang w:val="th-TH"/>
    </w:rPr>
  </w:style>
  <w:style w:type="character" w:styleId="PageNumber">
    <w:name w:val="page number"/>
    <w:basedOn w:val="DefaultParagraphFont"/>
    <w:rsid w:val="00045A8B"/>
  </w:style>
  <w:style w:type="paragraph" w:styleId="BodyText2">
    <w:name w:val="Body Text 2"/>
    <w:basedOn w:val="Normal"/>
    <w:semiHidden/>
    <w:rsid w:val="00045A8B"/>
    <w:pPr>
      <w:jc w:val="thaiDistribute"/>
    </w:pPr>
    <w:rPr>
      <w:rFonts w:cs="Symbol"/>
      <w:lang w:val="en-US"/>
    </w:rPr>
  </w:style>
  <w:style w:type="paragraph" w:customStyle="1" w:styleId="a">
    <w:name w:val="อักขระ อักขระ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BodyText3">
    <w:name w:val="Body Text 3"/>
    <w:basedOn w:val="Normal"/>
    <w:link w:val="BodyText3Char"/>
    <w:uiPriority w:val="99"/>
    <w:rsid w:val="00045A8B"/>
    <w:pPr>
      <w:jc w:val="center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rsid w:val="008258F9"/>
    <w:rPr>
      <w:rFonts w:ascii="Symbol" w:hAnsi="Symbol" w:cs="CordiaNew"/>
      <w:lang w:val="th-TH"/>
    </w:rPr>
  </w:style>
  <w:style w:type="paragraph" w:styleId="ListBullet">
    <w:name w:val="List Bullet"/>
    <w:basedOn w:val="Normal"/>
    <w:autoRedefine/>
    <w:semiHidden/>
    <w:rsid w:val="0087401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360"/>
      <w:ind w:left="562"/>
      <w:jc w:val="thaiDistribute"/>
      <w:textAlignment w:val="auto"/>
    </w:pPr>
    <w:rPr>
      <w:rFonts w:ascii="Angsana New" w:hAnsi="Angsana New" w:cs="Angsana New"/>
      <w:lang w:val="en-US"/>
    </w:rPr>
  </w:style>
  <w:style w:type="paragraph" w:styleId="ListBullet2">
    <w:name w:val="List Bullet 2"/>
    <w:basedOn w:val="Normal"/>
    <w:autoRedefine/>
    <w:semiHidden/>
    <w:rsid w:val="00045A8B"/>
    <w:pPr>
      <w:numPr>
        <w:numId w:val="1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3">
    <w:name w:val="List Bullet 3"/>
    <w:basedOn w:val="Normal"/>
    <w:autoRedefine/>
    <w:semiHidden/>
    <w:rsid w:val="00045A8B"/>
    <w:pPr>
      <w:numPr>
        <w:numId w:val="2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4">
    <w:name w:val="List Bullet 4"/>
    <w:basedOn w:val="Normal"/>
    <w:autoRedefine/>
    <w:semiHidden/>
    <w:rsid w:val="00045A8B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">
    <w:name w:val="List Number"/>
    <w:basedOn w:val="Normal"/>
    <w:semiHidden/>
    <w:rsid w:val="00045A8B"/>
    <w:pPr>
      <w:numPr>
        <w:numId w:val="4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2">
    <w:name w:val="List Number 2"/>
    <w:basedOn w:val="Normal"/>
    <w:semiHidden/>
    <w:rsid w:val="00045A8B"/>
    <w:pPr>
      <w:numPr>
        <w:numId w:val="5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3">
    <w:name w:val="List Number 3"/>
    <w:basedOn w:val="Normal"/>
    <w:semiHidden/>
    <w:rsid w:val="00045A8B"/>
    <w:pPr>
      <w:numPr>
        <w:numId w:val="6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5">
    <w:name w:val="List Number 5"/>
    <w:basedOn w:val="Normal"/>
    <w:semiHidden/>
    <w:rsid w:val="00045A8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4">
    <w:name w:val="List Number 4"/>
    <w:basedOn w:val="Normal"/>
    <w:semiHidden/>
    <w:rsid w:val="00045A8B"/>
    <w:pPr>
      <w:numPr>
        <w:numId w:val="8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5">
    <w:name w:val="List Bullet 5"/>
    <w:basedOn w:val="Normal"/>
    <w:autoRedefine/>
    <w:semiHidden/>
    <w:rsid w:val="00045A8B"/>
    <w:pPr>
      <w:numPr>
        <w:numId w:val="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1stlevelbullet">
    <w:name w:val="AA 1st level bullet"/>
    <w:basedOn w:val="Normal"/>
    <w:rsid w:val="00045A8B"/>
    <w:pPr>
      <w:numPr>
        <w:numId w:val="10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rsid w:val="00045A8B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227"/>
    </w:pPr>
  </w:style>
  <w:style w:type="paragraph" w:customStyle="1" w:styleId="AANumbering">
    <w:name w:val="AA Numbering"/>
    <w:basedOn w:val="Normal"/>
    <w:rsid w:val="00045A8B"/>
    <w:pPr>
      <w:numPr>
        <w:numId w:val="11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ParagraphNumbering">
    <w:name w:val="Paragraph Numbering"/>
    <w:basedOn w:val="Header"/>
    <w:rsid w:val="00045A8B"/>
    <w:pPr>
      <w:numPr>
        <w:numId w:val="12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/>
      <w:sz w:val="18"/>
      <w:szCs w:val="18"/>
      <w:lang w:val="en-US"/>
    </w:rPr>
  </w:style>
  <w:style w:type="paragraph" w:customStyle="1" w:styleId="a0">
    <w:name w:val="???????"/>
    <w:basedOn w:val="Normal"/>
    <w:rsid w:val="00045A8B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Wingdings" w:hAnsi="Wingdings" w:cs="BrowalliaUPC"/>
      <w:sz w:val="30"/>
      <w:szCs w:val="30"/>
    </w:rPr>
  </w:style>
  <w:style w:type="paragraph" w:customStyle="1" w:styleId="Char">
    <w:name w:val="Char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customStyle="1" w:styleId="Char1">
    <w:name w:val="Char1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HTMLPreformatted">
    <w:name w:val="HTML Preformatted"/>
    <w:basedOn w:val="Normal"/>
    <w:semiHidden/>
    <w:rsid w:val="00045A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Verdana" w:hAnsi="Verdana" w:cs="Verdana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1451EE"/>
    <w:tblPr/>
  </w:style>
  <w:style w:type="character" w:customStyle="1" w:styleId="apple-converted-space">
    <w:name w:val="apple-converted-space"/>
    <w:rsid w:val="007169E3"/>
  </w:style>
  <w:style w:type="paragraph" w:styleId="ListParagraph">
    <w:name w:val="List Paragraph"/>
    <w:basedOn w:val="Normal"/>
    <w:link w:val="ListParagraphChar"/>
    <w:uiPriority w:val="34"/>
    <w:qFormat/>
    <w:rsid w:val="003D46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mbria Math" w:eastAsia="Cambria Math" w:hAnsi="Cambria Math" w:cs="Symbol"/>
      <w:sz w:val="22"/>
      <w:szCs w:val="28"/>
      <w:lang w:val="en-US"/>
    </w:rPr>
  </w:style>
  <w:style w:type="character" w:styleId="CommentReference">
    <w:name w:val="annotation reference"/>
    <w:uiPriority w:val="99"/>
    <w:semiHidden/>
    <w:unhideWhenUsed/>
    <w:rsid w:val="006769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69A8"/>
    <w:rPr>
      <w:rFonts w:cs="BrowalliaUPC"/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6769A8"/>
    <w:rPr>
      <w:rFonts w:ascii="Symbol" w:hAnsi="Symbol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69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769A8"/>
    <w:rPr>
      <w:rFonts w:ascii="Symbol" w:hAnsi="Symbol"/>
      <w:b/>
      <w:bCs/>
      <w:szCs w:val="2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69A8"/>
    <w:rPr>
      <w:rFonts w:ascii="Verdana" w:hAnsi="Verdana" w:cs="BrowalliaUPC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6769A8"/>
    <w:rPr>
      <w:rFonts w:ascii="Verdana" w:hAnsi="Verdana"/>
      <w:sz w:val="16"/>
      <w:lang w:val="th-TH"/>
    </w:rPr>
  </w:style>
  <w:style w:type="paragraph" w:styleId="Revision">
    <w:name w:val="Revision"/>
    <w:hidden/>
    <w:uiPriority w:val="99"/>
    <w:semiHidden/>
    <w:rsid w:val="00C92E64"/>
    <w:rPr>
      <w:rFonts w:ascii="Symbol" w:hAnsi="Symbol"/>
      <w:sz w:val="32"/>
      <w:szCs w:val="4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6A42"/>
    <w:pPr>
      <w:tabs>
        <w:tab w:val="left" w:pos="1260"/>
      </w:tabs>
      <w:overflowPunct/>
      <w:autoSpaceDE/>
      <w:autoSpaceDN/>
      <w:adjustRightInd/>
      <w:spacing w:after="120"/>
      <w:ind w:left="1267"/>
      <w:jc w:val="thaiDistribute"/>
      <w:textAlignment w:val="auto"/>
    </w:pPr>
    <w:rPr>
      <w:rFonts w:ascii="BrowalliaUPC" w:eastAsia="Symbol" w:hAnsi="BrowalliaUPC" w:cs="BrowalliaUPC"/>
      <w:color w:val="000000"/>
      <w:lang w:val="x-none"/>
    </w:rPr>
  </w:style>
  <w:style w:type="character" w:customStyle="1" w:styleId="AccPolicyHeadingChar">
    <w:name w:val="Acc Policy Heading Char"/>
    <w:link w:val="AccPolicyHeading"/>
    <w:uiPriority w:val="99"/>
    <w:rsid w:val="006B6A42"/>
    <w:rPr>
      <w:rFonts w:ascii="BrowalliaUPC" w:eastAsia="Symbol" w:hAnsi="BrowalliaUPC"/>
      <w:color w:val="000000"/>
      <w:sz w:val="32"/>
      <w:szCs w:val="32"/>
      <w:lang w:val="x-none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5E34B1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Wingdings" w:hAnsi="Wingdings" w:cs="Wingdings"/>
      <w:sz w:val="22"/>
      <w:szCs w:val="20"/>
      <w:lang w:val="en-GB" w:bidi="ar-SA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C69D2"/>
    <w:rPr>
      <w:rFonts w:cs="BrowalliaUPC"/>
      <w:szCs w:val="40"/>
    </w:rPr>
  </w:style>
  <w:style w:type="character" w:customStyle="1" w:styleId="DateChar">
    <w:name w:val="Date Char"/>
    <w:link w:val="Date"/>
    <w:uiPriority w:val="99"/>
    <w:semiHidden/>
    <w:rsid w:val="002C69D2"/>
    <w:rPr>
      <w:rFonts w:ascii="Symbol" w:hAnsi="Symbol"/>
      <w:sz w:val="32"/>
      <w:szCs w:val="40"/>
      <w:lang w:val="th-TH" w:eastAsia="en-US"/>
    </w:rPr>
  </w:style>
  <w:style w:type="paragraph" w:customStyle="1" w:styleId="Default">
    <w:name w:val="Default"/>
    <w:rsid w:val="007C4B3A"/>
    <w:pPr>
      <w:autoSpaceDE w:val="0"/>
      <w:autoSpaceDN w:val="0"/>
      <w:adjustRightInd w:val="0"/>
    </w:pPr>
    <w:rPr>
      <w:rFonts w:ascii="Symbol" w:eastAsia="Arial" w:hAnsi="Symbol" w:cs="Symbol"/>
      <w:color w:val="000000"/>
      <w:sz w:val="24"/>
      <w:szCs w:val="24"/>
      <w:lang w:eastAsia="ja-JP"/>
    </w:rPr>
  </w:style>
  <w:style w:type="paragraph" w:customStyle="1" w:styleId="a1">
    <w:name w:val="¢éÍ¤ÇÒÁ"/>
    <w:basedOn w:val="Normal"/>
    <w:rsid w:val="000D64A5"/>
    <w:pPr>
      <w:tabs>
        <w:tab w:val="left" w:pos="1080"/>
      </w:tabs>
      <w:overflowPunct/>
      <w:autoSpaceDE/>
      <w:autoSpaceDN/>
      <w:adjustRightInd/>
      <w:textAlignment w:val="auto"/>
    </w:pPr>
    <w:rPr>
      <w:rFonts w:ascii="Wingdings" w:hAnsi="Wingdings" w:cs="Tahoma"/>
      <w:sz w:val="30"/>
      <w:szCs w:val="30"/>
    </w:rPr>
  </w:style>
  <w:style w:type="paragraph" w:customStyle="1" w:styleId="defaultfont">
    <w:name w:val="defaultfont"/>
    <w:basedOn w:val="Normal"/>
    <w:rsid w:val="00BF79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Wingdings" w:eastAsia="Arial" w:hAnsi="Wingdings" w:cs="Wingdings"/>
      <w:sz w:val="24"/>
      <w:szCs w:val="24"/>
      <w:lang w:val="en-US" w:eastAsia="ja-JP"/>
    </w:rPr>
  </w:style>
  <w:style w:type="paragraph" w:customStyle="1" w:styleId="a2">
    <w:name w:val="เนื้อเรื่อง"/>
    <w:basedOn w:val="Normal"/>
    <w:rsid w:val="00244778"/>
    <w:pPr>
      <w:overflowPunct/>
      <w:autoSpaceDE/>
      <w:autoSpaceDN/>
      <w:adjustRightInd/>
      <w:ind w:right="386"/>
      <w:textAlignment w:val="auto"/>
    </w:pPr>
    <w:rPr>
      <w:rFonts w:ascii="Arial" w:eastAsia="Times New Roman" w:hAnsi="Arial" w:cs="Cordia New"/>
      <w:sz w:val="28"/>
      <w:szCs w:val="28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BA23C8"/>
    <w:rPr>
      <w:rFonts w:ascii="Verdana" w:eastAsia="Verdana" w:hAnsi="Verdana"/>
      <w:sz w:val="17"/>
      <w:szCs w:val="28"/>
    </w:rPr>
    <w:tblPr/>
  </w:style>
  <w:style w:type="paragraph" w:styleId="Subtitle">
    <w:name w:val="Subtitle"/>
    <w:basedOn w:val="Title"/>
    <w:next w:val="Normal"/>
    <w:link w:val="SubtitleChar"/>
    <w:uiPriority w:val="11"/>
    <w:qFormat/>
    <w:rsid w:val="008258F9"/>
    <w:pPr>
      <w:keepNext/>
      <w:keepLines/>
      <w:overflowPunct/>
      <w:autoSpaceDE/>
      <w:autoSpaceDN/>
      <w:adjustRightInd/>
      <w:spacing w:after="600"/>
      <w:jc w:val="left"/>
      <w:textAlignment w:val="auto"/>
      <w:outlineLvl w:val="0"/>
    </w:pPr>
    <w:rPr>
      <w:rFonts w:ascii="Verdana" w:eastAsia="Times New Roman" w:hAnsi="Verdana" w:cs="Angsana New"/>
      <w:b w:val="0"/>
      <w:bCs/>
      <w:color w:val="2C5234"/>
      <w:sz w:val="56"/>
      <w:szCs w:val="26"/>
      <w:lang w:val="en-US"/>
    </w:rPr>
  </w:style>
  <w:style w:type="character" w:customStyle="1" w:styleId="SubtitleChar">
    <w:name w:val="Subtitle Char"/>
    <w:link w:val="Subtitle"/>
    <w:uiPriority w:val="11"/>
    <w:rsid w:val="008258F9"/>
    <w:rPr>
      <w:rFonts w:ascii="Verdana" w:eastAsia="Times New Roman" w:hAnsi="Verdana" w:cs="Angsana New"/>
      <w:bCs/>
      <w:color w:val="2C5234"/>
      <w:sz w:val="56"/>
      <w:szCs w:val="26"/>
    </w:rPr>
  </w:style>
  <w:style w:type="character" w:styleId="Strong">
    <w:name w:val="Strong"/>
    <w:uiPriority w:val="22"/>
    <w:qFormat/>
    <w:rsid w:val="008258F9"/>
    <w:rPr>
      <w:b/>
    </w:rPr>
  </w:style>
  <w:style w:type="paragraph" w:styleId="NoSpacing">
    <w:name w:val="No Spacing"/>
    <w:basedOn w:val="Normal"/>
    <w:uiPriority w:val="1"/>
    <w:qFormat/>
    <w:rsid w:val="008258F9"/>
    <w:pPr>
      <w:overflowPunct/>
      <w:autoSpaceDE/>
      <w:autoSpaceDN/>
      <w:adjustRightInd/>
      <w:textAlignment w:val="auto"/>
    </w:pPr>
    <w:rPr>
      <w:rFonts w:ascii="Calibri" w:eastAsia="Verdana" w:hAnsi="Calibri" w:cs="BrowalliaUPC"/>
      <w:sz w:val="22"/>
      <w:szCs w:val="26"/>
      <w:lang w:val="en-US"/>
    </w:rPr>
  </w:style>
  <w:style w:type="paragraph" w:styleId="Quote">
    <w:name w:val="Quote"/>
    <w:basedOn w:val="Heading1"/>
    <w:link w:val="QuoteChar"/>
    <w:uiPriority w:val="29"/>
    <w:qFormat/>
    <w:rsid w:val="008258F9"/>
    <w:pPr>
      <w:keepLines/>
      <w:overflowPunct/>
      <w:autoSpaceDE/>
      <w:autoSpaceDN/>
      <w:adjustRightInd/>
      <w:spacing w:before="360" w:after="360"/>
      <w:contextualSpacing/>
      <w:jc w:val="left"/>
      <w:textAlignment w:val="auto"/>
    </w:pPr>
    <w:rPr>
      <w:rFonts w:ascii="Verdana" w:eastAsia="Times New Roman" w:hAnsi="Verdana" w:cs="Angsana New"/>
      <w:b w:val="0"/>
      <w:color w:val="86BC25"/>
      <w:szCs w:val="26"/>
      <w:lang w:val="en-US"/>
    </w:rPr>
  </w:style>
  <w:style w:type="character" w:customStyle="1" w:styleId="QuoteChar">
    <w:name w:val="Quote Char"/>
    <w:link w:val="Quote"/>
    <w:uiPriority w:val="29"/>
    <w:rsid w:val="008258F9"/>
    <w:rPr>
      <w:rFonts w:ascii="Verdana" w:eastAsia="Times New Roman" w:hAnsi="Verdana" w:cs="Angsana New"/>
      <w:bCs/>
      <w:color w:val="86BC25"/>
      <w:sz w:val="32"/>
      <w:szCs w:val="26"/>
    </w:rPr>
  </w:style>
  <w:style w:type="paragraph" w:styleId="IntenseQuote">
    <w:name w:val="Intense Quote"/>
    <w:basedOn w:val="Quote"/>
    <w:link w:val="IntenseQuoteChar"/>
    <w:uiPriority w:val="30"/>
    <w:qFormat/>
    <w:rsid w:val="008258F9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8258F9"/>
    <w:rPr>
      <w:rFonts w:ascii="Verdana" w:eastAsia="Times New Roman" w:hAnsi="Verdana" w:cs="Angsana New"/>
      <w:bCs/>
      <w:color w:val="2C5234"/>
      <w:sz w:val="32"/>
      <w:szCs w:val="26"/>
    </w:rPr>
  </w:style>
  <w:style w:type="character" w:customStyle="1" w:styleId="BodyTextChar">
    <w:name w:val="Body Text Char"/>
    <w:aliases w:val="bt Char,body text Char,Body Char"/>
    <w:link w:val="BodyText"/>
    <w:semiHidden/>
    <w:rsid w:val="00655518"/>
    <w:rPr>
      <w:rFonts w:ascii="Symbol" w:hAnsi="Symbol" w:cs="CordiaNew"/>
      <w:sz w:val="32"/>
      <w:szCs w:val="32"/>
      <w:lang w:val="th-TH"/>
    </w:rPr>
  </w:style>
  <w:style w:type="paragraph" w:customStyle="1" w:styleId="acctmergecolhdg">
    <w:name w:val="acct merge col hdg"/>
    <w:aliases w:val="mh"/>
    <w:basedOn w:val="Normal"/>
    <w:uiPriority w:val="99"/>
    <w:rsid w:val="00655518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Times New Roman" w:hAnsi="Angsana New" w:cs="Times New Roman"/>
      <w:b/>
      <w:bCs/>
      <w:sz w:val="22"/>
      <w:szCs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943711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character" w:customStyle="1" w:styleId="ui-provider">
    <w:name w:val="ui-provider"/>
    <w:rsid w:val="00F4799B"/>
  </w:style>
  <w:style w:type="paragraph" w:styleId="FootnoteText">
    <w:name w:val="footnote text"/>
    <w:aliases w:val="ft"/>
    <w:basedOn w:val="Normal"/>
    <w:link w:val="FootnoteTextChar"/>
    <w:uiPriority w:val="99"/>
    <w:unhideWhenUsed/>
    <w:rsid w:val="00B721B8"/>
    <w:pPr>
      <w:overflowPunct/>
      <w:autoSpaceDE/>
      <w:autoSpaceDN/>
      <w:adjustRightInd/>
      <w:textAlignment w:val="auto"/>
    </w:pPr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B721B8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B721B8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DE6EF3"/>
    <w:rPr>
      <w:rFonts w:ascii="Cambria Math" w:eastAsia="Cambria Math" w:hAnsi="Cambria Math" w:cs="Symbol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DWIN\C\C2-469(&#3617;&#3636;.&#3618;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FE4326D56547642AF12AB0BDC84DF86" ma:contentTypeVersion="16" ma:contentTypeDescription="สร้างเอกสารใหม่" ma:contentTypeScope="" ma:versionID="f3ac1df3e9023051cfa0f2a9a79a1516">
  <xsd:schema xmlns:xsd="http://www.w3.org/2001/XMLSchema" xmlns:xs="http://www.w3.org/2001/XMLSchema" xmlns:p="http://schemas.microsoft.com/office/2006/metadata/properties" xmlns:ns3="650c5ec1-d312-4c9a-bffc-f84f53aef89e" xmlns:ns4="d660f8a1-2294-46df-8392-3a8224b8d0ac" targetNamespace="http://schemas.microsoft.com/office/2006/metadata/properties" ma:root="true" ma:fieldsID="8247a9aa9e2ae7f59eb2bf0fb9c6ba71" ns3:_="" ns4:_="">
    <xsd:import namespace="650c5ec1-d312-4c9a-bffc-f84f53aef89e"/>
    <xsd:import namespace="d660f8a1-2294-46df-8392-3a8224b8d0a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DateTaken" minOccurs="0"/>
                <xsd:element ref="ns4:MediaLengthInSecond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0c5ec1-d312-4c9a-bffc-f84f53aef89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0f8a1-2294-46df-8392-3a8224b8d0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660f8a1-2294-46df-8392-3a8224b8d0ac" xsi:nil="true"/>
  </documentManagement>
</p:properties>
</file>

<file path=customXml/itemProps1.xml><?xml version="1.0" encoding="utf-8"?>
<ds:datastoreItem xmlns:ds="http://schemas.openxmlformats.org/officeDocument/2006/customXml" ds:itemID="{76BB2EC9-C0AA-4B2B-93B8-762DF5D231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85815C-3D35-4BA9-B670-1D6D4438E0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0c5ec1-d312-4c9a-bffc-f84f53aef89e"/>
    <ds:schemaRef ds:uri="d660f8a1-2294-46df-8392-3a8224b8d0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871C57-C80A-489E-A936-E032A2C4C5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DE2FCF-AFF3-44E7-B7FC-526A688C6094}">
  <ds:schemaRefs>
    <ds:schemaRef ds:uri="http://schemas.microsoft.com/office/2006/metadata/properties"/>
    <ds:schemaRef ds:uri="http://schemas.microsoft.com/office/infopath/2007/PartnerControls"/>
    <ds:schemaRef ds:uri="d660f8a1-2294-46df-8392-3a8224b8d0ac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C2-469(มิ.ย).dot</Template>
  <TotalTime>169</TotalTime>
  <Pages>44</Pages>
  <Words>16195</Words>
  <Characters>70755</Characters>
  <Application>Microsoft Office Word</Application>
  <DocSecurity>0</DocSecurity>
  <Lines>589</Lines>
  <Paragraphs>173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auditing PKF</Company>
  <LinksUpToDate>false</LinksUpToDate>
  <CharactersWithSpaces>86777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JaruwanS</dc:creator>
  <cp:keywords/>
  <cp:lastModifiedBy>pthantapanit@deloitte.com</cp:lastModifiedBy>
  <cp:revision>102</cp:revision>
  <cp:lastPrinted>2025-11-14T11:54:00Z</cp:lastPrinted>
  <dcterms:created xsi:type="dcterms:W3CDTF">2025-11-05T18:51:00Z</dcterms:created>
  <dcterms:modified xsi:type="dcterms:W3CDTF">2025-11-14T11:54:00Z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0x010100EFE4326D56547642AF12AB0BDC84DF86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2021-07-14T10:56:47Z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94dc11f7-1361-4244-8b9d-31896b82c3b4</vt:lpwstr>
  </property>
  <property fmtid="{D5CDD505-2E9C-101B-9397-08002B2CF9AE}" pid="9" name="MSIP_Label_ea60d57e-af5b-4752-ac57-3e4f28ca11dc_ContentBits">
    <vt:lpwstr>0</vt:lpwstr>
  </property>
  <property fmtid="{D5CDD505-2E9C-101B-9397-08002B2CF9AE}" pid="10" name="GrammarlyDocumentId">
    <vt:lpwstr>c5e60f7cdbf7729767ad9035fad1f965823b1834bfa56f0a8b1cacfabd94c909</vt:lpwstr>
  </property>
  <property fmtid="{D5CDD505-2E9C-101B-9397-08002B2CF9AE}" pid="11" name="MediaServiceImageTags">
    <vt:lpwstr/>
  </property>
</Properties>
</file>