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9BC8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Title"/>
      <w:bookmarkEnd w:id="0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8457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1"/>
    </w:p>
    <w:p w14:paraId="644111D5" w14:textId="77777777" w:rsidR="007E3E05" w:rsidRPr="008457DC" w:rsidRDefault="007E3E0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94028C8" w14:textId="77777777" w:rsidR="00F2697D" w:rsidRPr="008457DC" w:rsidRDefault="00F2697D" w:rsidP="00F26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042C2107" w14:textId="4AC5D4B4" w:rsidR="00BB4BC4" w:rsidRPr="008457DC" w:rsidRDefault="00BB4BC4" w:rsidP="00BB4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85537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="00785537" w:rsidRPr="008457D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85537" w:rsidRPr="008457DC">
        <w:rPr>
          <w:rFonts w:asciiTheme="majorBidi" w:hAnsiTheme="majorBidi" w:cstheme="majorBidi"/>
          <w:sz w:val="32"/>
          <w:szCs w:val="32"/>
        </w:rPr>
        <w:t xml:space="preserve"> 3</w:t>
      </w:r>
      <w:r w:rsidR="00785537">
        <w:rPr>
          <w:rFonts w:asciiTheme="majorBidi" w:hAnsiTheme="majorBidi" w:cstheme="majorBidi"/>
          <w:sz w:val="32"/>
          <w:szCs w:val="32"/>
        </w:rPr>
        <w:t>0</w:t>
      </w:r>
      <w:r w:rsidR="00785537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785537" w:rsidRPr="00845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457D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13F72971" w14:textId="77777777" w:rsidR="00FC07E1" w:rsidRPr="008457DC" w:rsidRDefault="00FC07E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FDA0B5" w14:textId="2352617B" w:rsidR="00D37555" w:rsidRPr="008457DC" w:rsidRDefault="004F616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0830F9D0" w14:textId="77777777" w:rsidR="00D37555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0AEC44" w14:textId="77777777" w:rsidR="00D9725B" w:rsidRPr="008457DC" w:rsidRDefault="00D9725B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9725B" w:rsidRPr="008457DC" w:rsidSect="00A96A58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89646F7" w14:textId="61D18E90" w:rsidR="00D37555" w:rsidRPr="008457DC" w:rsidRDefault="00122B8D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82D62F3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1FB55C2D" w:rsidR="00D37555" w:rsidRPr="008457DC" w:rsidRDefault="00B66A2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457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04422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D37555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เบทาโกร จำกัด (มหาชน)</w:t>
      </w:r>
    </w:p>
    <w:p w14:paraId="76142E63" w14:textId="0A8C8EEA" w:rsidR="005A0C13" w:rsidRPr="008457DC" w:rsidRDefault="005A0C13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0E39B5AA" w14:textId="1AEBB0AD" w:rsidR="002C7A33" w:rsidRDefault="00BB4BC4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0768E2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เฉพาะกิจการ ณ วันที่ </w:t>
      </w:r>
      <w:r w:rsidR="00785537" w:rsidRPr="000768E2">
        <w:rPr>
          <w:rFonts w:asciiTheme="majorBidi" w:eastAsia="Calibri" w:hAnsiTheme="majorBidi" w:cstheme="majorBidi"/>
          <w:sz w:val="30"/>
          <w:szCs w:val="30"/>
        </w:rPr>
        <w:t>3</w:t>
      </w:r>
      <w:r w:rsidR="00785537">
        <w:rPr>
          <w:rFonts w:asciiTheme="majorBidi" w:eastAsia="Calibri" w:hAnsiTheme="majorBidi" w:cstheme="majorBidi"/>
          <w:sz w:val="30"/>
          <w:szCs w:val="30"/>
        </w:rPr>
        <w:t>0</w:t>
      </w:r>
      <w:r w:rsidR="00785537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85537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="00785537"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 xml:space="preserve">8 </w:t>
      </w:r>
      <w:r w:rsidRPr="000768E2">
        <w:rPr>
          <w:rFonts w:asciiTheme="majorBidi" w:eastAsia="Calibri" w:hAnsiTheme="majorBidi" w:cstheme="majorBidi"/>
          <w:sz w:val="30"/>
          <w:szCs w:val="30"/>
        </w:rPr>
        <w:br/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สำหรับงวดสามเดือนและ</w:t>
      </w:r>
      <w:r w:rsidR="00785537">
        <w:rPr>
          <w:rFonts w:asciiTheme="majorBidi" w:eastAsia="Calibri" w:hAnsiTheme="majorBidi" w:cstheme="majorBidi" w:hint="cs"/>
          <w:sz w:val="30"/>
          <w:szCs w:val="30"/>
          <w:cs/>
        </w:rPr>
        <w:t>เก้าเดือนสิ้นสุด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 w:rsidR="00785537" w:rsidRPr="000768E2">
        <w:rPr>
          <w:rFonts w:asciiTheme="majorBidi" w:eastAsia="Calibri" w:hAnsiTheme="majorBidi" w:cstheme="majorBidi"/>
          <w:sz w:val="30"/>
          <w:szCs w:val="30"/>
        </w:rPr>
        <w:t>3</w:t>
      </w:r>
      <w:r w:rsidR="00785537">
        <w:rPr>
          <w:rFonts w:asciiTheme="majorBidi" w:eastAsia="Calibri" w:hAnsiTheme="majorBidi" w:cstheme="majorBidi"/>
          <w:sz w:val="30"/>
          <w:szCs w:val="30"/>
        </w:rPr>
        <w:t>0</w:t>
      </w:r>
      <w:r w:rsidR="00785537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85537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="00785537"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</w:rPr>
        <w:t xml:space="preserve">2568 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เฉพาะกิจการ </w:t>
      </w:r>
      <w:r>
        <w:rPr>
          <w:rFonts w:asciiTheme="majorBidi" w:eastAsia="Calibri" w:hAnsiTheme="majorBidi" w:cstheme="majorBidi"/>
          <w:spacing w:val="-4"/>
          <w:sz w:val="30"/>
          <w:szCs w:val="30"/>
        </w:rPr>
        <w:br/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และงบกระแสเงินสดรวมและงบกระแสเงินสดเฉพาะกิจกา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ร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สำหรับงวด</w:t>
      </w:r>
      <w:r w:rsidR="00785537">
        <w:rPr>
          <w:rFonts w:asciiTheme="majorBidi" w:eastAsia="Calibri" w:hAnsiTheme="majorBidi" w:cstheme="majorBidi" w:hint="cs"/>
          <w:sz w:val="30"/>
          <w:szCs w:val="30"/>
          <w:cs/>
        </w:rPr>
        <w:t>เก้าเดือนสิ้นสุด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วันที่ </w:t>
      </w:r>
      <w:r w:rsidR="00785537" w:rsidRPr="000768E2">
        <w:rPr>
          <w:rFonts w:asciiTheme="majorBidi" w:eastAsia="Calibri" w:hAnsiTheme="majorBidi" w:cstheme="majorBidi"/>
          <w:sz w:val="30"/>
          <w:szCs w:val="30"/>
        </w:rPr>
        <w:t>3</w:t>
      </w:r>
      <w:r w:rsidR="00785537">
        <w:rPr>
          <w:rFonts w:asciiTheme="majorBidi" w:eastAsia="Calibri" w:hAnsiTheme="majorBidi" w:cstheme="majorBidi"/>
          <w:sz w:val="30"/>
          <w:szCs w:val="30"/>
        </w:rPr>
        <w:t>0</w:t>
      </w:r>
      <w:r w:rsidR="00785537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85537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="00785537"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Calibri" w:hAnsiTheme="majorBidi" w:cstheme="majorBidi"/>
          <w:spacing w:val="-4"/>
          <w:sz w:val="30"/>
          <w:szCs w:val="30"/>
        </w:rPr>
        <w:t>8</w:t>
      </w:r>
      <w:r w:rsidR="00F2697D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2697D"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</w:t>
      </w:r>
      <w:r w:rsidR="00F2697D"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น</w:t>
      </w:r>
      <w:r w:rsidR="00F2697D"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ระหว่างกาล) ของบริษัท เบทาโกร จำกัด (มหาชน) และบริษัทย่อย</w:t>
      </w:r>
      <w:r w:rsidR="00F2697D"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 และของเฉพาะบริษัท เบทาโกร จำกัด (มหาชน) ตามลำดับ ซึ่งผู้บริหาร</w:t>
      </w:r>
      <w:r w:rsidR="00F2697D" w:rsidRPr="007070B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2697D" w:rsidRPr="007070B5">
        <w:rPr>
          <w:rFonts w:asciiTheme="majorBidi" w:eastAsia="Calibri" w:hAnsiTheme="majorBidi" w:cstheme="majorBidi"/>
          <w:spacing w:val="-2"/>
          <w:sz w:val="30"/>
          <w:szCs w:val="30"/>
        </w:rPr>
        <w:t>34</w:t>
      </w:r>
      <w:r w:rsidR="00F2697D" w:rsidRPr="00132F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2697D" w:rsidRPr="00132F94">
        <w:rPr>
          <w:rFonts w:asciiTheme="majorBidi" w:eastAsia="Calibr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</w:t>
      </w:r>
      <w:r w:rsidR="00F2697D" w:rsidRPr="00132F94">
        <w:rPr>
          <w:rFonts w:asciiTheme="majorBidi" w:eastAsia="Calibri" w:hAnsiTheme="majorBidi" w:cstheme="majorBidi" w:hint="cs"/>
          <w:sz w:val="30"/>
          <w:szCs w:val="30"/>
          <w:cs/>
        </w:rPr>
        <w:t>ป</w:t>
      </w:r>
      <w:r w:rsidR="00F2697D" w:rsidRPr="00132F94">
        <w:rPr>
          <w:rFonts w:asciiTheme="majorBidi" w:eastAsia="Calibri" w:hAnsiTheme="majorBidi" w:cstheme="majorBidi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58F1187E" w14:textId="77777777" w:rsidR="00F2697D" w:rsidRPr="008457DC" w:rsidRDefault="00F2697D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F8B76A" w14:textId="2972C158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8457D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701DD1" w14:textId="1234B465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0AF93586" w14:textId="779095E7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51C18" w:rsidRPr="008457DC">
        <w:rPr>
          <w:rFonts w:asciiTheme="majorBidi" w:hAnsiTheme="majorBidi" w:cstheme="majorBidi"/>
          <w:sz w:val="30"/>
          <w:szCs w:val="30"/>
        </w:rPr>
        <w:t>2410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จำกัดกว่าการตรวจสอบตามมาตรฐานการสอบบัญชี</w:t>
      </w:r>
      <w:r w:rsidR="002011A6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ที่สอบทาน</w:t>
      </w:r>
    </w:p>
    <w:p w14:paraId="59BFDA33" w14:textId="77777777" w:rsidR="005A0C13" w:rsidRPr="008457DC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8457DC" w:rsidRDefault="005A0C13" w:rsidP="005A0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8457DC" w:rsidSect="00A96A5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2DCBF4FF" w14:textId="39BC094A" w:rsidR="00E972A9" w:rsidRPr="008457DC" w:rsidRDefault="005B3A9B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ข้อสรุป</w:t>
      </w:r>
      <w:r w:rsidR="00E972A9"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7DBD3006" w14:textId="77777777" w:rsidR="00A96A58" w:rsidRPr="008457DC" w:rsidRDefault="00A96A58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E4BBF" w14:textId="45E7A945" w:rsidR="00E972A9" w:rsidRPr="008457DC" w:rsidRDefault="005B3A9B" w:rsidP="00A96A5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457DC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ฉบับที่ </w:t>
      </w:r>
      <w:r w:rsidR="00E51C18" w:rsidRPr="008457DC">
        <w:rPr>
          <w:rFonts w:asciiTheme="majorBidi" w:eastAsia="Calibri" w:hAnsiTheme="majorBidi" w:cstheme="majorBidi"/>
          <w:sz w:val="30"/>
          <w:szCs w:val="30"/>
        </w:rPr>
        <w:t>34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D01D70" w14:textId="77777777" w:rsidR="005B3A9B" w:rsidRPr="008457DC" w:rsidRDefault="005B3A9B" w:rsidP="00A96A58">
      <w:pPr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53789F1" w14:textId="1A57FF97" w:rsidR="005126E3" w:rsidRPr="008457DC" w:rsidRDefault="005126E3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3CF51108" w14:textId="209B3D32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7E87601B" w14:textId="2A7EEDD0" w:rsidR="00643816" w:rsidRPr="00BB2536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275FDBB" w14:textId="77777777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8457DC" w:rsidRDefault="005A0C1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C080DED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(</w:t>
      </w:r>
      <w:r w:rsidR="00F0771E" w:rsidRPr="00F0771E">
        <w:rPr>
          <w:rFonts w:asciiTheme="majorBidi" w:hAnsiTheme="majorBidi" w:cs="Angsana New" w:hint="cs"/>
          <w:cs/>
          <w:lang w:val="en-US"/>
        </w:rPr>
        <w:t>พรทิพย์</w:t>
      </w:r>
      <w:r w:rsidR="00F0771E" w:rsidRPr="00F0771E">
        <w:rPr>
          <w:rFonts w:asciiTheme="majorBidi" w:hAnsiTheme="majorBidi" w:cs="Angsana New"/>
          <w:cs/>
          <w:lang w:val="en-US"/>
        </w:rPr>
        <w:t xml:space="preserve"> </w:t>
      </w:r>
      <w:r w:rsidR="00F0771E" w:rsidRPr="00F0771E">
        <w:rPr>
          <w:rFonts w:asciiTheme="majorBidi" w:hAnsiTheme="majorBidi" w:cs="Angsana New" w:hint="cs"/>
          <w:cs/>
          <w:lang w:val="en-US"/>
        </w:rPr>
        <w:t>ริมดุสิต</w:t>
      </w:r>
      <w:r w:rsidRPr="008457DC">
        <w:rPr>
          <w:rFonts w:asciiTheme="majorBidi" w:hAnsiTheme="majorBidi" w:cstheme="majorBidi"/>
          <w:cs/>
        </w:rPr>
        <w:t>)</w:t>
      </w:r>
    </w:p>
    <w:p w14:paraId="24B95576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51AB5B3F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8457DC">
        <w:rPr>
          <w:rFonts w:asciiTheme="majorBidi" w:hAnsiTheme="majorBidi" w:cstheme="majorBidi"/>
          <w:cs/>
          <w:lang w:val="en-US"/>
        </w:rPr>
        <w:t>เลข</w:t>
      </w:r>
      <w:r w:rsidRPr="008457DC">
        <w:rPr>
          <w:rFonts w:asciiTheme="majorBidi" w:hAnsiTheme="majorBidi" w:cstheme="majorBidi"/>
          <w:cs/>
        </w:rPr>
        <w:t xml:space="preserve">ทะเบียน </w:t>
      </w:r>
      <w:r w:rsidR="00F33DD6" w:rsidRPr="00F33DD6">
        <w:rPr>
          <w:rFonts w:asciiTheme="majorBidi" w:hAnsiTheme="majorBidi" w:cstheme="majorBidi"/>
          <w:lang w:val="en-US"/>
        </w:rPr>
        <w:t>5565</w:t>
      </w:r>
    </w:p>
    <w:p w14:paraId="0D8C9D48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8457DC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bookmarkEnd w:id="2"/>
    <w:p w14:paraId="24B5C015" w14:textId="003089E2" w:rsidR="002769F6" w:rsidRPr="008457DC" w:rsidRDefault="00FC5EDA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10</w:t>
      </w:r>
      <w:r w:rsidR="00785537">
        <w:rPr>
          <w:rFonts w:asciiTheme="majorBidi" w:hAnsiTheme="majorBidi" w:cstheme="majorBidi"/>
          <w:sz w:val="30"/>
          <w:szCs w:val="30"/>
        </w:rPr>
        <w:t xml:space="preserve"> </w:t>
      </w:r>
      <w:r w:rsidR="0078553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126E5A">
        <w:rPr>
          <w:rFonts w:asciiTheme="majorBidi" w:hAnsiTheme="majorBidi" w:cstheme="majorBidi"/>
          <w:sz w:val="30"/>
          <w:szCs w:val="30"/>
        </w:rPr>
        <w:t>2568</w:t>
      </w:r>
    </w:p>
    <w:sectPr w:rsidR="002769F6" w:rsidRPr="008457DC" w:rsidSect="00A96A58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F4C99" w14:textId="77777777" w:rsidR="001A08CC" w:rsidRDefault="001A08CC">
      <w:r>
        <w:separator/>
      </w:r>
    </w:p>
  </w:endnote>
  <w:endnote w:type="continuationSeparator" w:id="0">
    <w:p w14:paraId="0C793C5D" w14:textId="77777777" w:rsidR="001A08CC" w:rsidRDefault="001A08CC">
      <w:r>
        <w:continuationSeparator/>
      </w:r>
    </w:p>
  </w:endnote>
  <w:endnote w:type="continuationNotice" w:id="1">
    <w:p w14:paraId="791047E5" w14:textId="77777777" w:rsidR="001A08CC" w:rsidRDefault="001A08C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52FFD" w14:textId="46ACEDFF" w:rsidR="005C3402" w:rsidRDefault="005C3402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E51C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5C3402" w:rsidRDefault="005C3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CBFCD" w14:textId="77777777" w:rsidR="005C3402" w:rsidRPr="00E66D77" w:rsidRDefault="005C3402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12FA" w14:textId="733330D1" w:rsidR="005C3402" w:rsidRPr="00BB4BC4" w:rsidRDefault="005C3402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  <w:lang w:val="pt-BR"/>
      </w:rPr>
    </w:pPr>
    <w:r w:rsidRPr="00BB4BC4">
      <w:rPr>
        <w:rStyle w:val="PageNumber"/>
        <w:rFonts w:ascii="Angsana New" w:hAnsi="Angsana New"/>
        <w:sz w:val="30"/>
        <w:szCs w:val="30"/>
        <w:lang w:val="pt-BR"/>
      </w:rPr>
      <w:t>2</w:t>
    </w:r>
  </w:p>
  <w:p w14:paraId="24D6BD37" w14:textId="4B6B2ED7" w:rsidR="005C3402" w:rsidRPr="00BB4BC4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B4BC4">
      <w:rPr>
        <w:rFonts w:ascii="Angsana New" w:hAnsi="Angsana New"/>
        <w:i/>
        <w:iCs/>
        <w:sz w:val="30"/>
        <w:szCs w:val="30"/>
        <w:lang w:val="pt-BR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4125CF">
      <w:rPr>
        <w:rFonts w:ascii="Angsana New" w:hAnsi="Angsana New"/>
        <w:i/>
        <w:iCs/>
        <w:noProof/>
        <w:sz w:val="30"/>
        <w:szCs w:val="30"/>
        <w:lang w:val="pt-BR"/>
      </w:rPr>
      <w:t>1716553_2025Dec_FSA_Betagro Public Company Limited_09t_Q3_1.DOCX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B4BC4">
      <w:rPr>
        <w:rFonts w:ascii="Angsana New" w:hAnsi="Angsana New"/>
        <w:i/>
        <w:iCs/>
        <w:sz w:val="30"/>
        <w:szCs w:val="30"/>
        <w:lang w:val="pt-BR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3718A" w14:textId="77777777" w:rsidR="005C3402" w:rsidRPr="00E2000D" w:rsidRDefault="005C340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9F029" w14:textId="77777777" w:rsidR="001A08CC" w:rsidRDefault="001A08CC">
      <w:r>
        <w:separator/>
      </w:r>
    </w:p>
  </w:footnote>
  <w:footnote w:type="continuationSeparator" w:id="0">
    <w:p w14:paraId="516BF323" w14:textId="77777777" w:rsidR="001A08CC" w:rsidRDefault="001A08CC">
      <w:r>
        <w:continuationSeparator/>
      </w:r>
    </w:p>
  </w:footnote>
  <w:footnote w:type="continuationNotice" w:id="1">
    <w:p w14:paraId="0CB88469" w14:textId="77777777" w:rsidR="001A08CC" w:rsidRDefault="001A08C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3174" w14:textId="247F01CA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7459E8" w14:textId="05A9E39D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18DB8B4" w14:textId="14F3B3D9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47593B" w14:textId="20371EA0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9EB311" w14:textId="77777777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3EFF7D3" w14:textId="77777777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64C4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39E9C8E" w14:textId="77777777" w:rsidR="005C3402" w:rsidRDefault="005C3402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8B5E6" w14:textId="267A1AEC" w:rsidR="005C3402" w:rsidRDefault="005C3402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30</w:t>
    </w:r>
    <w:r w:rsidRPr="0002045B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2564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0E12D65E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F5F0" w14:textId="77777777" w:rsidR="005C3402" w:rsidRPr="00D9725B" w:rsidRDefault="005C3402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19755FB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F8890E2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735825B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E342915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376F96E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DFF066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D7DA6A" w14:textId="77777777" w:rsidR="005C3402" w:rsidRPr="00D9725B" w:rsidRDefault="005C3402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3FE9" w14:textId="77777777" w:rsidR="005C3402" w:rsidRPr="008E10A7" w:rsidRDefault="005C3402" w:rsidP="00AA773A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228C4A2" w14:textId="77777777" w:rsidR="005C3402" w:rsidRDefault="005C3402" w:rsidP="00AA7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0C3F69" w14:textId="77777777" w:rsidR="005C3402" w:rsidRDefault="005C3402" w:rsidP="00AA77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0A44B" w14:textId="2840187A" w:rsidR="005C3402" w:rsidRPr="00B1772B" w:rsidRDefault="005C3402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DF7D045" w14:textId="66FDB9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C78280" w14:textId="36E62B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724DC77" w14:textId="77777777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7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19"/>
  </w:num>
  <w:num w:numId="3" w16cid:durableId="1421297319">
    <w:abstractNumId w:val="12"/>
  </w:num>
  <w:num w:numId="4" w16cid:durableId="2021466238">
    <w:abstractNumId w:val="6"/>
  </w:num>
  <w:num w:numId="5" w16cid:durableId="890000956">
    <w:abstractNumId w:val="30"/>
  </w:num>
  <w:num w:numId="6" w16cid:durableId="1748382834">
    <w:abstractNumId w:val="10"/>
  </w:num>
  <w:num w:numId="7" w16cid:durableId="1491554610">
    <w:abstractNumId w:val="11"/>
  </w:num>
  <w:num w:numId="8" w16cid:durableId="1201935835">
    <w:abstractNumId w:val="26"/>
  </w:num>
  <w:num w:numId="9" w16cid:durableId="740981934">
    <w:abstractNumId w:val="25"/>
  </w:num>
  <w:num w:numId="10" w16cid:durableId="533538954">
    <w:abstractNumId w:val="23"/>
  </w:num>
  <w:num w:numId="11" w16cid:durableId="354697771">
    <w:abstractNumId w:val="21"/>
  </w:num>
  <w:num w:numId="12" w16cid:durableId="147868124">
    <w:abstractNumId w:val="8"/>
  </w:num>
  <w:num w:numId="13" w16cid:durableId="1967154160">
    <w:abstractNumId w:val="29"/>
  </w:num>
  <w:num w:numId="14" w16cid:durableId="1959025773">
    <w:abstractNumId w:val="34"/>
  </w:num>
  <w:num w:numId="15" w16cid:durableId="1610818368">
    <w:abstractNumId w:val="33"/>
  </w:num>
  <w:num w:numId="16" w16cid:durableId="1443449995">
    <w:abstractNumId w:val="32"/>
  </w:num>
  <w:num w:numId="17" w16cid:durableId="975990003">
    <w:abstractNumId w:val="0"/>
  </w:num>
  <w:num w:numId="18" w16cid:durableId="918831493">
    <w:abstractNumId w:val="18"/>
  </w:num>
  <w:num w:numId="19" w16cid:durableId="545990217">
    <w:abstractNumId w:val="27"/>
  </w:num>
  <w:num w:numId="20" w16cid:durableId="82922752">
    <w:abstractNumId w:val="4"/>
  </w:num>
  <w:num w:numId="21" w16cid:durableId="760640504">
    <w:abstractNumId w:val="20"/>
  </w:num>
  <w:num w:numId="22" w16cid:durableId="2028215818">
    <w:abstractNumId w:val="28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4"/>
  </w:num>
  <w:num w:numId="26" w16cid:durableId="1551846289">
    <w:abstractNumId w:val="14"/>
  </w:num>
  <w:num w:numId="27" w16cid:durableId="1078094171">
    <w:abstractNumId w:val="13"/>
  </w:num>
  <w:num w:numId="28" w16cid:durableId="342392137">
    <w:abstractNumId w:val="31"/>
  </w:num>
  <w:num w:numId="29" w16cid:durableId="1738816542">
    <w:abstractNumId w:val="3"/>
  </w:num>
  <w:num w:numId="30" w16cid:durableId="215356383">
    <w:abstractNumId w:val="16"/>
  </w:num>
  <w:num w:numId="31" w16cid:durableId="1978488861">
    <w:abstractNumId w:val="17"/>
  </w:num>
  <w:num w:numId="32" w16cid:durableId="987435093">
    <w:abstractNumId w:val="5"/>
  </w:num>
  <w:num w:numId="33" w16cid:durableId="1808427325">
    <w:abstractNumId w:val="15"/>
  </w:num>
  <w:num w:numId="34" w16cid:durableId="968392489">
    <w:abstractNumId w:val="22"/>
  </w:num>
  <w:num w:numId="35" w16cid:durableId="38051866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2E04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0CA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52E"/>
    <w:rsid w:val="0002077C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84B"/>
    <w:rsid w:val="000219EA"/>
    <w:rsid w:val="00021C98"/>
    <w:rsid w:val="00021D12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5F23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1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1E90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2A9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70A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D07"/>
    <w:rsid w:val="000A606C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68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2D7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0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7A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78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E5A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4E87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54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AFE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63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5E3"/>
    <w:rsid w:val="00162628"/>
    <w:rsid w:val="001626AB"/>
    <w:rsid w:val="001628A2"/>
    <w:rsid w:val="00162ADE"/>
    <w:rsid w:val="00162F4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716A"/>
    <w:rsid w:val="00167450"/>
    <w:rsid w:val="0016769D"/>
    <w:rsid w:val="001677E3"/>
    <w:rsid w:val="00167ADB"/>
    <w:rsid w:val="00167C40"/>
    <w:rsid w:val="00167D36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D7A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601"/>
    <w:rsid w:val="0018577A"/>
    <w:rsid w:val="001857E3"/>
    <w:rsid w:val="00185C1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8CC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574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31F"/>
    <w:rsid w:val="001C3973"/>
    <w:rsid w:val="001C3A4F"/>
    <w:rsid w:val="001C3ABC"/>
    <w:rsid w:val="001C3BF5"/>
    <w:rsid w:val="001C3D12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78D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C9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B8A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56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0B"/>
    <w:rsid w:val="002334C1"/>
    <w:rsid w:val="00233548"/>
    <w:rsid w:val="002335E0"/>
    <w:rsid w:val="0023390D"/>
    <w:rsid w:val="0023393B"/>
    <w:rsid w:val="00233AC8"/>
    <w:rsid w:val="00233D33"/>
    <w:rsid w:val="00233DDE"/>
    <w:rsid w:val="002341BD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518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6A7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8F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A94"/>
    <w:rsid w:val="00285120"/>
    <w:rsid w:val="00285507"/>
    <w:rsid w:val="00285522"/>
    <w:rsid w:val="0028589F"/>
    <w:rsid w:val="0028595E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B5D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0E"/>
    <w:rsid w:val="002B5019"/>
    <w:rsid w:val="002B5174"/>
    <w:rsid w:val="002B52A7"/>
    <w:rsid w:val="002B538C"/>
    <w:rsid w:val="002B53E2"/>
    <w:rsid w:val="002B5434"/>
    <w:rsid w:val="002B54F1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612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B12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7C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663"/>
    <w:rsid w:val="0031274D"/>
    <w:rsid w:val="003128B5"/>
    <w:rsid w:val="00312F0F"/>
    <w:rsid w:val="00312F96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93A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255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0FDC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68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1D61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CBC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00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8E"/>
    <w:rsid w:val="003F31C9"/>
    <w:rsid w:val="003F3353"/>
    <w:rsid w:val="003F33A0"/>
    <w:rsid w:val="003F34B9"/>
    <w:rsid w:val="003F3529"/>
    <w:rsid w:val="003F3895"/>
    <w:rsid w:val="003F3B22"/>
    <w:rsid w:val="003F3C03"/>
    <w:rsid w:val="003F3C67"/>
    <w:rsid w:val="003F4102"/>
    <w:rsid w:val="003F4461"/>
    <w:rsid w:val="003F4740"/>
    <w:rsid w:val="003F4AEE"/>
    <w:rsid w:val="003F4C12"/>
    <w:rsid w:val="003F4D18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24D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949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215E"/>
    <w:rsid w:val="004121FE"/>
    <w:rsid w:val="0041241A"/>
    <w:rsid w:val="004124D4"/>
    <w:rsid w:val="004124FC"/>
    <w:rsid w:val="004125CF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9C4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6A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A91"/>
    <w:rsid w:val="00426C13"/>
    <w:rsid w:val="00426C36"/>
    <w:rsid w:val="0042712F"/>
    <w:rsid w:val="004273F1"/>
    <w:rsid w:val="004275CC"/>
    <w:rsid w:val="00427924"/>
    <w:rsid w:val="0042798B"/>
    <w:rsid w:val="00427C4E"/>
    <w:rsid w:val="00427C6E"/>
    <w:rsid w:val="00427CF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6A7"/>
    <w:rsid w:val="0043787E"/>
    <w:rsid w:val="004378F1"/>
    <w:rsid w:val="004378F8"/>
    <w:rsid w:val="00437906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440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5A9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AA9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B40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944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98A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3A1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1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389"/>
    <w:rsid w:val="004E07C1"/>
    <w:rsid w:val="004E081E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5D9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91C"/>
    <w:rsid w:val="005129FC"/>
    <w:rsid w:val="00512A5A"/>
    <w:rsid w:val="00512BA9"/>
    <w:rsid w:val="00512D0D"/>
    <w:rsid w:val="00512ED8"/>
    <w:rsid w:val="005130CB"/>
    <w:rsid w:val="005131B1"/>
    <w:rsid w:val="00513210"/>
    <w:rsid w:val="00513451"/>
    <w:rsid w:val="00513A40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5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9ED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9DB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947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652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500A"/>
    <w:rsid w:val="005851A7"/>
    <w:rsid w:val="00585406"/>
    <w:rsid w:val="005855EE"/>
    <w:rsid w:val="00585969"/>
    <w:rsid w:val="00585B3A"/>
    <w:rsid w:val="00585EEA"/>
    <w:rsid w:val="00586128"/>
    <w:rsid w:val="005861D3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8C3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2F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B34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C87"/>
    <w:rsid w:val="005D7D8E"/>
    <w:rsid w:val="005E01F3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E3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3A7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B3C"/>
    <w:rsid w:val="00634C6B"/>
    <w:rsid w:val="00634D87"/>
    <w:rsid w:val="00634E0A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7D3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1AE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3CE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2E82"/>
    <w:rsid w:val="006931A9"/>
    <w:rsid w:val="00693301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26E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3EE0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6B8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DC5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B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3A2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EF2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3B2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37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2F"/>
    <w:rsid w:val="00793341"/>
    <w:rsid w:val="0079358F"/>
    <w:rsid w:val="0079359E"/>
    <w:rsid w:val="0079362E"/>
    <w:rsid w:val="007937E7"/>
    <w:rsid w:val="00793ABE"/>
    <w:rsid w:val="00793D5A"/>
    <w:rsid w:val="00793DE8"/>
    <w:rsid w:val="00793E3A"/>
    <w:rsid w:val="00793E8A"/>
    <w:rsid w:val="00793F50"/>
    <w:rsid w:val="00793F7D"/>
    <w:rsid w:val="007940AA"/>
    <w:rsid w:val="00794555"/>
    <w:rsid w:val="0079481B"/>
    <w:rsid w:val="00794A62"/>
    <w:rsid w:val="00794F19"/>
    <w:rsid w:val="007951B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BD4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4FC9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882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34D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4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503"/>
    <w:rsid w:val="0080076B"/>
    <w:rsid w:val="0080087C"/>
    <w:rsid w:val="00800E0E"/>
    <w:rsid w:val="008010FF"/>
    <w:rsid w:val="008015CA"/>
    <w:rsid w:val="008015F3"/>
    <w:rsid w:val="008015F9"/>
    <w:rsid w:val="008017A3"/>
    <w:rsid w:val="00801A02"/>
    <w:rsid w:val="00801A06"/>
    <w:rsid w:val="00801A33"/>
    <w:rsid w:val="00801A52"/>
    <w:rsid w:val="00801F4A"/>
    <w:rsid w:val="008021BA"/>
    <w:rsid w:val="008021C9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777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1F8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C16"/>
    <w:rsid w:val="00813D40"/>
    <w:rsid w:val="00814350"/>
    <w:rsid w:val="0081450B"/>
    <w:rsid w:val="008145B6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1E6C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7CE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23"/>
    <w:rsid w:val="0086639B"/>
    <w:rsid w:val="00866735"/>
    <w:rsid w:val="00866925"/>
    <w:rsid w:val="00866AFE"/>
    <w:rsid w:val="00866B41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347"/>
    <w:rsid w:val="00885486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6FD8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74A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B5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11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2B6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252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2B55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90F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8DE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F79"/>
    <w:rsid w:val="009150B8"/>
    <w:rsid w:val="0091548B"/>
    <w:rsid w:val="00915A0E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32B"/>
    <w:rsid w:val="00923442"/>
    <w:rsid w:val="009236CB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CB6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ABB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4F7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0F5"/>
    <w:rsid w:val="0096017D"/>
    <w:rsid w:val="0096070A"/>
    <w:rsid w:val="0096073C"/>
    <w:rsid w:val="009608C2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BAF"/>
    <w:rsid w:val="00982ED7"/>
    <w:rsid w:val="00983058"/>
    <w:rsid w:val="00983106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039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205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3179"/>
    <w:rsid w:val="009B31A1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894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6A8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BD6"/>
    <w:rsid w:val="009F4D49"/>
    <w:rsid w:val="009F4FC4"/>
    <w:rsid w:val="009F54B8"/>
    <w:rsid w:val="009F5526"/>
    <w:rsid w:val="009F5582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17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74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089"/>
    <w:rsid w:val="00A103B9"/>
    <w:rsid w:val="00A1067B"/>
    <w:rsid w:val="00A10695"/>
    <w:rsid w:val="00A106E9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606C"/>
    <w:rsid w:val="00A16091"/>
    <w:rsid w:val="00A16178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2011D"/>
    <w:rsid w:val="00A20459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DF8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4C1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789"/>
    <w:rsid w:val="00A71908"/>
    <w:rsid w:val="00A7196C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237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9FB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82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847"/>
    <w:rsid w:val="00AA4C12"/>
    <w:rsid w:val="00AA4C61"/>
    <w:rsid w:val="00AA4F25"/>
    <w:rsid w:val="00AA5000"/>
    <w:rsid w:val="00AA518A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B7D01"/>
    <w:rsid w:val="00AC0215"/>
    <w:rsid w:val="00AC027A"/>
    <w:rsid w:val="00AC0334"/>
    <w:rsid w:val="00AC06A9"/>
    <w:rsid w:val="00AC0862"/>
    <w:rsid w:val="00AC0A04"/>
    <w:rsid w:val="00AC0CA1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2F5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9DA"/>
    <w:rsid w:val="00AE2C43"/>
    <w:rsid w:val="00AE2CA6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B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429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5"/>
    <w:rsid w:val="00B45E4C"/>
    <w:rsid w:val="00B45EF3"/>
    <w:rsid w:val="00B46037"/>
    <w:rsid w:val="00B4642B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09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9D0"/>
    <w:rsid w:val="00B86A9E"/>
    <w:rsid w:val="00B86B45"/>
    <w:rsid w:val="00B86B6B"/>
    <w:rsid w:val="00B870CE"/>
    <w:rsid w:val="00B8743F"/>
    <w:rsid w:val="00B874D9"/>
    <w:rsid w:val="00B87614"/>
    <w:rsid w:val="00B87673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8C4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1E14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C"/>
    <w:rsid w:val="00BB2B75"/>
    <w:rsid w:val="00BB3169"/>
    <w:rsid w:val="00BB340D"/>
    <w:rsid w:val="00BB3922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BC4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0F6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1D9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784"/>
    <w:rsid w:val="00BC7B76"/>
    <w:rsid w:val="00BC7E0C"/>
    <w:rsid w:val="00BD0470"/>
    <w:rsid w:val="00BD084A"/>
    <w:rsid w:val="00BD0D25"/>
    <w:rsid w:val="00BD0D87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4EB"/>
    <w:rsid w:val="00BD6647"/>
    <w:rsid w:val="00BD68A0"/>
    <w:rsid w:val="00BD6A1C"/>
    <w:rsid w:val="00BD6B47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3E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BD0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378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3EA"/>
    <w:rsid w:val="00C345F4"/>
    <w:rsid w:val="00C34AF5"/>
    <w:rsid w:val="00C34C8B"/>
    <w:rsid w:val="00C34D69"/>
    <w:rsid w:val="00C34DB0"/>
    <w:rsid w:val="00C34E84"/>
    <w:rsid w:val="00C34FC7"/>
    <w:rsid w:val="00C3526B"/>
    <w:rsid w:val="00C35C28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6FB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85A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CA1"/>
    <w:rsid w:val="00C47D14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B4"/>
    <w:rsid w:val="00C53AAE"/>
    <w:rsid w:val="00C53B1C"/>
    <w:rsid w:val="00C53DED"/>
    <w:rsid w:val="00C53EE3"/>
    <w:rsid w:val="00C5401A"/>
    <w:rsid w:val="00C54088"/>
    <w:rsid w:val="00C54765"/>
    <w:rsid w:val="00C5483F"/>
    <w:rsid w:val="00C5487A"/>
    <w:rsid w:val="00C5487E"/>
    <w:rsid w:val="00C54ADD"/>
    <w:rsid w:val="00C54C5D"/>
    <w:rsid w:val="00C54C71"/>
    <w:rsid w:val="00C54C73"/>
    <w:rsid w:val="00C54CF4"/>
    <w:rsid w:val="00C54F03"/>
    <w:rsid w:val="00C5578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0BA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0CE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BC0"/>
    <w:rsid w:val="00C93C2D"/>
    <w:rsid w:val="00C93E18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3DE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258"/>
    <w:rsid w:val="00CA743A"/>
    <w:rsid w:val="00CA74AC"/>
    <w:rsid w:val="00CA75B8"/>
    <w:rsid w:val="00CA76CF"/>
    <w:rsid w:val="00CA7775"/>
    <w:rsid w:val="00CA77B6"/>
    <w:rsid w:val="00CA7995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54B"/>
    <w:rsid w:val="00CB266F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436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9E0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820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048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7B1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BD7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DA9"/>
    <w:rsid w:val="00D53EFF"/>
    <w:rsid w:val="00D54152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1A"/>
    <w:rsid w:val="00D6406A"/>
    <w:rsid w:val="00D64085"/>
    <w:rsid w:val="00D640B9"/>
    <w:rsid w:val="00D64162"/>
    <w:rsid w:val="00D641B4"/>
    <w:rsid w:val="00D64682"/>
    <w:rsid w:val="00D64A91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5F86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26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25B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90A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70B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71B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4AA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D51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8DD"/>
    <w:rsid w:val="00E22B40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7FD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6B2"/>
    <w:rsid w:val="00E46C7E"/>
    <w:rsid w:val="00E470E1"/>
    <w:rsid w:val="00E47227"/>
    <w:rsid w:val="00E4772F"/>
    <w:rsid w:val="00E47A4D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15F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6FC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73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69D"/>
    <w:rsid w:val="00EA18D2"/>
    <w:rsid w:val="00EA1958"/>
    <w:rsid w:val="00EA1B0F"/>
    <w:rsid w:val="00EA1B44"/>
    <w:rsid w:val="00EA1C8D"/>
    <w:rsid w:val="00EA1CF9"/>
    <w:rsid w:val="00EA1E1D"/>
    <w:rsid w:val="00EA1E65"/>
    <w:rsid w:val="00EA1EC6"/>
    <w:rsid w:val="00EA21E9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AEA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EB7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9EE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D6B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1E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97D"/>
    <w:rsid w:val="00F26A4A"/>
    <w:rsid w:val="00F272CC"/>
    <w:rsid w:val="00F27436"/>
    <w:rsid w:val="00F27DCF"/>
    <w:rsid w:val="00F27EF7"/>
    <w:rsid w:val="00F300A9"/>
    <w:rsid w:val="00F303B0"/>
    <w:rsid w:val="00F305C6"/>
    <w:rsid w:val="00F30792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DD6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747"/>
    <w:rsid w:val="00F42895"/>
    <w:rsid w:val="00F42976"/>
    <w:rsid w:val="00F42E4C"/>
    <w:rsid w:val="00F42F25"/>
    <w:rsid w:val="00F42F66"/>
    <w:rsid w:val="00F43467"/>
    <w:rsid w:val="00F43628"/>
    <w:rsid w:val="00F437FB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DE"/>
    <w:rsid w:val="00F45937"/>
    <w:rsid w:val="00F45961"/>
    <w:rsid w:val="00F45BDB"/>
    <w:rsid w:val="00F45E20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4EC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7F6"/>
    <w:rsid w:val="00F61B1F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3C5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6119"/>
    <w:rsid w:val="00F761B9"/>
    <w:rsid w:val="00F7634E"/>
    <w:rsid w:val="00F76E12"/>
    <w:rsid w:val="00F775CD"/>
    <w:rsid w:val="00F77724"/>
    <w:rsid w:val="00F77A5B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478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0FB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0B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19"/>
    <w:rsid w:val="00FC473A"/>
    <w:rsid w:val="00FC4794"/>
    <w:rsid w:val="00FC4A08"/>
    <w:rsid w:val="00FC4B23"/>
    <w:rsid w:val="00FC4D48"/>
    <w:rsid w:val="00FC4F84"/>
    <w:rsid w:val="00FC505D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EDA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DB3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E63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06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6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1E2FEB-CCCD-480C-9FCC-947507F262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B00C85-004B-4B5C-AB22-F79A9B271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42</TotalTime>
  <Pages>3</Pages>
  <Words>407</Words>
  <Characters>1841</Characters>
  <Application>Microsoft Office Word</Application>
  <DocSecurity>0</DocSecurity>
  <Lines>48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Manita, Naphawan</cp:lastModifiedBy>
  <cp:revision>58</cp:revision>
  <cp:lastPrinted>2025-10-24T17:23:00Z</cp:lastPrinted>
  <dcterms:created xsi:type="dcterms:W3CDTF">2024-10-24T03:04:00Z</dcterms:created>
  <dcterms:modified xsi:type="dcterms:W3CDTF">2025-10-24T17:24:00Z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20bed8fe-bb46-4945-b581-a5557c2b3f90</vt:lpwstr>
  </property>
</Properties>
</file>