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DB3409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66518" w:rsidRPr="00EF18C5" w14:paraId="326637DD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D36C72" w14:textId="3E3CDBAA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F40D22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7AA8A245" w14:textId="442EFBDB" w:rsidR="00466518" w:rsidRPr="00EF18C5" w:rsidRDefault="006E1D82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1D8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Pr="006E1D82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466518" w:rsidRPr="00EF18C5" w14:paraId="14B089DC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58E458BC" w:rsidR="00466518" w:rsidRPr="00EF18C5" w:rsidDel="005765CD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1404CD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66518" w:rsidRPr="00EF18C5" w14:paraId="0F70CA13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1B54716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731086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651457BC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466518" w:rsidRPr="00EF18C5" w14:paraId="4F0DB836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FCD3F5" w14:textId="3EB42446" w:rsidR="00466518" w:rsidRPr="008D5DA9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5DA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C1FB6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3994C9" w14:textId="175DC1BC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66518" w:rsidRPr="00EF18C5" w14:paraId="60D0D190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01ADAEA7" w:rsidR="00466518" w:rsidRPr="00EF18C5" w:rsidRDefault="00466518" w:rsidP="004665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5EC487" w14:textId="77777777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466518" w:rsidRPr="00EF18C5" w:rsidRDefault="00466518" w:rsidP="004665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17BA4" w:rsidRPr="00EF18C5" w14:paraId="343143EF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2FD40" w14:textId="13D683AE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1A5A17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FEF607" w14:textId="0E683E63" w:rsidR="00A17BA4" w:rsidRPr="00EF18C5" w:rsidRDefault="00F1785B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A17BA4" w:rsidRPr="00EF18C5" w14:paraId="0D9BF1BE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694EF466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F241BF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17BA4" w:rsidRPr="00EF18C5" w14:paraId="2B0271D9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2B5D99C6" w:rsidR="00A17BA4" w:rsidRPr="00EF18C5" w:rsidRDefault="00A17BA4" w:rsidP="00A17BA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025241" w14:textId="77777777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A17BA4" w:rsidRPr="00EF18C5" w:rsidRDefault="00A17BA4" w:rsidP="00A17B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F64D7" w:rsidRPr="00EF18C5" w14:paraId="451EF3C8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5AE2F7" w14:textId="0CC7EA14" w:rsidR="006F64D7" w:rsidRDefault="006F64D7" w:rsidP="006F64D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8C20CA0" w14:textId="77777777" w:rsidR="006F64D7" w:rsidRPr="00EF18C5" w:rsidRDefault="006F64D7" w:rsidP="006F64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6B295F" w14:textId="2727B993" w:rsidR="006F64D7" w:rsidRPr="00EF18C5" w:rsidRDefault="0074004F" w:rsidP="006F64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6F64D7" w:rsidRPr="00EF18C5" w14:paraId="214F15CA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6120A6" w14:textId="79D99C03" w:rsidR="006F64D7" w:rsidRDefault="006F64D7" w:rsidP="006F64D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D2E5DAB" w14:textId="77777777" w:rsidR="006F64D7" w:rsidRPr="00EF18C5" w:rsidRDefault="006F64D7" w:rsidP="006F64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CC2909" w14:textId="70655BC6" w:rsidR="006F64D7" w:rsidRPr="00EF18C5" w:rsidRDefault="006F64D7" w:rsidP="006F64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F64D7" w:rsidRPr="00EF18C5" w14:paraId="7404C5A6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2664CE60" w:rsidR="006F64D7" w:rsidRPr="00EF18C5" w:rsidRDefault="006F64D7" w:rsidP="006F64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11A378" w14:textId="77777777" w:rsidR="006F64D7" w:rsidRPr="00EF18C5" w:rsidRDefault="006F64D7" w:rsidP="006F64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5D676FC" w:rsidR="006F64D7" w:rsidRPr="00167DF3" w:rsidRDefault="006F64D7" w:rsidP="006F64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952B4" w:rsidRPr="00EF18C5" w14:paraId="0CCD2130" w14:textId="77777777" w:rsidTr="00DB3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2FDE6710" w:rsidR="003952B4" w:rsidRPr="00EF18C5" w:rsidRDefault="003952B4" w:rsidP="003952B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64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AD6155" w14:textId="77777777" w:rsidR="003952B4" w:rsidRPr="00EF18C5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12EEA66B" w:rsidR="003952B4" w:rsidRPr="00167DF3" w:rsidRDefault="003952B4" w:rsidP="003952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7D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8FB1" w14:textId="5EA4DCAC" w:rsidR="00FA62FE" w:rsidRPr="008457DC" w:rsidRDefault="001F253B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561F">
        <w:rPr>
          <w:rFonts w:asciiTheme="majorBidi" w:hAnsiTheme="majorBidi"/>
          <w:sz w:val="30"/>
          <w:szCs w:val="30"/>
        </w:rPr>
        <w:t>10</w:t>
      </w:r>
      <w:r w:rsidR="00102731">
        <w:rPr>
          <w:rFonts w:asciiTheme="majorBidi" w:hAnsiTheme="majorBidi"/>
          <w:sz w:val="30"/>
          <w:szCs w:val="30"/>
        </w:rPr>
        <w:t xml:space="preserve"> </w:t>
      </w:r>
      <w:r w:rsidR="0010273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102731">
        <w:rPr>
          <w:rFonts w:asciiTheme="majorBidi" w:hAnsiTheme="majorBidi"/>
          <w:sz w:val="30"/>
          <w:szCs w:val="30"/>
        </w:rPr>
        <w:t xml:space="preserve"> </w:t>
      </w:r>
      <w:r w:rsidR="00FA62FE">
        <w:rPr>
          <w:rFonts w:asciiTheme="majorBidi" w:hAnsiTheme="majorBidi" w:cstheme="majorBidi"/>
          <w:sz w:val="30"/>
          <w:szCs w:val="30"/>
        </w:rPr>
        <w:t>2568</w:t>
      </w:r>
    </w:p>
    <w:p w14:paraId="20DCA472" w14:textId="3C2E52C4" w:rsidR="00BA5B80" w:rsidRPr="00B96145" w:rsidRDefault="00BA5B80" w:rsidP="00FA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0AFC19" w14:textId="07151665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21FF58F1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377A4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ยกเว้นตามที่อธิบายด้านล่างนี้</w:t>
      </w:r>
    </w:p>
    <w:p w14:paraId="75A75376" w14:textId="2A47555F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7D8C4A" w14:textId="43B22D31" w:rsidR="000139F7" w:rsidRDefault="002F3998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2F3998">
        <w:rPr>
          <w:rFonts w:asciiTheme="majorBidi" w:hAnsiTheme="majorBidi" w:cs="Angsana New" w:hint="cs"/>
          <w:sz w:val="30"/>
          <w:szCs w:val="30"/>
          <w:u w:val="none"/>
          <w:cs/>
        </w:rPr>
        <w:t>การซื้อบริษัทย่อย</w:t>
      </w:r>
    </w:p>
    <w:p w14:paraId="50B9374A" w14:textId="77777777" w:rsidR="002F3998" w:rsidRDefault="002F3998" w:rsidP="002F399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A73197" w14:textId="7435046A" w:rsidR="004E245E" w:rsidRPr="002F5A7B" w:rsidRDefault="004E245E" w:rsidP="002F5A7B">
      <w:pPr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การซื้อ</w:t>
      </w:r>
      <w:r w:rsidR="0085603E"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 </w:t>
      </w:r>
      <w:r w:rsidR="006254C0" w:rsidRPr="006254C0">
        <w:rPr>
          <w:rFonts w:asciiTheme="majorBidi" w:hAnsiTheme="majorBidi"/>
          <w:i/>
          <w:iCs/>
          <w:spacing w:val="-4"/>
          <w:sz w:val="30"/>
          <w:szCs w:val="30"/>
        </w:rPr>
        <w:t>Eggriculture Foods Limited</w:t>
      </w:r>
    </w:p>
    <w:p w14:paraId="05C02958" w14:textId="77777777" w:rsidR="00CB402F" w:rsidRPr="007A2A70" w:rsidRDefault="00CB402F" w:rsidP="00CB402F">
      <w:pPr>
        <w:pStyle w:val="ListParagraph"/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4C5437BC" w14:textId="1D19CFD5" w:rsidR="002F3998" w:rsidRPr="00B70F9E" w:rsidRDefault="004E245E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เมื่อวันที่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5603E" w:rsidRPr="00B70F9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5603E" w:rsidRPr="00B70F9E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>25</w:t>
      </w:r>
      <w:r w:rsidR="0085603E" w:rsidRPr="00B70F9E">
        <w:rPr>
          <w:rFonts w:asciiTheme="majorBidi" w:hAnsiTheme="majorBidi" w:cstheme="majorBidi"/>
          <w:spacing w:val="-2"/>
          <w:sz w:val="30"/>
          <w:szCs w:val="30"/>
        </w:rPr>
        <w:t>68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กลุ่มบริษัทได้มาซึ่งอำนาจควบคุมใน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55064" w:rsidRPr="00955064">
        <w:rPr>
          <w:rFonts w:asciiTheme="majorBidi" w:hAnsiTheme="majorBidi"/>
          <w:spacing w:val="-2"/>
          <w:sz w:val="30"/>
          <w:szCs w:val="30"/>
        </w:rPr>
        <w:t>Eggriculture Foods Limited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ซึ่งเป็นผู้ผลิต</w:t>
      </w:r>
      <w:r w:rsidR="00AE4B6C" w:rsidRPr="00B70F9E">
        <w:rPr>
          <w:rFonts w:asciiTheme="majorBidi" w:hAnsiTheme="majorBidi"/>
          <w:spacing w:val="-2"/>
          <w:sz w:val="30"/>
          <w:szCs w:val="30"/>
          <w:cs/>
        </w:rPr>
        <w:br/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และจำหน่าย</w:t>
      </w:r>
      <w:r w:rsidR="0085603E" w:rsidRPr="00B70F9E">
        <w:rPr>
          <w:rFonts w:asciiTheme="majorBidi" w:hAnsiTheme="majorBidi" w:hint="cs"/>
          <w:spacing w:val="-2"/>
          <w:sz w:val="30"/>
          <w:szCs w:val="30"/>
          <w:cs/>
        </w:rPr>
        <w:t>ไข่</w:t>
      </w:r>
      <w:r w:rsidR="00323F17" w:rsidRPr="00B70F9E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AB0332" w:rsidRPr="00B70F9E">
        <w:rPr>
          <w:rFonts w:asciiTheme="majorBidi" w:hAnsiTheme="majorBidi" w:hint="cs"/>
          <w:spacing w:val="-2"/>
          <w:sz w:val="30"/>
          <w:szCs w:val="30"/>
          <w:cs/>
        </w:rPr>
        <w:t>ประเทศ</w:t>
      </w:r>
      <w:r w:rsidR="00323F17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เบทาโกร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ฟู้ดส์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="00BB5BBB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ได้เข้า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ซื้อหุ้นทุนและสิทธิออกเสียงในบริษัท</w:t>
      </w:r>
      <w:r w:rsidR="00BB5BBB" w:rsidRPr="00B70F9E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ร้อยละ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D77F4"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26C93" w:rsidRPr="00B70F9E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สิ่งตอบแทนที่จ่าย</w:t>
      </w:r>
      <w:r w:rsidR="004B36FF" w:rsidRPr="00B70F9E">
        <w:rPr>
          <w:rFonts w:asciiTheme="majorBidi" w:hAnsiTheme="majorBidi" w:hint="cs"/>
          <w:spacing w:val="-2"/>
          <w:sz w:val="30"/>
          <w:szCs w:val="30"/>
          <w:cs/>
        </w:rPr>
        <w:t>รวม</w:t>
      </w:r>
      <w:r w:rsidR="00BC1B73" w:rsidRPr="00B70F9E">
        <w:rPr>
          <w:rFonts w:asciiTheme="majorBidi" w:hAnsiTheme="majorBidi" w:hint="cs"/>
          <w:spacing w:val="-2"/>
          <w:sz w:val="30"/>
          <w:szCs w:val="30"/>
          <w:cs/>
        </w:rPr>
        <w:t>เป็น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เงินสดจำนวน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D2775"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="008E5DA5" w:rsidRPr="00B70F9E">
        <w:rPr>
          <w:rFonts w:asciiTheme="majorBidi" w:hAnsiTheme="majorBidi" w:hint="cs"/>
          <w:spacing w:val="-2"/>
          <w:sz w:val="30"/>
          <w:szCs w:val="30"/>
          <w:cs/>
        </w:rPr>
        <w:t>ดอลลาร์</w:t>
      </w:r>
      <w:r w:rsidR="002D2775"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="008E5DA5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หรือเทียบเท่าประมาณ </w:t>
      </w:r>
      <w:r w:rsidR="00436EAA" w:rsidRPr="00B70F9E">
        <w:rPr>
          <w:rFonts w:asciiTheme="majorBidi" w:hAnsiTheme="majorBidi"/>
          <w:spacing w:val="-2"/>
          <w:sz w:val="30"/>
          <w:szCs w:val="30"/>
        </w:rPr>
        <w:t>2,</w:t>
      </w:r>
      <w:r w:rsidR="00B95DC8" w:rsidRPr="00B70F9E">
        <w:rPr>
          <w:rFonts w:asciiTheme="majorBidi" w:hAnsiTheme="majorBidi"/>
          <w:spacing w:val="-2"/>
          <w:sz w:val="30"/>
          <w:szCs w:val="30"/>
        </w:rPr>
        <w:t>490</w:t>
      </w:r>
      <w:r w:rsidR="00B2568D" w:rsidRPr="00B70F9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2568D" w:rsidRPr="00B70F9E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="003E4B42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ดังนั้นกลุ่มบริษัทมีสัดส่วนความเป็นเจ้าของทางอ้อมใน</w:t>
      </w:r>
      <w:r w:rsidR="003E4B42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2202" w:rsidRPr="00B42202">
        <w:rPr>
          <w:rFonts w:asciiTheme="majorBidi" w:hAnsiTheme="majorBidi"/>
          <w:spacing w:val="-2"/>
          <w:sz w:val="30"/>
          <w:szCs w:val="30"/>
        </w:rPr>
        <w:t>Eggriculture Foods Limited</w:t>
      </w:r>
      <w:r w:rsidR="00977655">
        <w:rPr>
          <w:rFonts w:asciiTheme="majorBidi" w:hAnsiTheme="majorBidi"/>
          <w:spacing w:val="-2"/>
          <w:sz w:val="30"/>
          <w:szCs w:val="30"/>
          <w:cs/>
        </w:rPr>
        <w:br/>
      </w:r>
      <w:r w:rsidR="003E4B42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ร้อยละ </w:t>
      </w:r>
      <w:r w:rsidR="003E4B42" w:rsidRPr="00B70F9E">
        <w:rPr>
          <w:rFonts w:asciiTheme="majorBidi" w:hAnsiTheme="majorBidi"/>
          <w:spacing w:val="-2"/>
          <w:sz w:val="30"/>
          <w:szCs w:val="30"/>
        </w:rPr>
        <w:t>75</w:t>
      </w:r>
      <w:r w:rsidR="009611AA"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ทั้งนี้ กลุ่มบริษัทมีต้นทุนที่เกี่ยวข้องกับการซื้อจำนวน</w:t>
      </w:r>
      <w:r w:rsidR="009611AA"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038C6" w:rsidRPr="00B70F9E">
        <w:rPr>
          <w:rFonts w:asciiTheme="majorBidi" w:hAnsiTheme="majorBidi"/>
          <w:spacing w:val="-2"/>
          <w:sz w:val="30"/>
          <w:szCs w:val="30"/>
        </w:rPr>
        <w:t>2</w:t>
      </w:r>
      <w:r w:rsidR="0073629F" w:rsidRPr="00B70F9E">
        <w:rPr>
          <w:rFonts w:asciiTheme="majorBidi" w:hAnsiTheme="majorBidi"/>
          <w:spacing w:val="-2"/>
          <w:sz w:val="30"/>
          <w:szCs w:val="30"/>
        </w:rPr>
        <w:t>6</w:t>
      </w:r>
      <w:r w:rsidR="000038C6" w:rsidRPr="00B70F9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611AA" w:rsidRPr="00B70F9E">
        <w:rPr>
          <w:rFonts w:asciiTheme="majorBidi" w:hAnsiTheme="majorBidi" w:hint="cs"/>
          <w:spacing w:val="-2"/>
          <w:sz w:val="30"/>
          <w:szCs w:val="30"/>
          <w:cs/>
        </w:rPr>
        <w:t>ล้านบาทซึ่งรวมอยู่ในค่าใช้จ่ายในการบริหาร</w:t>
      </w:r>
    </w:p>
    <w:p w14:paraId="23DAF0A3" w14:textId="77777777" w:rsidR="005C609C" w:rsidRPr="007A2A70" w:rsidRDefault="005C609C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345F4544" w14:textId="65C281CA" w:rsidR="005C609C" w:rsidRDefault="005C609C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7A2A70">
        <w:rPr>
          <w:rFonts w:asciiTheme="majorBidi" w:hAnsiTheme="majorBidi" w:hint="cs"/>
          <w:sz w:val="30"/>
          <w:szCs w:val="30"/>
          <w:cs/>
        </w:rPr>
        <w:lastRenderedPageBreak/>
        <w:t>การมีอำนาจควบคุมใน</w:t>
      </w:r>
      <w:r w:rsidR="00424152" w:rsidRPr="007A2A70">
        <w:rPr>
          <w:rFonts w:asciiTheme="majorBidi" w:hAnsiTheme="majorBidi"/>
          <w:sz w:val="30"/>
          <w:szCs w:val="30"/>
          <w:cs/>
        </w:rPr>
        <w:t xml:space="preserve"> </w:t>
      </w:r>
      <w:r w:rsidR="00D66228" w:rsidRPr="00D66228">
        <w:rPr>
          <w:rFonts w:asciiTheme="majorBidi" w:hAnsiTheme="majorBidi"/>
          <w:spacing w:val="-4"/>
          <w:sz w:val="30"/>
          <w:szCs w:val="30"/>
        </w:rPr>
        <w:t>Eggriculture Foods Limited</w:t>
      </w:r>
      <w:r w:rsidR="00D66228" w:rsidRPr="00D66228">
        <w:rPr>
          <w:rFonts w:asciiTheme="majorBidi" w:hAnsiTheme="majorBidi" w:hint="cs"/>
          <w:spacing w:val="-4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จะทำให้กลุ่มบริษัท</w:t>
      </w:r>
      <w:r w:rsidR="00323F17">
        <w:rPr>
          <w:rFonts w:asciiTheme="majorBidi" w:hAnsiTheme="majorBidi" w:hint="cs"/>
          <w:sz w:val="30"/>
          <w:szCs w:val="30"/>
          <w:cs/>
        </w:rPr>
        <w:t>ได้มาซึ่ง</w:t>
      </w:r>
      <w:r w:rsidRPr="007A2A70">
        <w:rPr>
          <w:rFonts w:asciiTheme="majorBidi" w:hAnsiTheme="majorBidi" w:hint="cs"/>
          <w:sz w:val="30"/>
          <w:szCs w:val="30"/>
          <w:cs/>
        </w:rPr>
        <w:t>กระบวนการในการผลิต</w:t>
      </w:r>
      <w:r w:rsidR="00C26C93" w:rsidRPr="007A2A70">
        <w:rPr>
          <w:rFonts w:asciiTheme="majorBidi" w:hAnsiTheme="majorBidi" w:hint="cs"/>
          <w:sz w:val="30"/>
          <w:szCs w:val="30"/>
          <w:cs/>
        </w:rPr>
        <w:t>ไข่</w:t>
      </w:r>
      <w:r w:rsidR="004F2A1A">
        <w:rPr>
          <w:rFonts w:asciiTheme="majorBidi" w:hAnsiTheme="majorBidi"/>
          <w:sz w:val="30"/>
          <w:szCs w:val="30"/>
        </w:rPr>
        <w:br/>
      </w:r>
      <w:r w:rsidRPr="007A2A70">
        <w:rPr>
          <w:rFonts w:asciiTheme="majorBidi" w:hAnsiTheme="majorBidi" w:hint="cs"/>
          <w:sz w:val="30"/>
          <w:szCs w:val="30"/>
          <w:cs/>
        </w:rPr>
        <w:t>ใน</w:t>
      </w:r>
      <w:r w:rsidR="00C26C93" w:rsidRPr="007A2A70">
        <w:rPr>
          <w:rFonts w:asciiTheme="majorBidi" w:hAnsiTheme="majorBidi" w:hint="cs"/>
          <w:sz w:val="30"/>
          <w:szCs w:val="30"/>
          <w:cs/>
        </w:rPr>
        <w:t>ประเทศสิงคโปร์</w:t>
      </w:r>
      <w:r w:rsidRPr="007A2A70">
        <w:rPr>
          <w:rFonts w:asciiTheme="majorBidi" w:hAnsiTheme="majorBidi" w:cstheme="majorBidi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</w:t>
      </w:r>
      <w:r w:rsidR="00323F17">
        <w:rPr>
          <w:rFonts w:asciiTheme="majorBidi" w:hAnsiTheme="majorBidi" w:hint="cs"/>
          <w:sz w:val="30"/>
          <w:szCs w:val="30"/>
          <w:cs/>
        </w:rPr>
        <w:t>ของธุรกิจเกษตรอุตสาหกรรม</w:t>
      </w:r>
      <w:r w:rsidRPr="007A2A70">
        <w:rPr>
          <w:rFonts w:asciiTheme="majorBidi" w:hAnsiTheme="majorBidi" w:hint="cs"/>
          <w:sz w:val="30"/>
          <w:szCs w:val="30"/>
          <w:cs/>
        </w:rPr>
        <w:t>เพิ่มขึ้น</w:t>
      </w:r>
    </w:p>
    <w:p w14:paraId="482AE23E" w14:textId="77777777" w:rsidR="004D4344" w:rsidRDefault="004D4344" w:rsidP="004E245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58FB7632" w14:textId="56547861" w:rsidR="004A5DEE" w:rsidRDefault="00211A5C" w:rsidP="00211A5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E4B49">
        <w:rPr>
          <w:rFonts w:asciiTheme="majorBidi" w:hAnsiTheme="majorBidi" w:hint="cs"/>
          <w:sz w:val="30"/>
          <w:szCs w:val="30"/>
          <w:cs/>
        </w:rPr>
        <w:t>ในระหว่างงวดนับตั้งแต่วันที่ซื้อกิจการจนถึงวันที่</w:t>
      </w:r>
      <w:r w:rsidR="00286BFC" w:rsidRPr="00DE4B49">
        <w:rPr>
          <w:rFonts w:asciiTheme="majorBidi" w:hAnsiTheme="majorBidi" w:hint="cs"/>
          <w:sz w:val="30"/>
          <w:szCs w:val="30"/>
          <w:cs/>
        </w:rPr>
        <w:t xml:space="preserve"> </w:t>
      </w:r>
      <w:r w:rsidR="00286BFC" w:rsidRPr="00DE4B49">
        <w:rPr>
          <w:rFonts w:asciiTheme="majorBidi" w:hAnsiTheme="majorBidi"/>
          <w:sz w:val="30"/>
          <w:szCs w:val="30"/>
        </w:rPr>
        <w:t>3</w:t>
      </w:r>
      <w:r w:rsidR="009B667A">
        <w:rPr>
          <w:rFonts w:asciiTheme="majorBidi" w:hAnsiTheme="majorBidi"/>
          <w:sz w:val="30"/>
          <w:szCs w:val="30"/>
        </w:rPr>
        <w:t>0</w:t>
      </w:r>
      <w:r w:rsidR="00286BFC" w:rsidRPr="00DE4B49">
        <w:rPr>
          <w:rFonts w:asciiTheme="majorBidi" w:hAnsiTheme="majorBidi"/>
          <w:sz w:val="30"/>
          <w:szCs w:val="30"/>
        </w:rPr>
        <w:t xml:space="preserve"> </w:t>
      </w:r>
      <w:r w:rsidR="008F0CDB">
        <w:rPr>
          <w:rFonts w:asciiTheme="majorBidi" w:hAnsiTheme="majorBidi" w:hint="cs"/>
          <w:sz w:val="30"/>
          <w:szCs w:val="30"/>
          <w:cs/>
        </w:rPr>
        <w:t>กันยายน</w:t>
      </w:r>
      <w:r w:rsidR="00286BFC" w:rsidRPr="00DE4B49">
        <w:rPr>
          <w:rFonts w:asciiTheme="majorBidi" w:hAnsiTheme="majorBidi" w:hint="cs"/>
          <w:sz w:val="30"/>
          <w:szCs w:val="30"/>
          <w:cs/>
        </w:rPr>
        <w:t xml:space="preserve"> </w:t>
      </w:r>
      <w:r w:rsidR="00286BFC" w:rsidRPr="00DE4B49">
        <w:rPr>
          <w:rFonts w:asciiTheme="majorBidi" w:hAnsiTheme="majorBidi"/>
          <w:sz w:val="30"/>
          <w:szCs w:val="30"/>
        </w:rPr>
        <w:t>2568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FF4373" w:rsidRPr="00DE4B49">
        <w:rPr>
          <w:rFonts w:asciiTheme="majorBidi" w:hAnsiTheme="majorBidi"/>
          <w:spacing w:val="-4"/>
          <w:sz w:val="30"/>
          <w:szCs w:val="30"/>
        </w:rPr>
        <w:t>Eggriculture Foods Limited</w:t>
      </w:r>
      <w:r w:rsidR="00424152"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มีรายได้เป็นจำนวนเงิน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AF0AB7">
        <w:rPr>
          <w:rFonts w:asciiTheme="majorBidi" w:hAnsiTheme="majorBidi"/>
          <w:sz w:val="30"/>
          <w:szCs w:val="30"/>
        </w:rPr>
        <w:t>2,115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ล้านบาท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และกำไรจำนวนเงิน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AF0AB7">
        <w:rPr>
          <w:rFonts w:asciiTheme="majorBidi" w:hAnsiTheme="majorBidi"/>
          <w:sz w:val="30"/>
          <w:szCs w:val="30"/>
        </w:rPr>
        <w:t>246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ล้านบาท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ในการกำหนดมูลค่าดังกล่าว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ฝ่ายบริหารใช้ข้อสมมติในการปรับปรุงมูลค่ายุติธรรม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F86A19" w:rsidRPr="00DE4B49">
        <w:rPr>
          <w:rFonts w:asciiTheme="majorBidi" w:hAnsiTheme="majorBidi"/>
          <w:sz w:val="30"/>
          <w:szCs w:val="30"/>
        </w:rPr>
        <w:t>1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F86A19" w:rsidRPr="00DE4B49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F86A19" w:rsidRPr="00DE4B49">
        <w:rPr>
          <w:rFonts w:asciiTheme="majorBidi" w:hAnsiTheme="majorBidi"/>
          <w:sz w:val="30"/>
          <w:szCs w:val="30"/>
        </w:rPr>
        <w:t>2568</w:t>
      </w:r>
    </w:p>
    <w:p w14:paraId="29E6AAED" w14:textId="77777777" w:rsidR="00F81CCF" w:rsidRDefault="00F81CCF" w:rsidP="00211A5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2CCA1E6D" w14:textId="020A6A2A" w:rsidR="00F81CCF" w:rsidRPr="00DE4B49" w:rsidRDefault="00F81CCF" w:rsidP="00211A5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ในเดือน</w:t>
      </w:r>
      <w:r w:rsidR="00B1607F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B1607F">
        <w:rPr>
          <w:rFonts w:asciiTheme="majorBidi" w:hAnsiTheme="majorBidi"/>
          <w:sz w:val="30"/>
          <w:szCs w:val="30"/>
        </w:rPr>
        <w:t xml:space="preserve">2568 </w:t>
      </w:r>
      <w:r w:rsidR="00B1607F">
        <w:rPr>
          <w:rFonts w:asciiTheme="majorBidi" w:hAnsiTheme="majorBidi" w:hint="cs"/>
          <w:sz w:val="30"/>
          <w:szCs w:val="30"/>
          <w:cs/>
        </w:rPr>
        <w:t>การประเมิน</w:t>
      </w:r>
      <w:r w:rsidR="000C1394">
        <w:rPr>
          <w:rFonts w:asciiTheme="majorBidi" w:hAnsiTheme="majorBidi" w:hint="cs"/>
          <w:sz w:val="30"/>
          <w:szCs w:val="30"/>
          <w:cs/>
        </w:rPr>
        <w:t>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4B185CF1" w14:textId="77777777" w:rsidR="004A5DEE" w:rsidRPr="00233C9E" w:rsidRDefault="004A5DEE" w:rsidP="005859A6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2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4"/>
        <w:gridCol w:w="236"/>
        <w:gridCol w:w="1296"/>
        <w:gridCol w:w="236"/>
        <w:gridCol w:w="1008"/>
        <w:gridCol w:w="236"/>
        <w:gridCol w:w="1296"/>
      </w:tblGrid>
      <w:tr w:rsidR="00AE197C" w:rsidRPr="00B41EE4" w14:paraId="73898C6F" w14:textId="1A515D15" w:rsidTr="0067184C">
        <w:trPr>
          <w:tblHeader/>
        </w:trPr>
        <w:tc>
          <w:tcPr>
            <w:tcW w:w="3960" w:type="dxa"/>
          </w:tcPr>
          <w:p w14:paraId="62EB4572" w14:textId="44D35239" w:rsidR="00AE197C" w:rsidRPr="001220E9" w:rsidRDefault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</w:tcPr>
          <w:p w14:paraId="433C342F" w14:textId="77777777" w:rsidR="00AE197C" w:rsidRPr="001220E9" w:rsidRDefault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AC504" w14:textId="77777777" w:rsidR="00AE197C" w:rsidRPr="001220E9" w:rsidRDefault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48B75E6D" w14:textId="77777777" w:rsidR="00AE197C" w:rsidRPr="001220E9" w:rsidRDefault="00AE197C" w:rsidP="0025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D551167" w14:textId="3DAE610D" w:rsidR="00AE197C" w:rsidRPr="001220E9" w:rsidRDefault="00AE197C" w:rsidP="0025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36" w:type="dxa"/>
          </w:tcPr>
          <w:p w14:paraId="30466E33" w14:textId="77777777" w:rsidR="00AE197C" w:rsidRPr="001220E9" w:rsidRDefault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A91B367" w14:textId="74D514C9" w:rsidR="00AE197C" w:rsidRPr="001220E9" w:rsidRDefault="00AE197C" w:rsidP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A1D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</w:tcPr>
          <w:p w14:paraId="371D1D03" w14:textId="77777777" w:rsidR="00AE197C" w:rsidRPr="001220E9" w:rsidRDefault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E6CA673" w14:textId="7C71DC4B" w:rsidR="00AE197C" w:rsidRPr="001220E9" w:rsidRDefault="00AE1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มูลค่ายุติธรรมหลังปรับปรุง</w:t>
            </w:r>
          </w:p>
        </w:tc>
      </w:tr>
      <w:tr w:rsidR="008B6C3F" w:rsidRPr="00B41EE4" w14:paraId="4EF0CCF6" w14:textId="0C7CA9E4" w:rsidTr="001B41DB">
        <w:trPr>
          <w:tblHeader/>
        </w:trPr>
        <w:tc>
          <w:tcPr>
            <w:tcW w:w="3960" w:type="dxa"/>
          </w:tcPr>
          <w:p w14:paraId="7EDD6D70" w14:textId="3AB1749C" w:rsidR="008B6C3F" w:rsidRPr="001220E9" w:rsidRDefault="008B6C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B2C20BE" w14:textId="77777777" w:rsidR="008B6C3F" w:rsidRPr="001220E9" w:rsidRDefault="008B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76F107C4" w14:textId="77777777" w:rsidR="008B6C3F" w:rsidRPr="001220E9" w:rsidRDefault="008B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2" w:type="dxa"/>
            <w:gridSpan w:val="5"/>
          </w:tcPr>
          <w:p w14:paraId="258E4F26" w14:textId="3F4774E8" w:rsidR="008B6C3F" w:rsidRPr="001220E9" w:rsidRDefault="008B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070C2" w:rsidRPr="00B41EE4" w14:paraId="42A62B2A" w14:textId="11958762" w:rsidTr="0067184C">
        <w:trPr>
          <w:trHeight w:val="80"/>
        </w:trPr>
        <w:tc>
          <w:tcPr>
            <w:tcW w:w="3960" w:type="dxa"/>
          </w:tcPr>
          <w:p w14:paraId="06F3EA5D" w14:textId="4CB92FE8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06BC52B5" w14:textId="70445674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D924B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0A204FC" w14:textId="733FD52F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</w:tcPr>
          <w:p w14:paraId="517E5007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B546FB7" w14:textId="1E9549ED" w:rsidR="001070C2" w:rsidRPr="001220E9" w:rsidRDefault="00213AB5" w:rsidP="00603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28883C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777113" w14:textId="4FDDEEC1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3AB5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1070C2" w:rsidRPr="00B41EE4" w14:paraId="3F1E9C53" w14:textId="44EA8A2D" w:rsidTr="0067184C">
        <w:tc>
          <w:tcPr>
            <w:tcW w:w="3960" w:type="dxa"/>
          </w:tcPr>
          <w:p w14:paraId="7BD2BF26" w14:textId="120B64BF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</w:tcPr>
          <w:p w14:paraId="0696ACB9" w14:textId="08B5A3DE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CEAB4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674EFC1" w14:textId="72E261A2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36" w:type="dxa"/>
          </w:tcPr>
          <w:p w14:paraId="060E3356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AEF220" w14:textId="5055EC45" w:rsidR="001070C2" w:rsidRPr="001220E9" w:rsidRDefault="00D70ABB" w:rsidP="00D7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</w:tcPr>
          <w:p w14:paraId="0301F3BE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4C3BFA7" w14:textId="4AC7C23B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220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070C2" w:rsidRPr="00B41EE4" w14:paraId="3B7FFF06" w14:textId="2DCB1D36" w:rsidTr="0067184C">
        <w:tc>
          <w:tcPr>
            <w:tcW w:w="3960" w:type="dxa"/>
          </w:tcPr>
          <w:p w14:paraId="145FF47F" w14:textId="77777777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0ECAF17E" w14:textId="3B5C3BB6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F3582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8D481AF" w14:textId="71C883E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236" w:type="dxa"/>
          </w:tcPr>
          <w:p w14:paraId="4DDA59DF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83855E3" w14:textId="45CAFE65" w:rsidR="001070C2" w:rsidRPr="001220E9" w:rsidRDefault="00213AB5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02BC587B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42C73B6" w14:textId="782A692C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1070C2" w:rsidRPr="00B41EE4" w14:paraId="4395728C" w14:textId="4C51D5A3" w:rsidTr="0067184C">
        <w:tc>
          <w:tcPr>
            <w:tcW w:w="3960" w:type="dxa"/>
          </w:tcPr>
          <w:p w14:paraId="15E2640E" w14:textId="77777777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0FD50C32" w14:textId="57E437CE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B41932E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DB854AF" w14:textId="34791F18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1,268</w:t>
            </w:r>
          </w:p>
        </w:tc>
        <w:tc>
          <w:tcPr>
            <w:tcW w:w="236" w:type="dxa"/>
          </w:tcPr>
          <w:p w14:paraId="66EFBB08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6E72EB7" w14:textId="01EAC2F1" w:rsidR="001070C2" w:rsidRPr="001220E9" w:rsidRDefault="00A62B5E" w:rsidP="00A6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0FAFD3B7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7DA401" w14:textId="0E11B9F8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1,321</w:t>
            </w:r>
          </w:p>
        </w:tc>
      </w:tr>
      <w:tr w:rsidR="001070C2" w:rsidRPr="00B41EE4" w14:paraId="66A88579" w14:textId="5F5D88EC" w:rsidTr="0067184C">
        <w:tc>
          <w:tcPr>
            <w:tcW w:w="3960" w:type="dxa"/>
          </w:tcPr>
          <w:p w14:paraId="57584ECF" w14:textId="1D8FDAAC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4" w:type="dxa"/>
          </w:tcPr>
          <w:p w14:paraId="7417DCE8" w14:textId="7BF5B7C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2A8B1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98E643E" w14:textId="25AA9E08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31D7FDFB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7701B12A" w14:textId="0881EB02" w:rsidR="001070C2" w:rsidRPr="001220E9" w:rsidRDefault="00A62B5E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14:paraId="38E30259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25AB634" w14:textId="591811AB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</w:tr>
      <w:tr w:rsidR="001070C2" w:rsidRPr="00B41EE4" w14:paraId="6C5F3A2B" w14:textId="1CCCCEB6" w:rsidTr="0067184C">
        <w:tc>
          <w:tcPr>
            <w:tcW w:w="3960" w:type="dxa"/>
          </w:tcPr>
          <w:p w14:paraId="6A1562F9" w14:textId="77777777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</w:tcPr>
          <w:p w14:paraId="23DEE4AF" w14:textId="053FC94B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7D79B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7171A78" w14:textId="1D7D693B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4B768201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6C5206CC" w14:textId="2FC02D62" w:rsidR="001070C2" w:rsidRPr="001220E9" w:rsidRDefault="000E006D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0CD2D4D7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822CC25" w14:textId="08BC1A0C" w:rsidR="001070C2" w:rsidRPr="001220E9" w:rsidRDefault="00FC116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1070C2" w:rsidRPr="00B41EE4" w14:paraId="296F3087" w14:textId="039BA03F" w:rsidTr="0067184C">
        <w:tc>
          <w:tcPr>
            <w:tcW w:w="3960" w:type="dxa"/>
          </w:tcPr>
          <w:p w14:paraId="1B633CF0" w14:textId="088BA4C2" w:rsidR="001070C2" w:rsidRPr="001220E9" w:rsidRDefault="001070C2" w:rsidP="001070C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3F1214BD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268DC" w14:textId="77777777" w:rsidR="001070C2" w:rsidRPr="001220E9" w:rsidRDefault="001070C2" w:rsidP="00107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E6D7D5D" w14:textId="69629D57" w:rsidR="001070C2" w:rsidRPr="001220E9" w:rsidRDefault="009205CF" w:rsidP="0092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4F28B8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6340ACEC" w14:textId="4D046B49" w:rsidR="001070C2" w:rsidRPr="001220E9" w:rsidRDefault="00FC1162" w:rsidP="0086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209A3463" w14:textId="77777777" w:rsidR="001070C2" w:rsidRPr="001220E9" w:rsidRDefault="001070C2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45F3ED2" w14:textId="0CE391DF" w:rsidR="001070C2" w:rsidRPr="001220E9" w:rsidRDefault="000579A8" w:rsidP="00BC3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C116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80D83" w:rsidRPr="00B41EE4" w14:paraId="291E2E1E" w14:textId="1A0A0A6A" w:rsidTr="0067184C">
        <w:tc>
          <w:tcPr>
            <w:tcW w:w="3960" w:type="dxa"/>
          </w:tcPr>
          <w:p w14:paraId="1C4775E4" w14:textId="12CEB0B8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4" w:type="dxa"/>
          </w:tcPr>
          <w:p w14:paraId="3094C4C0" w14:textId="7B19FDD0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CCAE5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B10A887" w14:textId="2B41C802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236" w:type="dxa"/>
          </w:tcPr>
          <w:p w14:paraId="7DAC0C0C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A933D32" w14:textId="75B7253F" w:rsidR="00880D83" w:rsidRPr="001220E9" w:rsidRDefault="000E006D" w:rsidP="000E0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2ED1FE67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3E4852" w14:textId="6B3548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FC1162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D83" w:rsidRPr="00B41EE4" w14:paraId="554A1DD7" w14:textId="7CD17FB9" w:rsidTr="0067184C">
        <w:tc>
          <w:tcPr>
            <w:tcW w:w="3960" w:type="dxa"/>
          </w:tcPr>
          <w:p w14:paraId="05DBFE08" w14:textId="77777777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94" w:type="dxa"/>
          </w:tcPr>
          <w:p w14:paraId="072A6AA7" w14:textId="5A267A94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A5014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AEEC6B7" w14:textId="15A2C19B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(333)</w:t>
            </w:r>
          </w:p>
        </w:tc>
        <w:tc>
          <w:tcPr>
            <w:tcW w:w="236" w:type="dxa"/>
          </w:tcPr>
          <w:p w14:paraId="563F61F8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1814D77" w14:textId="0F947273" w:rsidR="00880D83" w:rsidRPr="001220E9" w:rsidRDefault="00C70C71" w:rsidP="00C7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236" w:type="dxa"/>
          </w:tcPr>
          <w:p w14:paraId="3F6AD588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C1DCDE0" w14:textId="47AFF52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1162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D83" w:rsidRPr="00B41EE4" w14:paraId="7D062F89" w14:textId="6BF13434" w:rsidTr="00D65428">
        <w:tc>
          <w:tcPr>
            <w:tcW w:w="3960" w:type="dxa"/>
          </w:tcPr>
          <w:p w14:paraId="1767B1C3" w14:textId="77777777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32DF62A8" w14:textId="7E9D849F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D88320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32B3E6A" w14:textId="1FEA18B9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36" w:type="dxa"/>
          </w:tcPr>
          <w:p w14:paraId="111871D7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9F6EADE" w14:textId="142B568A" w:rsidR="00880D83" w:rsidRPr="001220E9" w:rsidRDefault="00C70C71" w:rsidP="00C7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36" w:type="dxa"/>
          </w:tcPr>
          <w:p w14:paraId="712313A6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F6C9A0A" w14:textId="0B05593C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116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D83" w:rsidRPr="00B41EE4" w14:paraId="51C3AF23" w14:textId="0AA831E0" w:rsidTr="0067184C">
        <w:tc>
          <w:tcPr>
            <w:tcW w:w="3960" w:type="dxa"/>
          </w:tcPr>
          <w:p w14:paraId="2E188428" w14:textId="77777777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4" w:type="dxa"/>
          </w:tcPr>
          <w:p w14:paraId="0013D417" w14:textId="1D5A25DB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220B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372AF81" w14:textId="72C33AA2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236" w:type="dxa"/>
          </w:tcPr>
          <w:p w14:paraId="4F059B31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B141FD" w14:textId="771F0FDB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C70C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06C6A3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18E2302" w14:textId="34CB2709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0ABB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D83" w:rsidRPr="00B41EE4" w14:paraId="229BDD45" w14:textId="77777777" w:rsidTr="0067184C">
        <w:tc>
          <w:tcPr>
            <w:tcW w:w="3960" w:type="dxa"/>
          </w:tcPr>
          <w:p w14:paraId="62BF95DA" w14:textId="6831B670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94" w:type="dxa"/>
          </w:tcPr>
          <w:p w14:paraId="6AE4AE46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EAAB7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1E80EEB" w14:textId="46AD595A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36" w:type="dxa"/>
          </w:tcPr>
          <w:p w14:paraId="3E90F815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A8A05A3" w14:textId="31244F8E" w:rsidR="00880D83" w:rsidRPr="001220E9" w:rsidRDefault="00C70C71" w:rsidP="00C70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7C071E0B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18986A" w14:textId="4F869941" w:rsidR="00880D83" w:rsidRPr="001220E9" w:rsidRDefault="00D70ABB" w:rsidP="00D7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0D83" w:rsidRPr="00B41EE4" w14:paraId="2B89D631" w14:textId="6DDA833C" w:rsidTr="00D65428">
        <w:tc>
          <w:tcPr>
            <w:tcW w:w="3960" w:type="dxa"/>
          </w:tcPr>
          <w:p w14:paraId="24BAAF45" w14:textId="6B45D8DD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รวมสินทรัพย์สุทธิที่ระบุได้ที่ได้รับของกลุ่มบริษัท</w:t>
            </w:r>
          </w:p>
        </w:tc>
        <w:tc>
          <w:tcPr>
            <w:tcW w:w="994" w:type="dxa"/>
          </w:tcPr>
          <w:p w14:paraId="18F94CB7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00B9EF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9DB2B" w14:textId="42D6B9B1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1,633</w:t>
            </w:r>
          </w:p>
        </w:tc>
        <w:tc>
          <w:tcPr>
            <w:tcW w:w="236" w:type="dxa"/>
          </w:tcPr>
          <w:p w14:paraId="35BF7B36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A20E832" w14:textId="6B07286E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E92E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FD028BB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988EF" w14:textId="1C111932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1220E9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1,80</w:t>
            </w: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  <w:r w:rsidR="006402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80D83" w:rsidRPr="00B41EE4" w14:paraId="451F790F" w14:textId="29B6679C" w:rsidTr="00D65428">
        <w:tc>
          <w:tcPr>
            <w:tcW w:w="3960" w:type="dxa"/>
          </w:tcPr>
          <w:p w14:paraId="5B85218F" w14:textId="77777777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994" w:type="dxa"/>
          </w:tcPr>
          <w:p w14:paraId="528DF9B9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21ED3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555EB7" w14:textId="429E8495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236" w:type="dxa"/>
          </w:tcPr>
          <w:p w14:paraId="6AA14504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2CA213" w14:textId="7D381DEF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E92E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B4FF5F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B18B96" w14:textId="41076EB9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68</w:t>
            </w:r>
            <w:r w:rsidR="006402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0D83" w:rsidRPr="00B41EE4" w14:paraId="04F8632F" w14:textId="65C86900" w:rsidTr="00D65428">
        <w:tc>
          <w:tcPr>
            <w:tcW w:w="3960" w:type="dxa"/>
          </w:tcPr>
          <w:p w14:paraId="6374018C" w14:textId="7B8D332D" w:rsidR="00880D83" w:rsidRPr="001220E9" w:rsidRDefault="00880D83" w:rsidP="00880D8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รวมสิ่งตอบแทนที่โอนให้</w:t>
            </w: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4" w:type="dxa"/>
          </w:tcPr>
          <w:p w14:paraId="7AF4158F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EC10A7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B479A53" w14:textId="56511454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2,490</w:t>
            </w:r>
          </w:p>
        </w:tc>
        <w:tc>
          <w:tcPr>
            <w:tcW w:w="236" w:type="dxa"/>
          </w:tcPr>
          <w:p w14:paraId="771DA788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C91A8CD" w14:textId="27111CB9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DAF5B2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4710DF9" w14:textId="075E8044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2,490</w:t>
            </w:r>
          </w:p>
        </w:tc>
      </w:tr>
      <w:tr w:rsidR="00880D83" w:rsidRPr="00B41EE4" w14:paraId="6CAE146C" w14:textId="7CE676C1" w:rsidTr="0067184C">
        <w:trPr>
          <w:trHeight w:val="21"/>
        </w:trPr>
        <w:tc>
          <w:tcPr>
            <w:tcW w:w="3960" w:type="dxa"/>
          </w:tcPr>
          <w:p w14:paraId="4801B8D9" w14:textId="77777777" w:rsidR="00880D83" w:rsidRPr="002320BD" w:rsidRDefault="00880D83" w:rsidP="00880D8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B8264C5" w14:textId="77777777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60B846" w14:textId="77777777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D8A460B" w14:textId="77777777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269BB" w14:textId="77777777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55361B" w14:textId="77777777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A29EB4" w14:textId="77777777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066CDC3" w14:textId="0F0FFE7C" w:rsidR="00880D83" w:rsidRPr="001220E9" w:rsidRDefault="00880D83" w:rsidP="00880D8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D83" w:rsidRPr="00B41EE4" w14:paraId="0AB0620B" w14:textId="28FE4A67" w:rsidTr="0067184C">
        <w:tc>
          <w:tcPr>
            <w:tcW w:w="3960" w:type="dxa"/>
          </w:tcPr>
          <w:p w14:paraId="675333F1" w14:textId="54D73100" w:rsidR="00880D83" w:rsidRPr="001220E9" w:rsidRDefault="00880D83" w:rsidP="00880D8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994" w:type="dxa"/>
          </w:tcPr>
          <w:p w14:paraId="5CFF17AD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C3385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D914FD5" w14:textId="7F85D04D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</w:tcPr>
          <w:p w14:paraId="4F700039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A5DF50C" w14:textId="3F55B723" w:rsidR="00880D83" w:rsidRPr="001220E9" w:rsidRDefault="00C60EDE" w:rsidP="00C6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51F96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E791501" w14:textId="077E4986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F41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80D83" w:rsidRPr="00B41EE4" w14:paraId="2F46C039" w14:textId="243397AB" w:rsidTr="00D65428">
        <w:tc>
          <w:tcPr>
            <w:tcW w:w="3960" w:type="dxa"/>
          </w:tcPr>
          <w:p w14:paraId="457D0BFC" w14:textId="29D40E5F" w:rsidR="00880D83" w:rsidRPr="001220E9" w:rsidRDefault="00880D83" w:rsidP="00880D8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14899A1B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E9BF11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53F766" w14:textId="4B95087E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(2,490)</w:t>
            </w:r>
          </w:p>
        </w:tc>
        <w:tc>
          <w:tcPr>
            <w:tcW w:w="236" w:type="dxa"/>
          </w:tcPr>
          <w:p w14:paraId="1979DCE2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9EAC77" w14:textId="2EEA35DB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A8DB57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E5110" w14:textId="634E68A5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(2,490)</w:t>
            </w:r>
          </w:p>
        </w:tc>
      </w:tr>
      <w:tr w:rsidR="00880D83" w:rsidRPr="00233C9E" w14:paraId="6C36169F" w14:textId="7F56C9DC" w:rsidTr="00D65428">
        <w:tc>
          <w:tcPr>
            <w:tcW w:w="3960" w:type="dxa"/>
          </w:tcPr>
          <w:p w14:paraId="7BD3E8C2" w14:textId="72B653B2" w:rsidR="00880D83" w:rsidRPr="001220E9" w:rsidRDefault="00880D83" w:rsidP="00880D83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4" w:type="dxa"/>
          </w:tcPr>
          <w:p w14:paraId="7C852E5D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0ABE9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DDFC283" w14:textId="2F73A09E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(2,269)</w:t>
            </w:r>
          </w:p>
        </w:tc>
        <w:tc>
          <w:tcPr>
            <w:tcW w:w="236" w:type="dxa"/>
          </w:tcPr>
          <w:p w14:paraId="135D80B6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0F99E28" w14:textId="580735B5" w:rsidR="00880D83" w:rsidRPr="001220E9" w:rsidRDefault="00C60EDE" w:rsidP="00C60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8E5CD3" w14:textId="77777777" w:rsidR="00880D83" w:rsidRPr="001220E9" w:rsidRDefault="00880D83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8AE659" w14:textId="536C0FAE" w:rsidR="00880D83" w:rsidRPr="001220E9" w:rsidRDefault="0044066F" w:rsidP="00880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(2,269)</w:t>
            </w:r>
          </w:p>
        </w:tc>
      </w:tr>
    </w:tbl>
    <w:p w14:paraId="036E555E" w14:textId="42CD766D" w:rsidR="007D31A5" w:rsidRDefault="007D31A5" w:rsidP="00DB6B8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D31A5"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ม</w:t>
      </w:r>
      <w:r>
        <w:rPr>
          <w:rFonts w:asciiTheme="majorBidi" w:hAnsiTheme="majorBidi" w:hint="cs"/>
          <w:spacing w:val="-4"/>
          <w:sz w:val="30"/>
          <w:szCs w:val="30"/>
          <w:cs/>
        </w:rPr>
        <w:t>ูลค่ายุติธรรมต่อไปนี้พิจารณาตามเกณฑ์ประมาณการ</w:t>
      </w:r>
    </w:p>
    <w:p w14:paraId="3BDA5A78" w14:textId="4689EC87" w:rsidR="00593FB6" w:rsidRDefault="00593FB6" w:rsidP="00DB6B8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  </w:t>
      </w:r>
      <w:r w:rsidR="00006194">
        <w:rPr>
          <w:rFonts w:asciiTheme="majorBidi" w:hAnsiTheme="majorBidi" w:hint="cs"/>
          <w:spacing w:val="-4"/>
          <w:sz w:val="30"/>
          <w:szCs w:val="30"/>
          <w:cs/>
        </w:rPr>
        <w:t xml:space="preserve"> 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A3728">
        <w:rPr>
          <w:rFonts w:asciiTheme="majorBidi" w:hAnsiTheme="majorBidi"/>
          <w:spacing w:val="-4"/>
          <w:sz w:val="30"/>
          <w:szCs w:val="30"/>
        </w:rPr>
        <w:t xml:space="preserve">-  </w:t>
      </w:r>
      <w:r>
        <w:rPr>
          <w:rFonts w:asciiTheme="majorBidi" w:hAnsiTheme="majorBidi" w:hint="cs"/>
          <w:spacing w:val="-4"/>
          <w:sz w:val="30"/>
          <w:szCs w:val="30"/>
          <w:cs/>
        </w:rPr>
        <w:t>มูลค่ายุติธรรมของ</w:t>
      </w:r>
      <w:r w:rsidR="009B1283">
        <w:rPr>
          <w:rFonts w:asciiTheme="majorBidi" w:hAnsiTheme="majorBidi" w:hint="cs"/>
          <w:spacing w:val="-4"/>
          <w:sz w:val="30"/>
          <w:szCs w:val="30"/>
          <w:cs/>
        </w:rPr>
        <w:t>เครื่องหมายการค้า</w:t>
      </w:r>
      <w:r w:rsidR="00B2520A">
        <w:rPr>
          <w:rFonts w:asciiTheme="majorBidi" w:hAnsiTheme="majorBidi" w:hint="cs"/>
          <w:spacing w:val="-4"/>
          <w:sz w:val="30"/>
          <w:szCs w:val="30"/>
          <w:cs/>
        </w:rPr>
        <w:t>ได้รับการพิจารณาโดยผู้ประเมินอิสระซึ่งประเมินมูลค่าสินทรัพย์ด้วยว</w:t>
      </w:r>
      <w:r w:rsidR="00181081">
        <w:rPr>
          <w:rFonts w:asciiTheme="majorBidi" w:hAnsiTheme="majorBidi" w:hint="cs"/>
          <w:spacing w:val="-4"/>
          <w:sz w:val="30"/>
          <w:szCs w:val="30"/>
          <w:cs/>
        </w:rPr>
        <w:t xml:space="preserve">ิธีประเมินมูลค่าตามหลักการยกเว้นค่าลิขสิทธิ์ </w:t>
      </w:r>
      <w:r w:rsidR="001448A6">
        <w:rPr>
          <w:rFonts w:asciiTheme="majorBidi" w:hAnsiTheme="majorBidi"/>
          <w:spacing w:val="-4"/>
          <w:sz w:val="30"/>
          <w:szCs w:val="30"/>
        </w:rPr>
        <w:t>(Relief-from-Royalty)</w:t>
      </w:r>
    </w:p>
    <w:p w14:paraId="2C7F5632" w14:textId="60EA4DFA" w:rsidR="00BB7D88" w:rsidRDefault="00B72C7D" w:rsidP="00EC23F6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  </w:t>
      </w:r>
      <w:r w:rsidR="00006194">
        <w:rPr>
          <w:rFonts w:asciiTheme="majorBidi" w:hAnsiTheme="majorBidi" w:hint="cs"/>
          <w:spacing w:val="-4"/>
          <w:sz w:val="30"/>
          <w:szCs w:val="30"/>
          <w:cs/>
        </w:rPr>
        <w:t xml:space="preserve"> 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EA3728">
        <w:rPr>
          <w:rFonts w:asciiTheme="majorBidi" w:hAnsiTheme="majorBidi"/>
          <w:spacing w:val="-4"/>
          <w:sz w:val="30"/>
          <w:szCs w:val="30"/>
        </w:rPr>
        <w:t>-</w:t>
      </w:r>
      <w:r w:rsidR="00B23AAF">
        <w:rPr>
          <w:rFonts w:asciiTheme="majorBidi" w:hAnsiTheme="majorBidi"/>
          <w:spacing w:val="-4"/>
          <w:sz w:val="30"/>
          <w:szCs w:val="30"/>
        </w:rPr>
        <w:t xml:space="preserve">  </w:t>
      </w:r>
      <w:r w:rsidRPr="00596B97">
        <w:rPr>
          <w:rFonts w:asciiTheme="majorBidi" w:hAnsiTheme="majorBidi" w:hint="cs"/>
          <w:sz w:val="30"/>
          <w:szCs w:val="30"/>
          <w:cs/>
        </w:rPr>
        <w:t>มูลค่ายุติธรรมของ</w:t>
      </w:r>
      <w:r w:rsidR="00561986" w:rsidRPr="00596B97">
        <w:rPr>
          <w:rFonts w:asciiTheme="majorBidi" w:hAnsiTheme="majorBidi" w:hint="cs"/>
          <w:sz w:val="30"/>
          <w:szCs w:val="30"/>
          <w:cs/>
        </w:rPr>
        <w:t>ความสัมพันธ์กับลูกค้าได้รับการพิจารณาโดยผู้ประเมินอิสระซึ่งประเมินมูลค่าสินทรัพย์</w:t>
      </w:r>
      <w:r w:rsidR="006028D1">
        <w:rPr>
          <w:rFonts w:asciiTheme="majorBidi" w:hAnsiTheme="majorBidi"/>
          <w:sz w:val="30"/>
          <w:szCs w:val="30"/>
        </w:rPr>
        <w:br/>
      </w:r>
      <w:r w:rsidR="00561986" w:rsidRPr="00596B97">
        <w:rPr>
          <w:rFonts w:asciiTheme="majorBidi" w:hAnsiTheme="majorBidi" w:hint="cs"/>
          <w:sz w:val="30"/>
          <w:szCs w:val="30"/>
          <w:cs/>
        </w:rPr>
        <w:t>ด้วยวิธ</w:t>
      </w:r>
      <w:r w:rsidR="00D218F5" w:rsidRPr="00596B97">
        <w:rPr>
          <w:rFonts w:asciiTheme="majorBidi" w:hAnsiTheme="majorBidi" w:hint="cs"/>
          <w:sz w:val="30"/>
          <w:szCs w:val="30"/>
          <w:cs/>
        </w:rPr>
        <w:t xml:space="preserve">ีพิจารณาจากรายได้ภายใต้วิธี </w:t>
      </w:r>
      <w:r w:rsidR="00D218F5" w:rsidRPr="00596B97">
        <w:rPr>
          <w:rFonts w:asciiTheme="majorBidi" w:hAnsiTheme="majorBidi"/>
          <w:sz w:val="30"/>
          <w:szCs w:val="30"/>
        </w:rPr>
        <w:t xml:space="preserve">Multi-period Excess Earnings Method (MEEM) </w:t>
      </w:r>
      <w:r w:rsidR="00D218F5" w:rsidRPr="00596B97">
        <w:rPr>
          <w:rFonts w:asciiTheme="majorBidi" w:hAnsiTheme="majorBidi" w:hint="cs"/>
          <w:sz w:val="30"/>
          <w:szCs w:val="30"/>
          <w:cs/>
        </w:rPr>
        <w:t>โดยอัตราคิดลดที่ใช้เป็นอัตร</w:t>
      </w:r>
      <w:r w:rsidR="0058096C" w:rsidRPr="00596B97">
        <w:rPr>
          <w:rFonts w:asciiTheme="majorBidi" w:hAnsiTheme="majorBidi" w:hint="cs"/>
          <w:sz w:val="30"/>
          <w:szCs w:val="30"/>
          <w:cs/>
        </w:rPr>
        <w:t>า</w:t>
      </w:r>
      <w:r w:rsidR="00D218F5" w:rsidRPr="00596B97">
        <w:rPr>
          <w:rFonts w:asciiTheme="majorBidi" w:hAnsiTheme="majorBidi" w:hint="cs"/>
          <w:sz w:val="30"/>
          <w:szCs w:val="30"/>
          <w:cs/>
        </w:rPr>
        <w:t>โดยประมาณอ้างอิงอัตราถัวเฉลี่ยถ่วงน้ำหนักของ</w:t>
      </w:r>
      <w:r w:rsidR="00006194" w:rsidRPr="00596B97">
        <w:rPr>
          <w:rFonts w:asciiTheme="majorBidi" w:hAnsiTheme="majorBidi" w:hint="cs"/>
          <w:sz w:val="30"/>
          <w:szCs w:val="30"/>
          <w:cs/>
        </w:rPr>
        <w:t>เงินทุนของกิจการ</w:t>
      </w:r>
    </w:p>
    <w:p w14:paraId="12052108" w14:textId="4B9C22C4" w:rsidR="00BB7D88" w:rsidRPr="007D31A5" w:rsidRDefault="00EC23F6" w:rsidP="00DB6B8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     -  </w:t>
      </w:r>
      <w:r w:rsidR="00333E16" w:rsidRPr="00333E16">
        <w:rPr>
          <w:rFonts w:asciiTheme="majorBidi" w:hAnsiTheme="majorBidi" w:hint="cs"/>
          <w:spacing w:val="-4"/>
          <w:sz w:val="30"/>
          <w:szCs w:val="30"/>
          <w:cs/>
        </w:rPr>
        <w:t>ค่าความนิยมส่วนใหญ่เนื่องมาจากผู้บริหารเชื่อว่าการเข้าลงทุนในบริษัทดังกล่าวจะช่วยเสริมสร้างความแข็งแกร่งของกลุ่มบริษัทในการเป็นผู้ผลิตและจำหน่ายผลิตภัณฑ์จากไข่ในประเทศสิงคโปร์</w:t>
      </w:r>
      <w:r w:rsidR="00713BB7" w:rsidRPr="0018422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13BB7" w:rsidRPr="0018422C">
        <w:rPr>
          <w:rFonts w:asciiTheme="majorBidi" w:hAnsiTheme="majorBidi"/>
          <w:spacing w:val="-4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06567A20" w14:textId="009B98E4" w:rsidR="00B70F9E" w:rsidRPr="00A326C0" w:rsidRDefault="00B7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54C28AA" w14:textId="7B40F727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A326C0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7434B7B" w14:textId="2FAEA576" w:rsidR="003952B4" w:rsidRPr="00EF18C5" w:rsidRDefault="007A078B" w:rsidP="00EF0A0F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</w:t>
      </w:r>
      <w:r w:rsidRPr="00EF0A0F">
        <w:rPr>
          <w:rFonts w:ascii="Angsana New" w:hAnsi="Angsana New"/>
          <w:sz w:val="30"/>
          <w:szCs w:val="30"/>
          <w:cs/>
        </w:rPr>
        <w:t>ใน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ระหว่าง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102731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02731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102731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02731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3952B4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52B4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3952B4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3CF5480D" w14:textId="5BB37B28" w:rsidR="00A96A58" w:rsidRPr="00A326C0" w:rsidRDefault="00A96A58" w:rsidP="003952B4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116"/>
        <w:gridCol w:w="243"/>
        <w:gridCol w:w="1098"/>
        <w:gridCol w:w="243"/>
        <w:gridCol w:w="1080"/>
        <w:gridCol w:w="236"/>
        <w:gridCol w:w="1080"/>
      </w:tblGrid>
      <w:tr w:rsidR="00FB6C03" w:rsidRPr="00EF18C5" w14:paraId="5029B51E" w14:textId="77777777" w:rsidTr="00B53BE3">
        <w:trPr>
          <w:tblHeader/>
        </w:trPr>
        <w:tc>
          <w:tcPr>
            <w:tcW w:w="4203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EF18C5" w14:paraId="72149592" w14:textId="77777777" w:rsidTr="00B53BE3">
        <w:trPr>
          <w:trHeight w:val="20"/>
          <w:tblHeader/>
        </w:trPr>
        <w:tc>
          <w:tcPr>
            <w:tcW w:w="4203" w:type="dxa"/>
          </w:tcPr>
          <w:p w14:paraId="6B1622F4" w14:textId="030E759A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27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102731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02731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027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102731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27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6" w:type="dxa"/>
          </w:tcPr>
          <w:p w14:paraId="4B47C96D" w14:textId="761FB1AD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C072BE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A2BCD1A" w14:textId="4942186B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5D684146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D0AAD" w14:textId="0A8D1479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30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AAF4612" w14:textId="77777777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FF55B" w14:textId="6737F4D2" w:rsidR="003952B4" w:rsidRPr="00EF18C5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7574C" w:rsidRPr="00EF18C5" w14:paraId="1FFDAAEE" w14:textId="77777777" w:rsidTr="00B53BE3">
        <w:trPr>
          <w:tblHeader/>
        </w:trPr>
        <w:tc>
          <w:tcPr>
            <w:tcW w:w="4203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6" w:type="dxa"/>
            <w:gridSpan w:val="7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B53BE3">
        <w:tc>
          <w:tcPr>
            <w:tcW w:w="4203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6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04CE2" w14:textId="77777777" w:rsidR="0077574C" w:rsidRPr="00F73753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56A" w:rsidRPr="00EF18C5" w14:paraId="3307F960" w14:textId="77777777" w:rsidTr="00B53BE3">
        <w:tc>
          <w:tcPr>
            <w:tcW w:w="4203" w:type="dxa"/>
          </w:tcPr>
          <w:p w14:paraId="1CBEF27F" w14:textId="22C95A86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6469C2C2" w14:textId="33AF046C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8617766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2E659C" w14:textId="6A658D5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4FCFE8B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DF169" w14:textId="1EE44CD8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,378</w:t>
            </w:r>
          </w:p>
        </w:tc>
        <w:tc>
          <w:tcPr>
            <w:tcW w:w="236" w:type="dxa"/>
          </w:tcPr>
          <w:p w14:paraId="59E33DF5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CC0A8" w14:textId="72F30A19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26,599</w:t>
            </w:r>
          </w:p>
        </w:tc>
      </w:tr>
      <w:tr w:rsidR="00AA056A" w:rsidRPr="00EF18C5" w14:paraId="36FCB957" w14:textId="77777777" w:rsidTr="00B53BE3">
        <w:tc>
          <w:tcPr>
            <w:tcW w:w="4203" w:type="dxa"/>
          </w:tcPr>
          <w:p w14:paraId="030DABEC" w14:textId="76725B4A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3E891F6D" w14:textId="5C49647F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D877643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0D0B4C4" w14:textId="54EC32D9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1B3A789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42EEE91" w14:textId="4D888960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36" w:type="dxa"/>
          </w:tcPr>
          <w:p w14:paraId="1782E235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32CC135" w14:textId="2C01E80C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AA056A" w:rsidRPr="00EF18C5" w14:paraId="5423E45C" w14:textId="77777777" w:rsidTr="00B53BE3">
        <w:tc>
          <w:tcPr>
            <w:tcW w:w="4203" w:type="dxa"/>
          </w:tcPr>
          <w:p w14:paraId="00C7DD24" w14:textId="6E4A37E0" w:rsidR="00AA056A" w:rsidRPr="008457DC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0E7B6740" w14:textId="06A13DFF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F34CC6E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7937690" w14:textId="21E519A9" w:rsidR="00AA056A" w:rsidRPr="00BF720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0F381EF0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70783E3" w14:textId="049604D8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14:paraId="765B817A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F831E08" w14:textId="2A0889BE" w:rsidR="00AA056A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AA056A" w:rsidRPr="00EF18C5" w14:paraId="33482025" w14:textId="77777777" w:rsidTr="00B53BE3">
        <w:tc>
          <w:tcPr>
            <w:tcW w:w="4203" w:type="dxa"/>
          </w:tcPr>
          <w:p w14:paraId="185F0318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100663F2" w14:textId="72D41BA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035058A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D227C09" w14:textId="6D1627C8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EFD5D9A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CD25C" w14:textId="4C2B78B3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6" w:type="dxa"/>
          </w:tcPr>
          <w:p w14:paraId="561EDF19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1AD73" w14:textId="1FE7AE73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AA056A" w:rsidRPr="00EF18C5" w14:paraId="63326E95" w14:textId="77777777" w:rsidTr="00B53BE3">
        <w:tc>
          <w:tcPr>
            <w:tcW w:w="4203" w:type="dxa"/>
          </w:tcPr>
          <w:p w14:paraId="7105FF95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  <w:vAlign w:val="center"/>
          </w:tcPr>
          <w:p w14:paraId="0E2AF6A9" w14:textId="4E35C2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1456ADE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F218655" w14:textId="06011720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442B7A38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C7C40" w14:textId="26097F49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236" w:type="dxa"/>
          </w:tcPr>
          <w:p w14:paraId="3B378F26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6DDC" w14:textId="55E9E571" w:rsidR="00AA056A" w:rsidRPr="00902462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2,052</w:t>
            </w:r>
          </w:p>
        </w:tc>
      </w:tr>
      <w:tr w:rsidR="00AA056A" w:rsidRPr="00EF18C5" w14:paraId="52CCA8E0" w14:textId="77777777" w:rsidTr="00B53BE3">
        <w:tc>
          <w:tcPr>
            <w:tcW w:w="4203" w:type="dxa"/>
          </w:tcPr>
          <w:p w14:paraId="20C925EB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16" w:type="dxa"/>
            <w:vAlign w:val="center"/>
          </w:tcPr>
          <w:p w14:paraId="5FC06F67" w14:textId="7F721F2D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747EA3BF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95CD4B7" w14:textId="72E0D6A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395953E9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4ECE9" w14:textId="47EA80C0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9316342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9D927" w14:textId="5F0A4A20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A056A" w:rsidRPr="00EF18C5" w14:paraId="752D5D55" w14:textId="77777777" w:rsidTr="00B53BE3">
        <w:tc>
          <w:tcPr>
            <w:tcW w:w="4203" w:type="dxa"/>
          </w:tcPr>
          <w:p w14:paraId="10776F05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  <w:vAlign w:val="center"/>
          </w:tcPr>
          <w:p w14:paraId="50EADDE5" w14:textId="5822FA48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D4F742E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C28E852" w14:textId="3697AF11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F720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586562EF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16029" w14:textId="5FB29E13" w:rsidR="00AA056A" w:rsidRPr="00F73753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22EFF8" w14:textId="77777777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CC63A" w14:textId="01B5189D" w:rsidR="00AA056A" w:rsidRPr="00EF18C5" w:rsidRDefault="00AA056A" w:rsidP="00AA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02731" w:rsidRPr="001C6DD0" w14:paraId="3495B8F9" w14:textId="77777777" w:rsidTr="004A210C">
        <w:trPr>
          <w:trHeight w:val="74"/>
        </w:trPr>
        <w:tc>
          <w:tcPr>
            <w:tcW w:w="4203" w:type="dxa"/>
          </w:tcPr>
          <w:p w14:paraId="7C47AF9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center"/>
          </w:tcPr>
          <w:p w14:paraId="6528D4DA" w14:textId="77777777" w:rsidR="00102731" w:rsidRPr="001C6DD0" w:rsidRDefault="00102731" w:rsidP="001C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A7A9FA9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D4C08E2" w14:textId="2736F147" w:rsidR="00102731" w:rsidRPr="001C6DD0" w:rsidRDefault="00102731" w:rsidP="001C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8FDB4E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28E16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1BF5B" w14:textId="77777777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C5F9" w14:textId="016FCA21" w:rsidR="00102731" w:rsidRPr="001C6DD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2731" w:rsidRPr="00EF18C5" w14:paraId="341D5C0C" w14:textId="77777777" w:rsidTr="00B53BE3">
        <w:tc>
          <w:tcPr>
            <w:tcW w:w="4203" w:type="dxa"/>
          </w:tcPr>
          <w:p w14:paraId="77D8DBF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16" w:type="dxa"/>
          </w:tcPr>
          <w:p w14:paraId="557BAA4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441843A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7A4B4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6FB6C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83825" w14:textId="77777777" w:rsidR="00102731" w:rsidRPr="00F73753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5EE27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204C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038C" w:rsidRPr="00EF18C5" w14:paraId="4AB29E5D" w14:textId="77777777" w:rsidTr="00B53BE3">
        <w:tc>
          <w:tcPr>
            <w:tcW w:w="4203" w:type="dxa"/>
          </w:tcPr>
          <w:p w14:paraId="6560FC78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54C27417" w14:textId="3088D632" w:rsidR="00D7038C" w:rsidRPr="00EF18C5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243" w:type="dxa"/>
            <w:vAlign w:val="center"/>
          </w:tcPr>
          <w:p w14:paraId="42EC70CB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AFFECE" w14:textId="3D3B4153" w:rsidR="00D7038C" w:rsidRPr="00EF18C5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5C4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35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1CEDD43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0AFE33" w14:textId="304AF29D" w:rsidR="00D7038C" w:rsidRPr="00F73753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C6C078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2A28C" w14:textId="5EC771D2" w:rsidR="00D7038C" w:rsidRPr="00CF07DD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038C" w:rsidRPr="00EF18C5" w14:paraId="26106703" w14:textId="77777777" w:rsidTr="00B53BE3">
        <w:tc>
          <w:tcPr>
            <w:tcW w:w="4203" w:type="dxa"/>
          </w:tcPr>
          <w:p w14:paraId="7A3A87A4" w14:textId="66B844CB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</w:tcPr>
          <w:p w14:paraId="327296B0" w14:textId="68C9E49A" w:rsidR="00D7038C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center"/>
          </w:tcPr>
          <w:p w14:paraId="710BBE5E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931395" w14:textId="6D7DC898" w:rsidR="00D7038C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276329A6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19C13" w14:textId="464A4388" w:rsidR="00D7038C" w:rsidRPr="00BF720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0D456A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CDC67" w14:textId="2466699F" w:rsidR="00D7038C" w:rsidRPr="00CF07DD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038C" w:rsidRPr="00EF18C5" w14:paraId="1F7DA1CF" w14:textId="77777777" w:rsidTr="00B53BE3">
        <w:tc>
          <w:tcPr>
            <w:tcW w:w="4203" w:type="dxa"/>
          </w:tcPr>
          <w:p w14:paraId="417236E4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5B0B240" w14:textId="6651BCEE" w:rsidR="00D7038C" w:rsidRPr="00EF18C5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43" w:type="dxa"/>
            <w:vAlign w:val="center"/>
          </w:tcPr>
          <w:p w14:paraId="76B330E4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3678D65" w14:textId="52022023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5C4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43" w:type="dxa"/>
          </w:tcPr>
          <w:p w14:paraId="46A82B31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DC5ED" w14:textId="2A0D91B9" w:rsidR="00D7038C" w:rsidRPr="00F73753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EEE7BF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D4B46" w14:textId="07EEB48F" w:rsidR="00D7038C" w:rsidRPr="00CF07DD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038C" w:rsidRPr="00EF18C5" w14:paraId="25E01779" w14:textId="77777777" w:rsidTr="00B53BE3">
        <w:tc>
          <w:tcPr>
            <w:tcW w:w="4203" w:type="dxa"/>
          </w:tcPr>
          <w:p w14:paraId="31B552D3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14372D37" w14:textId="2453E899" w:rsidR="00D7038C" w:rsidRPr="00EF18C5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center"/>
          </w:tcPr>
          <w:p w14:paraId="23CE522D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334EDB" w14:textId="7719BF89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464FE79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35CC5" w14:textId="659C2D76" w:rsidR="00D7038C" w:rsidRPr="00F73753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8AD24D" w14:textId="77777777" w:rsidR="00D7038C" w:rsidRPr="00EF18C5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29A8D" w14:textId="6B918379" w:rsidR="00D7038C" w:rsidRPr="00CF07DD" w:rsidRDefault="00D7038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39CC" w:rsidRPr="00EF18C5" w14:paraId="74E38D16" w14:textId="77777777" w:rsidTr="00B53BE3">
        <w:tc>
          <w:tcPr>
            <w:tcW w:w="4203" w:type="dxa"/>
          </w:tcPr>
          <w:p w14:paraId="4D1E14EF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615E659" w14:textId="77777777" w:rsidR="00EA39CC" w:rsidRDefault="00EA39C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132AFC8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8E887C" w14:textId="77777777" w:rsidR="00EA39CC" w:rsidRPr="00EC35C4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16EE6A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52B9B" w14:textId="77777777" w:rsidR="00EA39CC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69DA4" w14:textId="77777777" w:rsidR="00EA39CC" w:rsidRPr="00EF18C5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A8F98" w14:textId="77777777" w:rsidR="00EA39CC" w:rsidRDefault="00EA39CC" w:rsidP="00D7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731" w:rsidRPr="00EF18C5" w14:paraId="38593A32" w14:textId="77777777" w:rsidTr="00B53BE3">
        <w:tc>
          <w:tcPr>
            <w:tcW w:w="4203" w:type="dxa"/>
          </w:tcPr>
          <w:p w14:paraId="0EB729A6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16" w:type="dxa"/>
          </w:tcPr>
          <w:p w14:paraId="23C57C6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415C1E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77E4A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8BE13D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CC3B1" w14:textId="77777777" w:rsidR="00102731" w:rsidRPr="00F73753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FC31AB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A5B3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2731" w:rsidRPr="00EF18C5" w14:paraId="6A4993DE" w14:textId="77777777" w:rsidTr="00B53BE3">
        <w:tc>
          <w:tcPr>
            <w:tcW w:w="4203" w:type="dxa"/>
          </w:tcPr>
          <w:p w14:paraId="521A705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  <w:vAlign w:val="center"/>
          </w:tcPr>
          <w:p w14:paraId="5B55CF0B" w14:textId="00ADF3BB" w:rsidR="00102731" w:rsidRPr="00EF18C5" w:rsidRDefault="00D7038C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243" w:type="dxa"/>
            <w:vAlign w:val="center"/>
          </w:tcPr>
          <w:p w14:paraId="05F4AD5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6ABB6DC" w14:textId="63E18D29" w:rsidR="00102731" w:rsidRPr="00EF18C5" w:rsidRDefault="00102731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5AB2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43" w:type="dxa"/>
          </w:tcPr>
          <w:p w14:paraId="5492C2E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B0AFB" w14:textId="51BBE2A4" w:rsidR="00102731" w:rsidRPr="00F73753" w:rsidRDefault="00374C95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F0FF7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598F3" w14:textId="2ABD412D" w:rsidR="00102731" w:rsidRPr="00CF07DD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F631D" w:rsidRPr="00EF18C5" w14:paraId="36A7F208" w14:textId="77777777" w:rsidTr="00B53BE3">
        <w:tc>
          <w:tcPr>
            <w:tcW w:w="4203" w:type="dxa"/>
          </w:tcPr>
          <w:p w14:paraId="23BA9393" w14:textId="77777777" w:rsidR="007F631D" w:rsidRPr="00EF18C5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  <w:vAlign w:val="center"/>
          </w:tcPr>
          <w:p w14:paraId="47BC45C5" w14:textId="5CE015C9" w:rsidR="007F631D" w:rsidRPr="008B5F20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3" w:type="dxa"/>
            <w:vAlign w:val="center"/>
          </w:tcPr>
          <w:p w14:paraId="1CCD6877" w14:textId="77777777" w:rsidR="007F631D" w:rsidRPr="00EF18C5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F2D652A" w14:textId="68F0C213" w:rsidR="007F631D" w:rsidRPr="00EF18C5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669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5B8EBE1E" w14:textId="77777777" w:rsidR="007F631D" w:rsidRPr="00EF18C5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07824" w14:textId="505EB48D" w:rsidR="007F631D" w:rsidRPr="00F73753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ADBE7E" w14:textId="77777777" w:rsidR="007F631D" w:rsidRPr="00EF18C5" w:rsidRDefault="007F631D" w:rsidP="007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71B134" w14:textId="340112D8" w:rsidR="007F631D" w:rsidRPr="0012309B" w:rsidRDefault="00A5072B" w:rsidP="00A5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02731" w:rsidRPr="00EF18C5" w14:paraId="44B24638" w14:textId="77777777" w:rsidTr="00B53BE3">
        <w:tc>
          <w:tcPr>
            <w:tcW w:w="4203" w:type="dxa"/>
          </w:tcPr>
          <w:p w14:paraId="1896990E" w14:textId="6B824298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647A5EA3" w14:textId="4183E90C" w:rsidR="00102731" w:rsidRPr="008B5F20" w:rsidRDefault="00374C95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458D8807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1A85533" w14:textId="2C25A62A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D96B82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E15DE" w14:textId="0039B93C" w:rsidR="00102731" w:rsidRPr="00F73753" w:rsidRDefault="00374C95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A99D5F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24949" w14:textId="625CFC8A" w:rsidR="00102731" w:rsidRPr="0012309B" w:rsidRDefault="00102731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</w:rPr>
            </w:pPr>
            <w:r w:rsidRPr="00400EE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F7205" w:rsidRPr="00EF18C5" w14:paraId="18AFDC65" w14:textId="77777777" w:rsidTr="00B53BE3">
        <w:tc>
          <w:tcPr>
            <w:tcW w:w="4203" w:type="dxa"/>
          </w:tcPr>
          <w:p w14:paraId="259835CB" w14:textId="2BF5B527" w:rsidR="00BF7205" w:rsidRPr="00EF18C5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center"/>
          </w:tcPr>
          <w:p w14:paraId="5B54671D" w14:textId="20D6DA29" w:rsidR="00BF7205" w:rsidRPr="00EF18C5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3" w:type="dxa"/>
            <w:vAlign w:val="center"/>
          </w:tcPr>
          <w:p w14:paraId="5004B07B" w14:textId="77777777" w:rsidR="00BF7205" w:rsidRPr="00EF18C5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EF33C91" w14:textId="71DA26D3" w:rsidR="00BF7205" w:rsidRPr="00EF18C5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66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467775E" w14:textId="77777777" w:rsidR="00BF7205" w:rsidRPr="00EF18C5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B322F" w14:textId="27C5E689" w:rsidR="00BF7205" w:rsidRPr="00F73753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5A0F12B" w14:textId="77777777" w:rsidR="00BF7205" w:rsidRPr="00EF18C5" w:rsidRDefault="00BF7205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0CC06" w14:textId="353531EE" w:rsidR="00BF7205" w:rsidRPr="002412B2" w:rsidRDefault="00A5072B" w:rsidP="00A5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02731" w:rsidRPr="00EF18C5" w14:paraId="14473078" w14:textId="77777777" w:rsidTr="00B53BE3">
        <w:tc>
          <w:tcPr>
            <w:tcW w:w="4203" w:type="dxa"/>
          </w:tcPr>
          <w:p w14:paraId="694C28FD" w14:textId="446C3D18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29CD533E" w14:textId="71A66CFD" w:rsidR="00102731" w:rsidRPr="00EF18C5" w:rsidRDefault="00374C95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43" w:type="dxa"/>
            <w:vAlign w:val="center"/>
          </w:tcPr>
          <w:p w14:paraId="44FF497D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323B1" w14:textId="631942BD" w:rsidR="00102731" w:rsidRDefault="00102731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3F38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43" w:type="dxa"/>
          </w:tcPr>
          <w:p w14:paraId="436D0AA0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D8759" w14:textId="18B0231E" w:rsidR="00102731" w:rsidRPr="00F73753" w:rsidRDefault="00374C95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7E3866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467D70" w14:textId="53B328CD" w:rsidR="00102731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2731" w:rsidRPr="00EF18C5" w14:paraId="3203AD44" w14:textId="77777777" w:rsidTr="00B53BE3">
        <w:tc>
          <w:tcPr>
            <w:tcW w:w="4203" w:type="dxa"/>
          </w:tcPr>
          <w:p w14:paraId="2F771150" w14:textId="0951440A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05E0045B" w14:textId="6D7C18FB" w:rsidR="00102731" w:rsidRPr="00EF18C5" w:rsidRDefault="00374C95" w:rsidP="00EF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center"/>
          </w:tcPr>
          <w:p w14:paraId="7E13C5C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98A396" w14:textId="4BA40636" w:rsidR="00102731" w:rsidRDefault="00102731" w:rsidP="00BF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3F3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5C8A86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15B5F" w14:textId="4CD736F7" w:rsidR="00102731" w:rsidRPr="00F73753" w:rsidRDefault="00374C95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4B313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AEAEF" w14:textId="1B311931" w:rsidR="00102731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2731" w:rsidRPr="001C6DD0" w14:paraId="7E274010" w14:textId="77777777" w:rsidTr="0023551A">
        <w:trPr>
          <w:trHeight w:val="299"/>
        </w:trPr>
        <w:tc>
          <w:tcPr>
            <w:tcW w:w="4203" w:type="dxa"/>
          </w:tcPr>
          <w:p w14:paraId="004F1979" w14:textId="77777777" w:rsidR="001C6DD0" w:rsidRPr="001F72C7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7590E602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" w:type="dxa"/>
            <w:vAlign w:val="center"/>
          </w:tcPr>
          <w:p w14:paraId="52D4DDA0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B4737F0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639D2D9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5A8E71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4178D6B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993230" w14:textId="77777777" w:rsidR="00102731" w:rsidRPr="00F7527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02731" w:rsidRPr="00EF18C5" w14:paraId="6BE10D38" w14:textId="77777777" w:rsidTr="00B53BE3">
        <w:tc>
          <w:tcPr>
            <w:tcW w:w="4203" w:type="dxa"/>
          </w:tcPr>
          <w:p w14:paraId="30C23B5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16" w:type="dxa"/>
          </w:tcPr>
          <w:p w14:paraId="266B6FAB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A7BEA7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49C3BD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E716E9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66ACC0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E463A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8D7F0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731" w:rsidRPr="00EF18C5" w14:paraId="170D751D" w14:textId="77777777" w:rsidTr="00B53BE3">
        <w:tc>
          <w:tcPr>
            <w:tcW w:w="4203" w:type="dxa"/>
          </w:tcPr>
          <w:p w14:paraId="33C50113" w14:textId="7FB3396E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16" w:type="dxa"/>
          </w:tcPr>
          <w:p w14:paraId="27C706C0" w14:textId="51466971" w:rsidR="00102731" w:rsidRPr="00192058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14:paraId="195ACD38" w14:textId="77777777" w:rsidR="00102731" w:rsidRPr="00192058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7F8C2C" w14:textId="22C643CA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43" w:type="dxa"/>
          </w:tcPr>
          <w:p w14:paraId="773161FA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88A689" w14:textId="1547EAD2" w:rsidR="00102731" w:rsidRPr="00EF18C5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9B334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CBF23" w14:textId="4AC12478" w:rsidR="00102731" w:rsidRPr="00902462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A210C" w:rsidRPr="00EF18C5" w14:paraId="26624230" w14:textId="77777777" w:rsidTr="00B53BE3">
        <w:tc>
          <w:tcPr>
            <w:tcW w:w="4203" w:type="dxa"/>
          </w:tcPr>
          <w:p w14:paraId="490E6922" w14:textId="5C4E8D81" w:rsidR="004A210C" w:rsidRPr="007A078B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16" w:type="dxa"/>
          </w:tcPr>
          <w:p w14:paraId="48E42188" w14:textId="4C977976" w:rsidR="004A210C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2E7329F" w14:textId="77777777" w:rsidR="004A210C" w:rsidRPr="00192058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8E0442" w14:textId="407D7FE3" w:rsidR="004A210C" w:rsidRDefault="00856FF6" w:rsidP="0085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546339E" w14:textId="77777777" w:rsidR="004A210C" w:rsidRPr="00EF18C5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36ED7F" w14:textId="3AC0E54A" w:rsidR="004A210C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41E45A" w14:textId="77777777" w:rsidR="004A210C" w:rsidRPr="00EF18C5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2018D" w14:textId="1529222D" w:rsidR="004A210C" w:rsidRPr="00EF18C5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02731" w:rsidRPr="00EF18C5" w14:paraId="2EA6CE55" w14:textId="77777777" w:rsidTr="00B53BE3">
        <w:tc>
          <w:tcPr>
            <w:tcW w:w="4203" w:type="dxa"/>
            <w:vAlign w:val="center"/>
          </w:tcPr>
          <w:p w14:paraId="1427FC9E" w14:textId="42BDAF36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16" w:type="dxa"/>
          </w:tcPr>
          <w:p w14:paraId="5D130407" w14:textId="6DC4B35F" w:rsidR="00102731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3D8E6296" w14:textId="77777777" w:rsidR="00102731" w:rsidRPr="00192058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68F527" w14:textId="2EE5E58B" w:rsidR="00102731" w:rsidRPr="008B5F2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3" w:type="dxa"/>
          </w:tcPr>
          <w:p w14:paraId="479198C8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F12AA" w14:textId="2E2228BE" w:rsidR="00102731" w:rsidRPr="00B36401" w:rsidRDefault="004A210C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BCDB6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FA3AC" w14:textId="1DAA9159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02731" w:rsidRPr="00EF18C5" w14:paraId="0FF8E383" w14:textId="77777777" w:rsidTr="004C29C9">
        <w:tc>
          <w:tcPr>
            <w:tcW w:w="4203" w:type="dxa"/>
            <w:vAlign w:val="center"/>
          </w:tcPr>
          <w:p w14:paraId="66F3A319" w14:textId="27495AFA" w:rsidR="00102731" w:rsidRPr="00EE2586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16" w:type="dxa"/>
          </w:tcPr>
          <w:p w14:paraId="2BC4E19B" w14:textId="4DAD8241" w:rsidR="00102731" w:rsidRDefault="004A210C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43" w:type="dxa"/>
          </w:tcPr>
          <w:p w14:paraId="3B0FC3E3" w14:textId="77777777" w:rsidR="00102731" w:rsidRPr="00192058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DAA75D" w14:textId="5DC73765" w:rsidR="00102731" w:rsidRPr="008B5F20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43" w:type="dxa"/>
          </w:tcPr>
          <w:p w14:paraId="6D539B0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08D74" w14:textId="63A9C184" w:rsidR="00102731" w:rsidRPr="00B36401" w:rsidRDefault="004A210C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67EF707B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B1A9D" w14:textId="3A823742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6514C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C6DD0" w:rsidRPr="00EF18C5" w14:paraId="547AA451" w14:textId="77777777" w:rsidTr="004C29C9">
        <w:tc>
          <w:tcPr>
            <w:tcW w:w="4203" w:type="dxa"/>
            <w:vAlign w:val="center"/>
          </w:tcPr>
          <w:p w14:paraId="748981C0" w14:textId="77777777" w:rsidR="001C6DD0" w:rsidRPr="001F72C7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6" w:type="dxa"/>
          </w:tcPr>
          <w:p w14:paraId="5A43A99F" w14:textId="77777777" w:rsidR="001C6DD0" w:rsidRPr="00F75275" w:rsidRDefault="001C6DD0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0CF10CD" w14:textId="77777777" w:rsidR="001C6DD0" w:rsidRPr="00F75275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2C472B8" w14:textId="77777777" w:rsidR="001C6DD0" w:rsidRPr="00F75275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571EC90" w14:textId="77777777" w:rsidR="001C6DD0" w:rsidRPr="00F75275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8D237C" w14:textId="77777777" w:rsidR="001C6DD0" w:rsidRPr="00F75275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71759" w14:textId="77777777" w:rsidR="001C6DD0" w:rsidRPr="00F75275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67A03A" w14:textId="77777777" w:rsidR="001C6DD0" w:rsidRPr="00F75275" w:rsidRDefault="001C6DD0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2731" w:rsidRPr="00EF18C5" w14:paraId="19B379D9" w14:textId="77777777" w:rsidTr="00B53BE3">
        <w:tc>
          <w:tcPr>
            <w:tcW w:w="4203" w:type="dxa"/>
          </w:tcPr>
          <w:p w14:paraId="335EDE03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16" w:type="dxa"/>
          </w:tcPr>
          <w:p w14:paraId="5977DBA0" w14:textId="77777777" w:rsidR="00102731" w:rsidRPr="00EF18C5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6316E5A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635BB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C37B31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9C140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575B70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BB174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731" w:rsidRPr="00EF18C5" w14:paraId="0AB6E734" w14:textId="77777777" w:rsidTr="00B53BE3">
        <w:tc>
          <w:tcPr>
            <w:tcW w:w="4203" w:type="dxa"/>
          </w:tcPr>
          <w:p w14:paraId="155630FB" w14:textId="77777777" w:rsidR="00102731" w:rsidRPr="00EF18C5" w:rsidRDefault="00102731" w:rsidP="0010273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6" w:type="dxa"/>
          </w:tcPr>
          <w:p w14:paraId="26A1DB09" w14:textId="77777777" w:rsidR="00102731" w:rsidRPr="00EF18C5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5CB78C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FA3014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6134E47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EB98F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16C87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D5F1E" w14:textId="77777777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731" w:rsidRPr="00EF18C5" w14:paraId="41685CE7" w14:textId="77777777" w:rsidTr="00B53BE3">
        <w:tc>
          <w:tcPr>
            <w:tcW w:w="4203" w:type="dxa"/>
          </w:tcPr>
          <w:p w14:paraId="25D07F8C" w14:textId="77777777" w:rsidR="00102731" w:rsidRPr="001957BC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7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16" w:type="dxa"/>
            <w:tcBorders>
              <w:bottom w:val="nil"/>
            </w:tcBorders>
          </w:tcPr>
          <w:p w14:paraId="4AB9E68A" w14:textId="015E9A88" w:rsidR="00102731" w:rsidRPr="001957BC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3" w:type="dxa"/>
          </w:tcPr>
          <w:p w14:paraId="58CE1D50" w14:textId="77777777" w:rsidR="00102731" w:rsidRPr="001957BC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6477674" w14:textId="1D73A5E9" w:rsidR="00102731" w:rsidRPr="001957BC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19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E982BAA" w14:textId="77777777" w:rsidR="00102731" w:rsidRPr="001957BC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ECFE569" w14:textId="2E6C1190" w:rsidR="00102731" w:rsidRPr="001957BC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28A0C004" w14:textId="77777777" w:rsidR="00102731" w:rsidRPr="00D30242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F32F3F" w14:textId="38B7B07E" w:rsidR="00102731" w:rsidRPr="00D30242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19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3B257204" w14:textId="77777777" w:rsidR="003D07AF" w:rsidRPr="001F72C7" w:rsidRDefault="003D07AF" w:rsidP="003B11D0">
      <w:pPr>
        <w:tabs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1D265E6C" w14:textId="3F8A50DB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02731" w:rsidRPr="008457DC">
        <w:rPr>
          <w:rFonts w:asciiTheme="majorBidi" w:hAnsiTheme="majorBidi" w:cstheme="majorBidi"/>
          <w:sz w:val="30"/>
          <w:szCs w:val="30"/>
        </w:rPr>
        <w:t>3</w:t>
      </w:r>
      <w:r w:rsidR="00102731">
        <w:rPr>
          <w:rFonts w:asciiTheme="majorBidi" w:hAnsiTheme="majorBidi" w:cstheme="majorBidi"/>
          <w:sz w:val="30"/>
          <w:szCs w:val="30"/>
        </w:rPr>
        <w:t>0</w:t>
      </w:r>
      <w:r w:rsidR="00102731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10273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022C4E"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022C4E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1F72C7" w:rsidRDefault="008C7563" w:rsidP="00023201">
      <w:pPr>
        <w:tabs>
          <w:tab w:val="clear" w:pos="454"/>
        </w:tabs>
        <w:ind w:left="540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175"/>
        <w:gridCol w:w="270"/>
        <w:gridCol w:w="989"/>
        <w:gridCol w:w="270"/>
        <w:gridCol w:w="1045"/>
        <w:gridCol w:w="15"/>
        <w:gridCol w:w="294"/>
        <w:gridCol w:w="1017"/>
      </w:tblGrid>
      <w:tr w:rsidR="00103DBE" w:rsidRPr="00EF18C5" w14:paraId="6C860FF3" w14:textId="77777777" w:rsidTr="00103DBE">
        <w:trPr>
          <w:tblHeader/>
        </w:trPr>
        <w:tc>
          <w:tcPr>
            <w:tcW w:w="2271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4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03DBE" w:rsidRPr="00EF18C5" w14:paraId="39D18FB3" w14:textId="77777777" w:rsidTr="00103DBE">
        <w:trPr>
          <w:tblHeader/>
        </w:trPr>
        <w:tc>
          <w:tcPr>
            <w:tcW w:w="2271" w:type="pct"/>
          </w:tcPr>
          <w:p w14:paraId="6E1EC74C" w14:textId="77777777" w:rsidR="00102731" w:rsidRPr="00EF18C5" w:rsidRDefault="00102731" w:rsidP="001027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DD0AFB6" w14:textId="41ABD05E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9F1B1C2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83D34C0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F1D51FD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2DF1F25" w14:textId="7096B1E6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" w:type="pct"/>
          </w:tcPr>
          <w:p w14:paraId="14BA85D1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2AC5F51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03DBE" w:rsidRPr="00EF18C5" w14:paraId="70A349B4" w14:textId="77777777" w:rsidTr="00103DBE">
        <w:trPr>
          <w:tblHeader/>
        </w:trPr>
        <w:tc>
          <w:tcPr>
            <w:tcW w:w="2271" w:type="pct"/>
          </w:tcPr>
          <w:p w14:paraId="3782A7BC" w14:textId="77777777" w:rsidR="00102731" w:rsidRPr="00EF18C5" w:rsidRDefault="00102731" w:rsidP="001027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A69ABBE" w14:textId="3219BBEB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2EE66B3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E6B039" w14:textId="76A1DCD0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3037AAF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7866EB4" w14:textId="2FEA82DD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31B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" w:type="pct"/>
          </w:tcPr>
          <w:p w14:paraId="2B51D538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D6D9969" w14:textId="083C7A83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2731" w:rsidRPr="00EF18C5" w14:paraId="7727AF6A" w14:textId="77777777" w:rsidTr="00103DBE">
        <w:trPr>
          <w:trHeight w:val="344"/>
          <w:tblHeader/>
        </w:trPr>
        <w:tc>
          <w:tcPr>
            <w:tcW w:w="2271" w:type="pct"/>
          </w:tcPr>
          <w:p w14:paraId="434F6245" w14:textId="77777777" w:rsidR="00102731" w:rsidRPr="00EF18C5" w:rsidRDefault="00102731" w:rsidP="001027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8"/>
          </w:tcPr>
          <w:p w14:paraId="5779CFD9" w14:textId="77777777" w:rsidR="00102731" w:rsidRPr="00EF18C5" w:rsidRDefault="00102731" w:rsidP="0010273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3DBE" w:rsidRPr="00EF18C5" w14:paraId="113E5B53" w14:textId="77777777" w:rsidTr="00103DBE">
        <w:tc>
          <w:tcPr>
            <w:tcW w:w="2271" w:type="pct"/>
          </w:tcPr>
          <w:p w14:paraId="488171D0" w14:textId="77777777" w:rsidR="00102731" w:rsidRPr="00EF18C5" w:rsidRDefault="00102731" w:rsidP="001027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2" w:type="pct"/>
          </w:tcPr>
          <w:p w14:paraId="28F81F97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1E0B454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472D781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C2334D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936D6BC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67D8A1E4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CC79F7C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F18C5" w14:paraId="6D44DE94" w14:textId="77777777" w:rsidTr="00103DBE">
        <w:tc>
          <w:tcPr>
            <w:tcW w:w="2271" w:type="pct"/>
          </w:tcPr>
          <w:p w14:paraId="20423B9F" w14:textId="77777777" w:rsidR="00102731" w:rsidRPr="00EF18C5" w:rsidRDefault="00102731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27F60CA5" w14:textId="1C237F85" w:rsidR="00102731" w:rsidRPr="00EF18C5" w:rsidRDefault="00CB32A5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4FCD2A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17E9915" w14:textId="41EC018F" w:rsidR="00102731" w:rsidRPr="00EF18C5" w:rsidRDefault="00102731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C35F6B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2306CD5" w14:textId="3B1298E8" w:rsidR="00102731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  <w:tc>
          <w:tcPr>
            <w:tcW w:w="158" w:type="pct"/>
          </w:tcPr>
          <w:p w14:paraId="66CBE80A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91BE78" w14:textId="34FBF2AA" w:rsidR="00102731" w:rsidRPr="00EF18C5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2,893</w:t>
            </w:r>
          </w:p>
        </w:tc>
      </w:tr>
      <w:tr w:rsidR="00103DBE" w:rsidRPr="00EF18C5" w14:paraId="15E873A8" w14:textId="77777777" w:rsidTr="00103DBE">
        <w:tc>
          <w:tcPr>
            <w:tcW w:w="2271" w:type="pct"/>
          </w:tcPr>
          <w:p w14:paraId="061BBD91" w14:textId="77777777" w:rsidR="00CE7D47" w:rsidRPr="00EF18C5" w:rsidRDefault="00CE7D47" w:rsidP="00CE7D4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32" w:type="pct"/>
          </w:tcPr>
          <w:p w14:paraId="7144296E" w14:textId="297C3F25" w:rsidR="00CE7D47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45" w:type="pct"/>
          </w:tcPr>
          <w:p w14:paraId="5EF66548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D9872F8" w14:textId="4A4135EB" w:rsidR="00CE7D47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5" w:type="pct"/>
          </w:tcPr>
          <w:p w14:paraId="4C7F5894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4C76005A" w14:textId="53E8BADF" w:rsidR="00CE7D47" w:rsidRPr="00EF18C5" w:rsidRDefault="00CE7D47" w:rsidP="00454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65F86DAF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694CF7C" w14:textId="50C8F4AB" w:rsidR="00CE7D47" w:rsidRPr="00EF18C5" w:rsidRDefault="00CE7D47" w:rsidP="00454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EF18C5" w14:paraId="7E15572F" w14:textId="77777777" w:rsidTr="00103DBE">
        <w:tc>
          <w:tcPr>
            <w:tcW w:w="2271" w:type="pct"/>
          </w:tcPr>
          <w:p w14:paraId="11A9C2EF" w14:textId="77777777" w:rsidR="00CE7D47" w:rsidRPr="00EF18C5" w:rsidRDefault="00CE7D47" w:rsidP="00CE7D4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32" w:type="pct"/>
          </w:tcPr>
          <w:p w14:paraId="38A80891" w14:textId="35DF5D09" w:rsidR="00CE7D47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45" w:type="pct"/>
          </w:tcPr>
          <w:p w14:paraId="215D6FEE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89BBB5B" w14:textId="1A75F284" w:rsidR="00CE7D47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5" w:type="pct"/>
          </w:tcPr>
          <w:p w14:paraId="296F46E2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CFF281D" w14:textId="2255D295" w:rsidR="00CE7D47" w:rsidRPr="00EF18C5" w:rsidRDefault="00CE7D47" w:rsidP="00454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53B2BC79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AF542EE" w14:textId="05C7E420" w:rsidR="00CE7D47" w:rsidRPr="00EF18C5" w:rsidRDefault="00CE7D47" w:rsidP="00454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EF18C5" w14:paraId="2F8087DA" w14:textId="77777777" w:rsidTr="00103DBE">
        <w:tc>
          <w:tcPr>
            <w:tcW w:w="2271" w:type="pct"/>
          </w:tcPr>
          <w:p w14:paraId="13BEA528" w14:textId="77777777" w:rsidR="00CE7D47" w:rsidRPr="00EF18C5" w:rsidRDefault="00CE7D47" w:rsidP="00CE7D4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3D2A568" w14:textId="5500FE35" w:rsidR="00CE7D47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3205143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59DA3FF2" w14:textId="326AE7DF" w:rsidR="00CE7D47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24D40121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743C1D23" w14:textId="517C623D" w:rsidR="00CE7D47" w:rsidRPr="00EF18C5" w:rsidRDefault="00CE7D47" w:rsidP="00454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4136B2DD" w14:textId="77777777" w:rsidR="00CE7D47" w:rsidRPr="00EF18C5" w:rsidRDefault="00CE7D47" w:rsidP="00CE7D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A789888" w14:textId="451B40A2" w:rsidR="00CE7D47" w:rsidRPr="00EF18C5" w:rsidRDefault="00CE7D47" w:rsidP="00454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EF18C5" w14:paraId="1358890D" w14:textId="77777777" w:rsidTr="00103DBE">
        <w:tc>
          <w:tcPr>
            <w:tcW w:w="2271" w:type="pct"/>
          </w:tcPr>
          <w:p w14:paraId="70E885FE" w14:textId="77777777" w:rsidR="00102731" w:rsidRPr="00EF18C5" w:rsidRDefault="00102731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694C46" w14:textId="0A05E39B" w:rsidR="00102731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199FDB98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4B8189B" w14:textId="35074A70" w:rsidR="00102731" w:rsidRPr="00EF18C5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45" w:type="pct"/>
          </w:tcPr>
          <w:p w14:paraId="4594C99A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6E3DF" w14:textId="48CD729E" w:rsidR="00102731" w:rsidRPr="00EF18C5" w:rsidRDefault="00CE7D4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2,703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8" w:type="pct"/>
          </w:tcPr>
          <w:p w14:paraId="3B60D46E" w14:textId="77777777" w:rsidR="00102731" w:rsidRPr="00EF18C5" w:rsidRDefault="00102731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18239957" w:rsidR="00102731" w:rsidRPr="00EF18C5" w:rsidRDefault="00102731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</w:t>
            </w:r>
          </w:p>
        </w:tc>
      </w:tr>
      <w:tr w:rsidR="00103DBE" w:rsidRPr="008F1315" w14:paraId="7B001860" w14:textId="77777777" w:rsidTr="005D71EC">
        <w:trPr>
          <w:trHeight w:val="21"/>
        </w:trPr>
        <w:tc>
          <w:tcPr>
            <w:tcW w:w="2271" w:type="pct"/>
          </w:tcPr>
          <w:p w14:paraId="375CAE2B" w14:textId="65B2148B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2" w:type="pct"/>
          </w:tcPr>
          <w:p w14:paraId="79928115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046EFE31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31" w:type="pct"/>
          </w:tcPr>
          <w:p w14:paraId="311A3F25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56F541C3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</w:tcPr>
          <w:p w14:paraId="19E8AF15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8" w:type="pct"/>
          </w:tcPr>
          <w:p w14:paraId="0E9178EC" w14:textId="77777777" w:rsidR="001F72C7" w:rsidRPr="007B3CFC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8" w:type="pct"/>
          </w:tcPr>
          <w:p w14:paraId="7DD8A35D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103DBE" w:rsidRPr="00EF18C5" w14:paraId="21059225" w14:textId="77777777" w:rsidTr="00103DBE">
        <w:tc>
          <w:tcPr>
            <w:tcW w:w="2271" w:type="pct"/>
          </w:tcPr>
          <w:p w14:paraId="34BD4A30" w14:textId="33EABCFA" w:rsidR="001F72C7" w:rsidRPr="00EF18C5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5CD3D11A" w14:textId="4F6084D5" w:rsidR="001F72C7" w:rsidRPr="00EF18C5" w:rsidRDefault="001F72C7" w:rsidP="002E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09BF17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1F4BDBC" w14:textId="44D4BA31" w:rsidR="001F72C7" w:rsidRPr="00EF18C5" w:rsidRDefault="001F72C7" w:rsidP="002E4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51F89BF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65F443EB" w14:textId="1A5EC5D8" w:rsidR="001F72C7" w:rsidRPr="00EF18C5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7D5B" w:rsidRPr="00497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8" w:type="pct"/>
          </w:tcPr>
          <w:p w14:paraId="66DE7EE9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0B7AA1C" w14:textId="4FF3B26C" w:rsidR="001F72C7" w:rsidRPr="00EF18C5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103DBE" w:rsidRPr="00EF18C5" w14:paraId="38A0E7FE" w14:textId="77777777" w:rsidTr="00103DBE">
        <w:tc>
          <w:tcPr>
            <w:tcW w:w="2271" w:type="pct"/>
          </w:tcPr>
          <w:p w14:paraId="6DC46217" w14:textId="5310AC54" w:rsidR="001F72C7" w:rsidRPr="00D82ADD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632" w:type="pct"/>
          </w:tcPr>
          <w:p w14:paraId="21F41118" w14:textId="41AFFD37" w:rsidR="001F72C7" w:rsidRPr="00D82ADD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2B4083D6" w14:textId="77777777" w:rsidR="001F72C7" w:rsidRPr="00D82ADD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650E7278" w14:textId="1791F3A3" w:rsidR="001F72C7" w:rsidRPr="00D82ADD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764A5B9A" w14:textId="77777777" w:rsidR="001F72C7" w:rsidRPr="00D82ADD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gridSpan w:val="2"/>
          </w:tcPr>
          <w:p w14:paraId="1DA9265F" w14:textId="553C60B9" w:rsidR="001F72C7" w:rsidRPr="00D82ADD" w:rsidRDefault="001F72C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8" w:type="pct"/>
          </w:tcPr>
          <w:p w14:paraId="7D31D510" w14:textId="77777777" w:rsidR="001F72C7" w:rsidRPr="00D82ADD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7BC7BCBF" w14:textId="08576F01" w:rsidR="001F72C7" w:rsidRPr="00D82ADD" w:rsidRDefault="001F72C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3DBE" w:rsidRPr="008F1315" w14:paraId="6BBAD9D2" w14:textId="77777777" w:rsidTr="00103DBE">
        <w:tc>
          <w:tcPr>
            <w:tcW w:w="2271" w:type="pct"/>
          </w:tcPr>
          <w:p w14:paraId="1A95A7E2" w14:textId="1D4A2C04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632" w:type="pct"/>
          </w:tcPr>
          <w:p w14:paraId="7A563E13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5" w:type="pct"/>
          </w:tcPr>
          <w:p w14:paraId="599848D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1" w:type="pct"/>
          </w:tcPr>
          <w:p w14:paraId="422FA70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9280E4A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50B8F6B0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" w:type="pct"/>
          </w:tcPr>
          <w:p w14:paraId="62DC948E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8" w:type="pct"/>
          </w:tcPr>
          <w:p w14:paraId="433BE487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03DBE" w:rsidRPr="008B4B5B" w14:paraId="6E5C4223" w14:textId="77777777" w:rsidTr="00103DBE">
        <w:tc>
          <w:tcPr>
            <w:tcW w:w="2271" w:type="pct"/>
          </w:tcPr>
          <w:p w14:paraId="70282519" w14:textId="028EEFE4" w:rsidR="001F72C7" w:rsidRPr="008B4B5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4F2434C8" w14:textId="4095A192" w:rsidR="001F72C7" w:rsidRPr="002F5A7B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09AA82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1" w:type="pct"/>
          </w:tcPr>
          <w:p w14:paraId="7CDF0C7F" w14:textId="47642A2B" w:rsidR="001F72C7" w:rsidRPr="002F5A7B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3EF6B16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</w:tcPr>
          <w:p w14:paraId="62EBE3B6" w14:textId="68B29314" w:rsidR="001F72C7" w:rsidRPr="002F5A7B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15,435</w:t>
            </w:r>
          </w:p>
        </w:tc>
        <w:tc>
          <w:tcPr>
            <w:tcW w:w="158" w:type="pct"/>
          </w:tcPr>
          <w:p w14:paraId="0E8BAA37" w14:textId="77777777" w:rsidR="001F72C7" w:rsidRPr="002F5A7B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</w:tcPr>
          <w:p w14:paraId="1F0DC571" w14:textId="25C14FD7" w:rsidR="001F72C7" w:rsidRPr="002F5A7B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19,768</w:t>
            </w:r>
          </w:p>
        </w:tc>
      </w:tr>
      <w:tr w:rsidR="00103DBE" w:rsidRPr="008B4B5B" w14:paraId="4175AC05" w14:textId="77777777" w:rsidTr="00103DBE">
        <w:tc>
          <w:tcPr>
            <w:tcW w:w="2271" w:type="pct"/>
          </w:tcPr>
          <w:p w14:paraId="0B3DA455" w14:textId="72E8F662" w:rsidR="001E1EF1" w:rsidRPr="00EF18C5" w:rsidRDefault="001E1EF1" w:rsidP="001E1EF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32" w:type="pct"/>
          </w:tcPr>
          <w:p w14:paraId="56D5F97D" w14:textId="55A4C3D9" w:rsidR="001E1EF1" w:rsidRDefault="00560A47" w:rsidP="0056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9D11B7B" w14:textId="77777777" w:rsidR="001E1EF1" w:rsidRPr="002F5A7B" w:rsidRDefault="001E1EF1" w:rsidP="001E1EF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1" w:type="pct"/>
          </w:tcPr>
          <w:p w14:paraId="16182D2E" w14:textId="1633D53B" w:rsidR="001E1EF1" w:rsidRPr="00E96FB4" w:rsidRDefault="001E1EF1" w:rsidP="001E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889FBFA" w14:textId="77777777" w:rsidR="001E1EF1" w:rsidRPr="002F5A7B" w:rsidRDefault="001E1EF1" w:rsidP="001E1EF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gridSpan w:val="2"/>
          </w:tcPr>
          <w:p w14:paraId="20947D7D" w14:textId="6072B62D" w:rsidR="001E1EF1" w:rsidRDefault="00560A47" w:rsidP="0056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" w:type="pct"/>
          </w:tcPr>
          <w:p w14:paraId="7B9EEBD0" w14:textId="77777777" w:rsidR="001E1EF1" w:rsidRPr="002F5A7B" w:rsidRDefault="001E1EF1" w:rsidP="001E1EF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</w:tcPr>
          <w:p w14:paraId="1AC98EBD" w14:textId="376DBCF0" w:rsidR="001E1EF1" w:rsidRDefault="001E1EF1" w:rsidP="001E1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EF18C5" w14:paraId="2B0689AB" w14:textId="77777777" w:rsidTr="00103DBE">
        <w:tc>
          <w:tcPr>
            <w:tcW w:w="2271" w:type="pct"/>
          </w:tcPr>
          <w:p w14:paraId="2EB57DF6" w14:textId="0420C253" w:rsidR="001F72C7" w:rsidRPr="00D82ADD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2" w:type="pct"/>
          </w:tcPr>
          <w:p w14:paraId="03AE06F6" w14:textId="77CBAE1C" w:rsidR="001F72C7" w:rsidRPr="00D82ADD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464DAE82" w14:textId="77777777" w:rsidR="001F72C7" w:rsidRPr="00D82ADD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2D2C9256" w14:textId="5BE35EB5" w:rsidR="001F72C7" w:rsidRPr="00D82ADD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21F6B04E" w14:textId="77777777" w:rsidR="001F72C7" w:rsidRPr="00D82ADD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gridSpan w:val="2"/>
          </w:tcPr>
          <w:p w14:paraId="0FD6699E" w14:textId="3CB52D61" w:rsidR="001F72C7" w:rsidRPr="00D82ADD" w:rsidRDefault="001F72C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8" w:type="pct"/>
          </w:tcPr>
          <w:p w14:paraId="2F9E9E9A" w14:textId="77777777" w:rsidR="001F72C7" w:rsidRPr="00D82ADD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7337495E" w14:textId="0D9AC419" w:rsidR="001F72C7" w:rsidRPr="00D82ADD" w:rsidRDefault="001F72C7" w:rsidP="0099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03DBE" w:rsidRPr="008F1315" w14:paraId="663ED6DD" w14:textId="77777777" w:rsidTr="00103DBE">
        <w:tc>
          <w:tcPr>
            <w:tcW w:w="2271" w:type="pct"/>
          </w:tcPr>
          <w:p w14:paraId="03E510E3" w14:textId="0561AF1A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632" w:type="pct"/>
          </w:tcPr>
          <w:p w14:paraId="05C5864C" w14:textId="77777777" w:rsidR="001F72C7" w:rsidRPr="007B3CFC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5" w:type="pct"/>
          </w:tcPr>
          <w:p w14:paraId="05BDBD12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31" w:type="pct"/>
          </w:tcPr>
          <w:p w14:paraId="5B0B1C80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5" w:type="pct"/>
          </w:tcPr>
          <w:p w14:paraId="545146D8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70" w:type="pct"/>
            <w:gridSpan w:val="2"/>
          </w:tcPr>
          <w:p w14:paraId="4D17BF55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" w:type="pct"/>
          </w:tcPr>
          <w:p w14:paraId="23140B2E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48" w:type="pct"/>
          </w:tcPr>
          <w:p w14:paraId="52FD9B62" w14:textId="77777777" w:rsidR="001F72C7" w:rsidRPr="007B3CFC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03DBE" w:rsidRPr="00EF18C5" w14:paraId="7F9B5E7C" w14:textId="77777777" w:rsidTr="00103DBE">
        <w:trPr>
          <w:trHeight w:val="281"/>
        </w:trPr>
        <w:tc>
          <w:tcPr>
            <w:tcW w:w="2271" w:type="pct"/>
          </w:tcPr>
          <w:p w14:paraId="374E6AE9" w14:textId="52840DB0" w:rsidR="001F72C7" w:rsidRPr="00EF18C5" w:rsidRDefault="001F72C7" w:rsidP="001027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56684EBA" w14:textId="2F0DEB83" w:rsidR="001F72C7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A1067D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E82F036" w14:textId="4410BA82" w:rsidR="001F72C7" w:rsidRPr="00EF18C5" w:rsidRDefault="001F72C7" w:rsidP="001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045F267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6712865" w14:textId="50CFF6BA" w:rsidR="001F72C7" w:rsidRPr="00EF18C5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3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58" w:type="pct"/>
          </w:tcPr>
          <w:p w14:paraId="5E276F66" w14:textId="77777777" w:rsidR="001F72C7" w:rsidRPr="00EF18C5" w:rsidRDefault="001F72C7" w:rsidP="00102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9E98B8D" w14:textId="55390DD1" w:rsidR="001F72C7" w:rsidRPr="00EF18C5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3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103DBE" w:rsidRPr="00EF18C5" w14:paraId="211C8938" w14:textId="77777777" w:rsidTr="00103DBE">
        <w:tc>
          <w:tcPr>
            <w:tcW w:w="2271" w:type="pct"/>
          </w:tcPr>
          <w:p w14:paraId="325BD962" w14:textId="4712814F" w:rsidR="001F72C7" w:rsidRPr="00EF18C5" w:rsidRDefault="001F72C7" w:rsidP="00CB32A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8AF64BD" w14:textId="558FFB30" w:rsidR="001F72C7" w:rsidRPr="00AD7B32" w:rsidRDefault="001F72C7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BB85BDC" w14:textId="77777777" w:rsidR="001F72C7" w:rsidRPr="00EF18C5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AA8DF69" w14:textId="2C988DBB" w:rsidR="001F72C7" w:rsidRPr="00EF18C5" w:rsidRDefault="001F72C7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B8FACD7" w14:textId="77777777" w:rsidR="001F72C7" w:rsidRPr="00EF18C5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11E68AF3" w14:textId="5EC12F56" w:rsidR="001F72C7" w:rsidRPr="00110ED6" w:rsidRDefault="001F72C7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158" w:type="pct"/>
          </w:tcPr>
          <w:p w14:paraId="546D53C2" w14:textId="77777777" w:rsidR="001F72C7" w:rsidRPr="00C168BF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1331E42" w14:textId="5DF4EEFC" w:rsidR="001F72C7" w:rsidRPr="00CA0A33" w:rsidRDefault="001F72C7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103DBE" w:rsidRPr="00EF18C5" w14:paraId="53D4D397" w14:textId="77777777" w:rsidTr="00103DBE">
        <w:tc>
          <w:tcPr>
            <w:tcW w:w="2271" w:type="pct"/>
          </w:tcPr>
          <w:p w14:paraId="0051DDC6" w14:textId="2F609A22" w:rsidR="001F72C7" w:rsidRPr="00EF18C5" w:rsidRDefault="001F72C7" w:rsidP="00CB32A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FB5A3E8" w14:textId="017826DC" w:rsidR="001F72C7" w:rsidRPr="00AD7B32" w:rsidRDefault="001F72C7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65DF737" w14:textId="77777777" w:rsidR="001F72C7" w:rsidRPr="00EF18C5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6DE1CB79" w14:textId="798FB7AB" w:rsidR="001F72C7" w:rsidRPr="00EF18C5" w:rsidRDefault="001F72C7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A47E0A3" w14:textId="77777777" w:rsidR="001F72C7" w:rsidRPr="00EF18C5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81947A" w14:textId="4A993C77" w:rsidR="001F72C7" w:rsidRPr="00110ED6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8" w:type="pct"/>
          </w:tcPr>
          <w:p w14:paraId="4029B5D5" w14:textId="77777777" w:rsidR="001F72C7" w:rsidRPr="00C168BF" w:rsidRDefault="001F72C7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1B3177FD" w14:textId="7BED8625" w:rsidR="001F72C7" w:rsidRPr="00C168BF" w:rsidRDefault="001F72C7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F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03DBE" w:rsidRPr="00EF18C5" w14:paraId="4DB350EF" w14:textId="77777777" w:rsidTr="00EA15AF">
        <w:tc>
          <w:tcPr>
            <w:tcW w:w="2271" w:type="pct"/>
          </w:tcPr>
          <w:p w14:paraId="10117FE2" w14:textId="77777777" w:rsidR="00BA4F9B" w:rsidRPr="00D82ADD" w:rsidRDefault="00BA4F9B" w:rsidP="00CB32A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A63BCF9" w14:textId="77777777" w:rsidR="00BA4F9B" w:rsidRPr="00D82ADD" w:rsidRDefault="00BA4F9B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2F5554F4" w14:textId="77777777" w:rsidR="00BA4F9B" w:rsidRPr="00D82ADD" w:rsidRDefault="00BA4F9B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7A8ECD4" w14:textId="77777777" w:rsidR="00BA4F9B" w:rsidRPr="00D82ADD" w:rsidRDefault="00BA4F9B" w:rsidP="00CB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26927934" w14:textId="77777777" w:rsidR="00BA4F9B" w:rsidRPr="00D82ADD" w:rsidRDefault="00BA4F9B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</w:tcBorders>
          </w:tcPr>
          <w:p w14:paraId="5C4080DA" w14:textId="77777777" w:rsidR="00BA4F9B" w:rsidRPr="00D82ADD" w:rsidRDefault="00BA4F9B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" w:type="pct"/>
          </w:tcPr>
          <w:p w14:paraId="319C178B" w14:textId="77777777" w:rsidR="00BA4F9B" w:rsidRPr="00D82ADD" w:rsidRDefault="00BA4F9B" w:rsidP="00CB3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C3FFBFF" w14:textId="77777777" w:rsidR="00BA4F9B" w:rsidRPr="00D82ADD" w:rsidRDefault="00BA4F9B" w:rsidP="002A2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03DBE" w:rsidRPr="00EF18C5" w14:paraId="0E529C87" w14:textId="77777777" w:rsidTr="00103DBE">
        <w:tc>
          <w:tcPr>
            <w:tcW w:w="2271" w:type="pct"/>
          </w:tcPr>
          <w:p w14:paraId="6660130C" w14:textId="77777777" w:rsidR="003E1DE8" w:rsidRPr="00EF18C5" w:rsidRDefault="003E1DE8" w:rsidP="007A0C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0EC7AA80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E49CA3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59CC2B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4FA54E0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2970B9D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" w:type="pct"/>
            <w:gridSpan w:val="2"/>
          </w:tcPr>
          <w:p w14:paraId="17A551A4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39BE9F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F18C5" w14:paraId="4C53A2B2" w14:textId="77777777" w:rsidTr="00103DBE">
        <w:tc>
          <w:tcPr>
            <w:tcW w:w="2271" w:type="pct"/>
          </w:tcPr>
          <w:p w14:paraId="124B9474" w14:textId="77777777" w:rsidR="003E1DE8" w:rsidRPr="00EF18C5" w:rsidRDefault="003E1DE8" w:rsidP="007A0C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88ADC76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388F29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ED8C7C6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74D364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5DE99B7" w14:textId="77777777" w:rsidR="003E1DE8" w:rsidRPr="005B2614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166" w:type="pct"/>
            <w:gridSpan w:val="2"/>
          </w:tcPr>
          <w:p w14:paraId="37BBDB05" w14:textId="77777777" w:rsidR="003E1DE8" w:rsidRPr="007939A4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</w:tcPr>
          <w:p w14:paraId="3CCE2AFB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103DBE" w:rsidRPr="00EF18C5" w14:paraId="78C136EE" w14:textId="77777777" w:rsidTr="00103DBE">
        <w:tc>
          <w:tcPr>
            <w:tcW w:w="2271" w:type="pct"/>
          </w:tcPr>
          <w:p w14:paraId="3F955364" w14:textId="77777777" w:rsidR="003E1DE8" w:rsidRPr="00EF18C5" w:rsidRDefault="003E1DE8" w:rsidP="007A0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5EACFD2A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5" w:type="pct"/>
          </w:tcPr>
          <w:p w14:paraId="2D792C4B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CA512A3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5" w:type="pct"/>
          </w:tcPr>
          <w:p w14:paraId="03C8C572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84B4BCE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0BA7E9D1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3C1B172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EF18C5" w14:paraId="6DDE808B" w14:textId="77777777" w:rsidTr="00103DBE">
        <w:trPr>
          <w:trHeight w:val="236"/>
        </w:trPr>
        <w:tc>
          <w:tcPr>
            <w:tcW w:w="2271" w:type="pct"/>
          </w:tcPr>
          <w:p w14:paraId="27654478" w14:textId="77777777" w:rsidR="003E1DE8" w:rsidRPr="00EF18C5" w:rsidRDefault="003E1DE8" w:rsidP="007A0C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73007ABE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5" w:type="pct"/>
          </w:tcPr>
          <w:p w14:paraId="7471D257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D9F559B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5" w:type="pct"/>
          </w:tcPr>
          <w:p w14:paraId="74A3FAD7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1DAFAA6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58CE858D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5E6447F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1B3F5B" w14:paraId="66FFD53A" w14:textId="77777777" w:rsidTr="00103DBE">
        <w:trPr>
          <w:trHeight w:val="236"/>
        </w:trPr>
        <w:tc>
          <w:tcPr>
            <w:tcW w:w="2271" w:type="pct"/>
          </w:tcPr>
          <w:p w14:paraId="0BF64E7C" w14:textId="77777777" w:rsidR="003E1DE8" w:rsidRPr="00EF18C5" w:rsidRDefault="003E1DE8" w:rsidP="007A0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032D9370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67DDF7F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5F3BA45" w14:textId="77777777" w:rsidR="003E1DE8" w:rsidRPr="003A2990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123DBD34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5903DCE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" w:type="pct"/>
            <w:gridSpan w:val="2"/>
          </w:tcPr>
          <w:p w14:paraId="699FFC16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96BDE5" w14:textId="77777777" w:rsidR="003E1DE8" w:rsidRPr="001B3F5B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3DBE" w:rsidRPr="00EF18C5" w14:paraId="02172459" w14:textId="77777777" w:rsidTr="00103DBE">
        <w:tc>
          <w:tcPr>
            <w:tcW w:w="2271" w:type="pct"/>
          </w:tcPr>
          <w:p w14:paraId="7FA40681" w14:textId="77777777" w:rsidR="003E1DE8" w:rsidRPr="00EF18C5" w:rsidRDefault="003E1DE8" w:rsidP="007A0C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29A8D68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45" w:type="pct"/>
          </w:tcPr>
          <w:p w14:paraId="0E2FA314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48FF701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203B8CE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53D58FB3" w14:textId="77777777" w:rsidR="003E1DE8" w:rsidRPr="005033FE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66" w:type="pct"/>
            <w:gridSpan w:val="2"/>
          </w:tcPr>
          <w:p w14:paraId="42F6B033" w14:textId="77777777" w:rsidR="003E1DE8" w:rsidRPr="00EE0178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CD27D21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103DBE" w:rsidRPr="00A5044E" w14:paraId="5BEBB72B" w14:textId="77777777" w:rsidTr="00103DBE">
        <w:tc>
          <w:tcPr>
            <w:tcW w:w="2271" w:type="pct"/>
          </w:tcPr>
          <w:p w14:paraId="4CDA1724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5B68B62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45" w:type="pct"/>
          </w:tcPr>
          <w:p w14:paraId="270E0E23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61411EE4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45" w:type="pct"/>
          </w:tcPr>
          <w:p w14:paraId="1A4B0A4A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4BD67D38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166" w:type="pct"/>
            <w:gridSpan w:val="2"/>
          </w:tcPr>
          <w:p w14:paraId="7E8E99FE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3FB69E82" w14:textId="77777777" w:rsidR="003E1DE8" w:rsidRPr="00D82ADD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</w:tr>
      <w:tr w:rsidR="00103DBE" w:rsidRPr="00EF18C5" w14:paraId="5937DB47" w14:textId="77777777" w:rsidTr="00103DBE">
        <w:tc>
          <w:tcPr>
            <w:tcW w:w="2271" w:type="pct"/>
          </w:tcPr>
          <w:p w14:paraId="7CDED392" w14:textId="77777777" w:rsidR="003E1DE8" w:rsidRPr="00EF18C5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2" w:type="pct"/>
          </w:tcPr>
          <w:p w14:paraId="0B6777E9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6FE077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E02FF43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077280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CC06513" w14:textId="77777777" w:rsidR="003E1DE8" w:rsidRPr="009B4C3F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2BF27C2B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092579D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DBE" w:rsidRPr="00EF18C5" w14:paraId="2824DE40" w14:textId="77777777" w:rsidTr="00103DBE">
        <w:tc>
          <w:tcPr>
            <w:tcW w:w="2271" w:type="pct"/>
          </w:tcPr>
          <w:p w14:paraId="4EE42A4E" w14:textId="77777777" w:rsidR="003E1DE8" w:rsidRPr="00EF18C5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2237C150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FFDEC5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6121B10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FA4F315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60E1DEF" w14:textId="77777777" w:rsidR="003E1DE8" w:rsidRPr="009B4C3F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6" w:type="pct"/>
            <w:gridSpan w:val="2"/>
          </w:tcPr>
          <w:p w14:paraId="369F213B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1CAB23F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103DBE" w:rsidRPr="00EF18C5" w14:paraId="2D62A4E0" w14:textId="77777777" w:rsidTr="00103DBE">
        <w:tc>
          <w:tcPr>
            <w:tcW w:w="2271" w:type="pct"/>
          </w:tcPr>
          <w:p w14:paraId="296EFC0B" w14:textId="77777777" w:rsidR="003E1DE8" w:rsidRPr="00EF18C5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1C7EDB7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0DF75668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64BA8DD9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63E0B544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E96E013" w14:textId="77777777" w:rsidR="003E1DE8" w:rsidRPr="009B4C3F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6" w:type="pct"/>
            <w:gridSpan w:val="2"/>
          </w:tcPr>
          <w:p w14:paraId="3D1F01BC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992520D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03DBE" w:rsidRPr="00EF18C5" w14:paraId="15D4FECC" w14:textId="77777777" w:rsidTr="00103DBE">
        <w:trPr>
          <w:trHeight w:hRule="exact" w:val="403"/>
        </w:trPr>
        <w:tc>
          <w:tcPr>
            <w:tcW w:w="2271" w:type="pct"/>
          </w:tcPr>
          <w:p w14:paraId="3C5BEB49" w14:textId="77777777" w:rsidR="003E1DE8" w:rsidRPr="00EF18C5" w:rsidRDefault="003E1DE8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D5E150E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0D5A8325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6465D9BD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325F0373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021419D0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6" w:type="pct"/>
            <w:gridSpan w:val="2"/>
          </w:tcPr>
          <w:p w14:paraId="582EFB88" w14:textId="77777777" w:rsidR="003E1DE8" w:rsidRPr="00EF18C5" w:rsidRDefault="003E1DE8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1D746860" w14:textId="77777777" w:rsidR="003E1DE8" w:rsidRPr="00EF18C5" w:rsidRDefault="003E1DE8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103DBE" w:rsidRPr="00EF18C5" w14:paraId="4E75846D" w14:textId="77777777" w:rsidTr="00EA15AF">
        <w:trPr>
          <w:trHeight w:hRule="exact" w:val="403"/>
        </w:trPr>
        <w:tc>
          <w:tcPr>
            <w:tcW w:w="2271" w:type="pct"/>
          </w:tcPr>
          <w:p w14:paraId="60100A7D" w14:textId="77777777" w:rsidR="00D82ADD" w:rsidRPr="00D82ADD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26F403D" w14:textId="77777777" w:rsidR="00D82ADD" w:rsidRPr="00D82AD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61005467" w14:textId="77777777" w:rsidR="00D82ADD" w:rsidRPr="00D82ADD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64B2D100" w14:textId="77777777" w:rsidR="00D82ADD" w:rsidRPr="00D82AD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3B08E82F" w14:textId="77777777" w:rsidR="00D82ADD" w:rsidRPr="00D82ADD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FC01E3A" w14:textId="77777777" w:rsidR="00D82ADD" w:rsidRPr="00D82AD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6" w:type="pct"/>
            <w:gridSpan w:val="2"/>
          </w:tcPr>
          <w:p w14:paraId="68547806" w14:textId="77777777" w:rsidR="00D82ADD" w:rsidRPr="00D82ADD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0B8D8009" w14:textId="77777777" w:rsidR="00D82ADD" w:rsidRPr="00D82AD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03DBE" w:rsidRPr="00EF18C5" w14:paraId="66BD17F9" w14:textId="77777777" w:rsidTr="00103DBE">
        <w:trPr>
          <w:trHeight w:val="299"/>
        </w:trPr>
        <w:tc>
          <w:tcPr>
            <w:tcW w:w="2271" w:type="pct"/>
          </w:tcPr>
          <w:p w14:paraId="0BB99498" w14:textId="77777777" w:rsidR="00D82ADD" w:rsidRPr="00EF18C5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2" w:type="pct"/>
          </w:tcPr>
          <w:p w14:paraId="698650E6" w14:textId="77777777" w:rsidR="00D82ADD" w:rsidRPr="00EF18C5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0DA84E8" w14:textId="77777777" w:rsidR="00D82ADD" w:rsidRPr="00EF18C5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1" w:type="pct"/>
          </w:tcPr>
          <w:p w14:paraId="3A29B410" w14:textId="77777777" w:rsidR="00D82ADD" w:rsidRPr="00EF18C5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6CEDA659" w14:textId="77777777" w:rsidR="00D82ADD" w:rsidRPr="00EF18C5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</w:tcPr>
          <w:p w14:paraId="74138AAE" w14:textId="77777777" w:rsidR="00D82ADD" w:rsidRPr="00EF18C5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6" w:type="pct"/>
            <w:gridSpan w:val="2"/>
          </w:tcPr>
          <w:p w14:paraId="2CBC3A36" w14:textId="77777777" w:rsidR="00D82ADD" w:rsidRPr="00EF18C5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</w:tcPr>
          <w:p w14:paraId="4C11ECFA" w14:textId="77777777" w:rsidR="00D82ADD" w:rsidRPr="00EF18C5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03DBE" w:rsidRPr="00A5707D" w14:paraId="699A76FB" w14:textId="77777777" w:rsidTr="00103DBE">
        <w:tc>
          <w:tcPr>
            <w:tcW w:w="2271" w:type="pct"/>
          </w:tcPr>
          <w:p w14:paraId="7F4D8D89" w14:textId="77777777" w:rsidR="00D82ADD" w:rsidRPr="00A73CB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D3BB80E" w14:textId="77777777" w:rsidR="00D82ADD" w:rsidRPr="00A5707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5" w:type="pct"/>
          </w:tcPr>
          <w:p w14:paraId="5710D184" w14:textId="77777777" w:rsidR="00D82ADD" w:rsidRPr="00A5707D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B42AC64" w14:textId="77777777" w:rsidR="00D82ADD" w:rsidRPr="00A5707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5" w:type="pct"/>
          </w:tcPr>
          <w:p w14:paraId="07DC4057" w14:textId="77777777" w:rsidR="00D82ADD" w:rsidRPr="00A5707D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79CEC13" w14:textId="77777777" w:rsidR="00D82ADD" w:rsidRPr="00A5707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66" w:type="pct"/>
            <w:gridSpan w:val="2"/>
          </w:tcPr>
          <w:p w14:paraId="4A195DA8" w14:textId="77777777" w:rsidR="00D82ADD" w:rsidRPr="00A5707D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A2ADE2E" w14:textId="77777777" w:rsidR="00D82ADD" w:rsidRPr="00A5707D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707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103DBE" w:rsidRPr="007B3CFC" w14:paraId="1107284A" w14:textId="77777777" w:rsidTr="00103DBE">
        <w:trPr>
          <w:trHeight w:val="288"/>
        </w:trPr>
        <w:tc>
          <w:tcPr>
            <w:tcW w:w="2271" w:type="pct"/>
          </w:tcPr>
          <w:p w14:paraId="65D36714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632" w:type="pct"/>
          </w:tcPr>
          <w:p w14:paraId="7A2659AE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45" w:type="pct"/>
          </w:tcPr>
          <w:p w14:paraId="2C4B6C3C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531" w:type="pct"/>
          </w:tcPr>
          <w:p w14:paraId="648415BB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45" w:type="pct"/>
          </w:tcPr>
          <w:p w14:paraId="3A42A244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562" w:type="pct"/>
          </w:tcPr>
          <w:p w14:paraId="2957E3CB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66" w:type="pct"/>
            <w:gridSpan w:val="2"/>
          </w:tcPr>
          <w:p w14:paraId="2BCABB76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548" w:type="pct"/>
          </w:tcPr>
          <w:p w14:paraId="1B867A1B" w14:textId="77777777" w:rsidR="00D82ADD" w:rsidRPr="007B3CFC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</w:tr>
      <w:tr w:rsidR="00103DBE" w:rsidRPr="00E96FB4" w14:paraId="6493A079" w14:textId="77777777" w:rsidTr="00103DBE">
        <w:trPr>
          <w:trHeight w:hRule="exact" w:val="403"/>
        </w:trPr>
        <w:tc>
          <w:tcPr>
            <w:tcW w:w="2271" w:type="pct"/>
          </w:tcPr>
          <w:p w14:paraId="5AA1677D" w14:textId="77777777" w:rsidR="00D82ADD" w:rsidRPr="00EF18C5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32" w:type="pct"/>
          </w:tcPr>
          <w:p w14:paraId="7D0C009F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80C846" w14:textId="77777777" w:rsidR="00D82ADD" w:rsidRPr="00E96FB4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9010A6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BADBB" w14:textId="77777777" w:rsidR="00D82ADD" w:rsidRPr="00E96FB4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2A4E1D5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4A788ECE" w14:textId="77777777" w:rsidR="00D82ADD" w:rsidRPr="00E96FB4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E0B5A4B" w14:textId="77777777" w:rsidR="00D82ADD" w:rsidRPr="00E96FB4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3DBE" w:rsidRPr="00E96FB4" w14:paraId="670CF481" w14:textId="77777777" w:rsidTr="00103DBE">
        <w:trPr>
          <w:trHeight w:hRule="exact" w:val="403"/>
        </w:trPr>
        <w:tc>
          <w:tcPr>
            <w:tcW w:w="2271" w:type="pct"/>
          </w:tcPr>
          <w:p w14:paraId="0E8028C3" w14:textId="77777777" w:rsidR="00D82ADD" w:rsidRPr="00EF18C5" w:rsidRDefault="00D82ADD" w:rsidP="007A0CF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2" w:type="pct"/>
          </w:tcPr>
          <w:p w14:paraId="65A87C68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B98B22" w14:textId="77777777" w:rsidR="00D82ADD" w:rsidRPr="00E96FB4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81B59A9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A5C5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C4B9F14" w14:textId="77777777" w:rsidR="00D82ADD" w:rsidRPr="00E96FB4" w:rsidRDefault="00D82ADD" w:rsidP="007A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22B7AD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166" w:type="pct"/>
            <w:gridSpan w:val="2"/>
          </w:tcPr>
          <w:p w14:paraId="5AED59F6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EA124C8" w14:textId="77777777" w:rsidR="00D82ADD" w:rsidRPr="00E96FB4" w:rsidRDefault="00D82ADD" w:rsidP="007A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</w:tbl>
    <w:p w14:paraId="79E48FA7" w14:textId="549CD897" w:rsidR="007071C0" w:rsidRPr="00EF18C5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956643" w:rsidRDefault="009477AB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1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067"/>
        <w:gridCol w:w="1953"/>
        <w:gridCol w:w="236"/>
        <w:gridCol w:w="1960"/>
      </w:tblGrid>
      <w:tr w:rsidR="0077574C" w:rsidRPr="004A1074" w14:paraId="72A8E0F0" w14:textId="77777777" w:rsidTr="008C1BA4">
        <w:trPr>
          <w:trHeight w:val="389"/>
          <w:tblHeader/>
        </w:trPr>
        <w:tc>
          <w:tcPr>
            <w:tcW w:w="5067" w:type="dxa"/>
          </w:tcPr>
          <w:p w14:paraId="42D59843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53" w:type="dxa"/>
            <w:vAlign w:val="bottom"/>
          </w:tcPr>
          <w:p w14:paraId="173F07A7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1545D1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13244CF4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2B4" w:rsidRPr="004A1074" w14:paraId="1A5EA8F4" w14:textId="77777777" w:rsidTr="008C1BA4">
        <w:trPr>
          <w:tblHeader/>
        </w:trPr>
        <w:tc>
          <w:tcPr>
            <w:tcW w:w="5067" w:type="dxa"/>
          </w:tcPr>
          <w:p w14:paraId="53CA4F26" w14:textId="1B7587AB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40F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86ADA" w:rsidRPr="00B240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86ADA"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53" w:type="dxa"/>
            <w:vAlign w:val="bottom"/>
          </w:tcPr>
          <w:p w14:paraId="134B374E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7955E49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  <w:vAlign w:val="bottom"/>
          </w:tcPr>
          <w:p w14:paraId="484F0424" w14:textId="77777777" w:rsidR="003952B4" w:rsidRPr="00B240FB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4A1074" w14:paraId="1AD9A73A" w14:textId="77777777" w:rsidTr="008C1BA4">
        <w:trPr>
          <w:trHeight w:val="209"/>
          <w:tblHeader/>
        </w:trPr>
        <w:tc>
          <w:tcPr>
            <w:tcW w:w="5067" w:type="dxa"/>
          </w:tcPr>
          <w:p w14:paraId="3C84643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3"/>
          </w:tcPr>
          <w:p w14:paraId="3E0682E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4A1074" w14:paraId="6AFF2F2E" w14:textId="77777777" w:rsidTr="008C1BA4">
        <w:trPr>
          <w:trHeight w:val="353"/>
        </w:trPr>
        <w:tc>
          <w:tcPr>
            <w:tcW w:w="5067" w:type="dxa"/>
          </w:tcPr>
          <w:p w14:paraId="2AF1097A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53" w:type="dxa"/>
          </w:tcPr>
          <w:p w14:paraId="7C056A01" w14:textId="77777777" w:rsidR="0077574C" w:rsidRPr="00B240FB" w:rsidRDefault="0077574C" w:rsidP="00833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09CA6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dxa"/>
          </w:tcPr>
          <w:p w14:paraId="564688E9" w14:textId="6D1A3C20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8D9" w:rsidRPr="004A1074" w14:paraId="08B79A4B" w14:textId="77777777" w:rsidTr="008C1BA4">
        <w:tc>
          <w:tcPr>
            <w:tcW w:w="5067" w:type="dxa"/>
          </w:tcPr>
          <w:p w14:paraId="0A6DA7E5" w14:textId="5855D505" w:rsidR="00A868D9" w:rsidRPr="00B240FB" w:rsidRDefault="00180E08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A868D9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ทุนในบริษัท</w:t>
            </w:r>
            <w:r w:rsidR="00A868D9"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68D9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เบทาโกร</w:t>
            </w:r>
            <w:r w:rsidR="00A868D9"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68D9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ฟู้ด</w:t>
            </w:r>
            <w:r w:rsidR="00807EAC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ส์</w:t>
            </w:r>
            <w:r w:rsidR="00A868D9"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868D9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สิงคโปร์</w:t>
            </w:r>
            <w:r w:rsidR="00A868D9"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A868D9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953" w:type="dxa"/>
          </w:tcPr>
          <w:p w14:paraId="2BCEBE94" w14:textId="4F792F5C" w:rsidR="00A868D9" w:rsidRPr="00B240FB" w:rsidRDefault="00BD6E9B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720B0F" w14:textId="77777777" w:rsidR="00A868D9" w:rsidRPr="00B240FB" w:rsidRDefault="00A868D9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dxa"/>
          </w:tcPr>
          <w:p w14:paraId="731F0960" w14:textId="0B16C791" w:rsidR="00A868D9" w:rsidRPr="00B240FB" w:rsidRDefault="00BD6E9B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1,88</w:t>
            </w:r>
            <w:r w:rsidR="00972E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6B8B" w:rsidRPr="004A1074" w14:paraId="40D9814B" w14:textId="77777777" w:rsidTr="008C1BA4">
        <w:tc>
          <w:tcPr>
            <w:tcW w:w="5067" w:type="dxa"/>
          </w:tcPr>
          <w:p w14:paraId="3EA28252" w14:textId="66CF541D" w:rsidR="00236B8B" w:rsidRPr="00B240FB" w:rsidRDefault="008F27A8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เบทาโกร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71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เทรดดิ้ง 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สิงคโปร์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953" w:type="dxa"/>
          </w:tcPr>
          <w:p w14:paraId="7B6E4F77" w14:textId="6B26BCEC" w:rsidR="00236B8B" w:rsidRPr="00B240FB" w:rsidRDefault="000F7141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EB739A" w14:textId="77777777" w:rsidR="00236B8B" w:rsidRPr="00B240FB" w:rsidRDefault="00236B8B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dxa"/>
          </w:tcPr>
          <w:p w14:paraId="50BEC006" w14:textId="482AA764" w:rsidR="00236B8B" w:rsidRPr="00B240FB" w:rsidRDefault="000F7141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01B45" w:rsidRPr="00650575" w14:paraId="1F6866B5" w14:textId="77777777" w:rsidTr="008C1BA4">
        <w:trPr>
          <w:trHeight w:val="60"/>
        </w:trPr>
        <w:tc>
          <w:tcPr>
            <w:tcW w:w="5067" w:type="dxa"/>
          </w:tcPr>
          <w:p w14:paraId="20C5F5E2" w14:textId="77777777" w:rsidR="00F01B45" w:rsidRPr="00650575" w:rsidRDefault="00F01B45" w:rsidP="00701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53" w:type="dxa"/>
          </w:tcPr>
          <w:p w14:paraId="65769DBD" w14:textId="77777777" w:rsidR="00F01B45" w:rsidRPr="00650575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8E562C" w14:textId="77777777" w:rsidR="00F01B45" w:rsidRPr="00650575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0" w:type="dxa"/>
          </w:tcPr>
          <w:p w14:paraId="798C88C8" w14:textId="77777777" w:rsidR="00F01B45" w:rsidRPr="00650575" w:rsidRDefault="00F01B45" w:rsidP="002B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574C" w:rsidRPr="004A1074" w14:paraId="4E713042" w14:textId="77777777" w:rsidTr="008C1BA4">
        <w:tc>
          <w:tcPr>
            <w:tcW w:w="5067" w:type="dxa"/>
          </w:tcPr>
          <w:p w14:paraId="20F9BDB9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53" w:type="dxa"/>
          </w:tcPr>
          <w:p w14:paraId="27F02199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5B7AF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7A48AE5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4A1074" w14:paraId="404148F6" w14:textId="77777777" w:rsidTr="008C1BA4">
        <w:tc>
          <w:tcPr>
            <w:tcW w:w="5067" w:type="dxa"/>
          </w:tcPr>
          <w:p w14:paraId="2981D2B8" w14:textId="54A95685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0F29DC"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953" w:type="dxa"/>
          </w:tcPr>
          <w:p w14:paraId="747D94AA" w14:textId="5B952B37" w:rsidR="0077574C" w:rsidRPr="00B240FB" w:rsidRDefault="00BD6E9B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10BD23F7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431964EA" w14:textId="6049B593" w:rsidR="0077574C" w:rsidRPr="00B240FB" w:rsidRDefault="00BD6E9B" w:rsidP="0084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5DD5" w:rsidRPr="00E85E1E" w14:paraId="2C4D682D" w14:textId="77777777" w:rsidTr="008C1BA4">
        <w:trPr>
          <w:trHeight w:val="272"/>
        </w:trPr>
        <w:tc>
          <w:tcPr>
            <w:tcW w:w="5067" w:type="dxa"/>
          </w:tcPr>
          <w:p w14:paraId="2FF5EE2A" w14:textId="77777777" w:rsidR="00F85DD5" w:rsidRPr="00650575" w:rsidRDefault="00F85DD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53" w:type="dxa"/>
          </w:tcPr>
          <w:p w14:paraId="08BE8260" w14:textId="77777777" w:rsidR="00F85DD5" w:rsidRPr="00650575" w:rsidRDefault="00F85DD5" w:rsidP="00E8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9C4A6F" w14:textId="77777777" w:rsidR="00F85DD5" w:rsidRPr="00650575" w:rsidRDefault="00F85DD5" w:rsidP="00E8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0" w:type="dxa"/>
          </w:tcPr>
          <w:p w14:paraId="79E04895" w14:textId="77777777" w:rsidR="00F85DD5" w:rsidRPr="00650575" w:rsidRDefault="00F85DD5" w:rsidP="00E8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574C" w:rsidRPr="004A1074" w14:paraId="489AD40A" w14:textId="77777777" w:rsidTr="008C1BA4">
        <w:tc>
          <w:tcPr>
            <w:tcW w:w="5067" w:type="dxa"/>
          </w:tcPr>
          <w:p w14:paraId="6FF0D05C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53" w:type="dxa"/>
          </w:tcPr>
          <w:p w14:paraId="04765CB3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CEFB7E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5E930104" w14:textId="77777777" w:rsidR="0077574C" w:rsidRPr="00B240FB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286" w:rsidRPr="004A1074" w14:paraId="5C7A7AAB" w14:textId="77777777" w:rsidTr="008C1BA4">
        <w:tc>
          <w:tcPr>
            <w:tcW w:w="5067" w:type="dxa"/>
          </w:tcPr>
          <w:p w14:paraId="0BDA44D4" w14:textId="3C42F8FF" w:rsidR="00507286" w:rsidRPr="00B240FB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953" w:type="dxa"/>
          </w:tcPr>
          <w:p w14:paraId="4F8F2CB7" w14:textId="107A3936" w:rsidR="00507286" w:rsidRPr="00B240FB" w:rsidRDefault="00F03EA2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42B34F0F" w14:textId="77777777" w:rsidR="00507286" w:rsidRPr="00B240FB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3ECBF79" w14:textId="066FFE2D" w:rsidR="00507286" w:rsidRPr="00B240FB" w:rsidRDefault="00F03EA2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3359" w:rsidRPr="004A1074" w14:paraId="63739D77" w14:textId="77777777" w:rsidTr="008C1BA4">
        <w:tc>
          <w:tcPr>
            <w:tcW w:w="5067" w:type="dxa"/>
          </w:tcPr>
          <w:p w14:paraId="40EC9039" w14:textId="1F39A047" w:rsidR="002E3359" w:rsidRPr="00B240FB" w:rsidRDefault="00867C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4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53" w:type="dxa"/>
          </w:tcPr>
          <w:p w14:paraId="4E65B2BF" w14:textId="06EDAF09" w:rsidR="002E3359" w:rsidRPr="00B240FB" w:rsidRDefault="004F7337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3EA2" w:rsidRPr="00B240F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2E4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8733A3" w14:textId="77777777" w:rsidR="002E3359" w:rsidRPr="00B240FB" w:rsidRDefault="002E335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0" w:type="dxa"/>
          </w:tcPr>
          <w:p w14:paraId="13D4BD6C" w14:textId="6DFE261C" w:rsidR="002E3359" w:rsidRPr="00B240FB" w:rsidRDefault="00552AAA" w:rsidP="008C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B240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945EEAF" w14:textId="6A8E1310" w:rsidR="00631301" w:rsidRPr="00650575" w:rsidRDefault="00631301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70B422C6" w14:textId="425B6E6E" w:rsidR="007F1D2F" w:rsidRDefault="007F1D2F" w:rsidP="00916EBF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916EB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F65AB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ได้เพิ่มทุน</w:t>
      </w:r>
      <w:r w:rsidR="008D41FC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จดทะเบียน</w:t>
      </w:r>
      <w:r w:rsidR="00A72F38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ตามสัดส่วน</w:t>
      </w:r>
      <w:r w:rsidR="001B058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="00F65AB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F65AB1"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65AB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="00F65AB1"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65AB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ฟู้ด</w:t>
      </w:r>
      <w:r w:rsidR="00CF4A66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ส์</w:t>
      </w:r>
      <w:r w:rsidR="00F65AB1"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F65AB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สิงคโปร์</w:t>
      </w:r>
      <w:r w:rsidR="00F65AB1"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F65AB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="00C76F9D" w:rsidRPr="00916EBF">
        <w:rPr>
          <w:rFonts w:asciiTheme="majorBidi" w:hAnsiTheme="majorBidi" w:cstheme="majorBidi"/>
          <w:spacing w:val="-4"/>
          <w:sz w:val="30"/>
          <w:szCs w:val="30"/>
        </w:rPr>
        <w:br/>
      </w:r>
      <w:r w:rsidR="00F65AB1" w:rsidRPr="00CF2BB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301310"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="00776A08" w:rsidRPr="00CF2BB2">
        <w:rPr>
          <w:rFonts w:asciiTheme="majorBidi" w:hAnsiTheme="majorBidi" w:cstheme="majorBidi"/>
          <w:sz w:val="30"/>
          <w:szCs w:val="30"/>
        </w:rPr>
        <w:t>75.85</w:t>
      </w:r>
      <w:r w:rsidR="001B0581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1B0581" w:rsidRPr="00CF2BB2">
        <w:rPr>
          <w:rFonts w:asciiTheme="majorBidi" w:hAnsiTheme="majorBidi" w:cstheme="majorBidi" w:hint="cs"/>
          <w:sz w:val="30"/>
          <w:szCs w:val="30"/>
          <w:cs/>
        </w:rPr>
        <w:t>ล้านดอลลาร์สิงคโปร์ หรือเทียบเท่า</w:t>
      </w:r>
      <w:r w:rsidR="001B0581"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ประมาณ</w:t>
      </w:r>
      <w:r w:rsidR="001B0581" w:rsidRPr="00CF2B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6A08" w:rsidRPr="00CF2BB2">
        <w:rPr>
          <w:rFonts w:asciiTheme="majorBidi" w:hAnsiTheme="majorBidi"/>
          <w:sz w:val="30"/>
          <w:szCs w:val="30"/>
        </w:rPr>
        <w:t>1,8</w:t>
      </w:r>
      <w:r w:rsidR="005534F8">
        <w:rPr>
          <w:rFonts w:asciiTheme="majorBidi" w:hAnsiTheme="majorBidi"/>
          <w:sz w:val="30"/>
          <w:szCs w:val="30"/>
        </w:rPr>
        <w:t>8</w:t>
      </w:r>
      <w:r w:rsidR="00776A08" w:rsidRPr="00CF2BB2">
        <w:rPr>
          <w:rFonts w:asciiTheme="majorBidi" w:hAnsiTheme="majorBidi"/>
          <w:sz w:val="30"/>
          <w:szCs w:val="30"/>
        </w:rPr>
        <w:t>6</w:t>
      </w:r>
      <w:r w:rsidR="00573FD2" w:rsidRPr="00CF2BB2">
        <w:rPr>
          <w:rFonts w:asciiTheme="majorBidi" w:hAnsiTheme="majorBidi"/>
          <w:sz w:val="30"/>
          <w:szCs w:val="30"/>
        </w:rPr>
        <w:t xml:space="preserve"> </w:t>
      </w:r>
      <w:r w:rsidR="00301310"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245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5DA5">
        <w:rPr>
          <w:rFonts w:asciiTheme="majorBidi" w:hAnsiTheme="majorBidi" w:cstheme="majorBidi" w:hint="cs"/>
          <w:sz w:val="30"/>
          <w:szCs w:val="30"/>
          <w:cs/>
        </w:rPr>
        <w:t>โดยมีวัตถุประสงค์เพื่อซื้อ</w:t>
      </w:r>
      <w:r w:rsidR="00991389" w:rsidRPr="00CF2BB2">
        <w:rPr>
          <w:rFonts w:asciiTheme="majorBidi" w:hAnsiTheme="majorBidi"/>
          <w:sz w:val="30"/>
          <w:szCs w:val="30"/>
          <w:cs/>
        </w:rPr>
        <w:t xml:space="preserve"> </w:t>
      </w:r>
      <w:r w:rsidR="00AA72EE" w:rsidRPr="00AA72EE">
        <w:rPr>
          <w:rFonts w:asciiTheme="majorBidi" w:hAnsiTheme="majorBidi"/>
          <w:spacing w:val="-4"/>
          <w:sz w:val="30"/>
          <w:szCs w:val="30"/>
        </w:rPr>
        <w:t>Eggriculture Foods Limited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C76F9D">
        <w:rPr>
          <w:rFonts w:asciiTheme="majorBidi" w:hAnsiTheme="majorBidi" w:cstheme="majorBidi"/>
          <w:sz w:val="30"/>
          <w:szCs w:val="30"/>
        </w:rPr>
        <w:t xml:space="preserve"> </w:t>
      </w:r>
      <w:r w:rsidR="00776A08" w:rsidRPr="00CF2BB2">
        <w:rPr>
          <w:rFonts w:asciiTheme="majorBidi" w:hAnsiTheme="majorBidi" w:cstheme="majorBidi"/>
          <w:sz w:val="30"/>
          <w:szCs w:val="30"/>
        </w:rPr>
        <w:t>100</w:t>
      </w:r>
      <w:r w:rsidR="00FF2F36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="00776A08" w:rsidRPr="00CF2BB2">
        <w:rPr>
          <w:rFonts w:asciiTheme="majorBidi" w:hAnsiTheme="majorBidi" w:cstheme="majorBidi"/>
          <w:sz w:val="30"/>
          <w:szCs w:val="30"/>
        </w:rPr>
        <w:t>2,490</w:t>
      </w:r>
      <w:r w:rsidR="00FF2F36"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="00FF2F36"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727AB">
        <w:rPr>
          <w:rFonts w:asciiTheme="majorBidi" w:hAnsiTheme="majorBidi" w:cstheme="majorBidi"/>
          <w:sz w:val="30"/>
          <w:szCs w:val="30"/>
        </w:rPr>
        <w:br/>
      </w:r>
      <w:r w:rsidR="00981B30">
        <w:rPr>
          <w:rFonts w:asciiTheme="majorBidi" w:hAnsiTheme="majorBidi" w:cstheme="majorBidi" w:hint="cs"/>
          <w:sz w:val="30"/>
          <w:szCs w:val="30"/>
          <w:cs/>
        </w:rPr>
        <w:t>ตามที่</w:t>
      </w:r>
      <w:r w:rsidR="00CF2BB2" w:rsidRPr="00CF2BB2">
        <w:rPr>
          <w:rFonts w:asciiTheme="majorBidi" w:hAnsiTheme="majorBidi" w:hint="cs"/>
          <w:sz w:val="30"/>
          <w:szCs w:val="30"/>
          <w:cs/>
        </w:rPr>
        <w:t xml:space="preserve">ได้อธิบายไว้ในหมายเหตุข้อ </w:t>
      </w:r>
      <w:r w:rsidR="00CF2BB2" w:rsidRPr="00CF2BB2">
        <w:rPr>
          <w:rFonts w:asciiTheme="majorBidi" w:hAnsiTheme="majorBidi"/>
          <w:sz w:val="30"/>
          <w:szCs w:val="30"/>
        </w:rPr>
        <w:t>2</w:t>
      </w:r>
    </w:p>
    <w:p w14:paraId="257075DA" w14:textId="77777777" w:rsidR="005003EA" w:rsidRPr="00650575" w:rsidRDefault="005003EA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2"/>
          <w:szCs w:val="22"/>
        </w:rPr>
      </w:pPr>
    </w:p>
    <w:p w14:paraId="3B7C494A" w14:textId="004B71A0" w:rsidR="007F1D2F" w:rsidRDefault="002E20D9" w:rsidP="0050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16EBF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 เคอรี่ เอ็กซ์เพ</w:t>
      </w:r>
      <w:r w:rsidR="005E60CC" w:rsidRPr="00916EBF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 xml:space="preserve">ส เบทาโกร จำกัด </w:t>
      </w:r>
      <w:r w:rsidRPr="00916EBF">
        <w:rPr>
          <w:rFonts w:asciiTheme="majorBidi" w:hAnsiTheme="majorBidi" w:cstheme="majorBidi"/>
          <w:sz w:val="30"/>
          <w:szCs w:val="30"/>
        </w:rPr>
        <w:t>(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ซึ่งเป็นบริษัทร่วม</w:t>
      </w:r>
      <w:r w:rsidR="007114DA" w:rsidRPr="00916EBF">
        <w:rPr>
          <w:rFonts w:asciiTheme="majorBidi" w:hAnsiTheme="majorBidi" w:cstheme="majorBidi" w:hint="cs"/>
          <w:sz w:val="30"/>
          <w:szCs w:val="30"/>
          <w:cs/>
        </w:rPr>
        <w:t>ทางอ้อม</w:t>
      </w:r>
      <w:r w:rsidRPr="00916EBF">
        <w:rPr>
          <w:rFonts w:asciiTheme="majorBidi" w:hAnsiTheme="majorBidi" w:cstheme="majorBidi"/>
          <w:sz w:val="30"/>
          <w:szCs w:val="30"/>
        </w:rPr>
        <w:t xml:space="preserve">) 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C30DB2" w:rsidRPr="00916EB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คณะกรรมการของบริษัท มีมติอนุมัติเลิกบริษัท เคอรี่ เอ็กซ์เพรส</w:t>
      </w:r>
      <w:r w:rsidR="00346181">
        <w:rPr>
          <w:rFonts w:asciiTheme="majorBidi" w:hAnsiTheme="majorBidi" w:hint="cs"/>
          <w:sz w:val="30"/>
          <w:szCs w:val="30"/>
          <w:cs/>
        </w:rPr>
        <w:t xml:space="preserve"> เบทาโกร จำกัด</w:t>
      </w:r>
    </w:p>
    <w:p w14:paraId="4407DBE2" w14:textId="77777777" w:rsidR="00C219D5" w:rsidRDefault="00C219D5" w:rsidP="00650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/>
          <w:sz w:val="30"/>
          <w:szCs w:val="30"/>
        </w:rPr>
      </w:pPr>
    </w:p>
    <w:p w14:paraId="09594342" w14:textId="1A635FD9" w:rsidR="00C219D5" w:rsidRDefault="00C219D5" w:rsidP="00C219D5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0E1B9E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คม </w:t>
      </w:r>
      <w:r w:rsidRPr="00916EB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บริษัทได้เพิ่มทุนจดทะเบียนตามสัดส่วนในบริษัท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F32B0">
        <w:rPr>
          <w:rFonts w:asciiTheme="majorBidi" w:hAnsiTheme="majorBidi" w:cstheme="majorBidi" w:hint="cs"/>
          <w:spacing w:val="-4"/>
          <w:sz w:val="30"/>
          <w:szCs w:val="30"/>
          <w:cs/>
        </w:rPr>
        <w:t>เทรดดิ้ง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สิงคโปร์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916EBF">
        <w:rPr>
          <w:rFonts w:asciiTheme="majorBidi" w:hAnsiTheme="majorBidi" w:cstheme="majorBidi"/>
          <w:spacing w:val="-4"/>
          <w:sz w:val="30"/>
          <w:szCs w:val="30"/>
        </w:rPr>
        <w:br/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 จำนวน</w:t>
      </w:r>
      <w:r w:rsidR="00015CC9">
        <w:rPr>
          <w:rFonts w:asciiTheme="majorBidi" w:hAnsiTheme="majorBidi" w:cstheme="majorBidi"/>
          <w:sz w:val="30"/>
          <w:szCs w:val="30"/>
        </w:rPr>
        <w:t xml:space="preserve"> </w:t>
      </w:r>
      <w:r w:rsidR="00D47DA7">
        <w:rPr>
          <w:rFonts w:asciiTheme="majorBidi" w:hAnsiTheme="majorBidi" w:cstheme="majorBidi"/>
          <w:sz w:val="30"/>
          <w:szCs w:val="30"/>
        </w:rPr>
        <w:t>0.1</w:t>
      </w:r>
      <w:r w:rsidRPr="00CF2BB2">
        <w:rPr>
          <w:rFonts w:asciiTheme="majorBidi" w:hAnsiTheme="majorBidi" w:cstheme="majorBidi"/>
          <w:sz w:val="30"/>
          <w:szCs w:val="30"/>
        </w:rPr>
        <w:t xml:space="preserve">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ล้านดอลลาร์สิงคโปร์ หรือเทียบเท่า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ประมาณ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7DA7">
        <w:rPr>
          <w:rFonts w:asciiTheme="majorBidi" w:hAnsiTheme="majorBidi"/>
          <w:sz w:val="30"/>
          <w:szCs w:val="30"/>
        </w:rPr>
        <w:t>2.5</w:t>
      </w:r>
      <w:r w:rsidRPr="00CF2BB2">
        <w:rPr>
          <w:rFonts w:asciiTheme="majorBidi" w:hAnsiTheme="majorBidi"/>
          <w:sz w:val="30"/>
          <w:szCs w:val="30"/>
        </w:rPr>
        <w:t xml:space="preserve">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0F2F99" w14:textId="57F2A3C6" w:rsidR="00C219D5" w:rsidRPr="00C25111" w:rsidRDefault="00C25111" w:rsidP="00C2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CE76CD9" w14:textId="02BAB073" w:rsidR="005009AD" w:rsidRPr="00917B84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917B8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7C48EC09" w14:textId="4CCDCC19" w:rsidR="008021BA" w:rsidRPr="00E87334" w:rsidRDefault="008021BA" w:rsidP="00902D6E">
      <w:pPr>
        <w:pStyle w:val="Heading1"/>
        <w:shd w:val="clear" w:color="auto" w:fill="auto"/>
        <w:spacing w:line="240" w:lineRule="auto"/>
        <w:ind w:left="54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4A1074" w14:paraId="0392D514" w14:textId="77777777" w:rsidTr="00DD0AA9">
        <w:trPr>
          <w:tblHeader/>
        </w:trPr>
        <w:tc>
          <w:tcPr>
            <w:tcW w:w="4176" w:type="dxa"/>
          </w:tcPr>
          <w:p w14:paraId="64A35336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3222FEB9" w14:textId="77777777" w:rsidR="00E410E0" w:rsidRPr="001B7CA2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952B4" w:rsidRPr="004A1074" w14:paraId="79B41A56" w14:textId="77777777" w:rsidTr="00DD0AA9">
        <w:trPr>
          <w:tblHeader/>
        </w:trPr>
        <w:tc>
          <w:tcPr>
            <w:tcW w:w="4176" w:type="dxa"/>
          </w:tcPr>
          <w:p w14:paraId="330519E3" w14:textId="71566829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86ADA"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886ADA"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86ADA" w:rsidRPr="001B7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</w:tcPr>
          <w:p w14:paraId="65BEE717" w14:textId="4CD6764E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67B43E16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176EC124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18AFDB13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74323C" w14:textId="4203D0AD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5DB7E277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77D1AF" w14:textId="115756C8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952B4" w:rsidRPr="004A1074" w14:paraId="09CFBD98" w14:textId="77777777" w:rsidTr="00DD0AA9">
        <w:trPr>
          <w:tblHeader/>
        </w:trPr>
        <w:tc>
          <w:tcPr>
            <w:tcW w:w="4176" w:type="dxa"/>
          </w:tcPr>
          <w:p w14:paraId="0D634783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3952B4" w:rsidRPr="001B7CA2" w:rsidRDefault="003952B4" w:rsidP="0039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074D" w:rsidRPr="004A1074" w14:paraId="61704381" w14:textId="77777777" w:rsidTr="00CA5C89">
        <w:tc>
          <w:tcPr>
            <w:tcW w:w="4176" w:type="dxa"/>
          </w:tcPr>
          <w:p w14:paraId="01A91B02" w14:textId="1F5DC338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vAlign w:val="bottom"/>
          </w:tcPr>
          <w:p w14:paraId="4F7DC456" w14:textId="4455FA99" w:rsidR="0097074D" w:rsidRPr="001B7CA2" w:rsidRDefault="0097074D" w:rsidP="009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BAE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102F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20CE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vAlign w:val="bottom"/>
          </w:tcPr>
          <w:p w14:paraId="26E20251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77FB205" w14:textId="40D99874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243" w:type="dxa"/>
            <w:vAlign w:val="bottom"/>
          </w:tcPr>
          <w:p w14:paraId="08DD466E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BE3B0EB" w14:textId="751CCFC5" w:rsidR="0097074D" w:rsidRPr="00B81BF3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B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2501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7" w:type="dxa"/>
            <w:vAlign w:val="bottom"/>
          </w:tcPr>
          <w:p w14:paraId="590701BC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CDA6561" w14:textId="58348F86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97074D" w:rsidRPr="004A1074" w14:paraId="581F7B3F" w14:textId="77777777" w:rsidTr="00CA5C89">
        <w:tc>
          <w:tcPr>
            <w:tcW w:w="4176" w:type="dxa"/>
          </w:tcPr>
          <w:p w14:paraId="2ADAA313" w14:textId="6D55979C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vAlign w:val="bottom"/>
          </w:tcPr>
          <w:p w14:paraId="20AEE95E" w14:textId="1B7488A4" w:rsidR="0097074D" w:rsidRPr="001B7CA2" w:rsidRDefault="0097074D" w:rsidP="009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52" w:type="dxa"/>
            <w:vAlign w:val="bottom"/>
          </w:tcPr>
          <w:p w14:paraId="713B9057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51D479A" w14:textId="69F4B65F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43" w:type="dxa"/>
            <w:vAlign w:val="bottom"/>
          </w:tcPr>
          <w:p w14:paraId="1F50AB4D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4C85FF8" w14:textId="38772BEE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616935F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207B1A" w14:textId="1C5059D0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97074D" w:rsidRPr="004A1074" w14:paraId="060B615E" w14:textId="77777777" w:rsidTr="001B41DB">
        <w:tc>
          <w:tcPr>
            <w:tcW w:w="4176" w:type="dxa"/>
          </w:tcPr>
          <w:p w14:paraId="4AC801D1" w14:textId="35FE0019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vAlign w:val="bottom"/>
          </w:tcPr>
          <w:p w14:paraId="75FA9846" w14:textId="3AFAF30A" w:rsidR="0097074D" w:rsidRPr="001B7CA2" w:rsidRDefault="0097074D" w:rsidP="009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501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29B09E1B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7AE4234" w14:textId="2123166F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43" w:type="dxa"/>
            <w:vAlign w:val="bottom"/>
          </w:tcPr>
          <w:p w14:paraId="732EC145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B961FC" w14:textId="02A62A94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9F0EC5E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AA8BA9A" w14:textId="77906859" w:rsidR="0097074D" w:rsidRPr="001B7CA2" w:rsidRDefault="0097074D" w:rsidP="00970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74D" w:rsidRPr="004A1074" w14:paraId="2047EF7D" w14:textId="77777777" w:rsidTr="001B41DB">
        <w:tc>
          <w:tcPr>
            <w:tcW w:w="4176" w:type="dxa"/>
          </w:tcPr>
          <w:p w14:paraId="14E38C02" w14:textId="077F7CF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hint="cs"/>
                <w:sz w:val="30"/>
                <w:szCs w:val="30"/>
                <w:cs/>
              </w:rPr>
              <w:t xml:space="preserve">ได้มาจากการซื้อธุรกิจ </w:t>
            </w:r>
            <w:r w:rsidRPr="001B7CA2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Pr="001B7CA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ดูหมายเหตุข้อ</w:t>
            </w:r>
            <w:r w:rsidRPr="001B7CA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2)</w:t>
            </w:r>
          </w:p>
        </w:tc>
        <w:tc>
          <w:tcPr>
            <w:tcW w:w="1107" w:type="dxa"/>
            <w:vAlign w:val="bottom"/>
          </w:tcPr>
          <w:p w14:paraId="787EE018" w14:textId="53881AB7" w:rsidR="0097074D" w:rsidRPr="001B7CA2" w:rsidRDefault="0097074D" w:rsidP="009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02F2A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52" w:type="dxa"/>
            <w:vAlign w:val="bottom"/>
          </w:tcPr>
          <w:p w14:paraId="366801D7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F1B582A" w14:textId="29C4FCE6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43" w:type="dxa"/>
            <w:vAlign w:val="bottom"/>
          </w:tcPr>
          <w:p w14:paraId="671232E6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037941F" w14:textId="3BBC256A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F3A38B0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79D8017" w14:textId="65ED1F67" w:rsidR="0097074D" w:rsidRPr="001B7CA2" w:rsidRDefault="0097074D" w:rsidP="00970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74D" w:rsidRPr="004A1074" w14:paraId="762671AE" w14:textId="77777777" w:rsidTr="001B41DB">
        <w:tc>
          <w:tcPr>
            <w:tcW w:w="4176" w:type="dxa"/>
          </w:tcPr>
          <w:p w14:paraId="2830D8AE" w14:textId="0AC46540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1B7C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สิทธิการใช้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14:paraId="74F55A08" w14:textId="74DD06DB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38BE869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95FAF3B" w14:textId="3CAC9886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6D22EEB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85EC7F5" w14:textId="0539E4EE" w:rsidR="0097074D" w:rsidRPr="001B7CA2" w:rsidRDefault="007F3542" w:rsidP="007F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37" w:type="dxa"/>
            <w:vAlign w:val="bottom"/>
          </w:tcPr>
          <w:p w14:paraId="4729F2FF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F5BF72E" w14:textId="54DA977F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074D" w:rsidRPr="004A1074" w14:paraId="388275DA" w14:textId="77777777" w:rsidTr="001B41DB">
        <w:tc>
          <w:tcPr>
            <w:tcW w:w="4176" w:type="dxa"/>
          </w:tcPr>
          <w:p w14:paraId="64EB86F5" w14:textId="2F35DA8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B7C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B7CA2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vAlign w:val="bottom"/>
          </w:tcPr>
          <w:p w14:paraId="3AA552ED" w14:textId="71A7B760" w:rsidR="0097074D" w:rsidRPr="001B7CA2" w:rsidRDefault="0097074D" w:rsidP="009B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501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1B7C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736B137A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DD7372A" w14:textId="4E8BABFE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43" w:type="dxa"/>
            <w:vAlign w:val="bottom"/>
          </w:tcPr>
          <w:p w14:paraId="746C2C3B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E9DBE0" w14:textId="21CD1463" w:rsidR="0097074D" w:rsidRPr="001B7CA2" w:rsidRDefault="0097074D" w:rsidP="003D2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AA517BC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A8C6EC6" w14:textId="60F2BE3F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97074D" w:rsidRPr="004A1074" w14:paraId="0652BFD5" w14:textId="77777777" w:rsidTr="001B41DB">
        <w:tc>
          <w:tcPr>
            <w:tcW w:w="4176" w:type="dxa"/>
          </w:tcPr>
          <w:p w14:paraId="48462623" w14:textId="71695D44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  <w:cs/>
              </w:rPr>
            </w:pPr>
            <w:r w:rsidRPr="001B7CA2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07" w:type="dxa"/>
            <w:vAlign w:val="bottom"/>
          </w:tcPr>
          <w:p w14:paraId="4631F085" w14:textId="59284522" w:rsidR="0097074D" w:rsidRPr="001B7CA2" w:rsidRDefault="00F4657E" w:rsidP="00DF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689F" w:rsidRPr="00DF689F">
              <w:rPr>
                <w:rFonts w:asciiTheme="majorBidi" w:hAnsiTheme="majorBidi" w:cstheme="majorBidi"/>
                <w:sz w:val="30"/>
                <w:szCs w:val="30"/>
              </w:rPr>
              <w:t>2,172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4E4F610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EC06BD3" w14:textId="5103013F" w:rsidR="0097074D" w:rsidRPr="001B7CA2" w:rsidRDefault="00F4657E" w:rsidP="00DF6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689F" w:rsidRPr="00DF689F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16F55758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248EB4" w14:textId="0FABDB25" w:rsidR="0097074D" w:rsidRPr="001B7CA2" w:rsidRDefault="006876E6" w:rsidP="00687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 w:rsidR="004131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vAlign w:val="bottom"/>
          </w:tcPr>
          <w:p w14:paraId="5E837105" w14:textId="77777777" w:rsidR="0097074D" w:rsidRPr="001B7CA2" w:rsidRDefault="0097074D" w:rsidP="00970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393C0A7" w14:textId="717A351D" w:rsidR="0097074D" w:rsidRPr="001B7CA2" w:rsidRDefault="00D017EB" w:rsidP="00D0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(450)</w:t>
            </w:r>
          </w:p>
        </w:tc>
      </w:tr>
    </w:tbl>
    <w:p w14:paraId="00C15D97" w14:textId="77777777" w:rsidR="00B36FAA" w:rsidRPr="00E87334" w:rsidRDefault="00B36FAA" w:rsidP="00B36FAA">
      <w:pPr>
        <w:pStyle w:val="Heading1"/>
        <w:shd w:val="clear" w:color="auto" w:fill="auto"/>
        <w:spacing w:line="240" w:lineRule="auto"/>
        <w:ind w:left="540"/>
        <w:rPr>
          <w:rFonts w:asciiTheme="majorBidi" w:hAnsiTheme="majorBidi" w:cstheme="majorBidi"/>
          <w:sz w:val="24"/>
          <w:szCs w:val="24"/>
          <w:u w:val="none"/>
        </w:rPr>
      </w:pPr>
    </w:p>
    <w:p w14:paraId="6F43D9EF" w14:textId="7CC3DB4F" w:rsidR="00BD0470" w:rsidRDefault="0009779B" w:rsidP="00886ADA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06889F01" w14:textId="77777777" w:rsidR="00886ADA" w:rsidRPr="00E87334" w:rsidRDefault="00886ADA" w:rsidP="00886ADA">
      <w:pPr>
        <w:rPr>
          <w:sz w:val="24"/>
          <w:szCs w:val="24"/>
          <w:cs/>
        </w:rPr>
      </w:pPr>
    </w:p>
    <w:p w14:paraId="688460B9" w14:textId="6C900FE2" w:rsidR="00D11157" w:rsidRPr="00B36864" w:rsidRDefault="00D46A21" w:rsidP="00DD0AA9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916EB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E51C18" w:rsidRPr="00916EBF">
        <w:rPr>
          <w:rFonts w:asciiTheme="majorBidi" w:hAnsiTheme="majorBidi" w:cstheme="majorBidi"/>
          <w:sz w:val="30"/>
          <w:szCs w:val="30"/>
        </w:rPr>
        <w:t>256</w:t>
      </w:r>
      <w:r w:rsidR="00DB1AEE" w:rsidRPr="00916EBF">
        <w:rPr>
          <w:rFonts w:asciiTheme="majorBidi" w:hAnsiTheme="majorBidi" w:cstheme="majorBidi"/>
          <w:sz w:val="30"/>
          <w:szCs w:val="30"/>
        </w:rPr>
        <w:t>8</w:t>
      </w:r>
      <w:r w:rsidR="00F327D3" w:rsidRPr="00916EB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327D3" w:rsidRPr="00916EBF">
        <w:rPr>
          <w:rFonts w:asciiTheme="majorBidi" w:hAnsiTheme="majorBidi" w:cstheme="majorBidi"/>
          <w:sz w:val="30"/>
          <w:szCs w:val="30"/>
        </w:rPr>
        <w:t>256</w:t>
      </w:r>
      <w:r w:rsidR="00DB1AEE" w:rsidRPr="00916EBF">
        <w:rPr>
          <w:rFonts w:asciiTheme="majorBidi" w:hAnsiTheme="majorBidi" w:cstheme="majorBidi"/>
          <w:sz w:val="30"/>
          <w:szCs w:val="30"/>
        </w:rPr>
        <w:t>7</w:t>
      </w:r>
      <w:r w:rsidR="00F327D3"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F3EAB" w:rsidRPr="00916EBF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916EBF">
        <w:rPr>
          <w:rFonts w:asciiTheme="majorBidi" w:hAnsiTheme="majorBidi" w:cstheme="majorBidi"/>
          <w:sz w:val="30"/>
          <w:szCs w:val="30"/>
          <w:cs/>
        </w:rPr>
        <w:t>ได้เข้าทำสัญญา</w:t>
      </w:r>
      <w:r w:rsidR="00CB26B3" w:rsidRPr="00916EBF">
        <w:rPr>
          <w:rFonts w:asciiTheme="majorBidi" w:hAnsiTheme="majorBidi" w:cstheme="majorBidi"/>
          <w:sz w:val="30"/>
          <w:szCs w:val="30"/>
          <w:cs/>
        </w:rPr>
        <w:t>เช่าที่ดิน อาคาร และอุปกรณ์</w:t>
      </w:r>
      <w:r w:rsidR="0009779B" w:rsidRPr="00916EBF">
        <w:rPr>
          <w:rFonts w:asciiTheme="majorBidi" w:hAnsiTheme="majorBidi" w:cstheme="majorBidi"/>
          <w:sz w:val="30"/>
          <w:szCs w:val="30"/>
          <w:cs/>
        </w:rPr>
        <w:t>หลายฉบับ</w:t>
      </w:r>
      <w:r w:rsidRPr="00916EBF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09779B" w:rsidRPr="00B36864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E410E0" w:rsidRPr="00B36864">
        <w:rPr>
          <w:rFonts w:asciiTheme="majorBidi" w:hAnsiTheme="majorBidi"/>
          <w:sz w:val="30"/>
          <w:szCs w:val="30"/>
          <w:cs/>
        </w:rPr>
        <w:t xml:space="preserve"> </w:t>
      </w:r>
      <w:r w:rsidR="003E7FA5" w:rsidRPr="00B36864">
        <w:rPr>
          <w:rFonts w:asciiTheme="majorBidi" w:hAnsiTheme="majorBidi" w:cstheme="majorBidi"/>
          <w:sz w:val="30"/>
          <w:szCs w:val="30"/>
        </w:rPr>
        <w:t>2</w:t>
      </w:r>
      <w:r w:rsidR="00CB26B3" w:rsidRPr="00B36864">
        <w:rPr>
          <w:rFonts w:asciiTheme="majorBidi" w:hAnsiTheme="majorBidi"/>
          <w:sz w:val="30"/>
          <w:szCs w:val="30"/>
          <w:cs/>
        </w:rPr>
        <w:t xml:space="preserve"> - </w:t>
      </w:r>
      <w:r w:rsidR="00E51C18" w:rsidRPr="00B36864">
        <w:rPr>
          <w:rFonts w:asciiTheme="majorBidi" w:hAnsiTheme="majorBidi" w:cstheme="majorBidi"/>
          <w:sz w:val="30"/>
          <w:szCs w:val="30"/>
        </w:rPr>
        <w:t>2</w:t>
      </w:r>
      <w:r w:rsidR="004B5806" w:rsidRPr="00B36864">
        <w:rPr>
          <w:rFonts w:asciiTheme="majorBidi" w:hAnsiTheme="majorBidi" w:cstheme="majorBidi"/>
          <w:sz w:val="30"/>
          <w:szCs w:val="30"/>
        </w:rPr>
        <w:t>2</w:t>
      </w:r>
      <w:r w:rsidRPr="00B3686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8F3EAB" w:rsidRPr="00B368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586D" w:rsidRPr="00B36864">
        <w:rPr>
          <w:rFonts w:asciiTheme="majorBidi" w:hAnsiTheme="majorBidi" w:cstheme="majorBidi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B36864">
        <w:rPr>
          <w:rFonts w:asciiTheme="majorBidi" w:hAnsiTheme="majorBidi" w:cstheme="majorBidi"/>
          <w:sz w:val="30"/>
          <w:szCs w:val="30"/>
          <w:cs/>
        </w:rPr>
        <w:t>ม</w:t>
      </w:r>
      <w:r w:rsidR="00AE586D" w:rsidRPr="00B36864">
        <w:rPr>
          <w:rFonts w:asciiTheme="majorBidi" w:hAnsiTheme="majorBidi" w:cstheme="majorBidi"/>
          <w:sz w:val="30"/>
          <w:szCs w:val="30"/>
          <w:cs/>
        </w:rPr>
        <w:t>ที่ระบุไว้ในสัญญ</w:t>
      </w:r>
      <w:r w:rsidR="0045397E" w:rsidRPr="00B36864">
        <w:rPr>
          <w:rFonts w:asciiTheme="majorBidi" w:hAnsiTheme="majorBidi" w:cstheme="majorBidi"/>
          <w:sz w:val="30"/>
          <w:szCs w:val="30"/>
          <w:cs/>
        </w:rPr>
        <w:t>า</w:t>
      </w:r>
    </w:p>
    <w:p w14:paraId="411D04FA" w14:textId="77777777" w:rsidR="007B3CFC" w:rsidRPr="00E87334" w:rsidRDefault="007B3CFC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0197544" w14:textId="1154D18D" w:rsidR="00F71209" w:rsidRDefault="00F71209" w:rsidP="00F71209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หุ้นกู้</w:t>
      </w:r>
    </w:p>
    <w:p w14:paraId="7FAC2922" w14:textId="77777777" w:rsidR="00F71209" w:rsidRPr="00E87334" w:rsidRDefault="00F71209" w:rsidP="0038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4"/>
          <w:szCs w:val="24"/>
        </w:rPr>
      </w:pPr>
    </w:p>
    <w:p w14:paraId="69F0F5A8" w14:textId="1646362D" w:rsidR="00F71209" w:rsidRDefault="007F3FAA" w:rsidP="00DD0D85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16EBF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2A77" w:rsidRPr="00916EBF">
        <w:rPr>
          <w:rFonts w:asciiTheme="majorBidi" w:hAnsiTheme="majorBidi" w:cstheme="majorBidi"/>
          <w:sz w:val="30"/>
          <w:szCs w:val="30"/>
        </w:rPr>
        <w:t xml:space="preserve">2568 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บริษัทออก</w:t>
      </w:r>
      <w:r w:rsidR="00A53C78" w:rsidRPr="00916EBF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A53C78" w:rsidRPr="00916EBF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3C78" w:rsidRPr="00916EBF">
        <w:rPr>
          <w:rFonts w:asciiTheme="majorBidi" w:hAnsiTheme="majorBidi" w:cstheme="majorBidi"/>
          <w:sz w:val="30"/>
          <w:szCs w:val="30"/>
        </w:rPr>
        <w:t>2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มูลค่าที่ตราไว้หน่วยละ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3C78" w:rsidRPr="00916EBF">
        <w:rPr>
          <w:rFonts w:asciiTheme="majorBidi" w:hAnsiTheme="majorBidi" w:cstheme="majorBidi"/>
          <w:sz w:val="30"/>
          <w:szCs w:val="30"/>
        </w:rPr>
        <w:t>1,000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916E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0D85">
        <w:rPr>
          <w:rFonts w:asciiTheme="majorBidi" w:hAnsiTheme="majorBidi" w:cstheme="majorBidi"/>
          <w:sz w:val="30"/>
          <w:szCs w:val="30"/>
          <w:cs/>
        </w:rPr>
        <w:br/>
      </w:r>
      <w:r w:rsidR="00B40CAC" w:rsidRPr="00CC45D4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/>
          <w:spacing w:val="-4"/>
          <w:sz w:val="30"/>
          <w:szCs w:val="30"/>
        </w:rPr>
        <w:t>2,000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 w:hint="cs"/>
          <w:spacing w:val="-4"/>
          <w:sz w:val="30"/>
          <w:szCs w:val="30"/>
          <w:cs/>
        </w:rPr>
        <w:t>โดยมีกำหนดไถ่ถอนในวันที่</w:t>
      </w:r>
      <w:r w:rsidR="00B40CAC" w:rsidRPr="00CC45D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B40CAC" w:rsidRPr="00CC45D4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 w:hint="cs"/>
          <w:spacing w:val="-4"/>
          <w:sz w:val="30"/>
          <w:szCs w:val="30"/>
          <w:cs/>
        </w:rPr>
        <w:t>กรกฎาคม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/>
          <w:spacing w:val="-4"/>
          <w:sz w:val="30"/>
          <w:szCs w:val="30"/>
        </w:rPr>
        <w:t>2569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 w:hint="cs"/>
          <w:spacing w:val="-4"/>
          <w:sz w:val="30"/>
          <w:szCs w:val="30"/>
          <w:cs/>
        </w:rPr>
        <w:t>และมีอัตราดอกเบี้ยคงที่ร้อยละ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/>
          <w:spacing w:val="-4"/>
          <w:sz w:val="30"/>
          <w:szCs w:val="30"/>
        </w:rPr>
        <w:t>2.70</w:t>
      </w:r>
      <w:r w:rsidR="00B40CAC" w:rsidRPr="00CC45D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40CAC" w:rsidRPr="00CC45D4">
        <w:rPr>
          <w:rFonts w:asciiTheme="majorBidi" w:hAnsiTheme="majorBidi" w:hint="cs"/>
          <w:spacing w:val="-4"/>
          <w:sz w:val="30"/>
          <w:szCs w:val="30"/>
          <w:cs/>
        </w:rPr>
        <w:t>ต่อปี</w:t>
      </w:r>
      <w:r w:rsidR="00B40CAC"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0CAC">
        <w:rPr>
          <w:rFonts w:asciiTheme="majorBidi" w:hAnsiTheme="majorBidi"/>
          <w:spacing w:val="-2"/>
          <w:sz w:val="30"/>
          <w:szCs w:val="30"/>
        </w:rPr>
        <w:br/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หุ้นกู้มีกำหนดชำระดอกเบี้ยทุก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5FAF">
        <w:rPr>
          <w:rFonts w:asciiTheme="majorBidi" w:hAnsiTheme="majorBidi"/>
          <w:spacing w:val="-2"/>
          <w:sz w:val="30"/>
          <w:szCs w:val="30"/>
        </w:rPr>
        <w:t>6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7F3F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3FAA">
        <w:rPr>
          <w:rFonts w:asciiTheme="majorBidi" w:hAnsiTheme="majorBidi" w:hint="cs"/>
          <w:spacing w:val="-2"/>
          <w:sz w:val="30"/>
          <w:szCs w:val="30"/>
          <w:cs/>
        </w:rPr>
        <w:t>ไม่ด้อยสิทธิและไม่มีหลักประกัน</w:t>
      </w:r>
    </w:p>
    <w:p w14:paraId="73478C1C" w14:textId="77777777" w:rsidR="009007AF" w:rsidRPr="00E87334" w:rsidRDefault="009007AF" w:rsidP="002D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pacing w:val="-2"/>
          <w:sz w:val="24"/>
          <w:szCs w:val="24"/>
          <w:cs/>
        </w:rPr>
      </w:pPr>
    </w:p>
    <w:p w14:paraId="1C643C86" w14:textId="3A717F5C" w:rsidR="006C43AE" w:rsidRDefault="009007AF" w:rsidP="0015376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96ABF">
        <w:rPr>
          <w:rFonts w:asciiTheme="majorBidi" w:hAnsiTheme="majorBidi" w:cstheme="majorBidi" w:hint="cs"/>
          <w:sz w:val="30"/>
          <w:szCs w:val="30"/>
          <w:cs/>
        </w:rPr>
        <w:t>ในเดือนกันยายน</w:t>
      </w:r>
      <w:r w:rsidRPr="00196AB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6ABF">
        <w:rPr>
          <w:rFonts w:asciiTheme="majorBidi" w:hAnsiTheme="majorBidi" w:cstheme="majorBidi"/>
          <w:sz w:val="30"/>
          <w:szCs w:val="30"/>
        </w:rPr>
        <w:t xml:space="preserve">2568 </w:t>
      </w:r>
      <w:r w:rsidRPr="00196ABF">
        <w:rPr>
          <w:rFonts w:asciiTheme="majorBidi" w:hAnsiTheme="majorBidi" w:cstheme="majorBidi" w:hint="cs"/>
          <w:sz w:val="30"/>
          <w:szCs w:val="30"/>
          <w:cs/>
        </w:rPr>
        <w:t>บริษัทออกจำหน่ายหุ้นกู้ระยะยาว</w:t>
      </w:r>
      <w:r w:rsidR="006C43AE">
        <w:rPr>
          <w:rFonts w:asciiTheme="majorBidi" w:hAnsiTheme="majorBidi" w:cstheme="majorBidi"/>
          <w:sz w:val="30"/>
          <w:szCs w:val="30"/>
        </w:rPr>
        <w:t xml:space="preserve"> 2 </w:t>
      </w:r>
      <w:r w:rsidR="006C43AE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3F14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1E17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938C8A4" w14:textId="7A74D7CA" w:rsidR="0015376C" w:rsidRDefault="006C43AE" w:rsidP="0015376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>
        <w:rPr>
          <w:rFonts w:asciiTheme="majorBidi" w:hAnsiTheme="majorBidi" w:cstheme="majorBidi"/>
          <w:sz w:val="30"/>
          <w:szCs w:val="30"/>
        </w:rPr>
        <w:t xml:space="preserve">- </w:t>
      </w:r>
      <w:r w:rsidR="00D769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6931" w:rsidRPr="005E3BA2">
        <w:rPr>
          <w:rFonts w:asciiTheme="majorBidi" w:hAnsiTheme="majorBidi" w:cstheme="majorBidi" w:hint="cs"/>
          <w:spacing w:val="-8"/>
          <w:sz w:val="30"/>
          <w:szCs w:val="30"/>
          <w:cs/>
        </w:rPr>
        <w:t>หุ้นกู้ระยะยาว</w:t>
      </w:r>
      <w:r w:rsidR="009007AF" w:rsidRPr="005E3BA2">
        <w:rPr>
          <w:rFonts w:asciiTheme="majorBidi" w:hAnsiTheme="majorBidi" w:cstheme="majorBidi" w:hint="cs"/>
          <w:spacing w:val="-8"/>
          <w:sz w:val="30"/>
          <w:szCs w:val="30"/>
          <w:cs/>
        </w:rPr>
        <w:t>ชนิดไ</w:t>
      </w:r>
      <w:r w:rsidR="009007AF" w:rsidRPr="005E3BA2">
        <w:rPr>
          <w:rFonts w:asciiTheme="majorBidi" w:hAnsiTheme="majorBidi" w:hint="cs"/>
          <w:spacing w:val="-8"/>
          <w:sz w:val="30"/>
          <w:szCs w:val="30"/>
          <w:cs/>
        </w:rPr>
        <w:t>ม่มีดอกเบี้ย</w:t>
      </w:r>
      <w:r w:rsidR="003D0CAD" w:rsidRPr="005E3BA2">
        <w:rPr>
          <w:rFonts w:asciiTheme="majorBidi" w:hAnsiTheme="majorBidi" w:hint="cs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cstheme="majorBidi" w:hint="cs"/>
          <w:spacing w:val="-8"/>
          <w:sz w:val="30"/>
          <w:szCs w:val="30"/>
          <w:cs/>
        </w:rPr>
        <w:t>จำนวน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</w:rPr>
        <w:t>3.5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ล้านหุ้น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cstheme="majorBidi" w:hint="cs"/>
          <w:spacing w:val="-8"/>
          <w:sz w:val="30"/>
          <w:szCs w:val="30"/>
          <w:cs/>
        </w:rPr>
        <w:t>มูลค่าที่ตราไว้หน่วยละ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</w:rPr>
        <w:t>1,000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="009007AF" w:rsidRPr="005E3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hint="cs"/>
          <w:spacing w:val="-8"/>
          <w:sz w:val="30"/>
          <w:szCs w:val="30"/>
          <w:cs/>
        </w:rPr>
        <w:t>เป็นจำนวน</w:t>
      </w:r>
      <w:r w:rsidR="009007AF" w:rsidRPr="005E3BA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/>
          <w:spacing w:val="-8"/>
          <w:sz w:val="30"/>
          <w:szCs w:val="30"/>
        </w:rPr>
        <w:t>3,500</w:t>
      </w:r>
      <w:r w:rsidR="009007AF" w:rsidRPr="005E3BA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007AF" w:rsidRPr="005E3BA2">
        <w:rPr>
          <w:rFonts w:asciiTheme="majorBidi" w:hAnsiTheme="majorBidi" w:hint="cs"/>
          <w:spacing w:val="-8"/>
          <w:sz w:val="30"/>
          <w:szCs w:val="30"/>
          <w:cs/>
        </w:rPr>
        <w:t>ล้านบาท</w:t>
      </w:r>
      <w:r w:rsidR="009007AF" w:rsidRPr="005E3BA2">
        <w:rPr>
          <w:rFonts w:asciiTheme="majorBidi" w:hAnsiTheme="majorBidi"/>
          <w:spacing w:val="-8"/>
          <w:sz w:val="30"/>
          <w:szCs w:val="30"/>
        </w:rPr>
        <w:t xml:space="preserve"> </w:t>
      </w:r>
      <w:r w:rsidR="009007AF" w:rsidRPr="00196ABF">
        <w:rPr>
          <w:rFonts w:asciiTheme="majorBidi" w:hAnsiTheme="majorBidi" w:hint="cs"/>
          <w:spacing w:val="-4"/>
          <w:sz w:val="30"/>
          <w:szCs w:val="30"/>
          <w:cs/>
        </w:rPr>
        <w:t>โดยมีกำหนดไถ่ถอนในวันที่</w:t>
      </w:r>
      <w:r w:rsidR="009007AF" w:rsidRPr="00196ABF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007AF" w:rsidRPr="00196ABF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9007AF" w:rsidRPr="00196AB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007AF" w:rsidRPr="00196ABF">
        <w:rPr>
          <w:rFonts w:asciiTheme="majorBidi" w:hAnsiTheme="majorBidi" w:hint="cs"/>
          <w:spacing w:val="-4"/>
          <w:sz w:val="30"/>
          <w:szCs w:val="30"/>
          <w:cs/>
        </w:rPr>
        <w:t xml:space="preserve">กันยายน </w:t>
      </w:r>
      <w:r w:rsidR="009007AF" w:rsidRPr="00196ABF">
        <w:rPr>
          <w:rFonts w:asciiTheme="majorBidi" w:hAnsiTheme="majorBidi"/>
          <w:spacing w:val="-4"/>
          <w:sz w:val="30"/>
          <w:szCs w:val="30"/>
        </w:rPr>
        <w:t>2571</w:t>
      </w:r>
      <w:r w:rsidR="009007AF" w:rsidRPr="00196AB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5376C" w:rsidRPr="007F3FAA">
        <w:rPr>
          <w:rFonts w:asciiTheme="majorBidi" w:hAnsiTheme="majorBidi" w:hint="cs"/>
          <w:spacing w:val="-2"/>
          <w:sz w:val="30"/>
          <w:szCs w:val="30"/>
          <w:cs/>
        </w:rPr>
        <w:t>ไม่ด้อยสิทธิและไม่มีหลักประกัน</w:t>
      </w:r>
    </w:p>
    <w:p w14:paraId="093A15EB" w14:textId="33CD8611" w:rsidR="00F336A7" w:rsidRDefault="006C43AE" w:rsidP="00650575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5E3BA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</w:t>
      </w:r>
      <w:r w:rsidRPr="005E3BA2">
        <w:rPr>
          <w:rFonts w:asciiTheme="majorBidi" w:hAnsiTheme="majorBidi" w:cstheme="majorBidi"/>
          <w:spacing w:val="-4"/>
          <w:sz w:val="30"/>
          <w:szCs w:val="30"/>
        </w:rPr>
        <w:t xml:space="preserve">-  </w:t>
      </w:r>
      <w:r w:rsidR="00D76931" w:rsidRPr="005E3BA2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หุ้นกู้ระยะยาว</w:t>
      </w:r>
      <w:r w:rsidRPr="005E3BA2">
        <w:rPr>
          <w:rFonts w:asciiTheme="majorBidi" w:hAnsiTheme="majorBidi" w:cstheme="majorBidi" w:hint="cs"/>
          <w:spacing w:val="-4"/>
          <w:sz w:val="30"/>
          <w:szCs w:val="30"/>
          <w:cs/>
        </w:rPr>
        <w:t>ชนิด</w:t>
      </w:r>
      <w:r w:rsidRPr="005E3BA2">
        <w:rPr>
          <w:rFonts w:asciiTheme="majorBidi" w:hAnsiTheme="majorBidi" w:hint="cs"/>
          <w:spacing w:val="-4"/>
          <w:sz w:val="30"/>
          <w:szCs w:val="30"/>
          <w:cs/>
        </w:rPr>
        <w:t>มีดอกเบี้ย จำนวน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B081F" w:rsidRPr="005E3BA2">
        <w:rPr>
          <w:rFonts w:asciiTheme="majorBidi" w:hAnsiTheme="majorBidi"/>
          <w:spacing w:val="-4"/>
          <w:sz w:val="30"/>
          <w:szCs w:val="30"/>
        </w:rPr>
        <w:t>1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>.</w:t>
      </w:r>
      <w:r w:rsidR="004B081F" w:rsidRPr="005E3BA2">
        <w:rPr>
          <w:rFonts w:asciiTheme="majorBidi" w:hAnsiTheme="majorBidi"/>
          <w:spacing w:val="-4"/>
          <w:sz w:val="30"/>
          <w:szCs w:val="30"/>
        </w:rPr>
        <w:t>5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E3BA2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E3BA2">
        <w:rPr>
          <w:rFonts w:asciiTheme="majorBidi" w:hAnsiTheme="majorBidi" w:hint="cs"/>
          <w:spacing w:val="-4"/>
          <w:sz w:val="30"/>
          <w:szCs w:val="30"/>
          <w:cs/>
        </w:rPr>
        <w:t>มูลค่าที่ตราไว้หน่วยละ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B081F" w:rsidRPr="005E3BA2">
        <w:rPr>
          <w:rFonts w:asciiTheme="majorBidi" w:hAnsiTheme="majorBidi"/>
          <w:spacing w:val="-4"/>
          <w:sz w:val="30"/>
          <w:szCs w:val="30"/>
        </w:rPr>
        <w:t>1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>,</w:t>
      </w:r>
      <w:r w:rsidR="004B081F" w:rsidRPr="005E3BA2">
        <w:rPr>
          <w:rFonts w:asciiTheme="majorBidi" w:hAnsiTheme="majorBidi"/>
          <w:spacing w:val="-4"/>
          <w:sz w:val="30"/>
          <w:szCs w:val="30"/>
        </w:rPr>
        <w:t>000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E3BA2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E3BA2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B081F" w:rsidRPr="005E3BA2">
        <w:rPr>
          <w:rFonts w:asciiTheme="majorBidi" w:hAnsiTheme="majorBidi"/>
          <w:spacing w:val="-4"/>
          <w:sz w:val="30"/>
          <w:szCs w:val="30"/>
        </w:rPr>
        <w:t>1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>,</w:t>
      </w:r>
      <w:r w:rsidR="004B081F" w:rsidRPr="005E3BA2">
        <w:rPr>
          <w:rFonts w:asciiTheme="majorBidi" w:hAnsiTheme="majorBidi"/>
          <w:spacing w:val="-4"/>
          <w:sz w:val="30"/>
          <w:szCs w:val="30"/>
        </w:rPr>
        <w:t>500</w:t>
      </w:r>
      <w:r w:rsidRPr="005E3B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E3BA2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โดยมีกำหนดไถ่ถอนในวันที่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="004B081F">
        <w:rPr>
          <w:rFonts w:asciiTheme="majorBidi" w:hAnsiTheme="majorBidi"/>
          <w:sz w:val="30"/>
          <w:szCs w:val="30"/>
        </w:rPr>
        <w:t>30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กันยายน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="004B081F">
        <w:rPr>
          <w:rFonts w:asciiTheme="majorBidi" w:hAnsiTheme="majorBidi"/>
          <w:sz w:val="30"/>
          <w:szCs w:val="30"/>
        </w:rPr>
        <w:t>2572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และมีอัตราดอกเบี้ยคงที่ร้อยละ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="004B081F">
        <w:rPr>
          <w:rFonts w:asciiTheme="majorBidi" w:hAnsiTheme="majorBidi"/>
          <w:sz w:val="30"/>
          <w:szCs w:val="30"/>
        </w:rPr>
        <w:t>1</w:t>
      </w:r>
      <w:r w:rsidRPr="006C43AE">
        <w:rPr>
          <w:rFonts w:asciiTheme="majorBidi" w:hAnsiTheme="majorBidi"/>
          <w:sz w:val="30"/>
          <w:szCs w:val="30"/>
          <w:cs/>
        </w:rPr>
        <w:t>.</w:t>
      </w:r>
      <w:r w:rsidR="004B081F">
        <w:rPr>
          <w:rFonts w:asciiTheme="majorBidi" w:hAnsiTheme="majorBidi"/>
          <w:sz w:val="30"/>
          <w:szCs w:val="30"/>
        </w:rPr>
        <w:t>91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ต่อปี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หุ้นกู้มีกำหนดชำระดอกเบี้ยทุก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="004B081F">
        <w:rPr>
          <w:rFonts w:asciiTheme="majorBidi" w:hAnsiTheme="majorBidi"/>
          <w:sz w:val="30"/>
          <w:szCs w:val="30"/>
        </w:rPr>
        <w:t>6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เดือน</w:t>
      </w:r>
      <w:r w:rsidRPr="006C43AE">
        <w:rPr>
          <w:rFonts w:asciiTheme="majorBidi" w:hAnsiTheme="majorBidi"/>
          <w:sz w:val="30"/>
          <w:szCs w:val="30"/>
          <w:cs/>
        </w:rPr>
        <w:t xml:space="preserve"> </w:t>
      </w:r>
      <w:r w:rsidRPr="006C43AE">
        <w:rPr>
          <w:rFonts w:asciiTheme="majorBidi" w:hAnsiTheme="majorBidi" w:hint="cs"/>
          <w:sz w:val="30"/>
          <w:szCs w:val="30"/>
          <w:cs/>
        </w:rPr>
        <w:t>ไม่ด้อยสิทธิและไม่มีหลักประกัน</w:t>
      </w:r>
    </w:p>
    <w:p w14:paraId="171CC339" w14:textId="48290495" w:rsidR="00D142FD" w:rsidRPr="00C71CC3" w:rsidRDefault="00D142FD" w:rsidP="00C71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DDBE3D4" w14:textId="77777777" w:rsidR="00B9733A" w:rsidRPr="00EF18C5" w:rsidRDefault="00B9733A" w:rsidP="00B9733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0932C156" w14:textId="77777777" w:rsidR="00B9733A" w:rsidRPr="007E7E1A" w:rsidRDefault="00B9733A" w:rsidP="001E4CDB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3EB8FE1" w14:textId="0AF0D2EB" w:rsidR="00D5314C" w:rsidRPr="003A5F5D" w:rsidRDefault="00D5314C" w:rsidP="00D5314C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A5F5D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ผู้บริหารพิจารณาว่ากลุ่มบริษัทมี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/>
          <w:sz w:val="30"/>
          <w:szCs w:val="30"/>
        </w:rPr>
        <w:t xml:space="preserve">3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ดังรายละเอียดข้างล่าง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</w:t>
      </w:r>
      <w:r w:rsidR="009C7477" w:rsidRPr="003A5F5D">
        <w:rPr>
          <w:rFonts w:asciiTheme="majorBidi" w:hAnsiTheme="majorBidi" w:cstheme="majorBidi"/>
          <w:sz w:val="30"/>
          <w:szCs w:val="30"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ของกลุ่มบริษัทที่มีลักษณะเชิงเศรษฐกิจที่แตกต่างกันและมีการบริหารจัดการแยกต่างหาก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โดยในระหว่างงวด</w:t>
      </w:r>
      <w:r w:rsidR="009C7477" w:rsidRPr="003A5F5D">
        <w:rPr>
          <w:rFonts w:asciiTheme="majorBidi" w:hAnsiTheme="majorBidi" w:cstheme="majorBidi"/>
          <w:sz w:val="30"/>
          <w:szCs w:val="30"/>
        </w:rPr>
        <w:br/>
      </w:r>
      <w:r w:rsidR="00EA5D6D" w:rsidRPr="003A5F5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/>
          <w:sz w:val="30"/>
          <w:szCs w:val="30"/>
        </w:rPr>
        <w:t>3</w:t>
      </w:r>
      <w:r w:rsidR="00233C9E" w:rsidRPr="003A5F5D">
        <w:rPr>
          <w:rFonts w:asciiTheme="majorBidi" w:hAnsiTheme="majorBidi" w:cstheme="majorBidi"/>
          <w:sz w:val="30"/>
          <w:szCs w:val="30"/>
        </w:rPr>
        <w:t>0</w:t>
      </w:r>
      <w:r w:rsidR="00233C9E" w:rsidRPr="003A5F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5D6D" w:rsidRPr="003A5F5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/>
          <w:sz w:val="30"/>
          <w:szCs w:val="30"/>
        </w:rPr>
        <w:t>2568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ผู้มีอำนาจตัดสินใจสูงสุดด้านการดำเนินงานได้พิจารณารวมส่วนงาน</w:t>
      </w:r>
      <w:r w:rsidR="009C7477" w:rsidRPr="003A5F5D">
        <w:rPr>
          <w:rFonts w:asciiTheme="majorBidi" w:hAnsiTheme="majorBidi" w:cstheme="majorBidi"/>
          <w:sz w:val="30"/>
          <w:szCs w:val="30"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อาหารเพื่อการบริโภค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ส่วนงานส่งออก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ส่วนงานผลิตภัณฑ์ร่วมและผลพลอยได้และอาหารอื่นๆ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ส่วนงานปศุสัตว์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5F5D" w:rsidRPr="003A5F5D">
        <w:rPr>
          <w:rFonts w:asciiTheme="majorBidi" w:hAnsiTheme="majorBidi" w:cstheme="majorBidi"/>
          <w:sz w:val="30"/>
          <w:szCs w:val="30"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และส่วนงานต่างประเทศเข้าด้วยกันเป็นส่วนงานอาหารเพื่อบริโภค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เนื่องจากลักษณะธุรกิจและการจัดสรรทรัพยากร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รวมถึงการประเมินผลการปฏิบัติงาน</w:t>
      </w:r>
      <w:r w:rsidR="00DB5B9E" w:rsidRPr="003A5F5D">
        <w:rPr>
          <w:rFonts w:asciiTheme="majorBidi" w:hAnsiTheme="majorBidi" w:cstheme="majorBidi"/>
          <w:sz w:val="30"/>
          <w:szCs w:val="30"/>
        </w:rPr>
        <w:t xml:space="preserve"> </w:t>
      </w:r>
      <w:r w:rsidR="00EA5DCB" w:rsidRPr="003A5F5D">
        <w:rPr>
          <w:rFonts w:asciiTheme="majorBidi" w:hAnsiTheme="majorBidi" w:cstheme="majorBidi" w:hint="cs"/>
          <w:sz w:val="30"/>
          <w:szCs w:val="30"/>
          <w:cs/>
        </w:rPr>
        <w:t>และพิจารณาส่วนงานที่รายงาน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เป็นส่วนงานเกษตร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ส่วนงานอาหารเพื่อการบริโภค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ส่วนงานสัตว์เลี้ยงและส่วนงานอื่น ๆ</w:t>
      </w:r>
    </w:p>
    <w:p w14:paraId="626FD0C1" w14:textId="77777777" w:rsidR="00D8696C" w:rsidRPr="007E7E1A" w:rsidRDefault="00D8696C" w:rsidP="0038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z w:val="24"/>
          <w:szCs w:val="24"/>
        </w:rPr>
      </w:pPr>
    </w:p>
    <w:p w14:paraId="7CEDB105" w14:textId="463DDA5B" w:rsidR="00EA5D6D" w:rsidRPr="00EF18C5" w:rsidRDefault="00EA5D6D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เก้า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กันยายน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</w:p>
    <w:p w14:paraId="45AD1350" w14:textId="77777777" w:rsidR="00EA5D6D" w:rsidRPr="007E7E1A" w:rsidRDefault="00EA5D6D" w:rsidP="00EA5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6"/>
        <w:gridCol w:w="846"/>
        <w:gridCol w:w="180"/>
        <w:gridCol w:w="864"/>
        <w:gridCol w:w="182"/>
        <w:gridCol w:w="864"/>
        <w:gridCol w:w="178"/>
        <w:gridCol w:w="864"/>
        <w:gridCol w:w="178"/>
        <w:gridCol w:w="864"/>
        <w:gridCol w:w="6"/>
      </w:tblGrid>
      <w:tr w:rsidR="0089164B" w:rsidRPr="00F6059F" w14:paraId="4AE22162" w14:textId="77777777" w:rsidTr="001B41DB">
        <w:trPr>
          <w:cantSplit/>
          <w:trHeight w:val="299"/>
        </w:trPr>
        <w:tc>
          <w:tcPr>
            <w:tcW w:w="4176" w:type="dxa"/>
          </w:tcPr>
          <w:p w14:paraId="17141231" w14:textId="77777777" w:rsidR="0089164B" w:rsidRPr="00916EBF" w:rsidRDefault="0089164B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780AA17D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164B" w:rsidRPr="00F6059F" w14:paraId="0D0FBA02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602798DF" w14:textId="77777777" w:rsidR="0089164B" w:rsidRPr="00916EBF" w:rsidRDefault="0089164B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6A208EE8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1749B2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E7335B0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04DF7CE1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CC67259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341D730F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68D3DF2A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3252A7F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63DC149D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164B" w:rsidRPr="00F6059F" w14:paraId="194B75D0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2F5F9294" w14:textId="77777777" w:rsidR="0089164B" w:rsidRPr="00916EBF" w:rsidRDefault="0089164B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008705EC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0" w:type="dxa"/>
          </w:tcPr>
          <w:p w14:paraId="56FACD27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E9D47A1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22D1D776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74399F7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2776793D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0715F134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16E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6FD31BC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10DD6A80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9164B" w:rsidRPr="00F6059F" w14:paraId="6AC20FD0" w14:textId="77777777" w:rsidTr="001B41DB">
        <w:trPr>
          <w:cantSplit/>
          <w:trHeight w:val="299"/>
        </w:trPr>
        <w:tc>
          <w:tcPr>
            <w:tcW w:w="4176" w:type="dxa"/>
          </w:tcPr>
          <w:p w14:paraId="7EF360B6" w14:textId="77777777" w:rsidR="0089164B" w:rsidRPr="00916EBF" w:rsidRDefault="0089164B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59D21024" w14:textId="77777777" w:rsidR="0089164B" w:rsidRPr="00916EBF" w:rsidRDefault="0089164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16EB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16EB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9164B" w:rsidRPr="00F6059F" w14:paraId="0A914C48" w14:textId="77777777" w:rsidTr="008E1E3A">
        <w:trPr>
          <w:gridAfter w:val="1"/>
          <w:wAfter w:w="6" w:type="dxa"/>
          <w:cantSplit/>
        </w:trPr>
        <w:tc>
          <w:tcPr>
            <w:tcW w:w="4176" w:type="dxa"/>
          </w:tcPr>
          <w:p w14:paraId="31E59D7E" w14:textId="77777777" w:rsidR="0089164B" w:rsidRPr="00916EBF" w:rsidRDefault="0089164B" w:rsidP="001B41DB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46" w:type="dxa"/>
            <w:vAlign w:val="bottom"/>
          </w:tcPr>
          <w:p w14:paraId="50D7B913" w14:textId="5D24F07F" w:rsidR="0089164B" w:rsidRPr="00916EBF" w:rsidRDefault="00156E1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86F43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180" w:type="dxa"/>
            <w:vAlign w:val="bottom"/>
          </w:tcPr>
          <w:p w14:paraId="7EE3E09F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21FC" w14:textId="038797FF" w:rsidR="0089164B" w:rsidRPr="00916EBF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65,497</w:t>
            </w:r>
          </w:p>
        </w:tc>
        <w:tc>
          <w:tcPr>
            <w:tcW w:w="182" w:type="dxa"/>
            <w:vAlign w:val="bottom"/>
          </w:tcPr>
          <w:p w14:paraId="697D7B83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0DF84EEC" w14:textId="2EBE6737" w:rsidR="0089164B" w:rsidRPr="00916EBF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1,903</w:t>
            </w:r>
          </w:p>
        </w:tc>
        <w:tc>
          <w:tcPr>
            <w:tcW w:w="178" w:type="dxa"/>
            <w:vAlign w:val="bottom"/>
          </w:tcPr>
          <w:p w14:paraId="09F870A8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1B0683FF" w14:textId="76195890" w:rsidR="0089164B" w:rsidRPr="00916EBF" w:rsidRDefault="003E576D" w:rsidP="00C86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78" w:type="dxa"/>
            <w:vAlign w:val="bottom"/>
          </w:tcPr>
          <w:p w14:paraId="6402927E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51BAE934" w14:textId="2D58FA3A" w:rsidR="0089164B" w:rsidRPr="00916EBF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92,43</w:t>
            </w:r>
            <w:r w:rsidR="003E576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9164B" w:rsidRPr="00F6059F" w14:paraId="5997588F" w14:textId="77777777" w:rsidTr="008F3A14">
        <w:trPr>
          <w:gridAfter w:val="1"/>
          <w:wAfter w:w="6" w:type="dxa"/>
          <w:cantSplit/>
        </w:trPr>
        <w:tc>
          <w:tcPr>
            <w:tcW w:w="4176" w:type="dxa"/>
          </w:tcPr>
          <w:p w14:paraId="03281836" w14:textId="77777777" w:rsidR="0089164B" w:rsidRPr="00916EBF" w:rsidRDefault="0089164B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46" w:type="dxa"/>
            <w:vAlign w:val="bottom"/>
          </w:tcPr>
          <w:p w14:paraId="34358FFB" w14:textId="5F903991" w:rsidR="0089164B" w:rsidRPr="008F3A14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F3A14">
              <w:rPr>
                <w:rFonts w:asciiTheme="majorBidi" w:hAnsiTheme="majorBidi" w:cstheme="majorBidi"/>
                <w:sz w:val="26"/>
                <w:szCs w:val="26"/>
              </w:rPr>
              <w:t>1,332</w:t>
            </w:r>
          </w:p>
        </w:tc>
        <w:tc>
          <w:tcPr>
            <w:tcW w:w="180" w:type="dxa"/>
            <w:vAlign w:val="bottom"/>
          </w:tcPr>
          <w:p w14:paraId="05E16B27" w14:textId="77777777" w:rsidR="0089164B" w:rsidRPr="008F3A14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6EEA" w14:textId="4E7D20A6" w:rsidR="0089164B" w:rsidRPr="008F3A14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F3A14">
              <w:rPr>
                <w:rFonts w:asciiTheme="majorBidi" w:hAnsiTheme="majorBidi" w:cstheme="majorBidi"/>
                <w:sz w:val="26"/>
                <w:szCs w:val="26"/>
              </w:rPr>
              <w:t>5,0</w:t>
            </w:r>
            <w:r w:rsidR="003A70C1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82" w:type="dxa"/>
            <w:vAlign w:val="bottom"/>
          </w:tcPr>
          <w:p w14:paraId="1123E63F" w14:textId="77777777" w:rsidR="0089164B" w:rsidRPr="008F3A14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44AD32" w14:textId="2A479764" w:rsidR="0089164B" w:rsidRPr="008F3A14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A14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78" w:type="dxa"/>
            <w:vAlign w:val="bottom"/>
          </w:tcPr>
          <w:p w14:paraId="4AB51461" w14:textId="77777777" w:rsidR="0089164B" w:rsidRPr="008F3A14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FDBB671" w14:textId="395F0FE4" w:rsidR="0089164B" w:rsidRPr="008F3A14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F3A14"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  <w:tc>
          <w:tcPr>
            <w:tcW w:w="178" w:type="dxa"/>
            <w:vAlign w:val="bottom"/>
          </w:tcPr>
          <w:p w14:paraId="4AF2C16D" w14:textId="77777777" w:rsidR="0089164B" w:rsidRPr="008F3A14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DF34B29" w14:textId="5FC0DCBD" w:rsidR="0089164B" w:rsidRPr="008F3A14" w:rsidRDefault="00C86F43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 w:rsidRPr="008F3A14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8F3A14" w:rsidRPr="008F3A14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="003A70C1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89164B" w:rsidRPr="00F6059F" w14:paraId="6AA12B1A" w14:textId="77777777" w:rsidTr="00B41197">
        <w:trPr>
          <w:gridAfter w:val="1"/>
          <w:wAfter w:w="6" w:type="dxa"/>
          <w:cantSplit/>
        </w:trPr>
        <w:tc>
          <w:tcPr>
            <w:tcW w:w="4176" w:type="dxa"/>
          </w:tcPr>
          <w:p w14:paraId="1E2D38AC" w14:textId="77777777" w:rsidR="0089164B" w:rsidRPr="00916EBF" w:rsidRDefault="0089164B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6" w:type="dxa"/>
            <w:vAlign w:val="bottom"/>
          </w:tcPr>
          <w:p w14:paraId="47E3E657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0878DE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8749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7FBC8E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F7186E6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151144C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E849348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130BAC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8B38926" w14:textId="180B8448" w:rsidR="0089164B" w:rsidRPr="00916EBF" w:rsidRDefault="005E059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374</w:t>
            </w:r>
          </w:p>
        </w:tc>
      </w:tr>
      <w:tr w:rsidR="0089164B" w:rsidRPr="00F6059F" w14:paraId="28404928" w14:textId="77777777" w:rsidTr="00B41197">
        <w:trPr>
          <w:gridAfter w:val="1"/>
          <w:wAfter w:w="6" w:type="dxa"/>
          <w:cantSplit/>
        </w:trPr>
        <w:tc>
          <w:tcPr>
            <w:tcW w:w="4176" w:type="dxa"/>
          </w:tcPr>
          <w:p w14:paraId="43FF7C68" w14:textId="77777777" w:rsidR="0089164B" w:rsidRPr="00916EBF" w:rsidRDefault="0089164B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46" w:type="dxa"/>
            <w:vAlign w:val="bottom"/>
          </w:tcPr>
          <w:p w14:paraId="3B547434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FAC13D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0C89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0F1D9A3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36EB0D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AE42B5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E5F655F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C0D345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C75A4CE" w14:textId="3151D6B8" w:rsidR="0089164B" w:rsidRPr="00916EBF" w:rsidRDefault="00190365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E0594">
              <w:rPr>
                <w:rFonts w:asciiTheme="majorBidi" w:hAnsiTheme="majorBidi" w:cstheme="majorBidi" w:hint="cs"/>
                <w:sz w:val="26"/>
                <w:szCs w:val="26"/>
                <w:cs/>
              </w:rPr>
              <w:t>562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164B" w:rsidRPr="00F6059F" w14:paraId="469491A5" w14:textId="77777777" w:rsidTr="00B41197">
        <w:trPr>
          <w:gridAfter w:val="1"/>
          <w:wAfter w:w="6" w:type="dxa"/>
          <w:cantSplit/>
        </w:trPr>
        <w:tc>
          <w:tcPr>
            <w:tcW w:w="4176" w:type="dxa"/>
          </w:tcPr>
          <w:p w14:paraId="45434099" w14:textId="77777777" w:rsidR="0089164B" w:rsidRPr="00916EBF" w:rsidRDefault="0089164B" w:rsidP="001B41D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916EB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46" w:type="dxa"/>
            <w:vAlign w:val="bottom"/>
          </w:tcPr>
          <w:p w14:paraId="401208D8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EA2974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F898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01B491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178CDE1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7F1B3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143C4CE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FE1D2AD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55C0765" w14:textId="0CCF93B7" w:rsidR="0089164B" w:rsidRPr="00916EBF" w:rsidRDefault="005E059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</w:p>
        </w:tc>
      </w:tr>
      <w:tr w:rsidR="0089164B" w:rsidRPr="00F6059F" w14:paraId="1E56F23F" w14:textId="77777777" w:rsidTr="00B41197">
        <w:trPr>
          <w:gridAfter w:val="1"/>
          <w:wAfter w:w="6" w:type="dxa"/>
          <w:cantSplit/>
        </w:trPr>
        <w:tc>
          <w:tcPr>
            <w:tcW w:w="4176" w:type="dxa"/>
          </w:tcPr>
          <w:p w14:paraId="4CA44C9E" w14:textId="77777777" w:rsidR="0089164B" w:rsidRPr="00916EBF" w:rsidRDefault="0089164B" w:rsidP="001B41D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846" w:type="dxa"/>
            <w:vAlign w:val="bottom"/>
          </w:tcPr>
          <w:p w14:paraId="561C35E5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4C6CA2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3F8A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CC29648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0C1973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39540E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15A598F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2A6678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FA9C0D2" w14:textId="62F2EAD6" w:rsidR="0089164B" w:rsidRPr="00916EBF" w:rsidRDefault="005E059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89164B" w:rsidRPr="00F6059F" w14:paraId="1F4E09CA" w14:textId="77777777" w:rsidTr="00B41197">
        <w:trPr>
          <w:gridAfter w:val="1"/>
          <w:wAfter w:w="6" w:type="dxa"/>
          <w:cantSplit/>
        </w:trPr>
        <w:tc>
          <w:tcPr>
            <w:tcW w:w="4176" w:type="dxa"/>
          </w:tcPr>
          <w:p w14:paraId="08981DB0" w14:textId="170A2378" w:rsidR="0089164B" w:rsidRPr="00916EBF" w:rsidRDefault="00AC7291" w:rsidP="001B41D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ขาดทุน</w:t>
            </w:r>
            <w:r w:rsidR="0089164B" w:rsidRPr="00916EB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จากการเปลี่ยนแปลงมูลค่ายุติธรรม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="0089164B" w:rsidRPr="00916EB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ของสินทรัพย์ชีวภาพ</w:t>
            </w:r>
          </w:p>
        </w:tc>
        <w:tc>
          <w:tcPr>
            <w:tcW w:w="846" w:type="dxa"/>
            <w:vAlign w:val="bottom"/>
          </w:tcPr>
          <w:p w14:paraId="4EB7AD02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751388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3CD8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FDA0ECC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B768A43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A32A99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7A5E59B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6643B9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840F6EE" w14:textId="14208BC7" w:rsidR="0089164B" w:rsidRPr="00916EBF" w:rsidRDefault="005E059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</w:tr>
      <w:tr w:rsidR="0089164B" w:rsidRPr="00F6059F" w14:paraId="7F9B4954" w14:textId="77777777" w:rsidTr="00B41197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0FDA517E" w14:textId="77777777" w:rsidR="0089164B" w:rsidRPr="00916EBF" w:rsidRDefault="0089164B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46" w:type="dxa"/>
            <w:vAlign w:val="bottom"/>
          </w:tcPr>
          <w:p w14:paraId="457510B6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0EE9F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52326605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280BDFB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005432A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4EE7B32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BF91E4D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0C7AF8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CD62D79" w14:textId="20AE11CE" w:rsidR="0089164B" w:rsidRPr="00916EBF" w:rsidRDefault="005C7A90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89164B" w:rsidRPr="00F6059F" w14:paraId="24346BC5" w14:textId="77777777" w:rsidTr="00B41197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03591B92" w14:textId="77777777" w:rsidR="0089164B" w:rsidRPr="00916EBF" w:rsidRDefault="0089164B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6" w:type="dxa"/>
            <w:vAlign w:val="bottom"/>
          </w:tcPr>
          <w:p w14:paraId="0C8373DA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00346F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4E84FAD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459962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C1A0FE7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EE0FFD0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8C2A1CF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C65479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A36A5D" w14:textId="7F1AD5FE" w:rsidR="0089164B" w:rsidRPr="00916EBF" w:rsidRDefault="00190365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7A90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9164B" w:rsidRPr="00F6059F" w14:paraId="4C792695" w14:textId="77777777" w:rsidTr="00B41197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0A173352" w14:textId="77777777" w:rsidR="0089164B" w:rsidRPr="00916EBF" w:rsidRDefault="0089164B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916E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46" w:type="dxa"/>
            <w:vAlign w:val="bottom"/>
          </w:tcPr>
          <w:p w14:paraId="37188098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A1CB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8FC55A0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6D96FF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E466D22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D5898B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10A6B51" w14:textId="77777777" w:rsidR="0089164B" w:rsidRPr="00916EBF" w:rsidRDefault="0089164B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7C3E9C1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B5718" w14:textId="6CE6E92C" w:rsidR="0089164B" w:rsidRPr="00916EBF" w:rsidRDefault="005C7A90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</w:t>
            </w:r>
            <w:r w:rsidR="001677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</w:tr>
      <w:tr w:rsidR="0089164B" w:rsidRPr="00B36864" w14:paraId="08A40DFD" w14:textId="77777777" w:rsidTr="001B41DB">
        <w:trPr>
          <w:gridAfter w:val="1"/>
          <w:wAfter w:w="6" w:type="dxa"/>
          <w:cantSplit/>
          <w:trHeight w:val="40"/>
        </w:trPr>
        <w:tc>
          <w:tcPr>
            <w:tcW w:w="4176" w:type="dxa"/>
          </w:tcPr>
          <w:p w14:paraId="5ECA0D6D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0871ECA3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8FDB1F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AD5E6B0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AFFD125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3073ECD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010775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A87C3D4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70A24A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0EB78B" w14:textId="77777777" w:rsidR="0089164B" w:rsidRPr="007E7E1A" w:rsidRDefault="0089164B" w:rsidP="00B368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164B" w:rsidRPr="00F6059F" w14:paraId="45977DD9" w14:textId="77777777" w:rsidTr="00B41197">
        <w:trPr>
          <w:gridAfter w:val="1"/>
          <w:wAfter w:w="6" w:type="dxa"/>
          <w:cantSplit/>
        </w:trPr>
        <w:tc>
          <w:tcPr>
            <w:tcW w:w="4176" w:type="dxa"/>
          </w:tcPr>
          <w:p w14:paraId="18B9691F" w14:textId="77777777" w:rsidR="0089164B" w:rsidRPr="00916EBF" w:rsidRDefault="0089164B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  <w:vAlign w:val="bottom"/>
          </w:tcPr>
          <w:p w14:paraId="1C02854F" w14:textId="5E8A16AF" w:rsidR="0089164B" w:rsidRPr="00916EBF" w:rsidRDefault="00B41197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80" w:type="dxa"/>
            <w:vAlign w:val="bottom"/>
          </w:tcPr>
          <w:p w14:paraId="27C0E04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963A" w14:textId="1DE33619" w:rsidR="0089164B" w:rsidRPr="00916EBF" w:rsidRDefault="00B41197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3,141</w:t>
            </w:r>
          </w:p>
        </w:tc>
        <w:tc>
          <w:tcPr>
            <w:tcW w:w="182" w:type="dxa"/>
            <w:vAlign w:val="bottom"/>
          </w:tcPr>
          <w:p w14:paraId="2057FCC6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A88F944" w14:textId="42356833" w:rsidR="0089164B" w:rsidRPr="00916EBF" w:rsidRDefault="00B41197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78" w:type="dxa"/>
            <w:vAlign w:val="bottom"/>
          </w:tcPr>
          <w:p w14:paraId="23CF8E88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C9BAF4D" w14:textId="15EB37E8" w:rsidR="0089164B" w:rsidRPr="00916EBF" w:rsidRDefault="00B41197" w:rsidP="00B4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  <w:vAlign w:val="bottom"/>
          </w:tcPr>
          <w:p w14:paraId="2BA10A25" w14:textId="77777777" w:rsidR="0089164B" w:rsidRPr="00916EBF" w:rsidRDefault="0089164B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C0EF9F1" w14:textId="0CA79109" w:rsidR="0089164B" w:rsidRPr="00916EBF" w:rsidRDefault="00B41197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4,009</w:t>
            </w:r>
          </w:p>
        </w:tc>
      </w:tr>
    </w:tbl>
    <w:p w14:paraId="24161375" w14:textId="5C621951" w:rsidR="001843F8" w:rsidRDefault="001843F8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CD772E" w14:textId="223D7A44" w:rsidR="00B36864" w:rsidRDefault="001843F8" w:rsidP="00184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4F28F23" w14:textId="0CE0B896" w:rsidR="00EA5D6D" w:rsidRPr="00EF18C5" w:rsidRDefault="00EA5D6D" w:rsidP="00D8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เก้า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กันยายน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2567</w:t>
      </w:r>
    </w:p>
    <w:p w14:paraId="6869D7A0" w14:textId="77777777" w:rsidR="00EA5D6D" w:rsidRPr="006B3511" w:rsidRDefault="00EA5D6D" w:rsidP="00B654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6"/>
        <w:gridCol w:w="846"/>
        <w:gridCol w:w="180"/>
        <w:gridCol w:w="864"/>
        <w:gridCol w:w="182"/>
        <w:gridCol w:w="864"/>
        <w:gridCol w:w="178"/>
        <w:gridCol w:w="864"/>
        <w:gridCol w:w="178"/>
        <w:gridCol w:w="864"/>
        <w:gridCol w:w="6"/>
      </w:tblGrid>
      <w:tr w:rsidR="004B3E64" w:rsidRPr="00EF18C5" w14:paraId="4C6BC816" w14:textId="77777777" w:rsidTr="001B41DB">
        <w:trPr>
          <w:cantSplit/>
          <w:trHeight w:val="299"/>
        </w:trPr>
        <w:tc>
          <w:tcPr>
            <w:tcW w:w="4176" w:type="dxa"/>
          </w:tcPr>
          <w:p w14:paraId="5EFDDCC0" w14:textId="77777777" w:rsidR="004B3E64" w:rsidRPr="00AA2AB8" w:rsidRDefault="004B3E64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4C0A910F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3E64" w:rsidRPr="00EF18C5" w14:paraId="5E9AF9A9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5DE7D373" w14:textId="77777777" w:rsidR="004B3E64" w:rsidRPr="00AA2AB8" w:rsidRDefault="004B3E64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21A7CC5A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576FEA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E6D27F7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1CA32545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9D9892E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69707DA1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1B90741D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C34239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50D03556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3E64" w:rsidRPr="00EF18C5" w14:paraId="1E291369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7A68A4ED" w14:textId="77777777" w:rsidR="004B3E64" w:rsidRPr="00AA2AB8" w:rsidRDefault="004B3E64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1B8C24D1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0" w:type="dxa"/>
          </w:tcPr>
          <w:p w14:paraId="6A6D1E32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72C4DCF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79B202BF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D203FAA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1937345A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75E02121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A2AB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3263F749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40126E95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B3E64" w:rsidRPr="00EF18C5" w14:paraId="7D9B72A1" w14:textId="77777777" w:rsidTr="001B41DB">
        <w:trPr>
          <w:cantSplit/>
          <w:trHeight w:val="299"/>
        </w:trPr>
        <w:tc>
          <w:tcPr>
            <w:tcW w:w="4176" w:type="dxa"/>
          </w:tcPr>
          <w:p w14:paraId="28DA6F59" w14:textId="77777777" w:rsidR="004B3E64" w:rsidRPr="00AA2AB8" w:rsidRDefault="004B3E64" w:rsidP="001B41D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5EEE78C1" w14:textId="77777777" w:rsidR="004B3E64" w:rsidRPr="00AA2AB8" w:rsidRDefault="004B3E6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A2AB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A2AB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B3E64" w:rsidRPr="00EF18C5" w14:paraId="6B498822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4F89879E" w14:textId="77777777" w:rsidR="004B3E64" w:rsidRPr="00AA2AB8" w:rsidRDefault="004B3E64" w:rsidP="001B41DB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46" w:type="dxa"/>
            <w:vAlign w:val="bottom"/>
          </w:tcPr>
          <w:p w14:paraId="6A249F6C" w14:textId="587A4F2F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25,235</w:t>
            </w:r>
          </w:p>
        </w:tc>
        <w:tc>
          <w:tcPr>
            <w:tcW w:w="180" w:type="dxa"/>
            <w:vAlign w:val="bottom"/>
          </w:tcPr>
          <w:p w14:paraId="1A04E913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3486" w14:textId="1FD07C08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57,397</w:t>
            </w:r>
          </w:p>
        </w:tc>
        <w:tc>
          <w:tcPr>
            <w:tcW w:w="182" w:type="dxa"/>
            <w:vAlign w:val="bottom"/>
          </w:tcPr>
          <w:p w14:paraId="23E1E27B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2BBA4E72" w14:textId="3F968D29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1,506</w:t>
            </w:r>
          </w:p>
        </w:tc>
        <w:tc>
          <w:tcPr>
            <w:tcW w:w="178" w:type="dxa"/>
            <w:vAlign w:val="bottom"/>
          </w:tcPr>
          <w:p w14:paraId="25602303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742BFB62" w14:textId="0DB23A36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657E1E0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04813136" w14:textId="71DC15B4" w:rsidR="004B3E64" w:rsidRPr="00AA2AB8" w:rsidRDefault="00DB5E4A" w:rsidP="00B6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84,138</w:t>
            </w:r>
          </w:p>
        </w:tc>
      </w:tr>
      <w:tr w:rsidR="004B3E64" w:rsidRPr="00EF18C5" w14:paraId="2674E084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7EF85DEF" w14:textId="77777777" w:rsidR="004B3E64" w:rsidRPr="00AA2AB8" w:rsidRDefault="004B3E64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46" w:type="dxa"/>
            <w:vAlign w:val="bottom"/>
          </w:tcPr>
          <w:p w14:paraId="19389515" w14:textId="0795C9A7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</w:t>
            </w:r>
            <w:r w:rsidR="00491A1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2ABC18D4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3A76" w14:textId="58195F84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491A1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2" w:type="dxa"/>
            <w:vAlign w:val="bottom"/>
          </w:tcPr>
          <w:p w14:paraId="68FC723E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7B7A943" w14:textId="4E94AF25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78" w:type="dxa"/>
            <w:vAlign w:val="bottom"/>
          </w:tcPr>
          <w:p w14:paraId="1BE54908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62F7BA4" w14:textId="1835DEC7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78" w:type="dxa"/>
            <w:vAlign w:val="bottom"/>
          </w:tcPr>
          <w:p w14:paraId="26A72436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524F917" w14:textId="38263117" w:rsidR="004B3E64" w:rsidRPr="00AA2AB8" w:rsidRDefault="00DB5E4A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2,21</w:t>
            </w:r>
            <w:r w:rsidR="00D9516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B3E64" w:rsidRPr="00EF18C5" w14:paraId="765FD512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6CD5F6DA" w14:textId="77777777" w:rsidR="004B3E64" w:rsidRPr="00AA2AB8" w:rsidRDefault="004B3E64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6" w:type="dxa"/>
            <w:vAlign w:val="bottom"/>
          </w:tcPr>
          <w:p w14:paraId="676BED4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B703A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1EF6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E99E8D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748999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CF8E85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B9B5948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1BD1E9C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F4C1F77" w14:textId="1441CA63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</w:tr>
      <w:tr w:rsidR="004B3E64" w:rsidRPr="00EF18C5" w14:paraId="73B0E4CC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557E0042" w14:textId="77777777" w:rsidR="004B3E64" w:rsidRPr="00AA2AB8" w:rsidRDefault="004B3E64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46" w:type="dxa"/>
            <w:vAlign w:val="bottom"/>
          </w:tcPr>
          <w:p w14:paraId="5DDCD365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6A759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037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4E57328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7F8778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CDA70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4D4DE57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629FC7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398458C" w14:textId="1FE5FDA4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(595)</w:t>
            </w:r>
          </w:p>
        </w:tc>
      </w:tr>
      <w:tr w:rsidR="004B3E64" w:rsidRPr="00EF18C5" w14:paraId="56A74236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64465740" w14:textId="77777777" w:rsidR="004B3E64" w:rsidRPr="00AA2AB8" w:rsidRDefault="004B3E64" w:rsidP="001B41D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46" w:type="dxa"/>
            <w:vAlign w:val="bottom"/>
          </w:tcPr>
          <w:p w14:paraId="798E16E0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108D67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9657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4D4CFE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18F6764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7E4D3C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965AB78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700F09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1FD8A15" w14:textId="6B974102" w:rsidR="004B3E64" w:rsidRPr="00AA2AB8" w:rsidRDefault="008645D0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4B3E64" w:rsidRPr="00EF18C5" w14:paraId="16B02158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69A3F1BF" w14:textId="77777777" w:rsidR="004B3E64" w:rsidRPr="00AA2AB8" w:rsidRDefault="004B3E64" w:rsidP="001B41D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846" w:type="dxa"/>
            <w:vAlign w:val="bottom"/>
          </w:tcPr>
          <w:p w14:paraId="517E2E50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38B8D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8DE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0CA4737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1AD077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BC23A6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2B0568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1F4F806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DDBDCBE" w14:textId="758166FE" w:rsidR="004B3E64" w:rsidRPr="00AA2AB8" w:rsidRDefault="008645D0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7622">
              <w:rPr>
                <w:rFonts w:asciiTheme="majorBidi" w:hAnsiTheme="majorBidi" w:cstheme="majorBidi" w:hint="cs"/>
                <w:sz w:val="26"/>
                <w:szCs w:val="26"/>
                <w:cs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B3E64" w:rsidRPr="00EF18C5" w14:paraId="3848792E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7DFBE8E8" w14:textId="77777777" w:rsidR="004B3E64" w:rsidRPr="00AA2AB8" w:rsidRDefault="004B3E64" w:rsidP="001B41DB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82F9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82F9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846" w:type="dxa"/>
            <w:vAlign w:val="bottom"/>
          </w:tcPr>
          <w:p w14:paraId="44231879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6EAE1B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F49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C9E45B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04A4F2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CC3C33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F2E5C0D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08E2B60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22D4BF" w14:textId="564951B0" w:rsidR="004B3E64" w:rsidRPr="00AA2AB8" w:rsidRDefault="00201986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4B3E64" w:rsidRPr="00EF18C5" w14:paraId="1303F39B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4F5DB2BA" w14:textId="77777777" w:rsidR="004B3E64" w:rsidRPr="00AA2AB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46" w:type="dxa"/>
            <w:vAlign w:val="bottom"/>
          </w:tcPr>
          <w:p w14:paraId="589E5B51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2212C8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C377321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485EC1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167DA91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38DF50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8DBFCD1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7EC853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CD7EF4B" w14:textId="452943A6" w:rsidR="004B3E64" w:rsidRPr="00AA2AB8" w:rsidRDefault="00201986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4B3E64" w:rsidRPr="00EF18C5" w14:paraId="35B1861E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19A52F3E" w14:textId="77777777" w:rsidR="004B3E64" w:rsidRPr="00AA2AB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6" w:type="dxa"/>
            <w:vAlign w:val="bottom"/>
          </w:tcPr>
          <w:p w14:paraId="71121E42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1FC7C8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61401C98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95E45C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86681E6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9244B8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96343D3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2DCE97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5B6800" w14:textId="501FE2E4" w:rsidR="004B3E64" w:rsidRPr="00AA2AB8" w:rsidRDefault="00201986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(705)</w:t>
            </w:r>
          </w:p>
        </w:tc>
      </w:tr>
      <w:tr w:rsidR="004B3E64" w:rsidRPr="00EF18C5" w14:paraId="453B4E7C" w14:textId="77777777" w:rsidTr="001B41D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7672F6A0" w14:textId="77777777" w:rsidR="004B3E64" w:rsidRPr="00AA2AB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A2A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AA2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46" w:type="dxa"/>
            <w:vAlign w:val="bottom"/>
          </w:tcPr>
          <w:p w14:paraId="336C4E23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E71D9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8628992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44638E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5AC1D4C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ECB6DC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2301659" w14:textId="77777777" w:rsidR="004B3E64" w:rsidRPr="00AA2AB8" w:rsidRDefault="004B3E64" w:rsidP="001B41D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9D63B0F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4897C" w14:textId="12548BDA" w:rsidR="004B3E64" w:rsidRPr="00AA2AB8" w:rsidRDefault="00201986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1,509</w:t>
            </w:r>
          </w:p>
        </w:tc>
      </w:tr>
      <w:tr w:rsidR="004B3E64" w:rsidRPr="00F43064" w14:paraId="492C3D12" w14:textId="77777777" w:rsidTr="001B41DB">
        <w:trPr>
          <w:gridAfter w:val="1"/>
          <w:wAfter w:w="6" w:type="dxa"/>
          <w:cantSplit/>
          <w:trHeight w:val="40"/>
        </w:trPr>
        <w:tc>
          <w:tcPr>
            <w:tcW w:w="4176" w:type="dxa"/>
          </w:tcPr>
          <w:p w14:paraId="0F3ECF3B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77A0B849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CACF03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E74A817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C6159E4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7DC24A01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9E01D3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45B8C010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ACF96E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9E614" w14:textId="77777777" w:rsidR="004B3E64" w:rsidRPr="001843F8" w:rsidRDefault="004B3E64" w:rsidP="001B41D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E64" w:rsidRPr="00EF18C5" w14:paraId="0CC0C751" w14:textId="77777777" w:rsidTr="001B41DB">
        <w:trPr>
          <w:gridAfter w:val="1"/>
          <w:wAfter w:w="6" w:type="dxa"/>
          <w:cantSplit/>
        </w:trPr>
        <w:tc>
          <w:tcPr>
            <w:tcW w:w="4176" w:type="dxa"/>
          </w:tcPr>
          <w:p w14:paraId="412FB108" w14:textId="77777777" w:rsidR="004B3E64" w:rsidRPr="00AA2AB8" w:rsidRDefault="004B3E64" w:rsidP="001B41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2AB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  <w:vAlign w:val="bottom"/>
          </w:tcPr>
          <w:p w14:paraId="5DA76369" w14:textId="61C4A9D0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180" w:type="dxa"/>
            <w:vAlign w:val="bottom"/>
          </w:tcPr>
          <w:p w14:paraId="799D955F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62BC" w14:textId="03A440CF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2,905</w:t>
            </w:r>
          </w:p>
        </w:tc>
        <w:tc>
          <w:tcPr>
            <w:tcW w:w="182" w:type="dxa"/>
            <w:vAlign w:val="bottom"/>
          </w:tcPr>
          <w:p w14:paraId="7E709EA2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82B2F9" w14:textId="5732AF26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78" w:type="dxa"/>
            <w:vAlign w:val="bottom"/>
          </w:tcPr>
          <w:p w14:paraId="4E18D9B1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A642FF9" w14:textId="4E761979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09120AC" w14:textId="77777777" w:rsidR="004B3E64" w:rsidRPr="00AA2AB8" w:rsidRDefault="004B3E64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A9F4FAF" w14:textId="45FF7189" w:rsidR="004B3E64" w:rsidRPr="00AA2AB8" w:rsidRDefault="00BB6F49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3,68</w:t>
            </w:r>
            <w:r w:rsidR="00A37622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</w:tbl>
    <w:p w14:paraId="540A95E4" w14:textId="77777777" w:rsidR="00D8696C" w:rsidRDefault="00D8696C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2E7C2C" w14:textId="25694F0E" w:rsidR="006F6B4E" w:rsidRPr="00EF18C5" w:rsidRDefault="006F6B4E" w:rsidP="006F6B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185E6A0C" w14:textId="77777777" w:rsidR="006F6B4E" w:rsidRPr="00EF18C5" w:rsidRDefault="006F6B4E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16FB77" w14:textId="1F35A2DE" w:rsidR="006F6B4E" w:rsidRDefault="006F6B4E" w:rsidP="006F6B4E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A5D6D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D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6BD2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A600613" w14:textId="3A2BABB5" w:rsidR="00B01419" w:rsidRPr="006F6B4E" w:rsidRDefault="00B01419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E72A8" w14:textId="77777777" w:rsidR="00D3165A" w:rsidRPr="00EF18C5" w:rsidRDefault="00B01419" w:rsidP="00D3165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D3165A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0CB15FCA" w14:textId="77777777" w:rsidR="00D3165A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B5D9F" w14:textId="3C6F78BC" w:rsidR="00D3165A" w:rsidRPr="0014396A" w:rsidRDefault="00D3165A" w:rsidP="0082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EA5D6D">
        <w:rPr>
          <w:rFonts w:asciiTheme="majorBidi" w:hAnsiTheme="majorBidi" w:cstheme="majorBidi" w:hint="cs"/>
          <w:sz w:val="30"/>
          <w:szCs w:val="30"/>
          <w:cs/>
        </w:rPr>
        <w:t>เก้าเดือนสิ้</w:t>
      </w:r>
      <w:r w:rsidR="00EA5D6D"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="00EA5D6D" w:rsidRPr="00B20F02">
        <w:rPr>
          <w:rFonts w:asciiTheme="majorBidi" w:hAnsiTheme="majorBidi" w:cstheme="majorBidi"/>
          <w:sz w:val="30"/>
          <w:szCs w:val="30"/>
        </w:rPr>
        <w:t>3</w:t>
      </w:r>
      <w:r w:rsidR="00EA5D6D">
        <w:rPr>
          <w:rFonts w:asciiTheme="majorBidi" w:hAnsiTheme="majorBidi" w:cstheme="majorBidi"/>
          <w:sz w:val="30"/>
          <w:szCs w:val="30"/>
        </w:rPr>
        <w:t>0</w:t>
      </w:r>
      <w:r w:rsidR="00EA5D6D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D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A5D6D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C63479">
        <w:rPr>
          <w:rFonts w:asciiTheme="majorBidi" w:hAnsiTheme="majorBidi" w:cstheme="majorBidi"/>
          <w:sz w:val="30"/>
          <w:szCs w:val="30"/>
        </w:rPr>
        <w:t>11.11</w:t>
      </w:r>
      <w:r w:rsidR="00256703">
        <w:rPr>
          <w:rFonts w:asciiTheme="majorBidi" w:hAnsiTheme="majorBidi" w:cstheme="majorBidi"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C63479">
        <w:rPr>
          <w:rFonts w:asciiTheme="majorBidi" w:hAnsiTheme="majorBidi" w:cstheme="majorBidi"/>
          <w:sz w:val="30"/>
          <w:szCs w:val="30"/>
        </w:rPr>
        <w:t>13.29</w:t>
      </w:r>
      <w:r w:rsidR="00EA5D6D">
        <w:rPr>
          <w:rFonts w:asciiTheme="majorBidi" w:hAnsiTheme="majorBidi" w:cstheme="majorBidi"/>
          <w:sz w:val="30"/>
          <w:szCs w:val="30"/>
        </w:rPr>
        <w:t xml:space="preserve"> </w:t>
      </w:r>
      <w:r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5D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61C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Start w:id="2" w:name="_Hlk173253689"/>
      <w:r w:rsidR="00EA5D6D" w:rsidRPr="00EA5D6D">
        <w:rPr>
          <w:rFonts w:asciiTheme="majorBidi" w:hAnsiTheme="majorBidi" w:cstheme="majorBidi"/>
          <w:i/>
          <w:iCs/>
          <w:sz w:val="30"/>
          <w:szCs w:val="30"/>
        </w:rPr>
        <w:t xml:space="preserve">31.84 </w:t>
      </w:r>
      <w:bookmarkEnd w:id="2"/>
      <w:r w:rsidRPr="00EA5D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EA5D6D" w:rsidRPr="00EA5D6D">
        <w:rPr>
          <w:rFonts w:asciiTheme="majorBidi" w:hAnsiTheme="majorBidi"/>
          <w:i/>
          <w:iCs/>
          <w:sz w:val="30"/>
          <w:szCs w:val="30"/>
        </w:rPr>
        <w:t>16.07</w:t>
      </w:r>
      <w:r w:rsidR="00EA5D6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7D1813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82217F">
        <w:rPr>
          <w:rFonts w:asciiTheme="majorBidi" w:hAnsiTheme="majorBidi" w:hint="cs"/>
          <w:sz w:val="30"/>
          <w:szCs w:val="30"/>
          <w:cs/>
        </w:rPr>
        <w:t>มาจาก</w:t>
      </w:r>
      <w:r w:rsidRPr="0014396A">
        <w:rPr>
          <w:rFonts w:asciiTheme="majorBidi" w:hAnsiTheme="majorBidi" w:cstheme="majorBidi" w:hint="cs"/>
          <w:sz w:val="30"/>
          <w:szCs w:val="30"/>
          <w:cs/>
        </w:rPr>
        <w:t>การลดภาษีเงินได้</w:t>
      </w:r>
      <w:r w:rsidR="0082217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14396A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5737BBED" w14:textId="77777777" w:rsidR="00BC382E" w:rsidRPr="00233BD2" w:rsidRDefault="00BC382E" w:rsidP="00822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3A0C9" w14:textId="5CDC19E7" w:rsidR="00D3165A" w:rsidRDefault="00D3165A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DE4BA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5314C" w:rsidRPr="00EF18C5">
        <w:rPr>
          <w:rFonts w:asciiTheme="majorBidi" w:hAnsiTheme="majorBidi" w:cstheme="majorBidi"/>
          <w:sz w:val="30"/>
          <w:szCs w:val="30"/>
        </w:rPr>
        <w:t>256</w:t>
      </w:r>
      <w:r w:rsidR="00D5314C">
        <w:rPr>
          <w:rFonts w:asciiTheme="majorBidi" w:hAnsiTheme="majorBidi" w:cstheme="majorBidi"/>
          <w:sz w:val="30"/>
          <w:szCs w:val="30"/>
        </w:rPr>
        <w:t>8</w:t>
      </w:r>
      <w:r w:rsidRPr="00DE4BA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เป็นต้นไป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ทั้งนี้</w:t>
      </w:r>
      <w:r w:rsidRPr="00DE4B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E4BA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0DD3D241" w14:textId="77777777" w:rsidR="006F6B4E" w:rsidRDefault="006F6B4E" w:rsidP="00D31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5D91B89" w14:textId="4EE27C9D" w:rsidR="00FE38D3" w:rsidRPr="003C561F" w:rsidRDefault="00761C54" w:rsidP="00761C5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761C5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2C54E7">
        <w:rPr>
          <w:rFonts w:asciiTheme="majorBidi" w:hAnsiTheme="majorBidi" w:cstheme="majorBidi" w:hint="cs"/>
          <w:sz w:val="30"/>
          <w:szCs w:val="30"/>
          <w:u w:val="none"/>
          <w:cs/>
        </w:rPr>
        <w:t>ทุนเรือนหุ้น</w:t>
      </w:r>
    </w:p>
    <w:p w14:paraId="08803F0F" w14:textId="77777777" w:rsidR="00634ABF" w:rsidRDefault="00634ABF" w:rsidP="00F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CAEBDF" w14:textId="219733B8" w:rsidR="003E1965" w:rsidRDefault="003E1965" w:rsidP="00F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E1965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>2</w:t>
      </w:r>
      <w:r w:rsidR="00871B72">
        <w:rPr>
          <w:rFonts w:asciiTheme="majorBidi" w:hAnsiTheme="majorBidi" w:cstheme="majorBidi"/>
          <w:sz w:val="30"/>
          <w:szCs w:val="30"/>
        </w:rPr>
        <w:t>3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="00871B72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3E1965">
        <w:rPr>
          <w:rFonts w:asciiTheme="majorBidi" w:hAnsiTheme="majorBidi" w:cstheme="majorBidi"/>
          <w:sz w:val="30"/>
          <w:szCs w:val="30"/>
        </w:rPr>
        <w:t xml:space="preserve">2568 </w:t>
      </w:r>
      <w:r w:rsidRPr="003E1965"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มีมติอนุมัติโครงการ</w:t>
      </w:r>
      <w:r w:rsidR="00AB3391">
        <w:rPr>
          <w:rFonts w:asciiTheme="majorBidi" w:hAnsiTheme="majorBidi"/>
          <w:sz w:val="30"/>
          <w:szCs w:val="30"/>
        </w:rPr>
        <w:br/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หุ้นทุนซื้อคืนเพื่อการบริหารทางการเงิน</w:t>
      </w:r>
      <w:r w:rsidR="00D6492E" w:rsidRPr="00F40E83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จำนวนไม่เกิน</w:t>
      </w:r>
      <w:r w:rsidRPr="00F40E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6492E" w:rsidRPr="00F40E83">
        <w:rPr>
          <w:rFonts w:asciiTheme="majorBidi" w:hAnsiTheme="majorBidi" w:cstheme="majorBidi"/>
          <w:spacing w:val="-6"/>
          <w:sz w:val="30"/>
          <w:szCs w:val="30"/>
        </w:rPr>
        <w:t>85</w:t>
      </w:r>
      <w:r w:rsidRPr="00F40E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ล้านหุ้น</w:t>
      </w:r>
      <w:r w:rsidRPr="00F40E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หรือ</w:t>
      </w:r>
      <w:r w:rsidR="00115DAC" w:rsidRPr="00F40E83">
        <w:rPr>
          <w:rFonts w:asciiTheme="majorBidi" w:hAnsiTheme="majorBidi" w:hint="cs"/>
          <w:spacing w:val="-6"/>
          <w:sz w:val="30"/>
          <w:szCs w:val="30"/>
          <w:cs/>
        </w:rPr>
        <w:t>คิดเป็น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ร้อยละ</w:t>
      </w:r>
      <w:r w:rsidRPr="00F40E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67A2B" w:rsidRPr="00F40E83">
        <w:rPr>
          <w:rFonts w:asciiTheme="majorBidi" w:hAnsiTheme="majorBidi" w:cstheme="majorBidi"/>
          <w:spacing w:val="-6"/>
          <w:sz w:val="30"/>
          <w:szCs w:val="30"/>
        </w:rPr>
        <w:t>4.39</w:t>
      </w:r>
      <w:r w:rsidRPr="00F40E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ของหุ้นที่ออกและชำระแล้ว</w:t>
      </w:r>
      <w:r w:rsidRPr="003E1965">
        <w:rPr>
          <w:rFonts w:asciiTheme="majorBidi" w:hAnsiTheme="majorBidi" w:hint="cs"/>
          <w:sz w:val="30"/>
          <w:szCs w:val="30"/>
          <w:cs/>
        </w:rPr>
        <w:t>ทั้งหมด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และมีวงเงินสูงสุดที่จะใช้ในการซื้อหุ้นคืนไม่เกิน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="00CC1B34">
        <w:rPr>
          <w:rFonts w:asciiTheme="majorBidi" w:hAnsiTheme="majorBidi" w:cstheme="majorBidi"/>
          <w:sz w:val="30"/>
          <w:szCs w:val="30"/>
        </w:rPr>
        <w:t>2</w:t>
      </w:r>
      <w:r w:rsidRPr="003E1965">
        <w:rPr>
          <w:rFonts w:asciiTheme="majorBidi" w:hAnsiTheme="majorBidi" w:cstheme="majorBidi"/>
          <w:sz w:val="30"/>
          <w:szCs w:val="30"/>
        </w:rPr>
        <w:t xml:space="preserve">,000 </w:t>
      </w:r>
      <w:r w:rsidRPr="003E1965">
        <w:rPr>
          <w:rFonts w:asciiTheme="majorBidi" w:hAnsiTheme="majorBidi" w:hint="cs"/>
          <w:sz w:val="30"/>
          <w:szCs w:val="30"/>
          <w:cs/>
        </w:rPr>
        <w:t>ล้านบาท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โดย</w:t>
      </w:r>
      <w:r w:rsidR="002454AA">
        <w:rPr>
          <w:rFonts w:asciiTheme="majorBidi" w:hAnsiTheme="majorBidi" w:hint="cs"/>
          <w:sz w:val="30"/>
          <w:szCs w:val="30"/>
          <w:cs/>
        </w:rPr>
        <w:t>วิธีการจับคู่อัตโนมัติผ่านระบบ</w:t>
      </w:r>
      <w:r w:rsidR="00AB3391">
        <w:rPr>
          <w:rFonts w:asciiTheme="majorBidi" w:hAnsiTheme="majorBidi"/>
          <w:sz w:val="30"/>
          <w:szCs w:val="30"/>
        </w:rPr>
        <w:br/>
      </w:r>
      <w:r w:rsidR="002454AA">
        <w:rPr>
          <w:rFonts w:asciiTheme="majorBidi" w:hAnsiTheme="majorBidi" w:hint="cs"/>
          <w:sz w:val="30"/>
          <w:szCs w:val="30"/>
          <w:cs/>
        </w:rPr>
        <w:t>ซื้อขายของ</w:t>
      </w:r>
      <w:r w:rsidRPr="003E1965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ภายในระยะเวลา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 xml:space="preserve">6 </w:t>
      </w:r>
      <w:r w:rsidRPr="003E1965">
        <w:rPr>
          <w:rFonts w:asciiTheme="majorBidi" w:hAnsiTheme="majorBidi" w:hint="cs"/>
          <w:sz w:val="30"/>
          <w:szCs w:val="30"/>
          <w:cs/>
        </w:rPr>
        <w:t>เดือน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>2</w:t>
      </w:r>
      <w:r w:rsidR="002454AA">
        <w:rPr>
          <w:rFonts w:asciiTheme="majorBidi" w:hAnsiTheme="majorBidi" w:cstheme="majorBidi"/>
          <w:sz w:val="30"/>
          <w:szCs w:val="30"/>
        </w:rPr>
        <w:t>9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="002454AA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3E1965">
        <w:rPr>
          <w:rFonts w:asciiTheme="majorBidi" w:hAnsiTheme="majorBidi" w:cstheme="majorBidi"/>
          <w:sz w:val="30"/>
          <w:szCs w:val="30"/>
        </w:rPr>
        <w:t xml:space="preserve">2568 </w:t>
      </w:r>
      <w:r w:rsidRPr="003E1965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="00F40E83">
        <w:rPr>
          <w:rFonts w:asciiTheme="majorBidi" w:hAnsiTheme="majorBidi"/>
          <w:sz w:val="30"/>
          <w:szCs w:val="30"/>
        </w:rPr>
        <w:br/>
      </w:r>
      <w:r w:rsidRPr="003E1965">
        <w:rPr>
          <w:rFonts w:asciiTheme="majorBidi" w:hAnsiTheme="majorBidi" w:cstheme="majorBidi"/>
          <w:sz w:val="30"/>
          <w:szCs w:val="30"/>
        </w:rPr>
        <w:t>2</w:t>
      </w:r>
      <w:r w:rsidR="002454AA">
        <w:rPr>
          <w:rFonts w:asciiTheme="majorBidi" w:hAnsiTheme="majorBidi" w:cstheme="majorBidi"/>
          <w:sz w:val="30"/>
          <w:szCs w:val="30"/>
        </w:rPr>
        <w:t>7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="002454AA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3E1965">
        <w:rPr>
          <w:rFonts w:asciiTheme="majorBidi" w:hAnsiTheme="majorBidi" w:cstheme="majorBidi"/>
          <w:sz w:val="30"/>
          <w:szCs w:val="30"/>
        </w:rPr>
        <w:t>256</w:t>
      </w:r>
      <w:r w:rsidR="002454AA">
        <w:rPr>
          <w:rFonts w:asciiTheme="majorBidi" w:hAnsiTheme="majorBidi" w:cstheme="majorBidi"/>
          <w:sz w:val="30"/>
          <w:szCs w:val="30"/>
        </w:rPr>
        <w:t>9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="00980252">
        <w:rPr>
          <w:rFonts w:asciiTheme="majorBidi" w:hAnsiTheme="majorBidi"/>
          <w:sz w:val="30"/>
          <w:szCs w:val="30"/>
        </w:rPr>
        <w:t>3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เดือน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แต่ไม่เกิน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 xml:space="preserve">3 </w:t>
      </w:r>
      <w:r w:rsidRPr="003E1965">
        <w:rPr>
          <w:rFonts w:asciiTheme="majorBidi" w:hAnsiTheme="majorBidi" w:hint="cs"/>
          <w:sz w:val="30"/>
          <w:szCs w:val="30"/>
          <w:cs/>
        </w:rPr>
        <w:t>ปี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นับจากวันซื้อหุ้นคืนเสร็จสิ้น</w:t>
      </w:r>
    </w:p>
    <w:p w14:paraId="23F6305F" w14:textId="77777777" w:rsidR="00EC6350" w:rsidRDefault="00EC6350" w:rsidP="00FE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BCD4F8F" w14:textId="4CCC3A62" w:rsidR="00DF233C" w:rsidRPr="005D65D2" w:rsidRDefault="00EC6350" w:rsidP="000B1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6350">
        <w:rPr>
          <w:rFonts w:asciiTheme="majorBidi" w:hAnsiTheme="majorBidi" w:hint="cs"/>
          <w:sz w:val="30"/>
          <w:szCs w:val="30"/>
          <w:cs/>
        </w:rPr>
        <w:t>ณ</w:t>
      </w:r>
      <w:r w:rsidRPr="00EC6350">
        <w:rPr>
          <w:rFonts w:asciiTheme="majorBidi" w:hAnsiTheme="majorBidi"/>
          <w:sz w:val="30"/>
          <w:szCs w:val="30"/>
          <w:cs/>
        </w:rPr>
        <w:t xml:space="preserve"> </w:t>
      </w:r>
      <w:r w:rsidRPr="00EC6350">
        <w:rPr>
          <w:rFonts w:asciiTheme="majorBidi" w:hAnsiTheme="majorBidi" w:hint="cs"/>
          <w:sz w:val="30"/>
          <w:szCs w:val="30"/>
          <w:cs/>
        </w:rPr>
        <w:t>วันที่</w:t>
      </w:r>
      <w:r w:rsidRPr="00EC6350">
        <w:rPr>
          <w:rFonts w:asciiTheme="majorBidi" w:hAnsiTheme="majorBidi"/>
          <w:sz w:val="30"/>
          <w:szCs w:val="30"/>
          <w:cs/>
        </w:rPr>
        <w:t xml:space="preserve"> </w:t>
      </w:r>
      <w:r w:rsidRPr="00EC6350">
        <w:rPr>
          <w:rFonts w:asciiTheme="majorBidi" w:hAnsiTheme="majorBidi" w:cstheme="majorBidi"/>
          <w:sz w:val="30"/>
          <w:szCs w:val="30"/>
        </w:rPr>
        <w:t xml:space="preserve">30 </w:t>
      </w:r>
      <w:r w:rsidR="00D41CA3">
        <w:rPr>
          <w:rFonts w:asciiTheme="majorBidi" w:hAnsiTheme="majorBidi" w:hint="cs"/>
          <w:sz w:val="30"/>
          <w:szCs w:val="30"/>
          <w:cs/>
        </w:rPr>
        <w:t>กันยายน</w:t>
      </w:r>
      <w:r w:rsidRPr="00EC6350">
        <w:rPr>
          <w:rFonts w:asciiTheme="majorBidi" w:hAnsiTheme="majorBidi"/>
          <w:sz w:val="30"/>
          <w:szCs w:val="30"/>
          <w:cs/>
        </w:rPr>
        <w:t xml:space="preserve"> </w:t>
      </w:r>
      <w:r w:rsidRPr="00EC6350">
        <w:rPr>
          <w:rFonts w:asciiTheme="majorBidi" w:hAnsiTheme="majorBidi" w:cstheme="majorBidi"/>
          <w:sz w:val="30"/>
          <w:szCs w:val="30"/>
        </w:rPr>
        <w:t xml:space="preserve">2568 </w:t>
      </w:r>
      <w:r w:rsidRPr="00EC6350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EC6350">
        <w:rPr>
          <w:rFonts w:asciiTheme="majorBidi" w:hAnsiTheme="majorBidi"/>
          <w:sz w:val="30"/>
          <w:szCs w:val="30"/>
          <w:cs/>
        </w:rPr>
        <w:t xml:space="preserve"> </w:t>
      </w:r>
      <w:r w:rsidR="00732ADE">
        <w:rPr>
          <w:rFonts w:asciiTheme="majorBidi" w:hAnsiTheme="majorBidi" w:cstheme="majorBidi"/>
          <w:sz w:val="30"/>
          <w:szCs w:val="30"/>
        </w:rPr>
        <w:t>2.27</w:t>
      </w:r>
      <w:r w:rsidRPr="00EC6350">
        <w:rPr>
          <w:rFonts w:asciiTheme="majorBidi" w:hAnsiTheme="majorBidi" w:cstheme="majorBidi"/>
          <w:sz w:val="30"/>
          <w:szCs w:val="30"/>
        </w:rPr>
        <w:t xml:space="preserve"> </w:t>
      </w:r>
      <w:r w:rsidRPr="00EC6350">
        <w:rPr>
          <w:rFonts w:asciiTheme="majorBidi" w:hAnsiTheme="majorBidi" w:hint="cs"/>
          <w:sz w:val="30"/>
          <w:szCs w:val="30"/>
          <w:cs/>
        </w:rPr>
        <w:t>ล้านหุ้น</w:t>
      </w:r>
      <w:r w:rsidRPr="00EC6350">
        <w:rPr>
          <w:rFonts w:asciiTheme="majorBidi" w:hAnsiTheme="majorBidi"/>
          <w:sz w:val="30"/>
          <w:szCs w:val="30"/>
          <w:cs/>
        </w:rPr>
        <w:t xml:space="preserve"> </w:t>
      </w:r>
      <w:r w:rsidR="00CD3E62">
        <w:rPr>
          <w:rFonts w:asciiTheme="majorBidi" w:hAnsiTheme="majorBidi"/>
          <w:sz w:val="30"/>
          <w:szCs w:val="30"/>
        </w:rPr>
        <w:br/>
      </w:r>
      <w:r w:rsidRPr="005D65D2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5D65D2">
        <w:rPr>
          <w:rFonts w:asciiTheme="majorBidi" w:hAnsiTheme="majorBidi"/>
          <w:sz w:val="30"/>
          <w:szCs w:val="30"/>
          <w:cs/>
        </w:rPr>
        <w:t xml:space="preserve"> </w:t>
      </w:r>
      <w:r w:rsidRPr="005D65D2">
        <w:rPr>
          <w:rFonts w:asciiTheme="majorBidi" w:hAnsiTheme="majorBidi" w:cstheme="majorBidi"/>
          <w:sz w:val="30"/>
          <w:szCs w:val="30"/>
        </w:rPr>
        <w:t>0</w:t>
      </w:r>
      <w:r w:rsidR="00075EDD" w:rsidRPr="005D65D2">
        <w:rPr>
          <w:rFonts w:asciiTheme="majorBidi" w:hAnsiTheme="majorBidi" w:cstheme="majorBidi"/>
          <w:sz w:val="30"/>
          <w:szCs w:val="30"/>
        </w:rPr>
        <w:t>.12</w:t>
      </w:r>
      <w:r w:rsidRPr="005D65D2">
        <w:rPr>
          <w:rFonts w:asciiTheme="majorBidi" w:hAnsiTheme="majorBidi" w:cstheme="majorBidi"/>
          <w:sz w:val="30"/>
          <w:szCs w:val="30"/>
        </w:rPr>
        <w:t xml:space="preserve"> </w:t>
      </w:r>
      <w:r w:rsidRPr="005D65D2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Pr="005D65D2">
        <w:rPr>
          <w:rFonts w:asciiTheme="majorBidi" w:hAnsiTheme="majorBidi"/>
          <w:sz w:val="30"/>
          <w:szCs w:val="30"/>
          <w:cs/>
        </w:rPr>
        <w:t xml:space="preserve"> </w:t>
      </w:r>
      <w:r w:rsidRPr="005D65D2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Pr="005D65D2">
        <w:rPr>
          <w:rFonts w:asciiTheme="majorBidi" w:hAnsiTheme="majorBidi"/>
          <w:sz w:val="30"/>
          <w:szCs w:val="30"/>
          <w:cs/>
        </w:rPr>
        <w:t xml:space="preserve"> </w:t>
      </w:r>
      <w:r w:rsidR="00DB2C1E" w:rsidRPr="005D65D2">
        <w:rPr>
          <w:rFonts w:asciiTheme="majorBidi" w:hAnsiTheme="majorBidi" w:cstheme="majorBidi"/>
          <w:sz w:val="30"/>
          <w:szCs w:val="30"/>
        </w:rPr>
        <w:t xml:space="preserve">41.91 </w:t>
      </w:r>
      <w:r w:rsidRPr="005D65D2">
        <w:rPr>
          <w:rFonts w:asciiTheme="majorBidi" w:hAnsiTheme="majorBidi" w:hint="cs"/>
          <w:sz w:val="30"/>
          <w:szCs w:val="30"/>
          <w:cs/>
        </w:rPr>
        <w:t>ล้านบาท</w:t>
      </w:r>
      <w:r w:rsidRPr="005D65D2">
        <w:rPr>
          <w:rFonts w:asciiTheme="majorBidi" w:hAnsiTheme="majorBidi"/>
          <w:sz w:val="30"/>
          <w:szCs w:val="30"/>
          <w:cs/>
        </w:rPr>
        <w:t xml:space="preserve"> </w:t>
      </w:r>
      <w:r w:rsidRPr="005D65D2">
        <w:rPr>
          <w:rFonts w:asciiTheme="majorBidi" w:hAnsiTheme="majorBidi" w:hint="cs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4FEFCE99" w14:textId="2D238F79" w:rsidR="0074004F" w:rsidRPr="005D65D2" w:rsidRDefault="0074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C2293EC" w14:textId="15C8B5B6" w:rsidR="00761C54" w:rsidRPr="005D65D2" w:rsidRDefault="00761C54" w:rsidP="00761C5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D65D2">
        <w:rPr>
          <w:rFonts w:asciiTheme="majorBidi" w:hAnsiTheme="majorBidi" w:cstheme="majorBidi" w:hint="cs"/>
          <w:sz w:val="30"/>
          <w:szCs w:val="30"/>
          <w:u w:val="none"/>
          <w:cs/>
        </w:rPr>
        <w:t>เงินปันผล</w:t>
      </w:r>
    </w:p>
    <w:p w14:paraId="3C4DD79B" w14:textId="77777777" w:rsidR="007B3CFC" w:rsidRPr="00183EDE" w:rsidRDefault="007B3CFC" w:rsidP="00761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C6481" w14:textId="335AC53F" w:rsidR="00761C54" w:rsidRPr="005D65D2" w:rsidRDefault="00761C54" w:rsidP="00761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65D2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04987AEA" w14:textId="77777777" w:rsidR="00761C54" w:rsidRPr="004F50E5" w:rsidRDefault="00761C54" w:rsidP="007B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761C54" w:rsidRPr="005D65D2" w14:paraId="5D4879E5" w14:textId="77777777" w:rsidTr="00DB3409">
        <w:tc>
          <w:tcPr>
            <w:tcW w:w="1980" w:type="dxa"/>
            <w:vAlign w:val="bottom"/>
          </w:tcPr>
          <w:p w14:paraId="68B01283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C30B93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69FD407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1C95F147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3F55F760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 w:rsidRPr="005D65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5FFFFBC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A6A322A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 w:rsidRPr="005D65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57137CA7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1A1F533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61C54" w:rsidRPr="005D65D2" w14:paraId="1B123851" w14:textId="77777777" w:rsidTr="00DB3409">
        <w:tc>
          <w:tcPr>
            <w:tcW w:w="1980" w:type="dxa"/>
            <w:vAlign w:val="bottom"/>
          </w:tcPr>
          <w:p w14:paraId="40793443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D6C1AA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DD049A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AA5B280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1BDD2DC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A4F0D3A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5BB329A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69911130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D4D571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C54" w:rsidRPr="005D65D2" w14:paraId="2A3EE47D" w14:textId="77777777" w:rsidTr="00DB3409">
        <w:tc>
          <w:tcPr>
            <w:tcW w:w="1980" w:type="dxa"/>
            <w:vAlign w:val="bottom"/>
          </w:tcPr>
          <w:p w14:paraId="250728C2" w14:textId="6CDC2E51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65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D65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1EB3703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4E40035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9E8ED7D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7EB8E08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B49688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4FFC024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27AEBAA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0AF9048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54" w:rsidRPr="005D65D2" w14:paraId="3793A341" w14:textId="77777777" w:rsidTr="00DB3409">
        <w:tc>
          <w:tcPr>
            <w:tcW w:w="1980" w:type="dxa"/>
            <w:vAlign w:val="bottom"/>
          </w:tcPr>
          <w:p w14:paraId="49D06115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5A293C04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7AF05A0A" w14:textId="02B2E9B2" w:rsidR="00761C54" w:rsidRPr="005D65D2" w:rsidRDefault="003B302E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61C54" w:rsidRPr="005D65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1C54"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61C54" w:rsidRPr="005D65D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bottom"/>
          </w:tcPr>
          <w:p w14:paraId="71BB23BF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335748CE" w14:textId="4C1D6C00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D65D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bottom"/>
          </w:tcPr>
          <w:p w14:paraId="3690C866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6B64C86B" w14:textId="3B45AF49" w:rsidR="00761C54" w:rsidRPr="005D65D2" w:rsidRDefault="00C86E45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3" w:type="dxa"/>
            <w:vAlign w:val="bottom"/>
          </w:tcPr>
          <w:p w14:paraId="1469A92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48A455C" w14:textId="5A2F5B51" w:rsidR="00761C54" w:rsidRPr="005D65D2" w:rsidRDefault="00C86E45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/>
                <w:sz w:val="30"/>
                <w:szCs w:val="30"/>
                <w:cs/>
              </w:rPr>
              <w:t>967</w:t>
            </w:r>
          </w:p>
        </w:tc>
      </w:tr>
      <w:tr w:rsidR="00761C54" w:rsidRPr="005D65D2" w14:paraId="10A73698" w14:textId="77777777" w:rsidTr="00DB3409">
        <w:tc>
          <w:tcPr>
            <w:tcW w:w="1980" w:type="dxa"/>
            <w:vAlign w:val="bottom"/>
          </w:tcPr>
          <w:p w14:paraId="35EABD5F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6FA74D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B71FAE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EB275A2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F57B746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31EAFCE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B4B2E3A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E395059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7CC38AE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54" w:rsidRPr="005D65D2" w14:paraId="34CBD9FC" w14:textId="77777777" w:rsidTr="00DB3409">
        <w:tc>
          <w:tcPr>
            <w:tcW w:w="1980" w:type="dxa"/>
            <w:vAlign w:val="bottom"/>
          </w:tcPr>
          <w:p w14:paraId="79E60E5A" w14:textId="037D7336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65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D65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09C18830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09245B8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6898B18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5A9FD19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55F78B5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AA67C50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FFBEA9F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E649C45" w14:textId="77777777" w:rsidR="00761C54" w:rsidRPr="005D65D2" w:rsidRDefault="00761C54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C54" w:rsidRPr="005D65D2" w14:paraId="16772F29" w14:textId="77777777" w:rsidTr="00DB3409">
        <w:tc>
          <w:tcPr>
            <w:tcW w:w="1980" w:type="dxa"/>
            <w:vAlign w:val="bottom"/>
          </w:tcPr>
          <w:p w14:paraId="0B766700" w14:textId="77777777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585A254B" w14:textId="77777777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555943A" w14:textId="3956BB60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D65D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0F2430B7" w14:textId="77777777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A6DA66E" w14:textId="111FBD07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5D65D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vAlign w:val="bottom"/>
          </w:tcPr>
          <w:p w14:paraId="5B96D4E0" w14:textId="77777777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4718C96" w14:textId="5C515E60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43" w:type="dxa"/>
            <w:vAlign w:val="bottom"/>
          </w:tcPr>
          <w:p w14:paraId="532B2FF5" w14:textId="77777777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ADB9F33" w14:textId="325A1455" w:rsidR="00761C54" w:rsidRPr="005D65D2" w:rsidRDefault="00761C54" w:rsidP="0076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65D2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</w:tbl>
    <w:p w14:paraId="4BFA2F54" w14:textId="77777777" w:rsidR="002A6DAB" w:rsidRPr="005D65D2" w:rsidRDefault="003B2C5F" w:rsidP="002A6DAB">
      <w:pPr>
        <w:pStyle w:val="Heading1"/>
        <w:shd w:val="clear" w:color="auto" w:fill="auto"/>
        <w:rPr>
          <w:rFonts w:asciiTheme="majorBidi" w:hAnsiTheme="majorBidi" w:cstheme="majorBidi"/>
          <w:sz w:val="30"/>
          <w:szCs w:val="30"/>
          <w:u w:val="none"/>
        </w:rPr>
      </w:pPr>
      <w:r w:rsidRPr="005D65D2">
        <w:rPr>
          <w:rFonts w:asciiTheme="majorBidi" w:hAnsiTheme="majorBidi" w:cs="Angsana New"/>
          <w:sz w:val="30"/>
          <w:szCs w:val="30"/>
          <w:u w:val="none"/>
          <w:cs/>
        </w:rPr>
        <w:tab/>
      </w:r>
    </w:p>
    <w:p w14:paraId="6449F7BC" w14:textId="717F34FC" w:rsidR="008C68FD" w:rsidRPr="005D65D2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D65D2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183EDE" w:rsidRDefault="00B76AD3" w:rsidP="00AA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Pr="005D65D2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5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4F50E5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9438B" w14:textId="2BD227C9" w:rsidR="00142B03" w:rsidRPr="005D65D2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65D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Pr="005D65D2">
        <w:rPr>
          <w:rFonts w:asciiTheme="majorBidi" w:hAnsiTheme="majorBidi"/>
          <w:sz w:val="30"/>
          <w:szCs w:val="30"/>
          <w:cs/>
        </w:rPr>
        <w:t>หนี้สิน</w:t>
      </w:r>
      <w:r w:rsidRPr="005D65D2">
        <w:rPr>
          <w:rFonts w:asciiTheme="majorBidi" w:hAnsiTheme="majorBidi" w:cstheme="majorBidi"/>
          <w:sz w:val="30"/>
          <w:szCs w:val="30"/>
          <w:cs/>
        </w:rPr>
        <w:t>ทางการเงินรวมถึง</w:t>
      </w:r>
      <w:r w:rsidRPr="005D65D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5D65D2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4D061D" w14:textId="1326DDC8" w:rsidR="00D87C11" w:rsidRPr="005D65D2" w:rsidRDefault="00D87C11" w:rsidP="00AA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83"/>
        <w:gridCol w:w="1151"/>
        <w:gridCol w:w="236"/>
        <w:gridCol w:w="1152"/>
        <w:gridCol w:w="236"/>
        <w:gridCol w:w="824"/>
        <w:gridCol w:w="236"/>
        <w:gridCol w:w="821"/>
        <w:gridCol w:w="236"/>
        <w:gridCol w:w="821"/>
        <w:gridCol w:w="236"/>
        <w:gridCol w:w="821"/>
      </w:tblGrid>
      <w:tr w:rsidR="0077463D" w:rsidRPr="005D65D2" w14:paraId="182853B6" w14:textId="77777777" w:rsidTr="00EE69CA">
        <w:trPr>
          <w:trHeight w:val="261"/>
          <w:tblHeader/>
        </w:trPr>
        <w:tc>
          <w:tcPr>
            <w:tcW w:w="2383" w:type="dxa"/>
            <w:vAlign w:val="bottom"/>
          </w:tcPr>
          <w:p w14:paraId="5E1E61A6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70" w:type="dxa"/>
            <w:gridSpan w:val="11"/>
            <w:vAlign w:val="bottom"/>
          </w:tcPr>
          <w:p w14:paraId="48CDBF15" w14:textId="672A54C9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D65D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7463D" w:rsidRPr="005D65D2" w14:paraId="3B4B4529" w14:textId="77777777" w:rsidTr="001921E9">
        <w:trPr>
          <w:trHeight w:val="261"/>
          <w:tblHeader/>
        </w:trPr>
        <w:tc>
          <w:tcPr>
            <w:tcW w:w="2383" w:type="dxa"/>
            <w:vAlign w:val="bottom"/>
          </w:tcPr>
          <w:p w14:paraId="529DB24F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599" w:type="dxa"/>
            <w:gridSpan w:val="5"/>
            <w:vAlign w:val="bottom"/>
          </w:tcPr>
          <w:p w14:paraId="06CE6F26" w14:textId="0C7405D1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171" w:type="dxa"/>
            <w:gridSpan w:val="6"/>
            <w:vAlign w:val="bottom"/>
          </w:tcPr>
          <w:p w14:paraId="388AAE3E" w14:textId="19A42F01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D65D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5D65D2" w14:paraId="24AE9CC5" w14:textId="77777777" w:rsidTr="001921E9">
        <w:trPr>
          <w:trHeight w:val="261"/>
          <w:tblHeader/>
        </w:trPr>
        <w:tc>
          <w:tcPr>
            <w:tcW w:w="2383" w:type="dxa"/>
            <w:vAlign w:val="bottom"/>
            <w:hideMark/>
          </w:tcPr>
          <w:p w14:paraId="51A8F80E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51" w:type="dxa"/>
            <w:vAlign w:val="bottom"/>
          </w:tcPr>
          <w:p w14:paraId="38866A33" w14:textId="6DFA3AEF" w:rsidR="0077463D" w:rsidRPr="005D65D2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D65D2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</w:t>
            </w:r>
            <w:r w:rsidRPr="005D65D2">
              <w:rPr>
                <w:rFonts w:asciiTheme="majorBidi" w:hAnsiTheme="majorBidi" w:cstheme="majorBidi"/>
                <w:sz w:val="20"/>
              </w:rPr>
              <w:br/>
            </w:r>
            <w:r w:rsidRPr="005D65D2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  <w:vAlign w:val="bottom"/>
          </w:tcPr>
          <w:p w14:paraId="17A4F295" w14:textId="77777777" w:rsidR="0077463D" w:rsidRPr="005D65D2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B500821" w14:textId="4489D102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</w:t>
            </w: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ทุนตัดจำหน่าย</w:t>
            </w:r>
          </w:p>
        </w:tc>
        <w:tc>
          <w:tcPr>
            <w:tcW w:w="236" w:type="dxa"/>
            <w:vAlign w:val="bottom"/>
          </w:tcPr>
          <w:p w14:paraId="1854A18C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01C63D3F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D285502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7F51ED44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5D65D2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5D65D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5083BBF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27E8D38C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65D2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5D65D2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A086E70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20818A98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5D65D2" w14:paraId="26CB9469" w14:textId="77777777" w:rsidTr="001921E9">
        <w:trPr>
          <w:trHeight w:val="261"/>
          <w:tblHeader/>
        </w:trPr>
        <w:tc>
          <w:tcPr>
            <w:tcW w:w="2383" w:type="dxa"/>
            <w:vAlign w:val="bottom"/>
          </w:tcPr>
          <w:p w14:paraId="646A4B66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70" w:type="dxa"/>
            <w:gridSpan w:val="11"/>
            <w:vAlign w:val="bottom"/>
          </w:tcPr>
          <w:p w14:paraId="7E51E503" w14:textId="4C119CBC" w:rsidR="0077463D" w:rsidRPr="005D65D2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5D65D2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5D65D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5D65D2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5D65D2" w14:paraId="6D9E20C9" w14:textId="77777777" w:rsidTr="001921E9">
        <w:trPr>
          <w:trHeight w:val="261"/>
        </w:trPr>
        <w:tc>
          <w:tcPr>
            <w:tcW w:w="2383" w:type="dxa"/>
            <w:vAlign w:val="bottom"/>
            <w:hideMark/>
          </w:tcPr>
          <w:p w14:paraId="79CEB162" w14:textId="2F2F81A6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761C54"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EA5D6D"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  <w:r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2568</w:t>
            </w:r>
          </w:p>
        </w:tc>
        <w:tc>
          <w:tcPr>
            <w:tcW w:w="1151" w:type="dxa"/>
            <w:vAlign w:val="bottom"/>
          </w:tcPr>
          <w:p w14:paraId="64B082CD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296D00E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D95634D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0F5C76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335AEC64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22B83C8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A6B6620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39A4A1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6D8783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7F469F5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691ACC8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5D65D2" w14:paraId="633D054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665CBEB2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  <w:vAlign w:val="bottom"/>
          </w:tcPr>
          <w:p w14:paraId="7C464E4A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3677BA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3373B8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EAFE42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62290E75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C1C769E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AFF7C9D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65C7E7B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56D20A7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68A9D0E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EB7FBA0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5D65D2" w14:paraId="2F192CA3" w14:textId="77777777" w:rsidTr="00E36470">
        <w:trPr>
          <w:trHeight w:val="261"/>
        </w:trPr>
        <w:tc>
          <w:tcPr>
            <w:tcW w:w="2383" w:type="dxa"/>
            <w:vAlign w:val="bottom"/>
          </w:tcPr>
          <w:p w14:paraId="4B7429C0" w14:textId="77C59772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5D65D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51" w:type="dxa"/>
            <w:vAlign w:val="bottom"/>
          </w:tcPr>
          <w:p w14:paraId="181BA4B2" w14:textId="35AD7B53" w:rsidR="0077463D" w:rsidRPr="005D65D2" w:rsidRDefault="00B048DB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778A01B3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13EB4E0" w14:textId="629B914E" w:rsidR="0077463D" w:rsidRPr="005D65D2" w:rsidRDefault="001B629E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5D65D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DADCBC4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F6F089B" w14:textId="05223A1A" w:rsidR="0077463D" w:rsidRPr="005D65D2" w:rsidRDefault="001B629E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1A9D317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13D658" w14:textId="0D1BA5FB" w:rsidR="0077463D" w:rsidRPr="005D65D2" w:rsidRDefault="001B629E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7312E8A0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77334D7" w14:textId="78BB39F0" w:rsidR="0077463D" w:rsidRPr="005D65D2" w:rsidRDefault="001B629E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D65D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9BEF98A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E781062" w14:textId="41AAAF63" w:rsidR="0077463D" w:rsidRPr="005D65D2" w:rsidRDefault="001B629E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</w:p>
        </w:tc>
      </w:tr>
      <w:tr w:rsidR="00EE69CA" w:rsidRPr="005D65D2" w14:paraId="7571082F" w14:textId="77777777" w:rsidTr="007B3CFC">
        <w:trPr>
          <w:trHeight w:val="60"/>
        </w:trPr>
        <w:tc>
          <w:tcPr>
            <w:tcW w:w="2383" w:type="dxa"/>
            <w:vAlign w:val="bottom"/>
          </w:tcPr>
          <w:p w14:paraId="5BC598AF" w14:textId="77777777" w:rsidR="00EE69CA" w:rsidRPr="005D65D2" w:rsidRDefault="00EE69CA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"/>
                <w:szCs w:val="2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467F5574" w14:textId="77777777" w:rsidR="00EE69CA" w:rsidRPr="005D65D2" w:rsidRDefault="00EE69CA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1DFE21DA" w14:textId="77777777" w:rsidR="00EE69CA" w:rsidRPr="005D65D2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657273" w14:textId="77777777" w:rsidR="00EE69CA" w:rsidRPr="005D65D2" w:rsidRDefault="00EE69CA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03E47FD8" w14:textId="77777777" w:rsidR="00EE69CA" w:rsidRPr="005D65D2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4" w:type="dxa"/>
            <w:vAlign w:val="bottom"/>
          </w:tcPr>
          <w:p w14:paraId="700941AE" w14:textId="77777777" w:rsidR="00EE69CA" w:rsidRPr="005D65D2" w:rsidRDefault="00EE69CA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2E29A39A" w14:textId="77777777" w:rsidR="00EE69CA" w:rsidRPr="005D65D2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14:paraId="0E761A4C" w14:textId="77777777" w:rsidR="00EE69CA" w:rsidRPr="005D65D2" w:rsidRDefault="00EE69CA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63DB96CC" w14:textId="77777777" w:rsidR="00EE69CA" w:rsidRPr="005D65D2" w:rsidRDefault="00EE69CA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14:paraId="7A34EAFF" w14:textId="77777777" w:rsidR="00EE69CA" w:rsidRPr="005D65D2" w:rsidRDefault="00EE69CA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vAlign w:val="bottom"/>
          </w:tcPr>
          <w:p w14:paraId="5B281F23" w14:textId="77777777" w:rsidR="00EE69CA" w:rsidRPr="005D65D2" w:rsidRDefault="00EE69CA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21" w:type="dxa"/>
            <w:vAlign w:val="bottom"/>
          </w:tcPr>
          <w:p w14:paraId="2D3F6E23" w14:textId="77777777" w:rsidR="00EE69CA" w:rsidRPr="005D65D2" w:rsidRDefault="00EE69CA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7463D" w:rsidRPr="005D65D2" w14:paraId="13130ADC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3D2230F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5D65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  <w:vAlign w:val="bottom"/>
          </w:tcPr>
          <w:p w14:paraId="49EE942A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B6DE75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21D44C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7DA34B7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5925006F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8E85C0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5AE1861" w14:textId="77777777" w:rsidR="0077463D" w:rsidRPr="005D65D2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2E9FE02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5C2521F" w14:textId="77777777" w:rsidR="0077463D" w:rsidRPr="005D65D2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D51601" w14:textId="77777777" w:rsidR="0077463D" w:rsidRPr="005D65D2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BB9D452" w14:textId="77777777" w:rsidR="0077463D" w:rsidRPr="005D65D2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12C62" w:rsidRPr="00EF18C5" w14:paraId="6B871D4D" w14:textId="77777777" w:rsidTr="005D65D2">
        <w:trPr>
          <w:trHeight w:val="261"/>
        </w:trPr>
        <w:tc>
          <w:tcPr>
            <w:tcW w:w="2383" w:type="dxa"/>
            <w:vAlign w:val="bottom"/>
          </w:tcPr>
          <w:p w14:paraId="07DF8BCF" w14:textId="77777777" w:rsidR="00B12C62" w:rsidRPr="005D65D2" w:rsidRDefault="00B12C62" w:rsidP="00B1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D65D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51" w:type="dxa"/>
            <w:vAlign w:val="bottom"/>
          </w:tcPr>
          <w:p w14:paraId="21274860" w14:textId="4F6D98BF" w:rsidR="00B12C62" w:rsidRPr="005D65D2" w:rsidRDefault="00B12C62" w:rsidP="00B12C6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1050A1" w14:textId="77777777" w:rsidR="00B12C62" w:rsidRPr="005D65D2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F24F493" w14:textId="48769F41" w:rsidR="00B12C62" w:rsidRPr="005D65D2" w:rsidRDefault="00B12C62" w:rsidP="00B12C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val="en-US" w:bidi="th-TH"/>
              </w:rPr>
              <w:t>6,145</w:t>
            </w:r>
          </w:p>
        </w:tc>
        <w:tc>
          <w:tcPr>
            <w:tcW w:w="236" w:type="dxa"/>
            <w:vAlign w:val="bottom"/>
          </w:tcPr>
          <w:p w14:paraId="37C785FE" w14:textId="77777777" w:rsidR="00B12C62" w:rsidRPr="005D65D2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C6C2BE6" w14:textId="62086CAF" w:rsidR="00B12C62" w:rsidRPr="005D65D2" w:rsidRDefault="00B12C62" w:rsidP="00B12C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val="en-US" w:bidi="th-TH"/>
              </w:rPr>
              <w:t>6,145</w:t>
            </w:r>
          </w:p>
        </w:tc>
        <w:tc>
          <w:tcPr>
            <w:tcW w:w="236" w:type="dxa"/>
            <w:vAlign w:val="bottom"/>
          </w:tcPr>
          <w:p w14:paraId="5CDD1375" w14:textId="77777777" w:rsidR="00B12C62" w:rsidRPr="005D65D2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4067EA" w14:textId="4DA063EB" w:rsidR="00B12C62" w:rsidRPr="005D65D2" w:rsidRDefault="00B12C62" w:rsidP="00B12C6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DF51E0" w14:textId="77777777" w:rsidR="00B12C62" w:rsidRPr="005D65D2" w:rsidRDefault="00B12C62" w:rsidP="00B1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754DE5C" w14:textId="0A540BB3" w:rsidR="00B12C62" w:rsidRPr="005D65D2" w:rsidRDefault="0086038E" w:rsidP="00B12C62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D65D2">
              <w:rPr>
                <w:rFonts w:asciiTheme="majorBidi" w:hAnsiTheme="majorBidi" w:cstheme="majorBidi"/>
                <w:szCs w:val="22"/>
                <w:lang w:val="en-US" w:bidi="th-TH"/>
              </w:rPr>
              <w:t>6,2</w:t>
            </w:r>
            <w:r w:rsidR="00D0672A" w:rsidRPr="005D65D2">
              <w:rPr>
                <w:rFonts w:asciiTheme="majorBidi" w:hAnsiTheme="majorBidi" w:cstheme="majorBidi"/>
                <w:szCs w:val="22"/>
                <w:lang w:val="en-US" w:bidi="th-TH"/>
              </w:rPr>
              <w:t>89</w:t>
            </w:r>
          </w:p>
        </w:tc>
        <w:tc>
          <w:tcPr>
            <w:tcW w:w="236" w:type="dxa"/>
            <w:vAlign w:val="bottom"/>
          </w:tcPr>
          <w:p w14:paraId="2DE33D0D" w14:textId="77777777" w:rsidR="00B12C62" w:rsidRPr="005D65D2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1A9D619" w14:textId="3BDC999E" w:rsidR="00B12C62" w:rsidRPr="002D1594" w:rsidRDefault="00D0672A" w:rsidP="00B12C6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5D65D2">
              <w:rPr>
                <w:rFonts w:asciiTheme="majorBidi" w:hAnsiTheme="majorBidi" w:cstheme="majorBidi"/>
                <w:szCs w:val="22"/>
                <w:lang w:val="en-US"/>
              </w:rPr>
              <w:t>6,289</w:t>
            </w:r>
          </w:p>
        </w:tc>
      </w:tr>
      <w:tr w:rsidR="00B12C62" w:rsidRPr="002C60A7" w14:paraId="255A41B3" w14:textId="77777777" w:rsidTr="00E5502A">
        <w:trPr>
          <w:trHeight w:val="261"/>
        </w:trPr>
        <w:tc>
          <w:tcPr>
            <w:tcW w:w="2383" w:type="dxa"/>
            <w:vAlign w:val="bottom"/>
          </w:tcPr>
          <w:p w14:paraId="397BF0DC" w14:textId="77777777" w:rsidR="00B12C62" w:rsidRPr="00EF18C5" w:rsidRDefault="00B12C62" w:rsidP="00B1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51" w:type="dxa"/>
            <w:vAlign w:val="bottom"/>
          </w:tcPr>
          <w:p w14:paraId="2CC663AB" w14:textId="3A89A58A" w:rsidR="00B12C62" w:rsidRPr="00EF18C5" w:rsidRDefault="00B12C62" w:rsidP="00B12C6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EA51F0" w14:textId="77777777" w:rsidR="00B12C62" w:rsidRPr="00EF18C5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559EC75" w14:textId="1E9D35F7" w:rsidR="00B12C62" w:rsidRPr="004208E9" w:rsidRDefault="00B12C62" w:rsidP="00B12C6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</w:t>
            </w:r>
            <w:r w:rsidR="00221FBF">
              <w:rPr>
                <w:rFonts w:asciiTheme="majorBidi" w:hAnsiTheme="majorBidi" w:cstheme="majorBidi"/>
                <w:szCs w:val="22"/>
                <w:lang w:val="en-US" w:bidi="th-TH"/>
              </w:rPr>
              <w:t>826</w:t>
            </w:r>
          </w:p>
        </w:tc>
        <w:tc>
          <w:tcPr>
            <w:tcW w:w="236" w:type="dxa"/>
            <w:vAlign w:val="bottom"/>
          </w:tcPr>
          <w:p w14:paraId="45D136EB" w14:textId="77777777" w:rsidR="00B12C62" w:rsidRPr="004208E9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0634BD3A" w14:textId="5FA61DDC" w:rsidR="00B12C62" w:rsidRPr="004208E9" w:rsidRDefault="00B12C62" w:rsidP="00B12C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</w:t>
            </w:r>
            <w:r w:rsidR="00221FBF">
              <w:rPr>
                <w:rFonts w:asciiTheme="majorBidi" w:hAnsiTheme="majorBidi" w:cstheme="majorBidi"/>
                <w:szCs w:val="22"/>
                <w:lang w:val="en-US" w:bidi="th-TH"/>
              </w:rPr>
              <w:t>826</w:t>
            </w:r>
          </w:p>
        </w:tc>
        <w:tc>
          <w:tcPr>
            <w:tcW w:w="236" w:type="dxa"/>
            <w:vAlign w:val="bottom"/>
          </w:tcPr>
          <w:p w14:paraId="304C041B" w14:textId="77777777" w:rsidR="00B12C62" w:rsidRPr="004208E9" w:rsidRDefault="00B12C62" w:rsidP="00B12C6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F4655D3" w14:textId="5B9B1F75" w:rsidR="00B12C62" w:rsidRPr="004208E9" w:rsidRDefault="00E5502A" w:rsidP="00B12C62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6,844</w:t>
            </w:r>
          </w:p>
        </w:tc>
        <w:tc>
          <w:tcPr>
            <w:tcW w:w="236" w:type="dxa"/>
            <w:vAlign w:val="bottom"/>
          </w:tcPr>
          <w:p w14:paraId="78576D92" w14:textId="77777777" w:rsidR="00B12C62" w:rsidRPr="004208E9" w:rsidRDefault="00B12C62" w:rsidP="00B12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D1365DC" w14:textId="6DE47B1F" w:rsidR="00B12C62" w:rsidRPr="004208E9" w:rsidRDefault="00F176DE" w:rsidP="00B12C6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C379172" w14:textId="77777777" w:rsidR="00B12C62" w:rsidRPr="004208E9" w:rsidRDefault="00B12C62" w:rsidP="00B12C6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7AD3AB29" w14:textId="0DAB3822" w:rsidR="00B12C62" w:rsidRPr="004208E9" w:rsidRDefault="00E5502A" w:rsidP="00B12C6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6,844</w:t>
            </w:r>
          </w:p>
        </w:tc>
      </w:tr>
      <w:tr w:rsidR="0077463D" w:rsidRPr="00EF18C5" w14:paraId="6B5E232B" w14:textId="77777777" w:rsidTr="001A557B">
        <w:trPr>
          <w:trHeight w:val="261"/>
        </w:trPr>
        <w:tc>
          <w:tcPr>
            <w:tcW w:w="2383" w:type="dxa"/>
            <w:vAlign w:val="bottom"/>
          </w:tcPr>
          <w:p w14:paraId="129748F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51" w:type="dxa"/>
            <w:vAlign w:val="bottom"/>
          </w:tcPr>
          <w:p w14:paraId="073D5A82" w14:textId="49ABB154" w:rsidR="0077463D" w:rsidRPr="00F25AF0" w:rsidRDefault="001E5109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57C5D68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868A38B" w14:textId="5ABEAD9E" w:rsidR="0077463D" w:rsidRPr="00EF18C5" w:rsidRDefault="001E5109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6C37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6895A05E" w14:textId="7F858B48" w:rsidR="0077463D" w:rsidRPr="00EF18C5" w:rsidRDefault="001E5109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4F3624D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2F4AA1" w14:textId="6BAED32D" w:rsidR="0077463D" w:rsidRPr="00EF18C5" w:rsidRDefault="001E5109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104EE120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D1F4BFC" w14:textId="2CE867B9" w:rsidR="0077463D" w:rsidRPr="00EF18C5" w:rsidRDefault="001E5109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4B2E7B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E6FA01D" w14:textId="5047EBDE" w:rsidR="0077463D" w:rsidRPr="00EF18C5" w:rsidRDefault="002270F2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</w:tr>
      <w:tr w:rsidR="0077463D" w:rsidRPr="00EF18C5" w14:paraId="50354776" w14:textId="77777777" w:rsidTr="005451E9">
        <w:trPr>
          <w:trHeight w:val="261"/>
        </w:trPr>
        <w:tc>
          <w:tcPr>
            <w:tcW w:w="2383" w:type="dxa"/>
            <w:vAlign w:val="bottom"/>
          </w:tcPr>
          <w:p w14:paraId="15781006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1" w:type="dxa"/>
            <w:vAlign w:val="bottom"/>
          </w:tcPr>
          <w:p w14:paraId="67A82C9A" w14:textId="6AE00024" w:rsidR="0077463D" w:rsidRPr="008902DD" w:rsidRDefault="001E5109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C410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8A00E2B" w14:textId="7740A7A3" w:rsidR="0077463D" w:rsidRPr="00EF18C5" w:rsidRDefault="001E5109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1,508</w:t>
            </w:r>
          </w:p>
        </w:tc>
        <w:tc>
          <w:tcPr>
            <w:tcW w:w="236" w:type="dxa"/>
            <w:vAlign w:val="bottom"/>
          </w:tcPr>
          <w:p w14:paraId="0F4C5A0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F272A57" w14:textId="0F16E6E6" w:rsidR="0077463D" w:rsidRPr="00EF18C5" w:rsidRDefault="001E5109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1,508</w:t>
            </w:r>
          </w:p>
        </w:tc>
        <w:tc>
          <w:tcPr>
            <w:tcW w:w="236" w:type="dxa"/>
            <w:vAlign w:val="bottom"/>
          </w:tcPr>
          <w:p w14:paraId="1C903D5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48E4EFB" w14:textId="7CA4AE16" w:rsidR="0077463D" w:rsidRPr="00EF18C5" w:rsidRDefault="001E5109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78D03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D9CB4B" w14:textId="6D503655" w:rsidR="0077463D" w:rsidRPr="00EF18C5" w:rsidRDefault="00B34D9B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5451E9">
              <w:rPr>
                <w:rFonts w:asciiTheme="majorBidi" w:hAnsiTheme="majorBidi" w:cstheme="majorBidi"/>
                <w:szCs w:val="22"/>
              </w:rPr>
              <w:t>450</w:t>
            </w:r>
          </w:p>
        </w:tc>
        <w:tc>
          <w:tcPr>
            <w:tcW w:w="236" w:type="dxa"/>
            <w:vAlign w:val="bottom"/>
          </w:tcPr>
          <w:p w14:paraId="5158BDE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479656F" w14:textId="31D59EE7" w:rsidR="0077463D" w:rsidRPr="00EF18C5" w:rsidRDefault="005451E9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1,450</w:t>
            </w:r>
          </w:p>
        </w:tc>
      </w:tr>
      <w:tr w:rsidR="004B0ADB" w:rsidRPr="00EF18C5" w14:paraId="53D0BE2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C77F727" w14:textId="77777777" w:rsidR="004B0ADB" w:rsidRPr="00EF18C5" w:rsidRDefault="004B0ADB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1519180" w14:textId="77777777" w:rsidR="004B0ADB" w:rsidRPr="008902DD" w:rsidRDefault="004B0ADB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479891" w14:textId="77777777" w:rsidR="004B0ADB" w:rsidRPr="00EF18C5" w:rsidRDefault="004B0ADB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2B4CDF0" w14:textId="77777777" w:rsidR="004B0ADB" w:rsidRPr="00EF18C5" w:rsidRDefault="004B0ADB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4D532B" w14:textId="77777777" w:rsidR="004B0ADB" w:rsidRPr="00EF18C5" w:rsidRDefault="004B0ADB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0A7C7071" w14:textId="77777777" w:rsidR="004B0ADB" w:rsidRPr="00EF18C5" w:rsidRDefault="004B0ADB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2F24E07" w14:textId="77777777" w:rsidR="004B0ADB" w:rsidRPr="00EF18C5" w:rsidRDefault="004B0ADB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4A85E7A" w14:textId="77777777" w:rsidR="004B0ADB" w:rsidRPr="00EF18C5" w:rsidRDefault="004B0ADB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3D326E" w14:textId="77777777" w:rsidR="004B0ADB" w:rsidRPr="00EF18C5" w:rsidRDefault="004B0ADB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C48413" w14:textId="77777777" w:rsidR="004B0ADB" w:rsidRPr="00EF18C5" w:rsidRDefault="004B0ADB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160B85C7" w14:textId="77777777" w:rsidR="004B0ADB" w:rsidRPr="00EF18C5" w:rsidRDefault="004B0ADB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317D199" w14:textId="77777777" w:rsidR="004B0ADB" w:rsidRPr="00EF18C5" w:rsidRDefault="004B0ADB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2ED291B0" w14:textId="77777777" w:rsidTr="001921E9">
        <w:trPr>
          <w:trHeight w:val="261"/>
        </w:trPr>
        <w:tc>
          <w:tcPr>
            <w:tcW w:w="2383" w:type="dxa"/>
            <w:vAlign w:val="bottom"/>
            <w:hideMark/>
          </w:tcPr>
          <w:p w14:paraId="7F94CD71" w14:textId="5B6CD5C8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51" w:type="dxa"/>
            <w:vAlign w:val="bottom"/>
          </w:tcPr>
          <w:p w14:paraId="1A4B5A7C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DAF89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FDEAAF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C50E08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5C17F7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44DB5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B9E8479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B4CEB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0FFDDA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E683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05CAFD6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EF18C5" w14:paraId="0C8960DC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F2BEAF9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1" w:type="dxa"/>
            <w:vAlign w:val="bottom"/>
          </w:tcPr>
          <w:p w14:paraId="410AC0D8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4E4D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AF587F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BE2F41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CBC505B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63A01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C01041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E07DF9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1A9FB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B6F12B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F2DD677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77463D" w:rsidRPr="00EF18C5" w14:paraId="07894271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D79CB8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51" w:type="dxa"/>
            <w:vAlign w:val="bottom"/>
          </w:tcPr>
          <w:p w14:paraId="51ED5A55" w14:textId="474486A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4725CD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19AF44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E5FDBEB" w14:textId="4C3D6146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84781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B012E7B" w14:textId="73FF5B9C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1760E9C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BF4F02C" w14:textId="588A01C7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7EAEBE5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0CA1C0E" w14:textId="785FAA6C" w:rsidR="0077463D" w:rsidRPr="0067106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A2FAF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B8279D8" w14:textId="40F1A2A6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</w:rPr>
              <w:t>20</w:t>
            </w:r>
          </w:p>
        </w:tc>
      </w:tr>
      <w:tr w:rsidR="0077463D" w:rsidRPr="003D07AF" w14:paraId="7C7DDA72" w14:textId="77777777" w:rsidTr="001921E9">
        <w:trPr>
          <w:trHeight w:val="70"/>
        </w:trPr>
        <w:tc>
          <w:tcPr>
            <w:tcW w:w="2383" w:type="dxa"/>
            <w:vAlign w:val="bottom"/>
          </w:tcPr>
          <w:p w14:paraId="37C69CFA" w14:textId="77777777" w:rsidR="0077463D" w:rsidRPr="00FF0988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266A375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6997621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D93350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A927C8C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4" w:type="dxa"/>
            <w:vAlign w:val="bottom"/>
          </w:tcPr>
          <w:p w14:paraId="50C0E3B2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2EBFF87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02B6AC0C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4F2FF35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69356C98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193F9FB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64E9E833" w14:textId="77777777" w:rsidR="0077463D" w:rsidRPr="00FF0988" w:rsidRDefault="0077463D" w:rsidP="003D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77463D" w:rsidRPr="00EF18C5" w14:paraId="15CE3715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0332332A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1" w:type="dxa"/>
            <w:vAlign w:val="bottom"/>
          </w:tcPr>
          <w:p w14:paraId="7581751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76C5A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9C4AED9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9746E9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62C41DDA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BA237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7EF5BF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4A783AB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97323C4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12FFEB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94C0E53" w14:textId="77777777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131D9642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4A943FAD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51" w:type="dxa"/>
            <w:vAlign w:val="bottom"/>
          </w:tcPr>
          <w:p w14:paraId="0AE37240" w14:textId="3AC6B7C8" w:rsidR="0077463D" w:rsidRPr="002E150A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A2C7F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D769759" w14:textId="180FB7E3" w:rsidR="0077463D" w:rsidRPr="00953CFF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298</w:t>
            </w:r>
          </w:p>
        </w:tc>
        <w:tc>
          <w:tcPr>
            <w:tcW w:w="236" w:type="dxa"/>
            <w:vAlign w:val="bottom"/>
          </w:tcPr>
          <w:p w14:paraId="1998E662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9CB0828" w14:textId="2808E2E2" w:rsidR="0077463D" w:rsidRPr="00EF18C5" w:rsidRDefault="00745234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298</w:t>
            </w:r>
          </w:p>
        </w:tc>
        <w:tc>
          <w:tcPr>
            <w:tcW w:w="236" w:type="dxa"/>
            <w:vAlign w:val="bottom"/>
          </w:tcPr>
          <w:p w14:paraId="1D04B61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8CAFFE6" w14:textId="56F70D2C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C80F70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C0549AD" w14:textId="02289E23" w:rsidR="0077463D" w:rsidRPr="00EF18C5" w:rsidRDefault="00065F38" w:rsidP="00C52F0C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65F3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CD2D2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1E853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8E2E2A4" w14:textId="63E7360A" w:rsidR="0077463D" w:rsidRPr="00EF18C5" w:rsidRDefault="00065F38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65F38"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CD2D23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953CFF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77463D" w:rsidRPr="00EF18C5" w14:paraId="3C506571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11A0BE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51" w:type="dxa"/>
            <w:vAlign w:val="bottom"/>
          </w:tcPr>
          <w:p w14:paraId="68355CFC" w14:textId="7A6306FC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3D109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DEAD601" w14:textId="34273426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052090F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4D6570AD" w14:textId="600391E2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47A071B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1385824" w14:textId="1E24A39D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36966">
              <w:rPr>
                <w:rFonts w:asciiTheme="majorBidi" w:hAnsiTheme="majorBidi" w:cs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vAlign w:val="bottom"/>
          </w:tcPr>
          <w:p w14:paraId="199A604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26C5FBB" w14:textId="2DC98BB3" w:rsidR="0077463D" w:rsidRPr="006B179A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A15DE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9C4003" w14:textId="4F787B45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F226E2">
              <w:rPr>
                <w:rFonts w:asciiTheme="majorBidi" w:hAnsiTheme="majorBidi" w:cstheme="majorBidi"/>
                <w:szCs w:val="22"/>
                <w:lang w:bidi="th-TH"/>
              </w:rPr>
              <w:t>208</w:t>
            </w:r>
          </w:p>
        </w:tc>
      </w:tr>
      <w:tr w:rsidR="0077463D" w:rsidRPr="00EF18C5" w14:paraId="0C0FB999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73507C49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151" w:type="dxa"/>
            <w:vAlign w:val="bottom"/>
          </w:tcPr>
          <w:p w14:paraId="0675835D" w14:textId="6F2C93D5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653D2D5F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7D6D41C" w14:textId="0079025F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9400C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73EF8F03" w14:textId="26E3C13B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484E5E6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1894AA7" w14:textId="568B70BD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0B018DF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5B0C18E" w14:textId="0E8DC0B9" w:rsidR="0077463D" w:rsidRPr="006B179A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FE551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013361C" w14:textId="4C4ECE3B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77463D" w:rsidRPr="00E2276A" w14:paraId="303805D4" w14:textId="77777777" w:rsidTr="001921E9">
        <w:trPr>
          <w:trHeight w:val="261"/>
        </w:trPr>
        <w:tc>
          <w:tcPr>
            <w:tcW w:w="2383" w:type="dxa"/>
            <w:vAlign w:val="bottom"/>
          </w:tcPr>
          <w:p w14:paraId="524FEBDC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1" w:type="dxa"/>
            <w:vAlign w:val="bottom"/>
          </w:tcPr>
          <w:p w14:paraId="33144CE6" w14:textId="11D0BA26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D6EA5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DCEE42" w14:textId="0668C8CF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vAlign w:val="bottom"/>
          </w:tcPr>
          <w:p w14:paraId="7CAD430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1DF1307F" w14:textId="12CFC3D3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vAlign w:val="bottom"/>
          </w:tcPr>
          <w:p w14:paraId="48DE409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160D380" w14:textId="35B34E8A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9E858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E757671" w14:textId="28B21A35" w:rsidR="0077463D" w:rsidRPr="00EF18C5" w:rsidRDefault="0077463D" w:rsidP="00C52F0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Pr="00547F48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236" w:type="dxa"/>
            <w:vAlign w:val="bottom"/>
          </w:tcPr>
          <w:p w14:paraId="3B4DA43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CA0CF28" w14:textId="598D0FA8" w:rsidR="0077463D" w:rsidRPr="00EF18C5" w:rsidRDefault="0077463D" w:rsidP="001921E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</w:tr>
    </w:tbl>
    <w:p w14:paraId="2EE5498D" w14:textId="77777777" w:rsidR="00C64AF2" w:rsidRPr="00B32511" w:rsidRDefault="00C64AF2" w:rsidP="00EE69C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1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184"/>
        <w:gridCol w:w="236"/>
        <w:gridCol w:w="1152"/>
        <w:gridCol w:w="236"/>
        <w:gridCol w:w="810"/>
        <w:gridCol w:w="11"/>
        <w:gridCol w:w="236"/>
        <w:gridCol w:w="821"/>
        <w:gridCol w:w="236"/>
        <w:gridCol w:w="821"/>
        <w:gridCol w:w="236"/>
        <w:gridCol w:w="807"/>
        <w:gridCol w:w="14"/>
      </w:tblGrid>
      <w:tr w:rsidR="0077463D" w:rsidRPr="00EF18C5" w14:paraId="395EAEC4" w14:textId="77777777" w:rsidTr="005D2166">
        <w:trPr>
          <w:trHeight w:val="261"/>
          <w:tblHeader/>
        </w:trPr>
        <w:tc>
          <w:tcPr>
            <w:tcW w:w="2358" w:type="dxa"/>
            <w:vAlign w:val="bottom"/>
          </w:tcPr>
          <w:p w14:paraId="492F975F" w14:textId="4E24B3B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</w:tcPr>
          <w:p w14:paraId="41CEE61D" w14:textId="570C2E9F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7463D" w:rsidRPr="00EF18C5" w14:paraId="3C7057BC" w14:textId="77777777" w:rsidTr="005D2166">
        <w:trPr>
          <w:gridAfter w:val="1"/>
          <w:wAfter w:w="14" w:type="dxa"/>
          <w:trHeight w:val="261"/>
          <w:tblHeader/>
        </w:trPr>
        <w:tc>
          <w:tcPr>
            <w:tcW w:w="2358" w:type="dxa"/>
            <w:vAlign w:val="bottom"/>
          </w:tcPr>
          <w:p w14:paraId="006372F1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18" w:type="dxa"/>
            <w:gridSpan w:val="5"/>
          </w:tcPr>
          <w:p w14:paraId="023D43F2" w14:textId="445F2C2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168" w:type="dxa"/>
            <w:gridSpan w:val="7"/>
            <w:vAlign w:val="bottom"/>
          </w:tcPr>
          <w:p w14:paraId="03645DD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7463D" w:rsidRPr="00EF18C5" w14:paraId="3C3E8C52" w14:textId="77777777" w:rsidTr="005D2166">
        <w:trPr>
          <w:trHeight w:val="261"/>
          <w:tblHeader/>
        </w:trPr>
        <w:tc>
          <w:tcPr>
            <w:tcW w:w="2358" w:type="dxa"/>
            <w:vAlign w:val="bottom"/>
            <w:hideMark/>
          </w:tcPr>
          <w:p w14:paraId="3CE2970F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4" w:type="dxa"/>
            <w:vAlign w:val="bottom"/>
          </w:tcPr>
          <w:p w14:paraId="3DC861E6" w14:textId="60BBC1FA" w:rsidR="0077463D" w:rsidRPr="005D2166" w:rsidRDefault="0077463D" w:rsidP="005D21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</w:t>
            </w:r>
            <w:r w:rsidR="005D2166">
              <w:rPr>
                <w:rFonts w:asciiTheme="majorBidi" w:hAnsiTheme="majorBidi" w:cstheme="majorBidi"/>
                <w:sz w:val="20"/>
                <w:cs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6" w:type="dxa"/>
            <w:vAlign w:val="bottom"/>
          </w:tcPr>
          <w:p w14:paraId="6CDBB5FE" w14:textId="2C4AF959" w:rsidR="0077463D" w:rsidRPr="00EF18C5" w:rsidRDefault="0077463D" w:rsidP="0077463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3E1CA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833F23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BE11B2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55DC615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  <w:hideMark/>
          </w:tcPr>
          <w:p w14:paraId="028F3833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B6BBE17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  <w:hideMark/>
          </w:tcPr>
          <w:p w14:paraId="7F684FB8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FC7551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  <w:hideMark/>
          </w:tcPr>
          <w:p w14:paraId="7D18D20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7463D" w:rsidRPr="00EF18C5" w14:paraId="04B2EA93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322AF2C3" w14:textId="77777777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  <w:vAlign w:val="bottom"/>
          </w:tcPr>
          <w:p w14:paraId="2E72C9C2" w14:textId="2D3DF1F1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77463D" w:rsidRPr="00EF18C5" w14:paraId="29505929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0D521EDF" w14:textId="4592C755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761C5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EA5D6D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14:paraId="07D4E0E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D60E526" w14:textId="60ACBEF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943B467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56CA5D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422FB74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155C8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78B29D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D0060E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784F35E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794466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141EDE6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77463D" w:rsidRPr="00EF18C5" w14:paraId="7FF19E09" w14:textId="77777777" w:rsidTr="005D2166">
        <w:trPr>
          <w:trHeight w:val="261"/>
        </w:trPr>
        <w:tc>
          <w:tcPr>
            <w:tcW w:w="2358" w:type="dxa"/>
            <w:vAlign w:val="bottom"/>
            <w:hideMark/>
          </w:tcPr>
          <w:p w14:paraId="0A79541D" w14:textId="76365B86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7F9E6CF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8D28EF" w14:textId="4A6C6089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684F70" w14:textId="77777777" w:rsidR="0077463D" w:rsidRPr="00EF18C5" w:rsidRDefault="0077463D" w:rsidP="00C01561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BC43D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5838C3D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2A7C0A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8976F63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98E7D4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9029912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B6EDF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BD470A0" w14:textId="77777777" w:rsidR="0077463D" w:rsidRPr="00EF18C5" w:rsidRDefault="0077463D" w:rsidP="0077463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360524" w:rsidRPr="00EF18C5" w14:paraId="3A3CAB20" w14:textId="77777777" w:rsidTr="00C415E4">
        <w:trPr>
          <w:trHeight w:val="70"/>
        </w:trPr>
        <w:tc>
          <w:tcPr>
            <w:tcW w:w="2358" w:type="dxa"/>
            <w:vAlign w:val="bottom"/>
          </w:tcPr>
          <w:p w14:paraId="781A5D0C" w14:textId="3BA2EDE0" w:rsidR="00360524" w:rsidRPr="000F7F2D" w:rsidRDefault="00360524" w:rsidP="00360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0ADD11E6" w14:textId="7A259823" w:rsidR="00360524" w:rsidRPr="00D956C9" w:rsidRDefault="00360524" w:rsidP="0036052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044BE4" w14:textId="77777777" w:rsidR="00360524" w:rsidRPr="00D956C9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5E05187" w14:textId="17D42330" w:rsidR="00360524" w:rsidRPr="00C01561" w:rsidRDefault="00360524" w:rsidP="00360524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5,299</w:t>
            </w:r>
          </w:p>
        </w:tc>
        <w:tc>
          <w:tcPr>
            <w:tcW w:w="236" w:type="dxa"/>
            <w:vAlign w:val="bottom"/>
          </w:tcPr>
          <w:p w14:paraId="69A490DE" w14:textId="77777777" w:rsidR="00360524" w:rsidRPr="00D956C9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95672E8" w14:textId="4056A67A" w:rsidR="00360524" w:rsidRPr="00D956C9" w:rsidRDefault="00360524" w:rsidP="00360524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5,299</w:t>
            </w:r>
          </w:p>
        </w:tc>
        <w:tc>
          <w:tcPr>
            <w:tcW w:w="236" w:type="dxa"/>
            <w:vAlign w:val="bottom"/>
          </w:tcPr>
          <w:p w14:paraId="34831B74" w14:textId="77777777" w:rsidR="00360524" w:rsidRPr="00D956C9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4C0FD92" w14:textId="290A186E" w:rsidR="00360524" w:rsidRPr="00D956C9" w:rsidRDefault="00360524" w:rsidP="0036052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CC8802" w14:textId="77777777" w:rsidR="00360524" w:rsidRPr="00D956C9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38A7085" w14:textId="7EF847B9" w:rsidR="00360524" w:rsidRPr="00D956C9" w:rsidRDefault="00455989" w:rsidP="0036052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5,4</w:t>
            </w:r>
            <w:r w:rsidR="00C415E4">
              <w:rPr>
                <w:rFonts w:asciiTheme="majorBidi" w:hAnsiTheme="majorBidi" w:cstheme="majorBidi"/>
                <w:szCs w:val="22"/>
                <w:lang w:bidi="th-TH"/>
              </w:rPr>
              <w:t>53</w:t>
            </w:r>
          </w:p>
        </w:tc>
        <w:tc>
          <w:tcPr>
            <w:tcW w:w="236" w:type="dxa"/>
            <w:vAlign w:val="bottom"/>
          </w:tcPr>
          <w:p w14:paraId="610B7635" w14:textId="77777777" w:rsidR="00360524" w:rsidRPr="00D956C9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FC2AB92" w14:textId="5FC4B2CF" w:rsidR="00360524" w:rsidRPr="00D956C9" w:rsidRDefault="00C415E4" w:rsidP="0036052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5,453</w:t>
            </w:r>
          </w:p>
        </w:tc>
      </w:tr>
      <w:tr w:rsidR="00360524" w:rsidRPr="00EF18C5" w14:paraId="5BA6A83A" w14:textId="77777777" w:rsidTr="00E5502A">
        <w:trPr>
          <w:trHeight w:val="261"/>
        </w:trPr>
        <w:tc>
          <w:tcPr>
            <w:tcW w:w="2358" w:type="dxa"/>
            <w:vAlign w:val="bottom"/>
          </w:tcPr>
          <w:p w14:paraId="2A52F0D1" w14:textId="507A67CE" w:rsidR="00360524" w:rsidRPr="00EF18C5" w:rsidRDefault="00360524" w:rsidP="00360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184" w:type="dxa"/>
          </w:tcPr>
          <w:p w14:paraId="3B73CCD6" w14:textId="0F4A762C" w:rsidR="00360524" w:rsidRPr="00EF18C5" w:rsidRDefault="00360524" w:rsidP="0036052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BB78D7" w14:textId="402A18B4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F1778DF" w14:textId="25FECAD9" w:rsidR="00360524" w:rsidRPr="00EF18C5" w:rsidRDefault="00360524" w:rsidP="00360524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</w:t>
            </w:r>
            <w:r w:rsidR="00221FBF">
              <w:rPr>
                <w:rFonts w:asciiTheme="majorBidi" w:hAnsiTheme="majorBidi" w:cstheme="majorBidi"/>
                <w:szCs w:val="22"/>
                <w:lang w:bidi="th-TH"/>
              </w:rPr>
              <w:t>826</w:t>
            </w:r>
          </w:p>
        </w:tc>
        <w:tc>
          <w:tcPr>
            <w:tcW w:w="236" w:type="dxa"/>
            <w:vAlign w:val="bottom"/>
          </w:tcPr>
          <w:p w14:paraId="1284AF4C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745B780" w14:textId="60FBC80C" w:rsidR="00360524" w:rsidRPr="00D956C9" w:rsidRDefault="00360524" w:rsidP="00360524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</w:t>
            </w:r>
            <w:r w:rsidR="00221FBF">
              <w:rPr>
                <w:rFonts w:asciiTheme="majorBidi" w:hAnsiTheme="majorBidi" w:cstheme="majorBidi"/>
                <w:szCs w:val="22"/>
                <w:lang w:bidi="th-TH"/>
              </w:rPr>
              <w:t>826</w:t>
            </w:r>
          </w:p>
        </w:tc>
        <w:tc>
          <w:tcPr>
            <w:tcW w:w="236" w:type="dxa"/>
            <w:vAlign w:val="bottom"/>
          </w:tcPr>
          <w:p w14:paraId="189D6884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69BF6093" w14:textId="4EE02A43" w:rsidR="00360524" w:rsidRPr="00CA58A3" w:rsidRDefault="00E5502A" w:rsidP="0036052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6,844</w:t>
            </w:r>
          </w:p>
        </w:tc>
        <w:tc>
          <w:tcPr>
            <w:tcW w:w="236" w:type="dxa"/>
            <w:vAlign w:val="bottom"/>
          </w:tcPr>
          <w:p w14:paraId="6DE8D253" w14:textId="77777777" w:rsidR="00360524" w:rsidRPr="00D956C9" w:rsidRDefault="00360524" w:rsidP="00360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17D99BB6" w14:textId="6239189C" w:rsidR="00360524" w:rsidRPr="00D956C9" w:rsidRDefault="00360524" w:rsidP="0036052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375BC7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0C89FC8" w14:textId="08C21B2B" w:rsidR="00360524" w:rsidRPr="00D956C9" w:rsidRDefault="00E5502A" w:rsidP="0036052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6,844</w:t>
            </w:r>
          </w:p>
        </w:tc>
      </w:tr>
      <w:tr w:rsidR="00360524" w:rsidRPr="00EF18C5" w14:paraId="0AE5B90A" w14:textId="77777777" w:rsidTr="00E16D10">
        <w:trPr>
          <w:trHeight w:val="261"/>
        </w:trPr>
        <w:tc>
          <w:tcPr>
            <w:tcW w:w="2358" w:type="dxa"/>
            <w:vAlign w:val="bottom"/>
          </w:tcPr>
          <w:p w14:paraId="2A5C0A40" w14:textId="6982C9A6" w:rsidR="00360524" w:rsidRPr="00C745FD" w:rsidRDefault="00360524" w:rsidP="00360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14AD3E01" w14:textId="25C59C4E" w:rsidR="00360524" w:rsidRDefault="00360524" w:rsidP="0036052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30786A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3F88625C" w14:textId="43A89CB8" w:rsidR="00360524" w:rsidRDefault="00E16D10" w:rsidP="00360524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 w:rsidR="00360524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E3233D1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6FAD54F" w14:textId="369121FA" w:rsidR="00360524" w:rsidRPr="00D956C9" w:rsidRDefault="00E16D10" w:rsidP="00360524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 w:rsidR="00360524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2FD5FF42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3FAE4C5C" w14:textId="0358015E" w:rsidR="00360524" w:rsidRPr="00D956C9" w:rsidRDefault="00360524" w:rsidP="0036052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B446E8" w14:textId="77777777" w:rsidR="00360524" w:rsidRPr="00D956C9" w:rsidRDefault="00360524" w:rsidP="00360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4B10F1D2" w14:textId="0CA66BB9" w:rsidR="00360524" w:rsidRPr="00D956C9" w:rsidRDefault="00E16D10" w:rsidP="0036052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</w:p>
        </w:tc>
        <w:tc>
          <w:tcPr>
            <w:tcW w:w="236" w:type="dxa"/>
            <w:vAlign w:val="bottom"/>
          </w:tcPr>
          <w:p w14:paraId="6419E053" w14:textId="77777777" w:rsidR="00360524" w:rsidRPr="00EF18C5" w:rsidRDefault="00360524" w:rsidP="003605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FBFC497" w14:textId="19031033" w:rsidR="00360524" w:rsidRPr="00D956C9" w:rsidRDefault="00E16D10" w:rsidP="00360524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32</w:t>
            </w:r>
          </w:p>
        </w:tc>
      </w:tr>
      <w:tr w:rsidR="00FD72CB" w:rsidRPr="00EF18C5" w14:paraId="39369361" w14:textId="77777777" w:rsidTr="00BC374B">
        <w:trPr>
          <w:trHeight w:val="1019"/>
        </w:trPr>
        <w:tc>
          <w:tcPr>
            <w:tcW w:w="2358" w:type="dxa"/>
            <w:vAlign w:val="bottom"/>
          </w:tcPr>
          <w:p w14:paraId="542F9E7B" w14:textId="703B00D1" w:rsidR="00FD72CB" w:rsidRPr="00EF18C5" w:rsidRDefault="00FD72C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84" w:type="dxa"/>
          </w:tcPr>
          <w:p w14:paraId="41DFB7E4" w14:textId="4F6EFF0A" w:rsidR="00FD72CB" w:rsidRPr="00EF18C5" w:rsidRDefault="00FD72CB" w:rsidP="001B41D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E9E6C30" w14:textId="77777777" w:rsidR="00FD72CB" w:rsidRPr="00EF18C5" w:rsidRDefault="00FD72CB" w:rsidP="001B41DB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EA9366B" w14:textId="0739CCB5" w:rsidR="00FD72CB" w:rsidRPr="00FB6824" w:rsidRDefault="00FD72CB" w:rsidP="001B41DB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C997D91" w14:textId="77777777" w:rsidR="00FD72CB" w:rsidRPr="00EF18C5" w:rsidRDefault="00FD72CB" w:rsidP="001B41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772DD38" w14:textId="6457613A" w:rsidR="00FD72CB" w:rsidRPr="007D14AC" w:rsidRDefault="00FD72CB" w:rsidP="001B41DB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9D9A5E" w14:textId="77777777" w:rsidR="00FD72CB" w:rsidRPr="00EF18C5" w:rsidRDefault="00FD72CB" w:rsidP="001B41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537C6A3" w14:textId="558EDA3E" w:rsidR="00FD72CB" w:rsidRPr="0078572B" w:rsidRDefault="00FD72CB" w:rsidP="001B41D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CC47CA" w14:textId="77777777" w:rsidR="00FD72CB" w:rsidRPr="0078572B" w:rsidRDefault="00FD72CB" w:rsidP="001B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62EACB6D" w14:textId="5BE75AAF" w:rsidR="00FD72CB" w:rsidRPr="0078572B" w:rsidRDefault="00FD72CB" w:rsidP="001B41D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8AF388" w14:textId="77777777" w:rsidR="00FD72CB" w:rsidRPr="0078572B" w:rsidRDefault="00FD72CB" w:rsidP="001B41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1AD8791" w14:textId="2096FFFD" w:rsidR="00FD72CB" w:rsidRPr="007D14AC" w:rsidRDefault="00FD72CB" w:rsidP="001B41DB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3715C8" w:rsidRPr="00FD72CB" w14:paraId="447AF350" w14:textId="77777777" w:rsidTr="003715C8">
        <w:trPr>
          <w:trHeight w:val="261"/>
        </w:trPr>
        <w:tc>
          <w:tcPr>
            <w:tcW w:w="2358" w:type="dxa"/>
            <w:vAlign w:val="bottom"/>
          </w:tcPr>
          <w:p w14:paraId="28783BA9" w14:textId="77777777" w:rsidR="003715C8" w:rsidRPr="00EF18C5" w:rsidRDefault="003715C8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0" w:type="dxa"/>
            <w:gridSpan w:val="13"/>
            <w:vAlign w:val="center"/>
          </w:tcPr>
          <w:p w14:paraId="64239794" w14:textId="234C1995" w:rsidR="003715C8" w:rsidRPr="00FD72CB" w:rsidRDefault="003715C8" w:rsidP="0037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</w:rPr>
              <w:t>)</w:t>
            </w:r>
          </w:p>
        </w:tc>
      </w:tr>
      <w:tr w:rsidR="0077463D" w:rsidRPr="00FD72CB" w14:paraId="1AF1D744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4B7779A2" w14:textId="03F84CC1" w:rsidR="0077463D" w:rsidRPr="00FD72CB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184" w:type="dxa"/>
          </w:tcPr>
          <w:p w14:paraId="3755AA0D" w14:textId="4D5AC960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5D4C0FE" w14:textId="6B7DAFB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DFC9CA0" w14:textId="1719A1A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11837D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DEE1252" w14:textId="387FBA4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141D1AB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45156CF4" w14:textId="7B2794AD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201B2B1" w14:textId="4E1ECAD1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6311946" w14:textId="56D9C356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A37EA0" w14:textId="77777777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F3DA50E" w14:textId="187836C4" w:rsidR="0077463D" w:rsidRPr="00FD72CB" w:rsidRDefault="0077463D" w:rsidP="00FD7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7463D" w:rsidRPr="00EF18C5" w14:paraId="4D7279AF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4ADC02A0" w14:textId="5795B461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40283905" w14:textId="27CB3DC0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1EDE4F7" w14:textId="16399550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7590E7" w14:textId="1F089866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44B81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A576A2D" w14:textId="063E4C7A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912B0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A2D3802" w14:textId="7BABBB53" w:rsidR="0077463D" w:rsidRPr="002316FE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3CA9DF7" w14:textId="33932EB5" w:rsidR="0077463D" w:rsidRPr="002316FE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99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21" w:type="dxa"/>
            <w:vAlign w:val="bottom"/>
          </w:tcPr>
          <w:p w14:paraId="5F1ABC29" w14:textId="6BD23E45" w:rsidR="0077463D" w:rsidRPr="0078572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B149E9" w14:textId="77777777" w:rsidR="0077463D" w:rsidRPr="0078572B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6F6D4164" w14:textId="36D0301B" w:rsidR="0077463D" w:rsidRPr="0078572B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77463D" w:rsidRPr="00EF18C5" w14:paraId="5DF52809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7D3BF5AF" w14:textId="2ACE814D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184" w:type="dxa"/>
          </w:tcPr>
          <w:p w14:paraId="3779765B" w14:textId="477C83BA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EE8A9A0" w14:textId="0D9F9DD2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C0337F" w14:textId="0ED647B9" w:rsidR="0077463D" w:rsidRPr="00FB6824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36" w:type="dxa"/>
            <w:vAlign w:val="bottom"/>
          </w:tcPr>
          <w:p w14:paraId="1E84653B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82C56F5" w14:textId="4D8A2CD1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vAlign w:val="bottom"/>
          </w:tcPr>
          <w:p w14:paraId="3810DCA1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9ECEE57" w14:textId="48E63900" w:rsidR="0077463D" w:rsidRPr="0078572B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80885A" w14:textId="77777777" w:rsidR="0077463D" w:rsidRPr="0078572B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0AFBAB35" w14:textId="43257E21" w:rsidR="0077463D" w:rsidRPr="0078572B" w:rsidRDefault="0077463D" w:rsidP="007746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  <w:tc>
          <w:tcPr>
            <w:tcW w:w="236" w:type="dxa"/>
            <w:vAlign w:val="bottom"/>
          </w:tcPr>
          <w:p w14:paraId="73E3C0CE" w14:textId="77777777" w:rsidR="0077463D" w:rsidRPr="0078572B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36893A7" w14:textId="10649C9F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</w:tr>
      <w:tr w:rsidR="0077463D" w:rsidRPr="00EF18C5" w14:paraId="6F085791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4B85E7C" w14:textId="6D3C2094" w:rsidR="0077463D" w:rsidRPr="00EF18C5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84" w:type="dxa"/>
          </w:tcPr>
          <w:p w14:paraId="2232B76C" w14:textId="3817ADDC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3F31BB1" w14:textId="18903543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7A136B" w14:textId="7F75928E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236" w:type="dxa"/>
            <w:vAlign w:val="bottom"/>
          </w:tcPr>
          <w:p w14:paraId="3647B99A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8A81897" w14:textId="5C845648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63C45C4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7F1500B5" w14:textId="5BEEFC5E" w:rsidR="0077463D" w:rsidRPr="003B3297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3B3297">
              <w:rPr>
                <w:rFonts w:asciiTheme="majorBidi" w:hAnsi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vAlign w:val="bottom"/>
          </w:tcPr>
          <w:p w14:paraId="63C915B0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451FD8B" w14:textId="39FF70F4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87899F5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5B72B63" w14:textId="1A4FDA9B" w:rsidR="0077463D" w:rsidRPr="00EF18C5" w:rsidRDefault="0077463D" w:rsidP="007D14A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</w:tr>
      <w:tr w:rsidR="0077463D" w:rsidRPr="00EF18C5" w14:paraId="099904A6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2C80A9D2" w14:textId="0FD36AA4" w:rsidR="0077463D" w:rsidRPr="00483ED6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184" w:type="dxa"/>
          </w:tcPr>
          <w:p w14:paraId="3F5E5A11" w14:textId="1B15D0B9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0F9D8724" w14:textId="61280A8A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63B02" w14:textId="2EF504A0" w:rsidR="0077463D" w:rsidRPr="00EF18C5" w:rsidRDefault="0077463D" w:rsidP="00A304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C2287C7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3BFC526" w14:textId="08BF498B" w:rsidR="0077463D" w:rsidRPr="007D14AC" w:rsidRDefault="0077463D" w:rsidP="007D14A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EFAECFD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B6289DE" w14:textId="2D74FDB0" w:rsidR="0077463D" w:rsidRPr="003B3297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3B3297">
              <w:rPr>
                <w:rFonts w:asciiTheme="majorBidi" w:hAnsiTheme="majorBidi"/>
                <w:szCs w:val="22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E4FC91C" w14:textId="77777777" w:rsidR="0077463D" w:rsidRPr="00EF18C5" w:rsidRDefault="0077463D" w:rsidP="0077463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5E3319B" w14:textId="4B6E4A9D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7F2D9A9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0A94CD6A" w14:textId="1BFA2FAF" w:rsidR="0077463D" w:rsidRPr="00EF18C5" w:rsidRDefault="0077463D" w:rsidP="007746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77463D" w:rsidRPr="00EF18C5" w14:paraId="164EAF20" w14:textId="77777777" w:rsidTr="005D2166">
        <w:trPr>
          <w:trHeight w:val="261"/>
        </w:trPr>
        <w:tc>
          <w:tcPr>
            <w:tcW w:w="2358" w:type="dxa"/>
            <w:vAlign w:val="bottom"/>
          </w:tcPr>
          <w:p w14:paraId="616A0A63" w14:textId="36A42387" w:rsidR="0077463D" w:rsidRPr="00F23FBD" w:rsidRDefault="0077463D" w:rsidP="00774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184" w:type="dxa"/>
          </w:tcPr>
          <w:p w14:paraId="417B0441" w14:textId="5143655B" w:rsidR="0077463D" w:rsidRPr="00EF18C5" w:rsidRDefault="0077463D" w:rsidP="0077463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CA71432" w14:textId="0A4E574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0BEA5BE" w14:textId="4F5803B4" w:rsidR="0077463D" w:rsidRPr="00EF18C5" w:rsidRDefault="0077463D" w:rsidP="0077463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36" w:type="dxa"/>
            <w:vAlign w:val="bottom"/>
          </w:tcPr>
          <w:p w14:paraId="6CE95338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E2A8C72" w14:textId="68D9C0F1" w:rsidR="0077463D" w:rsidRPr="007D14AC" w:rsidRDefault="0077463D" w:rsidP="0077463D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7D14AC">
              <w:rPr>
                <w:rFonts w:asciiTheme="majorBidi" w:hAnsiTheme="majorBidi"/>
                <w:szCs w:val="22"/>
                <w:lang w:bidi="th-TH"/>
              </w:rPr>
              <w:t>46</w:t>
            </w:r>
          </w:p>
        </w:tc>
        <w:tc>
          <w:tcPr>
            <w:tcW w:w="236" w:type="dxa"/>
            <w:vAlign w:val="bottom"/>
          </w:tcPr>
          <w:p w14:paraId="515ACA0E" w14:textId="091E9544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2306505B" w14:textId="1BD908DB" w:rsidR="0077463D" w:rsidRPr="00EF18C5" w:rsidRDefault="0077463D" w:rsidP="0077463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44581A9" w14:textId="77777777" w:rsidR="0077463D" w:rsidRPr="00EF18C5" w:rsidRDefault="0077463D" w:rsidP="0077463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398BF8A0" w14:textId="50B55520" w:rsidR="0077463D" w:rsidRPr="00EF18C5" w:rsidRDefault="0077463D" w:rsidP="0077463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236" w:type="dxa"/>
            <w:vAlign w:val="bottom"/>
          </w:tcPr>
          <w:p w14:paraId="49CDEFDC" w14:textId="77777777" w:rsidR="0077463D" w:rsidRPr="00EF18C5" w:rsidRDefault="0077463D" w:rsidP="00774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7C77ADAD" w14:textId="38BBCE2E" w:rsidR="0077463D" w:rsidRPr="00EF18C5" w:rsidRDefault="0077463D" w:rsidP="0077463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</w:tbl>
    <w:p w14:paraId="68F4396B" w14:textId="77777777" w:rsidR="007B3CFC" w:rsidRPr="003715C8" w:rsidRDefault="007B3CFC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2"/>
          <w:szCs w:val="22"/>
          <w:lang w:val="en-GB" w:eastAsia="en-GB"/>
        </w:rPr>
      </w:pPr>
    </w:p>
    <w:p w14:paraId="1ED16594" w14:textId="750C1520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ในงบฐานะการเงินในระหว่างงวด</w:t>
      </w:r>
    </w:p>
    <w:p w14:paraId="2B55D9E9" w14:textId="0CCC0B68" w:rsidR="00194BCB" w:rsidRPr="003715C8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DB3409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EF18C5" w14:paraId="4BD34426" w14:textId="77777777" w:rsidTr="00DB3409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DB3409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292FCB" w:rsidRPr="00EF18C5" w14:paraId="4DE9AD4E" w14:textId="77777777" w:rsidTr="00DB3409">
        <w:tc>
          <w:tcPr>
            <w:tcW w:w="2520" w:type="dxa"/>
          </w:tcPr>
          <w:p w14:paraId="38356D2B" w14:textId="12420DE3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เงินให้กู้ยืม</w:t>
            </w:r>
            <w:r w:rsidRPr="00292FCB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/</w:t>
            </w: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</w:t>
            </w:r>
          </w:p>
        </w:tc>
        <w:tc>
          <w:tcPr>
            <w:tcW w:w="236" w:type="dxa"/>
          </w:tcPr>
          <w:p w14:paraId="74A9EF9F" w14:textId="77777777" w:rsidR="00292FCB" w:rsidRPr="00EF18C5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65AA145" w14:textId="4947502E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0F7F2D" w:rsidRPr="00EF18C5" w14:paraId="75F6A81B" w14:textId="77777777" w:rsidTr="00DB3409">
        <w:tc>
          <w:tcPr>
            <w:tcW w:w="2520" w:type="dxa"/>
          </w:tcPr>
          <w:p w14:paraId="5ED657AB" w14:textId="43E4B813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5FEE26B7" w14:textId="77777777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E503463" w14:textId="35A43A86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15401F43" w14:textId="77777777" w:rsidR="00EA5D6D" w:rsidRPr="003715C8" w:rsidRDefault="00EA5D6D" w:rsidP="002A6DAB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pacing w:val="-4"/>
          <w:szCs w:val="22"/>
          <w:lang w:eastAsia="en-GB" w:bidi="th-TH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BE2D81" w:rsidRPr="00EF18C5" w14:paraId="2F14395D" w14:textId="77777777" w:rsidTr="001B41DB">
        <w:trPr>
          <w:cantSplit/>
          <w:trHeight w:val="391"/>
          <w:tblHeader/>
        </w:trPr>
        <w:tc>
          <w:tcPr>
            <w:tcW w:w="5040" w:type="dxa"/>
            <w:vAlign w:val="bottom"/>
            <w:hideMark/>
          </w:tcPr>
          <w:p w14:paraId="06EE65C3" w14:textId="77777777" w:rsidR="00BE2D81" w:rsidRPr="00EF18C5" w:rsidRDefault="00BE2D81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070" w:type="dxa"/>
            <w:vAlign w:val="bottom"/>
          </w:tcPr>
          <w:p w14:paraId="02C2A7BC" w14:textId="77777777" w:rsidR="00BE2D81" w:rsidRPr="00EF18C5" w:rsidRDefault="00BE2D81" w:rsidP="001B41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A98C20" w14:textId="77777777" w:rsidR="00BE2D81" w:rsidRPr="00EF18C5" w:rsidRDefault="00BE2D81" w:rsidP="001B41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0" w:type="dxa"/>
          </w:tcPr>
          <w:p w14:paraId="03715D48" w14:textId="77777777" w:rsidR="00BE2D81" w:rsidRPr="00EF18C5" w:rsidRDefault="00BE2D81" w:rsidP="001B41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2D81" w:rsidRPr="00EF18C5" w14:paraId="6FADA8BA" w14:textId="77777777" w:rsidTr="006E3DE7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35E983ED" w14:textId="1D04FAD2" w:rsidR="00BE2D81" w:rsidRPr="00EF18C5" w:rsidRDefault="006E3DE7" w:rsidP="006E3D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</w:t>
            </w:r>
            <w:r w:rsidR="00BE2D81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F62E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EA5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EA5D6D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A5D6D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EA5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EA5D6D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A5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EA5D6D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BE2D81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BE2D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70" w:type="dxa"/>
            <w:vAlign w:val="bottom"/>
          </w:tcPr>
          <w:p w14:paraId="5A76F0AA" w14:textId="77777777" w:rsidR="00BE2D81" w:rsidRPr="00260A9B" w:rsidRDefault="00BE2D81" w:rsidP="001B41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FB943C" w14:textId="77777777" w:rsidR="00BE2D81" w:rsidRPr="00EF18C5" w:rsidRDefault="00BE2D81" w:rsidP="001B41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  <w:vAlign w:val="bottom"/>
          </w:tcPr>
          <w:p w14:paraId="1172798C" w14:textId="77777777" w:rsidR="00BE2D81" w:rsidRPr="00EF18C5" w:rsidRDefault="00BE2D81" w:rsidP="001B41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D81" w:rsidRPr="00EF18C5" w14:paraId="418AEAB2" w14:textId="77777777" w:rsidTr="001B41DB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742EE29A" w14:textId="77777777" w:rsidR="00BE2D81" w:rsidRPr="00EF18C5" w:rsidRDefault="00BE2D81" w:rsidP="001B41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45B811AD" w14:textId="77777777" w:rsidR="00BE2D81" w:rsidRPr="00EF18C5" w:rsidRDefault="00BE2D81" w:rsidP="001B41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2D81" w:rsidRPr="00EF18C5" w14:paraId="77A5722B" w14:textId="77777777" w:rsidTr="009D64E8">
        <w:trPr>
          <w:cantSplit/>
          <w:trHeight w:val="364"/>
        </w:trPr>
        <w:tc>
          <w:tcPr>
            <w:tcW w:w="5040" w:type="dxa"/>
            <w:vAlign w:val="center"/>
          </w:tcPr>
          <w:p w14:paraId="095A8822" w14:textId="77777777" w:rsidR="00BE2D81" w:rsidRPr="00EF18C5" w:rsidRDefault="00BE2D81" w:rsidP="001B41D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71252F2E" w14:textId="0452AAC1" w:rsidR="00BE2D81" w:rsidRPr="00EF18C5" w:rsidRDefault="00C468BA" w:rsidP="001B41DB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86E5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="007963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8FE5B5" w14:textId="77777777" w:rsidR="00BE2D81" w:rsidRDefault="00BE2D81" w:rsidP="001B41D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3D6C1D1B" w14:textId="1723A22D" w:rsidR="00BE2D81" w:rsidRDefault="00251B81" w:rsidP="001B41DB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(16)</w:t>
            </w:r>
          </w:p>
        </w:tc>
      </w:tr>
    </w:tbl>
    <w:p w14:paraId="590ABA0C" w14:textId="77777777" w:rsidR="00BE2D81" w:rsidRPr="00183EDE" w:rsidRDefault="00BE2D81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180"/>
        <w:gridCol w:w="1940"/>
      </w:tblGrid>
      <w:tr w:rsidR="00044959" w:rsidRPr="00EF18C5" w14:paraId="3939704A" w14:textId="77777777" w:rsidTr="00C9459C">
        <w:trPr>
          <w:cantSplit/>
          <w:trHeight w:val="391"/>
          <w:tblHeader/>
        </w:trPr>
        <w:tc>
          <w:tcPr>
            <w:tcW w:w="5040" w:type="dxa"/>
            <w:vAlign w:val="bottom"/>
            <w:hideMark/>
          </w:tcPr>
          <w:p w14:paraId="68FA4CB3" w14:textId="77777777" w:rsidR="00044959" w:rsidRPr="00EF18C5" w:rsidRDefault="00044959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070" w:type="dxa"/>
            <w:vAlign w:val="bottom"/>
          </w:tcPr>
          <w:p w14:paraId="655D57C6" w14:textId="77777777" w:rsidR="00044959" w:rsidRPr="00EF18C5" w:rsidRDefault="00044959" w:rsidP="001B41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8FD4496" w14:textId="77777777" w:rsidR="00044959" w:rsidRPr="00EF18C5" w:rsidRDefault="00044959" w:rsidP="001B41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0" w:type="dxa"/>
          </w:tcPr>
          <w:p w14:paraId="373CF96C" w14:textId="77777777" w:rsidR="00044959" w:rsidRPr="00EF18C5" w:rsidRDefault="00044959" w:rsidP="001B41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44959" w:rsidRPr="00EF18C5" w14:paraId="78DBF3B2" w14:textId="77777777" w:rsidTr="00C9459C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6B95885E" w14:textId="083FC905" w:rsidR="00044959" w:rsidRPr="00EF18C5" w:rsidRDefault="0061263A" w:rsidP="001B41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 </w:t>
            </w:r>
            <w:r w:rsidR="00044959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832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0449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E832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044959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83240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E832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E83240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832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044959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44959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70" w:type="dxa"/>
            <w:vAlign w:val="bottom"/>
          </w:tcPr>
          <w:p w14:paraId="629D74E8" w14:textId="77777777" w:rsidR="00044959" w:rsidRPr="00EF18C5" w:rsidRDefault="00044959" w:rsidP="001B41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D9AE4BD" w14:textId="77777777" w:rsidR="00044959" w:rsidRPr="00EF18C5" w:rsidRDefault="00044959" w:rsidP="001B41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0" w:type="dxa"/>
            <w:vAlign w:val="bottom"/>
          </w:tcPr>
          <w:p w14:paraId="4A45F52F" w14:textId="77777777" w:rsidR="00044959" w:rsidRPr="00EF18C5" w:rsidRDefault="00044959" w:rsidP="001B41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527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4959" w:rsidRPr="00EF18C5" w14:paraId="54D4EE38" w14:textId="77777777" w:rsidTr="00C9459C">
        <w:trPr>
          <w:cantSplit/>
          <w:trHeight w:val="344"/>
          <w:tblHeader/>
        </w:trPr>
        <w:tc>
          <w:tcPr>
            <w:tcW w:w="5040" w:type="dxa"/>
            <w:vAlign w:val="bottom"/>
          </w:tcPr>
          <w:p w14:paraId="2920FBE3" w14:textId="77777777" w:rsidR="00044959" w:rsidRPr="00EF18C5" w:rsidRDefault="00044959" w:rsidP="001B41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190" w:type="dxa"/>
            <w:gridSpan w:val="3"/>
            <w:vAlign w:val="bottom"/>
          </w:tcPr>
          <w:p w14:paraId="716BEFA1" w14:textId="77777777" w:rsidR="00044959" w:rsidRPr="00EF18C5" w:rsidRDefault="00044959" w:rsidP="001B41D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4959" w:rsidRPr="00EF18C5" w14:paraId="44E10662" w14:textId="77777777" w:rsidTr="00C9459C">
        <w:trPr>
          <w:cantSplit/>
          <w:trHeight w:val="364"/>
        </w:trPr>
        <w:tc>
          <w:tcPr>
            <w:tcW w:w="5040" w:type="dxa"/>
            <w:vAlign w:val="center"/>
          </w:tcPr>
          <w:p w14:paraId="07C3C891" w14:textId="77777777" w:rsidR="00044959" w:rsidRPr="00EF18C5" w:rsidRDefault="00044959" w:rsidP="001B41D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70" w:type="dxa"/>
            <w:vAlign w:val="center"/>
          </w:tcPr>
          <w:p w14:paraId="7CF21D91" w14:textId="433E9F69" w:rsidR="00044959" w:rsidRPr="00EF18C5" w:rsidRDefault="00C2656D" w:rsidP="001B41DB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6F653B09" w14:textId="77777777" w:rsidR="00044959" w:rsidRDefault="00044959" w:rsidP="001B41DB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40" w:type="dxa"/>
          </w:tcPr>
          <w:p w14:paraId="1996AFC0" w14:textId="7F76B1D9" w:rsidR="00044959" w:rsidRDefault="006026BA" w:rsidP="001B41DB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</w:tbl>
    <w:p w14:paraId="52F12A1F" w14:textId="59589E6F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D92434" w:rsidRDefault="00890F47" w:rsidP="007B3CF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61"/>
        <w:gridCol w:w="1971"/>
      </w:tblGrid>
      <w:tr w:rsidR="0033527E" w:rsidRPr="00233C9E" w14:paraId="4B7C2763" w14:textId="77777777" w:rsidTr="006D5A89">
        <w:trPr>
          <w:trHeight w:val="282"/>
          <w:tblHeader/>
        </w:trPr>
        <w:tc>
          <w:tcPr>
            <w:tcW w:w="2724" w:type="pct"/>
            <w:vAlign w:val="bottom"/>
          </w:tcPr>
          <w:p w14:paraId="093345CF" w14:textId="5FBE610A" w:rsidR="00D019A8" w:rsidRPr="00EA1831" w:rsidRDefault="00233C9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A5D6D"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A5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EA5D6D"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5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70" w:type="pct"/>
            <w:vAlign w:val="bottom"/>
          </w:tcPr>
          <w:p w14:paraId="0F09BF1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03F575C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7AB34C1E" w14:textId="3F3BDFA5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9A8" w:rsidRPr="00233C9E" w14:paraId="5E5DDE67" w14:textId="77777777" w:rsidTr="006D5A89">
        <w:trPr>
          <w:trHeight w:val="282"/>
          <w:tblHeader/>
        </w:trPr>
        <w:tc>
          <w:tcPr>
            <w:tcW w:w="2724" w:type="pct"/>
          </w:tcPr>
          <w:p w14:paraId="74FFF0FB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76" w:type="pct"/>
            <w:gridSpan w:val="3"/>
          </w:tcPr>
          <w:p w14:paraId="19CCBC3B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8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3527E" w:rsidRPr="00233C9E" w14:paraId="275F295C" w14:textId="77777777" w:rsidTr="006D5A89">
        <w:trPr>
          <w:trHeight w:val="352"/>
        </w:trPr>
        <w:tc>
          <w:tcPr>
            <w:tcW w:w="2724" w:type="pct"/>
            <w:vAlign w:val="bottom"/>
          </w:tcPr>
          <w:p w14:paraId="5229ED6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70" w:type="pct"/>
            <w:vAlign w:val="bottom"/>
          </w:tcPr>
          <w:p w14:paraId="2D84AB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5C2CA6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pct"/>
            <w:vAlign w:val="bottom"/>
          </w:tcPr>
          <w:p w14:paraId="2CDCA2D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527E" w:rsidRPr="00233C9E" w14:paraId="1D86600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8C26473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70" w:type="pct"/>
            <w:vAlign w:val="bottom"/>
          </w:tcPr>
          <w:p w14:paraId="249441D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66AE48BE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7297BFC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2B058090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13396A2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070" w:type="pct"/>
            <w:vAlign w:val="bottom"/>
          </w:tcPr>
          <w:p w14:paraId="1CAA98DD" w14:textId="4CF0C146" w:rsidR="00D019A8" w:rsidRPr="00EB7A9C" w:rsidRDefault="00EB7A9C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  <w:vAlign w:val="bottom"/>
          </w:tcPr>
          <w:p w14:paraId="57B7145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5939D47" w14:textId="6A2679C3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3527E" w:rsidRPr="00233C9E" w14:paraId="7C19658F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0D21F101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70" w:type="pct"/>
            <w:vAlign w:val="bottom"/>
          </w:tcPr>
          <w:p w14:paraId="6A275AEC" w14:textId="031B4700" w:rsidR="00D019A8" w:rsidRPr="00EA1831" w:rsidRDefault="00EB7A9C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1" w:type="pct"/>
            <w:vAlign w:val="bottom"/>
          </w:tcPr>
          <w:p w14:paraId="02D80C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55E4211" w14:textId="611A1C5B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3527E" w:rsidRPr="00233C9E" w14:paraId="7C192028" w14:textId="77777777" w:rsidTr="006D5A89">
        <w:trPr>
          <w:trHeight w:val="329"/>
        </w:trPr>
        <w:tc>
          <w:tcPr>
            <w:tcW w:w="2724" w:type="pct"/>
            <w:vAlign w:val="bottom"/>
          </w:tcPr>
          <w:p w14:paraId="755A188E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070" w:type="pct"/>
            <w:vAlign w:val="bottom"/>
          </w:tcPr>
          <w:p w14:paraId="1C6CF84C" w14:textId="2A56A11C" w:rsidR="00D019A8" w:rsidRPr="00EA1831" w:rsidRDefault="009877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  <w:vAlign w:val="bottom"/>
          </w:tcPr>
          <w:p w14:paraId="1B7E4711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56790747" w14:textId="7FA13564" w:rsidR="00D019A8" w:rsidRPr="00EA1831" w:rsidRDefault="00987761" w:rsidP="006E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5EB0657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AF397E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7CFBD" w14:textId="54F83940" w:rsidR="00D019A8" w:rsidRPr="00EA1831" w:rsidRDefault="00EB7A9C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1" w:type="pct"/>
            <w:vAlign w:val="bottom"/>
          </w:tcPr>
          <w:p w14:paraId="1289568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892B1" w14:textId="256052DF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33527E" w:rsidRPr="00233C9E" w14:paraId="6AAF713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6F81C2F" w14:textId="56B0D1A0" w:rsidR="00D019A8" w:rsidRPr="00EA1831" w:rsidRDefault="00D019A8" w:rsidP="00B704D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0" w:type="pct"/>
            <w:vAlign w:val="bottom"/>
          </w:tcPr>
          <w:p w14:paraId="375E1D21" w14:textId="0CDF0A03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0903D9A" w14:textId="77777777" w:rsidR="00D019A8" w:rsidRPr="00EA1831" w:rsidRDefault="00D019A8" w:rsidP="00B35C8D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289802C8" w14:textId="77777777" w:rsidR="00D019A8" w:rsidRPr="00EA1831" w:rsidRDefault="00D019A8" w:rsidP="00B35C8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92F" w:rsidRPr="00233C9E" w14:paraId="69008C4E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5866D9B0" w14:textId="77777777" w:rsidR="0026592F" w:rsidRPr="00EA1831" w:rsidRDefault="0026592F" w:rsidP="0026592F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สัญญาค่าลิขสิทธ์ สัญญาบริการดูแลระบบ</w:t>
            </w:r>
            <w:r w:rsidRPr="00EA1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C0D8374" w14:textId="7CBA2AB9" w:rsidR="0026592F" w:rsidRPr="00EA1831" w:rsidRDefault="0026592F" w:rsidP="00265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และสัญญาบริการวงจรสื่อสารความเร็วสูง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4D78AD37" w14:textId="77777777" w:rsidR="0026592F" w:rsidRDefault="0026592F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999FA0A" w14:textId="77777777" w:rsidR="0026592F" w:rsidRPr="00EA1831" w:rsidRDefault="0026592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131A0A0F" w14:textId="77777777" w:rsidR="0026592F" w:rsidRDefault="0026592F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27E" w:rsidRPr="00233C9E" w14:paraId="58F928A2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9764E2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nil"/>
            </w:tcBorders>
            <w:vAlign w:val="bottom"/>
          </w:tcPr>
          <w:p w14:paraId="36060F63" w14:textId="344C8422" w:rsidR="00D019A8" w:rsidRPr="00EA1831" w:rsidRDefault="009877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41" w:type="pct"/>
            <w:vAlign w:val="bottom"/>
          </w:tcPr>
          <w:p w14:paraId="21892847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nil"/>
            </w:tcBorders>
            <w:vAlign w:val="bottom"/>
          </w:tcPr>
          <w:p w14:paraId="25DAE112" w14:textId="509A64D7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33527E" w:rsidRPr="00233C9E" w14:paraId="3865E9B1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998B86C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bottom"/>
          </w:tcPr>
          <w:p w14:paraId="22E804D1" w14:textId="23DEB98B" w:rsidR="00D019A8" w:rsidRPr="00EA1831" w:rsidRDefault="009877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1" w:type="pct"/>
            <w:vAlign w:val="bottom"/>
          </w:tcPr>
          <w:p w14:paraId="3A0D89E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346F99A4" w14:textId="4E1B736E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3527E" w:rsidRPr="00233C9E" w14:paraId="797A86EF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38C2FF39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5F1F8" w14:textId="44F6E578" w:rsidR="00D019A8" w:rsidRPr="00EA1831" w:rsidRDefault="00987761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1" w:type="pct"/>
            <w:vAlign w:val="bottom"/>
          </w:tcPr>
          <w:p w14:paraId="63E07CC6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B549" w14:textId="68A898A0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243709" w:rsidRPr="00233C9E" w14:paraId="770957AD" w14:textId="77777777" w:rsidTr="00EA5D6D">
        <w:trPr>
          <w:trHeight w:val="215"/>
        </w:trPr>
        <w:tc>
          <w:tcPr>
            <w:tcW w:w="2724" w:type="pct"/>
            <w:vAlign w:val="bottom"/>
          </w:tcPr>
          <w:p w14:paraId="71937BA8" w14:textId="77777777" w:rsidR="00243709" w:rsidRPr="00EA1831" w:rsidRDefault="00243709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41FBDE08" w14:textId="77777777" w:rsidR="00243709" w:rsidRPr="00EA1831" w:rsidRDefault="00243709" w:rsidP="006D5A89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81B870" w14:textId="77777777" w:rsidR="00243709" w:rsidRPr="00EA1831" w:rsidRDefault="00243709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698D913A" w14:textId="77777777" w:rsidR="00243709" w:rsidRPr="00EA1831" w:rsidRDefault="00243709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4DAC40F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7CF642AF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70" w:type="pct"/>
            <w:vAlign w:val="bottom"/>
          </w:tcPr>
          <w:p w14:paraId="0E693FC5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6C016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42262D7F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527E" w:rsidRPr="00233C9E" w14:paraId="70FF0EF6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4455025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17587793"/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3"/>
          </w:p>
        </w:tc>
        <w:tc>
          <w:tcPr>
            <w:tcW w:w="1070" w:type="pct"/>
            <w:vAlign w:val="bottom"/>
          </w:tcPr>
          <w:p w14:paraId="5220846A" w14:textId="225CEC0B" w:rsidR="00D019A8" w:rsidRPr="00EA1831" w:rsidRDefault="00987761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41" w:type="pct"/>
            <w:vAlign w:val="bottom"/>
          </w:tcPr>
          <w:p w14:paraId="4484C2B4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42E5852" w14:textId="213ABD9B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33527E" w:rsidRPr="00233C9E" w14:paraId="320AEA25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03EDF705" w14:textId="727E4B2D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</w:t>
            </w:r>
            <w:r w:rsidR="00C04136" w:rsidRPr="00EA18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4136" w:rsidRPr="00EA18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(ขาย) </w:t>
            </w: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070" w:type="pct"/>
            <w:vAlign w:val="bottom"/>
          </w:tcPr>
          <w:p w14:paraId="5B2A33D6" w14:textId="709E9FA3" w:rsidR="00D019A8" w:rsidRPr="00EA1831" w:rsidRDefault="00987761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1,313</w:t>
            </w:r>
          </w:p>
        </w:tc>
        <w:tc>
          <w:tcPr>
            <w:tcW w:w="141" w:type="pct"/>
            <w:vAlign w:val="bottom"/>
          </w:tcPr>
          <w:p w14:paraId="7D137B5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6F6FE0AB" w14:textId="6588ACF6" w:rsidR="00D019A8" w:rsidRPr="00EA1831" w:rsidRDefault="00987761" w:rsidP="00763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527E" w:rsidRPr="00233C9E" w14:paraId="6195B0E8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67C5682D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70" w:type="pct"/>
            <w:vAlign w:val="bottom"/>
          </w:tcPr>
          <w:p w14:paraId="1B3A8547" w14:textId="3090CC66" w:rsidR="00D019A8" w:rsidRPr="00EA1831" w:rsidRDefault="00987761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1" w:type="pct"/>
            <w:vAlign w:val="bottom"/>
          </w:tcPr>
          <w:p w14:paraId="2F17C318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3DA44271" w14:textId="0B8CF18C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33527E" w:rsidRPr="00233C9E" w14:paraId="2B3A189D" w14:textId="77777777" w:rsidTr="006D5A89">
        <w:trPr>
          <w:trHeight w:val="340"/>
        </w:trPr>
        <w:tc>
          <w:tcPr>
            <w:tcW w:w="2724" w:type="pct"/>
            <w:vAlign w:val="bottom"/>
          </w:tcPr>
          <w:p w14:paraId="46B0958A" w14:textId="77777777" w:rsidR="00D019A8" w:rsidRPr="00EA1831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83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1070" w:type="pct"/>
            <w:vAlign w:val="bottom"/>
          </w:tcPr>
          <w:p w14:paraId="7F65A020" w14:textId="79C747E1" w:rsidR="00D019A8" w:rsidRPr="00EA1831" w:rsidRDefault="00987761" w:rsidP="002539CA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41" w:type="pct"/>
            <w:vAlign w:val="bottom"/>
          </w:tcPr>
          <w:p w14:paraId="78BCF963" w14:textId="77777777" w:rsidR="00D019A8" w:rsidRPr="00EA1831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pct"/>
            <w:vAlign w:val="bottom"/>
          </w:tcPr>
          <w:p w14:paraId="04B83E49" w14:textId="67668564" w:rsidR="00D019A8" w:rsidRPr="00EA1831" w:rsidRDefault="00987761" w:rsidP="00901D63">
            <w:pPr>
              <w:pStyle w:val="acctfourfigures"/>
              <w:tabs>
                <w:tab w:val="clear" w:pos="765"/>
                <w:tab w:val="decimal" w:pos="16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5DAA127C" w14:textId="42FB77BF" w:rsidR="002C333E" w:rsidRPr="00EA5D6D" w:rsidRDefault="002C333E" w:rsidP="00725AE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sectPr w:rsidR="002C333E" w:rsidRPr="00EA5D6D" w:rsidSect="00A62B5E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CD8B" w14:textId="77777777" w:rsidR="00BD5D04" w:rsidRDefault="00BD5D04">
      <w:r>
        <w:separator/>
      </w:r>
    </w:p>
  </w:endnote>
  <w:endnote w:type="continuationSeparator" w:id="0">
    <w:p w14:paraId="5FC5DEC4" w14:textId="77777777" w:rsidR="00BD5D04" w:rsidRDefault="00BD5D04">
      <w:r>
        <w:continuationSeparator/>
      </w:r>
    </w:p>
  </w:endnote>
  <w:endnote w:type="continuationNotice" w:id="1">
    <w:p w14:paraId="2BAE6609" w14:textId="77777777" w:rsidR="00BD5D04" w:rsidRDefault="00BD5D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s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A6A35" w14:textId="77777777" w:rsidR="00D17468" w:rsidRPr="00B725EC" w:rsidRDefault="00D17468" w:rsidP="00D1746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744F6867" w14:textId="77777777" w:rsidR="00241765" w:rsidRPr="000B0902" w:rsidRDefault="00241765" w:rsidP="000B0902">
    <w:pPr>
      <w:pStyle w:val="Footer"/>
      <w:rPr>
        <w:rFonts w:ascii="Ans" w:hAnsi="Ans"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61783832"/>
      <w:docPartObj>
        <w:docPartGallery w:val="Page Numbers (Bottom of Page)"/>
        <w:docPartUnique/>
      </w:docPartObj>
    </w:sdtPr>
    <w:sdtEndPr>
      <w:rPr>
        <w:rFonts w:ascii="Arial" w:hAnsi="Arial" w:cs="Angsana New"/>
        <w:noProof/>
        <w:sz w:val="18"/>
        <w:szCs w:val="18"/>
      </w:rPr>
    </w:sdtEndPr>
    <w:sdtContent>
      <w:p w14:paraId="70FE4C93" w14:textId="484EFF8E" w:rsidR="006F7CE3" w:rsidRDefault="006F7C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2991" w14:textId="77777777" w:rsidR="00BD5D04" w:rsidRDefault="00BD5D04">
      <w:r>
        <w:separator/>
      </w:r>
    </w:p>
  </w:footnote>
  <w:footnote w:type="continuationSeparator" w:id="0">
    <w:p w14:paraId="41452C1D" w14:textId="77777777" w:rsidR="00BD5D04" w:rsidRDefault="00BD5D04">
      <w:r>
        <w:continuationSeparator/>
      </w:r>
    </w:p>
  </w:footnote>
  <w:footnote w:type="continuationNotice" w:id="1">
    <w:p w14:paraId="1F954CF3" w14:textId="77777777" w:rsidR="00BD5D04" w:rsidRDefault="00BD5D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70DBAC" w14:textId="194EADBA" w:rsidR="003952B4" w:rsidRDefault="003952B4" w:rsidP="003952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102731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102731"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="00102731"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="00102731">
      <w:rPr>
        <w:rFonts w:ascii="Angsana New" w:hAnsi="Angsana New"/>
        <w:b/>
        <w:bCs/>
        <w:sz w:val="32"/>
        <w:szCs w:val="32"/>
      </w:rPr>
      <w:t xml:space="preserve">30 </w:t>
    </w:r>
    <w:r w:rsidR="00102731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102731">
      <w:rPr>
        <w:rFonts w:ascii="Angsana New" w:hAnsi="Angsana New"/>
        <w:b/>
        <w:bCs/>
        <w:sz w:val="32"/>
        <w:szCs w:val="32"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6048B8BD" w:rsidR="00B35C8D" w:rsidRDefault="005E1397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 w:rsidR="00B35C8D" w:rsidRPr="0002045B">
      <w:rPr>
        <w:rFonts w:ascii="Angsana New" w:hAnsi="Angsana New"/>
        <w:b/>
        <w:bCs/>
        <w:sz w:val="32"/>
        <w:szCs w:val="32"/>
        <w:cs/>
      </w:rPr>
      <w:t>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2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AAC7093"/>
    <w:multiLevelType w:val="hybridMultilevel"/>
    <w:tmpl w:val="B2CCD778"/>
    <w:lvl w:ilvl="0" w:tplc="BC26958C">
      <w:start w:val="16"/>
      <w:numFmt w:val="bullet"/>
      <w:lvlText w:val="-"/>
      <w:lvlJc w:val="left"/>
      <w:pPr>
        <w:ind w:left="34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7" w15:restartNumberingAfterBreak="0">
    <w:nsid w:val="4EF54182"/>
    <w:multiLevelType w:val="hybridMultilevel"/>
    <w:tmpl w:val="C16CF4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B864865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6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1D05AC"/>
    <w:multiLevelType w:val="hybridMultilevel"/>
    <w:tmpl w:val="F050EC9A"/>
    <w:lvl w:ilvl="0" w:tplc="D8DC16D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6B24F91"/>
    <w:multiLevelType w:val="hybridMultilevel"/>
    <w:tmpl w:val="B1743ECC"/>
    <w:lvl w:ilvl="0" w:tplc="B7E4311E">
      <w:start w:val="1"/>
      <w:numFmt w:val="bullet"/>
      <w:lvlText w:val="-"/>
      <w:lvlJc w:val="left"/>
      <w:pPr>
        <w:ind w:left="123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1"/>
  </w:num>
  <w:num w:numId="3" w16cid:durableId="1748264490">
    <w:abstractNumId w:val="13"/>
  </w:num>
  <w:num w:numId="4" w16cid:durableId="1752660563">
    <w:abstractNumId w:val="6"/>
  </w:num>
  <w:num w:numId="5" w16cid:durableId="687485171">
    <w:abstractNumId w:val="38"/>
  </w:num>
  <w:num w:numId="6" w16cid:durableId="47261830">
    <w:abstractNumId w:val="10"/>
  </w:num>
  <w:num w:numId="7" w16cid:durableId="1082988828">
    <w:abstractNumId w:val="11"/>
  </w:num>
  <w:num w:numId="8" w16cid:durableId="992830959">
    <w:abstractNumId w:val="31"/>
  </w:num>
  <w:num w:numId="9" w16cid:durableId="1137068363">
    <w:abstractNumId w:val="30"/>
  </w:num>
  <w:num w:numId="10" w16cid:durableId="1564489392">
    <w:abstractNumId w:val="28"/>
  </w:num>
  <w:num w:numId="11" w16cid:durableId="404105878">
    <w:abstractNumId w:val="23"/>
  </w:num>
  <w:num w:numId="12" w16cid:durableId="2093043541">
    <w:abstractNumId w:val="8"/>
  </w:num>
  <w:num w:numId="13" w16cid:durableId="300234165">
    <w:abstractNumId w:val="37"/>
  </w:num>
  <w:num w:numId="14" w16cid:durableId="1053887990">
    <w:abstractNumId w:val="44"/>
  </w:num>
  <w:num w:numId="15" w16cid:durableId="1889605270">
    <w:abstractNumId w:val="43"/>
  </w:num>
  <w:num w:numId="16" w16cid:durableId="1962564932">
    <w:abstractNumId w:val="42"/>
  </w:num>
  <w:num w:numId="17" w16cid:durableId="2142651256">
    <w:abstractNumId w:val="0"/>
  </w:num>
  <w:num w:numId="18" w16cid:durableId="1763331947">
    <w:abstractNumId w:val="20"/>
  </w:num>
  <w:num w:numId="19" w16cid:durableId="537470604">
    <w:abstractNumId w:val="32"/>
  </w:num>
  <w:num w:numId="20" w16cid:durableId="1010062370">
    <w:abstractNumId w:val="4"/>
  </w:num>
  <w:num w:numId="21" w16cid:durableId="523137421">
    <w:abstractNumId w:val="22"/>
  </w:num>
  <w:num w:numId="22" w16cid:durableId="1053626038">
    <w:abstractNumId w:val="36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29"/>
  </w:num>
  <w:num w:numId="26" w16cid:durableId="1308783606">
    <w:abstractNumId w:val="15"/>
  </w:num>
  <w:num w:numId="27" w16cid:durableId="266543055">
    <w:abstractNumId w:val="14"/>
  </w:num>
  <w:num w:numId="28" w16cid:durableId="895774955">
    <w:abstractNumId w:val="39"/>
  </w:num>
  <w:num w:numId="29" w16cid:durableId="1346175034">
    <w:abstractNumId w:val="3"/>
  </w:num>
  <w:num w:numId="30" w16cid:durableId="378822320">
    <w:abstractNumId w:val="17"/>
  </w:num>
  <w:num w:numId="31" w16cid:durableId="1907643320">
    <w:abstractNumId w:val="19"/>
  </w:num>
  <w:num w:numId="32" w16cid:durableId="1179394656">
    <w:abstractNumId w:val="5"/>
  </w:num>
  <w:num w:numId="33" w16cid:durableId="1359311666">
    <w:abstractNumId w:val="16"/>
  </w:num>
  <w:num w:numId="34" w16cid:durableId="1152409406">
    <w:abstractNumId w:val="24"/>
  </w:num>
  <w:num w:numId="35" w16cid:durableId="825515561">
    <w:abstractNumId w:val="9"/>
  </w:num>
  <w:num w:numId="36" w16cid:durableId="1901358173">
    <w:abstractNumId w:val="33"/>
  </w:num>
  <w:num w:numId="37" w16cid:durableId="1785423896">
    <w:abstractNumId w:val="12"/>
  </w:num>
  <w:num w:numId="38" w16cid:durableId="1982612852">
    <w:abstractNumId w:val="18"/>
  </w:num>
  <w:num w:numId="39" w16cid:durableId="35273784">
    <w:abstractNumId w:val="35"/>
  </w:num>
  <w:num w:numId="40" w16cid:durableId="23214169">
    <w:abstractNumId w:val="34"/>
  </w:num>
  <w:num w:numId="41" w16cid:durableId="1532840719">
    <w:abstractNumId w:val="25"/>
  </w:num>
  <w:num w:numId="42" w16cid:durableId="1254166760">
    <w:abstractNumId w:val="27"/>
  </w:num>
  <w:num w:numId="43" w16cid:durableId="1346906397">
    <w:abstractNumId w:val="40"/>
  </w:num>
  <w:num w:numId="44" w16cid:durableId="591469471">
    <w:abstractNumId w:val="41"/>
  </w:num>
  <w:num w:numId="45" w16cid:durableId="2118133971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06"/>
    <w:rsid w:val="00000113"/>
    <w:rsid w:val="00000170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21"/>
    <w:rsid w:val="00002076"/>
    <w:rsid w:val="00002273"/>
    <w:rsid w:val="00002500"/>
    <w:rsid w:val="00002668"/>
    <w:rsid w:val="000026EB"/>
    <w:rsid w:val="000026FF"/>
    <w:rsid w:val="00002710"/>
    <w:rsid w:val="00002778"/>
    <w:rsid w:val="00002C9B"/>
    <w:rsid w:val="00002FDD"/>
    <w:rsid w:val="000031C2"/>
    <w:rsid w:val="0000322C"/>
    <w:rsid w:val="0000326B"/>
    <w:rsid w:val="00003358"/>
    <w:rsid w:val="000035C3"/>
    <w:rsid w:val="000035FD"/>
    <w:rsid w:val="0000362C"/>
    <w:rsid w:val="00003640"/>
    <w:rsid w:val="000037F9"/>
    <w:rsid w:val="000038C6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194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A2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AB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9F7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CC9"/>
    <w:rsid w:val="00015D76"/>
    <w:rsid w:val="00015E1C"/>
    <w:rsid w:val="00015E6C"/>
    <w:rsid w:val="00015E8C"/>
    <w:rsid w:val="00015F13"/>
    <w:rsid w:val="00015F4F"/>
    <w:rsid w:val="00016078"/>
    <w:rsid w:val="000160CA"/>
    <w:rsid w:val="0001628C"/>
    <w:rsid w:val="0001658C"/>
    <w:rsid w:val="00016590"/>
    <w:rsid w:val="000165F8"/>
    <w:rsid w:val="00016693"/>
    <w:rsid w:val="00016761"/>
    <w:rsid w:val="000169B5"/>
    <w:rsid w:val="00016A47"/>
    <w:rsid w:val="00016AE6"/>
    <w:rsid w:val="00016B3D"/>
    <w:rsid w:val="00016D61"/>
    <w:rsid w:val="00017025"/>
    <w:rsid w:val="00017066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CEB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5AA"/>
    <w:rsid w:val="00022803"/>
    <w:rsid w:val="00022839"/>
    <w:rsid w:val="000229FA"/>
    <w:rsid w:val="00022A6D"/>
    <w:rsid w:val="00022B12"/>
    <w:rsid w:val="00022C4E"/>
    <w:rsid w:val="00022E3A"/>
    <w:rsid w:val="00022ECF"/>
    <w:rsid w:val="0002315F"/>
    <w:rsid w:val="00023201"/>
    <w:rsid w:val="000232AE"/>
    <w:rsid w:val="00023515"/>
    <w:rsid w:val="000235C6"/>
    <w:rsid w:val="000235C7"/>
    <w:rsid w:val="000235FF"/>
    <w:rsid w:val="00023750"/>
    <w:rsid w:val="000238CF"/>
    <w:rsid w:val="000238D1"/>
    <w:rsid w:val="00023B8A"/>
    <w:rsid w:val="00023BD0"/>
    <w:rsid w:val="00023CAA"/>
    <w:rsid w:val="00024376"/>
    <w:rsid w:val="0002445B"/>
    <w:rsid w:val="000244E9"/>
    <w:rsid w:val="000247BB"/>
    <w:rsid w:val="0002480F"/>
    <w:rsid w:val="00024880"/>
    <w:rsid w:val="00024A4C"/>
    <w:rsid w:val="00024AC7"/>
    <w:rsid w:val="00024F23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6D3A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E78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1F4C"/>
    <w:rsid w:val="00032008"/>
    <w:rsid w:val="00032072"/>
    <w:rsid w:val="0003208B"/>
    <w:rsid w:val="00032183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79C"/>
    <w:rsid w:val="00033A4B"/>
    <w:rsid w:val="00033B77"/>
    <w:rsid w:val="00033C57"/>
    <w:rsid w:val="00033E0F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996"/>
    <w:rsid w:val="00036BE3"/>
    <w:rsid w:val="00036C82"/>
    <w:rsid w:val="00036CBE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C77"/>
    <w:rsid w:val="00037D3D"/>
    <w:rsid w:val="00037E54"/>
    <w:rsid w:val="00037F57"/>
    <w:rsid w:val="000400A2"/>
    <w:rsid w:val="000401EB"/>
    <w:rsid w:val="000402BF"/>
    <w:rsid w:val="00040B5A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604"/>
    <w:rsid w:val="00042878"/>
    <w:rsid w:val="00042998"/>
    <w:rsid w:val="00042ADD"/>
    <w:rsid w:val="00043078"/>
    <w:rsid w:val="000432F2"/>
    <w:rsid w:val="00043380"/>
    <w:rsid w:val="000433C7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959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744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4EA"/>
    <w:rsid w:val="000506FD"/>
    <w:rsid w:val="00050AA4"/>
    <w:rsid w:val="0005106E"/>
    <w:rsid w:val="000512F8"/>
    <w:rsid w:val="00051451"/>
    <w:rsid w:val="00051650"/>
    <w:rsid w:val="00051667"/>
    <w:rsid w:val="000516FD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46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24B"/>
    <w:rsid w:val="000566EF"/>
    <w:rsid w:val="00056750"/>
    <w:rsid w:val="000568D6"/>
    <w:rsid w:val="00056AA4"/>
    <w:rsid w:val="00056C42"/>
    <w:rsid w:val="00056D4F"/>
    <w:rsid w:val="00056E74"/>
    <w:rsid w:val="0005776A"/>
    <w:rsid w:val="000579A8"/>
    <w:rsid w:val="00057A4F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1C56"/>
    <w:rsid w:val="000623BB"/>
    <w:rsid w:val="00062513"/>
    <w:rsid w:val="00062561"/>
    <w:rsid w:val="00062612"/>
    <w:rsid w:val="00062665"/>
    <w:rsid w:val="00062728"/>
    <w:rsid w:val="00062785"/>
    <w:rsid w:val="0006280B"/>
    <w:rsid w:val="000628FA"/>
    <w:rsid w:val="00062A59"/>
    <w:rsid w:val="00062B0A"/>
    <w:rsid w:val="00062B9B"/>
    <w:rsid w:val="00062C3D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91F"/>
    <w:rsid w:val="00064F3E"/>
    <w:rsid w:val="0006529D"/>
    <w:rsid w:val="000652E0"/>
    <w:rsid w:val="00065371"/>
    <w:rsid w:val="0006545C"/>
    <w:rsid w:val="00065611"/>
    <w:rsid w:val="00065738"/>
    <w:rsid w:val="000657BD"/>
    <w:rsid w:val="00065A1E"/>
    <w:rsid w:val="00065F38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5FF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57B"/>
    <w:rsid w:val="0007177F"/>
    <w:rsid w:val="000717D1"/>
    <w:rsid w:val="000718E7"/>
    <w:rsid w:val="00071B8F"/>
    <w:rsid w:val="00071D82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3F89"/>
    <w:rsid w:val="00074614"/>
    <w:rsid w:val="000747EB"/>
    <w:rsid w:val="000748AF"/>
    <w:rsid w:val="000749FE"/>
    <w:rsid w:val="00074C81"/>
    <w:rsid w:val="00074D2E"/>
    <w:rsid w:val="00075047"/>
    <w:rsid w:val="00075689"/>
    <w:rsid w:val="00075A6B"/>
    <w:rsid w:val="00075BE3"/>
    <w:rsid w:val="00075D93"/>
    <w:rsid w:val="00075E27"/>
    <w:rsid w:val="00075E63"/>
    <w:rsid w:val="00075EDD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097"/>
    <w:rsid w:val="0008017B"/>
    <w:rsid w:val="000801D5"/>
    <w:rsid w:val="0008036F"/>
    <w:rsid w:val="000804FA"/>
    <w:rsid w:val="000805A4"/>
    <w:rsid w:val="00080875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110"/>
    <w:rsid w:val="0008221D"/>
    <w:rsid w:val="00082B70"/>
    <w:rsid w:val="00082BC3"/>
    <w:rsid w:val="00082CA6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878"/>
    <w:rsid w:val="000839EC"/>
    <w:rsid w:val="00083BFE"/>
    <w:rsid w:val="0008402F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5F6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B56"/>
    <w:rsid w:val="00090E2F"/>
    <w:rsid w:val="00090F19"/>
    <w:rsid w:val="00090F9B"/>
    <w:rsid w:val="000912FF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10"/>
    <w:rsid w:val="000950EC"/>
    <w:rsid w:val="00095439"/>
    <w:rsid w:val="000954CC"/>
    <w:rsid w:val="00095549"/>
    <w:rsid w:val="000959AE"/>
    <w:rsid w:val="000959C9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45F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4"/>
    <w:rsid w:val="00097E15"/>
    <w:rsid w:val="000A00A2"/>
    <w:rsid w:val="000A0333"/>
    <w:rsid w:val="000A03A4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6FB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52D"/>
    <w:rsid w:val="000A3824"/>
    <w:rsid w:val="000A38B6"/>
    <w:rsid w:val="000A38BB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9FB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51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39"/>
    <w:rsid w:val="000A64C5"/>
    <w:rsid w:val="000A6508"/>
    <w:rsid w:val="000A6530"/>
    <w:rsid w:val="000A688B"/>
    <w:rsid w:val="000A6957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02"/>
    <w:rsid w:val="000B09CD"/>
    <w:rsid w:val="000B0FDC"/>
    <w:rsid w:val="000B0FFF"/>
    <w:rsid w:val="000B1096"/>
    <w:rsid w:val="000B10DF"/>
    <w:rsid w:val="000B181B"/>
    <w:rsid w:val="000B18BF"/>
    <w:rsid w:val="000B18E2"/>
    <w:rsid w:val="000B1A97"/>
    <w:rsid w:val="000B1B0A"/>
    <w:rsid w:val="000B1BD9"/>
    <w:rsid w:val="000B1BE4"/>
    <w:rsid w:val="000B1CC7"/>
    <w:rsid w:val="000B1CE6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38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BB9"/>
    <w:rsid w:val="000B4BDA"/>
    <w:rsid w:val="000B4C52"/>
    <w:rsid w:val="000B4C5A"/>
    <w:rsid w:val="000B4D2B"/>
    <w:rsid w:val="000B4E53"/>
    <w:rsid w:val="000B507D"/>
    <w:rsid w:val="000B510F"/>
    <w:rsid w:val="000B516E"/>
    <w:rsid w:val="000B529C"/>
    <w:rsid w:val="000B548E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E9B"/>
    <w:rsid w:val="000B6FF4"/>
    <w:rsid w:val="000B7059"/>
    <w:rsid w:val="000B705E"/>
    <w:rsid w:val="000B73F7"/>
    <w:rsid w:val="000B748D"/>
    <w:rsid w:val="000B7785"/>
    <w:rsid w:val="000B78B7"/>
    <w:rsid w:val="000B78C9"/>
    <w:rsid w:val="000B792B"/>
    <w:rsid w:val="000B7ADA"/>
    <w:rsid w:val="000B7CD4"/>
    <w:rsid w:val="000B7D77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394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077"/>
    <w:rsid w:val="000C5197"/>
    <w:rsid w:val="000C55EB"/>
    <w:rsid w:val="000C5671"/>
    <w:rsid w:val="000C571E"/>
    <w:rsid w:val="000C5BAF"/>
    <w:rsid w:val="000C5D6D"/>
    <w:rsid w:val="000C617F"/>
    <w:rsid w:val="000C6322"/>
    <w:rsid w:val="000C6360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370"/>
    <w:rsid w:val="000C74B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3DF"/>
    <w:rsid w:val="000D0654"/>
    <w:rsid w:val="000D0CC9"/>
    <w:rsid w:val="000D0EEB"/>
    <w:rsid w:val="000D0FC4"/>
    <w:rsid w:val="000D10B1"/>
    <w:rsid w:val="000D10E5"/>
    <w:rsid w:val="000D1240"/>
    <w:rsid w:val="000D137E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1F6F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19F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D09"/>
    <w:rsid w:val="000D6EF9"/>
    <w:rsid w:val="000D6F41"/>
    <w:rsid w:val="000D7127"/>
    <w:rsid w:val="000D71F4"/>
    <w:rsid w:val="000D7348"/>
    <w:rsid w:val="000D7936"/>
    <w:rsid w:val="000D7943"/>
    <w:rsid w:val="000D7AD0"/>
    <w:rsid w:val="000D7B29"/>
    <w:rsid w:val="000D7C4E"/>
    <w:rsid w:val="000D7D7A"/>
    <w:rsid w:val="000E006D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3B8"/>
    <w:rsid w:val="000E1795"/>
    <w:rsid w:val="000E17D6"/>
    <w:rsid w:val="000E1B9E"/>
    <w:rsid w:val="000E1CBC"/>
    <w:rsid w:val="000E1CE3"/>
    <w:rsid w:val="000E1DDF"/>
    <w:rsid w:val="000E1E36"/>
    <w:rsid w:val="000E1E84"/>
    <w:rsid w:val="000E1F5F"/>
    <w:rsid w:val="000E1FA2"/>
    <w:rsid w:val="000E21B9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80"/>
    <w:rsid w:val="000E3ECC"/>
    <w:rsid w:val="000E4035"/>
    <w:rsid w:val="000E40F1"/>
    <w:rsid w:val="000E40FB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56F"/>
    <w:rsid w:val="000E59B9"/>
    <w:rsid w:val="000E5DB2"/>
    <w:rsid w:val="000E5EE8"/>
    <w:rsid w:val="000E5F05"/>
    <w:rsid w:val="000E5F6B"/>
    <w:rsid w:val="000E5FA9"/>
    <w:rsid w:val="000E611D"/>
    <w:rsid w:val="000E62D7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8F3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DEE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61C"/>
    <w:rsid w:val="000F3731"/>
    <w:rsid w:val="000F37E0"/>
    <w:rsid w:val="000F3B2C"/>
    <w:rsid w:val="000F3D53"/>
    <w:rsid w:val="000F3F60"/>
    <w:rsid w:val="000F411F"/>
    <w:rsid w:val="000F426E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7141"/>
    <w:rsid w:val="000F733E"/>
    <w:rsid w:val="000F7355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2D"/>
    <w:rsid w:val="000F7F60"/>
    <w:rsid w:val="00100265"/>
    <w:rsid w:val="00100459"/>
    <w:rsid w:val="00100550"/>
    <w:rsid w:val="001009C0"/>
    <w:rsid w:val="00100D3E"/>
    <w:rsid w:val="00100E40"/>
    <w:rsid w:val="00100FE9"/>
    <w:rsid w:val="001013E7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6A5"/>
    <w:rsid w:val="00102731"/>
    <w:rsid w:val="00102734"/>
    <w:rsid w:val="00102763"/>
    <w:rsid w:val="001029B8"/>
    <w:rsid w:val="001029D9"/>
    <w:rsid w:val="00102CD1"/>
    <w:rsid w:val="00102D9B"/>
    <w:rsid w:val="00102E1C"/>
    <w:rsid w:val="00102F2A"/>
    <w:rsid w:val="00102F7A"/>
    <w:rsid w:val="00102FD1"/>
    <w:rsid w:val="00103041"/>
    <w:rsid w:val="00103211"/>
    <w:rsid w:val="00103397"/>
    <w:rsid w:val="0010345D"/>
    <w:rsid w:val="00103564"/>
    <w:rsid w:val="001036B3"/>
    <w:rsid w:val="00103876"/>
    <w:rsid w:val="0010394F"/>
    <w:rsid w:val="00103C2D"/>
    <w:rsid w:val="00103CF0"/>
    <w:rsid w:val="00103D3D"/>
    <w:rsid w:val="00103D3F"/>
    <w:rsid w:val="00103DBE"/>
    <w:rsid w:val="00103EBC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739"/>
    <w:rsid w:val="0010677E"/>
    <w:rsid w:val="0010683B"/>
    <w:rsid w:val="00106922"/>
    <w:rsid w:val="001069E4"/>
    <w:rsid w:val="00106AD1"/>
    <w:rsid w:val="001070C2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ED6"/>
    <w:rsid w:val="00110FEC"/>
    <w:rsid w:val="001110B9"/>
    <w:rsid w:val="001112FA"/>
    <w:rsid w:val="0011163A"/>
    <w:rsid w:val="00111AFB"/>
    <w:rsid w:val="00111D31"/>
    <w:rsid w:val="001120EE"/>
    <w:rsid w:val="00112126"/>
    <w:rsid w:val="001122CE"/>
    <w:rsid w:val="0011245F"/>
    <w:rsid w:val="00112716"/>
    <w:rsid w:val="001127F4"/>
    <w:rsid w:val="00112820"/>
    <w:rsid w:val="00112910"/>
    <w:rsid w:val="00112B6E"/>
    <w:rsid w:val="00112B8E"/>
    <w:rsid w:val="00112BD4"/>
    <w:rsid w:val="00112C18"/>
    <w:rsid w:val="00112DE5"/>
    <w:rsid w:val="00112E2B"/>
    <w:rsid w:val="001130F3"/>
    <w:rsid w:val="0011331E"/>
    <w:rsid w:val="0011336F"/>
    <w:rsid w:val="00113393"/>
    <w:rsid w:val="001135A6"/>
    <w:rsid w:val="001138C7"/>
    <w:rsid w:val="0011391A"/>
    <w:rsid w:val="00113BC3"/>
    <w:rsid w:val="00113BF6"/>
    <w:rsid w:val="00113DFF"/>
    <w:rsid w:val="00114283"/>
    <w:rsid w:val="001143C9"/>
    <w:rsid w:val="001143FD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B2C"/>
    <w:rsid w:val="00115B42"/>
    <w:rsid w:val="00115DAC"/>
    <w:rsid w:val="00115F3F"/>
    <w:rsid w:val="00115FE0"/>
    <w:rsid w:val="00116027"/>
    <w:rsid w:val="00116642"/>
    <w:rsid w:val="0011669D"/>
    <w:rsid w:val="001167FB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EAD"/>
    <w:rsid w:val="00120FB9"/>
    <w:rsid w:val="0012142E"/>
    <w:rsid w:val="001214B5"/>
    <w:rsid w:val="0012172B"/>
    <w:rsid w:val="00121AC4"/>
    <w:rsid w:val="00121D5B"/>
    <w:rsid w:val="001220E9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7CA"/>
    <w:rsid w:val="00123D9E"/>
    <w:rsid w:val="001241CD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6EA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9F6"/>
    <w:rsid w:val="00127BAE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D95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264"/>
    <w:rsid w:val="00132526"/>
    <w:rsid w:val="0013254F"/>
    <w:rsid w:val="0013261D"/>
    <w:rsid w:val="00132832"/>
    <w:rsid w:val="00132941"/>
    <w:rsid w:val="00132ACC"/>
    <w:rsid w:val="00132DB8"/>
    <w:rsid w:val="00132F94"/>
    <w:rsid w:val="00133061"/>
    <w:rsid w:val="00133087"/>
    <w:rsid w:val="00133407"/>
    <w:rsid w:val="00133476"/>
    <w:rsid w:val="001334B5"/>
    <w:rsid w:val="001334BB"/>
    <w:rsid w:val="00133534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2F"/>
    <w:rsid w:val="00142373"/>
    <w:rsid w:val="001423B5"/>
    <w:rsid w:val="001424F5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2BD"/>
    <w:rsid w:val="001433ED"/>
    <w:rsid w:val="00143570"/>
    <w:rsid w:val="0014396A"/>
    <w:rsid w:val="00143DA4"/>
    <w:rsid w:val="001443E7"/>
    <w:rsid w:val="00144821"/>
    <w:rsid w:val="0014484D"/>
    <w:rsid w:val="001448A6"/>
    <w:rsid w:val="001449CC"/>
    <w:rsid w:val="00144A85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6F1F"/>
    <w:rsid w:val="00147021"/>
    <w:rsid w:val="001470AD"/>
    <w:rsid w:val="0014710A"/>
    <w:rsid w:val="00147309"/>
    <w:rsid w:val="00147406"/>
    <w:rsid w:val="001476BC"/>
    <w:rsid w:val="001476F0"/>
    <w:rsid w:val="00147985"/>
    <w:rsid w:val="00147B9B"/>
    <w:rsid w:val="00147FC7"/>
    <w:rsid w:val="00147FE6"/>
    <w:rsid w:val="00150199"/>
    <w:rsid w:val="0015036F"/>
    <w:rsid w:val="00150617"/>
    <w:rsid w:val="0015078D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76C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A51"/>
    <w:rsid w:val="00155BEB"/>
    <w:rsid w:val="00155E46"/>
    <w:rsid w:val="001569BE"/>
    <w:rsid w:val="001569C4"/>
    <w:rsid w:val="00156E1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3D4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758"/>
    <w:rsid w:val="001628A2"/>
    <w:rsid w:val="00162ADE"/>
    <w:rsid w:val="00162E1D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450"/>
    <w:rsid w:val="00167487"/>
    <w:rsid w:val="0016769D"/>
    <w:rsid w:val="00167714"/>
    <w:rsid w:val="001677E3"/>
    <w:rsid w:val="00167AAA"/>
    <w:rsid w:val="00167ADB"/>
    <w:rsid w:val="00167C40"/>
    <w:rsid w:val="00167D36"/>
    <w:rsid w:val="00167D63"/>
    <w:rsid w:val="00167DF3"/>
    <w:rsid w:val="00167EC1"/>
    <w:rsid w:val="00167F50"/>
    <w:rsid w:val="00167F97"/>
    <w:rsid w:val="00170035"/>
    <w:rsid w:val="001701D1"/>
    <w:rsid w:val="001701EC"/>
    <w:rsid w:val="00170253"/>
    <w:rsid w:val="0017040E"/>
    <w:rsid w:val="0017042E"/>
    <w:rsid w:val="00170512"/>
    <w:rsid w:val="0017054E"/>
    <w:rsid w:val="001706F4"/>
    <w:rsid w:val="001707FE"/>
    <w:rsid w:val="0017091D"/>
    <w:rsid w:val="00170A46"/>
    <w:rsid w:val="00170ACD"/>
    <w:rsid w:val="00170B87"/>
    <w:rsid w:val="00170E41"/>
    <w:rsid w:val="001710B3"/>
    <w:rsid w:val="0017119D"/>
    <w:rsid w:val="001711C9"/>
    <w:rsid w:val="00171226"/>
    <w:rsid w:val="00171250"/>
    <w:rsid w:val="0017134C"/>
    <w:rsid w:val="00171468"/>
    <w:rsid w:val="00171581"/>
    <w:rsid w:val="001715A1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CEB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4EA4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5EBD"/>
    <w:rsid w:val="001760B9"/>
    <w:rsid w:val="001760D5"/>
    <w:rsid w:val="00176292"/>
    <w:rsid w:val="0017637E"/>
    <w:rsid w:val="001763E8"/>
    <w:rsid w:val="00176406"/>
    <w:rsid w:val="00176688"/>
    <w:rsid w:val="00176712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68D"/>
    <w:rsid w:val="00180A67"/>
    <w:rsid w:val="00180AC1"/>
    <w:rsid w:val="00180B45"/>
    <w:rsid w:val="00180CC1"/>
    <w:rsid w:val="00180D1C"/>
    <w:rsid w:val="00180D7A"/>
    <w:rsid w:val="00180E08"/>
    <w:rsid w:val="00180E27"/>
    <w:rsid w:val="00180EEE"/>
    <w:rsid w:val="00180F91"/>
    <w:rsid w:val="00181075"/>
    <w:rsid w:val="00181081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92"/>
    <w:rsid w:val="00182FA3"/>
    <w:rsid w:val="001831AD"/>
    <w:rsid w:val="00183272"/>
    <w:rsid w:val="001837CB"/>
    <w:rsid w:val="00183800"/>
    <w:rsid w:val="00183852"/>
    <w:rsid w:val="00183CF7"/>
    <w:rsid w:val="00183EDE"/>
    <w:rsid w:val="001841C9"/>
    <w:rsid w:val="001841E5"/>
    <w:rsid w:val="001841EB"/>
    <w:rsid w:val="0018422C"/>
    <w:rsid w:val="001843F8"/>
    <w:rsid w:val="00184567"/>
    <w:rsid w:val="00184679"/>
    <w:rsid w:val="0018489A"/>
    <w:rsid w:val="0018496F"/>
    <w:rsid w:val="001849E0"/>
    <w:rsid w:val="00184A5F"/>
    <w:rsid w:val="00184BAF"/>
    <w:rsid w:val="00184C15"/>
    <w:rsid w:val="00184C2A"/>
    <w:rsid w:val="00184CBE"/>
    <w:rsid w:val="00184EE3"/>
    <w:rsid w:val="00185032"/>
    <w:rsid w:val="00185043"/>
    <w:rsid w:val="001851A1"/>
    <w:rsid w:val="001853D3"/>
    <w:rsid w:val="00185506"/>
    <w:rsid w:val="0018577A"/>
    <w:rsid w:val="001857E3"/>
    <w:rsid w:val="001859CC"/>
    <w:rsid w:val="0018616F"/>
    <w:rsid w:val="0018620E"/>
    <w:rsid w:val="00186449"/>
    <w:rsid w:val="001864C8"/>
    <w:rsid w:val="00186796"/>
    <w:rsid w:val="0018695E"/>
    <w:rsid w:val="00186C34"/>
    <w:rsid w:val="00186C9F"/>
    <w:rsid w:val="00186CC4"/>
    <w:rsid w:val="00186CFA"/>
    <w:rsid w:val="00186E56"/>
    <w:rsid w:val="00186E62"/>
    <w:rsid w:val="00186F93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D70"/>
    <w:rsid w:val="00187FC7"/>
    <w:rsid w:val="001902CB"/>
    <w:rsid w:val="00190346"/>
    <w:rsid w:val="0019034F"/>
    <w:rsid w:val="00190365"/>
    <w:rsid w:val="0019053B"/>
    <w:rsid w:val="00190622"/>
    <w:rsid w:val="0019092B"/>
    <w:rsid w:val="00190986"/>
    <w:rsid w:val="001909FD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1E9"/>
    <w:rsid w:val="00192370"/>
    <w:rsid w:val="00192573"/>
    <w:rsid w:val="00192588"/>
    <w:rsid w:val="00192611"/>
    <w:rsid w:val="00192669"/>
    <w:rsid w:val="001928B7"/>
    <w:rsid w:val="001929CF"/>
    <w:rsid w:val="00192D05"/>
    <w:rsid w:val="00192D48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7B"/>
    <w:rsid w:val="001956CE"/>
    <w:rsid w:val="00195768"/>
    <w:rsid w:val="001957BC"/>
    <w:rsid w:val="0019594C"/>
    <w:rsid w:val="0019596F"/>
    <w:rsid w:val="00195B39"/>
    <w:rsid w:val="00195C13"/>
    <w:rsid w:val="00195C7A"/>
    <w:rsid w:val="00195C95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ABF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DAE"/>
    <w:rsid w:val="00197F85"/>
    <w:rsid w:val="001A02BC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0ED4"/>
    <w:rsid w:val="001A0F3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D1C"/>
    <w:rsid w:val="001A4F0C"/>
    <w:rsid w:val="001A5084"/>
    <w:rsid w:val="001A5149"/>
    <w:rsid w:val="001A5284"/>
    <w:rsid w:val="001A557B"/>
    <w:rsid w:val="001A5879"/>
    <w:rsid w:val="001A5D64"/>
    <w:rsid w:val="001A5DCC"/>
    <w:rsid w:val="001A5EAF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6C6D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81"/>
    <w:rsid w:val="001B05C6"/>
    <w:rsid w:val="001B066E"/>
    <w:rsid w:val="001B08D4"/>
    <w:rsid w:val="001B09F3"/>
    <w:rsid w:val="001B0B67"/>
    <w:rsid w:val="001B1228"/>
    <w:rsid w:val="001B124D"/>
    <w:rsid w:val="001B1364"/>
    <w:rsid w:val="001B13EB"/>
    <w:rsid w:val="001B14C1"/>
    <w:rsid w:val="001B162E"/>
    <w:rsid w:val="001B1891"/>
    <w:rsid w:val="001B1AF4"/>
    <w:rsid w:val="001B1B7A"/>
    <w:rsid w:val="001B1BF6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02E"/>
    <w:rsid w:val="001B410E"/>
    <w:rsid w:val="001B41DB"/>
    <w:rsid w:val="001B435D"/>
    <w:rsid w:val="001B4561"/>
    <w:rsid w:val="001B4579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29E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A"/>
    <w:rsid w:val="001B747C"/>
    <w:rsid w:val="001B76FE"/>
    <w:rsid w:val="001B7AF6"/>
    <w:rsid w:val="001B7C5B"/>
    <w:rsid w:val="001B7CA2"/>
    <w:rsid w:val="001B7CC8"/>
    <w:rsid w:val="001C03A4"/>
    <w:rsid w:val="001C0536"/>
    <w:rsid w:val="001C054F"/>
    <w:rsid w:val="001C0562"/>
    <w:rsid w:val="001C06E7"/>
    <w:rsid w:val="001C06F0"/>
    <w:rsid w:val="001C089E"/>
    <w:rsid w:val="001C08E8"/>
    <w:rsid w:val="001C0A20"/>
    <w:rsid w:val="001C0A8A"/>
    <w:rsid w:val="001C0B3B"/>
    <w:rsid w:val="001C0E92"/>
    <w:rsid w:val="001C10BE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DD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68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5E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1D"/>
    <w:rsid w:val="001D40BE"/>
    <w:rsid w:val="001D4144"/>
    <w:rsid w:val="001D4176"/>
    <w:rsid w:val="001D4389"/>
    <w:rsid w:val="001D4791"/>
    <w:rsid w:val="001D4898"/>
    <w:rsid w:val="001D4950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D1C"/>
    <w:rsid w:val="001D5FA5"/>
    <w:rsid w:val="001D628F"/>
    <w:rsid w:val="001D6324"/>
    <w:rsid w:val="001D634F"/>
    <w:rsid w:val="001D644C"/>
    <w:rsid w:val="001D64E3"/>
    <w:rsid w:val="001D66FD"/>
    <w:rsid w:val="001D670A"/>
    <w:rsid w:val="001D6818"/>
    <w:rsid w:val="001D6842"/>
    <w:rsid w:val="001D6879"/>
    <w:rsid w:val="001D6930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E7E"/>
    <w:rsid w:val="001E1EF1"/>
    <w:rsid w:val="001E1F87"/>
    <w:rsid w:val="001E209A"/>
    <w:rsid w:val="001E229D"/>
    <w:rsid w:val="001E2465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89"/>
    <w:rsid w:val="001E33FB"/>
    <w:rsid w:val="001E364A"/>
    <w:rsid w:val="001E392A"/>
    <w:rsid w:val="001E3951"/>
    <w:rsid w:val="001E3D74"/>
    <w:rsid w:val="001E3DDF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CDB"/>
    <w:rsid w:val="001E4D69"/>
    <w:rsid w:val="001E4DE4"/>
    <w:rsid w:val="001E4E95"/>
    <w:rsid w:val="001E4F6F"/>
    <w:rsid w:val="001E5109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89F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620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5E9"/>
    <w:rsid w:val="001F076D"/>
    <w:rsid w:val="001F0833"/>
    <w:rsid w:val="001F09A8"/>
    <w:rsid w:val="001F0A7A"/>
    <w:rsid w:val="001F0AA5"/>
    <w:rsid w:val="001F0ABF"/>
    <w:rsid w:val="001F0BEE"/>
    <w:rsid w:val="001F0C52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2B0"/>
    <w:rsid w:val="001F33FD"/>
    <w:rsid w:val="001F37CA"/>
    <w:rsid w:val="001F3833"/>
    <w:rsid w:val="001F38D7"/>
    <w:rsid w:val="001F38F0"/>
    <w:rsid w:val="001F3908"/>
    <w:rsid w:val="001F3912"/>
    <w:rsid w:val="001F3A8C"/>
    <w:rsid w:val="001F3B8E"/>
    <w:rsid w:val="001F3F75"/>
    <w:rsid w:val="001F40BC"/>
    <w:rsid w:val="001F40BF"/>
    <w:rsid w:val="001F4111"/>
    <w:rsid w:val="001F41F1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189"/>
    <w:rsid w:val="001F538A"/>
    <w:rsid w:val="001F54D5"/>
    <w:rsid w:val="001F5623"/>
    <w:rsid w:val="001F56C2"/>
    <w:rsid w:val="001F56F8"/>
    <w:rsid w:val="001F5861"/>
    <w:rsid w:val="001F5B7F"/>
    <w:rsid w:val="001F5B97"/>
    <w:rsid w:val="001F5CA5"/>
    <w:rsid w:val="001F5D7E"/>
    <w:rsid w:val="001F5E76"/>
    <w:rsid w:val="001F5ED1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C7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986"/>
    <w:rsid w:val="00201A8F"/>
    <w:rsid w:val="00201C18"/>
    <w:rsid w:val="00201D0C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CD1"/>
    <w:rsid w:val="00202DD2"/>
    <w:rsid w:val="00202F42"/>
    <w:rsid w:val="00203089"/>
    <w:rsid w:val="00203316"/>
    <w:rsid w:val="0020338C"/>
    <w:rsid w:val="002033AF"/>
    <w:rsid w:val="002035F2"/>
    <w:rsid w:val="0020381C"/>
    <w:rsid w:val="00203846"/>
    <w:rsid w:val="00203946"/>
    <w:rsid w:val="00203A25"/>
    <w:rsid w:val="00203B2F"/>
    <w:rsid w:val="00203EA7"/>
    <w:rsid w:val="00203FEE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5BD4"/>
    <w:rsid w:val="00205C05"/>
    <w:rsid w:val="002061E8"/>
    <w:rsid w:val="002063D8"/>
    <w:rsid w:val="002064BA"/>
    <w:rsid w:val="002067D0"/>
    <w:rsid w:val="00206A0E"/>
    <w:rsid w:val="00206C62"/>
    <w:rsid w:val="00206D6A"/>
    <w:rsid w:val="00206FBF"/>
    <w:rsid w:val="00206FF4"/>
    <w:rsid w:val="0020753C"/>
    <w:rsid w:val="0020778C"/>
    <w:rsid w:val="002078D3"/>
    <w:rsid w:val="00207C14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714"/>
    <w:rsid w:val="00211A5C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9DF"/>
    <w:rsid w:val="00212A30"/>
    <w:rsid w:val="00212ABD"/>
    <w:rsid w:val="00212B31"/>
    <w:rsid w:val="00212B9D"/>
    <w:rsid w:val="00212E47"/>
    <w:rsid w:val="00212E51"/>
    <w:rsid w:val="00212E67"/>
    <w:rsid w:val="00212FE1"/>
    <w:rsid w:val="002134A6"/>
    <w:rsid w:val="0021391A"/>
    <w:rsid w:val="002139A7"/>
    <w:rsid w:val="00213AB5"/>
    <w:rsid w:val="00213EAF"/>
    <w:rsid w:val="0021422F"/>
    <w:rsid w:val="002143CA"/>
    <w:rsid w:val="00214537"/>
    <w:rsid w:val="00214770"/>
    <w:rsid w:val="0021498A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36"/>
    <w:rsid w:val="00215D5F"/>
    <w:rsid w:val="00215D91"/>
    <w:rsid w:val="00215F18"/>
    <w:rsid w:val="002161D4"/>
    <w:rsid w:val="002164A1"/>
    <w:rsid w:val="0021654A"/>
    <w:rsid w:val="002165B0"/>
    <w:rsid w:val="0021666C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9DE"/>
    <w:rsid w:val="00217ADA"/>
    <w:rsid w:val="00217BBE"/>
    <w:rsid w:val="00217BF3"/>
    <w:rsid w:val="00220016"/>
    <w:rsid w:val="00220B72"/>
    <w:rsid w:val="00220CE4"/>
    <w:rsid w:val="00221303"/>
    <w:rsid w:val="002213C4"/>
    <w:rsid w:val="00221497"/>
    <w:rsid w:val="00221629"/>
    <w:rsid w:val="002217B6"/>
    <w:rsid w:val="002217C8"/>
    <w:rsid w:val="00221B25"/>
    <w:rsid w:val="00221BE4"/>
    <w:rsid w:val="00221FBF"/>
    <w:rsid w:val="0022201B"/>
    <w:rsid w:val="0022209C"/>
    <w:rsid w:val="002222B0"/>
    <w:rsid w:val="00222415"/>
    <w:rsid w:val="0022251E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93E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0F2"/>
    <w:rsid w:val="0022712F"/>
    <w:rsid w:val="002271CD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CE1"/>
    <w:rsid w:val="00230D60"/>
    <w:rsid w:val="00230EB4"/>
    <w:rsid w:val="00230FAC"/>
    <w:rsid w:val="0023125E"/>
    <w:rsid w:val="00231420"/>
    <w:rsid w:val="002315C4"/>
    <w:rsid w:val="002316FE"/>
    <w:rsid w:val="00231708"/>
    <w:rsid w:val="002319F3"/>
    <w:rsid w:val="00231ED7"/>
    <w:rsid w:val="00231F36"/>
    <w:rsid w:val="002320BD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BD2"/>
    <w:rsid w:val="00233C9E"/>
    <w:rsid w:val="00233D33"/>
    <w:rsid w:val="00233D45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DF7"/>
    <w:rsid w:val="00234F5F"/>
    <w:rsid w:val="002350E7"/>
    <w:rsid w:val="0023524E"/>
    <w:rsid w:val="002352F6"/>
    <w:rsid w:val="0023539C"/>
    <w:rsid w:val="0023551A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B8B"/>
    <w:rsid w:val="00236C37"/>
    <w:rsid w:val="00236D4E"/>
    <w:rsid w:val="00236FCB"/>
    <w:rsid w:val="00237028"/>
    <w:rsid w:val="002371C3"/>
    <w:rsid w:val="002372C4"/>
    <w:rsid w:val="00237481"/>
    <w:rsid w:val="002376FC"/>
    <w:rsid w:val="00237741"/>
    <w:rsid w:val="00237762"/>
    <w:rsid w:val="00237A3E"/>
    <w:rsid w:val="00237A9E"/>
    <w:rsid w:val="00237DAA"/>
    <w:rsid w:val="00237ECE"/>
    <w:rsid w:val="00237F03"/>
    <w:rsid w:val="0024002A"/>
    <w:rsid w:val="0024006F"/>
    <w:rsid w:val="00240484"/>
    <w:rsid w:val="00240812"/>
    <w:rsid w:val="00240876"/>
    <w:rsid w:val="002409B1"/>
    <w:rsid w:val="00240C5E"/>
    <w:rsid w:val="002412B2"/>
    <w:rsid w:val="002412B9"/>
    <w:rsid w:val="0024145B"/>
    <w:rsid w:val="00241631"/>
    <w:rsid w:val="00241765"/>
    <w:rsid w:val="00241A6A"/>
    <w:rsid w:val="00241ACB"/>
    <w:rsid w:val="00241E0F"/>
    <w:rsid w:val="00241F60"/>
    <w:rsid w:val="002423B8"/>
    <w:rsid w:val="0024276C"/>
    <w:rsid w:val="002427F1"/>
    <w:rsid w:val="00242880"/>
    <w:rsid w:val="002428C9"/>
    <w:rsid w:val="002428DF"/>
    <w:rsid w:val="002429D8"/>
    <w:rsid w:val="00242A7E"/>
    <w:rsid w:val="00242A96"/>
    <w:rsid w:val="00242C5D"/>
    <w:rsid w:val="00242EED"/>
    <w:rsid w:val="00242F6E"/>
    <w:rsid w:val="00243020"/>
    <w:rsid w:val="002431C5"/>
    <w:rsid w:val="00243709"/>
    <w:rsid w:val="0024372C"/>
    <w:rsid w:val="00243768"/>
    <w:rsid w:val="00243976"/>
    <w:rsid w:val="00243B6B"/>
    <w:rsid w:val="00243F5C"/>
    <w:rsid w:val="00243FCA"/>
    <w:rsid w:val="00243FFD"/>
    <w:rsid w:val="00244088"/>
    <w:rsid w:val="0024436E"/>
    <w:rsid w:val="00244471"/>
    <w:rsid w:val="00244792"/>
    <w:rsid w:val="00244798"/>
    <w:rsid w:val="00244811"/>
    <w:rsid w:val="00244AB5"/>
    <w:rsid w:val="00244F47"/>
    <w:rsid w:val="00245050"/>
    <w:rsid w:val="00245151"/>
    <w:rsid w:val="002452D0"/>
    <w:rsid w:val="00245301"/>
    <w:rsid w:val="00245394"/>
    <w:rsid w:val="002454AA"/>
    <w:rsid w:val="00245649"/>
    <w:rsid w:val="00245706"/>
    <w:rsid w:val="00245739"/>
    <w:rsid w:val="002457CB"/>
    <w:rsid w:val="002457E8"/>
    <w:rsid w:val="00245C47"/>
    <w:rsid w:val="00245F82"/>
    <w:rsid w:val="002460F4"/>
    <w:rsid w:val="00246100"/>
    <w:rsid w:val="002463C3"/>
    <w:rsid w:val="00246443"/>
    <w:rsid w:val="002466DF"/>
    <w:rsid w:val="00246923"/>
    <w:rsid w:val="0024697F"/>
    <w:rsid w:val="002469AA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47EDE"/>
    <w:rsid w:val="002500EE"/>
    <w:rsid w:val="0025010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8A6"/>
    <w:rsid w:val="002519C4"/>
    <w:rsid w:val="00251A32"/>
    <w:rsid w:val="00251AC9"/>
    <w:rsid w:val="00251B81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8BD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9CA"/>
    <w:rsid w:val="00253B6C"/>
    <w:rsid w:val="00254233"/>
    <w:rsid w:val="0025459D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698"/>
    <w:rsid w:val="002558CB"/>
    <w:rsid w:val="002559A5"/>
    <w:rsid w:val="00255B89"/>
    <w:rsid w:val="00255E15"/>
    <w:rsid w:val="00255EA8"/>
    <w:rsid w:val="0025628D"/>
    <w:rsid w:val="002562DF"/>
    <w:rsid w:val="0025652A"/>
    <w:rsid w:val="002566CC"/>
    <w:rsid w:val="00256703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57EA4"/>
    <w:rsid w:val="0026054D"/>
    <w:rsid w:val="00260693"/>
    <w:rsid w:val="002608A3"/>
    <w:rsid w:val="002608F4"/>
    <w:rsid w:val="00260A16"/>
    <w:rsid w:val="00260A9B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13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326"/>
    <w:rsid w:val="00262440"/>
    <w:rsid w:val="00262505"/>
    <w:rsid w:val="00262707"/>
    <w:rsid w:val="002627F6"/>
    <w:rsid w:val="00262B06"/>
    <w:rsid w:val="00262B2D"/>
    <w:rsid w:val="00262C50"/>
    <w:rsid w:val="00262CC1"/>
    <w:rsid w:val="002630F6"/>
    <w:rsid w:val="00263140"/>
    <w:rsid w:val="0026320D"/>
    <w:rsid w:val="00263541"/>
    <w:rsid w:val="00263605"/>
    <w:rsid w:val="00263890"/>
    <w:rsid w:val="00263935"/>
    <w:rsid w:val="00263B0B"/>
    <w:rsid w:val="00263CAA"/>
    <w:rsid w:val="00263EF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92F"/>
    <w:rsid w:val="00265B5A"/>
    <w:rsid w:val="00265C1A"/>
    <w:rsid w:val="00265CEE"/>
    <w:rsid w:val="00265DD7"/>
    <w:rsid w:val="00265E93"/>
    <w:rsid w:val="00266371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71A"/>
    <w:rsid w:val="002679E9"/>
    <w:rsid w:val="00267A66"/>
    <w:rsid w:val="00267CDB"/>
    <w:rsid w:val="00267F53"/>
    <w:rsid w:val="00267F5F"/>
    <w:rsid w:val="00267FC9"/>
    <w:rsid w:val="00270103"/>
    <w:rsid w:val="0027010A"/>
    <w:rsid w:val="0027044B"/>
    <w:rsid w:val="00270466"/>
    <w:rsid w:val="00270619"/>
    <w:rsid w:val="0027082D"/>
    <w:rsid w:val="002708A6"/>
    <w:rsid w:val="00270972"/>
    <w:rsid w:val="00270D28"/>
    <w:rsid w:val="00270EC7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4E3"/>
    <w:rsid w:val="002727AB"/>
    <w:rsid w:val="0027282F"/>
    <w:rsid w:val="0027287D"/>
    <w:rsid w:val="002728A3"/>
    <w:rsid w:val="002728A4"/>
    <w:rsid w:val="002729A0"/>
    <w:rsid w:val="00272C3F"/>
    <w:rsid w:val="00272EA1"/>
    <w:rsid w:val="00273195"/>
    <w:rsid w:val="00273567"/>
    <w:rsid w:val="002736F6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62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4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4D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500"/>
    <w:rsid w:val="0028166B"/>
    <w:rsid w:val="00281734"/>
    <w:rsid w:val="002817F4"/>
    <w:rsid w:val="0028180E"/>
    <w:rsid w:val="00281AD6"/>
    <w:rsid w:val="00281BB3"/>
    <w:rsid w:val="00281C43"/>
    <w:rsid w:val="00281D9A"/>
    <w:rsid w:val="0028234C"/>
    <w:rsid w:val="002823E3"/>
    <w:rsid w:val="00282417"/>
    <w:rsid w:val="00282482"/>
    <w:rsid w:val="0028253E"/>
    <w:rsid w:val="002825D3"/>
    <w:rsid w:val="0028270C"/>
    <w:rsid w:val="00282739"/>
    <w:rsid w:val="00282803"/>
    <w:rsid w:val="00282B11"/>
    <w:rsid w:val="00282EBB"/>
    <w:rsid w:val="002831C0"/>
    <w:rsid w:val="002833D1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7EE"/>
    <w:rsid w:val="0028687E"/>
    <w:rsid w:val="00286A0A"/>
    <w:rsid w:val="00286A3A"/>
    <w:rsid w:val="00286BFC"/>
    <w:rsid w:val="00286E94"/>
    <w:rsid w:val="002873B7"/>
    <w:rsid w:val="0028747D"/>
    <w:rsid w:val="002875AF"/>
    <w:rsid w:val="0028768D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643"/>
    <w:rsid w:val="00290818"/>
    <w:rsid w:val="00290AE2"/>
    <w:rsid w:val="00290BF8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9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003"/>
    <w:rsid w:val="002941BA"/>
    <w:rsid w:val="002943D9"/>
    <w:rsid w:val="0029443A"/>
    <w:rsid w:val="0029453F"/>
    <w:rsid w:val="002945A1"/>
    <w:rsid w:val="002947D1"/>
    <w:rsid w:val="00294B6D"/>
    <w:rsid w:val="00294BA8"/>
    <w:rsid w:val="00294DEB"/>
    <w:rsid w:val="00294E41"/>
    <w:rsid w:val="00295012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667"/>
    <w:rsid w:val="002A08AB"/>
    <w:rsid w:val="002A0C4E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18F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14F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C2F"/>
    <w:rsid w:val="002A4E0E"/>
    <w:rsid w:val="002A5231"/>
    <w:rsid w:val="002A5364"/>
    <w:rsid w:val="002A5945"/>
    <w:rsid w:val="002A59C1"/>
    <w:rsid w:val="002A60B0"/>
    <w:rsid w:val="002A6178"/>
    <w:rsid w:val="002A6398"/>
    <w:rsid w:val="002A64C3"/>
    <w:rsid w:val="002A67D7"/>
    <w:rsid w:val="002A692D"/>
    <w:rsid w:val="002A6AF0"/>
    <w:rsid w:val="002A6D54"/>
    <w:rsid w:val="002A6DAB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0E6"/>
    <w:rsid w:val="002B129C"/>
    <w:rsid w:val="002B16D3"/>
    <w:rsid w:val="002B1726"/>
    <w:rsid w:val="002B180D"/>
    <w:rsid w:val="002B1B33"/>
    <w:rsid w:val="002B1C07"/>
    <w:rsid w:val="002B1CD1"/>
    <w:rsid w:val="002B1DDC"/>
    <w:rsid w:val="002B20F4"/>
    <w:rsid w:val="002B23C6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3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622"/>
    <w:rsid w:val="002B6668"/>
    <w:rsid w:val="002B66E9"/>
    <w:rsid w:val="002B6859"/>
    <w:rsid w:val="002B68D5"/>
    <w:rsid w:val="002B6A52"/>
    <w:rsid w:val="002B6B8E"/>
    <w:rsid w:val="002B6BAC"/>
    <w:rsid w:val="002B6C15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1AB"/>
    <w:rsid w:val="002C0206"/>
    <w:rsid w:val="002C02B3"/>
    <w:rsid w:val="002C02BC"/>
    <w:rsid w:val="002C03A4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3F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33E"/>
    <w:rsid w:val="002C34A9"/>
    <w:rsid w:val="002C34FF"/>
    <w:rsid w:val="002C36A1"/>
    <w:rsid w:val="002C3839"/>
    <w:rsid w:val="002C3A73"/>
    <w:rsid w:val="002C3AB6"/>
    <w:rsid w:val="002C3CB3"/>
    <w:rsid w:val="002C413F"/>
    <w:rsid w:val="002C416C"/>
    <w:rsid w:val="002C42FD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4E7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0A7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986"/>
    <w:rsid w:val="002D0AC7"/>
    <w:rsid w:val="002D0DD6"/>
    <w:rsid w:val="002D0EAA"/>
    <w:rsid w:val="002D0F16"/>
    <w:rsid w:val="002D12B4"/>
    <w:rsid w:val="002D1594"/>
    <w:rsid w:val="002D181E"/>
    <w:rsid w:val="002D19A8"/>
    <w:rsid w:val="002D1AEA"/>
    <w:rsid w:val="002D20FC"/>
    <w:rsid w:val="002D2320"/>
    <w:rsid w:val="002D2646"/>
    <w:rsid w:val="002D2739"/>
    <w:rsid w:val="002D2775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56A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BC0"/>
    <w:rsid w:val="002D4DB0"/>
    <w:rsid w:val="002D4FFA"/>
    <w:rsid w:val="002D5043"/>
    <w:rsid w:val="002D50D7"/>
    <w:rsid w:val="002D50F1"/>
    <w:rsid w:val="002D53E7"/>
    <w:rsid w:val="002D53F8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35"/>
    <w:rsid w:val="002D6297"/>
    <w:rsid w:val="002D6356"/>
    <w:rsid w:val="002D6360"/>
    <w:rsid w:val="002D645E"/>
    <w:rsid w:val="002D64CF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706"/>
    <w:rsid w:val="002D782A"/>
    <w:rsid w:val="002D78F4"/>
    <w:rsid w:val="002D7C08"/>
    <w:rsid w:val="002D7D4F"/>
    <w:rsid w:val="002D7D9B"/>
    <w:rsid w:val="002E0072"/>
    <w:rsid w:val="002E00E9"/>
    <w:rsid w:val="002E01A9"/>
    <w:rsid w:val="002E07C4"/>
    <w:rsid w:val="002E09D0"/>
    <w:rsid w:val="002E0B90"/>
    <w:rsid w:val="002E0EA3"/>
    <w:rsid w:val="002E150A"/>
    <w:rsid w:val="002E1635"/>
    <w:rsid w:val="002E17A7"/>
    <w:rsid w:val="002E1836"/>
    <w:rsid w:val="002E1970"/>
    <w:rsid w:val="002E1D42"/>
    <w:rsid w:val="002E1D60"/>
    <w:rsid w:val="002E1F30"/>
    <w:rsid w:val="002E1FA5"/>
    <w:rsid w:val="002E20D9"/>
    <w:rsid w:val="002E2866"/>
    <w:rsid w:val="002E2971"/>
    <w:rsid w:val="002E2983"/>
    <w:rsid w:val="002E2B8C"/>
    <w:rsid w:val="002E2DB1"/>
    <w:rsid w:val="002E2F4C"/>
    <w:rsid w:val="002E2F9C"/>
    <w:rsid w:val="002E3149"/>
    <w:rsid w:val="002E3316"/>
    <w:rsid w:val="002E3353"/>
    <w:rsid w:val="002E3359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7F2"/>
    <w:rsid w:val="002E4A84"/>
    <w:rsid w:val="002E4B94"/>
    <w:rsid w:val="002E4BDE"/>
    <w:rsid w:val="002E4CA1"/>
    <w:rsid w:val="002E4E60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306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8AE"/>
    <w:rsid w:val="002F2AA7"/>
    <w:rsid w:val="002F2DBA"/>
    <w:rsid w:val="002F2FA4"/>
    <w:rsid w:val="002F2FBA"/>
    <w:rsid w:val="002F30C1"/>
    <w:rsid w:val="002F30DD"/>
    <w:rsid w:val="002F368B"/>
    <w:rsid w:val="002F3726"/>
    <w:rsid w:val="002F3998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13"/>
    <w:rsid w:val="002F4F9F"/>
    <w:rsid w:val="002F5249"/>
    <w:rsid w:val="002F5266"/>
    <w:rsid w:val="002F5599"/>
    <w:rsid w:val="002F562C"/>
    <w:rsid w:val="002F5681"/>
    <w:rsid w:val="002F5A7B"/>
    <w:rsid w:val="002F5B43"/>
    <w:rsid w:val="002F5C98"/>
    <w:rsid w:val="002F5D96"/>
    <w:rsid w:val="002F6131"/>
    <w:rsid w:val="002F6189"/>
    <w:rsid w:val="002F6517"/>
    <w:rsid w:val="002F660D"/>
    <w:rsid w:val="002F6709"/>
    <w:rsid w:val="002F674E"/>
    <w:rsid w:val="002F685E"/>
    <w:rsid w:val="002F69B8"/>
    <w:rsid w:val="002F69E4"/>
    <w:rsid w:val="002F6F81"/>
    <w:rsid w:val="002F726B"/>
    <w:rsid w:val="002F7286"/>
    <w:rsid w:val="002F72A0"/>
    <w:rsid w:val="002F7334"/>
    <w:rsid w:val="002F735E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444"/>
    <w:rsid w:val="0030055A"/>
    <w:rsid w:val="00300696"/>
    <w:rsid w:val="0030087A"/>
    <w:rsid w:val="00300CC4"/>
    <w:rsid w:val="00300F7A"/>
    <w:rsid w:val="00301310"/>
    <w:rsid w:val="0030135B"/>
    <w:rsid w:val="003013B9"/>
    <w:rsid w:val="0030141D"/>
    <w:rsid w:val="003014F4"/>
    <w:rsid w:val="0030152F"/>
    <w:rsid w:val="0030155E"/>
    <w:rsid w:val="00301753"/>
    <w:rsid w:val="00301852"/>
    <w:rsid w:val="003019D4"/>
    <w:rsid w:val="00301A55"/>
    <w:rsid w:val="00301A6D"/>
    <w:rsid w:val="00301B1B"/>
    <w:rsid w:val="00301EEE"/>
    <w:rsid w:val="00301FDD"/>
    <w:rsid w:val="00302098"/>
    <w:rsid w:val="003022A9"/>
    <w:rsid w:val="003022D7"/>
    <w:rsid w:val="00302425"/>
    <w:rsid w:val="003024C8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639"/>
    <w:rsid w:val="00303928"/>
    <w:rsid w:val="003039C9"/>
    <w:rsid w:val="00303A1A"/>
    <w:rsid w:val="00303AFE"/>
    <w:rsid w:val="00303D9D"/>
    <w:rsid w:val="0030436C"/>
    <w:rsid w:val="00304377"/>
    <w:rsid w:val="00304422"/>
    <w:rsid w:val="00304425"/>
    <w:rsid w:val="003045A4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839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4A"/>
    <w:rsid w:val="00306AD9"/>
    <w:rsid w:val="00306C58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5D0"/>
    <w:rsid w:val="00307902"/>
    <w:rsid w:val="00307990"/>
    <w:rsid w:val="003079A9"/>
    <w:rsid w:val="00307A01"/>
    <w:rsid w:val="00307B1B"/>
    <w:rsid w:val="00307C9B"/>
    <w:rsid w:val="00310156"/>
    <w:rsid w:val="0031031B"/>
    <w:rsid w:val="00310375"/>
    <w:rsid w:val="003104B4"/>
    <w:rsid w:val="0031067F"/>
    <w:rsid w:val="00310785"/>
    <w:rsid w:val="00310878"/>
    <w:rsid w:val="00310970"/>
    <w:rsid w:val="00310C32"/>
    <w:rsid w:val="00310CF2"/>
    <w:rsid w:val="00310DA9"/>
    <w:rsid w:val="00311016"/>
    <w:rsid w:val="003116D8"/>
    <w:rsid w:val="0031176D"/>
    <w:rsid w:val="003117D8"/>
    <w:rsid w:val="00311D5E"/>
    <w:rsid w:val="00311D8B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949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35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133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018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971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3F17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575"/>
    <w:rsid w:val="00325754"/>
    <w:rsid w:val="0032577B"/>
    <w:rsid w:val="003258B4"/>
    <w:rsid w:val="0032594B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B4D"/>
    <w:rsid w:val="00326ECD"/>
    <w:rsid w:val="00327226"/>
    <w:rsid w:val="00327363"/>
    <w:rsid w:val="003273B7"/>
    <w:rsid w:val="003275DD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B"/>
    <w:rsid w:val="003313FC"/>
    <w:rsid w:val="00331529"/>
    <w:rsid w:val="003316AE"/>
    <w:rsid w:val="003316B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16"/>
    <w:rsid w:val="00333EA6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27E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2E6"/>
    <w:rsid w:val="003403DA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9E7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C0A"/>
    <w:rsid w:val="00344E72"/>
    <w:rsid w:val="00344F59"/>
    <w:rsid w:val="003451BA"/>
    <w:rsid w:val="003453FA"/>
    <w:rsid w:val="003454A5"/>
    <w:rsid w:val="0034551E"/>
    <w:rsid w:val="003455F0"/>
    <w:rsid w:val="0034581C"/>
    <w:rsid w:val="00345847"/>
    <w:rsid w:val="003458BF"/>
    <w:rsid w:val="00345B23"/>
    <w:rsid w:val="00345C35"/>
    <w:rsid w:val="00345DA2"/>
    <w:rsid w:val="00345DCD"/>
    <w:rsid w:val="00345FF9"/>
    <w:rsid w:val="00346181"/>
    <w:rsid w:val="0034618D"/>
    <w:rsid w:val="003461BE"/>
    <w:rsid w:val="00346255"/>
    <w:rsid w:val="00346513"/>
    <w:rsid w:val="00346B01"/>
    <w:rsid w:val="00346C64"/>
    <w:rsid w:val="00346F3E"/>
    <w:rsid w:val="00346F81"/>
    <w:rsid w:val="003470E9"/>
    <w:rsid w:val="0034713E"/>
    <w:rsid w:val="003471D6"/>
    <w:rsid w:val="003471E2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10"/>
    <w:rsid w:val="00351921"/>
    <w:rsid w:val="003519D6"/>
    <w:rsid w:val="00351E0F"/>
    <w:rsid w:val="00351EB5"/>
    <w:rsid w:val="00352039"/>
    <w:rsid w:val="0035219B"/>
    <w:rsid w:val="0035222A"/>
    <w:rsid w:val="003526D5"/>
    <w:rsid w:val="00352C7C"/>
    <w:rsid w:val="00352E8B"/>
    <w:rsid w:val="00352EB7"/>
    <w:rsid w:val="00352EBE"/>
    <w:rsid w:val="003530DA"/>
    <w:rsid w:val="00353102"/>
    <w:rsid w:val="00353159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3DB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57E20"/>
    <w:rsid w:val="00360407"/>
    <w:rsid w:val="003604E8"/>
    <w:rsid w:val="00360524"/>
    <w:rsid w:val="00360525"/>
    <w:rsid w:val="00360AB2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DD"/>
    <w:rsid w:val="00364AF6"/>
    <w:rsid w:val="00364B62"/>
    <w:rsid w:val="00364C74"/>
    <w:rsid w:val="00364DB7"/>
    <w:rsid w:val="00365232"/>
    <w:rsid w:val="0036523D"/>
    <w:rsid w:val="00365485"/>
    <w:rsid w:val="00365930"/>
    <w:rsid w:val="00365A3B"/>
    <w:rsid w:val="00365B23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3B6"/>
    <w:rsid w:val="0036640D"/>
    <w:rsid w:val="00366581"/>
    <w:rsid w:val="003666C4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DEC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4C7"/>
    <w:rsid w:val="003715C8"/>
    <w:rsid w:val="00371879"/>
    <w:rsid w:val="00371887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39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B73"/>
    <w:rsid w:val="00374C1E"/>
    <w:rsid w:val="00374C95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711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77E"/>
    <w:rsid w:val="00382A11"/>
    <w:rsid w:val="00382A2B"/>
    <w:rsid w:val="00382A75"/>
    <w:rsid w:val="003832CA"/>
    <w:rsid w:val="00383567"/>
    <w:rsid w:val="003836A8"/>
    <w:rsid w:val="00383DE9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4E"/>
    <w:rsid w:val="00385EF8"/>
    <w:rsid w:val="00385FAE"/>
    <w:rsid w:val="003860F7"/>
    <w:rsid w:val="003862D8"/>
    <w:rsid w:val="00386430"/>
    <w:rsid w:val="00386630"/>
    <w:rsid w:val="00386780"/>
    <w:rsid w:val="00386914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9AF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CD5"/>
    <w:rsid w:val="00390D57"/>
    <w:rsid w:val="00390D91"/>
    <w:rsid w:val="00390E89"/>
    <w:rsid w:val="00390F13"/>
    <w:rsid w:val="003912F2"/>
    <w:rsid w:val="00391475"/>
    <w:rsid w:val="003916F0"/>
    <w:rsid w:val="0039189A"/>
    <w:rsid w:val="00391B92"/>
    <w:rsid w:val="003920C9"/>
    <w:rsid w:val="00392122"/>
    <w:rsid w:val="0039218A"/>
    <w:rsid w:val="003921B5"/>
    <w:rsid w:val="003924C7"/>
    <w:rsid w:val="00392635"/>
    <w:rsid w:val="00392A7E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260"/>
    <w:rsid w:val="003952B4"/>
    <w:rsid w:val="00395903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25E"/>
    <w:rsid w:val="0039738B"/>
    <w:rsid w:val="00397460"/>
    <w:rsid w:val="0039753A"/>
    <w:rsid w:val="00397598"/>
    <w:rsid w:val="003977E3"/>
    <w:rsid w:val="00397E78"/>
    <w:rsid w:val="003A011B"/>
    <w:rsid w:val="003A02C4"/>
    <w:rsid w:val="003A039E"/>
    <w:rsid w:val="003A03C1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9A"/>
    <w:rsid w:val="003A1ACD"/>
    <w:rsid w:val="003A1B5D"/>
    <w:rsid w:val="003A1C9A"/>
    <w:rsid w:val="003A1CE5"/>
    <w:rsid w:val="003A1D8E"/>
    <w:rsid w:val="003A1F86"/>
    <w:rsid w:val="003A1FF4"/>
    <w:rsid w:val="003A22E2"/>
    <w:rsid w:val="003A22E9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E8F"/>
    <w:rsid w:val="003A3F2C"/>
    <w:rsid w:val="003A4172"/>
    <w:rsid w:val="003A491B"/>
    <w:rsid w:val="003A497F"/>
    <w:rsid w:val="003A4A32"/>
    <w:rsid w:val="003A4A5F"/>
    <w:rsid w:val="003A4D64"/>
    <w:rsid w:val="003A4FE3"/>
    <w:rsid w:val="003A51C5"/>
    <w:rsid w:val="003A51F1"/>
    <w:rsid w:val="003A539C"/>
    <w:rsid w:val="003A548D"/>
    <w:rsid w:val="003A5495"/>
    <w:rsid w:val="003A5D8A"/>
    <w:rsid w:val="003A5F5D"/>
    <w:rsid w:val="003A5FF1"/>
    <w:rsid w:val="003A60AF"/>
    <w:rsid w:val="003A6385"/>
    <w:rsid w:val="003A63BE"/>
    <w:rsid w:val="003A6780"/>
    <w:rsid w:val="003A67DB"/>
    <w:rsid w:val="003A6863"/>
    <w:rsid w:val="003A6B5B"/>
    <w:rsid w:val="003A6D0A"/>
    <w:rsid w:val="003A6E69"/>
    <w:rsid w:val="003A6F2E"/>
    <w:rsid w:val="003A70C1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DC"/>
    <w:rsid w:val="003B1CFE"/>
    <w:rsid w:val="003B1E6A"/>
    <w:rsid w:val="003B21DB"/>
    <w:rsid w:val="003B2390"/>
    <w:rsid w:val="003B24E4"/>
    <w:rsid w:val="003B26FB"/>
    <w:rsid w:val="003B27E1"/>
    <w:rsid w:val="003B27FA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02E"/>
    <w:rsid w:val="003B3297"/>
    <w:rsid w:val="003B34E2"/>
    <w:rsid w:val="003B379C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1C6"/>
    <w:rsid w:val="003B52BD"/>
    <w:rsid w:val="003B5460"/>
    <w:rsid w:val="003B5573"/>
    <w:rsid w:val="003B5735"/>
    <w:rsid w:val="003B5A22"/>
    <w:rsid w:val="003B5CF9"/>
    <w:rsid w:val="003B5EAA"/>
    <w:rsid w:val="003B6287"/>
    <w:rsid w:val="003B62C0"/>
    <w:rsid w:val="003B6472"/>
    <w:rsid w:val="003B670D"/>
    <w:rsid w:val="003B67B0"/>
    <w:rsid w:val="003B686E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894"/>
    <w:rsid w:val="003B7BBD"/>
    <w:rsid w:val="003B7C0E"/>
    <w:rsid w:val="003B7C27"/>
    <w:rsid w:val="003B7C61"/>
    <w:rsid w:val="003B7D02"/>
    <w:rsid w:val="003B7DD1"/>
    <w:rsid w:val="003B7F16"/>
    <w:rsid w:val="003C0057"/>
    <w:rsid w:val="003C00C3"/>
    <w:rsid w:val="003C01A1"/>
    <w:rsid w:val="003C0218"/>
    <w:rsid w:val="003C025D"/>
    <w:rsid w:val="003C0389"/>
    <w:rsid w:val="003C05BD"/>
    <w:rsid w:val="003C0624"/>
    <w:rsid w:val="003C0638"/>
    <w:rsid w:val="003C0720"/>
    <w:rsid w:val="003C0874"/>
    <w:rsid w:val="003C0DB3"/>
    <w:rsid w:val="003C0E60"/>
    <w:rsid w:val="003C12D6"/>
    <w:rsid w:val="003C15B0"/>
    <w:rsid w:val="003C18C4"/>
    <w:rsid w:val="003C196E"/>
    <w:rsid w:val="003C19D6"/>
    <w:rsid w:val="003C1AAF"/>
    <w:rsid w:val="003C1D4E"/>
    <w:rsid w:val="003C1E96"/>
    <w:rsid w:val="003C1EE1"/>
    <w:rsid w:val="003C1F67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BF1"/>
    <w:rsid w:val="003C3DDB"/>
    <w:rsid w:val="003C4059"/>
    <w:rsid w:val="003C405C"/>
    <w:rsid w:val="003C4377"/>
    <w:rsid w:val="003C43D8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4F28"/>
    <w:rsid w:val="003C5095"/>
    <w:rsid w:val="003C510A"/>
    <w:rsid w:val="003C53F6"/>
    <w:rsid w:val="003C54E3"/>
    <w:rsid w:val="003C5567"/>
    <w:rsid w:val="003C561F"/>
    <w:rsid w:val="003C576E"/>
    <w:rsid w:val="003C599F"/>
    <w:rsid w:val="003C59E4"/>
    <w:rsid w:val="003C5B27"/>
    <w:rsid w:val="003C5B89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0E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C7DF1"/>
    <w:rsid w:val="003C7F80"/>
    <w:rsid w:val="003D0044"/>
    <w:rsid w:val="003D0070"/>
    <w:rsid w:val="003D050D"/>
    <w:rsid w:val="003D0757"/>
    <w:rsid w:val="003D07AF"/>
    <w:rsid w:val="003D0884"/>
    <w:rsid w:val="003D08A8"/>
    <w:rsid w:val="003D08B8"/>
    <w:rsid w:val="003D08DE"/>
    <w:rsid w:val="003D0946"/>
    <w:rsid w:val="003D0951"/>
    <w:rsid w:val="003D0CAD"/>
    <w:rsid w:val="003D0D8C"/>
    <w:rsid w:val="003D1037"/>
    <w:rsid w:val="003D1258"/>
    <w:rsid w:val="003D1352"/>
    <w:rsid w:val="003D1418"/>
    <w:rsid w:val="003D144C"/>
    <w:rsid w:val="003D1860"/>
    <w:rsid w:val="003D186B"/>
    <w:rsid w:val="003D1B66"/>
    <w:rsid w:val="003D1E70"/>
    <w:rsid w:val="003D1F1F"/>
    <w:rsid w:val="003D1F44"/>
    <w:rsid w:val="003D1F9B"/>
    <w:rsid w:val="003D2421"/>
    <w:rsid w:val="003D2462"/>
    <w:rsid w:val="003D2525"/>
    <w:rsid w:val="003D2681"/>
    <w:rsid w:val="003D272C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965"/>
    <w:rsid w:val="003E1D12"/>
    <w:rsid w:val="003E1D2B"/>
    <w:rsid w:val="003E1D2D"/>
    <w:rsid w:val="003E1DE8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B42"/>
    <w:rsid w:val="003E4C9B"/>
    <w:rsid w:val="003E4CA3"/>
    <w:rsid w:val="003E500F"/>
    <w:rsid w:val="003E50C9"/>
    <w:rsid w:val="003E5237"/>
    <w:rsid w:val="003E534E"/>
    <w:rsid w:val="003E5583"/>
    <w:rsid w:val="003E56BA"/>
    <w:rsid w:val="003E56D8"/>
    <w:rsid w:val="003E5708"/>
    <w:rsid w:val="003E576D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B3B"/>
    <w:rsid w:val="003F0E0F"/>
    <w:rsid w:val="003F105F"/>
    <w:rsid w:val="003F106F"/>
    <w:rsid w:val="003F10A5"/>
    <w:rsid w:val="003F12EE"/>
    <w:rsid w:val="003F148B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82B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40014D"/>
    <w:rsid w:val="004002E5"/>
    <w:rsid w:val="0040036E"/>
    <w:rsid w:val="004003E2"/>
    <w:rsid w:val="0040083D"/>
    <w:rsid w:val="00400884"/>
    <w:rsid w:val="004009F5"/>
    <w:rsid w:val="00400B13"/>
    <w:rsid w:val="00400BF6"/>
    <w:rsid w:val="00400EED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732"/>
    <w:rsid w:val="0040290B"/>
    <w:rsid w:val="00402B86"/>
    <w:rsid w:val="00402B9E"/>
    <w:rsid w:val="00402C01"/>
    <w:rsid w:val="00402D06"/>
    <w:rsid w:val="00402DB5"/>
    <w:rsid w:val="00402DFE"/>
    <w:rsid w:val="00402E78"/>
    <w:rsid w:val="00402F0D"/>
    <w:rsid w:val="00402F69"/>
    <w:rsid w:val="0040306E"/>
    <w:rsid w:val="004031BD"/>
    <w:rsid w:val="00403225"/>
    <w:rsid w:val="00403358"/>
    <w:rsid w:val="004035AC"/>
    <w:rsid w:val="0040364D"/>
    <w:rsid w:val="00403DE5"/>
    <w:rsid w:val="00403E0D"/>
    <w:rsid w:val="00403E11"/>
    <w:rsid w:val="00403E9D"/>
    <w:rsid w:val="00403F01"/>
    <w:rsid w:val="00403FB7"/>
    <w:rsid w:val="00404017"/>
    <w:rsid w:val="0040432E"/>
    <w:rsid w:val="004043C0"/>
    <w:rsid w:val="00404462"/>
    <w:rsid w:val="00404586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1B0"/>
    <w:rsid w:val="0040626B"/>
    <w:rsid w:val="0040628D"/>
    <w:rsid w:val="0040645C"/>
    <w:rsid w:val="004065D3"/>
    <w:rsid w:val="00406672"/>
    <w:rsid w:val="00406799"/>
    <w:rsid w:val="00406892"/>
    <w:rsid w:val="004069DD"/>
    <w:rsid w:val="00406A3C"/>
    <w:rsid w:val="00406DF5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20A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2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33C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DE3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8E9"/>
    <w:rsid w:val="0042097C"/>
    <w:rsid w:val="004209B1"/>
    <w:rsid w:val="00420A14"/>
    <w:rsid w:val="00420E22"/>
    <w:rsid w:val="00420F97"/>
    <w:rsid w:val="00421238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941"/>
    <w:rsid w:val="00423A25"/>
    <w:rsid w:val="00423A57"/>
    <w:rsid w:val="00423C4D"/>
    <w:rsid w:val="00423EE7"/>
    <w:rsid w:val="00423F5B"/>
    <w:rsid w:val="00424007"/>
    <w:rsid w:val="00424018"/>
    <w:rsid w:val="00424152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63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05A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965"/>
    <w:rsid w:val="00434A74"/>
    <w:rsid w:val="00434ACB"/>
    <w:rsid w:val="00434CAC"/>
    <w:rsid w:val="00434E0E"/>
    <w:rsid w:val="004350E2"/>
    <w:rsid w:val="00435250"/>
    <w:rsid w:val="0043544D"/>
    <w:rsid w:val="004355DD"/>
    <w:rsid w:val="004356AB"/>
    <w:rsid w:val="00435A9F"/>
    <w:rsid w:val="00435D2D"/>
    <w:rsid w:val="00435DF2"/>
    <w:rsid w:val="00435EAA"/>
    <w:rsid w:val="0043644A"/>
    <w:rsid w:val="00436624"/>
    <w:rsid w:val="0043662C"/>
    <w:rsid w:val="00436747"/>
    <w:rsid w:val="00436B3B"/>
    <w:rsid w:val="00436B8F"/>
    <w:rsid w:val="00436CD7"/>
    <w:rsid w:val="00436CE2"/>
    <w:rsid w:val="00436DC4"/>
    <w:rsid w:val="00436EAA"/>
    <w:rsid w:val="00437325"/>
    <w:rsid w:val="0043732C"/>
    <w:rsid w:val="004373CE"/>
    <w:rsid w:val="004375BE"/>
    <w:rsid w:val="004376A7"/>
    <w:rsid w:val="0043787E"/>
    <w:rsid w:val="004378F1"/>
    <w:rsid w:val="00437A8E"/>
    <w:rsid w:val="00437C61"/>
    <w:rsid w:val="00437CD8"/>
    <w:rsid w:val="0044007E"/>
    <w:rsid w:val="004400A5"/>
    <w:rsid w:val="004402D4"/>
    <w:rsid w:val="0044034D"/>
    <w:rsid w:val="00440425"/>
    <w:rsid w:val="0044050D"/>
    <w:rsid w:val="0044051F"/>
    <w:rsid w:val="0044066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27F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4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EE3"/>
    <w:rsid w:val="00447F8C"/>
    <w:rsid w:val="004500CD"/>
    <w:rsid w:val="00450340"/>
    <w:rsid w:val="0045064B"/>
    <w:rsid w:val="00450674"/>
    <w:rsid w:val="004508AF"/>
    <w:rsid w:val="004508DE"/>
    <w:rsid w:val="00450948"/>
    <w:rsid w:val="004509BC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697"/>
    <w:rsid w:val="00451A4C"/>
    <w:rsid w:val="00451C4E"/>
    <w:rsid w:val="00451F2C"/>
    <w:rsid w:val="004520EC"/>
    <w:rsid w:val="00452517"/>
    <w:rsid w:val="004525CE"/>
    <w:rsid w:val="004526D2"/>
    <w:rsid w:val="00452838"/>
    <w:rsid w:val="00452850"/>
    <w:rsid w:val="00452956"/>
    <w:rsid w:val="0045299B"/>
    <w:rsid w:val="004529BB"/>
    <w:rsid w:val="00452A22"/>
    <w:rsid w:val="00452AA5"/>
    <w:rsid w:val="00452BBD"/>
    <w:rsid w:val="00452C1F"/>
    <w:rsid w:val="004536C4"/>
    <w:rsid w:val="0045387D"/>
    <w:rsid w:val="004538AC"/>
    <w:rsid w:val="0045397E"/>
    <w:rsid w:val="004539A5"/>
    <w:rsid w:val="00453AF0"/>
    <w:rsid w:val="00453C68"/>
    <w:rsid w:val="00453DC2"/>
    <w:rsid w:val="00453E82"/>
    <w:rsid w:val="00453F4C"/>
    <w:rsid w:val="00453F52"/>
    <w:rsid w:val="004542BA"/>
    <w:rsid w:val="0045437D"/>
    <w:rsid w:val="0045448F"/>
    <w:rsid w:val="004544AC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989"/>
    <w:rsid w:val="00455CE0"/>
    <w:rsid w:val="00455DF1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00"/>
    <w:rsid w:val="00460EC1"/>
    <w:rsid w:val="00461218"/>
    <w:rsid w:val="004612E8"/>
    <w:rsid w:val="00461478"/>
    <w:rsid w:val="00461693"/>
    <w:rsid w:val="0046184E"/>
    <w:rsid w:val="0046185E"/>
    <w:rsid w:val="00461C01"/>
    <w:rsid w:val="00461C07"/>
    <w:rsid w:val="00461C91"/>
    <w:rsid w:val="00461CB4"/>
    <w:rsid w:val="00461DF0"/>
    <w:rsid w:val="0046212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5BC"/>
    <w:rsid w:val="004637F4"/>
    <w:rsid w:val="004638C1"/>
    <w:rsid w:val="004639C2"/>
    <w:rsid w:val="00463C27"/>
    <w:rsid w:val="00463E61"/>
    <w:rsid w:val="00464115"/>
    <w:rsid w:val="00464510"/>
    <w:rsid w:val="004646BC"/>
    <w:rsid w:val="00464729"/>
    <w:rsid w:val="00464739"/>
    <w:rsid w:val="004647EF"/>
    <w:rsid w:val="004648DC"/>
    <w:rsid w:val="00464936"/>
    <w:rsid w:val="00464FE8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1FD"/>
    <w:rsid w:val="0046623A"/>
    <w:rsid w:val="00466460"/>
    <w:rsid w:val="00466518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16D"/>
    <w:rsid w:val="004672AB"/>
    <w:rsid w:val="00467462"/>
    <w:rsid w:val="00467B7F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1E7F"/>
    <w:rsid w:val="004720AF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2DE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E6"/>
    <w:rsid w:val="00475B1E"/>
    <w:rsid w:val="00475CB4"/>
    <w:rsid w:val="00475D1F"/>
    <w:rsid w:val="00475DD1"/>
    <w:rsid w:val="00475EB7"/>
    <w:rsid w:val="004760C1"/>
    <w:rsid w:val="00476347"/>
    <w:rsid w:val="00476B21"/>
    <w:rsid w:val="00476C03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86E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36"/>
    <w:rsid w:val="00480645"/>
    <w:rsid w:val="004806EC"/>
    <w:rsid w:val="00480779"/>
    <w:rsid w:val="00480A89"/>
    <w:rsid w:val="00480C1B"/>
    <w:rsid w:val="004811DE"/>
    <w:rsid w:val="004812F1"/>
    <w:rsid w:val="0048132E"/>
    <w:rsid w:val="00481683"/>
    <w:rsid w:val="00481869"/>
    <w:rsid w:val="0048187E"/>
    <w:rsid w:val="00481948"/>
    <w:rsid w:val="00481C62"/>
    <w:rsid w:val="00481CE9"/>
    <w:rsid w:val="00481CF6"/>
    <w:rsid w:val="00481E9A"/>
    <w:rsid w:val="004821AE"/>
    <w:rsid w:val="00482353"/>
    <w:rsid w:val="00482484"/>
    <w:rsid w:val="00482518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3B3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A1D"/>
    <w:rsid w:val="00491B80"/>
    <w:rsid w:val="00491BF0"/>
    <w:rsid w:val="00491C57"/>
    <w:rsid w:val="00491DC6"/>
    <w:rsid w:val="00491DCD"/>
    <w:rsid w:val="00491FA1"/>
    <w:rsid w:val="00491FF1"/>
    <w:rsid w:val="004923A9"/>
    <w:rsid w:val="0049266F"/>
    <w:rsid w:val="00492720"/>
    <w:rsid w:val="0049276C"/>
    <w:rsid w:val="0049283F"/>
    <w:rsid w:val="00492AC2"/>
    <w:rsid w:val="00492BAB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55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2CC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65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97D5B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0D24"/>
    <w:rsid w:val="004A102B"/>
    <w:rsid w:val="004A1054"/>
    <w:rsid w:val="004A1074"/>
    <w:rsid w:val="004A110C"/>
    <w:rsid w:val="004A12F9"/>
    <w:rsid w:val="004A13A3"/>
    <w:rsid w:val="004A13D2"/>
    <w:rsid w:val="004A1485"/>
    <w:rsid w:val="004A1682"/>
    <w:rsid w:val="004A1903"/>
    <w:rsid w:val="004A19F8"/>
    <w:rsid w:val="004A1A57"/>
    <w:rsid w:val="004A1C27"/>
    <w:rsid w:val="004A1CD2"/>
    <w:rsid w:val="004A1D46"/>
    <w:rsid w:val="004A1F9E"/>
    <w:rsid w:val="004A2108"/>
    <w:rsid w:val="004A210C"/>
    <w:rsid w:val="004A220A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56E"/>
    <w:rsid w:val="004A38CA"/>
    <w:rsid w:val="004A3960"/>
    <w:rsid w:val="004A3984"/>
    <w:rsid w:val="004A39A9"/>
    <w:rsid w:val="004A3DA9"/>
    <w:rsid w:val="004A3DC7"/>
    <w:rsid w:val="004A3DDF"/>
    <w:rsid w:val="004A3E5B"/>
    <w:rsid w:val="004A4039"/>
    <w:rsid w:val="004A417D"/>
    <w:rsid w:val="004A4290"/>
    <w:rsid w:val="004A4414"/>
    <w:rsid w:val="004A45FC"/>
    <w:rsid w:val="004A464C"/>
    <w:rsid w:val="004A467F"/>
    <w:rsid w:val="004A46A0"/>
    <w:rsid w:val="004A4718"/>
    <w:rsid w:val="004A477A"/>
    <w:rsid w:val="004A4A0C"/>
    <w:rsid w:val="004A4A35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DEE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076"/>
    <w:rsid w:val="004A71CD"/>
    <w:rsid w:val="004A71D4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81F"/>
    <w:rsid w:val="004B0A67"/>
    <w:rsid w:val="004B0AB8"/>
    <w:rsid w:val="004B0ADB"/>
    <w:rsid w:val="004B0D5B"/>
    <w:rsid w:val="004B0FEB"/>
    <w:rsid w:val="004B126A"/>
    <w:rsid w:val="004B139D"/>
    <w:rsid w:val="004B15AE"/>
    <w:rsid w:val="004B15BD"/>
    <w:rsid w:val="004B15C8"/>
    <w:rsid w:val="004B16E7"/>
    <w:rsid w:val="004B17D7"/>
    <w:rsid w:val="004B1B11"/>
    <w:rsid w:val="004B2264"/>
    <w:rsid w:val="004B2597"/>
    <w:rsid w:val="004B25D1"/>
    <w:rsid w:val="004B25DF"/>
    <w:rsid w:val="004B269B"/>
    <w:rsid w:val="004B27E7"/>
    <w:rsid w:val="004B2832"/>
    <w:rsid w:val="004B2C0A"/>
    <w:rsid w:val="004B2C11"/>
    <w:rsid w:val="004B2C9A"/>
    <w:rsid w:val="004B30F2"/>
    <w:rsid w:val="004B330F"/>
    <w:rsid w:val="004B33B8"/>
    <w:rsid w:val="004B36A3"/>
    <w:rsid w:val="004B36FF"/>
    <w:rsid w:val="004B3997"/>
    <w:rsid w:val="004B39B9"/>
    <w:rsid w:val="004B3B97"/>
    <w:rsid w:val="004B3C87"/>
    <w:rsid w:val="004B3CC6"/>
    <w:rsid w:val="004B3D10"/>
    <w:rsid w:val="004B3E64"/>
    <w:rsid w:val="004B408A"/>
    <w:rsid w:val="004B411B"/>
    <w:rsid w:val="004B4132"/>
    <w:rsid w:val="004B41BC"/>
    <w:rsid w:val="004B4268"/>
    <w:rsid w:val="004B43E3"/>
    <w:rsid w:val="004B44F7"/>
    <w:rsid w:val="004B4711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DBF"/>
    <w:rsid w:val="004C0F6B"/>
    <w:rsid w:val="004C1046"/>
    <w:rsid w:val="004C1326"/>
    <w:rsid w:val="004C13AC"/>
    <w:rsid w:val="004C1441"/>
    <w:rsid w:val="004C166E"/>
    <w:rsid w:val="004C17A5"/>
    <w:rsid w:val="004C19A9"/>
    <w:rsid w:val="004C1A95"/>
    <w:rsid w:val="004C1D77"/>
    <w:rsid w:val="004C1DFE"/>
    <w:rsid w:val="004C1E64"/>
    <w:rsid w:val="004C1F03"/>
    <w:rsid w:val="004C1F65"/>
    <w:rsid w:val="004C223B"/>
    <w:rsid w:val="004C23D4"/>
    <w:rsid w:val="004C2498"/>
    <w:rsid w:val="004C24F5"/>
    <w:rsid w:val="004C26CE"/>
    <w:rsid w:val="004C26CF"/>
    <w:rsid w:val="004C27CA"/>
    <w:rsid w:val="004C28CF"/>
    <w:rsid w:val="004C295B"/>
    <w:rsid w:val="004C29C9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47B"/>
    <w:rsid w:val="004C582B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701"/>
    <w:rsid w:val="004C7B6A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722"/>
    <w:rsid w:val="004D180A"/>
    <w:rsid w:val="004D1937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9"/>
    <w:rsid w:val="004D371A"/>
    <w:rsid w:val="004D37A2"/>
    <w:rsid w:val="004D39B4"/>
    <w:rsid w:val="004D3AC5"/>
    <w:rsid w:val="004D4163"/>
    <w:rsid w:val="004D4344"/>
    <w:rsid w:val="004D438E"/>
    <w:rsid w:val="004D43AD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452"/>
    <w:rsid w:val="004D778C"/>
    <w:rsid w:val="004D7876"/>
    <w:rsid w:val="004D7C68"/>
    <w:rsid w:val="004D7E15"/>
    <w:rsid w:val="004D7F4F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5E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615"/>
    <w:rsid w:val="004E3940"/>
    <w:rsid w:val="004E3A4F"/>
    <w:rsid w:val="004E3BAA"/>
    <w:rsid w:val="004E3CF8"/>
    <w:rsid w:val="004E3EF8"/>
    <w:rsid w:val="004E4011"/>
    <w:rsid w:val="004E4098"/>
    <w:rsid w:val="004E4298"/>
    <w:rsid w:val="004E447B"/>
    <w:rsid w:val="004E46D6"/>
    <w:rsid w:val="004E49F1"/>
    <w:rsid w:val="004E4AFE"/>
    <w:rsid w:val="004E4CA9"/>
    <w:rsid w:val="004E4DAD"/>
    <w:rsid w:val="004E51F0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76"/>
    <w:rsid w:val="004E6FDF"/>
    <w:rsid w:val="004E7001"/>
    <w:rsid w:val="004E71A8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9A0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A1A"/>
    <w:rsid w:val="004F2B06"/>
    <w:rsid w:val="004F2B12"/>
    <w:rsid w:val="004F2E45"/>
    <w:rsid w:val="004F2E72"/>
    <w:rsid w:val="004F2EDB"/>
    <w:rsid w:val="004F2EE0"/>
    <w:rsid w:val="004F2F62"/>
    <w:rsid w:val="004F3004"/>
    <w:rsid w:val="004F310F"/>
    <w:rsid w:val="004F3356"/>
    <w:rsid w:val="004F37A1"/>
    <w:rsid w:val="004F39C0"/>
    <w:rsid w:val="004F3C9F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4D75"/>
    <w:rsid w:val="004F50E5"/>
    <w:rsid w:val="004F532B"/>
    <w:rsid w:val="004F54E5"/>
    <w:rsid w:val="004F56D5"/>
    <w:rsid w:val="004F5715"/>
    <w:rsid w:val="004F5B05"/>
    <w:rsid w:val="004F5DD5"/>
    <w:rsid w:val="004F5E57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337"/>
    <w:rsid w:val="004F7671"/>
    <w:rsid w:val="004F76AC"/>
    <w:rsid w:val="004F7809"/>
    <w:rsid w:val="004F7A25"/>
    <w:rsid w:val="004F7AA7"/>
    <w:rsid w:val="004F7B61"/>
    <w:rsid w:val="004F7D57"/>
    <w:rsid w:val="004F7FF8"/>
    <w:rsid w:val="0050039D"/>
    <w:rsid w:val="005003EA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7"/>
    <w:rsid w:val="00501E1D"/>
    <w:rsid w:val="00501E9C"/>
    <w:rsid w:val="00501EE8"/>
    <w:rsid w:val="005020F2"/>
    <w:rsid w:val="00502125"/>
    <w:rsid w:val="00502281"/>
    <w:rsid w:val="005022AB"/>
    <w:rsid w:val="005022F0"/>
    <w:rsid w:val="00502352"/>
    <w:rsid w:val="005024B1"/>
    <w:rsid w:val="005024CC"/>
    <w:rsid w:val="005025ED"/>
    <w:rsid w:val="005026D8"/>
    <w:rsid w:val="005027BE"/>
    <w:rsid w:val="00502993"/>
    <w:rsid w:val="00502A45"/>
    <w:rsid w:val="00502B2C"/>
    <w:rsid w:val="00502F56"/>
    <w:rsid w:val="0050329A"/>
    <w:rsid w:val="00503310"/>
    <w:rsid w:val="005033FE"/>
    <w:rsid w:val="005033FF"/>
    <w:rsid w:val="005034FE"/>
    <w:rsid w:val="0050353B"/>
    <w:rsid w:val="00503632"/>
    <w:rsid w:val="0050372E"/>
    <w:rsid w:val="00503952"/>
    <w:rsid w:val="00503CD5"/>
    <w:rsid w:val="00503CF2"/>
    <w:rsid w:val="00503D21"/>
    <w:rsid w:val="00503EB1"/>
    <w:rsid w:val="00503F8F"/>
    <w:rsid w:val="005040D2"/>
    <w:rsid w:val="00504103"/>
    <w:rsid w:val="00504222"/>
    <w:rsid w:val="0050430D"/>
    <w:rsid w:val="005044AB"/>
    <w:rsid w:val="005044E0"/>
    <w:rsid w:val="0050489B"/>
    <w:rsid w:val="00504A65"/>
    <w:rsid w:val="00504B50"/>
    <w:rsid w:val="00504E04"/>
    <w:rsid w:val="00504FA8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6E4"/>
    <w:rsid w:val="0051072F"/>
    <w:rsid w:val="00510873"/>
    <w:rsid w:val="005108B0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6CB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39"/>
    <w:rsid w:val="00512DFF"/>
    <w:rsid w:val="00512ED8"/>
    <w:rsid w:val="005130CB"/>
    <w:rsid w:val="005131B1"/>
    <w:rsid w:val="00513210"/>
    <w:rsid w:val="005132BC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DC6"/>
    <w:rsid w:val="00514E50"/>
    <w:rsid w:val="00514F2E"/>
    <w:rsid w:val="00515175"/>
    <w:rsid w:val="00515277"/>
    <w:rsid w:val="0051564B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64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76B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14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A16"/>
    <w:rsid w:val="00535D83"/>
    <w:rsid w:val="00535FF0"/>
    <w:rsid w:val="005361F3"/>
    <w:rsid w:val="00536244"/>
    <w:rsid w:val="0053625E"/>
    <w:rsid w:val="0053634A"/>
    <w:rsid w:val="005366C9"/>
    <w:rsid w:val="0053687F"/>
    <w:rsid w:val="00536DDC"/>
    <w:rsid w:val="005371CF"/>
    <w:rsid w:val="00537579"/>
    <w:rsid w:val="005375F0"/>
    <w:rsid w:val="00537696"/>
    <w:rsid w:val="005377A4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813"/>
    <w:rsid w:val="005438E2"/>
    <w:rsid w:val="00543CD7"/>
    <w:rsid w:val="00543EC3"/>
    <w:rsid w:val="00543FFC"/>
    <w:rsid w:val="0054424B"/>
    <w:rsid w:val="005442EB"/>
    <w:rsid w:val="0054499A"/>
    <w:rsid w:val="00544AA0"/>
    <w:rsid w:val="00544C8A"/>
    <w:rsid w:val="00544F4C"/>
    <w:rsid w:val="0054511D"/>
    <w:rsid w:val="005451E9"/>
    <w:rsid w:val="005452EF"/>
    <w:rsid w:val="005453B2"/>
    <w:rsid w:val="005453C1"/>
    <w:rsid w:val="005453C3"/>
    <w:rsid w:val="005453CC"/>
    <w:rsid w:val="005457E1"/>
    <w:rsid w:val="00545800"/>
    <w:rsid w:val="00545850"/>
    <w:rsid w:val="00545AFB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64B"/>
    <w:rsid w:val="0054797C"/>
    <w:rsid w:val="00547ACB"/>
    <w:rsid w:val="00547AE0"/>
    <w:rsid w:val="00547B49"/>
    <w:rsid w:val="00547B94"/>
    <w:rsid w:val="00547BB9"/>
    <w:rsid w:val="00547BD8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3"/>
    <w:rsid w:val="00550BFF"/>
    <w:rsid w:val="00550C2B"/>
    <w:rsid w:val="00550E6A"/>
    <w:rsid w:val="005512A4"/>
    <w:rsid w:val="00551393"/>
    <w:rsid w:val="0055150D"/>
    <w:rsid w:val="005516C9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AAA"/>
    <w:rsid w:val="00552B61"/>
    <w:rsid w:val="0055304E"/>
    <w:rsid w:val="00553146"/>
    <w:rsid w:val="0055314F"/>
    <w:rsid w:val="00553371"/>
    <w:rsid w:val="00553389"/>
    <w:rsid w:val="005533FE"/>
    <w:rsid w:val="00553466"/>
    <w:rsid w:val="005534F8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A88"/>
    <w:rsid w:val="00554B14"/>
    <w:rsid w:val="00554C21"/>
    <w:rsid w:val="00554C56"/>
    <w:rsid w:val="00554CA0"/>
    <w:rsid w:val="00554DE0"/>
    <w:rsid w:val="00554F3C"/>
    <w:rsid w:val="0055502B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EF8"/>
    <w:rsid w:val="00555F9B"/>
    <w:rsid w:val="00556017"/>
    <w:rsid w:val="00556081"/>
    <w:rsid w:val="00556328"/>
    <w:rsid w:val="005563BC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4F7"/>
    <w:rsid w:val="00557A66"/>
    <w:rsid w:val="00557A72"/>
    <w:rsid w:val="00557C4E"/>
    <w:rsid w:val="00557C70"/>
    <w:rsid w:val="00557CEA"/>
    <w:rsid w:val="00557EA7"/>
    <w:rsid w:val="00557F85"/>
    <w:rsid w:val="00560047"/>
    <w:rsid w:val="0056046E"/>
    <w:rsid w:val="00560A47"/>
    <w:rsid w:val="00560C24"/>
    <w:rsid w:val="00560D9A"/>
    <w:rsid w:val="00560F35"/>
    <w:rsid w:val="0056104A"/>
    <w:rsid w:val="0056148C"/>
    <w:rsid w:val="005615DC"/>
    <w:rsid w:val="00561612"/>
    <w:rsid w:val="00561658"/>
    <w:rsid w:val="0056168B"/>
    <w:rsid w:val="00561867"/>
    <w:rsid w:val="00561986"/>
    <w:rsid w:val="00561995"/>
    <w:rsid w:val="005619F8"/>
    <w:rsid w:val="00561C41"/>
    <w:rsid w:val="00561D61"/>
    <w:rsid w:val="00561F1E"/>
    <w:rsid w:val="00562242"/>
    <w:rsid w:val="00562355"/>
    <w:rsid w:val="00562396"/>
    <w:rsid w:val="005623A1"/>
    <w:rsid w:val="00562473"/>
    <w:rsid w:val="005628F0"/>
    <w:rsid w:val="00562946"/>
    <w:rsid w:val="005629BC"/>
    <w:rsid w:val="005629E0"/>
    <w:rsid w:val="00562FC4"/>
    <w:rsid w:val="00563534"/>
    <w:rsid w:val="005635D0"/>
    <w:rsid w:val="00563978"/>
    <w:rsid w:val="005639DB"/>
    <w:rsid w:val="00563A1A"/>
    <w:rsid w:val="00563C17"/>
    <w:rsid w:val="00563F29"/>
    <w:rsid w:val="00564010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6D6"/>
    <w:rsid w:val="00566774"/>
    <w:rsid w:val="00566A79"/>
    <w:rsid w:val="00566F3C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26"/>
    <w:rsid w:val="0057174E"/>
    <w:rsid w:val="00571BF7"/>
    <w:rsid w:val="00571EBD"/>
    <w:rsid w:val="005724CB"/>
    <w:rsid w:val="005727A5"/>
    <w:rsid w:val="00572A4B"/>
    <w:rsid w:val="00572B5C"/>
    <w:rsid w:val="00572CEA"/>
    <w:rsid w:val="005731E3"/>
    <w:rsid w:val="00573360"/>
    <w:rsid w:val="0057374F"/>
    <w:rsid w:val="0057375F"/>
    <w:rsid w:val="00573858"/>
    <w:rsid w:val="00573CF9"/>
    <w:rsid w:val="00573F22"/>
    <w:rsid w:val="00573FD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6F9"/>
    <w:rsid w:val="0058096C"/>
    <w:rsid w:val="00580999"/>
    <w:rsid w:val="005809B6"/>
    <w:rsid w:val="00580AD1"/>
    <w:rsid w:val="00580B92"/>
    <w:rsid w:val="00580C14"/>
    <w:rsid w:val="00580C59"/>
    <w:rsid w:val="00580DE5"/>
    <w:rsid w:val="005811C3"/>
    <w:rsid w:val="00581386"/>
    <w:rsid w:val="005813CA"/>
    <w:rsid w:val="00581601"/>
    <w:rsid w:val="0058173C"/>
    <w:rsid w:val="005817B1"/>
    <w:rsid w:val="005817F3"/>
    <w:rsid w:val="005818FA"/>
    <w:rsid w:val="00581E63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9A6"/>
    <w:rsid w:val="00585B3A"/>
    <w:rsid w:val="00585D4C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7F2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BE5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DE1"/>
    <w:rsid w:val="00592F5E"/>
    <w:rsid w:val="00592F89"/>
    <w:rsid w:val="005933DC"/>
    <w:rsid w:val="005938C3"/>
    <w:rsid w:val="00593A31"/>
    <w:rsid w:val="00593F43"/>
    <w:rsid w:val="00593FB6"/>
    <w:rsid w:val="005940C0"/>
    <w:rsid w:val="0059411D"/>
    <w:rsid w:val="005943B1"/>
    <w:rsid w:val="00594887"/>
    <w:rsid w:val="00594A11"/>
    <w:rsid w:val="00594A40"/>
    <w:rsid w:val="00594A8C"/>
    <w:rsid w:val="00594AB7"/>
    <w:rsid w:val="00594DBD"/>
    <w:rsid w:val="00594F72"/>
    <w:rsid w:val="005950B7"/>
    <w:rsid w:val="005954A4"/>
    <w:rsid w:val="00595525"/>
    <w:rsid w:val="00595784"/>
    <w:rsid w:val="0059587D"/>
    <w:rsid w:val="00595B1B"/>
    <w:rsid w:val="00595BAA"/>
    <w:rsid w:val="00595E1C"/>
    <w:rsid w:val="00595FE5"/>
    <w:rsid w:val="0059601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B97"/>
    <w:rsid w:val="00596FA5"/>
    <w:rsid w:val="00597499"/>
    <w:rsid w:val="005974E3"/>
    <w:rsid w:val="0059756E"/>
    <w:rsid w:val="005977F0"/>
    <w:rsid w:val="00597834"/>
    <w:rsid w:val="0059799E"/>
    <w:rsid w:val="00597C1D"/>
    <w:rsid w:val="00597D2F"/>
    <w:rsid w:val="00597DE2"/>
    <w:rsid w:val="00597ECC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59E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00"/>
    <w:rsid w:val="005A2C17"/>
    <w:rsid w:val="005A2E4E"/>
    <w:rsid w:val="005A2E6D"/>
    <w:rsid w:val="005A2E75"/>
    <w:rsid w:val="005A2EBA"/>
    <w:rsid w:val="005A2F4D"/>
    <w:rsid w:val="005A2FB1"/>
    <w:rsid w:val="005A2FC2"/>
    <w:rsid w:val="005A3148"/>
    <w:rsid w:val="005A3273"/>
    <w:rsid w:val="005A32CB"/>
    <w:rsid w:val="005A33ED"/>
    <w:rsid w:val="005A344F"/>
    <w:rsid w:val="005A3734"/>
    <w:rsid w:val="005A379A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1F4"/>
    <w:rsid w:val="005A5258"/>
    <w:rsid w:val="005A5401"/>
    <w:rsid w:val="005A5555"/>
    <w:rsid w:val="005A5582"/>
    <w:rsid w:val="005A5D03"/>
    <w:rsid w:val="005A5E31"/>
    <w:rsid w:val="005A6181"/>
    <w:rsid w:val="005A6209"/>
    <w:rsid w:val="005A6334"/>
    <w:rsid w:val="005A644C"/>
    <w:rsid w:val="005A6569"/>
    <w:rsid w:val="005A6796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0ED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614"/>
    <w:rsid w:val="005B2817"/>
    <w:rsid w:val="005B2841"/>
    <w:rsid w:val="005B28AF"/>
    <w:rsid w:val="005B2AAA"/>
    <w:rsid w:val="005B2AC7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498"/>
    <w:rsid w:val="005B4536"/>
    <w:rsid w:val="005B461E"/>
    <w:rsid w:val="005B484F"/>
    <w:rsid w:val="005B4CBC"/>
    <w:rsid w:val="005B4F5D"/>
    <w:rsid w:val="005B52EC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665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8BC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00"/>
    <w:rsid w:val="005C45AE"/>
    <w:rsid w:val="005C4727"/>
    <w:rsid w:val="005C4835"/>
    <w:rsid w:val="005C4FBE"/>
    <w:rsid w:val="005C5069"/>
    <w:rsid w:val="005C557D"/>
    <w:rsid w:val="005C581B"/>
    <w:rsid w:val="005C5872"/>
    <w:rsid w:val="005C58D9"/>
    <w:rsid w:val="005C5A14"/>
    <w:rsid w:val="005C5A52"/>
    <w:rsid w:val="005C5A93"/>
    <w:rsid w:val="005C5BD0"/>
    <w:rsid w:val="005C5C57"/>
    <w:rsid w:val="005C6092"/>
    <w:rsid w:val="005C609C"/>
    <w:rsid w:val="005C632D"/>
    <w:rsid w:val="005C63B2"/>
    <w:rsid w:val="005C65A0"/>
    <w:rsid w:val="005C6A9B"/>
    <w:rsid w:val="005C6B8C"/>
    <w:rsid w:val="005C6C97"/>
    <w:rsid w:val="005C6E24"/>
    <w:rsid w:val="005C6F85"/>
    <w:rsid w:val="005C7082"/>
    <w:rsid w:val="005C7140"/>
    <w:rsid w:val="005C7443"/>
    <w:rsid w:val="005C75A4"/>
    <w:rsid w:val="005C75F0"/>
    <w:rsid w:val="005C7627"/>
    <w:rsid w:val="005C768B"/>
    <w:rsid w:val="005C77F7"/>
    <w:rsid w:val="005C7986"/>
    <w:rsid w:val="005C7A90"/>
    <w:rsid w:val="005C7B84"/>
    <w:rsid w:val="005C7BBE"/>
    <w:rsid w:val="005C7D0F"/>
    <w:rsid w:val="005D000D"/>
    <w:rsid w:val="005D066F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166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12"/>
    <w:rsid w:val="005D3667"/>
    <w:rsid w:val="005D38C7"/>
    <w:rsid w:val="005D3908"/>
    <w:rsid w:val="005D3A38"/>
    <w:rsid w:val="005D3BC8"/>
    <w:rsid w:val="005D3F2E"/>
    <w:rsid w:val="005D3F6F"/>
    <w:rsid w:val="005D433D"/>
    <w:rsid w:val="005D44B9"/>
    <w:rsid w:val="005D44ED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1B8"/>
    <w:rsid w:val="005D6328"/>
    <w:rsid w:val="005D6470"/>
    <w:rsid w:val="005D64C7"/>
    <w:rsid w:val="005D65D2"/>
    <w:rsid w:val="005D6827"/>
    <w:rsid w:val="005D69CA"/>
    <w:rsid w:val="005D6A6F"/>
    <w:rsid w:val="005D6C4C"/>
    <w:rsid w:val="005D70B6"/>
    <w:rsid w:val="005D71E2"/>
    <w:rsid w:val="005D71EC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594"/>
    <w:rsid w:val="005E062F"/>
    <w:rsid w:val="005E0C2D"/>
    <w:rsid w:val="005E0ED7"/>
    <w:rsid w:val="005E1076"/>
    <w:rsid w:val="005E1152"/>
    <w:rsid w:val="005E12BD"/>
    <w:rsid w:val="005E1397"/>
    <w:rsid w:val="005E15BF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4A"/>
    <w:rsid w:val="005E395B"/>
    <w:rsid w:val="005E3B5F"/>
    <w:rsid w:val="005E3BA2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BDC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0CC"/>
    <w:rsid w:val="005E6725"/>
    <w:rsid w:val="005E6D6A"/>
    <w:rsid w:val="005E6DF6"/>
    <w:rsid w:val="005E707A"/>
    <w:rsid w:val="005E725D"/>
    <w:rsid w:val="005E7289"/>
    <w:rsid w:val="005E72CE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0FC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C48"/>
    <w:rsid w:val="005F3EFB"/>
    <w:rsid w:val="005F3F9E"/>
    <w:rsid w:val="005F41DC"/>
    <w:rsid w:val="005F41E2"/>
    <w:rsid w:val="005F42DF"/>
    <w:rsid w:val="005F43D5"/>
    <w:rsid w:val="005F452D"/>
    <w:rsid w:val="005F462F"/>
    <w:rsid w:val="005F495E"/>
    <w:rsid w:val="005F4C59"/>
    <w:rsid w:val="005F5062"/>
    <w:rsid w:val="005F5485"/>
    <w:rsid w:val="005F54A1"/>
    <w:rsid w:val="005F54A3"/>
    <w:rsid w:val="005F5657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DC8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0DB2"/>
    <w:rsid w:val="006015A6"/>
    <w:rsid w:val="006016E8"/>
    <w:rsid w:val="006017F7"/>
    <w:rsid w:val="00601EFF"/>
    <w:rsid w:val="00601FA9"/>
    <w:rsid w:val="00602147"/>
    <w:rsid w:val="006021E9"/>
    <w:rsid w:val="006026BA"/>
    <w:rsid w:val="006026F1"/>
    <w:rsid w:val="0060284A"/>
    <w:rsid w:val="0060289B"/>
    <w:rsid w:val="006028D0"/>
    <w:rsid w:val="006028D1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31E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B0"/>
    <w:rsid w:val="0060471B"/>
    <w:rsid w:val="006048D2"/>
    <w:rsid w:val="00604A8F"/>
    <w:rsid w:val="00604B23"/>
    <w:rsid w:val="00604B74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891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15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5F0"/>
    <w:rsid w:val="0061263A"/>
    <w:rsid w:val="0061289A"/>
    <w:rsid w:val="006128C6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0B"/>
    <w:rsid w:val="00613357"/>
    <w:rsid w:val="00613378"/>
    <w:rsid w:val="006135B0"/>
    <w:rsid w:val="00613681"/>
    <w:rsid w:val="006136D3"/>
    <w:rsid w:val="00613820"/>
    <w:rsid w:val="00613906"/>
    <w:rsid w:val="00613B28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6C8"/>
    <w:rsid w:val="006148DE"/>
    <w:rsid w:val="00614BBF"/>
    <w:rsid w:val="00614CC1"/>
    <w:rsid w:val="00614CDD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5FB3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CE9"/>
    <w:rsid w:val="00620D88"/>
    <w:rsid w:val="006212D0"/>
    <w:rsid w:val="0062135A"/>
    <w:rsid w:val="006214EE"/>
    <w:rsid w:val="00621706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C3C"/>
    <w:rsid w:val="00622E34"/>
    <w:rsid w:val="00622E5C"/>
    <w:rsid w:val="00622F4C"/>
    <w:rsid w:val="00623223"/>
    <w:rsid w:val="0062326E"/>
    <w:rsid w:val="00623853"/>
    <w:rsid w:val="00623AA1"/>
    <w:rsid w:val="00623BDF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4C0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301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976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D87"/>
    <w:rsid w:val="00633EB7"/>
    <w:rsid w:val="00633F69"/>
    <w:rsid w:val="006342D8"/>
    <w:rsid w:val="00634331"/>
    <w:rsid w:val="00634405"/>
    <w:rsid w:val="0063450A"/>
    <w:rsid w:val="00634849"/>
    <w:rsid w:val="00634870"/>
    <w:rsid w:val="00634896"/>
    <w:rsid w:val="00634919"/>
    <w:rsid w:val="00634ABF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5EA5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4CC"/>
    <w:rsid w:val="00637628"/>
    <w:rsid w:val="00637781"/>
    <w:rsid w:val="00637868"/>
    <w:rsid w:val="0063787F"/>
    <w:rsid w:val="006378F2"/>
    <w:rsid w:val="00637B86"/>
    <w:rsid w:val="00637D5C"/>
    <w:rsid w:val="006401C4"/>
    <w:rsid w:val="00640283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4C6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559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8D8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75"/>
    <w:rsid w:val="006505F3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4CF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52C9"/>
    <w:rsid w:val="0065531E"/>
    <w:rsid w:val="00655561"/>
    <w:rsid w:val="006555C9"/>
    <w:rsid w:val="00655677"/>
    <w:rsid w:val="00655927"/>
    <w:rsid w:val="00655A43"/>
    <w:rsid w:val="00655A7F"/>
    <w:rsid w:val="00655ACC"/>
    <w:rsid w:val="006560D9"/>
    <w:rsid w:val="00656183"/>
    <w:rsid w:val="00656238"/>
    <w:rsid w:val="00656264"/>
    <w:rsid w:val="00656377"/>
    <w:rsid w:val="00656639"/>
    <w:rsid w:val="0065675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E2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883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98E"/>
    <w:rsid w:val="00662AE5"/>
    <w:rsid w:val="00662B25"/>
    <w:rsid w:val="00662C73"/>
    <w:rsid w:val="00662D42"/>
    <w:rsid w:val="00662DD5"/>
    <w:rsid w:val="00662FC3"/>
    <w:rsid w:val="0066311E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15"/>
    <w:rsid w:val="00666BF4"/>
    <w:rsid w:val="00666E1D"/>
    <w:rsid w:val="00666FA1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91"/>
    <w:rsid w:val="006709ED"/>
    <w:rsid w:val="00670EE8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5EE"/>
    <w:rsid w:val="0067184C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4AC"/>
    <w:rsid w:val="00672845"/>
    <w:rsid w:val="0067298D"/>
    <w:rsid w:val="00672C8D"/>
    <w:rsid w:val="00672D61"/>
    <w:rsid w:val="00672F1B"/>
    <w:rsid w:val="006730F2"/>
    <w:rsid w:val="00673679"/>
    <w:rsid w:val="006739F7"/>
    <w:rsid w:val="00673A0F"/>
    <w:rsid w:val="00673A37"/>
    <w:rsid w:val="00673A68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BD4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97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BF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A1B"/>
    <w:rsid w:val="00682D2E"/>
    <w:rsid w:val="00682DF7"/>
    <w:rsid w:val="00682EB4"/>
    <w:rsid w:val="00682F5B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8C"/>
    <w:rsid w:val="00683DE6"/>
    <w:rsid w:val="00683E2E"/>
    <w:rsid w:val="00683F3C"/>
    <w:rsid w:val="006843DA"/>
    <w:rsid w:val="00684971"/>
    <w:rsid w:val="00684A1F"/>
    <w:rsid w:val="00684EAA"/>
    <w:rsid w:val="0068506B"/>
    <w:rsid w:val="00685117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19"/>
    <w:rsid w:val="006872BB"/>
    <w:rsid w:val="006873CA"/>
    <w:rsid w:val="00687485"/>
    <w:rsid w:val="006876D6"/>
    <w:rsid w:val="006876E6"/>
    <w:rsid w:val="006877F3"/>
    <w:rsid w:val="0068795D"/>
    <w:rsid w:val="00687B16"/>
    <w:rsid w:val="00687C5F"/>
    <w:rsid w:val="00687DD9"/>
    <w:rsid w:val="00687FF3"/>
    <w:rsid w:val="006902DE"/>
    <w:rsid w:val="00690459"/>
    <w:rsid w:val="006909B3"/>
    <w:rsid w:val="006909E8"/>
    <w:rsid w:val="00690A02"/>
    <w:rsid w:val="00690A56"/>
    <w:rsid w:val="00690EE6"/>
    <w:rsid w:val="00690F43"/>
    <w:rsid w:val="006911B2"/>
    <w:rsid w:val="0069132D"/>
    <w:rsid w:val="00691898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249"/>
    <w:rsid w:val="00693301"/>
    <w:rsid w:val="0069341C"/>
    <w:rsid w:val="0069347F"/>
    <w:rsid w:val="00693499"/>
    <w:rsid w:val="006936D8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A1"/>
    <w:rsid w:val="006947D7"/>
    <w:rsid w:val="00694834"/>
    <w:rsid w:val="0069488D"/>
    <w:rsid w:val="006949CA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231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38"/>
    <w:rsid w:val="006A2432"/>
    <w:rsid w:val="006A2668"/>
    <w:rsid w:val="006A26CD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3CB"/>
    <w:rsid w:val="006A346E"/>
    <w:rsid w:val="006A3806"/>
    <w:rsid w:val="006A3973"/>
    <w:rsid w:val="006A3A77"/>
    <w:rsid w:val="006A3A99"/>
    <w:rsid w:val="006A3DD2"/>
    <w:rsid w:val="006A3FCD"/>
    <w:rsid w:val="006A422E"/>
    <w:rsid w:val="006A423F"/>
    <w:rsid w:val="006A437D"/>
    <w:rsid w:val="006A4535"/>
    <w:rsid w:val="006A455F"/>
    <w:rsid w:val="006A4767"/>
    <w:rsid w:val="006A48B4"/>
    <w:rsid w:val="006A496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24"/>
    <w:rsid w:val="006A6090"/>
    <w:rsid w:val="006A6120"/>
    <w:rsid w:val="006A61D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3F"/>
    <w:rsid w:val="006A6D82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32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5A6"/>
    <w:rsid w:val="006B179A"/>
    <w:rsid w:val="006B180B"/>
    <w:rsid w:val="006B18E8"/>
    <w:rsid w:val="006B194A"/>
    <w:rsid w:val="006B198A"/>
    <w:rsid w:val="006B1A93"/>
    <w:rsid w:val="006B1EAD"/>
    <w:rsid w:val="006B1F79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511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5FAF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BD2"/>
    <w:rsid w:val="006B6D17"/>
    <w:rsid w:val="006B6E01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42"/>
    <w:rsid w:val="006C0672"/>
    <w:rsid w:val="006C0877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43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3AE"/>
    <w:rsid w:val="006C47F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801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E05"/>
    <w:rsid w:val="006D1FCD"/>
    <w:rsid w:val="006D2134"/>
    <w:rsid w:val="006D2236"/>
    <w:rsid w:val="006D24A1"/>
    <w:rsid w:val="006D24A5"/>
    <w:rsid w:val="006D256E"/>
    <w:rsid w:val="006D2574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3E7C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7"/>
    <w:rsid w:val="006D574D"/>
    <w:rsid w:val="006D576D"/>
    <w:rsid w:val="006D5809"/>
    <w:rsid w:val="006D5A89"/>
    <w:rsid w:val="006D5E64"/>
    <w:rsid w:val="006D5F01"/>
    <w:rsid w:val="006D5F21"/>
    <w:rsid w:val="006D5F75"/>
    <w:rsid w:val="006D5FB8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719"/>
    <w:rsid w:val="006D77F4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BE6"/>
    <w:rsid w:val="006E0EF5"/>
    <w:rsid w:val="006E0F77"/>
    <w:rsid w:val="006E11FA"/>
    <w:rsid w:val="006E124D"/>
    <w:rsid w:val="006E1362"/>
    <w:rsid w:val="006E1A68"/>
    <w:rsid w:val="006E1CBC"/>
    <w:rsid w:val="006E1CDD"/>
    <w:rsid w:val="006E1D82"/>
    <w:rsid w:val="006E1D90"/>
    <w:rsid w:val="006E1DE7"/>
    <w:rsid w:val="006E1EC3"/>
    <w:rsid w:val="006E2214"/>
    <w:rsid w:val="006E224A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B69"/>
    <w:rsid w:val="006E3DE7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1"/>
    <w:rsid w:val="006E4ABB"/>
    <w:rsid w:val="006E4B2B"/>
    <w:rsid w:val="006E4B3A"/>
    <w:rsid w:val="006E5104"/>
    <w:rsid w:val="006E5136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A9F"/>
    <w:rsid w:val="006E6BCC"/>
    <w:rsid w:val="006E6DB6"/>
    <w:rsid w:val="006E6E43"/>
    <w:rsid w:val="006E701E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9FA"/>
    <w:rsid w:val="006F1AC4"/>
    <w:rsid w:val="006F1AD7"/>
    <w:rsid w:val="006F1AE0"/>
    <w:rsid w:val="006F1DF7"/>
    <w:rsid w:val="006F21C9"/>
    <w:rsid w:val="006F23E8"/>
    <w:rsid w:val="006F24E5"/>
    <w:rsid w:val="006F2883"/>
    <w:rsid w:val="006F2BA3"/>
    <w:rsid w:val="006F2E81"/>
    <w:rsid w:val="006F2FE4"/>
    <w:rsid w:val="006F30E4"/>
    <w:rsid w:val="006F334F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63"/>
    <w:rsid w:val="006F56BA"/>
    <w:rsid w:val="006F577E"/>
    <w:rsid w:val="006F5882"/>
    <w:rsid w:val="006F5985"/>
    <w:rsid w:val="006F59B6"/>
    <w:rsid w:val="006F5AED"/>
    <w:rsid w:val="006F5AF0"/>
    <w:rsid w:val="006F5D25"/>
    <w:rsid w:val="006F5DF6"/>
    <w:rsid w:val="006F5EA5"/>
    <w:rsid w:val="006F5F39"/>
    <w:rsid w:val="006F5FC2"/>
    <w:rsid w:val="006F6122"/>
    <w:rsid w:val="006F6248"/>
    <w:rsid w:val="006F645A"/>
    <w:rsid w:val="006F64D7"/>
    <w:rsid w:val="006F6B21"/>
    <w:rsid w:val="006F6B4E"/>
    <w:rsid w:val="006F6B6A"/>
    <w:rsid w:val="006F6BE4"/>
    <w:rsid w:val="006F6CBA"/>
    <w:rsid w:val="006F6EA8"/>
    <w:rsid w:val="006F6F4E"/>
    <w:rsid w:val="006F70BD"/>
    <w:rsid w:val="006F71E0"/>
    <w:rsid w:val="006F740B"/>
    <w:rsid w:val="006F74EB"/>
    <w:rsid w:val="006F7532"/>
    <w:rsid w:val="006F76C3"/>
    <w:rsid w:val="006F7936"/>
    <w:rsid w:val="006F7CE3"/>
    <w:rsid w:val="0070015B"/>
    <w:rsid w:val="007003D4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B44"/>
    <w:rsid w:val="00701C7A"/>
    <w:rsid w:val="0070248A"/>
    <w:rsid w:val="0070254F"/>
    <w:rsid w:val="0070266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7B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2B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5F68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92E"/>
    <w:rsid w:val="00710BA3"/>
    <w:rsid w:val="0071116D"/>
    <w:rsid w:val="0071124C"/>
    <w:rsid w:val="007112CF"/>
    <w:rsid w:val="00711485"/>
    <w:rsid w:val="007114A0"/>
    <w:rsid w:val="007114B3"/>
    <w:rsid w:val="007114DA"/>
    <w:rsid w:val="00711705"/>
    <w:rsid w:val="00711772"/>
    <w:rsid w:val="00711991"/>
    <w:rsid w:val="00711B6D"/>
    <w:rsid w:val="00711E1A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BB7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03B"/>
    <w:rsid w:val="0072167A"/>
    <w:rsid w:val="00721926"/>
    <w:rsid w:val="00721ABB"/>
    <w:rsid w:val="00721B39"/>
    <w:rsid w:val="00721B65"/>
    <w:rsid w:val="00721D05"/>
    <w:rsid w:val="00722052"/>
    <w:rsid w:val="0072210F"/>
    <w:rsid w:val="007221C1"/>
    <w:rsid w:val="00722323"/>
    <w:rsid w:val="00722362"/>
    <w:rsid w:val="0072249E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7C9"/>
    <w:rsid w:val="00724833"/>
    <w:rsid w:val="00724F52"/>
    <w:rsid w:val="00724F6E"/>
    <w:rsid w:val="00724FA8"/>
    <w:rsid w:val="007255D3"/>
    <w:rsid w:val="00725746"/>
    <w:rsid w:val="00725980"/>
    <w:rsid w:val="00725A46"/>
    <w:rsid w:val="00725AEB"/>
    <w:rsid w:val="00725D6D"/>
    <w:rsid w:val="00725DAA"/>
    <w:rsid w:val="00725DF8"/>
    <w:rsid w:val="007260E0"/>
    <w:rsid w:val="0072625B"/>
    <w:rsid w:val="00726294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69E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A9A"/>
    <w:rsid w:val="00732AD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01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5DDE"/>
    <w:rsid w:val="0073629F"/>
    <w:rsid w:val="007362F1"/>
    <w:rsid w:val="007364BA"/>
    <w:rsid w:val="00736682"/>
    <w:rsid w:val="00736694"/>
    <w:rsid w:val="007367A2"/>
    <w:rsid w:val="007367C6"/>
    <w:rsid w:val="007368D8"/>
    <w:rsid w:val="00736976"/>
    <w:rsid w:val="00736A5F"/>
    <w:rsid w:val="00736B19"/>
    <w:rsid w:val="00736B61"/>
    <w:rsid w:val="00736C5B"/>
    <w:rsid w:val="00736DA8"/>
    <w:rsid w:val="00737354"/>
    <w:rsid w:val="00737376"/>
    <w:rsid w:val="007374AA"/>
    <w:rsid w:val="007376CC"/>
    <w:rsid w:val="007377D3"/>
    <w:rsid w:val="00737B32"/>
    <w:rsid w:val="00737CE1"/>
    <w:rsid w:val="00737D48"/>
    <w:rsid w:val="00740001"/>
    <w:rsid w:val="0074004F"/>
    <w:rsid w:val="00740072"/>
    <w:rsid w:val="007401DB"/>
    <w:rsid w:val="007404AE"/>
    <w:rsid w:val="00740529"/>
    <w:rsid w:val="007405DF"/>
    <w:rsid w:val="00740625"/>
    <w:rsid w:val="00740654"/>
    <w:rsid w:val="00740674"/>
    <w:rsid w:val="00740A32"/>
    <w:rsid w:val="00740AB1"/>
    <w:rsid w:val="00740BE0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688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34"/>
    <w:rsid w:val="0074529C"/>
    <w:rsid w:val="0074529F"/>
    <w:rsid w:val="007452B2"/>
    <w:rsid w:val="007455B9"/>
    <w:rsid w:val="00745695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6F83"/>
    <w:rsid w:val="00747085"/>
    <w:rsid w:val="0074714A"/>
    <w:rsid w:val="0074720C"/>
    <w:rsid w:val="0074763B"/>
    <w:rsid w:val="0074798D"/>
    <w:rsid w:val="00747C38"/>
    <w:rsid w:val="00747D62"/>
    <w:rsid w:val="00747DAC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8F"/>
    <w:rsid w:val="007531B2"/>
    <w:rsid w:val="0075332E"/>
    <w:rsid w:val="00753431"/>
    <w:rsid w:val="0075364C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C94"/>
    <w:rsid w:val="00755CC0"/>
    <w:rsid w:val="00755D88"/>
    <w:rsid w:val="00755E0E"/>
    <w:rsid w:val="00755E43"/>
    <w:rsid w:val="00755F6B"/>
    <w:rsid w:val="007561D5"/>
    <w:rsid w:val="00756268"/>
    <w:rsid w:val="00756360"/>
    <w:rsid w:val="007563C8"/>
    <w:rsid w:val="007565A2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C54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3F4C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8D1"/>
    <w:rsid w:val="00765A7B"/>
    <w:rsid w:val="00765D25"/>
    <w:rsid w:val="00766114"/>
    <w:rsid w:val="007661AE"/>
    <w:rsid w:val="007661F4"/>
    <w:rsid w:val="00766266"/>
    <w:rsid w:val="007663A1"/>
    <w:rsid w:val="0076642B"/>
    <w:rsid w:val="00766573"/>
    <w:rsid w:val="007665B0"/>
    <w:rsid w:val="0076664B"/>
    <w:rsid w:val="00766B4C"/>
    <w:rsid w:val="00766B54"/>
    <w:rsid w:val="00766CC9"/>
    <w:rsid w:val="00766DF7"/>
    <w:rsid w:val="00766E8E"/>
    <w:rsid w:val="00766F52"/>
    <w:rsid w:val="00767016"/>
    <w:rsid w:val="007672AA"/>
    <w:rsid w:val="0076763B"/>
    <w:rsid w:val="007676EB"/>
    <w:rsid w:val="007677C0"/>
    <w:rsid w:val="00767B94"/>
    <w:rsid w:val="00767C25"/>
    <w:rsid w:val="00767CAB"/>
    <w:rsid w:val="00767F8E"/>
    <w:rsid w:val="00767FCB"/>
    <w:rsid w:val="007700F8"/>
    <w:rsid w:val="007700FC"/>
    <w:rsid w:val="0077022D"/>
    <w:rsid w:val="0077057D"/>
    <w:rsid w:val="00770590"/>
    <w:rsid w:val="007709DF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08A"/>
    <w:rsid w:val="00773416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63D"/>
    <w:rsid w:val="00774757"/>
    <w:rsid w:val="00774AB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A7D"/>
    <w:rsid w:val="00775CB4"/>
    <w:rsid w:val="00775CBA"/>
    <w:rsid w:val="00775F9C"/>
    <w:rsid w:val="00775FF1"/>
    <w:rsid w:val="007761D5"/>
    <w:rsid w:val="00776251"/>
    <w:rsid w:val="0077629E"/>
    <w:rsid w:val="00776443"/>
    <w:rsid w:val="00776501"/>
    <w:rsid w:val="00776510"/>
    <w:rsid w:val="00776883"/>
    <w:rsid w:val="0077692C"/>
    <w:rsid w:val="00776A08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29"/>
    <w:rsid w:val="0078045D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9AF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B6"/>
    <w:rsid w:val="007855C9"/>
    <w:rsid w:val="0078572B"/>
    <w:rsid w:val="00785811"/>
    <w:rsid w:val="00785EAD"/>
    <w:rsid w:val="00785EDC"/>
    <w:rsid w:val="007860E5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0EE3"/>
    <w:rsid w:val="0079103F"/>
    <w:rsid w:val="007913DA"/>
    <w:rsid w:val="00791492"/>
    <w:rsid w:val="007915E8"/>
    <w:rsid w:val="00791795"/>
    <w:rsid w:val="0079180E"/>
    <w:rsid w:val="00791849"/>
    <w:rsid w:val="00791969"/>
    <w:rsid w:val="007919C2"/>
    <w:rsid w:val="00791D57"/>
    <w:rsid w:val="00792595"/>
    <w:rsid w:val="0079295C"/>
    <w:rsid w:val="00792A1D"/>
    <w:rsid w:val="00792BFB"/>
    <w:rsid w:val="00792D9F"/>
    <w:rsid w:val="00792F64"/>
    <w:rsid w:val="007930D1"/>
    <w:rsid w:val="0079317B"/>
    <w:rsid w:val="00793180"/>
    <w:rsid w:val="00793237"/>
    <w:rsid w:val="00793341"/>
    <w:rsid w:val="0079358F"/>
    <w:rsid w:val="0079359E"/>
    <w:rsid w:val="0079362E"/>
    <w:rsid w:val="007937E7"/>
    <w:rsid w:val="007939A4"/>
    <w:rsid w:val="00793ABE"/>
    <w:rsid w:val="00793D5A"/>
    <w:rsid w:val="00793DE8"/>
    <w:rsid w:val="00793E3A"/>
    <w:rsid w:val="00793E8A"/>
    <w:rsid w:val="00793F50"/>
    <w:rsid w:val="007940AA"/>
    <w:rsid w:val="00794555"/>
    <w:rsid w:val="0079481B"/>
    <w:rsid w:val="00794941"/>
    <w:rsid w:val="00794A62"/>
    <w:rsid w:val="00794D64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5A28"/>
    <w:rsid w:val="00796004"/>
    <w:rsid w:val="007963A2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A1"/>
    <w:rsid w:val="007A02C1"/>
    <w:rsid w:val="007A03F9"/>
    <w:rsid w:val="007A06A6"/>
    <w:rsid w:val="007A0761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9C3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A70"/>
    <w:rsid w:val="007A2DA5"/>
    <w:rsid w:val="007A2E15"/>
    <w:rsid w:val="007A3402"/>
    <w:rsid w:val="007A353B"/>
    <w:rsid w:val="007A36C7"/>
    <w:rsid w:val="007A3883"/>
    <w:rsid w:val="007A3894"/>
    <w:rsid w:val="007A38A9"/>
    <w:rsid w:val="007A38DB"/>
    <w:rsid w:val="007A3A03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1B"/>
    <w:rsid w:val="007A5129"/>
    <w:rsid w:val="007A5146"/>
    <w:rsid w:val="007A52E5"/>
    <w:rsid w:val="007A5437"/>
    <w:rsid w:val="007A5446"/>
    <w:rsid w:val="007A54A6"/>
    <w:rsid w:val="007A55A1"/>
    <w:rsid w:val="007A55E2"/>
    <w:rsid w:val="007A571D"/>
    <w:rsid w:val="007A57C5"/>
    <w:rsid w:val="007A589D"/>
    <w:rsid w:val="007A5B62"/>
    <w:rsid w:val="007A5CF6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06"/>
    <w:rsid w:val="007A7430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04B"/>
    <w:rsid w:val="007B321A"/>
    <w:rsid w:val="007B35DA"/>
    <w:rsid w:val="007B361A"/>
    <w:rsid w:val="007B38EF"/>
    <w:rsid w:val="007B3A8E"/>
    <w:rsid w:val="007B3CFC"/>
    <w:rsid w:val="007B3D0B"/>
    <w:rsid w:val="007B3DCC"/>
    <w:rsid w:val="007B3F26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0E"/>
    <w:rsid w:val="007B5C6C"/>
    <w:rsid w:val="007B5C84"/>
    <w:rsid w:val="007B5E35"/>
    <w:rsid w:val="007B5EBC"/>
    <w:rsid w:val="007B614F"/>
    <w:rsid w:val="007B61EF"/>
    <w:rsid w:val="007B6444"/>
    <w:rsid w:val="007B675E"/>
    <w:rsid w:val="007B681E"/>
    <w:rsid w:val="007B6A8D"/>
    <w:rsid w:val="007B6B3F"/>
    <w:rsid w:val="007B6C12"/>
    <w:rsid w:val="007B7029"/>
    <w:rsid w:val="007B719C"/>
    <w:rsid w:val="007B71B6"/>
    <w:rsid w:val="007B7290"/>
    <w:rsid w:val="007B72BA"/>
    <w:rsid w:val="007B7480"/>
    <w:rsid w:val="007B76CA"/>
    <w:rsid w:val="007B782F"/>
    <w:rsid w:val="007B7A14"/>
    <w:rsid w:val="007B7A60"/>
    <w:rsid w:val="007B7A63"/>
    <w:rsid w:val="007B7E23"/>
    <w:rsid w:val="007C00F0"/>
    <w:rsid w:val="007C028E"/>
    <w:rsid w:val="007C0530"/>
    <w:rsid w:val="007C0752"/>
    <w:rsid w:val="007C09DD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B4"/>
    <w:rsid w:val="007C27EF"/>
    <w:rsid w:val="007C284B"/>
    <w:rsid w:val="007C2882"/>
    <w:rsid w:val="007C2C0A"/>
    <w:rsid w:val="007C2C74"/>
    <w:rsid w:val="007C2CAF"/>
    <w:rsid w:val="007C2CBC"/>
    <w:rsid w:val="007C2DD8"/>
    <w:rsid w:val="007C30FF"/>
    <w:rsid w:val="007C31FE"/>
    <w:rsid w:val="007C3497"/>
    <w:rsid w:val="007C34EB"/>
    <w:rsid w:val="007C34F7"/>
    <w:rsid w:val="007C368F"/>
    <w:rsid w:val="007C3879"/>
    <w:rsid w:val="007C39C1"/>
    <w:rsid w:val="007C39EB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26A"/>
    <w:rsid w:val="007C635E"/>
    <w:rsid w:val="007C6397"/>
    <w:rsid w:val="007C63EB"/>
    <w:rsid w:val="007C643F"/>
    <w:rsid w:val="007C662E"/>
    <w:rsid w:val="007C6706"/>
    <w:rsid w:val="007C6888"/>
    <w:rsid w:val="007C68D3"/>
    <w:rsid w:val="007C6992"/>
    <w:rsid w:val="007C6997"/>
    <w:rsid w:val="007C6AAA"/>
    <w:rsid w:val="007C6CCF"/>
    <w:rsid w:val="007C6E15"/>
    <w:rsid w:val="007C6E94"/>
    <w:rsid w:val="007C7074"/>
    <w:rsid w:val="007C7076"/>
    <w:rsid w:val="007C763D"/>
    <w:rsid w:val="007C7669"/>
    <w:rsid w:val="007C79FB"/>
    <w:rsid w:val="007C7A3C"/>
    <w:rsid w:val="007C7A64"/>
    <w:rsid w:val="007C7A6F"/>
    <w:rsid w:val="007C7D00"/>
    <w:rsid w:val="007C7D95"/>
    <w:rsid w:val="007C7E3A"/>
    <w:rsid w:val="007D00A1"/>
    <w:rsid w:val="007D00A6"/>
    <w:rsid w:val="007D0124"/>
    <w:rsid w:val="007D03BE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4AC"/>
    <w:rsid w:val="007D15B7"/>
    <w:rsid w:val="007D177F"/>
    <w:rsid w:val="007D1813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79"/>
    <w:rsid w:val="007D30C4"/>
    <w:rsid w:val="007D3121"/>
    <w:rsid w:val="007D31A5"/>
    <w:rsid w:val="007D330A"/>
    <w:rsid w:val="007D3579"/>
    <w:rsid w:val="007D3628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D8F"/>
    <w:rsid w:val="007D4F10"/>
    <w:rsid w:val="007D527C"/>
    <w:rsid w:val="007D52F9"/>
    <w:rsid w:val="007D555B"/>
    <w:rsid w:val="007D5942"/>
    <w:rsid w:val="007D5B12"/>
    <w:rsid w:val="007D5B36"/>
    <w:rsid w:val="007D5DCB"/>
    <w:rsid w:val="007D61AE"/>
    <w:rsid w:val="007D6731"/>
    <w:rsid w:val="007D6802"/>
    <w:rsid w:val="007D6997"/>
    <w:rsid w:val="007D69CB"/>
    <w:rsid w:val="007D69E9"/>
    <w:rsid w:val="007D6E52"/>
    <w:rsid w:val="007D6EE8"/>
    <w:rsid w:val="007D6F9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1B"/>
    <w:rsid w:val="007D7DCE"/>
    <w:rsid w:val="007D7E5B"/>
    <w:rsid w:val="007D7EEE"/>
    <w:rsid w:val="007D7F88"/>
    <w:rsid w:val="007E01C6"/>
    <w:rsid w:val="007E0261"/>
    <w:rsid w:val="007E07FB"/>
    <w:rsid w:val="007E0C23"/>
    <w:rsid w:val="007E0E03"/>
    <w:rsid w:val="007E1020"/>
    <w:rsid w:val="007E176F"/>
    <w:rsid w:val="007E1A07"/>
    <w:rsid w:val="007E1AA2"/>
    <w:rsid w:val="007E1C7E"/>
    <w:rsid w:val="007E2087"/>
    <w:rsid w:val="007E20AC"/>
    <w:rsid w:val="007E21B0"/>
    <w:rsid w:val="007E2486"/>
    <w:rsid w:val="007E25C8"/>
    <w:rsid w:val="007E2853"/>
    <w:rsid w:val="007E2B12"/>
    <w:rsid w:val="007E2CD2"/>
    <w:rsid w:val="007E2DE3"/>
    <w:rsid w:val="007E2DEA"/>
    <w:rsid w:val="007E2DFD"/>
    <w:rsid w:val="007E3635"/>
    <w:rsid w:val="007E36C1"/>
    <w:rsid w:val="007E37DD"/>
    <w:rsid w:val="007E3C5F"/>
    <w:rsid w:val="007E3D76"/>
    <w:rsid w:val="007E3DA7"/>
    <w:rsid w:val="007E3E05"/>
    <w:rsid w:val="007E3E92"/>
    <w:rsid w:val="007E411B"/>
    <w:rsid w:val="007E4427"/>
    <w:rsid w:val="007E459D"/>
    <w:rsid w:val="007E4765"/>
    <w:rsid w:val="007E4CEA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83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9CC"/>
    <w:rsid w:val="007E7C1A"/>
    <w:rsid w:val="007E7C46"/>
    <w:rsid w:val="007E7E1A"/>
    <w:rsid w:val="007E7F9A"/>
    <w:rsid w:val="007F0494"/>
    <w:rsid w:val="007F085B"/>
    <w:rsid w:val="007F0892"/>
    <w:rsid w:val="007F0ABF"/>
    <w:rsid w:val="007F0FE1"/>
    <w:rsid w:val="007F11BC"/>
    <w:rsid w:val="007F1758"/>
    <w:rsid w:val="007F1767"/>
    <w:rsid w:val="007F18F4"/>
    <w:rsid w:val="007F1B5A"/>
    <w:rsid w:val="007F1D2F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542"/>
    <w:rsid w:val="007F3670"/>
    <w:rsid w:val="007F39BE"/>
    <w:rsid w:val="007F3B24"/>
    <w:rsid w:val="007F3D6E"/>
    <w:rsid w:val="007F3FAA"/>
    <w:rsid w:val="007F407B"/>
    <w:rsid w:val="007F4170"/>
    <w:rsid w:val="007F4369"/>
    <w:rsid w:val="007F436E"/>
    <w:rsid w:val="007F43C9"/>
    <w:rsid w:val="007F4439"/>
    <w:rsid w:val="007F44E9"/>
    <w:rsid w:val="007F4785"/>
    <w:rsid w:val="007F4864"/>
    <w:rsid w:val="007F4AB1"/>
    <w:rsid w:val="007F4C84"/>
    <w:rsid w:val="007F4CB7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5ED5"/>
    <w:rsid w:val="007F6252"/>
    <w:rsid w:val="007F62DB"/>
    <w:rsid w:val="007F631D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46"/>
    <w:rsid w:val="007F71C9"/>
    <w:rsid w:val="007F727B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7F"/>
    <w:rsid w:val="007F7D8D"/>
    <w:rsid w:val="007F7FD9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C23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5C7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39F"/>
    <w:rsid w:val="0080643E"/>
    <w:rsid w:val="008065F3"/>
    <w:rsid w:val="008066E3"/>
    <w:rsid w:val="00806B91"/>
    <w:rsid w:val="00806C40"/>
    <w:rsid w:val="00806D5B"/>
    <w:rsid w:val="00806DC4"/>
    <w:rsid w:val="00806F6E"/>
    <w:rsid w:val="0080723C"/>
    <w:rsid w:val="008072D0"/>
    <w:rsid w:val="00807730"/>
    <w:rsid w:val="00807777"/>
    <w:rsid w:val="00807A46"/>
    <w:rsid w:val="00807A88"/>
    <w:rsid w:val="00807B86"/>
    <w:rsid w:val="00807BE6"/>
    <w:rsid w:val="00807C3A"/>
    <w:rsid w:val="00807C63"/>
    <w:rsid w:val="00807D3B"/>
    <w:rsid w:val="00807D77"/>
    <w:rsid w:val="00807E3B"/>
    <w:rsid w:val="00807EAC"/>
    <w:rsid w:val="00807EAE"/>
    <w:rsid w:val="0081036D"/>
    <w:rsid w:val="0081058B"/>
    <w:rsid w:val="008105B9"/>
    <w:rsid w:val="008107DC"/>
    <w:rsid w:val="008108DE"/>
    <w:rsid w:val="008109AA"/>
    <w:rsid w:val="00810A1F"/>
    <w:rsid w:val="00810DB3"/>
    <w:rsid w:val="00810DE3"/>
    <w:rsid w:val="00811A45"/>
    <w:rsid w:val="00811AF3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4DCC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286"/>
    <w:rsid w:val="00816459"/>
    <w:rsid w:val="00816627"/>
    <w:rsid w:val="008167AF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17F"/>
    <w:rsid w:val="0082221D"/>
    <w:rsid w:val="008222D2"/>
    <w:rsid w:val="008225A5"/>
    <w:rsid w:val="00822622"/>
    <w:rsid w:val="00822680"/>
    <w:rsid w:val="00822777"/>
    <w:rsid w:val="00822CFF"/>
    <w:rsid w:val="00822FB0"/>
    <w:rsid w:val="00823028"/>
    <w:rsid w:val="00823151"/>
    <w:rsid w:val="008231BC"/>
    <w:rsid w:val="00823276"/>
    <w:rsid w:val="0082332A"/>
    <w:rsid w:val="00823501"/>
    <w:rsid w:val="008236DA"/>
    <w:rsid w:val="00823737"/>
    <w:rsid w:val="008238BE"/>
    <w:rsid w:val="00823BA9"/>
    <w:rsid w:val="0082414A"/>
    <w:rsid w:val="008241F5"/>
    <w:rsid w:val="008242F7"/>
    <w:rsid w:val="008244B9"/>
    <w:rsid w:val="008244C2"/>
    <w:rsid w:val="008245C7"/>
    <w:rsid w:val="0082484E"/>
    <w:rsid w:val="008249AE"/>
    <w:rsid w:val="00824B03"/>
    <w:rsid w:val="00824C3F"/>
    <w:rsid w:val="00824E5A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5EFC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7B"/>
    <w:rsid w:val="00827C89"/>
    <w:rsid w:val="00827E2D"/>
    <w:rsid w:val="00827E89"/>
    <w:rsid w:val="00827EB3"/>
    <w:rsid w:val="00827FCD"/>
    <w:rsid w:val="00830098"/>
    <w:rsid w:val="008301BB"/>
    <w:rsid w:val="008302C7"/>
    <w:rsid w:val="008304D1"/>
    <w:rsid w:val="00830563"/>
    <w:rsid w:val="008305C2"/>
    <w:rsid w:val="0083060E"/>
    <w:rsid w:val="00830C1A"/>
    <w:rsid w:val="00830D95"/>
    <w:rsid w:val="00830DAB"/>
    <w:rsid w:val="00830DBD"/>
    <w:rsid w:val="00830E22"/>
    <w:rsid w:val="00830FF7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6EB"/>
    <w:rsid w:val="00833754"/>
    <w:rsid w:val="00833765"/>
    <w:rsid w:val="008338E8"/>
    <w:rsid w:val="0083396F"/>
    <w:rsid w:val="00833A34"/>
    <w:rsid w:val="00833A97"/>
    <w:rsid w:val="00833AD8"/>
    <w:rsid w:val="00833C45"/>
    <w:rsid w:val="00833EDF"/>
    <w:rsid w:val="00833F99"/>
    <w:rsid w:val="00834400"/>
    <w:rsid w:val="00834603"/>
    <w:rsid w:val="0083469A"/>
    <w:rsid w:val="008348B8"/>
    <w:rsid w:val="00834B57"/>
    <w:rsid w:val="00834B73"/>
    <w:rsid w:val="00834E7E"/>
    <w:rsid w:val="00835421"/>
    <w:rsid w:val="00835471"/>
    <w:rsid w:val="00835D03"/>
    <w:rsid w:val="00835DE5"/>
    <w:rsid w:val="00836662"/>
    <w:rsid w:val="0083668F"/>
    <w:rsid w:val="00837101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2FF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47C"/>
    <w:rsid w:val="00841718"/>
    <w:rsid w:val="0084176A"/>
    <w:rsid w:val="00841822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A"/>
    <w:rsid w:val="00842ECE"/>
    <w:rsid w:val="00842F3A"/>
    <w:rsid w:val="00842FAC"/>
    <w:rsid w:val="00842FB0"/>
    <w:rsid w:val="00843044"/>
    <w:rsid w:val="00843211"/>
    <w:rsid w:val="00843238"/>
    <w:rsid w:val="00843431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6F"/>
    <w:rsid w:val="00846CD2"/>
    <w:rsid w:val="00846D50"/>
    <w:rsid w:val="0084701E"/>
    <w:rsid w:val="0084738A"/>
    <w:rsid w:val="00847400"/>
    <w:rsid w:val="00847408"/>
    <w:rsid w:val="00847429"/>
    <w:rsid w:val="0084757F"/>
    <w:rsid w:val="008475E4"/>
    <w:rsid w:val="0084781B"/>
    <w:rsid w:val="00847A3C"/>
    <w:rsid w:val="00847A6F"/>
    <w:rsid w:val="00847C27"/>
    <w:rsid w:val="00847C36"/>
    <w:rsid w:val="00847DC6"/>
    <w:rsid w:val="00847E3D"/>
    <w:rsid w:val="00847E76"/>
    <w:rsid w:val="00850428"/>
    <w:rsid w:val="0085064A"/>
    <w:rsid w:val="00850766"/>
    <w:rsid w:val="0085087E"/>
    <w:rsid w:val="008508E1"/>
    <w:rsid w:val="00850968"/>
    <w:rsid w:val="00850A89"/>
    <w:rsid w:val="00850B39"/>
    <w:rsid w:val="00850C5B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D22"/>
    <w:rsid w:val="00852E36"/>
    <w:rsid w:val="00852EFC"/>
    <w:rsid w:val="0085328C"/>
    <w:rsid w:val="008538B8"/>
    <w:rsid w:val="008538EE"/>
    <w:rsid w:val="008539E4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5BD"/>
    <w:rsid w:val="00854878"/>
    <w:rsid w:val="008548B7"/>
    <w:rsid w:val="008549D7"/>
    <w:rsid w:val="00854A63"/>
    <w:rsid w:val="0085539A"/>
    <w:rsid w:val="00855789"/>
    <w:rsid w:val="0085590A"/>
    <w:rsid w:val="00855B79"/>
    <w:rsid w:val="00855EC7"/>
    <w:rsid w:val="0085603E"/>
    <w:rsid w:val="00856670"/>
    <w:rsid w:val="00856694"/>
    <w:rsid w:val="008566FD"/>
    <w:rsid w:val="0085672F"/>
    <w:rsid w:val="00856D76"/>
    <w:rsid w:val="00856DB9"/>
    <w:rsid w:val="00856E3E"/>
    <w:rsid w:val="00856FF6"/>
    <w:rsid w:val="0085708B"/>
    <w:rsid w:val="00857561"/>
    <w:rsid w:val="008575E2"/>
    <w:rsid w:val="00857663"/>
    <w:rsid w:val="00857781"/>
    <w:rsid w:val="008578AC"/>
    <w:rsid w:val="00857C4A"/>
    <w:rsid w:val="00857DB5"/>
    <w:rsid w:val="00860074"/>
    <w:rsid w:val="0086007A"/>
    <w:rsid w:val="008602F1"/>
    <w:rsid w:val="0086038E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B51"/>
    <w:rsid w:val="00861D4D"/>
    <w:rsid w:val="00861E5B"/>
    <w:rsid w:val="0086212F"/>
    <w:rsid w:val="00862216"/>
    <w:rsid w:val="008622E0"/>
    <w:rsid w:val="008622F1"/>
    <w:rsid w:val="008623D1"/>
    <w:rsid w:val="008623DD"/>
    <w:rsid w:val="0086254A"/>
    <w:rsid w:val="0086259B"/>
    <w:rsid w:val="0086269E"/>
    <w:rsid w:val="00862710"/>
    <w:rsid w:val="00862774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238"/>
    <w:rsid w:val="008633C0"/>
    <w:rsid w:val="00863494"/>
    <w:rsid w:val="00863625"/>
    <w:rsid w:val="00863858"/>
    <w:rsid w:val="0086388C"/>
    <w:rsid w:val="00863A28"/>
    <w:rsid w:val="00863B64"/>
    <w:rsid w:val="00863C19"/>
    <w:rsid w:val="00863CCE"/>
    <w:rsid w:val="00863DA3"/>
    <w:rsid w:val="00863EA5"/>
    <w:rsid w:val="008640D7"/>
    <w:rsid w:val="0086438E"/>
    <w:rsid w:val="0086454C"/>
    <w:rsid w:val="008645A5"/>
    <w:rsid w:val="008645D0"/>
    <w:rsid w:val="00864758"/>
    <w:rsid w:val="00864866"/>
    <w:rsid w:val="008648D2"/>
    <w:rsid w:val="008649EB"/>
    <w:rsid w:val="00864A04"/>
    <w:rsid w:val="00864CFF"/>
    <w:rsid w:val="00864D03"/>
    <w:rsid w:val="00864E9F"/>
    <w:rsid w:val="00864F2D"/>
    <w:rsid w:val="00864FAD"/>
    <w:rsid w:val="008651CF"/>
    <w:rsid w:val="0086531A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EB3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4C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72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30C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21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56"/>
    <w:rsid w:val="008750E3"/>
    <w:rsid w:val="0087538F"/>
    <w:rsid w:val="0087553B"/>
    <w:rsid w:val="0087554C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576"/>
    <w:rsid w:val="008806DE"/>
    <w:rsid w:val="00880849"/>
    <w:rsid w:val="0088090D"/>
    <w:rsid w:val="0088093A"/>
    <w:rsid w:val="00880A59"/>
    <w:rsid w:val="00880BCF"/>
    <w:rsid w:val="00880CA1"/>
    <w:rsid w:val="00880D83"/>
    <w:rsid w:val="00880F8D"/>
    <w:rsid w:val="008810B9"/>
    <w:rsid w:val="00881104"/>
    <w:rsid w:val="0088127A"/>
    <w:rsid w:val="008812C9"/>
    <w:rsid w:val="008813E4"/>
    <w:rsid w:val="00881478"/>
    <w:rsid w:val="0088185C"/>
    <w:rsid w:val="00881880"/>
    <w:rsid w:val="00881895"/>
    <w:rsid w:val="00881B0A"/>
    <w:rsid w:val="00881BDE"/>
    <w:rsid w:val="00881C5E"/>
    <w:rsid w:val="00881C65"/>
    <w:rsid w:val="00881C96"/>
    <w:rsid w:val="00881F74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866"/>
    <w:rsid w:val="008869E9"/>
    <w:rsid w:val="00886ADA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0C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0E0"/>
    <w:rsid w:val="00891292"/>
    <w:rsid w:val="008914E5"/>
    <w:rsid w:val="0089164B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64D"/>
    <w:rsid w:val="008927AD"/>
    <w:rsid w:val="00892933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34"/>
    <w:rsid w:val="008942D6"/>
    <w:rsid w:val="0089442B"/>
    <w:rsid w:val="00894724"/>
    <w:rsid w:val="0089476D"/>
    <w:rsid w:val="00894772"/>
    <w:rsid w:val="00894A2E"/>
    <w:rsid w:val="00894C6D"/>
    <w:rsid w:val="00894DD4"/>
    <w:rsid w:val="00894F07"/>
    <w:rsid w:val="00894FA5"/>
    <w:rsid w:val="00895199"/>
    <w:rsid w:val="00895885"/>
    <w:rsid w:val="008959E0"/>
    <w:rsid w:val="00895F14"/>
    <w:rsid w:val="008966F9"/>
    <w:rsid w:val="008967C0"/>
    <w:rsid w:val="00896988"/>
    <w:rsid w:val="00896A5B"/>
    <w:rsid w:val="00896A8C"/>
    <w:rsid w:val="00896BB8"/>
    <w:rsid w:val="00896D3D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2CC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0EC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4C"/>
    <w:rsid w:val="008B26EC"/>
    <w:rsid w:val="008B28EA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3EE"/>
    <w:rsid w:val="008B38AC"/>
    <w:rsid w:val="008B3910"/>
    <w:rsid w:val="008B3FE8"/>
    <w:rsid w:val="008B4271"/>
    <w:rsid w:val="008B4424"/>
    <w:rsid w:val="008B49F5"/>
    <w:rsid w:val="008B4AA0"/>
    <w:rsid w:val="008B4B5B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20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3F"/>
    <w:rsid w:val="008B6C6C"/>
    <w:rsid w:val="008B72F5"/>
    <w:rsid w:val="008B77AB"/>
    <w:rsid w:val="008B7F9F"/>
    <w:rsid w:val="008C013F"/>
    <w:rsid w:val="008C04B0"/>
    <w:rsid w:val="008C0878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96"/>
    <w:rsid w:val="008C19F8"/>
    <w:rsid w:val="008C1B4E"/>
    <w:rsid w:val="008C1B9D"/>
    <w:rsid w:val="008C1BA4"/>
    <w:rsid w:val="008C1D23"/>
    <w:rsid w:val="008C1D93"/>
    <w:rsid w:val="008C1E98"/>
    <w:rsid w:val="008C1EE2"/>
    <w:rsid w:val="008C231B"/>
    <w:rsid w:val="008C2326"/>
    <w:rsid w:val="008C259A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6F"/>
    <w:rsid w:val="008C41C0"/>
    <w:rsid w:val="008C4203"/>
    <w:rsid w:val="008C47E6"/>
    <w:rsid w:val="008C4B58"/>
    <w:rsid w:val="008C4CC4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88D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85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01"/>
    <w:rsid w:val="008D2C98"/>
    <w:rsid w:val="008D2FE9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1FC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DA9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6F9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82A"/>
    <w:rsid w:val="008E0925"/>
    <w:rsid w:val="008E096C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E3A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688"/>
    <w:rsid w:val="008E4C43"/>
    <w:rsid w:val="008E4D99"/>
    <w:rsid w:val="008E51C1"/>
    <w:rsid w:val="008E5678"/>
    <w:rsid w:val="008E5954"/>
    <w:rsid w:val="008E596C"/>
    <w:rsid w:val="008E5A57"/>
    <w:rsid w:val="008E5AE0"/>
    <w:rsid w:val="008E5DA5"/>
    <w:rsid w:val="008E5F77"/>
    <w:rsid w:val="008E61D0"/>
    <w:rsid w:val="008E64BD"/>
    <w:rsid w:val="008E661A"/>
    <w:rsid w:val="008E68C5"/>
    <w:rsid w:val="008E690B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CDB"/>
    <w:rsid w:val="008F0EA4"/>
    <w:rsid w:val="008F0F5C"/>
    <w:rsid w:val="008F0F86"/>
    <w:rsid w:val="008F1289"/>
    <w:rsid w:val="008F1315"/>
    <w:rsid w:val="008F1389"/>
    <w:rsid w:val="008F1748"/>
    <w:rsid w:val="008F1A3C"/>
    <w:rsid w:val="008F1B7B"/>
    <w:rsid w:val="008F1BB5"/>
    <w:rsid w:val="008F1DF3"/>
    <w:rsid w:val="008F2763"/>
    <w:rsid w:val="008F27A8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A14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D34"/>
    <w:rsid w:val="008F4E39"/>
    <w:rsid w:val="008F4F25"/>
    <w:rsid w:val="008F4F58"/>
    <w:rsid w:val="008F5242"/>
    <w:rsid w:val="008F5306"/>
    <w:rsid w:val="008F53B2"/>
    <w:rsid w:val="008F53BB"/>
    <w:rsid w:val="008F53ED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1B7"/>
    <w:rsid w:val="008F6351"/>
    <w:rsid w:val="008F6408"/>
    <w:rsid w:val="008F68CB"/>
    <w:rsid w:val="008F6916"/>
    <w:rsid w:val="008F693E"/>
    <w:rsid w:val="008F6AEE"/>
    <w:rsid w:val="008F6AF6"/>
    <w:rsid w:val="008F6BBC"/>
    <w:rsid w:val="008F6C9E"/>
    <w:rsid w:val="008F6D2D"/>
    <w:rsid w:val="008F6F7A"/>
    <w:rsid w:val="008F70C5"/>
    <w:rsid w:val="008F72A8"/>
    <w:rsid w:val="008F72FB"/>
    <w:rsid w:val="008F73B7"/>
    <w:rsid w:val="008F752A"/>
    <w:rsid w:val="008F76AF"/>
    <w:rsid w:val="008F7836"/>
    <w:rsid w:val="008F78E5"/>
    <w:rsid w:val="008F7C1A"/>
    <w:rsid w:val="008F7E98"/>
    <w:rsid w:val="008F7E9D"/>
    <w:rsid w:val="0090038B"/>
    <w:rsid w:val="00900395"/>
    <w:rsid w:val="00900496"/>
    <w:rsid w:val="009007AF"/>
    <w:rsid w:val="009007F9"/>
    <w:rsid w:val="00900993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D63"/>
    <w:rsid w:val="00901FFB"/>
    <w:rsid w:val="00902462"/>
    <w:rsid w:val="0090295B"/>
    <w:rsid w:val="00902A1B"/>
    <w:rsid w:val="00902D6E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270"/>
    <w:rsid w:val="00904317"/>
    <w:rsid w:val="00904519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577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DC9"/>
    <w:rsid w:val="00907E97"/>
    <w:rsid w:val="00907F47"/>
    <w:rsid w:val="00907F57"/>
    <w:rsid w:val="009100F0"/>
    <w:rsid w:val="00910272"/>
    <w:rsid w:val="00910388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A09"/>
    <w:rsid w:val="00911E0D"/>
    <w:rsid w:val="00911F66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4F2"/>
    <w:rsid w:val="00914613"/>
    <w:rsid w:val="009147E9"/>
    <w:rsid w:val="009148D8"/>
    <w:rsid w:val="009149DE"/>
    <w:rsid w:val="00914A2D"/>
    <w:rsid w:val="00914E5A"/>
    <w:rsid w:val="00914EDD"/>
    <w:rsid w:val="00914EF4"/>
    <w:rsid w:val="00914FFD"/>
    <w:rsid w:val="009150B8"/>
    <w:rsid w:val="009151DE"/>
    <w:rsid w:val="0091548B"/>
    <w:rsid w:val="00915A0E"/>
    <w:rsid w:val="00915AC1"/>
    <w:rsid w:val="00915B31"/>
    <w:rsid w:val="00915B58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6EBF"/>
    <w:rsid w:val="00917080"/>
    <w:rsid w:val="0091722A"/>
    <w:rsid w:val="009172C3"/>
    <w:rsid w:val="009172D6"/>
    <w:rsid w:val="009175A5"/>
    <w:rsid w:val="009178A1"/>
    <w:rsid w:val="00917926"/>
    <w:rsid w:val="009179E9"/>
    <w:rsid w:val="00917B84"/>
    <w:rsid w:val="00917D23"/>
    <w:rsid w:val="00917EE7"/>
    <w:rsid w:val="00917F31"/>
    <w:rsid w:val="00917F82"/>
    <w:rsid w:val="00917FB4"/>
    <w:rsid w:val="00920222"/>
    <w:rsid w:val="00920271"/>
    <w:rsid w:val="0092028C"/>
    <w:rsid w:val="00920532"/>
    <w:rsid w:val="009205CF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1"/>
    <w:rsid w:val="00921DB2"/>
    <w:rsid w:val="00921FED"/>
    <w:rsid w:val="00922420"/>
    <w:rsid w:val="00922992"/>
    <w:rsid w:val="00922F81"/>
    <w:rsid w:val="00922FB8"/>
    <w:rsid w:val="0092308C"/>
    <w:rsid w:val="009230C8"/>
    <w:rsid w:val="00923160"/>
    <w:rsid w:val="0092318A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4FD8"/>
    <w:rsid w:val="00925089"/>
    <w:rsid w:val="009253EF"/>
    <w:rsid w:val="009254B5"/>
    <w:rsid w:val="0092553C"/>
    <w:rsid w:val="009257B5"/>
    <w:rsid w:val="00925ADB"/>
    <w:rsid w:val="00925C2E"/>
    <w:rsid w:val="00925C47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9C6"/>
    <w:rsid w:val="00927D9C"/>
    <w:rsid w:val="00927F68"/>
    <w:rsid w:val="009301EA"/>
    <w:rsid w:val="009302BD"/>
    <w:rsid w:val="009306D9"/>
    <w:rsid w:val="0093088D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DC8"/>
    <w:rsid w:val="00931FBE"/>
    <w:rsid w:val="009322AA"/>
    <w:rsid w:val="009322CF"/>
    <w:rsid w:val="0093257C"/>
    <w:rsid w:val="0093268A"/>
    <w:rsid w:val="009326A4"/>
    <w:rsid w:val="0093272E"/>
    <w:rsid w:val="00932803"/>
    <w:rsid w:val="00932830"/>
    <w:rsid w:val="00932C20"/>
    <w:rsid w:val="00932F77"/>
    <w:rsid w:val="009330AB"/>
    <w:rsid w:val="009331A2"/>
    <w:rsid w:val="009331C6"/>
    <w:rsid w:val="00933324"/>
    <w:rsid w:val="009336AE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2A"/>
    <w:rsid w:val="00934E96"/>
    <w:rsid w:val="00935015"/>
    <w:rsid w:val="0093516E"/>
    <w:rsid w:val="009354BC"/>
    <w:rsid w:val="009356EA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AB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06"/>
    <w:rsid w:val="00942E22"/>
    <w:rsid w:val="00942ED5"/>
    <w:rsid w:val="009431E2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2C1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5F1"/>
    <w:rsid w:val="00945737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EE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6BC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88D"/>
    <w:rsid w:val="00951B72"/>
    <w:rsid w:val="009524AD"/>
    <w:rsid w:val="009524F9"/>
    <w:rsid w:val="0095253A"/>
    <w:rsid w:val="0095255A"/>
    <w:rsid w:val="009526F1"/>
    <w:rsid w:val="00952735"/>
    <w:rsid w:val="00952C09"/>
    <w:rsid w:val="00952DB3"/>
    <w:rsid w:val="00952E2B"/>
    <w:rsid w:val="00953024"/>
    <w:rsid w:val="00953669"/>
    <w:rsid w:val="009536A0"/>
    <w:rsid w:val="00953A62"/>
    <w:rsid w:val="00953B96"/>
    <w:rsid w:val="00953CFF"/>
    <w:rsid w:val="00953ECD"/>
    <w:rsid w:val="00953F03"/>
    <w:rsid w:val="00953F17"/>
    <w:rsid w:val="009540CF"/>
    <w:rsid w:val="00954101"/>
    <w:rsid w:val="009542B1"/>
    <w:rsid w:val="0095431A"/>
    <w:rsid w:val="0095439A"/>
    <w:rsid w:val="0095445E"/>
    <w:rsid w:val="009544A8"/>
    <w:rsid w:val="009544F7"/>
    <w:rsid w:val="009547D7"/>
    <w:rsid w:val="0095490E"/>
    <w:rsid w:val="00954B47"/>
    <w:rsid w:val="00954C1A"/>
    <w:rsid w:val="00954C2D"/>
    <w:rsid w:val="00954F3C"/>
    <w:rsid w:val="00955064"/>
    <w:rsid w:val="0095512A"/>
    <w:rsid w:val="009552AF"/>
    <w:rsid w:val="009553E5"/>
    <w:rsid w:val="009553F8"/>
    <w:rsid w:val="00955544"/>
    <w:rsid w:val="0095554A"/>
    <w:rsid w:val="00955885"/>
    <w:rsid w:val="00955A26"/>
    <w:rsid w:val="00955A98"/>
    <w:rsid w:val="00955C1D"/>
    <w:rsid w:val="00955D74"/>
    <w:rsid w:val="00955E8D"/>
    <w:rsid w:val="00955F4F"/>
    <w:rsid w:val="0095604C"/>
    <w:rsid w:val="009561B9"/>
    <w:rsid w:val="0095638B"/>
    <w:rsid w:val="00956417"/>
    <w:rsid w:val="00956643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A47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1A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3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AF0"/>
    <w:rsid w:val="00962DAE"/>
    <w:rsid w:val="00962E3E"/>
    <w:rsid w:val="00962EAB"/>
    <w:rsid w:val="0096304F"/>
    <w:rsid w:val="009630BE"/>
    <w:rsid w:val="00963219"/>
    <w:rsid w:val="0096325B"/>
    <w:rsid w:val="00963713"/>
    <w:rsid w:val="00963718"/>
    <w:rsid w:val="009637A1"/>
    <w:rsid w:val="00963A89"/>
    <w:rsid w:val="00963C09"/>
    <w:rsid w:val="00963C28"/>
    <w:rsid w:val="00963CE2"/>
    <w:rsid w:val="00963D5B"/>
    <w:rsid w:val="009640B3"/>
    <w:rsid w:val="0096413D"/>
    <w:rsid w:val="0096415A"/>
    <w:rsid w:val="009641D0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051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D15"/>
    <w:rsid w:val="00967E7C"/>
    <w:rsid w:val="00967F58"/>
    <w:rsid w:val="00970070"/>
    <w:rsid w:val="00970331"/>
    <w:rsid w:val="00970462"/>
    <w:rsid w:val="0097047D"/>
    <w:rsid w:val="009705FA"/>
    <w:rsid w:val="0097074D"/>
    <w:rsid w:val="0097083F"/>
    <w:rsid w:val="00970C73"/>
    <w:rsid w:val="00970D4F"/>
    <w:rsid w:val="00970F4E"/>
    <w:rsid w:val="0097110A"/>
    <w:rsid w:val="00971153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76A"/>
    <w:rsid w:val="00972962"/>
    <w:rsid w:val="00972A04"/>
    <w:rsid w:val="00972C7B"/>
    <w:rsid w:val="00972CFC"/>
    <w:rsid w:val="00972D37"/>
    <w:rsid w:val="00972E4F"/>
    <w:rsid w:val="00972F7E"/>
    <w:rsid w:val="009730D8"/>
    <w:rsid w:val="009733BA"/>
    <w:rsid w:val="00973433"/>
    <w:rsid w:val="0097380D"/>
    <w:rsid w:val="0097385A"/>
    <w:rsid w:val="00973974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655"/>
    <w:rsid w:val="0097786B"/>
    <w:rsid w:val="009778E4"/>
    <w:rsid w:val="00977A41"/>
    <w:rsid w:val="00977CF8"/>
    <w:rsid w:val="00977D60"/>
    <w:rsid w:val="00977DB3"/>
    <w:rsid w:val="00977E27"/>
    <w:rsid w:val="00980104"/>
    <w:rsid w:val="00980124"/>
    <w:rsid w:val="00980252"/>
    <w:rsid w:val="009806A0"/>
    <w:rsid w:val="00980781"/>
    <w:rsid w:val="0098089C"/>
    <w:rsid w:val="009808AB"/>
    <w:rsid w:val="00980ABB"/>
    <w:rsid w:val="00980E05"/>
    <w:rsid w:val="00980F1A"/>
    <w:rsid w:val="009812BA"/>
    <w:rsid w:val="00981360"/>
    <w:rsid w:val="00981469"/>
    <w:rsid w:val="0098148B"/>
    <w:rsid w:val="00981742"/>
    <w:rsid w:val="00981828"/>
    <w:rsid w:val="0098183F"/>
    <w:rsid w:val="00981853"/>
    <w:rsid w:val="00981AA2"/>
    <w:rsid w:val="00981B30"/>
    <w:rsid w:val="00981C0E"/>
    <w:rsid w:val="00981C43"/>
    <w:rsid w:val="00981D16"/>
    <w:rsid w:val="00981E60"/>
    <w:rsid w:val="00981FA8"/>
    <w:rsid w:val="00981FD0"/>
    <w:rsid w:val="009822D0"/>
    <w:rsid w:val="009823E7"/>
    <w:rsid w:val="00982436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0A9"/>
    <w:rsid w:val="009831DD"/>
    <w:rsid w:val="0098357B"/>
    <w:rsid w:val="00983615"/>
    <w:rsid w:val="009836ED"/>
    <w:rsid w:val="009837DB"/>
    <w:rsid w:val="0098384C"/>
    <w:rsid w:val="00983894"/>
    <w:rsid w:val="00983E25"/>
    <w:rsid w:val="00983FB2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BF0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61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CFD"/>
    <w:rsid w:val="00990FAF"/>
    <w:rsid w:val="00991025"/>
    <w:rsid w:val="0099102F"/>
    <w:rsid w:val="009911C9"/>
    <w:rsid w:val="00991389"/>
    <w:rsid w:val="00991509"/>
    <w:rsid w:val="00991D8C"/>
    <w:rsid w:val="00991E4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AB3"/>
    <w:rsid w:val="00992B36"/>
    <w:rsid w:val="00992BC8"/>
    <w:rsid w:val="00992CBE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5BCC"/>
    <w:rsid w:val="00995F97"/>
    <w:rsid w:val="00996055"/>
    <w:rsid w:val="0099611F"/>
    <w:rsid w:val="009961CC"/>
    <w:rsid w:val="009962F8"/>
    <w:rsid w:val="00996317"/>
    <w:rsid w:val="00996986"/>
    <w:rsid w:val="00996BD2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DB3"/>
    <w:rsid w:val="009A2E8D"/>
    <w:rsid w:val="009A3177"/>
    <w:rsid w:val="009A3227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395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C64"/>
    <w:rsid w:val="009A7D8D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B3A"/>
    <w:rsid w:val="009B0CEE"/>
    <w:rsid w:val="009B1237"/>
    <w:rsid w:val="009B1283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2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7DD"/>
    <w:rsid w:val="009B39FA"/>
    <w:rsid w:val="009B3A03"/>
    <w:rsid w:val="009B3AEA"/>
    <w:rsid w:val="009B3BC3"/>
    <w:rsid w:val="009B3BEC"/>
    <w:rsid w:val="009B3F4A"/>
    <w:rsid w:val="009B44CF"/>
    <w:rsid w:val="009B452F"/>
    <w:rsid w:val="009B459E"/>
    <w:rsid w:val="009B4708"/>
    <w:rsid w:val="009B4805"/>
    <w:rsid w:val="009B4896"/>
    <w:rsid w:val="009B48C4"/>
    <w:rsid w:val="009B4A41"/>
    <w:rsid w:val="009B4C3F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51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608"/>
    <w:rsid w:val="009B667A"/>
    <w:rsid w:val="009B6767"/>
    <w:rsid w:val="009B6777"/>
    <w:rsid w:val="009B6860"/>
    <w:rsid w:val="009B6A2A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3D0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3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07"/>
    <w:rsid w:val="009C201C"/>
    <w:rsid w:val="009C21F3"/>
    <w:rsid w:val="009C223E"/>
    <w:rsid w:val="009C2396"/>
    <w:rsid w:val="009C23B2"/>
    <w:rsid w:val="009C2519"/>
    <w:rsid w:val="009C26E0"/>
    <w:rsid w:val="009C2BD7"/>
    <w:rsid w:val="009C30B6"/>
    <w:rsid w:val="009C313D"/>
    <w:rsid w:val="009C3392"/>
    <w:rsid w:val="009C342A"/>
    <w:rsid w:val="009C355F"/>
    <w:rsid w:val="009C35CF"/>
    <w:rsid w:val="009C3610"/>
    <w:rsid w:val="009C3678"/>
    <w:rsid w:val="009C367E"/>
    <w:rsid w:val="009C378E"/>
    <w:rsid w:val="009C37D8"/>
    <w:rsid w:val="009C38D2"/>
    <w:rsid w:val="009C3BD5"/>
    <w:rsid w:val="009C3E18"/>
    <w:rsid w:val="009C3E4C"/>
    <w:rsid w:val="009C3F6F"/>
    <w:rsid w:val="009C42B4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593"/>
    <w:rsid w:val="009C579C"/>
    <w:rsid w:val="009C58A2"/>
    <w:rsid w:val="009C5A18"/>
    <w:rsid w:val="009C5A32"/>
    <w:rsid w:val="009C5A4B"/>
    <w:rsid w:val="009C5D1D"/>
    <w:rsid w:val="009C5DF5"/>
    <w:rsid w:val="009C5E44"/>
    <w:rsid w:val="009C5EF3"/>
    <w:rsid w:val="009C5F39"/>
    <w:rsid w:val="009C613F"/>
    <w:rsid w:val="009C616F"/>
    <w:rsid w:val="009C6333"/>
    <w:rsid w:val="009C6409"/>
    <w:rsid w:val="009C6482"/>
    <w:rsid w:val="009C6B8A"/>
    <w:rsid w:val="009C6DC4"/>
    <w:rsid w:val="009C6FEE"/>
    <w:rsid w:val="009C7132"/>
    <w:rsid w:val="009C7319"/>
    <w:rsid w:val="009C7477"/>
    <w:rsid w:val="009C76EC"/>
    <w:rsid w:val="009C77D3"/>
    <w:rsid w:val="009C7921"/>
    <w:rsid w:val="009C7AE9"/>
    <w:rsid w:val="009D00FC"/>
    <w:rsid w:val="009D0539"/>
    <w:rsid w:val="009D0784"/>
    <w:rsid w:val="009D0962"/>
    <w:rsid w:val="009D0AAB"/>
    <w:rsid w:val="009D0B1B"/>
    <w:rsid w:val="009D0E7D"/>
    <w:rsid w:val="009D11AE"/>
    <w:rsid w:val="009D1264"/>
    <w:rsid w:val="009D1283"/>
    <w:rsid w:val="009D1340"/>
    <w:rsid w:val="009D197F"/>
    <w:rsid w:val="009D1B70"/>
    <w:rsid w:val="009D1DAB"/>
    <w:rsid w:val="009D1DBE"/>
    <w:rsid w:val="009D2047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CDD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A7A"/>
    <w:rsid w:val="009D5B87"/>
    <w:rsid w:val="009D5D61"/>
    <w:rsid w:val="009D5DC9"/>
    <w:rsid w:val="009D5EEF"/>
    <w:rsid w:val="009D61C8"/>
    <w:rsid w:val="009D63A4"/>
    <w:rsid w:val="009D64E8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D7EC6"/>
    <w:rsid w:val="009E006A"/>
    <w:rsid w:val="009E01BB"/>
    <w:rsid w:val="009E05AC"/>
    <w:rsid w:val="009E0621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361"/>
    <w:rsid w:val="009E557E"/>
    <w:rsid w:val="009E597E"/>
    <w:rsid w:val="009E59B7"/>
    <w:rsid w:val="009E5C4E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167"/>
    <w:rsid w:val="009E72D1"/>
    <w:rsid w:val="009E7311"/>
    <w:rsid w:val="009E7541"/>
    <w:rsid w:val="009E7723"/>
    <w:rsid w:val="009E7AD7"/>
    <w:rsid w:val="009E7D84"/>
    <w:rsid w:val="009E7E5D"/>
    <w:rsid w:val="009F0089"/>
    <w:rsid w:val="009F04B4"/>
    <w:rsid w:val="009F04D5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015"/>
    <w:rsid w:val="009F45DE"/>
    <w:rsid w:val="009F481F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D50"/>
    <w:rsid w:val="009F5E1D"/>
    <w:rsid w:val="009F5EA3"/>
    <w:rsid w:val="009F5F1A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62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37"/>
    <w:rsid w:val="00A02D63"/>
    <w:rsid w:val="00A02F15"/>
    <w:rsid w:val="00A0308C"/>
    <w:rsid w:val="00A0310E"/>
    <w:rsid w:val="00A031BD"/>
    <w:rsid w:val="00A03457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3F8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7AF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42A"/>
    <w:rsid w:val="00A1067B"/>
    <w:rsid w:val="00A10695"/>
    <w:rsid w:val="00A106BB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863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18F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744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BA4"/>
    <w:rsid w:val="00A17C06"/>
    <w:rsid w:val="00A17CC2"/>
    <w:rsid w:val="00A17CD7"/>
    <w:rsid w:val="00A17F2D"/>
    <w:rsid w:val="00A200C5"/>
    <w:rsid w:val="00A2011D"/>
    <w:rsid w:val="00A2026A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981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47"/>
    <w:rsid w:val="00A22E55"/>
    <w:rsid w:val="00A230BC"/>
    <w:rsid w:val="00A23180"/>
    <w:rsid w:val="00A23305"/>
    <w:rsid w:val="00A23435"/>
    <w:rsid w:val="00A23481"/>
    <w:rsid w:val="00A23706"/>
    <w:rsid w:val="00A2382C"/>
    <w:rsid w:val="00A23A45"/>
    <w:rsid w:val="00A23B17"/>
    <w:rsid w:val="00A23E56"/>
    <w:rsid w:val="00A23E8B"/>
    <w:rsid w:val="00A2400C"/>
    <w:rsid w:val="00A24329"/>
    <w:rsid w:val="00A2498E"/>
    <w:rsid w:val="00A24A4A"/>
    <w:rsid w:val="00A2507D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148"/>
    <w:rsid w:val="00A272AC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33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DFD"/>
    <w:rsid w:val="00A31E91"/>
    <w:rsid w:val="00A31EA6"/>
    <w:rsid w:val="00A3235D"/>
    <w:rsid w:val="00A32436"/>
    <w:rsid w:val="00A32452"/>
    <w:rsid w:val="00A326C0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22"/>
    <w:rsid w:val="00A33568"/>
    <w:rsid w:val="00A335A5"/>
    <w:rsid w:val="00A336F3"/>
    <w:rsid w:val="00A337C2"/>
    <w:rsid w:val="00A33802"/>
    <w:rsid w:val="00A3391D"/>
    <w:rsid w:val="00A3392F"/>
    <w:rsid w:val="00A33A43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E02"/>
    <w:rsid w:val="00A35F77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4D3"/>
    <w:rsid w:val="00A37622"/>
    <w:rsid w:val="00A3775B"/>
    <w:rsid w:val="00A377A2"/>
    <w:rsid w:val="00A37947"/>
    <w:rsid w:val="00A3798A"/>
    <w:rsid w:val="00A379E5"/>
    <w:rsid w:val="00A37B9B"/>
    <w:rsid w:val="00A37C01"/>
    <w:rsid w:val="00A37DD4"/>
    <w:rsid w:val="00A37EA4"/>
    <w:rsid w:val="00A37EB0"/>
    <w:rsid w:val="00A37F4D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CEC"/>
    <w:rsid w:val="00A40D35"/>
    <w:rsid w:val="00A40DCB"/>
    <w:rsid w:val="00A4132A"/>
    <w:rsid w:val="00A41421"/>
    <w:rsid w:val="00A414D2"/>
    <w:rsid w:val="00A4160D"/>
    <w:rsid w:val="00A418AB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74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4BC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44E"/>
    <w:rsid w:val="00A5072B"/>
    <w:rsid w:val="00A50814"/>
    <w:rsid w:val="00A508D8"/>
    <w:rsid w:val="00A508DB"/>
    <w:rsid w:val="00A50A4C"/>
    <w:rsid w:val="00A50A58"/>
    <w:rsid w:val="00A50AC4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C78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58"/>
    <w:rsid w:val="00A55A7F"/>
    <w:rsid w:val="00A5605C"/>
    <w:rsid w:val="00A56162"/>
    <w:rsid w:val="00A561AF"/>
    <w:rsid w:val="00A56363"/>
    <w:rsid w:val="00A5678F"/>
    <w:rsid w:val="00A567A7"/>
    <w:rsid w:val="00A56897"/>
    <w:rsid w:val="00A56912"/>
    <w:rsid w:val="00A5694F"/>
    <w:rsid w:val="00A5699C"/>
    <w:rsid w:val="00A56C32"/>
    <w:rsid w:val="00A56D0A"/>
    <w:rsid w:val="00A56EEB"/>
    <w:rsid w:val="00A5707D"/>
    <w:rsid w:val="00A570A3"/>
    <w:rsid w:val="00A57219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9D6"/>
    <w:rsid w:val="00A61CC3"/>
    <w:rsid w:val="00A61D06"/>
    <w:rsid w:val="00A61DB7"/>
    <w:rsid w:val="00A61E0D"/>
    <w:rsid w:val="00A61F49"/>
    <w:rsid w:val="00A6201B"/>
    <w:rsid w:val="00A62569"/>
    <w:rsid w:val="00A62638"/>
    <w:rsid w:val="00A62704"/>
    <w:rsid w:val="00A627F6"/>
    <w:rsid w:val="00A62B5E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325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66F"/>
    <w:rsid w:val="00A678BC"/>
    <w:rsid w:val="00A67A00"/>
    <w:rsid w:val="00A67A2B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9A1"/>
    <w:rsid w:val="00A71D0A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2F38"/>
    <w:rsid w:val="00A7329A"/>
    <w:rsid w:val="00A733E1"/>
    <w:rsid w:val="00A736C4"/>
    <w:rsid w:val="00A7373A"/>
    <w:rsid w:val="00A73C1C"/>
    <w:rsid w:val="00A73CA4"/>
    <w:rsid w:val="00A73CBC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151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218"/>
    <w:rsid w:val="00A8033D"/>
    <w:rsid w:val="00A8048B"/>
    <w:rsid w:val="00A808C7"/>
    <w:rsid w:val="00A80A6A"/>
    <w:rsid w:val="00A80A80"/>
    <w:rsid w:val="00A80C58"/>
    <w:rsid w:val="00A80D0A"/>
    <w:rsid w:val="00A80E0D"/>
    <w:rsid w:val="00A80E2E"/>
    <w:rsid w:val="00A81158"/>
    <w:rsid w:val="00A81203"/>
    <w:rsid w:val="00A81675"/>
    <w:rsid w:val="00A81719"/>
    <w:rsid w:val="00A8179C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D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B59"/>
    <w:rsid w:val="00A90C8C"/>
    <w:rsid w:val="00A91181"/>
    <w:rsid w:val="00A911F6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994"/>
    <w:rsid w:val="00A93C1B"/>
    <w:rsid w:val="00A93D49"/>
    <w:rsid w:val="00A93EE7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D96"/>
    <w:rsid w:val="00A96EB2"/>
    <w:rsid w:val="00A9727A"/>
    <w:rsid w:val="00A97BD7"/>
    <w:rsid w:val="00A97ECB"/>
    <w:rsid w:val="00A97F43"/>
    <w:rsid w:val="00AA018F"/>
    <w:rsid w:val="00AA056A"/>
    <w:rsid w:val="00AA05C4"/>
    <w:rsid w:val="00AA073D"/>
    <w:rsid w:val="00AA0822"/>
    <w:rsid w:val="00AA0949"/>
    <w:rsid w:val="00AA098D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61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8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3FD5"/>
    <w:rsid w:val="00AA40C5"/>
    <w:rsid w:val="00AA4770"/>
    <w:rsid w:val="00AA4C12"/>
    <w:rsid w:val="00AA4C61"/>
    <w:rsid w:val="00AA4E5D"/>
    <w:rsid w:val="00AA4F25"/>
    <w:rsid w:val="00AA5000"/>
    <w:rsid w:val="00AA5286"/>
    <w:rsid w:val="00AA5552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E93"/>
    <w:rsid w:val="00AA72EE"/>
    <w:rsid w:val="00AA773A"/>
    <w:rsid w:val="00AA77CD"/>
    <w:rsid w:val="00AA7AAF"/>
    <w:rsid w:val="00AA7B05"/>
    <w:rsid w:val="00AA7B2D"/>
    <w:rsid w:val="00AA7B9C"/>
    <w:rsid w:val="00AA7F7D"/>
    <w:rsid w:val="00AB011E"/>
    <w:rsid w:val="00AB01A3"/>
    <w:rsid w:val="00AB0211"/>
    <w:rsid w:val="00AB0220"/>
    <w:rsid w:val="00AB0290"/>
    <w:rsid w:val="00AB02FC"/>
    <w:rsid w:val="00AB0332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3E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391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3B"/>
    <w:rsid w:val="00AB52D6"/>
    <w:rsid w:val="00AB540C"/>
    <w:rsid w:val="00AB5562"/>
    <w:rsid w:val="00AB567A"/>
    <w:rsid w:val="00AB56ED"/>
    <w:rsid w:val="00AB5799"/>
    <w:rsid w:val="00AB5854"/>
    <w:rsid w:val="00AB5A83"/>
    <w:rsid w:val="00AB5AAE"/>
    <w:rsid w:val="00AB5B04"/>
    <w:rsid w:val="00AB5B14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27C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1D3F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386"/>
    <w:rsid w:val="00AC359F"/>
    <w:rsid w:val="00AC3ADE"/>
    <w:rsid w:val="00AC3BD2"/>
    <w:rsid w:val="00AC3CAB"/>
    <w:rsid w:val="00AC3CBA"/>
    <w:rsid w:val="00AC3CD7"/>
    <w:rsid w:val="00AC3EF7"/>
    <w:rsid w:val="00AC40C6"/>
    <w:rsid w:val="00AC413B"/>
    <w:rsid w:val="00AC4314"/>
    <w:rsid w:val="00AC4566"/>
    <w:rsid w:val="00AC45EF"/>
    <w:rsid w:val="00AC4602"/>
    <w:rsid w:val="00AC470D"/>
    <w:rsid w:val="00AC4810"/>
    <w:rsid w:val="00AC486C"/>
    <w:rsid w:val="00AC4BB4"/>
    <w:rsid w:val="00AC4C0C"/>
    <w:rsid w:val="00AC4D4E"/>
    <w:rsid w:val="00AC4DE7"/>
    <w:rsid w:val="00AC5056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A6"/>
    <w:rsid w:val="00AC7291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392"/>
    <w:rsid w:val="00AD052D"/>
    <w:rsid w:val="00AD05D2"/>
    <w:rsid w:val="00AD0620"/>
    <w:rsid w:val="00AD0816"/>
    <w:rsid w:val="00AD08B4"/>
    <w:rsid w:val="00AD08FD"/>
    <w:rsid w:val="00AD0A4F"/>
    <w:rsid w:val="00AD0AF0"/>
    <w:rsid w:val="00AD0DA5"/>
    <w:rsid w:val="00AD0F47"/>
    <w:rsid w:val="00AD0F8A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377"/>
    <w:rsid w:val="00AD2469"/>
    <w:rsid w:val="00AD24E9"/>
    <w:rsid w:val="00AD2674"/>
    <w:rsid w:val="00AD27BF"/>
    <w:rsid w:val="00AD28FE"/>
    <w:rsid w:val="00AD29CA"/>
    <w:rsid w:val="00AD2B97"/>
    <w:rsid w:val="00AD2E5A"/>
    <w:rsid w:val="00AD2FAB"/>
    <w:rsid w:val="00AD3416"/>
    <w:rsid w:val="00AD367F"/>
    <w:rsid w:val="00AD378A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8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32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7C"/>
    <w:rsid w:val="00AE19D8"/>
    <w:rsid w:val="00AE1C28"/>
    <w:rsid w:val="00AE1CD1"/>
    <w:rsid w:val="00AE1D81"/>
    <w:rsid w:val="00AE1E65"/>
    <w:rsid w:val="00AE1E94"/>
    <w:rsid w:val="00AE2007"/>
    <w:rsid w:val="00AE2015"/>
    <w:rsid w:val="00AE2071"/>
    <w:rsid w:val="00AE221F"/>
    <w:rsid w:val="00AE22D1"/>
    <w:rsid w:val="00AE22F1"/>
    <w:rsid w:val="00AE26F3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6B2"/>
    <w:rsid w:val="00AE4785"/>
    <w:rsid w:val="00AE48BF"/>
    <w:rsid w:val="00AE4994"/>
    <w:rsid w:val="00AE4B6C"/>
    <w:rsid w:val="00AE4B6D"/>
    <w:rsid w:val="00AE4B79"/>
    <w:rsid w:val="00AE4C70"/>
    <w:rsid w:val="00AE4F8A"/>
    <w:rsid w:val="00AE5478"/>
    <w:rsid w:val="00AE54EA"/>
    <w:rsid w:val="00AE56D5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49"/>
    <w:rsid w:val="00AE628B"/>
    <w:rsid w:val="00AE62FC"/>
    <w:rsid w:val="00AE6488"/>
    <w:rsid w:val="00AE658A"/>
    <w:rsid w:val="00AE6679"/>
    <w:rsid w:val="00AE6C19"/>
    <w:rsid w:val="00AE6CF2"/>
    <w:rsid w:val="00AE6D34"/>
    <w:rsid w:val="00AE6DC6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76"/>
    <w:rsid w:val="00AF00D2"/>
    <w:rsid w:val="00AF0122"/>
    <w:rsid w:val="00AF01E6"/>
    <w:rsid w:val="00AF0408"/>
    <w:rsid w:val="00AF05E1"/>
    <w:rsid w:val="00AF0673"/>
    <w:rsid w:val="00AF0904"/>
    <w:rsid w:val="00AF0AB7"/>
    <w:rsid w:val="00AF0AF3"/>
    <w:rsid w:val="00AF0C0B"/>
    <w:rsid w:val="00AF0FE1"/>
    <w:rsid w:val="00AF13BB"/>
    <w:rsid w:val="00AF165B"/>
    <w:rsid w:val="00AF17B4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67A"/>
    <w:rsid w:val="00AF37E0"/>
    <w:rsid w:val="00AF381B"/>
    <w:rsid w:val="00AF3AC6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DAD"/>
    <w:rsid w:val="00AF4F51"/>
    <w:rsid w:val="00AF4FA2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AF7B2F"/>
    <w:rsid w:val="00B00056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0B7"/>
    <w:rsid w:val="00B01142"/>
    <w:rsid w:val="00B01186"/>
    <w:rsid w:val="00B012E0"/>
    <w:rsid w:val="00B01419"/>
    <w:rsid w:val="00B018EC"/>
    <w:rsid w:val="00B01B6D"/>
    <w:rsid w:val="00B01BD4"/>
    <w:rsid w:val="00B01D50"/>
    <w:rsid w:val="00B01D89"/>
    <w:rsid w:val="00B024F6"/>
    <w:rsid w:val="00B02633"/>
    <w:rsid w:val="00B02699"/>
    <w:rsid w:val="00B02816"/>
    <w:rsid w:val="00B028A9"/>
    <w:rsid w:val="00B02A77"/>
    <w:rsid w:val="00B02F21"/>
    <w:rsid w:val="00B03354"/>
    <w:rsid w:val="00B038D1"/>
    <w:rsid w:val="00B039F5"/>
    <w:rsid w:val="00B03AA5"/>
    <w:rsid w:val="00B03C3A"/>
    <w:rsid w:val="00B03D25"/>
    <w:rsid w:val="00B03F35"/>
    <w:rsid w:val="00B0422F"/>
    <w:rsid w:val="00B046D6"/>
    <w:rsid w:val="00B04719"/>
    <w:rsid w:val="00B04740"/>
    <w:rsid w:val="00B048BB"/>
    <w:rsid w:val="00B048DB"/>
    <w:rsid w:val="00B049D2"/>
    <w:rsid w:val="00B04A53"/>
    <w:rsid w:val="00B04D52"/>
    <w:rsid w:val="00B04E38"/>
    <w:rsid w:val="00B0532E"/>
    <w:rsid w:val="00B0536D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8EF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32B"/>
    <w:rsid w:val="00B0738E"/>
    <w:rsid w:val="00B077A1"/>
    <w:rsid w:val="00B077B9"/>
    <w:rsid w:val="00B07C93"/>
    <w:rsid w:val="00B07F06"/>
    <w:rsid w:val="00B10198"/>
    <w:rsid w:val="00B102A6"/>
    <w:rsid w:val="00B105BA"/>
    <w:rsid w:val="00B10744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2C62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04E"/>
    <w:rsid w:val="00B154D2"/>
    <w:rsid w:val="00B154F7"/>
    <w:rsid w:val="00B15713"/>
    <w:rsid w:val="00B15891"/>
    <w:rsid w:val="00B15C2E"/>
    <w:rsid w:val="00B16021"/>
    <w:rsid w:val="00B1607F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761"/>
    <w:rsid w:val="00B237D7"/>
    <w:rsid w:val="00B238B8"/>
    <w:rsid w:val="00B23AAF"/>
    <w:rsid w:val="00B23AF6"/>
    <w:rsid w:val="00B23C9A"/>
    <w:rsid w:val="00B23F34"/>
    <w:rsid w:val="00B23FE0"/>
    <w:rsid w:val="00B240FB"/>
    <w:rsid w:val="00B24151"/>
    <w:rsid w:val="00B24194"/>
    <w:rsid w:val="00B243D0"/>
    <w:rsid w:val="00B24888"/>
    <w:rsid w:val="00B24971"/>
    <w:rsid w:val="00B24CD4"/>
    <w:rsid w:val="00B24DC0"/>
    <w:rsid w:val="00B2520A"/>
    <w:rsid w:val="00B2547C"/>
    <w:rsid w:val="00B2568D"/>
    <w:rsid w:val="00B2574A"/>
    <w:rsid w:val="00B258EF"/>
    <w:rsid w:val="00B25937"/>
    <w:rsid w:val="00B25969"/>
    <w:rsid w:val="00B25AA3"/>
    <w:rsid w:val="00B25AFE"/>
    <w:rsid w:val="00B25DCC"/>
    <w:rsid w:val="00B25E6A"/>
    <w:rsid w:val="00B263D5"/>
    <w:rsid w:val="00B2649E"/>
    <w:rsid w:val="00B26801"/>
    <w:rsid w:val="00B268DB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5C4"/>
    <w:rsid w:val="00B316D4"/>
    <w:rsid w:val="00B31861"/>
    <w:rsid w:val="00B31E84"/>
    <w:rsid w:val="00B31EB7"/>
    <w:rsid w:val="00B31F4A"/>
    <w:rsid w:val="00B323A7"/>
    <w:rsid w:val="00B323B8"/>
    <w:rsid w:val="00B32466"/>
    <w:rsid w:val="00B324B4"/>
    <w:rsid w:val="00B32511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4D9B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05"/>
    <w:rsid w:val="00B366A6"/>
    <w:rsid w:val="00B366AE"/>
    <w:rsid w:val="00B367B4"/>
    <w:rsid w:val="00B36844"/>
    <w:rsid w:val="00B36864"/>
    <w:rsid w:val="00B3686C"/>
    <w:rsid w:val="00B3688A"/>
    <w:rsid w:val="00B36B39"/>
    <w:rsid w:val="00B36E70"/>
    <w:rsid w:val="00B36FAA"/>
    <w:rsid w:val="00B372A3"/>
    <w:rsid w:val="00B3743F"/>
    <w:rsid w:val="00B376B9"/>
    <w:rsid w:val="00B379DC"/>
    <w:rsid w:val="00B37D12"/>
    <w:rsid w:val="00B37D9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CAC"/>
    <w:rsid w:val="00B40FDF"/>
    <w:rsid w:val="00B41197"/>
    <w:rsid w:val="00B414BD"/>
    <w:rsid w:val="00B415BC"/>
    <w:rsid w:val="00B41AC8"/>
    <w:rsid w:val="00B41BD8"/>
    <w:rsid w:val="00B41E93"/>
    <w:rsid w:val="00B41EE4"/>
    <w:rsid w:val="00B41F71"/>
    <w:rsid w:val="00B42085"/>
    <w:rsid w:val="00B421BD"/>
    <w:rsid w:val="00B42202"/>
    <w:rsid w:val="00B422FE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875"/>
    <w:rsid w:val="00B45926"/>
    <w:rsid w:val="00B459E0"/>
    <w:rsid w:val="00B45B22"/>
    <w:rsid w:val="00B45E4C"/>
    <w:rsid w:val="00B45EF3"/>
    <w:rsid w:val="00B46030"/>
    <w:rsid w:val="00B46037"/>
    <w:rsid w:val="00B4642B"/>
    <w:rsid w:val="00B46604"/>
    <w:rsid w:val="00B468D1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0D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46E"/>
    <w:rsid w:val="00B53821"/>
    <w:rsid w:val="00B538FF"/>
    <w:rsid w:val="00B53A3B"/>
    <w:rsid w:val="00B53B74"/>
    <w:rsid w:val="00B53B88"/>
    <w:rsid w:val="00B53BE3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99"/>
    <w:rsid w:val="00B559CA"/>
    <w:rsid w:val="00B55AD9"/>
    <w:rsid w:val="00B55BEA"/>
    <w:rsid w:val="00B55C88"/>
    <w:rsid w:val="00B56305"/>
    <w:rsid w:val="00B564F6"/>
    <w:rsid w:val="00B56754"/>
    <w:rsid w:val="00B567AE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3DB"/>
    <w:rsid w:val="00B5755D"/>
    <w:rsid w:val="00B57612"/>
    <w:rsid w:val="00B5766F"/>
    <w:rsid w:val="00B5773A"/>
    <w:rsid w:val="00B57AF5"/>
    <w:rsid w:val="00B57B86"/>
    <w:rsid w:val="00B57BF8"/>
    <w:rsid w:val="00B57C4D"/>
    <w:rsid w:val="00B57F55"/>
    <w:rsid w:val="00B60062"/>
    <w:rsid w:val="00B601BA"/>
    <w:rsid w:val="00B60335"/>
    <w:rsid w:val="00B605AA"/>
    <w:rsid w:val="00B60653"/>
    <w:rsid w:val="00B608CA"/>
    <w:rsid w:val="00B6099D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48F"/>
    <w:rsid w:val="00B61982"/>
    <w:rsid w:val="00B61B37"/>
    <w:rsid w:val="00B61D26"/>
    <w:rsid w:val="00B61D85"/>
    <w:rsid w:val="00B61DBE"/>
    <w:rsid w:val="00B61EAE"/>
    <w:rsid w:val="00B61F11"/>
    <w:rsid w:val="00B61FE7"/>
    <w:rsid w:val="00B6213B"/>
    <w:rsid w:val="00B6220D"/>
    <w:rsid w:val="00B6254A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0F9"/>
    <w:rsid w:val="00B65230"/>
    <w:rsid w:val="00B65389"/>
    <w:rsid w:val="00B65407"/>
    <w:rsid w:val="00B65426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90C"/>
    <w:rsid w:val="00B67CD9"/>
    <w:rsid w:val="00B67D89"/>
    <w:rsid w:val="00B67E7B"/>
    <w:rsid w:val="00B67FB4"/>
    <w:rsid w:val="00B700F9"/>
    <w:rsid w:val="00B701D8"/>
    <w:rsid w:val="00B70484"/>
    <w:rsid w:val="00B704D0"/>
    <w:rsid w:val="00B70515"/>
    <w:rsid w:val="00B70A67"/>
    <w:rsid w:val="00B70A89"/>
    <w:rsid w:val="00B70F9E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C7D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4D5F"/>
    <w:rsid w:val="00B751B7"/>
    <w:rsid w:val="00B75247"/>
    <w:rsid w:val="00B7530B"/>
    <w:rsid w:val="00B754EE"/>
    <w:rsid w:val="00B75629"/>
    <w:rsid w:val="00B7595E"/>
    <w:rsid w:val="00B75C67"/>
    <w:rsid w:val="00B75DB0"/>
    <w:rsid w:val="00B75E59"/>
    <w:rsid w:val="00B75ED6"/>
    <w:rsid w:val="00B75FCF"/>
    <w:rsid w:val="00B76579"/>
    <w:rsid w:val="00B7666A"/>
    <w:rsid w:val="00B76748"/>
    <w:rsid w:val="00B76A59"/>
    <w:rsid w:val="00B76AD3"/>
    <w:rsid w:val="00B76C31"/>
    <w:rsid w:val="00B76EEA"/>
    <w:rsid w:val="00B76F9E"/>
    <w:rsid w:val="00B774F7"/>
    <w:rsid w:val="00B77526"/>
    <w:rsid w:val="00B776B4"/>
    <w:rsid w:val="00B779F8"/>
    <w:rsid w:val="00B77A0A"/>
    <w:rsid w:val="00B77C4F"/>
    <w:rsid w:val="00B77CD7"/>
    <w:rsid w:val="00B77EDB"/>
    <w:rsid w:val="00B80195"/>
    <w:rsid w:val="00B8049C"/>
    <w:rsid w:val="00B804EA"/>
    <w:rsid w:val="00B80587"/>
    <w:rsid w:val="00B809A0"/>
    <w:rsid w:val="00B80BBD"/>
    <w:rsid w:val="00B810BB"/>
    <w:rsid w:val="00B81342"/>
    <w:rsid w:val="00B8150E"/>
    <w:rsid w:val="00B81696"/>
    <w:rsid w:val="00B81751"/>
    <w:rsid w:val="00B81BF3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698"/>
    <w:rsid w:val="00B8379A"/>
    <w:rsid w:val="00B8382E"/>
    <w:rsid w:val="00B838D7"/>
    <w:rsid w:val="00B83D02"/>
    <w:rsid w:val="00B83E0A"/>
    <w:rsid w:val="00B8407E"/>
    <w:rsid w:val="00B8425F"/>
    <w:rsid w:val="00B843EE"/>
    <w:rsid w:val="00B84400"/>
    <w:rsid w:val="00B845DF"/>
    <w:rsid w:val="00B84689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ADC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AF4"/>
    <w:rsid w:val="00B87D02"/>
    <w:rsid w:val="00B87EA1"/>
    <w:rsid w:val="00B904E7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A8C"/>
    <w:rsid w:val="00B91BC1"/>
    <w:rsid w:val="00B91DEA"/>
    <w:rsid w:val="00B91EBB"/>
    <w:rsid w:val="00B91F66"/>
    <w:rsid w:val="00B921B6"/>
    <w:rsid w:val="00B922BC"/>
    <w:rsid w:val="00B9249C"/>
    <w:rsid w:val="00B92623"/>
    <w:rsid w:val="00B92648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5D"/>
    <w:rsid w:val="00B93A78"/>
    <w:rsid w:val="00B93A9A"/>
    <w:rsid w:val="00B93B36"/>
    <w:rsid w:val="00B93B71"/>
    <w:rsid w:val="00B93C69"/>
    <w:rsid w:val="00B93C8D"/>
    <w:rsid w:val="00B93D2F"/>
    <w:rsid w:val="00B93ECC"/>
    <w:rsid w:val="00B93FD1"/>
    <w:rsid w:val="00B94095"/>
    <w:rsid w:val="00B940AC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5DC8"/>
    <w:rsid w:val="00B96145"/>
    <w:rsid w:val="00B96288"/>
    <w:rsid w:val="00B96553"/>
    <w:rsid w:val="00B965E1"/>
    <w:rsid w:val="00B96770"/>
    <w:rsid w:val="00B9686A"/>
    <w:rsid w:val="00B968B4"/>
    <w:rsid w:val="00B969EC"/>
    <w:rsid w:val="00B96D6E"/>
    <w:rsid w:val="00B96FF9"/>
    <w:rsid w:val="00B9733A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1E"/>
    <w:rsid w:val="00B97E53"/>
    <w:rsid w:val="00BA01B3"/>
    <w:rsid w:val="00BA0375"/>
    <w:rsid w:val="00BA0633"/>
    <w:rsid w:val="00BA0686"/>
    <w:rsid w:val="00BA07E0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6"/>
    <w:rsid w:val="00BA1D69"/>
    <w:rsid w:val="00BA1E31"/>
    <w:rsid w:val="00BA1E32"/>
    <w:rsid w:val="00BA1F18"/>
    <w:rsid w:val="00BA1FC4"/>
    <w:rsid w:val="00BA2095"/>
    <w:rsid w:val="00BA227A"/>
    <w:rsid w:val="00BA24CF"/>
    <w:rsid w:val="00BA2575"/>
    <w:rsid w:val="00BA267A"/>
    <w:rsid w:val="00BA2746"/>
    <w:rsid w:val="00BA2833"/>
    <w:rsid w:val="00BA2A39"/>
    <w:rsid w:val="00BA2A5E"/>
    <w:rsid w:val="00BA2C14"/>
    <w:rsid w:val="00BA2D1F"/>
    <w:rsid w:val="00BA2D30"/>
    <w:rsid w:val="00BA2DCA"/>
    <w:rsid w:val="00BA2E8E"/>
    <w:rsid w:val="00BA2F92"/>
    <w:rsid w:val="00BA3355"/>
    <w:rsid w:val="00BA37C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4F9B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87E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8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A7"/>
    <w:rsid w:val="00BB0FD6"/>
    <w:rsid w:val="00BB0FE7"/>
    <w:rsid w:val="00BB10BD"/>
    <w:rsid w:val="00BB145C"/>
    <w:rsid w:val="00BB1A11"/>
    <w:rsid w:val="00BB1A2B"/>
    <w:rsid w:val="00BB1AB3"/>
    <w:rsid w:val="00BB1C03"/>
    <w:rsid w:val="00BB1C62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3A4"/>
    <w:rsid w:val="00BB340D"/>
    <w:rsid w:val="00BB3607"/>
    <w:rsid w:val="00BB37D4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8EB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5FC"/>
    <w:rsid w:val="00BB5898"/>
    <w:rsid w:val="00BB5906"/>
    <w:rsid w:val="00BB59A1"/>
    <w:rsid w:val="00BB5BBB"/>
    <w:rsid w:val="00BB5C2D"/>
    <w:rsid w:val="00BB5C35"/>
    <w:rsid w:val="00BB5DBA"/>
    <w:rsid w:val="00BB612D"/>
    <w:rsid w:val="00BB616A"/>
    <w:rsid w:val="00BB61A0"/>
    <w:rsid w:val="00BB6556"/>
    <w:rsid w:val="00BB6749"/>
    <w:rsid w:val="00BB67CE"/>
    <w:rsid w:val="00BB6A82"/>
    <w:rsid w:val="00BB6AE4"/>
    <w:rsid w:val="00BB6D95"/>
    <w:rsid w:val="00BB6F49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D88"/>
    <w:rsid w:val="00BB7FE3"/>
    <w:rsid w:val="00BC01BC"/>
    <w:rsid w:val="00BC020B"/>
    <w:rsid w:val="00BC029E"/>
    <w:rsid w:val="00BC05D9"/>
    <w:rsid w:val="00BC0D7B"/>
    <w:rsid w:val="00BC109A"/>
    <w:rsid w:val="00BC12CA"/>
    <w:rsid w:val="00BC1582"/>
    <w:rsid w:val="00BC17F6"/>
    <w:rsid w:val="00BC1B73"/>
    <w:rsid w:val="00BC1C65"/>
    <w:rsid w:val="00BC1C73"/>
    <w:rsid w:val="00BC1D2A"/>
    <w:rsid w:val="00BC1E67"/>
    <w:rsid w:val="00BC21A3"/>
    <w:rsid w:val="00BC21EB"/>
    <w:rsid w:val="00BC2421"/>
    <w:rsid w:val="00BC257B"/>
    <w:rsid w:val="00BC25B8"/>
    <w:rsid w:val="00BC25BE"/>
    <w:rsid w:val="00BC25F9"/>
    <w:rsid w:val="00BC25FF"/>
    <w:rsid w:val="00BC27FF"/>
    <w:rsid w:val="00BC29FB"/>
    <w:rsid w:val="00BC2A7E"/>
    <w:rsid w:val="00BC2AB6"/>
    <w:rsid w:val="00BC2AD8"/>
    <w:rsid w:val="00BC2D76"/>
    <w:rsid w:val="00BC2E62"/>
    <w:rsid w:val="00BC2EC8"/>
    <w:rsid w:val="00BC2ED8"/>
    <w:rsid w:val="00BC3104"/>
    <w:rsid w:val="00BC34B2"/>
    <w:rsid w:val="00BC3591"/>
    <w:rsid w:val="00BC374B"/>
    <w:rsid w:val="00BC382E"/>
    <w:rsid w:val="00BC387C"/>
    <w:rsid w:val="00BC38E3"/>
    <w:rsid w:val="00BC3937"/>
    <w:rsid w:val="00BC3A46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106"/>
    <w:rsid w:val="00BC6363"/>
    <w:rsid w:val="00BC6450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9DA"/>
    <w:rsid w:val="00BC7B76"/>
    <w:rsid w:val="00BC7E0C"/>
    <w:rsid w:val="00BC7E4F"/>
    <w:rsid w:val="00BC7F4A"/>
    <w:rsid w:val="00BD0470"/>
    <w:rsid w:val="00BD04F2"/>
    <w:rsid w:val="00BD084A"/>
    <w:rsid w:val="00BD0871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8FF"/>
    <w:rsid w:val="00BD3BFB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58"/>
    <w:rsid w:val="00BD527D"/>
    <w:rsid w:val="00BD53B9"/>
    <w:rsid w:val="00BD5466"/>
    <w:rsid w:val="00BD54E6"/>
    <w:rsid w:val="00BD55DC"/>
    <w:rsid w:val="00BD5615"/>
    <w:rsid w:val="00BD594B"/>
    <w:rsid w:val="00BD5A37"/>
    <w:rsid w:val="00BD5A49"/>
    <w:rsid w:val="00BD5B84"/>
    <w:rsid w:val="00BD5C75"/>
    <w:rsid w:val="00BD5CCC"/>
    <w:rsid w:val="00BD5CE0"/>
    <w:rsid w:val="00BD5D04"/>
    <w:rsid w:val="00BD5F9D"/>
    <w:rsid w:val="00BD612B"/>
    <w:rsid w:val="00BD61B8"/>
    <w:rsid w:val="00BD6326"/>
    <w:rsid w:val="00BD64EB"/>
    <w:rsid w:val="00BD6647"/>
    <w:rsid w:val="00BD6823"/>
    <w:rsid w:val="00BD68A0"/>
    <w:rsid w:val="00BD6A1C"/>
    <w:rsid w:val="00BD6E9B"/>
    <w:rsid w:val="00BD6FF0"/>
    <w:rsid w:val="00BD7288"/>
    <w:rsid w:val="00BD7295"/>
    <w:rsid w:val="00BD75BC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3A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81"/>
    <w:rsid w:val="00BE2DC9"/>
    <w:rsid w:val="00BE3387"/>
    <w:rsid w:val="00BE38A7"/>
    <w:rsid w:val="00BE3928"/>
    <w:rsid w:val="00BE3967"/>
    <w:rsid w:val="00BE3D4C"/>
    <w:rsid w:val="00BE3DAA"/>
    <w:rsid w:val="00BE3DF0"/>
    <w:rsid w:val="00BE3EBA"/>
    <w:rsid w:val="00BE420E"/>
    <w:rsid w:val="00BE4224"/>
    <w:rsid w:val="00BE4228"/>
    <w:rsid w:val="00BE4333"/>
    <w:rsid w:val="00BE43DC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A5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A55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584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445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862"/>
    <w:rsid w:val="00BF28B0"/>
    <w:rsid w:val="00BF2993"/>
    <w:rsid w:val="00BF2E8C"/>
    <w:rsid w:val="00BF3188"/>
    <w:rsid w:val="00BF3387"/>
    <w:rsid w:val="00BF3658"/>
    <w:rsid w:val="00BF36EC"/>
    <w:rsid w:val="00BF3700"/>
    <w:rsid w:val="00BF399B"/>
    <w:rsid w:val="00BF3E53"/>
    <w:rsid w:val="00BF43F9"/>
    <w:rsid w:val="00BF443C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A0"/>
    <w:rsid w:val="00BF5DDA"/>
    <w:rsid w:val="00BF5F78"/>
    <w:rsid w:val="00BF608C"/>
    <w:rsid w:val="00BF60DC"/>
    <w:rsid w:val="00BF6142"/>
    <w:rsid w:val="00BF6310"/>
    <w:rsid w:val="00BF6482"/>
    <w:rsid w:val="00BF656A"/>
    <w:rsid w:val="00BF668F"/>
    <w:rsid w:val="00BF676A"/>
    <w:rsid w:val="00BF67F6"/>
    <w:rsid w:val="00BF6EC9"/>
    <w:rsid w:val="00BF7205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EE"/>
    <w:rsid w:val="00C007F8"/>
    <w:rsid w:val="00C0083F"/>
    <w:rsid w:val="00C00930"/>
    <w:rsid w:val="00C00A29"/>
    <w:rsid w:val="00C00ABB"/>
    <w:rsid w:val="00C00BCB"/>
    <w:rsid w:val="00C00BED"/>
    <w:rsid w:val="00C01451"/>
    <w:rsid w:val="00C01561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136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498"/>
    <w:rsid w:val="00C075FD"/>
    <w:rsid w:val="00C07896"/>
    <w:rsid w:val="00C07C35"/>
    <w:rsid w:val="00C07E05"/>
    <w:rsid w:val="00C103F5"/>
    <w:rsid w:val="00C104A0"/>
    <w:rsid w:val="00C107CE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42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390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9B5"/>
    <w:rsid w:val="00C17CDF"/>
    <w:rsid w:val="00C17D4B"/>
    <w:rsid w:val="00C17EFC"/>
    <w:rsid w:val="00C200D7"/>
    <w:rsid w:val="00C20203"/>
    <w:rsid w:val="00C2042D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9D5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221"/>
    <w:rsid w:val="00C2335E"/>
    <w:rsid w:val="00C233F2"/>
    <w:rsid w:val="00C234AD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9E2"/>
    <w:rsid w:val="00C24B9C"/>
    <w:rsid w:val="00C24DA5"/>
    <w:rsid w:val="00C24DC4"/>
    <w:rsid w:val="00C24EA0"/>
    <w:rsid w:val="00C24EA8"/>
    <w:rsid w:val="00C25014"/>
    <w:rsid w:val="00C25111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6D"/>
    <w:rsid w:val="00C2658D"/>
    <w:rsid w:val="00C2659F"/>
    <w:rsid w:val="00C26824"/>
    <w:rsid w:val="00C26912"/>
    <w:rsid w:val="00C26AE8"/>
    <w:rsid w:val="00C26C93"/>
    <w:rsid w:val="00C26D0F"/>
    <w:rsid w:val="00C26F33"/>
    <w:rsid w:val="00C27068"/>
    <w:rsid w:val="00C270F9"/>
    <w:rsid w:val="00C2710F"/>
    <w:rsid w:val="00C271D4"/>
    <w:rsid w:val="00C27298"/>
    <w:rsid w:val="00C27315"/>
    <w:rsid w:val="00C2741A"/>
    <w:rsid w:val="00C27492"/>
    <w:rsid w:val="00C27556"/>
    <w:rsid w:val="00C276D3"/>
    <w:rsid w:val="00C276FA"/>
    <w:rsid w:val="00C27878"/>
    <w:rsid w:val="00C278D1"/>
    <w:rsid w:val="00C27940"/>
    <w:rsid w:val="00C27A04"/>
    <w:rsid w:val="00C27CEA"/>
    <w:rsid w:val="00C302C4"/>
    <w:rsid w:val="00C30365"/>
    <w:rsid w:val="00C30553"/>
    <w:rsid w:val="00C3062C"/>
    <w:rsid w:val="00C3074B"/>
    <w:rsid w:val="00C30775"/>
    <w:rsid w:val="00C307D4"/>
    <w:rsid w:val="00C3099F"/>
    <w:rsid w:val="00C30A39"/>
    <w:rsid w:val="00C30A67"/>
    <w:rsid w:val="00C30DB2"/>
    <w:rsid w:val="00C30E1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A7A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0A1"/>
    <w:rsid w:val="00C3525D"/>
    <w:rsid w:val="00C3526B"/>
    <w:rsid w:val="00C35B9D"/>
    <w:rsid w:val="00C35CD9"/>
    <w:rsid w:val="00C35CE1"/>
    <w:rsid w:val="00C35D3F"/>
    <w:rsid w:val="00C35DD3"/>
    <w:rsid w:val="00C35F70"/>
    <w:rsid w:val="00C35F9D"/>
    <w:rsid w:val="00C361F4"/>
    <w:rsid w:val="00C36284"/>
    <w:rsid w:val="00C362F7"/>
    <w:rsid w:val="00C36374"/>
    <w:rsid w:val="00C365A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0FB7"/>
    <w:rsid w:val="00C41284"/>
    <w:rsid w:val="00C412C1"/>
    <w:rsid w:val="00C412D9"/>
    <w:rsid w:val="00C41300"/>
    <w:rsid w:val="00C413FF"/>
    <w:rsid w:val="00C415C0"/>
    <w:rsid w:val="00C415E4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8BA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1DC6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2F0C"/>
    <w:rsid w:val="00C532CB"/>
    <w:rsid w:val="00C534EB"/>
    <w:rsid w:val="00C53553"/>
    <w:rsid w:val="00C5386D"/>
    <w:rsid w:val="00C538B4"/>
    <w:rsid w:val="00C53AAE"/>
    <w:rsid w:val="00C53B1C"/>
    <w:rsid w:val="00C53C0D"/>
    <w:rsid w:val="00C53DED"/>
    <w:rsid w:val="00C53E3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D11"/>
    <w:rsid w:val="00C54F03"/>
    <w:rsid w:val="00C5580E"/>
    <w:rsid w:val="00C5591B"/>
    <w:rsid w:val="00C55AB2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57F21"/>
    <w:rsid w:val="00C60133"/>
    <w:rsid w:val="00C6022B"/>
    <w:rsid w:val="00C609FD"/>
    <w:rsid w:val="00C60C9E"/>
    <w:rsid w:val="00C60E70"/>
    <w:rsid w:val="00C60EDE"/>
    <w:rsid w:val="00C60FAA"/>
    <w:rsid w:val="00C61399"/>
    <w:rsid w:val="00C61442"/>
    <w:rsid w:val="00C61740"/>
    <w:rsid w:val="00C619AC"/>
    <w:rsid w:val="00C61A83"/>
    <w:rsid w:val="00C61A8E"/>
    <w:rsid w:val="00C61B13"/>
    <w:rsid w:val="00C61B92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479"/>
    <w:rsid w:val="00C63550"/>
    <w:rsid w:val="00C63721"/>
    <w:rsid w:val="00C6374B"/>
    <w:rsid w:val="00C6378F"/>
    <w:rsid w:val="00C63887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5080"/>
    <w:rsid w:val="00C6508B"/>
    <w:rsid w:val="00C650B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C5A"/>
    <w:rsid w:val="00C65C8A"/>
    <w:rsid w:val="00C660D3"/>
    <w:rsid w:val="00C660F2"/>
    <w:rsid w:val="00C661AC"/>
    <w:rsid w:val="00C66203"/>
    <w:rsid w:val="00C662A4"/>
    <w:rsid w:val="00C6641C"/>
    <w:rsid w:val="00C6650E"/>
    <w:rsid w:val="00C66B66"/>
    <w:rsid w:val="00C66BAF"/>
    <w:rsid w:val="00C66C07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5BD"/>
    <w:rsid w:val="00C708EB"/>
    <w:rsid w:val="00C70954"/>
    <w:rsid w:val="00C70A6D"/>
    <w:rsid w:val="00C70C71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876"/>
    <w:rsid w:val="00C71AE7"/>
    <w:rsid w:val="00C71CC3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1C"/>
    <w:rsid w:val="00C754FE"/>
    <w:rsid w:val="00C75523"/>
    <w:rsid w:val="00C755C6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9F9"/>
    <w:rsid w:val="00C76B91"/>
    <w:rsid w:val="00C76BD4"/>
    <w:rsid w:val="00C76E84"/>
    <w:rsid w:val="00C76F9D"/>
    <w:rsid w:val="00C76FA0"/>
    <w:rsid w:val="00C77032"/>
    <w:rsid w:val="00C770CE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0FA2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04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88A"/>
    <w:rsid w:val="00C86D09"/>
    <w:rsid w:val="00C86E45"/>
    <w:rsid w:val="00C86F43"/>
    <w:rsid w:val="00C8729C"/>
    <w:rsid w:val="00C87451"/>
    <w:rsid w:val="00C87505"/>
    <w:rsid w:val="00C8769E"/>
    <w:rsid w:val="00C8770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58"/>
    <w:rsid w:val="00C930DA"/>
    <w:rsid w:val="00C9341B"/>
    <w:rsid w:val="00C9375E"/>
    <w:rsid w:val="00C93C2D"/>
    <w:rsid w:val="00C93E18"/>
    <w:rsid w:val="00C943B5"/>
    <w:rsid w:val="00C9459C"/>
    <w:rsid w:val="00C94673"/>
    <w:rsid w:val="00C94872"/>
    <w:rsid w:val="00C949AB"/>
    <w:rsid w:val="00C949FA"/>
    <w:rsid w:val="00C94A7C"/>
    <w:rsid w:val="00C94B96"/>
    <w:rsid w:val="00C94C02"/>
    <w:rsid w:val="00C94C41"/>
    <w:rsid w:val="00C94C52"/>
    <w:rsid w:val="00C94DFA"/>
    <w:rsid w:val="00C94F46"/>
    <w:rsid w:val="00C951DE"/>
    <w:rsid w:val="00C95384"/>
    <w:rsid w:val="00C9540C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B1"/>
    <w:rsid w:val="00C96BD5"/>
    <w:rsid w:val="00C96C4F"/>
    <w:rsid w:val="00C97016"/>
    <w:rsid w:val="00C97221"/>
    <w:rsid w:val="00C97259"/>
    <w:rsid w:val="00C974BE"/>
    <w:rsid w:val="00C975DF"/>
    <w:rsid w:val="00C9774E"/>
    <w:rsid w:val="00C97823"/>
    <w:rsid w:val="00C97AD2"/>
    <w:rsid w:val="00C97CA9"/>
    <w:rsid w:val="00C97F49"/>
    <w:rsid w:val="00CA0255"/>
    <w:rsid w:val="00CA02D8"/>
    <w:rsid w:val="00CA047C"/>
    <w:rsid w:val="00CA0786"/>
    <w:rsid w:val="00CA0871"/>
    <w:rsid w:val="00CA092B"/>
    <w:rsid w:val="00CA0936"/>
    <w:rsid w:val="00CA0A33"/>
    <w:rsid w:val="00CA0A42"/>
    <w:rsid w:val="00CA0A7F"/>
    <w:rsid w:val="00CA0C5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731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A3"/>
    <w:rsid w:val="00CA58C2"/>
    <w:rsid w:val="00CA595A"/>
    <w:rsid w:val="00CA5A27"/>
    <w:rsid w:val="00CA5AAE"/>
    <w:rsid w:val="00CA5BAF"/>
    <w:rsid w:val="00CA5C89"/>
    <w:rsid w:val="00CA5CB1"/>
    <w:rsid w:val="00CA5CD3"/>
    <w:rsid w:val="00CA5E7C"/>
    <w:rsid w:val="00CA5ED7"/>
    <w:rsid w:val="00CA5F2F"/>
    <w:rsid w:val="00CA5FEF"/>
    <w:rsid w:val="00CA6214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6EC1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A6"/>
    <w:rsid w:val="00CB0161"/>
    <w:rsid w:val="00CB0495"/>
    <w:rsid w:val="00CB051B"/>
    <w:rsid w:val="00CB0523"/>
    <w:rsid w:val="00CB0960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2E1C"/>
    <w:rsid w:val="00CB3091"/>
    <w:rsid w:val="00CB3240"/>
    <w:rsid w:val="00CB32A5"/>
    <w:rsid w:val="00CB3557"/>
    <w:rsid w:val="00CB35A1"/>
    <w:rsid w:val="00CB3A81"/>
    <w:rsid w:val="00CB3AB6"/>
    <w:rsid w:val="00CB3BD4"/>
    <w:rsid w:val="00CB3C33"/>
    <w:rsid w:val="00CB3F54"/>
    <w:rsid w:val="00CB3FDC"/>
    <w:rsid w:val="00CB402F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048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C10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3C0"/>
    <w:rsid w:val="00CC1431"/>
    <w:rsid w:val="00CC176D"/>
    <w:rsid w:val="00CC1B34"/>
    <w:rsid w:val="00CC1CFD"/>
    <w:rsid w:val="00CC1DD9"/>
    <w:rsid w:val="00CC2090"/>
    <w:rsid w:val="00CC2168"/>
    <w:rsid w:val="00CC26B8"/>
    <w:rsid w:val="00CC2CCF"/>
    <w:rsid w:val="00CC2F4E"/>
    <w:rsid w:val="00CC32A7"/>
    <w:rsid w:val="00CC334F"/>
    <w:rsid w:val="00CC3359"/>
    <w:rsid w:val="00CC3881"/>
    <w:rsid w:val="00CC3B8B"/>
    <w:rsid w:val="00CC3D17"/>
    <w:rsid w:val="00CC3E24"/>
    <w:rsid w:val="00CC3FA1"/>
    <w:rsid w:val="00CC4158"/>
    <w:rsid w:val="00CC4290"/>
    <w:rsid w:val="00CC456A"/>
    <w:rsid w:val="00CC45BD"/>
    <w:rsid w:val="00CC45D4"/>
    <w:rsid w:val="00CC474A"/>
    <w:rsid w:val="00CC48FC"/>
    <w:rsid w:val="00CC4949"/>
    <w:rsid w:val="00CC4995"/>
    <w:rsid w:val="00CC4CDD"/>
    <w:rsid w:val="00CC4D25"/>
    <w:rsid w:val="00CC4E5A"/>
    <w:rsid w:val="00CC4F3C"/>
    <w:rsid w:val="00CC5096"/>
    <w:rsid w:val="00CC5212"/>
    <w:rsid w:val="00CC523C"/>
    <w:rsid w:val="00CC5532"/>
    <w:rsid w:val="00CC5717"/>
    <w:rsid w:val="00CC5B57"/>
    <w:rsid w:val="00CC5CE7"/>
    <w:rsid w:val="00CC5DB1"/>
    <w:rsid w:val="00CC602B"/>
    <w:rsid w:val="00CC6032"/>
    <w:rsid w:val="00CC6092"/>
    <w:rsid w:val="00CC62C3"/>
    <w:rsid w:val="00CC64AB"/>
    <w:rsid w:val="00CC65D9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4B"/>
    <w:rsid w:val="00CD0CBC"/>
    <w:rsid w:val="00CD0E9F"/>
    <w:rsid w:val="00CD0F5B"/>
    <w:rsid w:val="00CD1086"/>
    <w:rsid w:val="00CD13F4"/>
    <w:rsid w:val="00CD1894"/>
    <w:rsid w:val="00CD1A27"/>
    <w:rsid w:val="00CD1A8B"/>
    <w:rsid w:val="00CD1B72"/>
    <w:rsid w:val="00CD1BA7"/>
    <w:rsid w:val="00CD1EBB"/>
    <w:rsid w:val="00CD265D"/>
    <w:rsid w:val="00CD2807"/>
    <w:rsid w:val="00CD28D8"/>
    <w:rsid w:val="00CD2D23"/>
    <w:rsid w:val="00CD2D2D"/>
    <w:rsid w:val="00CD335D"/>
    <w:rsid w:val="00CD3995"/>
    <w:rsid w:val="00CD3E62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0B"/>
    <w:rsid w:val="00CD6852"/>
    <w:rsid w:val="00CD6A52"/>
    <w:rsid w:val="00CD6C81"/>
    <w:rsid w:val="00CD6C99"/>
    <w:rsid w:val="00CD6D32"/>
    <w:rsid w:val="00CD72C1"/>
    <w:rsid w:val="00CD748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DAF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37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7B9"/>
    <w:rsid w:val="00CE7872"/>
    <w:rsid w:val="00CE7887"/>
    <w:rsid w:val="00CE797B"/>
    <w:rsid w:val="00CE7CF0"/>
    <w:rsid w:val="00CE7D47"/>
    <w:rsid w:val="00CE7D95"/>
    <w:rsid w:val="00CE7EA8"/>
    <w:rsid w:val="00CE7F46"/>
    <w:rsid w:val="00CF0081"/>
    <w:rsid w:val="00CF04AE"/>
    <w:rsid w:val="00CF0533"/>
    <w:rsid w:val="00CF05AF"/>
    <w:rsid w:val="00CF07DD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BB2"/>
    <w:rsid w:val="00CF2C7D"/>
    <w:rsid w:val="00CF2F0A"/>
    <w:rsid w:val="00CF3059"/>
    <w:rsid w:val="00CF31C1"/>
    <w:rsid w:val="00CF347E"/>
    <w:rsid w:val="00CF3A11"/>
    <w:rsid w:val="00CF3C18"/>
    <w:rsid w:val="00CF3DD8"/>
    <w:rsid w:val="00CF3FF6"/>
    <w:rsid w:val="00CF40A4"/>
    <w:rsid w:val="00CF4147"/>
    <w:rsid w:val="00CF4945"/>
    <w:rsid w:val="00CF496C"/>
    <w:rsid w:val="00CF4A66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3F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95"/>
    <w:rsid w:val="00D006C8"/>
    <w:rsid w:val="00D006E0"/>
    <w:rsid w:val="00D00791"/>
    <w:rsid w:val="00D0080B"/>
    <w:rsid w:val="00D008FE"/>
    <w:rsid w:val="00D00A1A"/>
    <w:rsid w:val="00D00B67"/>
    <w:rsid w:val="00D00CEE"/>
    <w:rsid w:val="00D00DA2"/>
    <w:rsid w:val="00D017EB"/>
    <w:rsid w:val="00D01835"/>
    <w:rsid w:val="00D01897"/>
    <w:rsid w:val="00D018B1"/>
    <w:rsid w:val="00D0198B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0B2"/>
    <w:rsid w:val="00D0226D"/>
    <w:rsid w:val="00D023B5"/>
    <w:rsid w:val="00D02A25"/>
    <w:rsid w:val="00D02C02"/>
    <w:rsid w:val="00D02C10"/>
    <w:rsid w:val="00D02CA0"/>
    <w:rsid w:val="00D02D40"/>
    <w:rsid w:val="00D02D99"/>
    <w:rsid w:val="00D02DA9"/>
    <w:rsid w:val="00D02DD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23A"/>
    <w:rsid w:val="00D045B7"/>
    <w:rsid w:val="00D045E4"/>
    <w:rsid w:val="00D047E8"/>
    <w:rsid w:val="00D04884"/>
    <w:rsid w:val="00D048AB"/>
    <w:rsid w:val="00D04980"/>
    <w:rsid w:val="00D04ADD"/>
    <w:rsid w:val="00D04B1A"/>
    <w:rsid w:val="00D04D88"/>
    <w:rsid w:val="00D04E11"/>
    <w:rsid w:val="00D04E1C"/>
    <w:rsid w:val="00D05048"/>
    <w:rsid w:val="00D050C9"/>
    <w:rsid w:val="00D0521F"/>
    <w:rsid w:val="00D05476"/>
    <w:rsid w:val="00D05549"/>
    <w:rsid w:val="00D0564B"/>
    <w:rsid w:val="00D0597E"/>
    <w:rsid w:val="00D059D8"/>
    <w:rsid w:val="00D05A95"/>
    <w:rsid w:val="00D05BC2"/>
    <w:rsid w:val="00D05DC8"/>
    <w:rsid w:val="00D05FBD"/>
    <w:rsid w:val="00D06342"/>
    <w:rsid w:val="00D063B8"/>
    <w:rsid w:val="00D066D9"/>
    <w:rsid w:val="00D0672A"/>
    <w:rsid w:val="00D06A1F"/>
    <w:rsid w:val="00D06D78"/>
    <w:rsid w:val="00D071F0"/>
    <w:rsid w:val="00D073C4"/>
    <w:rsid w:val="00D07646"/>
    <w:rsid w:val="00D07708"/>
    <w:rsid w:val="00D0777F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A72"/>
    <w:rsid w:val="00D11B97"/>
    <w:rsid w:val="00D11BA7"/>
    <w:rsid w:val="00D11CBB"/>
    <w:rsid w:val="00D11DA0"/>
    <w:rsid w:val="00D11E2A"/>
    <w:rsid w:val="00D1223D"/>
    <w:rsid w:val="00D12391"/>
    <w:rsid w:val="00D12574"/>
    <w:rsid w:val="00D12723"/>
    <w:rsid w:val="00D12925"/>
    <w:rsid w:val="00D129AA"/>
    <w:rsid w:val="00D12B19"/>
    <w:rsid w:val="00D12B1E"/>
    <w:rsid w:val="00D12C91"/>
    <w:rsid w:val="00D12DE2"/>
    <w:rsid w:val="00D12E5D"/>
    <w:rsid w:val="00D12F80"/>
    <w:rsid w:val="00D1326D"/>
    <w:rsid w:val="00D1329C"/>
    <w:rsid w:val="00D13338"/>
    <w:rsid w:val="00D1369C"/>
    <w:rsid w:val="00D13926"/>
    <w:rsid w:val="00D1409A"/>
    <w:rsid w:val="00D142FD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2AF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468"/>
    <w:rsid w:val="00D1766B"/>
    <w:rsid w:val="00D17734"/>
    <w:rsid w:val="00D1796B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0E36"/>
    <w:rsid w:val="00D20F1B"/>
    <w:rsid w:val="00D21208"/>
    <w:rsid w:val="00D218D3"/>
    <w:rsid w:val="00D218F5"/>
    <w:rsid w:val="00D21ACE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0A5"/>
    <w:rsid w:val="00D23210"/>
    <w:rsid w:val="00D23297"/>
    <w:rsid w:val="00D23414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1AD"/>
    <w:rsid w:val="00D26386"/>
    <w:rsid w:val="00D268A5"/>
    <w:rsid w:val="00D26A32"/>
    <w:rsid w:val="00D26DC0"/>
    <w:rsid w:val="00D274FF"/>
    <w:rsid w:val="00D27523"/>
    <w:rsid w:val="00D275D5"/>
    <w:rsid w:val="00D27641"/>
    <w:rsid w:val="00D277A9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FD"/>
    <w:rsid w:val="00D30749"/>
    <w:rsid w:val="00D30DD4"/>
    <w:rsid w:val="00D31199"/>
    <w:rsid w:val="00D312CB"/>
    <w:rsid w:val="00D31451"/>
    <w:rsid w:val="00D3165A"/>
    <w:rsid w:val="00D3166F"/>
    <w:rsid w:val="00D31769"/>
    <w:rsid w:val="00D31A42"/>
    <w:rsid w:val="00D31B37"/>
    <w:rsid w:val="00D31C29"/>
    <w:rsid w:val="00D3205F"/>
    <w:rsid w:val="00D32244"/>
    <w:rsid w:val="00D32295"/>
    <w:rsid w:val="00D3299E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C8D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2E0"/>
    <w:rsid w:val="00D40317"/>
    <w:rsid w:val="00D40842"/>
    <w:rsid w:val="00D408EB"/>
    <w:rsid w:val="00D40931"/>
    <w:rsid w:val="00D40951"/>
    <w:rsid w:val="00D4096A"/>
    <w:rsid w:val="00D4099A"/>
    <w:rsid w:val="00D409D1"/>
    <w:rsid w:val="00D40D7A"/>
    <w:rsid w:val="00D411DC"/>
    <w:rsid w:val="00D41292"/>
    <w:rsid w:val="00D4139A"/>
    <w:rsid w:val="00D41495"/>
    <w:rsid w:val="00D415C1"/>
    <w:rsid w:val="00D416D0"/>
    <w:rsid w:val="00D41C34"/>
    <w:rsid w:val="00D41C7B"/>
    <w:rsid w:val="00D41CA3"/>
    <w:rsid w:val="00D41F49"/>
    <w:rsid w:val="00D42111"/>
    <w:rsid w:val="00D421FE"/>
    <w:rsid w:val="00D42253"/>
    <w:rsid w:val="00D4227D"/>
    <w:rsid w:val="00D42455"/>
    <w:rsid w:val="00D425E2"/>
    <w:rsid w:val="00D42620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34"/>
    <w:rsid w:val="00D43858"/>
    <w:rsid w:val="00D4386C"/>
    <w:rsid w:val="00D43B32"/>
    <w:rsid w:val="00D43C6A"/>
    <w:rsid w:val="00D43D49"/>
    <w:rsid w:val="00D43D6A"/>
    <w:rsid w:val="00D43F7C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47DA7"/>
    <w:rsid w:val="00D504CA"/>
    <w:rsid w:val="00D50553"/>
    <w:rsid w:val="00D5059F"/>
    <w:rsid w:val="00D507BF"/>
    <w:rsid w:val="00D50890"/>
    <w:rsid w:val="00D50A31"/>
    <w:rsid w:val="00D50AA8"/>
    <w:rsid w:val="00D50BDE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1BF"/>
    <w:rsid w:val="00D522FB"/>
    <w:rsid w:val="00D5234E"/>
    <w:rsid w:val="00D52351"/>
    <w:rsid w:val="00D52862"/>
    <w:rsid w:val="00D52865"/>
    <w:rsid w:val="00D52AA1"/>
    <w:rsid w:val="00D52C21"/>
    <w:rsid w:val="00D52DD6"/>
    <w:rsid w:val="00D53011"/>
    <w:rsid w:val="00D5314C"/>
    <w:rsid w:val="00D53202"/>
    <w:rsid w:val="00D53649"/>
    <w:rsid w:val="00D53666"/>
    <w:rsid w:val="00D536AD"/>
    <w:rsid w:val="00D53BB3"/>
    <w:rsid w:val="00D53BBD"/>
    <w:rsid w:val="00D53D55"/>
    <w:rsid w:val="00D53EFF"/>
    <w:rsid w:val="00D54152"/>
    <w:rsid w:val="00D5427E"/>
    <w:rsid w:val="00D54476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6F03"/>
    <w:rsid w:val="00D57458"/>
    <w:rsid w:val="00D57530"/>
    <w:rsid w:val="00D5779F"/>
    <w:rsid w:val="00D5786E"/>
    <w:rsid w:val="00D57926"/>
    <w:rsid w:val="00D5797D"/>
    <w:rsid w:val="00D57A22"/>
    <w:rsid w:val="00D57D7A"/>
    <w:rsid w:val="00D57DA4"/>
    <w:rsid w:val="00D57DAD"/>
    <w:rsid w:val="00D57F57"/>
    <w:rsid w:val="00D6013A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7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92E"/>
    <w:rsid w:val="00D64A91"/>
    <w:rsid w:val="00D64D9A"/>
    <w:rsid w:val="00D65115"/>
    <w:rsid w:val="00D65194"/>
    <w:rsid w:val="00D652BA"/>
    <w:rsid w:val="00D6533C"/>
    <w:rsid w:val="00D653B2"/>
    <w:rsid w:val="00D653F9"/>
    <w:rsid w:val="00D65428"/>
    <w:rsid w:val="00D65689"/>
    <w:rsid w:val="00D657D5"/>
    <w:rsid w:val="00D65B19"/>
    <w:rsid w:val="00D65FC0"/>
    <w:rsid w:val="00D66228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38C"/>
    <w:rsid w:val="00D704E5"/>
    <w:rsid w:val="00D705E3"/>
    <w:rsid w:val="00D70632"/>
    <w:rsid w:val="00D70A1D"/>
    <w:rsid w:val="00D70A6F"/>
    <w:rsid w:val="00D70ABB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DC0"/>
    <w:rsid w:val="00D71F14"/>
    <w:rsid w:val="00D72015"/>
    <w:rsid w:val="00D721E4"/>
    <w:rsid w:val="00D722EB"/>
    <w:rsid w:val="00D723A3"/>
    <w:rsid w:val="00D72574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3C99"/>
    <w:rsid w:val="00D73F54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D8A"/>
    <w:rsid w:val="00D75E40"/>
    <w:rsid w:val="00D75E78"/>
    <w:rsid w:val="00D75F86"/>
    <w:rsid w:val="00D7610A"/>
    <w:rsid w:val="00D76472"/>
    <w:rsid w:val="00D76900"/>
    <w:rsid w:val="00D76931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7"/>
    <w:rsid w:val="00D818AF"/>
    <w:rsid w:val="00D819DA"/>
    <w:rsid w:val="00D81B32"/>
    <w:rsid w:val="00D81C88"/>
    <w:rsid w:val="00D81FF6"/>
    <w:rsid w:val="00D8239D"/>
    <w:rsid w:val="00D8244B"/>
    <w:rsid w:val="00D825DC"/>
    <w:rsid w:val="00D8266A"/>
    <w:rsid w:val="00D826CF"/>
    <w:rsid w:val="00D82712"/>
    <w:rsid w:val="00D827DD"/>
    <w:rsid w:val="00D82A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4E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D4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7B8"/>
    <w:rsid w:val="00D8687E"/>
    <w:rsid w:val="00D8696C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496"/>
    <w:rsid w:val="00D91635"/>
    <w:rsid w:val="00D916E0"/>
    <w:rsid w:val="00D91BE6"/>
    <w:rsid w:val="00D91D11"/>
    <w:rsid w:val="00D91F7B"/>
    <w:rsid w:val="00D92314"/>
    <w:rsid w:val="00D923E8"/>
    <w:rsid w:val="00D92434"/>
    <w:rsid w:val="00D925E1"/>
    <w:rsid w:val="00D92619"/>
    <w:rsid w:val="00D927DC"/>
    <w:rsid w:val="00D92964"/>
    <w:rsid w:val="00D92A3E"/>
    <w:rsid w:val="00D92A58"/>
    <w:rsid w:val="00D92B7A"/>
    <w:rsid w:val="00D92C55"/>
    <w:rsid w:val="00D92EB3"/>
    <w:rsid w:val="00D92FFB"/>
    <w:rsid w:val="00D930F6"/>
    <w:rsid w:val="00D932D9"/>
    <w:rsid w:val="00D93620"/>
    <w:rsid w:val="00D9366E"/>
    <w:rsid w:val="00D93A55"/>
    <w:rsid w:val="00D93C4A"/>
    <w:rsid w:val="00D93E40"/>
    <w:rsid w:val="00D94093"/>
    <w:rsid w:val="00D9413F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163"/>
    <w:rsid w:val="00D954FC"/>
    <w:rsid w:val="00D955E7"/>
    <w:rsid w:val="00D956C9"/>
    <w:rsid w:val="00D95767"/>
    <w:rsid w:val="00D958AF"/>
    <w:rsid w:val="00D95968"/>
    <w:rsid w:val="00D95A4F"/>
    <w:rsid w:val="00D95B8C"/>
    <w:rsid w:val="00D95D1F"/>
    <w:rsid w:val="00D96066"/>
    <w:rsid w:val="00D961CB"/>
    <w:rsid w:val="00D961DE"/>
    <w:rsid w:val="00D9639A"/>
    <w:rsid w:val="00D9663F"/>
    <w:rsid w:val="00D966BF"/>
    <w:rsid w:val="00D967EA"/>
    <w:rsid w:val="00D968A3"/>
    <w:rsid w:val="00D96907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5AA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61"/>
    <w:rsid w:val="00DA25CD"/>
    <w:rsid w:val="00DA27D9"/>
    <w:rsid w:val="00DA283B"/>
    <w:rsid w:val="00DA2E57"/>
    <w:rsid w:val="00DA2FF1"/>
    <w:rsid w:val="00DA32FF"/>
    <w:rsid w:val="00DA334C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55"/>
    <w:rsid w:val="00DA5C7D"/>
    <w:rsid w:val="00DA5CCC"/>
    <w:rsid w:val="00DA608B"/>
    <w:rsid w:val="00DA63D5"/>
    <w:rsid w:val="00DA6427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AEE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1E"/>
    <w:rsid w:val="00DB2CC5"/>
    <w:rsid w:val="00DB33C6"/>
    <w:rsid w:val="00DB3409"/>
    <w:rsid w:val="00DB36C5"/>
    <w:rsid w:val="00DB3A1A"/>
    <w:rsid w:val="00DB3AAF"/>
    <w:rsid w:val="00DB3D6B"/>
    <w:rsid w:val="00DB42D1"/>
    <w:rsid w:val="00DB4310"/>
    <w:rsid w:val="00DB448E"/>
    <w:rsid w:val="00DB4C9E"/>
    <w:rsid w:val="00DB4E24"/>
    <w:rsid w:val="00DB4E48"/>
    <w:rsid w:val="00DB4EC1"/>
    <w:rsid w:val="00DB4EC4"/>
    <w:rsid w:val="00DB4F59"/>
    <w:rsid w:val="00DB4F5A"/>
    <w:rsid w:val="00DB4FCA"/>
    <w:rsid w:val="00DB50D0"/>
    <w:rsid w:val="00DB530F"/>
    <w:rsid w:val="00DB5546"/>
    <w:rsid w:val="00DB5609"/>
    <w:rsid w:val="00DB5B9E"/>
    <w:rsid w:val="00DB5C03"/>
    <w:rsid w:val="00DB5D76"/>
    <w:rsid w:val="00DB5D79"/>
    <w:rsid w:val="00DB5DC9"/>
    <w:rsid w:val="00DB5E4A"/>
    <w:rsid w:val="00DB60F5"/>
    <w:rsid w:val="00DB631A"/>
    <w:rsid w:val="00DB64A4"/>
    <w:rsid w:val="00DB6529"/>
    <w:rsid w:val="00DB676C"/>
    <w:rsid w:val="00DB68B9"/>
    <w:rsid w:val="00DB6B84"/>
    <w:rsid w:val="00DB6E86"/>
    <w:rsid w:val="00DB7078"/>
    <w:rsid w:val="00DB70E3"/>
    <w:rsid w:val="00DB7210"/>
    <w:rsid w:val="00DB72AF"/>
    <w:rsid w:val="00DB7354"/>
    <w:rsid w:val="00DB73CF"/>
    <w:rsid w:val="00DB7577"/>
    <w:rsid w:val="00DB766E"/>
    <w:rsid w:val="00DB76F3"/>
    <w:rsid w:val="00DB77A9"/>
    <w:rsid w:val="00DB7944"/>
    <w:rsid w:val="00DB7D1A"/>
    <w:rsid w:val="00DB7E33"/>
    <w:rsid w:val="00DB7E4C"/>
    <w:rsid w:val="00DC0039"/>
    <w:rsid w:val="00DC010C"/>
    <w:rsid w:val="00DC0148"/>
    <w:rsid w:val="00DC0485"/>
    <w:rsid w:val="00DC063C"/>
    <w:rsid w:val="00DC072D"/>
    <w:rsid w:val="00DC082C"/>
    <w:rsid w:val="00DC088E"/>
    <w:rsid w:val="00DC0C7B"/>
    <w:rsid w:val="00DC0E29"/>
    <w:rsid w:val="00DC0E74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03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609C"/>
    <w:rsid w:val="00DC61F2"/>
    <w:rsid w:val="00DC6296"/>
    <w:rsid w:val="00DC64FC"/>
    <w:rsid w:val="00DC6595"/>
    <w:rsid w:val="00DC65EA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498"/>
    <w:rsid w:val="00DD0860"/>
    <w:rsid w:val="00DD0A6F"/>
    <w:rsid w:val="00DD0AA9"/>
    <w:rsid w:val="00DD0BA5"/>
    <w:rsid w:val="00DD0C6B"/>
    <w:rsid w:val="00DD0C99"/>
    <w:rsid w:val="00DD0D85"/>
    <w:rsid w:val="00DD0EDD"/>
    <w:rsid w:val="00DD1087"/>
    <w:rsid w:val="00DD14A0"/>
    <w:rsid w:val="00DD14B5"/>
    <w:rsid w:val="00DD17F9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1B8"/>
    <w:rsid w:val="00DD3214"/>
    <w:rsid w:val="00DD329C"/>
    <w:rsid w:val="00DD3321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929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49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AD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0F90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593"/>
    <w:rsid w:val="00DE39CB"/>
    <w:rsid w:val="00DE3B8D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33"/>
    <w:rsid w:val="00DE44AF"/>
    <w:rsid w:val="00DE4552"/>
    <w:rsid w:val="00DE457A"/>
    <w:rsid w:val="00DE45ED"/>
    <w:rsid w:val="00DE462B"/>
    <w:rsid w:val="00DE4940"/>
    <w:rsid w:val="00DE4AEF"/>
    <w:rsid w:val="00DE4B49"/>
    <w:rsid w:val="00DE4B8D"/>
    <w:rsid w:val="00DE4BAA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945"/>
    <w:rsid w:val="00DE5A46"/>
    <w:rsid w:val="00DE5C1D"/>
    <w:rsid w:val="00DE5D82"/>
    <w:rsid w:val="00DE60E2"/>
    <w:rsid w:val="00DE61BB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9A3"/>
    <w:rsid w:val="00DF1CF8"/>
    <w:rsid w:val="00DF1FC9"/>
    <w:rsid w:val="00DF20BE"/>
    <w:rsid w:val="00DF21EE"/>
    <w:rsid w:val="00DF2323"/>
    <w:rsid w:val="00DF233C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CC0"/>
    <w:rsid w:val="00DF5CEA"/>
    <w:rsid w:val="00DF5ECE"/>
    <w:rsid w:val="00DF6251"/>
    <w:rsid w:val="00DF6611"/>
    <w:rsid w:val="00DF6630"/>
    <w:rsid w:val="00DF6695"/>
    <w:rsid w:val="00DF689F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98D"/>
    <w:rsid w:val="00DF7A10"/>
    <w:rsid w:val="00DF7C1B"/>
    <w:rsid w:val="00E00004"/>
    <w:rsid w:val="00E00189"/>
    <w:rsid w:val="00E002B6"/>
    <w:rsid w:val="00E002EC"/>
    <w:rsid w:val="00E0036B"/>
    <w:rsid w:val="00E0039A"/>
    <w:rsid w:val="00E0074B"/>
    <w:rsid w:val="00E00773"/>
    <w:rsid w:val="00E008CD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AEB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465"/>
    <w:rsid w:val="00E0257E"/>
    <w:rsid w:val="00E02696"/>
    <w:rsid w:val="00E02744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3E39"/>
    <w:rsid w:val="00E03F38"/>
    <w:rsid w:val="00E03FE7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7BE"/>
    <w:rsid w:val="00E05846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6D4"/>
    <w:rsid w:val="00E07754"/>
    <w:rsid w:val="00E079EE"/>
    <w:rsid w:val="00E07A8B"/>
    <w:rsid w:val="00E07B58"/>
    <w:rsid w:val="00E07BCD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743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2B"/>
    <w:rsid w:val="00E12FB9"/>
    <w:rsid w:val="00E132A9"/>
    <w:rsid w:val="00E132E7"/>
    <w:rsid w:val="00E13340"/>
    <w:rsid w:val="00E133BF"/>
    <w:rsid w:val="00E135AA"/>
    <w:rsid w:val="00E1369A"/>
    <w:rsid w:val="00E137D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2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67"/>
    <w:rsid w:val="00E169C8"/>
    <w:rsid w:val="00E16B81"/>
    <w:rsid w:val="00E16C68"/>
    <w:rsid w:val="00E16C87"/>
    <w:rsid w:val="00E16D10"/>
    <w:rsid w:val="00E1705E"/>
    <w:rsid w:val="00E17269"/>
    <w:rsid w:val="00E172F9"/>
    <w:rsid w:val="00E1748F"/>
    <w:rsid w:val="00E175EC"/>
    <w:rsid w:val="00E176C1"/>
    <w:rsid w:val="00E17877"/>
    <w:rsid w:val="00E17AD0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1E2"/>
    <w:rsid w:val="00E20542"/>
    <w:rsid w:val="00E2059B"/>
    <w:rsid w:val="00E20636"/>
    <w:rsid w:val="00E20756"/>
    <w:rsid w:val="00E2081E"/>
    <w:rsid w:val="00E20899"/>
    <w:rsid w:val="00E20B5C"/>
    <w:rsid w:val="00E20CFF"/>
    <w:rsid w:val="00E20D54"/>
    <w:rsid w:val="00E21237"/>
    <w:rsid w:val="00E21402"/>
    <w:rsid w:val="00E214C6"/>
    <w:rsid w:val="00E216FE"/>
    <w:rsid w:val="00E217DB"/>
    <w:rsid w:val="00E21985"/>
    <w:rsid w:val="00E21ACC"/>
    <w:rsid w:val="00E21B20"/>
    <w:rsid w:val="00E21B36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A52"/>
    <w:rsid w:val="00E22B40"/>
    <w:rsid w:val="00E22EBB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8F6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9D3"/>
    <w:rsid w:val="00E25AC5"/>
    <w:rsid w:val="00E25B30"/>
    <w:rsid w:val="00E26164"/>
    <w:rsid w:val="00E2638F"/>
    <w:rsid w:val="00E264A4"/>
    <w:rsid w:val="00E26817"/>
    <w:rsid w:val="00E26AA8"/>
    <w:rsid w:val="00E26B0B"/>
    <w:rsid w:val="00E26B55"/>
    <w:rsid w:val="00E26CD8"/>
    <w:rsid w:val="00E270B9"/>
    <w:rsid w:val="00E2717A"/>
    <w:rsid w:val="00E27203"/>
    <w:rsid w:val="00E272E6"/>
    <w:rsid w:val="00E273CD"/>
    <w:rsid w:val="00E275A4"/>
    <w:rsid w:val="00E27813"/>
    <w:rsid w:val="00E27B96"/>
    <w:rsid w:val="00E27CB9"/>
    <w:rsid w:val="00E27D59"/>
    <w:rsid w:val="00E27DF7"/>
    <w:rsid w:val="00E27F6A"/>
    <w:rsid w:val="00E3059A"/>
    <w:rsid w:val="00E305F9"/>
    <w:rsid w:val="00E30620"/>
    <w:rsid w:val="00E30649"/>
    <w:rsid w:val="00E3065C"/>
    <w:rsid w:val="00E308C1"/>
    <w:rsid w:val="00E30B22"/>
    <w:rsid w:val="00E30C78"/>
    <w:rsid w:val="00E30E2D"/>
    <w:rsid w:val="00E30F07"/>
    <w:rsid w:val="00E30FB8"/>
    <w:rsid w:val="00E3109B"/>
    <w:rsid w:val="00E311EF"/>
    <w:rsid w:val="00E31201"/>
    <w:rsid w:val="00E31374"/>
    <w:rsid w:val="00E31788"/>
    <w:rsid w:val="00E3182A"/>
    <w:rsid w:val="00E3216E"/>
    <w:rsid w:val="00E3220B"/>
    <w:rsid w:val="00E3225B"/>
    <w:rsid w:val="00E32291"/>
    <w:rsid w:val="00E323B7"/>
    <w:rsid w:val="00E32614"/>
    <w:rsid w:val="00E32623"/>
    <w:rsid w:val="00E32672"/>
    <w:rsid w:val="00E3285F"/>
    <w:rsid w:val="00E32ABC"/>
    <w:rsid w:val="00E32ACF"/>
    <w:rsid w:val="00E32AFF"/>
    <w:rsid w:val="00E32DD0"/>
    <w:rsid w:val="00E32EB2"/>
    <w:rsid w:val="00E32EBB"/>
    <w:rsid w:val="00E32FA8"/>
    <w:rsid w:val="00E32FF8"/>
    <w:rsid w:val="00E331E2"/>
    <w:rsid w:val="00E332D6"/>
    <w:rsid w:val="00E3353D"/>
    <w:rsid w:val="00E336BE"/>
    <w:rsid w:val="00E337F4"/>
    <w:rsid w:val="00E338CE"/>
    <w:rsid w:val="00E338F4"/>
    <w:rsid w:val="00E33A73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3F4"/>
    <w:rsid w:val="00E35690"/>
    <w:rsid w:val="00E357B5"/>
    <w:rsid w:val="00E35848"/>
    <w:rsid w:val="00E35A06"/>
    <w:rsid w:val="00E35B61"/>
    <w:rsid w:val="00E36470"/>
    <w:rsid w:val="00E3694F"/>
    <w:rsid w:val="00E369B2"/>
    <w:rsid w:val="00E36B7E"/>
    <w:rsid w:val="00E36C46"/>
    <w:rsid w:val="00E36C4A"/>
    <w:rsid w:val="00E36F46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1FC3"/>
    <w:rsid w:val="00E4204B"/>
    <w:rsid w:val="00E424FC"/>
    <w:rsid w:val="00E42705"/>
    <w:rsid w:val="00E42B9D"/>
    <w:rsid w:val="00E42F74"/>
    <w:rsid w:val="00E42FE8"/>
    <w:rsid w:val="00E431D0"/>
    <w:rsid w:val="00E432EB"/>
    <w:rsid w:val="00E43582"/>
    <w:rsid w:val="00E4364D"/>
    <w:rsid w:val="00E4372C"/>
    <w:rsid w:val="00E43907"/>
    <w:rsid w:val="00E43A5B"/>
    <w:rsid w:val="00E43AD3"/>
    <w:rsid w:val="00E43B33"/>
    <w:rsid w:val="00E441C7"/>
    <w:rsid w:val="00E4429A"/>
    <w:rsid w:val="00E44462"/>
    <w:rsid w:val="00E44566"/>
    <w:rsid w:val="00E446E4"/>
    <w:rsid w:val="00E44967"/>
    <w:rsid w:val="00E449BE"/>
    <w:rsid w:val="00E449C3"/>
    <w:rsid w:val="00E44A45"/>
    <w:rsid w:val="00E44B4D"/>
    <w:rsid w:val="00E44D0E"/>
    <w:rsid w:val="00E44ED3"/>
    <w:rsid w:val="00E44FDD"/>
    <w:rsid w:val="00E4533B"/>
    <w:rsid w:val="00E4564E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78"/>
    <w:rsid w:val="00E466B2"/>
    <w:rsid w:val="00E46C7E"/>
    <w:rsid w:val="00E46F15"/>
    <w:rsid w:val="00E470E1"/>
    <w:rsid w:val="00E47227"/>
    <w:rsid w:val="00E4772F"/>
    <w:rsid w:val="00E47F03"/>
    <w:rsid w:val="00E47F28"/>
    <w:rsid w:val="00E50027"/>
    <w:rsid w:val="00E503CE"/>
    <w:rsid w:val="00E50528"/>
    <w:rsid w:val="00E50763"/>
    <w:rsid w:val="00E50929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77"/>
    <w:rsid w:val="00E528DC"/>
    <w:rsid w:val="00E52A06"/>
    <w:rsid w:val="00E52A2B"/>
    <w:rsid w:val="00E52B83"/>
    <w:rsid w:val="00E52C08"/>
    <w:rsid w:val="00E52EBA"/>
    <w:rsid w:val="00E531F6"/>
    <w:rsid w:val="00E531FB"/>
    <w:rsid w:val="00E534A6"/>
    <w:rsid w:val="00E5369E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2A"/>
    <w:rsid w:val="00E550A5"/>
    <w:rsid w:val="00E55104"/>
    <w:rsid w:val="00E554FF"/>
    <w:rsid w:val="00E55544"/>
    <w:rsid w:val="00E55573"/>
    <w:rsid w:val="00E555AB"/>
    <w:rsid w:val="00E55696"/>
    <w:rsid w:val="00E558A3"/>
    <w:rsid w:val="00E558F4"/>
    <w:rsid w:val="00E55908"/>
    <w:rsid w:val="00E559CB"/>
    <w:rsid w:val="00E55AAD"/>
    <w:rsid w:val="00E56009"/>
    <w:rsid w:val="00E56084"/>
    <w:rsid w:val="00E56141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DE4"/>
    <w:rsid w:val="00E60EC7"/>
    <w:rsid w:val="00E60ECD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1F4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B5D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2CF"/>
    <w:rsid w:val="00E6562D"/>
    <w:rsid w:val="00E65634"/>
    <w:rsid w:val="00E656A9"/>
    <w:rsid w:val="00E65D32"/>
    <w:rsid w:val="00E65E56"/>
    <w:rsid w:val="00E65E61"/>
    <w:rsid w:val="00E66015"/>
    <w:rsid w:val="00E6603C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6FC8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6FC"/>
    <w:rsid w:val="00E70700"/>
    <w:rsid w:val="00E707F9"/>
    <w:rsid w:val="00E7086B"/>
    <w:rsid w:val="00E70C85"/>
    <w:rsid w:val="00E70C9A"/>
    <w:rsid w:val="00E70F16"/>
    <w:rsid w:val="00E70F2F"/>
    <w:rsid w:val="00E7123A"/>
    <w:rsid w:val="00E71550"/>
    <w:rsid w:val="00E71670"/>
    <w:rsid w:val="00E719A6"/>
    <w:rsid w:val="00E71B14"/>
    <w:rsid w:val="00E71DB2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2F55"/>
    <w:rsid w:val="00E73512"/>
    <w:rsid w:val="00E73702"/>
    <w:rsid w:val="00E73ACA"/>
    <w:rsid w:val="00E73B7F"/>
    <w:rsid w:val="00E73DD5"/>
    <w:rsid w:val="00E73EB3"/>
    <w:rsid w:val="00E73EC6"/>
    <w:rsid w:val="00E741B6"/>
    <w:rsid w:val="00E744B7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57"/>
    <w:rsid w:val="00E801A6"/>
    <w:rsid w:val="00E8029C"/>
    <w:rsid w:val="00E802E0"/>
    <w:rsid w:val="00E802E5"/>
    <w:rsid w:val="00E80346"/>
    <w:rsid w:val="00E80396"/>
    <w:rsid w:val="00E805E0"/>
    <w:rsid w:val="00E8078E"/>
    <w:rsid w:val="00E807A3"/>
    <w:rsid w:val="00E807DF"/>
    <w:rsid w:val="00E808CA"/>
    <w:rsid w:val="00E80BDB"/>
    <w:rsid w:val="00E80EB8"/>
    <w:rsid w:val="00E810E5"/>
    <w:rsid w:val="00E8141F"/>
    <w:rsid w:val="00E8150A"/>
    <w:rsid w:val="00E815A4"/>
    <w:rsid w:val="00E817FE"/>
    <w:rsid w:val="00E819B9"/>
    <w:rsid w:val="00E82186"/>
    <w:rsid w:val="00E827E0"/>
    <w:rsid w:val="00E82A80"/>
    <w:rsid w:val="00E82B0D"/>
    <w:rsid w:val="00E83060"/>
    <w:rsid w:val="00E8310C"/>
    <w:rsid w:val="00E831FC"/>
    <w:rsid w:val="00E83240"/>
    <w:rsid w:val="00E83428"/>
    <w:rsid w:val="00E834CD"/>
    <w:rsid w:val="00E83C00"/>
    <w:rsid w:val="00E83C2F"/>
    <w:rsid w:val="00E83C4E"/>
    <w:rsid w:val="00E83D71"/>
    <w:rsid w:val="00E83DB2"/>
    <w:rsid w:val="00E83FDD"/>
    <w:rsid w:val="00E84134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5E1E"/>
    <w:rsid w:val="00E85E77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E1"/>
    <w:rsid w:val="00E86AF7"/>
    <w:rsid w:val="00E86BAC"/>
    <w:rsid w:val="00E86CC5"/>
    <w:rsid w:val="00E86E4E"/>
    <w:rsid w:val="00E86E66"/>
    <w:rsid w:val="00E86EB9"/>
    <w:rsid w:val="00E87334"/>
    <w:rsid w:val="00E873A9"/>
    <w:rsid w:val="00E873C3"/>
    <w:rsid w:val="00E873F8"/>
    <w:rsid w:val="00E8759E"/>
    <w:rsid w:val="00E8765C"/>
    <w:rsid w:val="00E87B05"/>
    <w:rsid w:val="00E87D45"/>
    <w:rsid w:val="00E87D4B"/>
    <w:rsid w:val="00E87D98"/>
    <w:rsid w:val="00E87DED"/>
    <w:rsid w:val="00E87E5F"/>
    <w:rsid w:val="00E901CB"/>
    <w:rsid w:val="00E901EC"/>
    <w:rsid w:val="00E90835"/>
    <w:rsid w:val="00E90926"/>
    <w:rsid w:val="00E909DE"/>
    <w:rsid w:val="00E90BBB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ABD"/>
    <w:rsid w:val="00E92BBD"/>
    <w:rsid w:val="00E92DCD"/>
    <w:rsid w:val="00E92E75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71F"/>
    <w:rsid w:val="00E95B31"/>
    <w:rsid w:val="00E95B74"/>
    <w:rsid w:val="00E95D11"/>
    <w:rsid w:val="00E95DAB"/>
    <w:rsid w:val="00E96099"/>
    <w:rsid w:val="00E960AB"/>
    <w:rsid w:val="00E962ED"/>
    <w:rsid w:val="00E9643E"/>
    <w:rsid w:val="00E9652E"/>
    <w:rsid w:val="00E9676C"/>
    <w:rsid w:val="00E967C3"/>
    <w:rsid w:val="00E968B0"/>
    <w:rsid w:val="00E969E5"/>
    <w:rsid w:val="00E96A46"/>
    <w:rsid w:val="00E96CD2"/>
    <w:rsid w:val="00E96CE4"/>
    <w:rsid w:val="00E96EF7"/>
    <w:rsid w:val="00E96EFB"/>
    <w:rsid w:val="00E96F82"/>
    <w:rsid w:val="00E96FB4"/>
    <w:rsid w:val="00E972A9"/>
    <w:rsid w:val="00E97357"/>
    <w:rsid w:val="00E973AA"/>
    <w:rsid w:val="00E9754E"/>
    <w:rsid w:val="00E9761E"/>
    <w:rsid w:val="00E97883"/>
    <w:rsid w:val="00E978BE"/>
    <w:rsid w:val="00E97AEC"/>
    <w:rsid w:val="00E97CCE"/>
    <w:rsid w:val="00E97D11"/>
    <w:rsid w:val="00EA012B"/>
    <w:rsid w:val="00EA01ED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5AF"/>
    <w:rsid w:val="00EA161F"/>
    <w:rsid w:val="00EA169D"/>
    <w:rsid w:val="00EA1831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D"/>
    <w:rsid w:val="00EA3728"/>
    <w:rsid w:val="00EA39CC"/>
    <w:rsid w:val="00EA39F4"/>
    <w:rsid w:val="00EA3AE5"/>
    <w:rsid w:val="00EA3B3F"/>
    <w:rsid w:val="00EA3B99"/>
    <w:rsid w:val="00EA3C08"/>
    <w:rsid w:val="00EA41DA"/>
    <w:rsid w:val="00EA41E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5D6D"/>
    <w:rsid w:val="00EA5DCB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36B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31"/>
    <w:rsid w:val="00EB1D5A"/>
    <w:rsid w:val="00EB1F2D"/>
    <w:rsid w:val="00EB1FD4"/>
    <w:rsid w:val="00EB20F3"/>
    <w:rsid w:val="00EB22BB"/>
    <w:rsid w:val="00EB27FB"/>
    <w:rsid w:val="00EB2927"/>
    <w:rsid w:val="00EB36BA"/>
    <w:rsid w:val="00EB38FC"/>
    <w:rsid w:val="00EB3B94"/>
    <w:rsid w:val="00EB3E18"/>
    <w:rsid w:val="00EB3E7C"/>
    <w:rsid w:val="00EB3F62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314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2ED"/>
    <w:rsid w:val="00EB749A"/>
    <w:rsid w:val="00EB7562"/>
    <w:rsid w:val="00EB75B3"/>
    <w:rsid w:val="00EB7A58"/>
    <w:rsid w:val="00EB7A9C"/>
    <w:rsid w:val="00EB7F24"/>
    <w:rsid w:val="00EB7FAD"/>
    <w:rsid w:val="00EB7FC6"/>
    <w:rsid w:val="00EC0024"/>
    <w:rsid w:val="00EC0095"/>
    <w:rsid w:val="00EC0366"/>
    <w:rsid w:val="00EC036D"/>
    <w:rsid w:val="00EC0761"/>
    <w:rsid w:val="00EC083D"/>
    <w:rsid w:val="00EC08AD"/>
    <w:rsid w:val="00EC08F6"/>
    <w:rsid w:val="00EC08FB"/>
    <w:rsid w:val="00EC0B81"/>
    <w:rsid w:val="00EC115D"/>
    <w:rsid w:val="00EC1269"/>
    <w:rsid w:val="00EC1367"/>
    <w:rsid w:val="00EC16C1"/>
    <w:rsid w:val="00EC16C2"/>
    <w:rsid w:val="00EC18D8"/>
    <w:rsid w:val="00EC1B08"/>
    <w:rsid w:val="00EC1B38"/>
    <w:rsid w:val="00EC20F1"/>
    <w:rsid w:val="00EC21C8"/>
    <w:rsid w:val="00EC2328"/>
    <w:rsid w:val="00EC23F6"/>
    <w:rsid w:val="00EC2620"/>
    <w:rsid w:val="00EC276F"/>
    <w:rsid w:val="00EC277B"/>
    <w:rsid w:val="00EC2883"/>
    <w:rsid w:val="00EC28A2"/>
    <w:rsid w:val="00EC298E"/>
    <w:rsid w:val="00EC2CAD"/>
    <w:rsid w:val="00EC2F70"/>
    <w:rsid w:val="00EC3206"/>
    <w:rsid w:val="00EC3591"/>
    <w:rsid w:val="00EC35C4"/>
    <w:rsid w:val="00EC3662"/>
    <w:rsid w:val="00EC386A"/>
    <w:rsid w:val="00EC3B28"/>
    <w:rsid w:val="00EC3B91"/>
    <w:rsid w:val="00EC3BF7"/>
    <w:rsid w:val="00EC3DBC"/>
    <w:rsid w:val="00EC3DEB"/>
    <w:rsid w:val="00EC3E30"/>
    <w:rsid w:val="00EC3F1F"/>
    <w:rsid w:val="00EC41D8"/>
    <w:rsid w:val="00EC4450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966"/>
    <w:rsid w:val="00EC5A32"/>
    <w:rsid w:val="00EC5C56"/>
    <w:rsid w:val="00EC5C8A"/>
    <w:rsid w:val="00EC5DBA"/>
    <w:rsid w:val="00EC5FB1"/>
    <w:rsid w:val="00EC62E2"/>
    <w:rsid w:val="00EC6350"/>
    <w:rsid w:val="00EC6585"/>
    <w:rsid w:val="00EC67BD"/>
    <w:rsid w:val="00EC69DE"/>
    <w:rsid w:val="00EC69EB"/>
    <w:rsid w:val="00EC69EE"/>
    <w:rsid w:val="00EC6CC7"/>
    <w:rsid w:val="00EC6F69"/>
    <w:rsid w:val="00EC7514"/>
    <w:rsid w:val="00EC7596"/>
    <w:rsid w:val="00EC75CF"/>
    <w:rsid w:val="00EC7699"/>
    <w:rsid w:val="00EC7769"/>
    <w:rsid w:val="00EC797B"/>
    <w:rsid w:val="00EC7B48"/>
    <w:rsid w:val="00EC7B8C"/>
    <w:rsid w:val="00EC7CBF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8AE"/>
    <w:rsid w:val="00ED1984"/>
    <w:rsid w:val="00ED1BBA"/>
    <w:rsid w:val="00ED1BC1"/>
    <w:rsid w:val="00ED1CE0"/>
    <w:rsid w:val="00ED1D0B"/>
    <w:rsid w:val="00ED1D9C"/>
    <w:rsid w:val="00ED1EC3"/>
    <w:rsid w:val="00ED22B7"/>
    <w:rsid w:val="00ED235F"/>
    <w:rsid w:val="00ED2483"/>
    <w:rsid w:val="00ED24A1"/>
    <w:rsid w:val="00ED2614"/>
    <w:rsid w:val="00ED26E4"/>
    <w:rsid w:val="00ED2A51"/>
    <w:rsid w:val="00ED2A5C"/>
    <w:rsid w:val="00ED2C1D"/>
    <w:rsid w:val="00ED2D34"/>
    <w:rsid w:val="00ED2D47"/>
    <w:rsid w:val="00ED3014"/>
    <w:rsid w:val="00ED398E"/>
    <w:rsid w:val="00ED3ADE"/>
    <w:rsid w:val="00ED3B31"/>
    <w:rsid w:val="00ED3B42"/>
    <w:rsid w:val="00ED3B47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CF5"/>
    <w:rsid w:val="00ED4DA1"/>
    <w:rsid w:val="00ED4E20"/>
    <w:rsid w:val="00ED4EB7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2E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178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1E41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2"/>
    <w:rsid w:val="00EE4319"/>
    <w:rsid w:val="00EE4698"/>
    <w:rsid w:val="00EE46EA"/>
    <w:rsid w:val="00EE480D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CB"/>
    <w:rsid w:val="00EE5CF2"/>
    <w:rsid w:val="00EE5DFF"/>
    <w:rsid w:val="00EE5ECA"/>
    <w:rsid w:val="00EE6127"/>
    <w:rsid w:val="00EE62C1"/>
    <w:rsid w:val="00EE6693"/>
    <w:rsid w:val="00EE6754"/>
    <w:rsid w:val="00EE6985"/>
    <w:rsid w:val="00EE69CA"/>
    <w:rsid w:val="00EE69D5"/>
    <w:rsid w:val="00EE6C0E"/>
    <w:rsid w:val="00EE6C73"/>
    <w:rsid w:val="00EE6CD4"/>
    <w:rsid w:val="00EE6FC9"/>
    <w:rsid w:val="00EE7225"/>
    <w:rsid w:val="00EE77BF"/>
    <w:rsid w:val="00EE7931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A0F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415"/>
    <w:rsid w:val="00EF5875"/>
    <w:rsid w:val="00EF5DB8"/>
    <w:rsid w:val="00EF5E3F"/>
    <w:rsid w:val="00EF6171"/>
    <w:rsid w:val="00EF6459"/>
    <w:rsid w:val="00EF6683"/>
    <w:rsid w:val="00EF687E"/>
    <w:rsid w:val="00EF6902"/>
    <w:rsid w:val="00EF693F"/>
    <w:rsid w:val="00EF6998"/>
    <w:rsid w:val="00EF6A98"/>
    <w:rsid w:val="00EF6B2A"/>
    <w:rsid w:val="00EF6C2F"/>
    <w:rsid w:val="00EF6C73"/>
    <w:rsid w:val="00EF6F8C"/>
    <w:rsid w:val="00EF720D"/>
    <w:rsid w:val="00EF7247"/>
    <w:rsid w:val="00EF7654"/>
    <w:rsid w:val="00EF78DD"/>
    <w:rsid w:val="00EF7BDC"/>
    <w:rsid w:val="00EF7DEB"/>
    <w:rsid w:val="00EF7E07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2CE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E1F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EA2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8D"/>
    <w:rsid w:val="00F06298"/>
    <w:rsid w:val="00F066A8"/>
    <w:rsid w:val="00F06AA3"/>
    <w:rsid w:val="00F06BB5"/>
    <w:rsid w:val="00F0728A"/>
    <w:rsid w:val="00F073DE"/>
    <w:rsid w:val="00F074B5"/>
    <w:rsid w:val="00F075D0"/>
    <w:rsid w:val="00F076C8"/>
    <w:rsid w:val="00F076E7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C15"/>
    <w:rsid w:val="00F12D4E"/>
    <w:rsid w:val="00F12E4F"/>
    <w:rsid w:val="00F1300B"/>
    <w:rsid w:val="00F130BF"/>
    <w:rsid w:val="00F13260"/>
    <w:rsid w:val="00F13334"/>
    <w:rsid w:val="00F1347F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9A5"/>
    <w:rsid w:val="00F14A1F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4E1"/>
    <w:rsid w:val="00F176DE"/>
    <w:rsid w:val="00F1785B"/>
    <w:rsid w:val="00F17A8B"/>
    <w:rsid w:val="00F17BF0"/>
    <w:rsid w:val="00F17CF2"/>
    <w:rsid w:val="00F200DF"/>
    <w:rsid w:val="00F20162"/>
    <w:rsid w:val="00F2016C"/>
    <w:rsid w:val="00F201C7"/>
    <w:rsid w:val="00F201C9"/>
    <w:rsid w:val="00F202BB"/>
    <w:rsid w:val="00F2073B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AF0"/>
    <w:rsid w:val="00F25C3C"/>
    <w:rsid w:val="00F25CE5"/>
    <w:rsid w:val="00F25F8A"/>
    <w:rsid w:val="00F26286"/>
    <w:rsid w:val="00F262F3"/>
    <w:rsid w:val="00F26342"/>
    <w:rsid w:val="00F26A4A"/>
    <w:rsid w:val="00F26AEF"/>
    <w:rsid w:val="00F272CC"/>
    <w:rsid w:val="00F2739F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279"/>
    <w:rsid w:val="00F33311"/>
    <w:rsid w:val="00F33349"/>
    <w:rsid w:val="00F336A7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08"/>
    <w:rsid w:val="00F355A7"/>
    <w:rsid w:val="00F355B1"/>
    <w:rsid w:val="00F355B5"/>
    <w:rsid w:val="00F35607"/>
    <w:rsid w:val="00F35854"/>
    <w:rsid w:val="00F3591F"/>
    <w:rsid w:val="00F35A96"/>
    <w:rsid w:val="00F35B83"/>
    <w:rsid w:val="00F35B98"/>
    <w:rsid w:val="00F35B9B"/>
    <w:rsid w:val="00F35BA6"/>
    <w:rsid w:val="00F35BFF"/>
    <w:rsid w:val="00F35D71"/>
    <w:rsid w:val="00F35E2B"/>
    <w:rsid w:val="00F35E3D"/>
    <w:rsid w:val="00F3607B"/>
    <w:rsid w:val="00F362B6"/>
    <w:rsid w:val="00F363DE"/>
    <w:rsid w:val="00F364DB"/>
    <w:rsid w:val="00F36904"/>
    <w:rsid w:val="00F36AFF"/>
    <w:rsid w:val="00F36CC9"/>
    <w:rsid w:val="00F36D52"/>
    <w:rsid w:val="00F36EDC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B"/>
    <w:rsid w:val="00F40E0F"/>
    <w:rsid w:val="00F40E83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064"/>
    <w:rsid w:val="00F43363"/>
    <w:rsid w:val="00F43407"/>
    <w:rsid w:val="00F43467"/>
    <w:rsid w:val="00F43628"/>
    <w:rsid w:val="00F43717"/>
    <w:rsid w:val="00F437FB"/>
    <w:rsid w:val="00F4380B"/>
    <w:rsid w:val="00F4387F"/>
    <w:rsid w:val="00F43A28"/>
    <w:rsid w:val="00F43B11"/>
    <w:rsid w:val="00F43BAD"/>
    <w:rsid w:val="00F44102"/>
    <w:rsid w:val="00F444B7"/>
    <w:rsid w:val="00F4476F"/>
    <w:rsid w:val="00F447CE"/>
    <w:rsid w:val="00F44837"/>
    <w:rsid w:val="00F44C24"/>
    <w:rsid w:val="00F44DAC"/>
    <w:rsid w:val="00F44E41"/>
    <w:rsid w:val="00F45165"/>
    <w:rsid w:val="00F4530C"/>
    <w:rsid w:val="00F4535E"/>
    <w:rsid w:val="00F4548A"/>
    <w:rsid w:val="00F454BF"/>
    <w:rsid w:val="00F455A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7E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18"/>
    <w:rsid w:val="00F506A5"/>
    <w:rsid w:val="00F50766"/>
    <w:rsid w:val="00F507DA"/>
    <w:rsid w:val="00F5082E"/>
    <w:rsid w:val="00F50946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03E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16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6D8"/>
    <w:rsid w:val="00F55B1F"/>
    <w:rsid w:val="00F55D2E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02E"/>
    <w:rsid w:val="00F5712A"/>
    <w:rsid w:val="00F571E2"/>
    <w:rsid w:val="00F571EA"/>
    <w:rsid w:val="00F57309"/>
    <w:rsid w:val="00F57317"/>
    <w:rsid w:val="00F575BD"/>
    <w:rsid w:val="00F57628"/>
    <w:rsid w:val="00F57C98"/>
    <w:rsid w:val="00F57D73"/>
    <w:rsid w:val="00F60020"/>
    <w:rsid w:val="00F604AB"/>
    <w:rsid w:val="00F6059F"/>
    <w:rsid w:val="00F60919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C5"/>
    <w:rsid w:val="00F6281E"/>
    <w:rsid w:val="00F62850"/>
    <w:rsid w:val="00F628E6"/>
    <w:rsid w:val="00F62AD7"/>
    <w:rsid w:val="00F62C51"/>
    <w:rsid w:val="00F62E25"/>
    <w:rsid w:val="00F62E40"/>
    <w:rsid w:val="00F62E60"/>
    <w:rsid w:val="00F63028"/>
    <w:rsid w:val="00F6308C"/>
    <w:rsid w:val="00F63734"/>
    <w:rsid w:val="00F63A65"/>
    <w:rsid w:val="00F63BE0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AB1"/>
    <w:rsid w:val="00F65B27"/>
    <w:rsid w:val="00F660A7"/>
    <w:rsid w:val="00F66286"/>
    <w:rsid w:val="00F66365"/>
    <w:rsid w:val="00F663DB"/>
    <w:rsid w:val="00F663FD"/>
    <w:rsid w:val="00F664A2"/>
    <w:rsid w:val="00F66540"/>
    <w:rsid w:val="00F6658D"/>
    <w:rsid w:val="00F6670F"/>
    <w:rsid w:val="00F66987"/>
    <w:rsid w:val="00F66A82"/>
    <w:rsid w:val="00F66B78"/>
    <w:rsid w:val="00F66C9C"/>
    <w:rsid w:val="00F671A6"/>
    <w:rsid w:val="00F67208"/>
    <w:rsid w:val="00F67219"/>
    <w:rsid w:val="00F67304"/>
    <w:rsid w:val="00F673C5"/>
    <w:rsid w:val="00F67504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209"/>
    <w:rsid w:val="00F713C1"/>
    <w:rsid w:val="00F7154F"/>
    <w:rsid w:val="00F71612"/>
    <w:rsid w:val="00F7176A"/>
    <w:rsid w:val="00F7177E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BE4"/>
    <w:rsid w:val="00F72C91"/>
    <w:rsid w:val="00F72C9C"/>
    <w:rsid w:val="00F72EA8"/>
    <w:rsid w:val="00F72F58"/>
    <w:rsid w:val="00F72F62"/>
    <w:rsid w:val="00F72FDA"/>
    <w:rsid w:val="00F7339E"/>
    <w:rsid w:val="00F73585"/>
    <w:rsid w:val="00F735F7"/>
    <w:rsid w:val="00F736C1"/>
    <w:rsid w:val="00F736F0"/>
    <w:rsid w:val="00F73753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50BD"/>
    <w:rsid w:val="00F7515F"/>
    <w:rsid w:val="00F75275"/>
    <w:rsid w:val="00F755B4"/>
    <w:rsid w:val="00F756FF"/>
    <w:rsid w:val="00F757E6"/>
    <w:rsid w:val="00F759CF"/>
    <w:rsid w:val="00F75AD0"/>
    <w:rsid w:val="00F75E96"/>
    <w:rsid w:val="00F76119"/>
    <w:rsid w:val="00F761B9"/>
    <w:rsid w:val="00F7634E"/>
    <w:rsid w:val="00F765E2"/>
    <w:rsid w:val="00F768F5"/>
    <w:rsid w:val="00F76A58"/>
    <w:rsid w:val="00F76E12"/>
    <w:rsid w:val="00F771C5"/>
    <w:rsid w:val="00F775CD"/>
    <w:rsid w:val="00F77724"/>
    <w:rsid w:val="00F779DE"/>
    <w:rsid w:val="00F77A5B"/>
    <w:rsid w:val="00F77A9D"/>
    <w:rsid w:val="00F77B6F"/>
    <w:rsid w:val="00F77E29"/>
    <w:rsid w:val="00F77E87"/>
    <w:rsid w:val="00F808A9"/>
    <w:rsid w:val="00F808D5"/>
    <w:rsid w:val="00F80B75"/>
    <w:rsid w:val="00F80C73"/>
    <w:rsid w:val="00F80E5D"/>
    <w:rsid w:val="00F81301"/>
    <w:rsid w:val="00F8130B"/>
    <w:rsid w:val="00F813CA"/>
    <w:rsid w:val="00F81481"/>
    <w:rsid w:val="00F8151E"/>
    <w:rsid w:val="00F815B8"/>
    <w:rsid w:val="00F81B12"/>
    <w:rsid w:val="00F81C40"/>
    <w:rsid w:val="00F81C52"/>
    <w:rsid w:val="00F81CCF"/>
    <w:rsid w:val="00F81CDE"/>
    <w:rsid w:val="00F81D60"/>
    <w:rsid w:val="00F81E34"/>
    <w:rsid w:val="00F81E5D"/>
    <w:rsid w:val="00F81E7B"/>
    <w:rsid w:val="00F820B4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CED"/>
    <w:rsid w:val="00F84D69"/>
    <w:rsid w:val="00F850FA"/>
    <w:rsid w:val="00F8540A"/>
    <w:rsid w:val="00F85451"/>
    <w:rsid w:val="00F8545C"/>
    <w:rsid w:val="00F85596"/>
    <w:rsid w:val="00F855A4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DD5"/>
    <w:rsid w:val="00F85F32"/>
    <w:rsid w:val="00F8612E"/>
    <w:rsid w:val="00F864EF"/>
    <w:rsid w:val="00F86A19"/>
    <w:rsid w:val="00F86A9C"/>
    <w:rsid w:val="00F86B20"/>
    <w:rsid w:val="00F86DC1"/>
    <w:rsid w:val="00F86E6C"/>
    <w:rsid w:val="00F86F78"/>
    <w:rsid w:val="00F86FD8"/>
    <w:rsid w:val="00F87044"/>
    <w:rsid w:val="00F87230"/>
    <w:rsid w:val="00F87648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59E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58"/>
    <w:rsid w:val="00F90FB4"/>
    <w:rsid w:val="00F912EC"/>
    <w:rsid w:val="00F9133D"/>
    <w:rsid w:val="00F913F4"/>
    <w:rsid w:val="00F9148B"/>
    <w:rsid w:val="00F914AF"/>
    <w:rsid w:val="00F91656"/>
    <w:rsid w:val="00F9188F"/>
    <w:rsid w:val="00F9195E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56"/>
    <w:rsid w:val="00F933A4"/>
    <w:rsid w:val="00F93502"/>
    <w:rsid w:val="00F9372B"/>
    <w:rsid w:val="00F937AF"/>
    <w:rsid w:val="00F938D9"/>
    <w:rsid w:val="00F93943"/>
    <w:rsid w:val="00F93987"/>
    <w:rsid w:val="00F93B89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487"/>
    <w:rsid w:val="00F954B0"/>
    <w:rsid w:val="00F9558E"/>
    <w:rsid w:val="00F955E6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82E"/>
    <w:rsid w:val="00F96DF4"/>
    <w:rsid w:val="00F96F58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505"/>
    <w:rsid w:val="00FA1604"/>
    <w:rsid w:val="00FA1A87"/>
    <w:rsid w:val="00FA1C8E"/>
    <w:rsid w:val="00FA1CD1"/>
    <w:rsid w:val="00FA1DBE"/>
    <w:rsid w:val="00FA1E14"/>
    <w:rsid w:val="00FA1F21"/>
    <w:rsid w:val="00FA1F88"/>
    <w:rsid w:val="00FA1FC7"/>
    <w:rsid w:val="00FA2700"/>
    <w:rsid w:val="00FA27FE"/>
    <w:rsid w:val="00FA29C1"/>
    <w:rsid w:val="00FA2B17"/>
    <w:rsid w:val="00FA2B23"/>
    <w:rsid w:val="00FA2D1F"/>
    <w:rsid w:val="00FA2DFA"/>
    <w:rsid w:val="00FA30BD"/>
    <w:rsid w:val="00FA36C6"/>
    <w:rsid w:val="00FA3769"/>
    <w:rsid w:val="00FA38E3"/>
    <w:rsid w:val="00FA3937"/>
    <w:rsid w:val="00FA39C0"/>
    <w:rsid w:val="00FA3AAE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2FE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AC0"/>
    <w:rsid w:val="00FA7B7E"/>
    <w:rsid w:val="00FA7FD1"/>
    <w:rsid w:val="00FA7FDB"/>
    <w:rsid w:val="00FB0152"/>
    <w:rsid w:val="00FB0494"/>
    <w:rsid w:val="00FB04F3"/>
    <w:rsid w:val="00FB0533"/>
    <w:rsid w:val="00FB05CE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29C3"/>
    <w:rsid w:val="00FB39BD"/>
    <w:rsid w:val="00FB39FB"/>
    <w:rsid w:val="00FB3B13"/>
    <w:rsid w:val="00FB3D4A"/>
    <w:rsid w:val="00FB42FE"/>
    <w:rsid w:val="00FB44A7"/>
    <w:rsid w:val="00FB44E3"/>
    <w:rsid w:val="00FB45FB"/>
    <w:rsid w:val="00FB4676"/>
    <w:rsid w:val="00FB473E"/>
    <w:rsid w:val="00FB4744"/>
    <w:rsid w:val="00FB4A6D"/>
    <w:rsid w:val="00FB4B2F"/>
    <w:rsid w:val="00FB4CA9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B4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0D2"/>
    <w:rsid w:val="00FC03FC"/>
    <w:rsid w:val="00FC0591"/>
    <w:rsid w:val="00FC0597"/>
    <w:rsid w:val="00FC0609"/>
    <w:rsid w:val="00FC06CE"/>
    <w:rsid w:val="00FC0777"/>
    <w:rsid w:val="00FC07E1"/>
    <w:rsid w:val="00FC08A1"/>
    <w:rsid w:val="00FC0975"/>
    <w:rsid w:val="00FC0BB1"/>
    <w:rsid w:val="00FC0D1D"/>
    <w:rsid w:val="00FC1040"/>
    <w:rsid w:val="00FC111F"/>
    <w:rsid w:val="00FC1162"/>
    <w:rsid w:val="00FC11E9"/>
    <w:rsid w:val="00FC1864"/>
    <w:rsid w:val="00FC18A9"/>
    <w:rsid w:val="00FC18CD"/>
    <w:rsid w:val="00FC1DEA"/>
    <w:rsid w:val="00FC1ECE"/>
    <w:rsid w:val="00FC2302"/>
    <w:rsid w:val="00FC2638"/>
    <w:rsid w:val="00FC26A8"/>
    <w:rsid w:val="00FC26CF"/>
    <w:rsid w:val="00FC276F"/>
    <w:rsid w:val="00FC2796"/>
    <w:rsid w:val="00FC280C"/>
    <w:rsid w:val="00FC297F"/>
    <w:rsid w:val="00FC2DB5"/>
    <w:rsid w:val="00FC2DE8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C6C"/>
    <w:rsid w:val="00FC5F1F"/>
    <w:rsid w:val="00FC5F7D"/>
    <w:rsid w:val="00FC60E0"/>
    <w:rsid w:val="00FC61AF"/>
    <w:rsid w:val="00FC6218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1E74"/>
    <w:rsid w:val="00FD2212"/>
    <w:rsid w:val="00FD2269"/>
    <w:rsid w:val="00FD22DF"/>
    <w:rsid w:val="00FD2399"/>
    <w:rsid w:val="00FD243C"/>
    <w:rsid w:val="00FD289A"/>
    <w:rsid w:val="00FD2CBB"/>
    <w:rsid w:val="00FD305C"/>
    <w:rsid w:val="00FD31B3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AF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CB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611"/>
    <w:rsid w:val="00FE187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8D3"/>
    <w:rsid w:val="00FE3E8F"/>
    <w:rsid w:val="00FE42A9"/>
    <w:rsid w:val="00FE437F"/>
    <w:rsid w:val="00FE43C6"/>
    <w:rsid w:val="00FE4814"/>
    <w:rsid w:val="00FE48C5"/>
    <w:rsid w:val="00FE4CDF"/>
    <w:rsid w:val="00FE4E56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988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36"/>
    <w:rsid w:val="00FF2F6E"/>
    <w:rsid w:val="00FF3135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373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1F"/>
    <w:rsid w:val="00FF686B"/>
    <w:rsid w:val="00FF6995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F4DCAE8E-13C7-4714-9310-7448A4A0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26EE6-B14A-47C3-B9DB-4F152B53D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696</TotalTime>
  <Pages>14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Manita, Naphawan</dc:creator>
  <cp:keywords/>
  <dc:description/>
  <cp:lastModifiedBy>Manita, Naphawan</cp:lastModifiedBy>
  <cp:revision>161</cp:revision>
  <cp:lastPrinted>2025-11-04T09:49:00Z</cp:lastPrinted>
  <dcterms:created xsi:type="dcterms:W3CDTF">2025-10-23T16:34:00Z</dcterms:created>
  <dcterms:modified xsi:type="dcterms:W3CDTF">2025-11-07T10:48:00Z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0fac6e1afb8090b2dd041be52ef593db97aa4b2293c29c79aa9312ee094cbdca</vt:lpwstr>
  </property>
  <property fmtid="{D5CDD505-2E9C-101B-9397-08002B2CF9AE}" pid="4" name="MediaServiceImageTags">
    <vt:lpwstr/>
  </property>
</Properties>
</file>