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3AE4A" w14:textId="77777777" w:rsidR="003D7A73" w:rsidRDefault="003D7A73" w:rsidP="00300D6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683FD9C" w14:textId="77777777" w:rsidR="003D7A73" w:rsidRDefault="003D7A73" w:rsidP="00300D6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DBEDFBC" w14:textId="5AA21171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/>
          <w:sz w:val="52"/>
          <w:szCs w:val="52"/>
        </w:rPr>
        <w:t xml:space="preserve"> </w:t>
      </w:r>
      <w:r w:rsidRPr="000A06B1">
        <w:rPr>
          <w:rFonts w:ascii="Angsana New" w:hAnsi="Angsana New" w:cs="Angsana New"/>
          <w:sz w:val="52"/>
          <w:szCs w:val="52"/>
          <w:cs/>
        </w:rPr>
        <w:t xml:space="preserve">กรุ๊ป จำกัด </w:t>
      </w:r>
      <w:r w:rsidRPr="000A06B1">
        <w:rPr>
          <w:rFonts w:ascii="Angsana New" w:hAnsi="Angsana New" w:cs="Angsana New"/>
          <w:sz w:val="52"/>
          <w:szCs w:val="52"/>
        </w:rPr>
        <w:t>(</w:t>
      </w:r>
      <w:r w:rsidRPr="000A06B1">
        <w:rPr>
          <w:rFonts w:ascii="Angsana New" w:hAnsi="Angsana New" w:cs="Angsana New"/>
          <w:sz w:val="52"/>
          <w:szCs w:val="52"/>
          <w:cs/>
        </w:rPr>
        <w:t>มหาชน</w:t>
      </w:r>
      <w:r w:rsidRPr="000A06B1">
        <w:rPr>
          <w:rFonts w:ascii="Angsana New" w:hAnsi="Angsana New" w:cs="Angsana New"/>
          <w:sz w:val="52"/>
          <w:szCs w:val="52"/>
        </w:rPr>
        <w:t xml:space="preserve">) </w:t>
      </w:r>
      <w:r w:rsidRPr="000A06B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E9A0A09" w14:textId="77777777" w:rsidR="00300D6F" w:rsidRPr="001B7F2B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2E3C76" w14:textId="77777777" w:rsidR="00373A23" w:rsidRPr="001B7F2B" w:rsidRDefault="00373A23" w:rsidP="00373A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006DA1E" w14:textId="2AF771C8" w:rsidR="00DF5DF4" w:rsidRPr="001B7F2B" w:rsidRDefault="00DF5DF4" w:rsidP="00DF5D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งวดสามเดือนและเก้า</w:t>
      </w: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492DC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8</w:t>
      </w:r>
    </w:p>
    <w:p w14:paraId="425306B4" w14:textId="77777777" w:rsidR="00373A23" w:rsidRPr="004D6A47" w:rsidRDefault="00373A23" w:rsidP="00373A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350129" w14:textId="77777777" w:rsidR="00373A23" w:rsidRPr="00745AAA" w:rsidRDefault="00373A23" w:rsidP="00373A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E414149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725EAB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300D6F" w:rsidRPr="000A06B1" w:rsidSect="00684F72">
          <w:headerReference w:type="even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05ECE4F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0A06B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1DB0E0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E1744BD" w14:textId="77777777" w:rsidR="00300D6F" w:rsidRPr="001B7F2B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ราช กรุ๊ป จำกัด (มหาชน)</w:t>
      </w:r>
    </w:p>
    <w:p w14:paraId="2DB4C574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D8C2874" w14:textId="71FBDA45" w:rsidR="00DF5DF4" w:rsidRPr="001B7F2B" w:rsidRDefault="00DF5DF4" w:rsidP="00DF5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ณ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1B7F2B">
        <w:rPr>
          <w:rFonts w:ascii="Angsana New" w:hAnsi="Angsana New"/>
          <w:sz w:val="30"/>
          <w:szCs w:val="30"/>
          <w:cs/>
        </w:rPr>
        <w:t xml:space="preserve"> </w:t>
      </w:r>
      <w:r w:rsidRPr="00492DC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งบกำไร</w:t>
      </w:r>
      <w:r w:rsidRPr="001B7F2B">
        <w:rPr>
          <w:rFonts w:ascii="Angsana New" w:hAnsi="Angsana New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สำหรับงวดสามเดือนและเก้าเดือนสิ้นสุดวันที่ </w:t>
      </w:r>
      <w:r>
        <w:rPr>
          <w:rFonts w:ascii="Angsana New" w:hAnsi="Angsana New"/>
          <w:spacing w:val="2"/>
          <w:sz w:val="30"/>
          <w:szCs w:val="30"/>
        </w:rPr>
        <w:t xml:space="preserve">30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pacing w:val="2"/>
          <w:sz w:val="30"/>
          <w:szCs w:val="30"/>
        </w:rPr>
        <w:t>256</w:t>
      </w:r>
      <w:r>
        <w:rPr>
          <w:rFonts w:ascii="Angsana New" w:hAnsi="Angsana New" w:hint="cs"/>
          <w:spacing w:val="2"/>
          <w:sz w:val="30"/>
          <w:szCs w:val="30"/>
          <w:cs/>
        </w:rPr>
        <w:t>8</w:t>
      </w:r>
      <w:r w:rsidRPr="001B7F2B">
        <w:rPr>
          <w:rFonts w:ascii="Angsana New" w:hAnsi="Angsana New"/>
          <w:spacing w:val="2"/>
          <w:sz w:val="30"/>
          <w:szCs w:val="30"/>
        </w:rPr>
        <w:t xml:space="preserve"> </w:t>
      </w:r>
      <w:r w:rsidRPr="001B7F2B">
        <w:rPr>
          <w:rFonts w:ascii="Angsana New" w:hAnsi="Angsana New"/>
          <w:spacing w:val="2"/>
          <w:sz w:val="30"/>
          <w:szCs w:val="30"/>
          <w:cs/>
        </w:rPr>
        <w:t>งบการ</w:t>
      </w:r>
      <w:r w:rsidRPr="001B7F2B">
        <w:rPr>
          <w:rFonts w:ascii="Angsana New" w:hAnsi="Angsana New"/>
          <w:sz w:val="30"/>
          <w:szCs w:val="30"/>
          <w:cs/>
        </w:rPr>
        <w:t xml:space="preserve">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1B7F2B">
        <w:rPr>
          <w:rFonts w:ascii="Angsana New" w:hAnsi="Angsana New"/>
          <w:spacing w:val="-5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5"/>
          <w:sz w:val="30"/>
          <w:szCs w:val="30"/>
          <w:cs/>
        </w:rPr>
        <w:t>เก้า</w:t>
      </w:r>
      <w:r w:rsidRPr="001B7F2B">
        <w:rPr>
          <w:rFonts w:ascii="Angsana New" w:hAnsi="Angsana New"/>
          <w:spacing w:val="-5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-5"/>
          <w:sz w:val="30"/>
          <w:szCs w:val="30"/>
        </w:rPr>
        <w:t xml:space="preserve">30 </w:t>
      </w:r>
      <w:r>
        <w:rPr>
          <w:rFonts w:ascii="Angsana New" w:hAnsi="Angsana New" w:hint="cs"/>
          <w:spacing w:val="-5"/>
          <w:sz w:val="30"/>
          <w:szCs w:val="30"/>
          <w:cs/>
        </w:rPr>
        <w:t>กันยายน</w:t>
      </w:r>
      <w:r w:rsidRPr="001B7F2B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Pr="00492DC5">
        <w:rPr>
          <w:rFonts w:ascii="Angsana New" w:hAnsi="Angsana New"/>
          <w:spacing w:val="-5"/>
          <w:sz w:val="30"/>
          <w:szCs w:val="30"/>
        </w:rPr>
        <w:t>256</w:t>
      </w:r>
      <w:r>
        <w:rPr>
          <w:rFonts w:ascii="Angsana New" w:hAnsi="Angsana New" w:hint="cs"/>
          <w:spacing w:val="-5"/>
          <w:sz w:val="30"/>
          <w:szCs w:val="30"/>
          <w:cs/>
        </w:rPr>
        <w:t>8</w:t>
      </w:r>
      <w:r w:rsidRPr="001B7F2B">
        <w:rPr>
          <w:rFonts w:ascii="Angsana New" w:hAnsi="Angsana New"/>
          <w:spacing w:val="-5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1B7F2B">
        <w:rPr>
          <w:rFonts w:ascii="Angsana New" w:hAnsi="Angsana New"/>
          <w:sz w:val="30"/>
          <w:szCs w:val="30"/>
        </w:rPr>
        <w:t>(</w:t>
      </w:r>
      <w:r w:rsidRPr="001B7F2B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ราช กรุ๊ป จำกัด (มหาชน)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 ราช กรุ๊ป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จำกัด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(มหาชน) ตามลำดับ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92DC5">
        <w:rPr>
          <w:rFonts w:ascii="Angsana New" w:hAnsi="Angsana New"/>
          <w:sz w:val="30"/>
          <w:szCs w:val="30"/>
        </w:rPr>
        <w:t>34</w:t>
      </w:r>
      <w:r w:rsidRPr="001B7F2B">
        <w:rPr>
          <w:rFonts w:ascii="Angsana New" w:hAnsi="Angsana New"/>
          <w:sz w:val="30"/>
          <w:szCs w:val="30"/>
          <w:cs/>
        </w:rPr>
        <w:t xml:space="preserve"> เรื่อง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F32E11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3B0D68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27E1058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945D755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รหัส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A3AFF">
        <w:rPr>
          <w:rFonts w:ascii="Angsana New" w:hAnsi="Angsana New"/>
          <w:sz w:val="30"/>
          <w:szCs w:val="30"/>
        </w:rPr>
        <w:t>2410</w:t>
      </w:r>
      <w:r w:rsidRPr="001B7F2B">
        <w:rPr>
          <w:rFonts w:ascii="Angsana New" w:hAnsi="Angsana New"/>
          <w:sz w:val="30"/>
          <w:szCs w:val="30"/>
        </w:rPr>
        <w:t xml:space="preserve"> “</w:t>
      </w:r>
      <w:r w:rsidRPr="001B7F2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7F2B">
        <w:rPr>
          <w:rFonts w:ascii="Angsana New" w:hAnsi="Angsana New"/>
          <w:sz w:val="30"/>
          <w:szCs w:val="30"/>
        </w:rPr>
        <w:t>”</w:t>
      </w:r>
      <w:r w:rsidRPr="001B7F2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</w:rPr>
        <w:br/>
      </w:r>
      <w:r w:rsidRPr="001B7F2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62D023" w14:textId="77777777" w:rsidR="00300D6F" w:rsidRPr="001B02E9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4D7BD02" w14:textId="77777777" w:rsidR="00300D6F" w:rsidRPr="001B02E9" w:rsidRDefault="00300D6F" w:rsidP="00300D6F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300D6F" w:rsidRPr="001B02E9" w:rsidSect="00684F72"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737ADDF3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0EC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14:paraId="4BA1A684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37DFDE2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0EC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9E20EC">
        <w:rPr>
          <w:rFonts w:ascii="Angsana New" w:hAnsi="Angsana New" w:hint="cs"/>
          <w:sz w:val="30"/>
          <w:szCs w:val="30"/>
        </w:rPr>
        <w:br/>
      </w:r>
      <w:r w:rsidRPr="009E20EC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E20EC">
        <w:rPr>
          <w:rFonts w:ascii="Angsana New" w:hAnsi="Angsana New" w:hint="cs"/>
          <w:sz w:val="30"/>
          <w:szCs w:val="30"/>
        </w:rPr>
        <w:t>34</w:t>
      </w:r>
      <w:r w:rsidRPr="009E20E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E20EC">
        <w:rPr>
          <w:rFonts w:ascii="Angsana New" w:hAnsi="Angsana New" w:hint="cs"/>
          <w:sz w:val="30"/>
          <w:szCs w:val="30"/>
        </w:rPr>
        <w:t xml:space="preserve"> </w:t>
      </w:r>
      <w:r w:rsidRPr="009E20EC">
        <w:rPr>
          <w:rFonts w:ascii="Angsana New" w:hAnsi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6381781A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71F2A5A" w14:textId="77777777" w:rsidR="00300D6F" w:rsidRPr="001B02E9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A88042" w14:textId="770875D4" w:rsidR="00300D6F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9D4BFD" w14:textId="77777777" w:rsidR="00300D6F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4C9B6C" w14:textId="77777777" w:rsidR="003D7A73" w:rsidRPr="001B02E9" w:rsidRDefault="003D7A73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4D3B57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25EA70DE" w14:textId="081E2702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(</w:t>
      </w:r>
      <w:r w:rsidR="00B43E17">
        <w:rPr>
          <w:rFonts w:ascii="Angsana New" w:hAnsi="Angsana New" w:cs="Angsana New" w:hint="cs"/>
          <w:cs/>
        </w:rPr>
        <w:t>ณัฐพงศ์ ตันติจัตตานนท์</w:t>
      </w:r>
      <w:r w:rsidRPr="001B02E9">
        <w:rPr>
          <w:rFonts w:ascii="Angsana New" w:hAnsi="Angsana New" w:cs="Angsana New"/>
          <w:cs/>
        </w:rPr>
        <w:t>)</w:t>
      </w:r>
    </w:p>
    <w:p w14:paraId="2DF8BC95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ผู้สอบบัญชีรับอนุญาต</w:t>
      </w:r>
    </w:p>
    <w:p w14:paraId="3A6761FE" w14:textId="0E2E45E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1B02E9">
        <w:rPr>
          <w:rFonts w:ascii="Angsana New" w:hAnsi="Angsana New" w:cs="Angsana New"/>
          <w:cs/>
        </w:rPr>
        <w:t xml:space="preserve">เลขทะเบียน </w:t>
      </w:r>
      <w:r w:rsidR="00B43E17">
        <w:rPr>
          <w:rFonts w:ascii="Angsana New" w:hAnsi="Angsana New" w:cs="Angsana New"/>
          <w:lang w:val="en-US"/>
        </w:rPr>
        <w:t>8829</w:t>
      </w:r>
    </w:p>
    <w:p w14:paraId="2B271A27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16230B95" w14:textId="77777777" w:rsidR="00300D6F" w:rsidRPr="001B02E9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9801C8F" w14:textId="77777777" w:rsidR="00300D6F" w:rsidRPr="001B02E9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938ED4E" w14:textId="4DFCAF9D" w:rsidR="00373A23" w:rsidRPr="00016040" w:rsidRDefault="00743445" w:rsidP="00CD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CD0370" w:rsidRPr="00CD0370">
        <w:rPr>
          <w:rFonts w:ascii="Angsana New" w:hAnsi="Angsana New"/>
          <w:sz w:val="30"/>
          <w:szCs w:val="30"/>
        </w:rPr>
        <w:t xml:space="preserve"> </w:t>
      </w:r>
      <w:r w:rsidR="004A5E83">
        <w:rPr>
          <w:rFonts w:ascii="Angsana New" w:hAnsi="Angsana New" w:hint="cs"/>
          <w:sz w:val="30"/>
          <w:szCs w:val="30"/>
          <w:cs/>
        </w:rPr>
        <w:t>พฤศจิกายน</w:t>
      </w:r>
      <w:r w:rsidR="00CD0370" w:rsidRPr="00CD0370">
        <w:rPr>
          <w:rFonts w:ascii="Angsana New" w:hAnsi="Angsana New"/>
          <w:sz w:val="30"/>
          <w:szCs w:val="30"/>
          <w:cs/>
        </w:rPr>
        <w:t xml:space="preserve"> </w:t>
      </w:r>
      <w:r w:rsidR="00CD0370" w:rsidRPr="00CD0370">
        <w:rPr>
          <w:rFonts w:ascii="Angsana New" w:hAnsi="Angsana New"/>
          <w:sz w:val="30"/>
          <w:szCs w:val="30"/>
        </w:rPr>
        <w:t>256</w:t>
      </w:r>
      <w:r w:rsidR="004A5E83">
        <w:rPr>
          <w:rFonts w:ascii="Angsana New" w:hAnsi="Angsana New"/>
          <w:sz w:val="30"/>
          <w:szCs w:val="30"/>
        </w:rPr>
        <w:t>8</w:t>
      </w:r>
    </w:p>
    <w:sectPr w:rsidR="00373A23" w:rsidRPr="00016040" w:rsidSect="00684F72">
      <w:headerReference w:type="default" r:id="rId21"/>
      <w:pgSz w:w="11909" w:h="16834" w:code="9"/>
      <w:pgMar w:top="691" w:right="1152" w:bottom="576" w:left="1152" w:header="720" w:footer="720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58D40" w14:textId="77777777" w:rsidR="00210604" w:rsidRDefault="00210604" w:rsidP="004956B4">
      <w:r>
        <w:separator/>
      </w:r>
    </w:p>
  </w:endnote>
  <w:endnote w:type="continuationSeparator" w:id="0">
    <w:p w14:paraId="5F027C41" w14:textId="77777777" w:rsidR="00210604" w:rsidRDefault="0021060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A57C0" w14:textId="77777777" w:rsidR="00300D6F" w:rsidRDefault="00300D6F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</w:rPr>
      <w:fldChar w:fldCharType="end"/>
    </w:r>
  </w:p>
  <w:p w14:paraId="392527C8" w14:textId="77777777" w:rsidR="00300D6F" w:rsidRDefault="00300D6F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035E0" w14:textId="77777777" w:rsidR="00300D6F" w:rsidRPr="009702ED" w:rsidRDefault="00300D6F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1A3AFF">
      <w:rPr>
        <w:rStyle w:val="PageNumber"/>
        <w:rFonts w:ascii="Angsana New" w:hAnsi="Angsana New"/>
        <w:noProof/>
        <w:sz w:val="30"/>
        <w:szCs w:val="30"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C4FB5A8" w14:textId="7FA49DCC" w:rsidR="00300D6F" w:rsidRPr="009702ED" w:rsidRDefault="00300D6F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F2095F">
      <w:rPr>
        <w:rFonts w:ascii="Angsana New" w:hAnsi="Angsana New"/>
        <w:i/>
        <w:iCs/>
        <w:noProof/>
        <w:sz w:val="30"/>
        <w:szCs w:val="30"/>
      </w:rPr>
      <w:t>1702532_2025Dec_FSA_RATCH GROUP PUBLIC COMPANY LIMITED_09t_Q3_1.docx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11D15" w14:textId="77777777" w:rsidR="00300D6F" w:rsidRPr="00124EE3" w:rsidRDefault="00300D6F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7D7CC" w14:textId="77777777" w:rsidR="00300D6F" w:rsidRDefault="00300D6F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</w:rPr>
      <w:fldChar w:fldCharType="end"/>
    </w:r>
  </w:p>
  <w:p w14:paraId="173EA692" w14:textId="77777777" w:rsidR="00300D6F" w:rsidRDefault="00300D6F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05665" w14:textId="04F2627C" w:rsidR="00300D6F" w:rsidRPr="009702ED" w:rsidRDefault="0016192A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14:paraId="202F55CE" w14:textId="77777777" w:rsidR="00300D6F" w:rsidRPr="009702ED" w:rsidRDefault="00300D6F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A4BEE" w14:textId="77777777" w:rsidR="00300D6F" w:rsidRPr="00124EE3" w:rsidRDefault="00300D6F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5EF9C" w14:textId="77777777" w:rsidR="00210604" w:rsidRDefault="00210604" w:rsidP="004956B4">
      <w:r>
        <w:separator/>
      </w:r>
    </w:p>
  </w:footnote>
  <w:footnote w:type="continuationSeparator" w:id="0">
    <w:p w14:paraId="4213D025" w14:textId="77777777" w:rsidR="00210604" w:rsidRDefault="0021060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88F5B" w14:textId="77777777" w:rsidR="00300D6F" w:rsidRDefault="00300D6F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73207A16" w14:textId="77777777" w:rsidR="00300D6F" w:rsidRDefault="00300D6F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B0A3A" w14:textId="77777777" w:rsidR="00300D6F" w:rsidRPr="003D7A73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69340917" w14:textId="4C553D54" w:rsidR="00300D6F" w:rsidRPr="003D7A73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7D1EAEC8" w14:textId="1D2424BF" w:rsidR="00684F72" w:rsidRPr="003D7A73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0EA2710E" w14:textId="08D7EC5F" w:rsidR="00684F72" w:rsidRPr="003D7A73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5E93BA86" w14:textId="77777777" w:rsidR="00684F72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03F1B9FF" w14:textId="77777777" w:rsidR="003D7A73" w:rsidRDefault="003D7A73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1DC2EEB4" w14:textId="77777777" w:rsidR="003D7A73" w:rsidRDefault="003D7A73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3A8E3A85" w14:textId="77777777" w:rsidR="003D7A73" w:rsidRPr="003D7A73" w:rsidRDefault="003D7A73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C958B" w14:textId="77777777" w:rsidR="00300D6F" w:rsidRPr="003D40BB" w:rsidRDefault="00300D6F" w:rsidP="00CA0645">
    <w:pPr>
      <w:autoSpaceDE w:val="0"/>
      <w:autoSpaceDN w:val="0"/>
      <w:adjustRightInd w:val="0"/>
      <w:spacing w:line="240" w:lineRule="auto"/>
      <w:rPr>
        <w:rFonts w:asciiTheme="majorBidi" w:hAnsiTheme="majorBidi" w:cstheme="majorBidi"/>
        <w:sz w:val="30"/>
        <w:szCs w:val="30"/>
      </w:rPr>
    </w:pPr>
  </w:p>
  <w:p w14:paraId="1411B783" w14:textId="77777777" w:rsidR="00300D6F" w:rsidRPr="003D40BB" w:rsidRDefault="00300D6F" w:rsidP="00CA0645">
    <w:pPr>
      <w:pStyle w:val="Header"/>
      <w:rPr>
        <w:rFonts w:asciiTheme="majorBidi" w:hAnsiTheme="majorBidi" w:cstheme="majorBidi"/>
        <w:sz w:val="30"/>
        <w:szCs w:val="30"/>
      </w:rPr>
    </w:pPr>
  </w:p>
  <w:p w14:paraId="06B9D10B" w14:textId="77777777" w:rsidR="00300D6F" w:rsidRPr="003D40BB" w:rsidRDefault="00300D6F" w:rsidP="00CA0645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959BB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19B413F5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2C6E5A3F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2088FE3A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428DBAA8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523E92BA" w14:textId="2A132AB6" w:rsidR="00300D6F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3C5A44CF" w14:textId="6E0E97FB" w:rsidR="00684F72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40E96FC5" w14:textId="77777777" w:rsidR="00684F72" w:rsidRPr="00E56CB2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2E67B" w14:textId="724B0272" w:rsidR="00556DBA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2A9CCEB" w14:textId="072736CE" w:rsid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66E31BD" w14:textId="4C76DC47" w:rsid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6ED679D" w14:textId="77777777" w:rsidR="0016192A" w:rsidRP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BA716B7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10A17A6"/>
    <w:multiLevelType w:val="hybridMultilevel"/>
    <w:tmpl w:val="1AE2C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F60A98"/>
    <w:multiLevelType w:val="singleLevel"/>
    <w:tmpl w:val="BDC820C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39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436236">
    <w:abstractNumId w:val="6"/>
  </w:num>
  <w:num w:numId="2" w16cid:durableId="1086150213">
    <w:abstractNumId w:val="5"/>
  </w:num>
  <w:num w:numId="3" w16cid:durableId="53549428">
    <w:abstractNumId w:val="9"/>
  </w:num>
  <w:num w:numId="4" w16cid:durableId="1876428474">
    <w:abstractNumId w:val="7"/>
  </w:num>
  <w:num w:numId="5" w16cid:durableId="255098252">
    <w:abstractNumId w:val="8"/>
  </w:num>
  <w:num w:numId="6" w16cid:durableId="594480873">
    <w:abstractNumId w:val="3"/>
  </w:num>
  <w:num w:numId="7" w16cid:durableId="1653367043">
    <w:abstractNumId w:val="2"/>
  </w:num>
  <w:num w:numId="8" w16cid:durableId="573125722">
    <w:abstractNumId w:val="0"/>
  </w:num>
  <w:num w:numId="9" w16cid:durableId="1061367853">
    <w:abstractNumId w:val="1"/>
  </w:num>
  <w:num w:numId="10" w16cid:durableId="627122988">
    <w:abstractNumId w:val="4"/>
  </w:num>
  <w:num w:numId="11" w16cid:durableId="577372399">
    <w:abstractNumId w:val="22"/>
  </w:num>
  <w:num w:numId="12" w16cid:durableId="647826077">
    <w:abstractNumId w:val="18"/>
  </w:num>
  <w:num w:numId="13" w16cid:durableId="1851022401">
    <w:abstractNumId w:val="36"/>
  </w:num>
  <w:num w:numId="14" w16cid:durableId="181286400">
    <w:abstractNumId w:val="21"/>
  </w:num>
  <w:num w:numId="15" w16cid:durableId="1628584710">
    <w:abstractNumId w:val="23"/>
  </w:num>
  <w:num w:numId="16" w16cid:durableId="153037106">
    <w:abstractNumId w:val="41"/>
  </w:num>
  <w:num w:numId="17" w16cid:durableId="544023893">
    <w:abstractNumId w:val="42"/>
  </w:num>
  <w:num w:numId="18" w16cid:durableId="1960604579">
    <w:abstractNumId w:val="26"/>
  </w:num>
  <w:num w:numId="19" w16cid:durableId="495606549">
    <w:abstractNumId w:val="15"/>
  </w:num>
  <w:num w:numId="20" w16cid:durableId="471795874">
    <w:abstractNumId w:val="11"/>
  </w:num>
  <w:num w:numId="21" w16cid:durableId="2004432530">
    <w:abstractNumId w:val="13"/>
  </w:num>
  <w:num w:numId="22" w16cid:durableId="1666281206">
    <w:abstractNumId w:val="33"/>
  </w:num>
  <w:num w:numId="23" w16cid:durableId="2107117742">
    <w:abstractNumId w:val="30"/>
  </w:num>
  <w:num w:numId="24" w16cid:durableId="716979262">
    <w:abstractNumId w:val="17"/>
  </w:num>
  <w:num w:numId="25" w16cid:durableId="989208243">
    <w:abstractNumId w:val="44"/>
  </w:num>
  <w:num w:numId="26" w16cid:durableId="1128624319">
    <w:abstractNumId w:val="21"/>
  </w:num>
  <w:num w:numId="27" w16cid:durableId="1374305785">
    <w:abstractNumId w:val="35"/>
  </w:num>
  <w:num w:numId="28" w16cid:durableId="506865414">
    <w:abstractNumId w:val="40"/>
  </w:num>
  <w:num w:numId="29" w16cid:durableId="504907980">
    <w:abstractNumId w:val="31"/>
  </w:num>
  <w:num w:numId="30" w16cid:durableId="32509570">
    <w:abstractNumId w:val="34"/>
  </w:num>
  <w:num w:numId="31" w16cid:durableId="382103497">
    <w:abstractNumId w:val="27"/>
  </w:num>
  <w:num w:numId="32" w16cid:durableId="2038315622">
    <w:abstractNumId w:val="10"/>
  </w:num>
  <w:num w:numId="33" w16cid:durableId="1666087286">
    <w:abstractNumId w:val="43"/>
  </w:num>
  <w:num w:numId="34" w16cid:durableId="1336148846">
    <w:abstractNumId w:val="29"/>
  </w:num>
  <w:num w:numId="35" w16cid:durableId="1953516480">
    <w:abstractNumId w:val="12"/>
  </w:num>
  <w:num w:numId="36" w16cid:durableId="1226448447">
    <w:abstractNumId w:val="28"/>
  </w:num>
  <w:num w:numId="37" w16cid:durableId="2074693097">
    <w:abstractNumId w:val="19"/>
  </w:num>
  <w:num w:numId="38" w16cid:durableId="526137466">
    <w:abstractNumId w:val="14"/>
  </w:num>
  <w:num w:numId="39" w16cid:durableId="209153195">
    <w:abstractNumId w:val="39"/>
  </w:num>
  <w:num w:numId="40" w16cid:durableId="1617040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81750282">
    <w:abstractNumId w:val="20"/>
  </w:num>
  <w:num w:numId="42" w16cid:durableId="1251112883">
    <w:abstractNumId w:val="25"/>
  </w:num>
  <w:num w:numId="43" w16cid:durableId="1159805657">
    <w:abstractNumId w:val="37"/>
  </w:num>
  <w:num w:numId="44" w16cid:durableId="216092473">
    <w:abstractNumId w:val="32"/>
  </w:num>
  <w:num w:numId="45" w16cid:durableId="1485897910">
    <w:abstractNumId w:val="24"/>
  </w:num>
  <w:num w:numId="46" w16cid:durableId="1242713964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2EC7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9DF"/>
    <w:rsid w:val="00004D38"/>
    <w:rsid w:val="00004EE5"/>
    <w:rsid w:val="000050FD"/>
    <w:rsid w:val="000052FD"/>
    <w:rsid w:val="00005436"/>
    <w:rsid w:val="0000544C"/>
    <w:rsid w:val="00005554"/>
    <w:rsid w:val="000055DD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2FBF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3E4"/>
    <w:rsid w:val="0002277D"/>
    <w:rsid w:val="00022861"/>
    <w:rsid w:val="00022944"/>
    <w:rsid w:val="00022B7B"/>
    <w:rsid w:val="00022CCA"/>
    <w:rsid w:val="00022E65"/>
    <w:rsid w:val="00022F48"/>
    <w:rsid w:val="0002318D"/>
    <w:rsid w:val="00023541"/>
    <w:rsid w:val="000235BD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58"/>
    <w:rsid w:val="0002426A"/>
    <w:rsid w:val="0002428B"/>
    <w:rsid w:val="000242C9"/>
    <w:rsid w:val="000242F0"/>
    <w:rsid w:val="0002442B"/>
    <w:rsid w:val="0002455A"/>
    <w:rsid w:val="000246F2"/>
    <w:rsid w:val="00024960"/>
    <w:rsid w:val="00024B6C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41B"/>
    <w:rsid w:val="000265CC"/>
    <w:rsid w:val="000267CD"/>
    <w:rsid w:val="00026923"/>
    <w:rsid w:val="00026952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1D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3FCC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08B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2E6"/>
    <w:rsid w:val="00041576"/>
    <w:rsid w:val="0004162C"/>
    <w:rsid w:val="00041E41"/>
    <w:rsid w:val="00042059"/>
    <w:rsid w:val="0004263F"/>
    <w:rsid w:val="00042E2F"/>
    <w:rsid w:val="00042FE9"/>
    <w:rsid w:val="000431BB"/>
    <w:rsid w:val="00043297"/>
    <w:rsid w:val="00043334"/>
    <w:rsid w:val="000437D4"/>
    <w:rsid w:val="00043856"/>
    <w:rsid w:val="00043B82"/>
    <w:rsid w:val="00043F2F"/>
    <w:rsid w:val="00043FBA"/>
    <w:rsid w:val="00044312"/>
    <w:rsid w:val="000448C5"/>
    <w:rsid w:val="00044DC9"/>
    <w:rsid w:val="000458DE"/>
    <w:rsid w:val="00045BC5"/>
    <w:rsid w:val="00045F1F"/>
    <w:rsid w:val="00045F78"/>
    <w:rsid w:val="000463D7"/>
    <w:rsid w:val="000466C6"/>
    <w:rsid w:val="00046CB3"/>
    <w:rsid w:val="00046D0B"/>
    <w:rsid w:val="0004702B"/>
    <w:rsid w:val="0004709F"/>
    <w:rsid w:val="0004749A"/>
    <w:rsid w:val="000476B3"/>
    <w:rsid w:val="0004778F"/>
    <w:rsid w:val="000477EA"/>
    <w:rsid w:val="000479BE"/>
    <w:rsid w:val="00047C6D"/>
    <w:rsid w:val="00047CA3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10C"/>
    <w:rsid w:val="00052408"/>
    <w:rsid w:val="000525DD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6CA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2FD"/>
    <w:rsid w:val="00074301"/>
    <w:rsid w:val="000744FA"/>
    <w:rsid w:val="000748D0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2BD"/>
    <w:rsid w:val="00080577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2F55"/>
    <w:rsid w:val="000832F2"/>
    <w:rsid w:val="000834DF"/>
    <w:rsid w:val="0008356D"/>
    <w:rsid w:val="00083673"/>
    <w:rsid w:val="000838F4"/>
    <w:rsid w:val="00083D69"/>
    <w:rsid w:val="00083F7F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A5B"/>
    <w:rsid w:val="00087576"/>
    <w:rsid w:val="000877F1"/>
    <w:rsid w:val="00087832"/>
    <w:rsid w:val="000878A2"/>
    <w:rsid w:val="00087B4B"/>
    <w:rsid w:val="00087BCE"/>
    <w:rsid w:val="00087C6D"/>
    <w:rsid w:val="00087C9A"/>
    <w:rsid w:val="00087D46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47D"/>
    <w:rsid w:val="0009458D"/>
    <w:rsid w:val="00094891"/>
    <w:rsid w:val="00094A02"/>
    <w:rsid w:val="00094BDB"/>
    <w:rsid w:val="00094C20"/>
    <w:rsid w:val="00094E2C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63D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5F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7C3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20F"/>
    <w:rsid w:val="000B23AC"/>
    <w:rsid w:val="000B2485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4F6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C20"/>
    <w:rsid w:val="000C3E27"/>
    <w:rsid w:val="000C409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3D6"/>
    <w:rsid w:val="000D05B1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9F0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ED5"/>
    <w:rsid w:val="000D41FB"/>
    <w:rsid w:val="000D435D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143"/>
    <w:rsid w:val="000D778F"/>
    <w:rsid w:val="000D79B8"/>
    <w:rsid w:val="000D79DC"/>
    <w:rsid w:val="000D7B69"/>
    <w:rsid w:val="000D7B7A"/>
    <w:rsid w:val="000D7B80"/>
    <w:rsid w:val="000D7CB7"/>
    <w:rsid w:val="000D7E2D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5F5"/>
    <w:rsid w:val="000E280D"/>
    <w:rsid w:val="000E2A26"/>
    <w:rsid w:val="000E2A8B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7D0"/>
    <w:rsid w:val="000E482D"/>
    <w:rsid w:val="000E49CB"/>
    <w:rsid w:val="000E511E"/>
    <w:rsid w:val="000E5549"/>
    <w:rsid w:val="000E57F4"/>
    <w:rsid w:val="000E5EB1"/>
    <w:rsid w:val="000E5F8F"/>
    <w:rsid w:val="000E61CC"/>
    <w:rsid w:val="000E640C"/>
    <w:rsid w:val="000E64A5"/>
    <w:rsid w:val="000E652E"/>
    <w:rsid w:val="000E6757"/>
    <w:rsid w:val="000E6A6E"/>
    <w:rsid w:val="000E6B4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B42"/>
    <w:rsid w:val="000F7C16"/>
    <w:rsid w:val="000F7CD6"/>
    <w:rsid w:val="000F7E9A"/>
    <w:rsid w:val="000F7F49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6CD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B77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54A"/>
    <w:rsid w:val="0011378F"/>
    <w:rsid w:val="00113E1F"/>
    <w:rsid w:val="00113F6C"/>
    <w:rsid w:val="00113F99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9FE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E6"/>
    <w:rsid w:val="001245F1"/>
    <w:rsid w:val="00124623"/>
    <w:rsid w:val="00124B92"/>
    <w:rsid w:val="00124BFC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5F1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6471"/>
    <w:rsid w:val="00136657"/>
    <w:rsid w:val="00136A81"/>
    <w:rsid w:val="001372E4"/>
    <w:rsid w:val="00137413"/>
    <w:rsid w:val="00137742"/>
    <w:rsid w:val="00137780"/>
    <w:rsid w:val="00137C9A"/>
    <w:rsid w:val="00137CFC"/>
    <w:rsid w:val="00137D57"/>
    <w:rsid w:val="001400ED"/>
    <w:rsid w:val="0014058B"/>
    <w:rsid w:val="001407B8"/>
    <w:rsid w:val="00140C7C"/>
    <w:rsid w:val="00140FB7"/>
    <w:rsid w:val="00141092"/>
    <w:rsid w:val="0014111E"/>
    <w:rsid w:val="00141127"/>
    <w:rsid w:val="0014137F"/>
    <w:rsid w:val="001413F4"/>
    <w:rsid w:val="001419B7"/>
    <w:rsid w:val="00141CFC"/>
    <w:rsid w:val="00141E3E"/>
    <w:rsid w:val="001423D0"/>
    <w:rsid w:val="001427E2"/>
    <w:rsid w:val="001428E0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19E"/>
    <w:rsid w:val="00151345"/>
    <w:rsid w:val="00151693"/>
    <w:rsid w:val="001516F0"/>
    <w:rsid w:val="001519A5"/>
    <w:rsid w:val="00151F14"/>
    <w:rsid w:val="00152214"/>
    <w:rsid w:val="0015234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AB2"/>
    <w:rsid w:val="00155E4C"/>
    <w:rsid w:val="0015645F"/>
    <w:rsid w:val="001569D0"/>
    <w:rsid w:val="00156C26"/>
    <w:rsid w:val="00156CD7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91A"/>
    <w:rsid w:val="00160B21"/>
    <w:rsid w:val="00160B28"/>
    <w:rsid w:val="00160D31"/>
    <w:rsid w:val="00160E30"/>
    <w:rsid w:val="00160FCF"/>
    <w:rsid w:val="0016110C"/>
    <w:rsid w:val="00161627"/>
    <w:rsid w:val="001618C8"/>
    <w:rsid w:val="0016192A"/>
    <w:rsid w:val="00161DBE"/>
    <w:rsid w:val="00161F65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A8D"/>
    <w:rsid w:val="00171D05"/>
    <w:rsid w:val="00171E67"/>
    <w:rsid w:val="00171F4F"/>
    <w:rsid w:val="00171FE3"/>
    <w:rsid w:val="00172046"/>
    <w:rsid w:val="001721C3"/>
    <w:rsid w:val="001721FC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7070"/>
    <w:rsid w:val="001771F9"/>
    <w:rsid w:val="001777C4"/>
    <w:rsid w:val="001779F4"/>
    <w:rsid w:val="00177A43"/>
    <w:rsid w:val="00177A73"/>
    <w:rsid w:val="00177A91"/>
    <w:rsid w:val="00177C93"/>
    <w:rsid w:val="00177D03"/>
    <w:rsid w:val="00180187"/>
    <w:rsid w:val="00180434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76"/>
    <w:rsid w:val="00181182"/>
    <w:rsid w:val="0018159A"/>
    <w:rsid w:val="00181691"/>
    <w:rsid w:val="001819F8"/>
    <w:rsid w:val="00181A61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E1F"/>
    <w:rsid w:val="00185EED"/>
    <w:rsid w:val="00185EF5"/>
    <w:rsid w:val="001861F1"/>
    <w:rsid w:val="00186283"/>
    <w:rsid w:val="00186379"/>
    <w:rsid w:val="001863A1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DC1"/>
    <w:rsid w:val="00191F68"/>
    <w:rsid w:val="00192018"/>
    <w:rsid w:val="0019233E"/>
    <w:rsid w:val="001924FB"/>
    <w:rsid w:val="0019290C"/>
    <w:rsid w:val="00192BAD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593"/>
    <w:rsid w:val="001946EA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19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29C"/>
    <w:rsid w:val="001A0369"/>
    <w:rsid w:val="001A0487"/>
    <w:rsid w:val="001A0C6F"/>
    <w:rsid w:val="001A0CB9"/>
    <w:rsid w:val="001A116F"/>
    <w:rsid w:val="001A1171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3F68"/>
    <w:rsid w:val="001A4280"/>
    <w:rsid w:val="001A4530"/>
    <w:rsid w:val="001A462E"/>
    <w:rsid w:val="001A468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83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6B7"/>
    <w:rsid w:val="001B27D6"/>
    <w:rsid w:val="001B28D7"/>
    <w:rsid w:val="001B2F03"/>
    <w:rsid w:val="001B3029"/>
    <w:rsid w:val="001B3638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11"/>
    <w:rsid w:val="001B6B58"/>
    <w:rsid w:val="001B6EC9"/>
    <w:rsid w:val="001B6F0F"/>
    <w:rsid w:val="001B739C"/>
    <w:rsid w:val="001B73E5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943"/>
    <w:rsid w:val="001C1F60"/>
    <w:rsid w:val="001C23D6"/>
    <w:rsid w:val="001C273A"/>
    <w:rsid w:val="001C2950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23"/>
    <w:rsid w:val="001C69C8"/>
    <w:rsid w:val="001C6BCF"/>
    <w:rsid w:val="001C6DCF"/>
    <w:rsid w:val="001C6F37"/>
    <w:rsid w:val="001C7119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51D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DAD"/>
    <w:rsid w:val="001D221D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943"/>
    <w:rsid w:val="001D5F4C"/>
    <w:rsid w:val="001D6173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2824"/>
    <w:rsid w:val="001E288A"/>
    <w:rsid w:val="001E28DE"/>
    <w:rsid w:val="001E2A4F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5C9"/>
    <w:rsid w:val="001F374C"/>
    <w:rsid w:val="001F3857"/>
    <w:rsid w:val="001F397C"/>
    <w:rsid w:val="001F3986"/>
    <w:rsid w:val="001F3E12"/>
    <w:rsid w:val="001F41EF"/>
    <w:rsid w:val="001F493D"/>
    <w:rsid w:val="001F499D"/>
    <w:rsid w:val="001F4B72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DFF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6A9"/>
    <w:rsid w:val="002009E6"/>
    <w:rsid w:val="00201504"/>
    <w:rsid w:val="0020178D"/>
    <w:rsid w:val="002019E5"/>
    <w:rsid w:val="00201D77"/>
    <w:rsid w:val="00202292"/>
    <w:rsid w:val="00202377"/>
    <w:rsid w:val="00202860"/>
    <w:rsid w:val="00202AEC"/>
    <w:rsid w:val="00202D63"/>
    <w:rsid w:val="00202FC5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050"/>
    <w:rsid w:val="002052A9"/>
    <w:rsid w:val="002056B7"/>
    <w:rsid w:val="00205893"/>
    <w:rsid w:val="00205934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724"/>
    <w:rsid w:val="00207AEC"/>
    <w:rsid w:val="00207C15"/>
    <w:rsid w:val="00207C55"/>
    <w:rsid w:val="00207CD4"/>
    <w:rsid w:val="00207EDA"/>
    <w:rsid w:val="002101BC"/>
    <w:rsid w:val="0021056F"/>
    <w:rsid w:val="00210604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27E2"/>
    <w:rsid w:val="0021308B"/>
    <w:rsid w:val="0021308C"/>
    <w:rsid w:val="00213435"/>
    <w:rsid w:val="002134D3"/>
    <w:rsid w:val="00213BBB"/>
    <w:rsid w:val="00213D71"/>
    <w:rsid w:val="00213E26"/>
    <w:rsid w:val="00213EC2"/>
    <w:rsid w:val="00214001"/>
    <w:rsid w:val="00214398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6A"/>
    <w:rsid w:val="00217CAA"/>
    <w:rsid w:val="00217E88"/>
    <w:rsid w:val="00217FE8"/>
    <w:rsid w:val="00220154"/>
    <w:rsid w:val="00220163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511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246"/>
    <w:rsid w:val="002354CB"/>
    <w:rsid w:val="002359B3"/>
    <w:rsid w:val="00235CB8"/>
    <w:rsid w:val="00235F5F"/>
    <w:rsid w:val="00236017"/>
    <w:rsid w:val="002362FB"/>
    <w:rsid w:val="00236A33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0F3C"/>
    <w:rsid w:val="00241361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78"/>
    <w:rsid w:val="002527F3"/>
    <w:rsid w:val="002529DB"/>
    <w:rsid w:val="00252A1C"/>
    <w:rsid w:val="00252D56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436"/>
    <w:rsid w:val="00257BF5"/>
    <w:rsid w:val="00257C82"/>
    <w:rsid w:val="00257C99"/>
    <w:rsid w:val="00257E2F"/>
    <w:rsid w:val="002604EB"/>
    <w:rsid w:val="00260B1B"/>
    <w:rsid w:val="00260CC0"/>
    <w:rsid w:val="00260CCF"/>
    <w:rsid w:val="0026150F"/>
    <w:rsid w:val="00261F1B"/>
    <w:rsid w:val="002620AE"/>
    <w:rsid w:val="00262205"/>
    <w:rsid w:val="00262284"/>
    <w:rsid w:val="002622DA"/>
    <w:rsid w:val="002625A6"/>
    <w:rsid w:val="00262A92"/>
    <w:rsid w:val="00262D7A"/>
    <w:rsid w:val="00262EFE"/>
    <w:rsid w:val="00262F3E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1F45"/>
    <w:rsid w:val="002721A5"/>
    <w:rsid w:val="002721E1"/>
    <w:rsid w:val="0027240A"/>
    <w:rsid w:val="0027271B"/>
    <w:rsid w:val="00272B15"/>
    <w:rsid w:val="00272BD6"/>
    <w:rsid w:val="00272DBF"/>
    <w:rsid w:val="00272ED0"/>
    <w:rsid w:val="00272F69"/>
    <w:rsid w:val="0027321B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47B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9B"/>
    <w:rsid w:val="002770D5"/>
    <w:rsid w:val="002772AA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E81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0C1"/>
    <w:rsid w:val="00292441"/>
    <w:rsid w:val="0029248F"/>
    <w:rsid w:val="002924DC"/>
    <w:rsid w:val="00292740"/>
    <w:rsid w:val="00292D26"/>
    <w:rsid w:val="00292D57"/>
    <w:rsid w:val="00292DF4"/>
    <w:rsid w:val="00292E78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583A"/>
    <w:rsid w:val="002959D7"/>
    <w:rsid w:val="00295B46"/>
    <w:rsid w:val="00295F30"/>
    <w:rsid w:val="00296019"/>
    <w:rsid w:val="00296391"/>
    <w:rsid w:val="002963BC"/>
    <w:rsid w:val="00296552"/>
    <w:rsid w:val="00296EA0"/>
    <w:rsid w:val="00296F90"/>
    <w:rsid w:val="002972E4"/>
    <w:rsid w:val="0029740E"/>
    <w:rsid w:val="00297486"/>
    <w:rsid w:val="0029752E"/>
    <w:rsid w:val="002976EE"/>
    <w:rsid w:val="002979EE"/>
    <w:rsid w:val="00297F27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781"/>
    <w:rsid w:val="002A19C1"/>
    <w:rsid w:val="002A1B15"/>
    <w:rsid w:val="002A1CEC"/>
    <w:rsid w:val="002A1DD0"/>
    <w:rsid w:val="002A1DF4"/>
    <w:rsid w:val="002A24F1"/>
    <w:rsid w:val="002A26BE"/>
    <w:rsid w:val="002A2796"/>
    <w:rsid w:val="002A2C74"/>
    <w:rsid w:val="002A2CFE"/>
    <w:rsid w:val="002A2DBC"/>
    <w:rsid w:val="002A3037"/>
    <w:rsid w:val="002A3117"/>
    <w:rsid w:val="002A3335"/>
    <w:rsid w:val="002A33D2"/>
    <w:rsid w:val="002A340C"/>
    <w:rsid w:val="002A361B"/>
    <w:rsid w:val="002A3845"/>
    <w:rsid w:val="002A3848"/>
    <w:rsid w:val="002A3BB0"/>
    <w:rsid w:val="002A3CE8"/>
    <w:rsid w:val="002A41B0"/>
    <w:rsid w:val="002A4262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142"/>
    <w:rsid w:val="002B373D"/>
    <w:rsid w:val="002B451E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3E4"/>
    <w:rsid w:val="002B757A"/>
    <w:rsid w:val="002B76BF"/>
    <w:rsid w:val="002B7802"/>
    <w:rsid w:val="002B7855"/>
    <w:rsid w:val="002B799A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3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3F89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121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41F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A6E"/>
    <w:rsid w:val="002D5B0A"/>
    <w:rsid w:val="002D5BB4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D6A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5F33"/>
    <w:rsid w:val="002E6094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74F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DE8"/>
    <w:rsid w:val="002F4DFF"/>
    <w:rsid w:val="002F4F3A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16"/>
    <w:rsid w:val="00300121"/>
    <w:rsid w:val="0030012F"/>
    <w:rsid w:val="003002E3"/>
    <w:rsid w:val="003004E1"/>
    <w:rsid w:val="003007FC"/>
    <w:rsid w:val="00300D6F"/>
    <w:rsid w:val="00300EB9"/>
    <w:rsid w:val="00300FD4"/>
    <w:rsid w:val="00301497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D09"/>
    <w:rsid w:val="00307DCA"/>
    <w:rsid w:val="00307E02"/>
    <w:rsid w:val="00310224"/>
    <w:rsid w:val="003102B5"/>
    <w:rsid w:val="00310725"/>
    <w:rsid w:val="00310731"/>
    <w:rsid w:val="003107B6"/>
    <w:rsid w:val="00310D5A"/>
    <w:rsid w:val="00310E87"/>
    <w:rsid w:val="003110C8"/>
    <w:rsid w:val="00311211"/>
    <w:rsid w:val="0031141D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3A1"/>
    <w:rsid w:val="003207B2"/>
    <w:rsid w:val="003208CB"/>
    <w:rsid w:val="0032095A"/>
    <w:rsid w:val="00320BA5"/>
    <w:rsid w:val="00320C5B"/>
    <w:rsid w:val="00320D17"/>
    <w:rsid w:val="00320EA3"/>
    <w:rsid w:val="00321009"/>
    <w:rsid w:val="0032120F"/>
    <w:rsid w:val="003214BD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B5B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642"/>
    <w:rsid w:val="003407E9"/>
    <w:rsid w:val="00340AC2"/>
    <w:rsid w:val="003411D7"/>
    <w:rsid w:val="003413AF"/>
    <w:rsid w:val="0034172B"/>
    <w:rsid w:val="00341745"/>
    <w:rsid w:val="00341E79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40C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0FDA"/>
    <w:rsid w:val="00351317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266D"/>
    <w:rsid w:val="0035270E"/>
    <w:rsid w:val="0035292C"/>
    <w:rsid w:val="00352CF6"/>
    <w:rsid w:val="00352D9F"/>
    <w:rsid w:val="0035348C"/>
    <w:rsid w:val="003534CE"/>
    <w:rsid w:val="003535C4"/>
    <w:rsid w:val="00353789"/>
    <w:rsid w:val="003539F8"/>
    <w:rsid w:val="00353A27"/>
    <w:rsid w:val="00353B76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ACA"/>
    <w:rsid w:val="00356BEC"/>
    <w:rsid w:val="003574C4"/>
    <w:rsid w:val="00357670"/>
    <w:rsid w:val="003576E4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93B"/>
    <w:rsid w:val="00370DE1"/>
    <w:rsid w:val="00370E95"/>
    <w:rsid w:val="003714B6"/>
    <w:rsid w:val="003715A0"/>
    <w:rsid w:val="0037173F"/>
    <w:rsid w:val="00371890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4B"/>
    <w:rsid w:val="0037349E"/>
    <w:rsid w:val="003736D1"/>
    <w:rsid w:val="0037389C"/>
    <w:rsid w:val="00373A23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0CF"/>
    <w:rsid w:val="00375300"/>
    <w:rsid w:val="00375334"/>
    <w:rsid w:val="00375A20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77F1F"/>
    <w:rsid w:val="00380078"/>
    <w:rsid w:val="0038030A"/>
    <w:rsid w:val="00380335"/>
    <w:rsid w:val="00380A0E"/>
    <w:rsid w:val="00380A54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84D"/>
    <w:rsid w:val="0038285C"/>
    <w:rsid w:val="0038287A"/>
    <w:rsid w:val="00382A2D"/>
    <w:rsid w:val="00382F2C"/>
    <w:rsid w:val="00383036"/>
    <w:rsid w:val="00383061"/>
    <w:rsid w:val="003834A6"/>
    <w:rsid w:val="00383835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D76"/>
    <w:rsid w:val="00391F3D"/>
    <w:rsid w:val="00391F85"/>
    <w:rsid w:val="00391FA3"/>
    <w:rsid w:val="00391FB7"/>
    <w:rsid w:val="00392038"/>
    <w:rsid w:val="003921F5"/>
    <w:rsid w:val="0039237A"/>
    <w:rsid w:val="00392381"/>
    <w:rsid w:val="00392932"/>
    <w:rsid w:val="00392B4D"/>
    <w:rsid w:val="00392B8B"/>
    <w:rsid w:val="00392F8B"/>
    <w:rsid w:val="0039323E"/>
    <w:rsid w:val="003933A2"/>
    <w:rsid w:val="00393736"/>
    <w:rsid w:val="0039399F"/>
    <w:rsid w:val="0039438D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668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E0B"/>
    <w:rsid w:val="003B01CD"/>
    <w:rsid w:val="003B048E"/>
    <w:rsid w:val="003B0562"/>
    <w:rsid w:val="003B05ED"/>
    <w:rsid w:val="003B0644"/>
    <w:rsid w:val="003B07E1"/>
    <w:rsid w:val="003B09E5"/>
    <w:rsid w:val="003B0A65"/>
    <w:rsid w:val="003B0B32"/>
    <w:rsid w:val="003B0BE9"/>
    <w:rsid w:val="003B102F"/>
    <w:rsid w:val="003B107C"/>
    <w:rsid w:val="003B13E9"/>
    <w:rsid w:val="003B14DE"/>
    <w:rsid w:val="003B1805"/>
    <w:rsid w:val="003B1CE1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B7C96"/>
    <w:rsid w:val="003C001C"/>
    <w:rsid w:val="003C01C4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6034"/>
    <w:rsid w:val="003C60D1"/>
    <w:rsid w:val="003C641C"/>
    <w:rsid w:val="003C6696"/>
    <w:rsid w:val="003C695E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8CE"/>
    <w:rsid w:val="003C79AD"/>
    <w:rsid w:val="003C7AF0"/>
    <w:rsid w:val="003C7B4C"/>
    <w:rsid w:val="003C7B93"/>
    <w:rsid w:val="003C7E66"/>
    <w:rsid w:val="003D03CC"/>
    <w:rsid w:val="003D0745"/>
    <w:rsid w:val="003D08CC"/>
    <w:rsid w:val="003D0AB3"/>
    <w:rsid w:val="003D0DA9"/>
    <w:rsid w:val="003D117B"/>
    <w:rsid w:val="003D139B"/>
    <w:rsid w:val="003D19AB"/>
    <w:rsid w:val="003D1A31"/>
    <w:rsid w:val="003D1FA7"/>
    <w:rsid w:val="003D20CF"/>
    <w:rsid w:val="003D2369"/>
    <w:rsid w:val="003D247B"/>
    <w:rsid w:val="003D263B"/>
    <w:rsid w:val="003D2FAB"/>
    <w:rsid w:val="003D2FB5"/>
    <w:rsid w:val="003D30B9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5C3"/>
    <w:rsid w:val="003D5740"/>
    <w:rsid w:val="003D5D44"/>
    <w:rsid w:val="003D6504"/>
    <w:rsid w:val="003D6630"/>
    <w:rsid w:val="003D6A17"/>
    <w:rsid w:val="003D6B65"/>
    <w:rsid w:val="003D6CDC"/>
    <w:rsid w:val="003D70DD"/>
    <w:rsid w:val="003D73B1"/>
    <w:rsid w:val="003D7596"/>
    <w:rsid w:val="003D76EC"/>
    <w:rsid w:val="003D77EA"/>
    <w:rsid w:val="003D7865"/>
    <w:rsid w:val="003D79C2"/>
    <w:rsid w:val="003D7A73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316"/>
    <w:rsid w:val="003E3501"/>
    <w:rsid w:val="003E3A08"/>
    <w:rsid w:val="003E3B48"/>
    <w:rsid w:val="003E3DDE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B81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A74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591"/>
    <w:rsid w:val="0040073C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AA7"/>
    <w:rsid w:val="00401C4E"/>
    <w:rsid w:val="00401EE8"/>
    <w:rsid w:val="0040209A"/>
    <w:rsid w:val="004023B1"/>
    <w:rsid w:val="00402CC7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9BC"/>
    <w:rsid w:val="00407BCA"/>
    <w:rsid w:val="00407D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A6D"/>
    <w:rsid w:val="00417BC9"/>
    <w:rsid w:val="00417E5F"/>
    <w:rsid w:val="00417EB8"/>
    <w:rsid w:val="00417EC2"/>
    <w:rsid w:val="00417F2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934"/>
    <w:rsid w:val="00422147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4A1"/>
    <w:rsid w:val="00423661"/>
    <w:rsid w:val="00423DAC"/>
    <w:rsid w:val="00424203"/>
    <w:rsid w:val="00424359"/>
    <w:rsid w:val="00424574"/>
    <w:rsid w:val="004249D5"/>
    <w:rsid w:val="00424EA3"/>
    <w:rsid w:val="00425227"/>
    <w:rsid w:val="004257E5"/>
    <w:rsid w:val="00425A17"/>
    <w:rsid w:val="00425AA9"/>
    <w:rsid w:val="00425CC4"/>
    <w:rsid w:val="00425D60"/>
    <w:rsid w:val="00425DEC"/>
    <w:rsid w:val="00425EB0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ADC"/>
    <w:rsid w:val="00430BC2"/>
    <w:rsid w:val="00430C40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49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ABF"/>
    <w:rsid w:val="00434C0D"/>
    <w:rsid w:val="00434D35"/>
    <w:rsid w:val="0043503F"/>
    <w:rsid w:val="0043505E"/>
    <w:rsid w:val="004353D4"/>
    <w:rsid w:val="00435D13"/>
    <w:rsid w:val="00435DB1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15A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5D1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6FE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82C"/>
    <w:rsid w:val="00460B83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0DB"/>
    <w:rsid w:val="004635DA"/>
    <w:rsid w:val="00463899"/>
    <w:rsid w:val="00463E50"/>
    <w:rsid w:val="00463F34"/>
    <w:rsid w:val="004642F9"/>
    <w:rsid w:val="004644B5"/>
    <w:rsid w:val="0046469E"/>
    <w:rsid w:val="0046486F"/>
    <w:rsid w:val="00464904"/>
    <w:rsid w:val="00464A14"/>
    <w:rsid w:val="00464FAE"/>
    <w:rsid w:val="0046520C"/>
    <w:rsid w:val="00465258"/>
    <w:rsid w:val="0046539B"/>
    <w:rsid w:val="004653B1"/>
    <w:rsid w:val="00465468"/>
    <w:rsid w:val="00465611"/>
    <w:rsid w:val="00465617"/>
    <w:rsid w:val="0046573D"/>
    <w:rsid w:val="00465C8B"/>
    <w:rsid w:val="00465FC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4C5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27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413"/>
    <w:rsid w:val="00480507"/>
    <w:rsid w:val="00480665"/>
    <w:rsid w:val="004809A6"/>
    <w:rsid w:val="00480E17"/>
    <w:rsid w:val="00480E51"/>
    <w:rsid w:val="004810F4"/>
    <w:rsid w:val="00481BCD"/>
    <w:rsid w:val="00481C2A"/>
    <w:rsid w:val="00481EF2"/>
    <w:rsid w:val="00482075"/>
    <w:rsid w:val="004820DA"/>
    <w:rsid w:val="00482574"/>
    <w:rsid w:val="004827C1"/>
    <w:rsid w:val="00482C0B"/>
    <w:rsid w:val="00482D28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5C8B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63D"/>
    <w:rsid w:val="0049471E"/>
    <w:rsid w:val="004947B8"/>
    <w:rsid w:val="0049480A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658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0A4"/>
    <w:rsid w:val="004A34B8"/>
    <w:rsid w:val="004A38AE"/>
    <w:rsid w:val="004A3B8B"/>
    <w:rsid w:val="004A4053"/>
    <w:rsid w:val="004A4313"/>
    <w:rsid w:val="004A451B"/>
    <w:rsid w:val="004A46BE"/>
    <w:rsid w:val="004A4701"/>
    <w:rsid w:val="004A472D"/>
    <w:rsid w:val="004A4878"/>
    <w:rsid w:val="004A4BF2"/>
    <w:rsid w:val="004A4C70"/>
    <w:rsid w:val="004A4D8F"/>
    <w:rsid w:val="004A4E17"/>
    <w:rsid w:val="004A4ED5"/>
    <w:rsid w:val="004A54AB"/>
    <w:rsid w:val="004A55DE"/>
    <w:rsid w:val="004A5723"/>
    <w:rsid w:val="004A58EC"/>
    <w:rsid w:val="004A5C3E"/>
    <w:rsid w:val="004A5E83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197"/>
    <w:rsid w:val="004B12C0"/>
    <w:rsid w:val="004B137D"/>
    <w:rsid w:val="004B206E"/>
    <w:rsid w:val="004B2159"/>
    <w:rsid w:val="004B2648"/>
    <w:rsid w:val="004B2FF5"/>
    <w:rsid w:val="004B3069"/>
    <w:rsid w:val="004B31A6"/>
    <w:rsid w:val="004B3357"/>
    <w:rsid w:val="004B3580"/>
    <w:rsid w:val="004B3BD9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3EF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2F82"/>
    <w:rsid w:val="004C31AC"/>
    <w:rsid w:val="004C31CE"/>
    <w:rsid w:val="004C3378"/>
    <w:rsid w:val="004C338A"/>
    <w:rsid w:val="004C33FD"/>
    <w:rsid w:val="004C36A9"/>
    <w:rsid w:val="004C378A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770C"/>
    <w:rsid w:val="004C776C"/>
    <w:rsid w:val="004C779A"/>
    <w:rsid w:val="004C77C2"/>
    <w:rsid w:val="004C7807"/>
    <w:rsid w:val="004C7BEF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36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B6"/>
    <w:rsid w:val="004E03DC"/>
    <w:rsid w:val="004E0527"/>
    <w:rsid w:val="004E0AC7"/>
    <w:rsid w:val="004E0B8A"/>
    <w:rsid w:val="004E0D98"/>
    <w:rsid w:val="004E0E27"/>
    <w:rsid w:val="004E0F89"/>
    <w:rsid w:val="004E1191"/>
    <w:rsid w:val="004E11C3"/>
    <w:rsid w:val="004E1209"/>
    <w:rsid w:val="004E13D8"/>
    <w:rsid w:val="004E13FE"/>
    <w:rsid w:val="004E14D4"/>
    <w:rsid w:val="004E1685"/>
    <w:rsid w:val="004E16B7"/>
    <w:rsid w:val="004E16F1"/>
    <w:rsid w:val="004E1718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313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9F4"/>
    <w:rsid w:val="004F0E2D"/>
    <w:rsid w:val="004F104F"/>
    <w:rsid w:val="004F16AC"/>
    <w:rsid w:val="004F1AF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01"/>
    <w:rsid w:val="004F4656"/>
    <w:rsid w:val="004F484D"/>
    <w:rsid w:val="004F48FB"/>
    <w:rsid w:val="004F493E"/>
    <w:rsid w:val="004F4B48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558"/>
    <w:rsid w:val="004F5603"/>
    <w:rsid w:val="004F56E0"/>
    <w:rsid w:val="004F590F"/>
    <w:rsid w:val="004F5A2D"/>
    <w:rsid w:val="004F5ACA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6E51"/>
    <w:rsid w:val="004F706A"/>
    <w:rsid w:val="004F7404"/>
    <w:rsid w:val="004F744C"/>
    <w:rsid w:val="004F76AD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9DE"/>
    <w:rsid w:val="00500AA3"/>
    <w:rsid w:val="00500BB5"/>
    <w:rsid w:val="00500C4D"/>
    <w:rsid w:val="00500DB2"/>
    <w:rsid w:val="00500E66"/>
    <w:rsid w:val="00500E67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F3D"/>
    <w:rsid w:val="00503088"/>
    <w:rsid w:val="00503415"/>
    <w:rsid w:val="0050382F"/>
    <w:rsid w:val="005038E7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A08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564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1"/>
    <w:rsid w:val="00512B3E"/>
    <w:rsid w:val="00512F35"/>
    <w:rsid w:val="00513529"/>
    <w:rsid w:val="00513AA3"/>
    <w:rsid w:val="00513B2D"/>
    <w:rsid w:val="00513EC0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772"/>
    <w:rsid w:val="00516C9E"/>
    <w:rsid w:val="00516F5D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B4B"/>
    <w:rsid w:val="00530D8B"/>
    <w:rsid w:val="00530FA9"/>
    <w:rsid w:val="00530FCA"/>
    <w:rsid w:val="00531565"/>
    <w:rsid w:val="00531ED9"/>
    <w:rsid w:val="00531F39"/>
    <w:rsid w:val="0053217F"/>
    <w:rsid w:val="0053224C"/>
    <w:rsid w:val="00532393"/>
    <w:rsid w:val="005323F9"/>
    <w:rsid w:val="005327C7"/>
    <w:rsid w:val="005329C5"/>
    <w:rsid w:val="00532AE1"/>
    <w:rsid w:val="00532F7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720"/>
    <w:rsid w:val="00537BEC"/>
    <w:rsid w:val="00537DAF"/>
    <w:rsid w:val="00537F5F"/>
    <w:rsid w:val="00540384"/>
    <w:rsid w:val="00540443"/>
    <w:rsid w:val="00540ADB"/>
    <w:rsid w:val="00540BD3"/>
    <w:rsid w:val="00540E32"/>
    <w:rsid w:val="0054143F"/>
    <w:rsid w:val="005414B5"/>
    <w:rsid w:val="00541817"/>
    <w:rsid w:val="0054189E"/>
    <w:rsid w:val="00541A4C"/>
    <w:rsid w:val="00541F9A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4DED"/>
    <w:rsid w:val="00545178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88D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DBA"/>
    <w:rsid w:val="00556ECB"/>
    <w:rsid w:val="00557086"/>
    <w:rsid w:val="00557101"/>
    <w:rsid w:val="00557975"/>
    <w:rsid w:val="00557B22"/>
    <w:rsid w:val="00557CD9"/>
    <w:rsid w:val="005604FC"/>
    <w:rsid w:val="00560559"/>
    <w:rsid w:val="00560726"/>
    <w:rsid w:val="0056085F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03D"/>
    <w:rsid w:val="005647EE"/>
    <w:rsid w:val="00564A38"/>
    <w:rsid w:val="00564B0A"/>
    <w:rsid w:val="00564C83"/>
    <w:rsid w:val="00564F0A"/>
    <w:rsid w:val="005650D8"/>
    <w:rsid w:val="00565399"/>
    <w:rsid w:val="00565442"/>
    <w:rsid w:val="005657A8"/>
    <w:rsid w:val="005657E8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691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C27"/>
    <w:rsid w:val="00571DB0"/>
    <w:rsid w:val="00572035"/>
    <w:rsid w:val="00572062"/>
    <w:rsid w:val="0057212A"/>
    <w:rsid w:val="0057280B"/>
    <w:rsid w:val="00572B0D"/>
    <w:rsid w:val="00572BA3"/>
    <w:rsid w:val="00572E95"/>
    <w:rsid w:val="00572EE7"/>
    <w:rsid w:val="005733F9"/>
    <w:rsid w:val="00573641"/>
    <w:rsid w:val="00573841"/>
    <w:rsid w:val="00573BAC"/>
    <w:rsid w:val="00573BBF"/>
    <w:rsid w:val="00573D67"/>
    <w:rsid w:val="00573E9F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0D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85C"/>
    <w:rsid w:val="005808B5"/>
    <w:rsid w:val="00580979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3EEB"/>
    <w:rsid w:val="00584066"/>
    <w:rsid w:val="005840D4"/>
    <w:rsid w:val="005846A8"/>
    <w:rsid w:val="00584938"/>
    <w:rsid w:val="00584A55"/>
    <w:rsid w:val="00584C12"/>
    <w:rsid w:val="00584D9B"/>
    <w:rsid w:val="0058532E"/>
    <w:rsid w:val="00585412"/>
    <w:rsid w:val="00585889"/>
    <w:rsid w:val="00585938"/>
    <w:rsid w:val="0058596D"/>
    <w:rsid w:val="0058598F"/>
    <w:rsid w:val="00585A1D"/>
    <w:rsid w:val="00585B63"/>
    <w:rsid w:val="00586366"/>
    <w:rsid w:val="00586502"/>
    <w:rsid w:val="00586762"/>
    <w:rsid w:val="005867D6"/>
    <w:rsid w:val="00586B7F"/>
    <w:rsid w:val="00586CE9"/>
    <w:rsid w:val="00586D75"/>
    <w:rsid w:val="00586DE7"/>
    <w:rsid w:val="00586E03"/>
    <w:rsid w:val="00586E7D"/>
    <w:rsid w:val="005872FF"/>
    <w:rsid w:val="00587310"/>
    <w:rsid w:val="00587419"/>
    <w:rsid w:val="00587F64"/>
    <w:rsid w:val="00587FA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640"/>
    <w:rsid w:val="00592B06"/>
    <w:rsid w:val="00592BAC"/>
    <w:rsid w:val="00592E7D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960"/>
    <w:rsid w:val="00593BB7"/>
    <w:rsid w:val="00593E64"/>
    <w:rsid w:val="00593EFA"/>
    <w:rsid w:val="0059428F"/>
    <w:rsid w:val="005943B6"/>
    <w:rsid w:val="00594804"/>
    <w:rsid w:val="005948C1"/>
    <w:rsid w:val="005948C4"/>
    <w:rsid w:val="005949DC"/>
    <w:rsid w:val="00594D5B"/>
    <w:rsid w:val="00594E86"/>
    <w:rsid w:val="00595501"/>
    <w:rsid w:val="005956B2"/>
    <w:rsid w:val="00595A16"/>
    <w:rsid w:val="00595E0B"/>
    <w:rsid w:val="005962EE"/>
    <w:rsid w:val="005963DB"/>
    <w:rsid w:val="005964A8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7DF"/>
    <w:rsid w:val="005B4AB5"/>
    <w:rsid w:val="005B4D4C"/>
    <w:rsid w:val="005B4E99"/>
    <w:rsid w:val="005B4F96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B7D89"/>
    <w:rsid w:val="005C0408"/>
    <w:rsid w:val="005C06ED"/>
    <w:rsid w:val="005C0747"/>
    <w:rsid w:val="005C08C8"/>
    <w:rsid w:val="005C0A5A"/>
    <w:rsid w:val="005C0CCF"/>
    <w:rsid w:val="005C1258"/>
    <w:rsid w:val="005C15DE"/>
    <w:rsid w:val="005C19B3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574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93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6AC"/>
    <w:rsid w:val="005D491F"/>
    <w:rsid w:val="005D4BF8"/>
    <w:rsid w:val="005D4D4B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9BC"/>
    <w:rsid w:val="005E4ADB"/>
    <w:rsid w:val="005E4B0D"/>
    <w:rsid w:val="005E4E8A"/>
    <w:rsid w:val="005E5289"/>
    <w:rsid w:val="005E528D"/>
    <w:rsid w:val="005E52D7"/>
    <w:rsid w:val="005E5689"/>
    <w:rsid w:val="005E5696"/>
    <w:rsid w:val="005E5792"/>
    <w:rsid w:val="005E5A3C"/>
    <w:rsid w:val="005E5ACE"/>
    <w:rsid w:val="005E5C03"/>
    <w:rsid w:val="005E5C39"/>
    <w:rsid w:val="005E5C9D"/>
    <w:rsid w:val="005E5DD2"/>
    <w:rsid w:val="005E633A"/>
    <w:rsid w:val="005E6406"/>
    <w:rsid w:val="005E64AD"/>
    <w:rsid w:val="005E6775"/>
    <w:rsid w:val="005E6855"/>
    <w:rsid w:val="005E6A21"/>
    <w:rsid w:val="005E6CD1"/>
    <w:rsid w:val="005E711F"/>
    <w:rsid w:val="005E7634"/>
    <w:rsid w:val="005E7724"/>
    <w:rsid w:val="005E7A1F"/>
    <w:rsid w:val="005E7C1D"/>
    <w:rsid w:val="005E7C6B"/>
    <w:rsid w:val="005F025E"/>
    <w:rsid w:val="005F0433"/>
    <w:rsid w:val="005F0869"/>
    <w:rsid w:val="005F08FA"/>
    <w:rsid w:val="005F0C26"/>
    <w:rsid w:val="005F0D9C"/>
    <w:rsid w:val="005F0E9E"/>
    <w:rsid w:val="005F0EBD"/>
    <w:rsid w:val="005F11BF"/>
    <w:rsid w:val="005F1580"/>
    <w:rsid w:val="005F1C33"/>
    <w:rsid w:val="005F1C85"/>
    <w:rsid w:val="005F2060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91D"/>
    <w:rsid w:val="005F5CE7"/>
    <w:rsid w:val="005F5FF8"/>
    <w:rsid w:val="005F6382"/>
    <w:rsid w:val="005F6445"/>
    <w:rsid w:val="005F6554"/>
    <w:rsid w:val="005F6707"/>
    <w:rsid w:val="005F673A"/>
    <w:rsid w:val="005F680B"/>
    <w:rsid w:val="005F6919"/>
    <w:rsid w:val="005F6EC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B13"/>
    <w:rsid w:val="00600C54"/>
    <w:rsid w:val="00600E67"/>
    <w:rsid w:val="00600F9F"/>
    <w:rsid w:val="00600FCE"/>
    <w:rsid w:val="00601050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C69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5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DE1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A8E"/>
    <w:rsid w:val="00623CED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936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816"/>
    <w:rsid w:val="00631822"/>
    <w:rsid w:val="00631998"/>
    <w:rsid w:val="00631E7B"/>
    <w:rsid w:val="00631FEE"/>
    <w:rsid w:val="006320E5"/>
    <w:rsid w:val="00632100"/>
    <w:rsid w:val="006321A0"/>
    <w:rsid w:val="00632272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AB0"/>
    <w:rsid w:val="00633ADF"/>
    <w:rsid w:val="00633E1D"/>
    <w:rsid w:val="00633EEA"/>
    <w:rsid w:val="006348BF"/>
    <w:rsid w:val="00634AB0"/>
    <w:rsid w:val="00634C38"/>
    <w:rsid w:val="0063572F"/>
    <w:rsid w:val="006359F7"/>
    <w:rsid w:val="00635ACB"/>
    <w:rsid w:val="00635B5A"/>
    <w:rsid w:val="00635E61"/>
    <w:rsid w:val="00635F68"/>
    <w:rsid w:val="006361A7"/>
    <w:rsid w:val="0063666B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46"/>
    <w:rsid w:val="006466A1"/>
    <w:rsid w:val="006467ED"/>
    <w:rsid w:val="00646AA6"/>
    <w:rsid w:val="00646B9A"/>
    <w:rsid w:val="00647431"/>
    <w:rsid w:val="006474E9"/>
    <w:rsid w:val="0064750F"/>
    <w:rsid w:val="0064763D"/>
    <w:rsid w:val="0064781A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5B9"/>
    <w:rsid w:val="006538BD"/>
    <w:rsid w:val="00653AF6"/>
    <w:rsid w:val="00653FD3"/>
    <w:rsid w:val="0065407E"/>
    <w:rsid w:val="006543CF"/>
    <w:rsid w:val="00654762"/>
    <w:rsid w:val="00654816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467"/>
    <w:rsid w:val="0065662A"/>
    <w:rsid w:val="006567D3"/>
    <w:rsid w:val="0065688C"/>
    <w:rsid w:val="006569C7"/>
    <w:rsid w:val="00656C1F"/>
    <w:rsid w:val="00656D30"/>
    <w:rsid w:val="00656E9A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76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613"/>
    <w:rsid w:val="006647AC"/>
    <w:rsid w:val="006647F4"/>
    <w:rsid w:val="006647FC"/>
    <w:rsid w:val="00664889"/>
    <w:rsid w:val="00664999"/>
    <w:rsid w:val="00664A4E"/>
    <w:rsid w:val="00664C26"/>
    <w:rsid w:val="00664DBE"/>
    <w:rsid w:val="0066508F"/>
    <w:rsid w:val="006650F5"/>
    <w:rsid w:val="006651A8"/>
    <w:rsid w:val="006651B4"/>
    <w:rsid w:val="0066533A"/>
    <w:rsid w:val="006657F7"/>
    <w:rsid w:val="00665E6E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50F"/>
    <w:rsid w:val="006716B8"/>
    <w:rsid w:val="00671878"/>
    <w:rsid w:val="00671BC0"/>
    <w:rsid w:val="00671C0B"/>
    <w:rsid w:val="00671D06"/>
    <w:rsid w:val="00671DF7"/>
    <w:rsid w:val="00671E7D"/>
    <w:rsid w:val="00672854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DEA"/>
    <w:rsid w:val="0067606C"/>
    <w:rsid w:val="00676295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61"/>
    <w:rsid w:val="006804F6"/>
    <w:rsid w:val="00680627"/>
    <w:rsid w:val="00680629"/>
    <w:rsid w:val="006806AD"/>
    <w:rsid w:val="00680826"/>
    <w:rsid w:val="00680831"/>
    <w:rsid w:val="00680836"/>
    <w:rsid w:val="00680B77"/>
    <w:rsid w:val="00680CFA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4F72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82B"/>
    <w:rsid w:val="00686A7A"/>
    <w:rsid w:val="00686FB7"/>
    <w:rsid w:val="006871A6"/>
    <w:rsid w:val="006872A5"/>
    <w:rsid w:val="006872CC"/>
    <w:rsid w:val="006874C6"/>
    <w:rsid w:val="00687700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62A"/>
    <w:rsid w:val="00696896"/>
    <w:rsid w:val="00696C0A"/>
    <w:rsid w:val="00696EDA"/>
    <w:rsid w:val="0069767E"/>
    <w:rsid w:val="006976D9"/>
    <w:rsid w:val="00697A25"/>
    <w:rsid w:val="00697E72"/>
    <w:rsid w:val="006A01D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685"/>
    <w:rsid w:val="006A2783"/>
    <w:rsid w:val="006A27C0"/>
    <w:rsid w:val="006A27C3"/>
    <w:rsid w:val="006A2A1E"/>
    <w:rsid w:val="006A2BD6"/>
    <w:rsid w:val="006A2CF7"/>
    <w:rsid w:val="006A2D3A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49E"/>
    <w:rsid w:val="006A489C"/>
    <w:rsid w:val="006A4B1A"/>
    <w:rsid w:val="006A5345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78D"/>
    <w:rsid w:val="006A7AB9"/>
    <w:rsid w:val="006A7FE0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2EB6"/>
    <w:rsid w:val="006B30FD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9C4"/>
    <w:rsid w:val="006C0B5A"/>
    <w:rsid w:val="006C0E8D"/>
    <w:rsid w:val="006C0F0F"/>
    <w:rsid w:val="006C11E8"/>
    <w:rsid w:val="006C11FE"/>
    <w:rsid w:val="006C1601"/>
    <w:rsid w:val="006C17C1"/>
    <w:rsid w:val="006C2058"/>
    <w:rsid w:val="006C21CF"/>
    <w:rsid w:val="006C221E"/>
    <w:rsid w:val="006C2314"/>
    <w:rsid w:val="006C23E1"/>
    <w:rsid w:val="006C2440"/>
    <w:rsid w:val="006C24D9"/>
    <w:rsid w:val="006C24FD"/>
    <w:rsid w:val="006C250C"/>
    <w:rsid w:val="006C2562"/>
    <w:rsid w:val="006C26B2"/>
    <w:rsid w:val="006C28A2"/>
    <w:rsid w:val="006C28A6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ACB"/>
    <w:rsid w:val="006C3DE9"/>
    <w:rsid w:val="006C3E60"/>
    <w:rsid w:val="006C4012"/>
    <w:rsid w:val="006C4047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5C3B"/>
    <w:rsid w:val="006C648C"/>
    <w:rsid w:val="006C66CB"/>
    <w:rsid w:val="006C67DA"/>
    <w:rsid w:val="006C6AD7"/>
    <w:rsid w:val="006C6C4E"/>
    <w:rsid w:val="006C6C6D"/>
    <w:rsid w:val="006C6D26"/>
    <w:rsid w:val="006C6F4E"/>
    <w:rsid w:val="006C751D"/>
    <w:rsid w:val="006C761C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348"/>
    <w:rsid w:val="006D1564"/>
    <w:rsid w:val="006D1DF9"/>
    <w:rsid w:val="006D21B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6BC"/>
    <w:rsid w:val="006D3D91"/>
    <w:rsid w:val="006D3F22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0F98"/>
    <w:rsid w:val="006E1216"/>
    <w:rsid w:val="006E170B"/>
    <w:rsid w:val="006E19FE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E94"/>
    <w:rsid w:val="006E2FC4"/>
    <w:rsid w:val="006E3045"/>
    <w:rsid w:val="006E307F"/>
    <w:rsid w:val="006E340F"/>
    <w:rsid w:val="006E3475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8D6"/>
    <w:rsid w:val="006E4A59"/>
    <w:rsid w:val="006E4CE3"/>
    <w:rsid w:val="006E4D2B"/>
    <w:rsid w:val="006E4E2E"/>
    <w:rsid w:val="006E4FE6"/>
    <w:rsid w:val="006E53EE"/>
    <w:rsid w:val="006E56DF"/>
    <w:rsid w:val="006E5901"/>
    <w:rsid w:val="006E5A3F"/>
    <w:rsid w:val="006E6021"/>
    <w:rsid w:val="006E6070"/>
    <w:rsid w:val="006E60CF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6BF"/>
    <w:rsid w:val="006E76E3"/>
    <w:rsid w:val="006E7785"/>
    <w:rsid w:val="006E79C7"/>
    <w:rsid w:val="006E7D34"/>
    <w:rsid w:val="006E7F37"/>
    <w:rsid w:val="006F0198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063"/>
    <w:rsid w:val="006F5176"/>
    <w:rsid w:val="006F52D0"/>
    <w:rsid w:val="006F55C1"/>
    <w:rsid w:val="006F569D"/>
    <w:rsid w:val="006F56AF"/>
    <w:rsid w:val="006F56E9"/>
    <w:rsid w:val="006F57A5"/>
    <w:rsid w:val="006F58DA"/>
    <w:rsid w:val="006F5CB1"/>
    <w:rsid w:val="006F5F48"/>
    <w:rsid w:val="006F60F7"/>
    <w:rsid w:val="006F613C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71"/>
    <w:rsid w:val="00707698"/>
    <w:rsid w:val="00707D68"/>
    <w:rsid w:val="00707EA0"/>
    <w:rsid w:val="00707F53"/>
    <w:rsid w:val="00707FAB"/>
    <w:rsid w:val="007105E4"/>
    <w:rsid w:val="007109AD"/>
    <w:rsid w:val="00710C99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B58"/>
    <w:rsid w:val="00712F28"/>
    <w:rsid w:val="00712F2B"/>
    <w:rsid w:val="00713199"/>
    <w:rsid w:val="007133C4"/>
    <w:rsid w:val="00713430"/>
    <w:rsid w:val="00713836"/>
    <w:rsid w:val="00713A70"/>
    <w:rsid w:val="00713C0C"/>
    <w:rsid w:val="00713FAC"/>
    <w:rsid w:val="00713FF7"/>
    <w:rsid w:val="007142C7"/>
    <w:rsid w:val="00714459"/>
    <w:rsid w:val="007144A3"/>
    <w:rsid w:val="007146A4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10"/>
    <w:rsid w:val="00715CD8"/>
    <w:rsid w:val="00715D91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17F1B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5DD3"/>
    <w:rsid w:val="00726146"/>
    <w:rsid w:val="00726190"/>
    <w:rsid w:val="0072652B"/>
    <w:rsid w:val="0072678D"/>
    <w:rsid w:val="00726847"/>
    <w:rsid w:val="00726EAA"/>
    <w:rsid w:val="00726F81"/>
    <w:rsid w:val="00727132"/>
    <w:rsid w:val="00727135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36F"/>
    <w:rsid w:val="007304CE"/>
    <w:rsid w:val="00730838"/>
    <w:rsid w:val="00730A48"/>
    <w:rsid w:val="00730B67"/>
    <w:rsid w:val="00730DC2"/>
    <w:rsid w:val="00730E2C"/>
    <w:rsid w:val="00731180"/>
    <w:rsid w:val="007315D3"/>
    <w:rsid w:val="007316EC"/>
    <w:rsid w:val="007318D3"/>
    <w:rsid w:val="00731954"/>
    <w:rsid w:val="00731D02"/>
    <w:rsid w:val="00732093"/>
    <w:rsid w:val="00732309"/>
    <w:rsid w:val="007328AB"/>
    <w:rsid w:val="0073295B"/>
    <w:rsid w:val="0073345A"/>
    <w:rsid w:val="00733505"/>
    <w:rsid w:val="007338AD"/>
    <w:rsid w:val="007339AF"/>
    <w:rsid w:val="00733CA3"/>
    <w:rsid w:val="00733E7B"/>
    <w:rsid w:val="00733F4C"/>
    <w:rsid w:val="0073451B"/>
    <w:rsid w:val="0073456B"/>
    <w:rsid w:val="0073477F"/>
    <w:rsid w:val="00734A10"/>
    <w:rsid w:val="00734B5D"/>
    <w:rsid w:val="00734F25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5D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445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4CA7"/>
    <w:rsid w:val="007454B5"/>
    <w:rsid w:val="00745654"/>
    <w:rsid w:val="00745965"/>
    <w:rsid w:val="00745AD8"/>
    <w:rsid w:val="00745C03"/>
    <w:rsid w:val="00745C6D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491"/>
    <w:rsid w:val="00754691"/>
    <w:rsid w:val="00754E37"/>
    <w:rsid w:val="00754EA5"/>
    <w:rsid w:val="00754FC7"/>
    <w:rsid w:val="0075532F"/>
    <w:rsid w:val="00755482"/>
    <w:rsid w:val="007554EE"/>
    <w:rsid w:val="0075553F"/>
    <w:rsid w:val="0075567C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1EF"/>
    <w:rsid w:val="007612F3"/>
    <w:rsid w:val="007614FB"/>
    <w:rsid w:val="0076186B"/>
    <w:rsid w:val="007619D7"/>
    <w:rsid w:val="00761A57"/>
    <w:rsid w:val="00761AB8"/>
    <w:rsid w:val="00761AE4"/>
    <w:rsid w:val="00761C7D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3E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4B1"/>
    <w:rsid w:val="00766D26"/>
    <w:rsid w:val="0076700F"/>
    <w:rsid w:val="0076733D"/>
    <w:rsid w:val="007673D7"/>
    <w:rsid w:val="007674BF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5B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E8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EE4"/>
    <w:rsid w:val="0079053F"/>
    <w:rsid w:val="0079066F"/>
    <w:rsid w:val="007907AB"/>
    <w:rsid w:val="00790C3F"/>
    <w:rsid w:val="00790DBF"/>
    <w:rsid w:val="00791076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38D"/>
    <w:rsid w:val="0079444A"/>
    <w:rsid w:val="0079463E"/>
    <w:rsid w:val="0079482B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E8F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617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C24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59D"/>
    <w:rsid w:val="007B29C9"/>
    <w:rsid w:val="007B2EEA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749"/>
    <w:rsid w:val="007B7A9A"/>
    <w:rsid w:val="007B7D49"/>
    <w:rsid w:val="007B7F9A"/>
    <w:rsid w:val="007B7FD3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2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82A"/>
    <w:rsid w:val="007C5872"/>
    <w:rsid w:val="007C59D8"/>
    <w:rsid w:val="007C5AFF"/>
    <w:rsid w:val="007C5B0E"/>
    <w:rsid w:val="007C5CD0"/>
    <w:rsid w:val="007C5EEB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D70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1F"/>
    <w:rsid w:val="007D1F77"/>
    <w:rsid w:val="007D1FDB"/>
    <w:rsid w:val="007D23FA"/>
    <w:rsid w:val="007D2404"/>
    <w:rsid w:val="007D2415"/>
    <w:rsid w:val="007D2560"/>
    <w:rsid w:val="007D2653"/>
    <w:rsid w:val="007D26F1"/>
    <w:rsid w:val="007D2E96"/>
    <w:rsid w:val="007D2FAD"/>
    <w:rsid w:val="007D3287"/>
    <w:rsid w:val="007D3353"/>
    <w:rsid w:val="007D337C"/>
    <w:rsid w:val="007D34B9"/>
    <w:rsid w:val="007D3791"/>
    <w:rsid w:val="007D39D1"/>
    <w:rsid w:val="007D3A0A"/>
    <w:rsid w:val="007D3B09"/>
    <w:rsid w:val="007D3E25"/>
    <w:rsid w:val="007D3E3C"/>
    <w:rsid w:val="007D418E"/>
    <w:rsid w:val="007D44C4"/>
    <w:rsid w:val="007D4636"/>
    <w:rsid w:val="007D4976"/>
    <w:rsid w:val="007D4985"/>
    <w:rsid w:val="007D4B2E"/>
    <w:rsid w:val="007D52AE"/>
    <w:rsid w:val="007D5694"/>
    <w:rsid w:val="007D5925"/>
    <w:rsid w:val="007D5B68"/>
    <w:rsid w:val="007D5C69"/>
    <w:rsid w:val="007D5DD4"/>
    <w:rsid w:val="007D5E00"/>
    <w:rsid w:val="007D628D"/>
    <w:rsid w:val="007D6428"/>
    <w:rsid w:val="007D6447"/>
    <w:rsid w:val="007D6551"/>
    <w:rsid w:val="007D67B2"/>
    <w:rsid w:val="007D6884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616"/>
    <w:rsid w:val="007E3628"/>
    <w:rsid w:val="007E3A85"/>
    <w:rsid w:val="007E3F03"/>
    <w:rsid w:val="007E4357"/>
    <w:rsid w:val="007E4398"/>
    <w:rsid w:val="007E4522"/>
    <w:rsid w:val="007E4C8A"/>
    <w:rsid w:val="007E4D11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49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DE8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2ED"/>
    <w:rsid w:val="007F637F"/>
    <w:rsid w:val="007F63D7"/>
    <w:rsid w:val="007F6582"/>
    <w:rsid w:val="007F674A"/>
    <w:rsid w:val="007F6796"/>
    <w:rsid w:val="007F6938"/>
    <w:rsid w:val="007F69EB"/>
    <w:rsid w:val="007F6C52"/>
    <w:rsid w:val="007F6EF5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95B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E0A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53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D1B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98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2B1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AB"/>
    <w:rsid w:val="00830CB0"/>
    <w:rsid w:val="00831089"/>
    <w:rsid w:val="0083109A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7C8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3E7B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FC"/>
    <w:rsid w:val="0083572A"/>
    <w:rsid w:val="00835A8B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2FB"/>
    <w:rsid w:val="0084234F"/>
    <w:rsid w:val="00842793"/>
    <w:rsid w:val="008428F4"/>
    <w:rsid w:val="00842CFF"/>
    <w:rsid w:val="008431A5"/>
    <w:rsid w:val="00843264"/>
    <w:rsid w:val="008432EB"/>
    <w:rsid w:val="00843314"/>
    <w:rsid w:val="00843724"/>
    <w:rsid w:val="00843885"/>
    <w:rsid w:val="00843C45"/>
    <w:rsid w:val="0084427B"/>
    <w:rsid w:val="008443A0"/>
    <w:rsid w:val="008445D4"/>
    <w:rsid w:val="008447AE"/>
    <w:rsid w:val="0084483B"/>
    <w:rsid w:val="008449EB"/>
    <w:rsid w:val="00844FEC"/>
    <w:rsid w:val="008450B2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6FD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354A"/>
    <w:rsid w:val="008539DF"/>
    <w:rsid w:val="008539F8"/>
    <w:rsid w:val="00853A0A"/>
    <w:rsid w:val="00853DB6"/>
    <w:rsid w:val="00853EEE"/>
    <w:rsid w:val="00854377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D87"/>
    <w:rsid w:val="00857E55"/>
    <w:rsid w:val="00857EDF"/>
    <w:rsid w:val="00860098"/>
    <w:rsid w:val="008608C4"/>
    <w:rsid w:val="008608E9"/>
    <w:rsid w:val="00860A53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DF8"/>
    <w:rsid w:val="008664EA"/>
    <w:rsid w:val="0086675D"/>
    <w:rsid w:val="00866A00"/>
    <w:rsid w:val="00866A81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AA3"/>
    <w:rsid w:val="00873B0A"/>
    <w:rsid w:val="00873D92"/>
    <w:rsid w:val="008744F1"/>
    <w:rsid w:val="00874963"/>
    <w:rsid w:val="00874D3B"/>
    <w:rsid w:val="00874DC1"/>
    <w:rsid w:val="0087516A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1E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762"/>
    <w:rsid w:val="00881828"/>
    <w:rsid w:val="0088186F"/>
    <w:rsid w:val="00881923"/>
    <w:rsid w:val="00881BF0"/>
    <w:rsid w:val="00881D09"/>
    <w:rsid w:val="00881D0C"/>
    <w:rsid w:val="00881D3F"/>
    <w:rsid w:val="00881E27"/>
    <w:rsid w:val="00881E67"/>
    <w:rsid w:val="008827C3"/>
    <w:rsid w:val="0088287D"/>
    <w:rsid w:val="00882949"/>
    <w:rsid w:val="00882D77"/>
    <w:rsid w:val="00882DE4"/>
    <w:rsid w:val="00882DF0"/>
    <w:rsid w:val="00882FB4"/>
    <w:rsid w:val="0088349D"/>
    <w:rsid w:val="008834CA"/>
    <w:rsid w:val="00883B82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604"/>
    <w:rsid w:val="008867FC"/>
    <w:rsid w:val="008869DF"/>
    <w:rsid w:val="00886E0B"/>
    <w:rsid w:val="00886EC3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03"/>
    <w:rsid w:val="00890FA6"/>
    <w:rsid w:val="00891136"/>
    <w:rsid w:val="00891276"/>
    <w:rsid w:val="0089129A"/>
    <w:rsid w:val="00891426"/>
    <w:rsid w:val="00891758"/>
    <w:rsid w:val="008918FD"/>
    <w:rsid w:val="00891916"/>
    <w:rsid w:val="00891947"/>
    <w:rsid w:val="00891E92"/>
    <w:rsid w:val="008921BD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3AB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66F"/>
    <w:rsid w:val="008956F4"/>
    <w:rsid w:val="00895715"/>
    <w:rsid w:val="00895760"/>
    <w:rsid w:val="008958D4"/>
    <w:rsid w:val="00895B38"/>
    <w:rsid w:val="00895CF0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B91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6B8"/>
    <w:rsid w:val="008A371E"/>
    <w:rsid w:val="008A3B8D"/>
    <w:rsid w:val="008A3FFE"/>
    <w:rsid w:val="008A4D8F"/>
    <w:rsid w:val="008A4D97"/>
    <w:rsid w:val="008A51AA"/>
    <w:rsid w:val="008A51B7"/>
    <w:rsid w:val="008A525E"/>
    <w:rsid w:val="008A53BF"/>
    <w:rsid w:val="008A55C5"/>
    <w:rsid w:val="008A5A52"/>
    <w:rsid w:val="008A5A8D"/>
    <w:rsid w:val="008A5E12"/>
    <w:rsid w:val="008A5E75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28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6FBD"/>
    <w:rsid w:val="008B7509"/>
    <w:rsid w:val="008B7598"/>
    <w:rsid w:val="008B7C65"/>
    <w:rsid w:val="008C0280"/>
    <w:rsid w:val="008C0553"/>
    <w:rsid w:val="008C05DD"/>
    <w:rsid w:val="008C062D"/>
    <w:rsid w:val="008C0CCA"/>
    <w:rsid w:val="008C0E72"/>
    <w:rsid w:val="008C0F1B"/>
    <w:rsid w:val="008C1037"/>
    <w:rsid w:val="008C1761"/>
    <w:rsid w:val="008C18E9"/>
    <w:rsid w:val="008C19C1"/>
    <w:rsid w:val="008C1A65"/>
    <w:rsid w:val="008C1C6A"/>
    <w:rsid w:val="008C1FA8"/>
    <w:rsid w:val="008C21C3"/>
    <w:rsid w:val="008C24D4"/>
    <w:rsid w:val="008C2507"/>
    <w:rsid w:val="008C2847"/>
    <w:rsid w:val="008C28A1"/>
    <w:rsid w:val="008C2A30"/>
    <w:rsid w:val="008C2DF6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473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0F"/>
    <w:rsid w:val="008C7560"/>
    <w:rsid w:val="008C75FB"/>
    <w:rsid w:val="008C7669"/>
    <w:rsid w:val="008C7911"/>
    <w:rsid w:val="008C7B3F"/>
    <w:rsid w:val="008C7B6D"/>
    <w:rsid w:val="008C7B83"/>
    <w:rsid w:val="008D009E"/>
    <w:rsid w:val="008D0209"/>
    <w:rsid w:val="008D029C"/>
    <w:rsid w:val="008D0307"/>
    <w:rsid w:val="008D039A"/>
    <w:rsid w:val="008D0425"/>
    <w:rsid w:val="008D0759"/>
    <w:rsid w:val="008D07A3"/>
    <w:rsid w:val="008D08EF"/>
    <w:rsid w:val="008D0D0A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BAE"/>
    <w:rsid w:val="008D3DDE"/>
    <w:rsid w:val="008D3FAD"/>
    <w:rsid w:val="008D4066"/>
    <w:rsid w:val="008D4478"/>
    <w:rsid w:val="008D4653"/>
    <w:rsid w:val="008D53A4"/>
    <w:rsid w:val="008D53D9"/>
    <w:rsid w:val="008D5597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35E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0A3"/>
    <w:rsid w:val="008E30C4"/>
    <w:rsid w:val="008E31F1"/>
    <w:rsid w:val="008E3491"/>
    <w:rsid w:val="008E3669"/>
    <w:rsid w:val="008E3932"/>
    <w:rsid w:val="008E3B36"/>
    <w:rsid w:val="008E3D64"/>
    <w:rsid w:val="008E3E7D"/>
    <w:rsid w:val="008E3FDF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67C"/>
    <w:rsid w:val="008E5AF0"/>
    <w:rsid w:val="008E5CD4"/>
    <w:rsid w:val="008E6001"/>
    <w:rsid w:val="008E616E"/>
    <w:rsid w:val="008E6218"/>
    <w:rsid w:val="008E62C5"/>
    <w:rsid w:val="008E6529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2E8"/>
    <w:rsid w:val="008F232A"/>
    <w:rsid w:val="008F23AA"/>
    <w:rsid w:val="008F25D3"/>
    <w:rsid w:val="008F2CF6"/>
    <w:rsid w:val="008F2DDB"/>
    <w:rsid w:val="008F2E3E"/>
    <w:rsid w:val="008F2FE3"/>
    <w:rsid w:val="008F3025"/>
    <w:rsid w:val="008F3192"/>
    <w:rsid w:val="008F31C4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1B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A2F"/>
    <w:rsid w:val="008F7B11"/>
    <w:rsid w:val="008F7C18"/>
    <w:rsid w:val="008F7E55"/>
    <w:rsid w:val="00900232"/>
    <w:rsid w:val="00900613"/>
    <w:rsid w:val="009006E7"/>
    <w:rsid w:val="0090072F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1EB9"/>
    <w:rsid w:val="00912170"/>
    <w:rsid w:val="00912650"/>
    <w:rsid w:val="009126A5"/>
    <w:rsid w:val="009127FF"/>
    <w:rsid w:val="00912D11"/>
    <w:rsid w:val="00912E66"/>
    <w:rsid w:val="0091316F"/>
    <w:rsid w:val="00913778"/>
    <w:rsid w:val="00913867"/>
    <w:rsid w:val="0091399B"/>
    <w:rsid w:val="009139C2"/>
    <w:rsid w:val="00913A74"/>
    <w:rsid w:val="00913BBE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46"/>
    <w:rsid w:val="009162FD"/>
    <w:rsid w:val="009169FA"/>
    <w:rsid w:val="00916A1D"/>
    <w:rsid w:val="00916AA3"/>
    <w:rsid w:val="00916B75"/>
    <w:rsid w:val="0091741D"/>
    <w:rsid w:val="0091792E"/>
    <w:rsid w:val="00917BD2"/>
    <w:rsid w:val="00917CE3"/>
    <w:rsid w:val="00917D34"/>
    <w:rsid w:val="00920619"/>
    <w:rsid w:val="00920767"/>
    <w:rsid w:val="00920A08"/>
    <w:rsid w:val="00920DD9"/>
    <w:rsid w:val="00920EC8"/>
    <w:rsid w:val="00920F45"/>
    <w:rsid w:val="00921341"/>
    <w:rsid w:val="00921539"/>
    <w:rsid w:val="00921624"/>
    <w:rsid w:val="00921A44"/>
    <w:rsid w:val="00921EC0"/>
    <w:rsid w:val="00921FD3"/>
    <w:rsid w:val="00922328"/>
    <w:rsid w:val="00922338"/>
    <w:rsid w:val="009223D9"/>
    <w:rsid w:val="0092243B"/>
    <w:rsid w:val="00922746"/>
    <w:rsid w:val="00922FCB"/>
    <w:rsid w:val="009230DF"/>
    <w:rsid w:val="00923452"/>
    <w:rsid w:val="00923552"/>
    <w:rsid w:val="0092359E"/>
    <w:rsid w:val="00923B91"/>
    <w:rsid w:val="00923CB9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378"/>
    <w:rsid w:val="0092651E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DF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4D57"/>
    <w:rsid w:val="00935145"/>
    <w:rsid w:val="0093519D"/>
    <w:rsid w:val="009352C5"/>
    <w:rsid w:val="0093545B"/>
    <w:rsid w:val="00935504"/>
    <w:rsid w:val="0093554F"/>
    <w:rsid w:val="009355CA"/>
    <w:rsid w:val="0093569F"/>
    <w:rsid w:val="00935F65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72B"/>
    <w:rsid w:val="00940E53"/>
    <w:rsid w:val="009411BE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800"/>
    <w:rsid w:val="00945986"/>
    <w:rsid w:val="00945C99"/>
    <w:rsid w:val="009460EE"/>
    <w:rsid w:val="00946175"/>
    <w:rsid w:val="00946233"/>
    <w:rsid w:val="00946416"/>
    <w:rsid w:val="00946686"/>
    <w:rsid w:val="009466D1"/>
    <w:rsid w:val="009469C6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2D6E"/>
    <w:rsid w:val="0095302C"/>
    <w:rsid w:val="0095350F"/>
    <w:rsid w:val="00953791"/>
    <w:rsid w:val="00953DFE"/>
    <w:rsid w:val="00953E21"/>
    <w:rsid w:val="00953FE2"/>
    <w:rsid w:val="009540AC"/>
    <w:rsid w:val="009540FD"/>
    <w:rsid w:val="00954188"/>
    <w:rsid w:val="00954381"/>
    <w:rsid w:val="0095497B"/>
    <w:rsid w:val="00954AB5"/>
    <w:rsid w:val="00954CC4"/>
    <w:rsid w:val="00954FCE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8E5"/>
    <w:rsid w:val="0096393B"/>
    <w:rsid w:val="00963C9F"/>
    <w:rsid w:val="00963CF1"/>
    <w:rsid w:val="009640E3"/>
    <w:rsid w:val="00964257"/>
    <w:rsid w:val="009642D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11D"/>
    <w:rsid w:val="00966746"/>
    <w:rsid w:val="00966988"/>
    <w:rsid w:val="00966BC4"/>
    <w:rsid w:val="00966FF5"/>
    <w:rsid w:val="00967048"/>
    <w:rsid w:val="009670B0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D80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0A1"/>
    <w:rsid w:val="009731D9"/>
    <w:rsid w:val="00973401"/>
    <w:rsid w:val="0097353E"/>
    <w:rsid w:val="00973DBA"/>
    <w:rsid w:val="00974020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3DB"/>
    <w:rsid w:val="009813F2"/>
    <w:rsid w:val="009815C8"/>
    <w:rsid w:val="0098178C"/>
    <w:rsid w:val="00981852"/>
    <w:rsid w:val="00981883"/>
    <w:rsid w:val="00981973"/>
    <w:rsid w:val="00981B12"/>
    <w:rsid w:val="009820A9"/>
    <w:rsid w:val="00982404"/>
    <w:rsid w:val="00982517"/>
    <w:rsid w:val="0098260C"/>
    <w:rsid w:val="00982758"/>
    <w:rsid w:val="00982D3F"/>
    <w:rsid w:val="00982E15"/>
    <w:rsid w:val="00982F6F"/>
    <w:rsid w:val="00982FB5"/>
    <w:rsid w:val="009831CC"/>
    <w:rsid w:val="009832CD"/>
    <w:rsid w:val="009832D0"/>
    <w:rsid w:val="00983479"/>
    <w:rsid w:val="009835F3"/>
    <w:rsid w:val="00983771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C3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AF3"/>
    <w:rsid w:val="00990265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71A"/>
    <w:rsid w:val="00992866"/>
    <w:rsid w:val="00992C3D"/>
    <w:rsid w:val="00992E40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5E41"/>
    <w:rsid w:val="009960FB"/>
    <w:rsid w:val="0099665F"/>
    <w:rsid w:val="009968F3"/>
    <w:rsid w:val="009969B2"/>
    <w:rsid w:val="00996A36"/>
    <w:rsid w:val="00996C5B"/>
    <w:rsid w:val="00996D52"/>
    <w:rsid w:val="00996F33"/>
    <w:rsid w:val="00996F68"/>
    <w:rsid w:val="00997148"/>
    <w:rsid w:val="00997280"/>
    <w:rsid w:val="0099737A"/>
    <w:rsid w:val="00997460"/>
    <w:rsid w:val="00997666"/>
    <w:rsid w:val="00997CD9"/>
    <w:rsid w:val="00997D24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935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7EE"/>
    <w:rsid w:val="009A4835"/>
    <w:rsid w:val="009A4B48"/>
    <w:rsid w:val="009A4D72"/>
    <w:rsid w:val="009A4E5F"/>
    <w:rsid w:val="009A502B"/>
    <w:rsid w:val="009A5179"/>
    <w:rsid w:val="009A5229"/>
    <w:rsid w:val="009A5281"/>
    <w:rsid w:val="009A52DA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5B1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1A"/>
    <w:rsid w:val="009B3195"/>
    <w:rsid w:val="009B335E"/>
    <w:rsid w:val="009B3670"/>
    <w:rsid w:val="009B3B47"/>
    <w:rsid w:val="009B3BEB"/>
    <w:rsid w:val="009B438C"/>
    <w:rsid w:val="009B44FF"/>
    <w:rsid w:val="009B4546"/>
    <w:rsid w:val="009B468F"/>
    <w:rsid w:val="009B471B"/>
    <w:rsid w:val="009B4B09"/>
    <w:rsid w:val="009B4D48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E9C"/>
    <w:rsid w:val="009B6F2C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32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95F"/>
    <w:rsid w:val="009C4A39"/>
    <w:rsid w:val="009C4E05"/>
    <w:rsid w:val="009C4ECC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4C0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C64"/>
    <w:rsid w:val="009D3FC3"/>
    <w:rsid w:val="009D40BE"/>
    <w:rsid w:val="009D433D"/>
    <w:rsid w:val="009D4756"/>
    <w:rsid w:val="009D48E9"/>
    <w:rsid w:val="009D494E"/>
    <w:rsid w:val="009D4B6F"/>
    <w:rsid w:val="009D4BB8"/>
    <w:rsid w:val="009D4C8A"/>
    <w:rsid w:val="009D4CA4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47"/>
    <w:rsid w:val="009D7857"/>
    <w:rsid w:val="009D7D4E"/>
    <w:rsid w:val="009D7D94"/>
    <w:rsid w:val="009D7DA8"/>
    <w:rsid w:val="009D7DC8"/>
    <w:rsid w:val="009E00C3"/>
    <w:rsid w:val="009E0175"/>
    <w:rsid w:val="009E033C"/>
    <w:rsid w:val="009E0579"/>
    <w:rsid w:val="009E0777"/>
    <w:rsid w:val="009E07A7"/>
    <w:rsid w:val="009E105A"/>
    <w:rsid w:val="009E1206"/>
    <w:rsid w:val="009E14C7"/>
    <w:rsid w:val="009E1556"/>
    <w:rsid w:val="009E170B"/>
    <w:rsid w:val="009E1771"/>
    <w:rsid w:val="009E17B6"/>
    <w:rsid w:val="009E1B84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6E"/>
    <w:rsid w:val="009E4ADC"/>
    <w:rsid w:val="009E4E44"/>
    <w:rsid w:val="009E4F88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6CA3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301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88C"/>
    <w:rsid w:val="009F3A05"/>
    <w:rsid w:val="009F3B75"/>
    <w:rsid w:val="009F3CFE"/>
    <w:rsid w:val="009F4C7D"/>
    <w:rsid w:val="009F4CF7"/>
    <w:rsid w:val="009F52CE"/>
    <w:rsid w:val="009F563E"/>
    <w:rsid w:val="009F5684"/>
    <w:rsid w:val="009F5B7B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CCF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1F"/>
    <w:rsid w:val="00A045E2"/>
    <w:rsid w:val="00A04808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B18"/>
    <w:rsid w:val="00A06EE2"/>
    <w:rsid w:val="00A06EED"/>
    <w:rsid w:val="00A0707C"/>
    <w:rsid w:val="00A07286"/>
    <w:rsid w:val="00A073CA"/>
    <w:rsid w:val="00A074A6"/>
    <w:rsid w:val="00A076C1"/>
    <w:rsid w:val="00A07BF1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3F7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CF5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663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0AB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4F34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01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20F0"/>
    <w:rsid w:val="00A3219A"/>
    <w:rsid w:val="00A3222C"/>
    <w:rsid w:val="00A324FF"/>
    <w:rsid w:val="00A32535"/>
    <w:rsid w:val="00A325F5"/>
    <w:rsid w:val="00A32622"/>
    <w:rsid w:val="00A3265B"/>
    <w:rsid w:val="00A327FE"/>
    <w:rsid w:val="00A32D43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B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40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F8A"/>
    <w:rsid w:val="00A44FA2"/>
    <w:rsid w:val="00A45518"/>
    <w:rsid w:val="00A4557E"/>
    <w:rsid w:val="00A456C6"/>
    <w:rsid w:val="00A456CA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2BF"/>
    <w:rsid w:val="00A5244F"/>
    <w:rsid w:val="00A5245A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81A"/>
    <w:rsid w:val="00A57AC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1318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630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084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167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C5E"/>
    <w:rsid w:val="00A67F64"/>
    <w:rsid w:val="00A7000F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42D"/>
    <w:rsid w:val="00A735F8"/>
    <w:rsid w:val="00A73CA4"/>
    <w:rsid w:val="00A73E9A"/>
    <w:rsid w:val="00A741B6"/>
    <w:rsid w:val="00A744BD"/>
    <w:rsid w:val="00A746EC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88B"/>
    <w:rsid w:val="00A77BF8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BBC"/>
    <w:rsid w:val="00A82E61"/>
    <w:rsid w:val="00A82F20"/>
    <w:rsid w:val="00A82F28"/>
    <w:rsid w:val="00A8374F"/>
    <w:rsid w:val="00A83DAE"/>
    <w:rsid w:val="00A841BD"/>
    <w:rsid w:val="00A8433C"/>
    <w:rsid w:val="00A843CB"/>
    <w:rsid w:val="00A843E3"/>
    <w:rsid w:val="00A84761"/>
    <w:rsid w:val="00A848B8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A14"/>
    <w:rsid w:val="00A86AA8"/>
    <w:rsid w:val="00A86BB2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C37"/>
    <w:rsid w:val="00A90DE6"/>
    <w:rsid w:val="00A90DEB"/>
    <w:rsid w:val="00A910DE"/>
    <w:rsid w:val="00A913D6"/>
    <w:rsid w:val="00A916C6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497"/>
    <w:rsid w:val="00A92DF5"/>
    <w:rsid w:val="00A92E69"/>
    <w:rsid w:val="00A92E94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37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B85"/>
    <w:rsid w:val="00AA2D33"/>
    <w:rsid w:val="00AA2D52"/>
    <w:rsid w:val="00AA33AC"/>
    <w:rsid w:val="00AA364F"/>
    <w:rsid w:val="00AA367F"/>
    <w:rsid w:val="00AA3A2F"/>
    <w:rsid w:val="00AA40A7"/>
    <w:rsid w:val="00AA4101"/>
    <w:rsid w:val="00AA432E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4E"/>
    <w:rsid w:val="00AA53B5"/>
    <w:rsid w:val="00AA54D4"/>
    <w:rsid w:val="00AA550A"/>
    <w:rsid w:val="00AA5CBC"/>
    <w:rsid w:val="00AA5DAE"/>
    <w:rsid w:val="00AA5E1A"/>
    <w:rsid w:val="00AA5F10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B11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2E5A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6FA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0D7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E24"/>
    <w:rsid w:val="00AC4038"/>
    <w:rsid w:val="00AC422D"/>
    <w:rsid w:val="00AC478B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CF"/>
    <w:rsid w:val="00AD11C2"/>
    <w:rsid w:val="00AD15B3"/>
    <w:rsid w:val="00AD15BA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0EC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06C"/>
    <w:rsid w:val="00AE513D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EAD"/>
    <w:rsid w:val="00AF1068"/>
    <w:rsid w:val="00AF14D9"/>
    <w:rsid w:val="00AF16AE"/>
    <w:rsid w:val="00AF1790"/>
    <w:rsid w:val="00AF18BB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D03"/>
    <w:rsid w:val="00AF3F4B"/>
    <w:rsid w:val="00AF3F67"/>
    <w:rsid w:val="00AF478C"/>
    <w:rsid w:val="00AF4D05"/>
    <w:rsid w:val="00AF4E23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8A"/>
    <w:rsid w:val="00B013A0"/>
    <w:rsid w:val="00B01426"/>
    <w:rsid w:val="00B01639"/>
    <w:rsid w:val="00B01671"/>
    <w:rsid w:val="00B019E5"/>
    <w:rsid w:val="00B01ADB"/>
    <w:rsid w:val="00B01B80"/>
    <w:rsid w:val="00B01C85"/>
    <w:rsid w:val="00B01CBB"/>
    <w:rsid w:val="00B01CD6"/>
    <w:rsid w:val="00B01F9E"/>
    <w:rsid w:val="00B0207B"/>
    <w:rsid w:val="00B0211C"/>
    <w:rsid w:val="00B02723"/>
    <w:rsid w:val="00B02B0A"/>
    <w:rsid w:val="00B03188"/>
    <w:rsid w:val="00B032EF"/>
    <w:rsid w:val="00B03317"/>
    <w:rsid w:val="00B03387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4B7"/>
    <w:rsid w:val="00B05684"/>
    <w:rsid w:val="00B05D7D"/>
    <w:rsid w:val="00B05E4E"/>
    <w:rsid w:val="00B05EF0"/>
    <w:rsid w:val="00B05FF7"/>
    <w:rsid w:val="00B060F6"/>
    <w:rsid w:val="00B061C5"/>
    <w:rsid w:val="00B06389"/>
    <w:rsid w:val="00B06463"/>
    <w:rsid w:val="00B064E3"/>
    <w:rsid w:val="00B06610"/>
    <w:rsid w:val="00B0678E"/>
    <w:rsid w:val="00B0681B"/>
    <w:rsid w:val="00B06A75"/>
    <w:rsid w:val="00B06C3A"/>
    <w:rsid w:val="00B06F85"/>
    <w:rsid w:val="00B070BC"/>
    <w:rsid w:val="00B07405"/>
    <w:rsid w:val="00B07603"/>
    <w:rsid w:val="00B079C6"/>
    <w:rsid w:val="00B07C1C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D63"/>
    <w:rsid w:val="00B12EC2"/>
    <w:rsid w:val="00B12FE2"/>
    <w:rsid w:val="00B13287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155"/>
    <w:rsid w:val="00B1769B"/>
    <w:rsid w:val="00B17932"/>
    <w:rsid w:val="00B17965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2DC"/>
    <w:rsid w:val="00B215FF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315B"/>
    <w:rsid w:val="00B231E5"/>
    <w:rsid w:val="00B23654"/>
    <w:rsid w:val="00B237DA"/>
    <w:rsid w:val="00B23957"/>
    <w:rsid w:val="00B23BE2"/>
    <w:rsid w:val="00B23D6E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3D54"/>
    <w:rsid w:val="00B34114"/>
    <w:rsid w:val="00B345F5"/>
    <w:rsid w:val="00B34B0D"/>
    <w:rsid w:val="00B34B24"/>
    <w:rsid w:val="00B34BBF"/>
    <w:rsid w:val="00B350E5"/>
    <w:rsid w:val="00B35214"/>
    <w:rsid w:val="00B357A6"/>
    <w:rsid w:val="00B35834"/>
    <w:rsid w:val="00B35D32"/>
    <w:rsid w:val="00B35DCE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1A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1B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3C2"/>
    <w:rsid w:val="00B43614"/>
    <w:rsid w:val="00B43690"/>
    <w:rsid w:val="00B43B64"/>
    <w:rsid w:val="00B43CE2"/>
    <w:rsid w:val="00B43E17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64C"/>
    <w:rsid w:val="00B517A2"/>
    <w:rsid w:val="00B51B49"/>
    <w:rsid w:val="00B52048"/>
    <w:rsid w:val="00B52068"/>
    <w:rsid w:val="00B524C6"/>
    <w:rsid w:val="00B525E3"/>
    <w:rsid w:val="00B52888"/>
    <w:rsid w:val="00B52D93"/>
    <w:rsid w:val="00B52F00"/>
    <w:rsid w:val="00B52F2B"/>
    <w:rsid w:val="00B53206"/>
    <w:rsid w:val="00B53260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77F"/>
    <w:rsid w:val="00B5478F"/>
    <w:rsid w:val="00B5497C"/>
    <w:rsid w:val="00B54BC9"/>
    <w:rsid w:val="00B54CE6"/>
    <w:rsid w:val="00B54D34"/>
    <w:rsid w:val="00B54D75"/>
    <w:rsid w:val="00B55264"/>
    <w:rsid w:val="00B552B7"/>
    <w:rsid w:val="00B5549C"/>
    <w:rsid w:val="00B5568D"/>
    <w:rsid w:val="00B55BC5"/>
    <w:rsid w:val="00B55D33"/>
    <w:rsid w:val="00B55D47"/>
    <w:rsid w:val="00B55F10"/>
    <w:rsid w:val="00B560AF"/>
    <w:rsid w:val="00B563A6"/>
    <w:rsid w:val="00B566CF"/>
    <w:rsid w:val="00B568E5"/>
    <w:rsid w:val="00B56A26"/>
    <w:rsid w:val="00B56BA5"/>
    <w:rsid w:val="00B57458"/>
    <w:rsid w:val="00B578C1"/>
    <w:rsid w:val="00B57A62"/>
    <w:rsid w:val="00B57B84"/>
    <w:rsid w:val="00B57E01"/>
    <w:rsid w:val="00B57FEB"/>
    <w:rsid w:val="00B60060"/>
    <w:rsid w:val="00B6006F"/>
    <w:rsid w:val="00B60509"/>
    <w:rsid w:val="00B60514"/>
    <w:rsid w:val="00B60540"/>
    <w:rsid w:val="00B6081C"/>
    <w:rsid w:val="00B60955"/>
    <w:rsid w:val="00B60C27"/>
    <w:rsid w:val="00B60FD5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9D6"/>
    <w:rsid w:val="00B73E24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728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365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535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4D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650"/>
    <w:rsid w:val="00B87BE5"/>
    <w:rsid w:val="00B87F79"/>
    <w:rsid w:val="00B904C2"/>
    <w:rsid w:val="00B90D64"/>
    <w:rsid w:val="00B90FAE"/>
    <w:rsid w:val="00B91131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DC5"/>
    <w:rsid w:val="00B94E44"/>
    <w:rsid w:val="00B94EF9"/>
    <w:rsid w:val="00B94F91"/>
    <w:rsid w:val="00B95439"/>
    <w:rsid w:val="00B95A05"/>
    <w:rsid w:val="00B95D69"/>
    <w:rsid w:val="00B96552"/>
    <w:rsid w:val="00B966A9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A20"/>
    <w:rsid w:val="00BA0BE4"/>
    <w:rsid w:val="00BA0FB6"/>
    <w:rsid w:val="00BA10A7"/>
    <w:rsid w:val="00BA12D1"/>
    <w:rsid w:val="00BA1464"/>
    <w:rsid w:val="00BA1678"/>
    <w:rsid w:val="00BA17E5"/>
    <w:rsid w:val="00BA1A2C"/>
    <w:rsid w:val="00BA1A52"/>
    <w:rsid w:val="00BA1E47"/>
    <w:rsid w:val="00BA2066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10"/>
    <w:rsid w:val="00BA36BB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6AD"/>
    <w:rsid w:val="00BA48A1"/>
    <w:rsid w:val="00BA49BD"/>
    <w:rsid w:val="00BA4BA5"/>
    <w:rsid w:val="00BA4D32"/>
    <w:rsid w:val="00BA4F92"/>
    <w:rsid w:val="00BA527B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ACD"/>
    <w:rsid w:val="00BB1B83"/>
    <w:rsid w:val="00BB1B95"/>
    <w:rsid w:val="00BB2C3D"/>
    <w:rsid w:val="00BB301A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5A"/>
    <w:rsid w:val="00BB60D5"/>
    <w:rsid w:val="00BB67F2"/>
    <w:rsid w:val="00BB6D2A"/>
    <w:rsid w:val="00BB6D5E"/>
    <w:rsid w:val="00BB6F52"/>
    <w:rsid w:val="00BB6FF8"/>
    <w:rsid w:val="00BB704C"/>
    <w:rsid w:val="00BB71B4"/>
    <w:rsid w:val="00BB7536"/>
    <w:rsid w:val="00BB7781"/>
    <w:rsid w:val="00BB790E"/>
    <w:rsid w:val="00BB7DEE"/>
    <w:rsid w:val="00BB7E1F"/>
    <w:rsid w:val="00BC02A5"/>
    <w:rsid w:val="00BC06AF"/>
    <w:rsid w:val="00BC0AB3"/>
    <w:rsid w:val="00BC0CA2"/>
    <w:rsid w:val="00BC108C"/>
    <w:rsid w:val="00BC1106"/>
    <w:rsid w:val="00BC1531"/>
    <w:rsid w:val="00BC165D"/>
    <w:rsid w:val="00BC183B"/>
    <w:rsid w:val="00BC18F4"/>
    <w:rsid w:val="00BC19DE"/>
    <w:rsid w:val="00BC1C9A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76E"/>
    <w:rsid w:val="00BD1A8E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37F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78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F"/>
    <w:rsid w:val="00BD789A"/>
    <w:rsid w:val="00BD7968"/>
    <w:rsid w:val="00BD79F5"/>
    <w:rsid w:val="00BD7B20"/>
    <w:rsid w:val="00BD7CCE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3F6"/>
    <w:rsid w:val="00BE26A4"/>
    <w:rsid w:val="00BE26B9"/>
    <w:rsid w:val="00BE2F36"/>
    <w:rsid w:val="00BE3079"/>
    <w:rsid w:val="00BE30EA"/>
    <w:rsid w:val="00BE32B0"/>
    <w:rsid w:val="00BE3489"/>
    <w:rsid w:val="00BE3927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0D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42C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5C4"/>
    <w:rsid w:val="00BF5639"/>
    <w:rsid w:val="00BF582A"/>
    <w:rsid w:val="00BF5980"/>
    <w:rsid w:val="00BF5993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EF2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C8"/>
    <w:rsid w:val="00C0470C"/>
    <w:rsid w:val="00C047C9"/>
    <w:rsid w:val="00C04A6C"/>
    <w:rsid w:val="00C04AE1"/>
    <w:rsid w:val="00C04B84"/>
    <w:rsid w:val="00C04DAD"/>
    <w:rsid w:val="00C05046"/>
    <w:rsid w:val="00C05061"/>
    <w:rsid w:val="00C05691"/>
    <w:rsid w:val="00C05795"/>
    <w:rsid w:val="00C057D2"/>
    <w:rsid w:val="00C0602B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6E"/>
    <w:rsid w:val="00C10EB6"/>
    <w:rsid w:val="00C10EC5"/>
    <w:rsid w:val="00C10F48"/>
    <w:rsid w:val="00C1111F"/>
    <w:rsid w:val="00C113CF"/>
    <w:rsid w:val="00C11CB7"/>
    <w:rsid w:val="00C11F29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362"/>
    <w:rsid w:val="00C13537"/>
    <w:rsid w:val="00C1355D"/>
    <w:rsid w:val="00C135D9"/>
    <w:rsid w:val="00C13AAA"/>
    <w:rsid w:val="00C13C0B"/>
    <w:rsid w:val="00C13DFB"/>
    <w:rsid w:val="00C13E94"/>
    <w:rsid w:val="00C13F98"/>
    <w:rsid w:val="00C14110"/>
    <w:rsid w:val="00C144B2"/>
    <w:rsid w:val="00C147DD"/>
    <w:rsid w:val="00C1495B"/>
    <w:rsid w:val="00C14A21"/>
    <w:rsid w:val="00C14B1F"/>
    <w:rsid w:val="00C14CF7"/>
    <w:rsid w:val="00C14D82"/>
    <w:rsid w:val="00C14EFE"/>
    <w:rsid w:val="00C15176"/>
    <w:rsid w:val="00C15475"/>
    <w:rsid w:val="00C1563C"/>
    <w:rsid w:val="00C15749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2ED"/>
    <w:rsid w:val="00C25364"/>
    <w:rsid w:val="00C2536C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3014A"/>
    <w:rsid w:val="00C30656"/>
    <w:rsid w:val="00C30830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E72"/>
    <w:rsid w:val="00C33F42"/>
    <w:rsid w:val="00C34008"/>
    <w:rsid w:val="00C3453A"/>
    <w:rsid w:val="00C35A00"/>
    <w:rsid w:val="00C36133"/>
    <w:rsid w:val="00C36296"/>
    <w:rsid w:val="00C364A4"/>
    <w:rsid w:val="00C3658E"/>
    <w:rsid w:val="00C36788"/>
    <w:rsid w:val="00C36B7F"/>
    <w:rsid w:val="00C36D1E"/>
    <w:rsid w:val="00C36E48"/>
    <w:rsid w:val="00C37A78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2B2"/>
    <w:rsid w:val="00C42655"/>
    <w:rsid w:val="00C4277B"/>
    <w:rsid w:val="00C42DAC"/>
    <w:rsid w:val="00C42EB8"/>
    <w:rsid w:val="00C4314C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DD8"/>
    <w:rsid w:val="00C50DDE"/>
    <w:rsid w:val="00C50FC2"/>
    <w:rsid w:val="00C510CE"/>
    <w:rsid w:val="00C51112"/>
    <w:rsid w:val="00C5139E"/>
    <w:rsid w:val="00C51667"/>
    <w:rsid w:val="00C51761"/>
    <w:rsid w:val="00C519BC"/>
    <w:rsid w:val="00C51AB3"/>
    <w:rsid w:val="00C51B6F"/>
    <w:rsid w:val="00C51C87"/>
    <w:rsid w:val="00C51F97"/>
    <w:rsid w:val="00C52237"/>
    <w:rsid w:val="00C52338"/>
    <w:rsid w:val="00C524A9"/>
    <w:rsid w:val="00C524B9"/>
    <w:rsid w:val="00C52624"/>
    <w:rsid w:val="00C5297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9AA"/>
    <w:rsid w:val="00C53C0F"/>
    <w:rsid w:val="00C53C28"/>
    <w:rsid w:val="00C5435D"/>
    <w:rsid w:val="00C54717"/>
    <w:rsid w:val="00C54A5F"/>
    <w:rsid w:val="00C54B32"/>
    <w:rsid w:val="00C54FB4"/>
    <w:rsid w:val="00C5504B"/>
    <w:rsid w:val="00C551C8"/>
    <w:rsid w:val="00C552CD"/>
    <w:rsid w:val="00C553D5"/>
    <w:rsid w:val="00C555AE"/>
    <w:rsid w:val="00C55863"/>
    <w:rsid w:val="00C55A93"/>
    <w:rsid w:val="00C563BA"/>
    <w:rsid w:val="00C5642D"/>
    <w:rsid w:val="00C56B06"/>
    <w:rsid w:val="00C56CD9"/>
    <w:rsid w:val="00C56D0A"/>
    <w:rsid w:val="00C56DDD"/>
    <w:rsid w:val="00C56F87"/>
    <w:rsid w:val="00C57166"/>
    <w:rsid w:val="00C5726A"/>
    <w:rsid w:val="00C573F9"/>
    <w:rsid w:val="00C578D3"/>
    <w:rsid w:val="00C57A90"/>
    <w:rsid w:val="00C60347"/>
    <w:rsid w:val="00C60435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ACB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A9"/>
    <w:rsid w:val="00C70FC1"/>
    <w:rsid w:val="00C7102F"/>
    <w:rsid w:val="00C71541"/>
    <w:rsid w:val="00C71BB3"/>
    <w:rsid w:val="00C71C64"/>
    <w:rsid w:val="00C71DBC"/>
    <w:rsid w:val="00C71DCC"/>
    <w:rsid w:val="00C71F22"/>
    <w:rsid w:val="00C722E2"/>
    <w:rsid w:val="00C72403"/>
    <w:rsid w:val="00C7245A"/>
    <w:rsid w:val="00C72505"/>
    <w:rsid w:val="00C72515"/>
    <w:rsid w:val="00C7266B"/>
    <w:rsid w:val="00C72716"/>
    <w:rsid w:val="00C7281F"/>
    <w:rsid w:val="00C72913"/>
    <w:rsid w:val="00C72A4A"/>
    <w:rsid w:val="00C72BD2"/>
    <w:rsid w:val="00C72D94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BE"/>
    <w:rsid w:val="00C74A75"/>
    <w:rsid w:val="00C74DAF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230"/>
    <w:rsid w:val="00C76832"/>
    <w:rsid w:val="00C768D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55"/>
    <w:rsid w:val="00C80D60"/>
    <w:rsid w:val="00C80F75"/>
    <w:rsid w:val="00C81031"/>
    <w:rsid w:val="00C8182B"/>
    <w:rsid w:val="00C81F01"/>
    <w:rsid w:val="00C824C8"/>
    <w:rsid w:val="00C824D1"/>
    <w:rsid w:val="00C8262D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AD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4E6"/>
    <w:rsid w:val="00C95BEC"/>
    <w:rsid w:val="00C968DE"/>
    <w:rsid w:val="00C9690B"/>
    <w:rsid w:val="00C969C1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81F"/>
    <w:rsid w:val="00CA0DD9"/>
    <w:rsid w:val="00CA0E8B"/>
    <w:rsid w:val="00CA0E91"/>
    <w:rsid w:val="00CA13B2"/>
    <w:rsid w:val="00CA18AD"/>
    <w:rsid w:val="00CA19B4"/>
    <w:rsid w:val="00CA1AC7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10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7DC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728"/>
    <w:rsid w:val="00CB2B71"/>
    <w:rsid w:val="00CB2CCE"/>
    <w:rsid w:val="00CB2DCF"/>
    <w:rsid w:val="00CB2F53"/>
    <w:rsid w:val="00CB301A"/>
    <w:rsid w:val="00CB34AD"/>
    <w:rsid w:val="00CB36EC"/>
    <w:rsid w:val="00CB3B1A"/>
    <w:rsid w:val="00CB3B7D"/>
    <w:rsid w:val="00CB3C29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0C6"/>
    <w:rsid w:val="00CB6500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370"/>
    <w:rsid w:val="00CD045A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F4E"/>
    <w:rsid w:val="00CD4047"/>
    <w:rsid w:val="00CD434B"/>
    <w:rsid w:val="00CD450F"/>
    <w:rsid w:val="00CD45E9"/>
    <w:rsid w:val="00CD4700"/>
    <w:rsid w:val="00CD5698"/>
    <w:rsid w:val="00CD5964"/>
    <w:rsid w:val="00CD5B37"/>
    <w:rsid w:val="00CD613D"/>
    <w:rsid w:val="00CD6206"/>
    <w:rsid w:val="00CD64AD"/>
    <w:rsid w:val="00CD6DE6"/>
    <w:rsid w:val="00CD6E86"/>
    <w:rsid w:val="00CD7185"/>
    <w:rsid w:val="00CD71E0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4E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65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4E0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492"/>
    <w:rsid w:val="00CF4678"/>
    <w:rsid w:val="00CF4A36"/>
    <w:rsid w:val="00CF4BC3"/>
    <w:rsid w:val="00CF4C56"/>
    <w:rsid w:val="00CF4E4F"/>
    <w:rsid w:val="00CF51D9"/>
    <w:rsid w:val="00CF52CD"/>
    <w:rsid w:val="00CF5568"/>
    <w:rsid w:val="00CF5BEA"/>
    <w:rsid w:val="00CF6436"/>
    <w:rsid w:val="00CF6474"/>
    <w:rsid w:val="00CF67F5"/>
    <w:rsid w:val="00CF697F"/>
    <w:rsid w:val="00CF6A15"/>
    <w:rsid w:val="00CF6B23"/>
    <w:rsid w:val="00CF6F6D"/>
    <w:rsid w:val="00CF72CD"/>
    <w:rsid w:val="00CF7551"/>
    <w:rsid w:val="00CF7635"/>
    <w:rsid w:val="00CF79E0"/>
    <w:rsid w:val="00D0005E"/>
    <w:rsid w:val="00D0040C"/>
    <w:rsid w:val="00D0040E"/>
    <w:rsid w:val="00D0056E"/>
    <w:rsid w:val="00D006E6"/>
    <w:rsid w:val="00D0083C"/>
    <w:rsid w:val="00D00D6D"/>
    <w:rsid w:val="00D00F66"/>
    <w:rsid w:val="00D012CC"/>
    <w:rsid w:val="00D014A4"/>
    <w:rsid w:val="00D014EB"/>
    <w:rsid w:val="00D018F8"/>
    <w:rsid w:val="00D01B68"/>
    <w:rsid w:val="00D01C68"/>
    <w:rsid w:val="00D01D89"/>
    <w:rsid w:val="00D01D95"/>
    <w:rsid w:val="00D01D99"/>
    <w:rsid w:val="00D020A4"/>
    <w:rsid w:val="00D0228A"/>
    <w:rsid w:val="00D02778"/>
    <w:rsid w:val="00D029D4"/>
    <w:rsid w:val="00D029DC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9F7"/>
    <w:rsid w:val="00D10C2E"/>
    <w:rsid w:val="00D10C62"/>
    <w:rsid w:val="00D10D2E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EF4"/>
    <w:rsid w:val="00D14F56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605"/>
    <w:rsid w:val="00D22639"/>
    <w:rsid w:val="00D226BA"/>
    <w:rsid w:val="00D226DD"/>
    <w:rsid w:val="00D22849"/>
    <w:rsid w:val="00D22954"/>
    <w:rsid w:val="00D22973"/>
    <w:rsid w:val="00D22AB8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5ABF"/>
    <w:rsid w:val="00D2659A"/>
    <w:rsid w:val="00D269FA"/>
    <w:rsid w:val="00D26A87"/>
    <w:rsid w:val="00D26B38"/>
    <w:rsid w:val="00D26CB9"/>
    <w:rsid w:val="00D26EA6"/>
    <w:rsid w:val="00D27269"/>
    <w:rsid w:val="00D27639"/>
    <w:rsid w:val="00D27766"/>
    <w:rsid w:val="00D27874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AB"/>
    <w:rsid w:val="00D346F6"/>
    <w:rsid w:val="00D3483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2931"/>
    <w:rsid w:val="00D429EF"/>
    <w:rsid w:val="00D42F42"/>
    <w:rsid w:val="00D4314B"/>
    <w:rsid w:val="00D432BE"/>
    <w:rsid w:val="00D43464"/>
    <w:rsid w:val="00D4352D"/>
    <w:rsid w:val="00D43583"/>
    <w:rsid w:val="00D43647"/>
    <w:rsid w:val="00D4384C"/>
    <w:rsid w:val="00D43FF6"/>
    <w:rsid w:val="00D4400D"/>
    <w:rsid w:val="00D4424A"/>
    <w:rsid w:val="00D44444"/>
    <w:rsid w:val="00D4456E"/>
    <w:rsid w:val="00D447A3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573"/>
    <w:rsid w:val="00D47CEB"/>
    <w:rsid w:val="00D50151"/>
    <w:rsid w:val="00D501C4"/>
    <w:rsid w:val="00D506A2"/>
    <w:rsid w:val="00D50731"/>
    <w:rsid w:val="00D50790"/>
    <w:rsid w:val="00D509BC"/>
    <w:rsid w:val="00D509EB"/>
    <w:rsid w:val="00D50BD2"/>
    <w:rsid w:val="00D50C1A"/>
    <w:rsid w:val="00D50D65"/>
    <w:rsid w:val="00D50DA6"/>
    <w:rsid w:val="00D50FCA"/>
    <w:rsid w:val="00D512CE"/>
    <w:rsid w:val="00D51420"/>
    <w:rsid w:val="00D51448"/>
    <w:rsid w:val="00D515BA"/>
    <w:rsid w:val="00D5174D"/>
    <w:rsid w:val="00D51921"/>
    <w:rsid w:val="00D521BB"/>
    <w:rsid w:val="00D5223E"/>
    <w:rsid w:val="00D52469"/>
    <w:rsid w:val="00D5259A"/>
    <w:rsid w:val="00D52606"/>
    <w:rsid w:val="00D52711"/>
    <w:rsid w:val="00D5289A"/>
    <w:rsid w:val="00D529F6"/>
    <w:rsid w:val="00D52B07"/>
    <w:rsid w:val="00D52B15"/>
    <w:rsid w:val="00D52B60"/>
    <w:rsid w:val="00D52CE1"/>
    <w:rsid w:val="00D531F4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43B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0E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765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1A7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2FF"/>
    <w:rsid w:val="00D7232B"/>
    <w:rsid w:val="00D724A3"/>
    <w:rsid w:val="00D725FD"/>
    <w:rsid w:val="00D73121"/>
    <w:rsid w:val="00D73157"/>
    <w:rsid w:val="00D731B7"/>
    <w:rsid w:val="00D7339C"/>
    <w:rsid w:val="00D73451"/>
    <w:rsid w:val="00D7350B"/>
    <w:rsid w:val="00D73A01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E2F"/>
    <w:rsid w:val="00D75FFF"/>
    <w:rsid w:val="00D7629E"/>
    <w:rsid w:val="00D764EA"/>
    <w:rsid w:val="00D7669C"/>
    <w:rsid w:val="00D766B7"/>
    <w:rsid w:val="00D76A77"/>
    <w:rsid w:val="00D76ADC"/>
    <w:rsid w:val="00D76C9B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1F84"/>
    <w:rsid w:val="00D82049"/>
    <w:rsid w:val="00D82067"/>
    <w:rsid w:val="00D820F6"/>
    <w:rsid w:val="00D821F9"/>
    <w:rsid w:val="00D8231C"/>
    <w:rsid w:val="00D8251D"/>
    <w:rsid w:val="00D82612"/>
    <w:rsid w:val="00D82C7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97D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C3D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7A6"/>
    <w:rsid w:val="00D949B0"/>
    <w:rsid w:val="00D949B8"/>
    <w:rsid w:val="00D94B56"/>
    <w:rsid w:val="00D94DAC"/>
    <w:rsid w:val="00D94EA1"/>
    <w:rsid w:val="00D94FCC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716"/>
    <w:rsid w:val="00DA0DCF"/>
    <w:rsid w:val="00DA0F31"/>
    <w:rsid w:val="00DA139B"/>
    <w:rsid w:val="00DA14F7"/>
    <w:rsid w:val="00DA16EA"/>
    <w:rsid w:val="00DA1D42"/>
    <w:rsid w:val="00DA1D5C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482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2F7"/>
    <w:rsid w:val="00DA63DC"/>
    <w:rsid w:val="00DA67E4"/>
    <w:rsid w:val="00DA6903"/>
    <w:rsid w:val="00DA6A25"/>
    <w:rsid w:val="00DA6A8D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2A8"/>
    <w:rsid w:val="00DB0400"/>
    <w:rsid w:val="00DB07A7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2DB7"/>
    <w:rsid w:val="00DB3719"/>
    <w:rsid w:val="00DB3901"/>
    <w:rsid w:val="00DB3916"/>
    <w:rsid w:val="00DB3B45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39D"/>
    <w:rsid w:val="00DC05FF"/>
    <w:rsid w:val="00DC0667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3BC"/>
    <w:rsid w:val="00DC7740"/>
    <w:rsid w:val="00DC7802"/>
    <w:rsid w:val="00DC7B27"/>
    <w:rsid w:val="00DC7B86"/>
    <w:rsid w:val="00DC7CF0"/>
    <w:rsid w:val="00DD003C"/>
    <w:rsid w:val="00DD0375"/>
    <w:rsid w:val="00DD06D0"/>
    <w:rsid w:val="00DD0BDA"/>
    <w:rsid w:val="00DD0D78"/>
    <w:rsid w:val="00DD0F24"/>
    <w:rsid w:val="00DD13A1"/>
    <w:rsid w:val="00DD1488"/>
    <w:rsid w:val="00DD1787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B7"/>
    <w:rsid w:val="00DE0353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63A"/>
    <w:rsid w:val="00DE37B9"/>
    <w:rsid w:val="00DE388B"/>
    <w:rsid w:val="00DE38AD"/>
    <w:rsid w:val="00DE3948"/>
    <w:rsid w:val="00DE3A59"/>
    <w:rsid w:val="00DE3B3C"/>
    <w:rsid w:val="00DE3E53"/>
    <w:rsid w:val="00DE3F55"/>
    <w:rsid w:val="00DE4463"/>
    <w:rsid w:val="00DE44B5"/>
    <w:rsid w:val="00DE455A"/>
    <w:rsid w:val="00DE46BE"/>
    <w:rsid w:val="00DE472E"/>
    <w:rsid w:val="00DE48AD"/>
    <w:rsid w:val="00DE4A47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FB1"/>
    <w:rsid w:val="00DE7282"/>
    <w:rsid w:val="00DE73E3"/>
    <w:rsid w:val="00DE7621"/>
    <w:rsid w:val="00DE7A4F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480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69"/>
    <w:rsid w:val="00DF5D7E"/>
    <w:rsid w:val="00DF5DF4"/>
    <w:rsid w:val="00DF5ED7"/>
    <w:rsid w:val="00DF644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0E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47E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9B5"/>
    <w:rsid w:val="00E07AAF"/>
    <w:rsid w:val="00E07CA8"/>
    <w:rsid w:val="00E100A6"/>
    <w:rsid w:val="00E102DD"/>
    <w:rsid w:val="00E103B8"/>
    <w:rsid w:val="00E10502"/>
    <w:rsid w:val="00E10684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1E99"/>
    <w:rsid w:val="00E12275"/>
    <w:rsid w:val="00E1242C"/>
    <w:rsid w:val="00E128E2"/>
    <w:rsid w:val="00E12B2F"/>
    <w:rsid w:val="00E12BC6"/>
    <w:rsid w:val="00E12FD2"/>
    <w:rsid w:val="00E12FEF"/>
    <w:rsid w:val="00E1310C"/>
    <w:rsid w:val="00E13407"/>
    <w:rsid w:val="00E1361C"/>
    <w:rsid w:val="00E13854"/>
    <w:rsid w:val="00E13AC7"/>
    <w:rsid w:val="00E13D18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99F"/>
    <w:rsid w:val="00E15C19"/>
    <w:rsid w:val="00E15D1D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F33"/>
    <w:rsid w:val="00E221C3"/>
    <w:rsid w:val="00E2237D"/>
    <w:rsid w:val="00E22885"/>
    <w:rsid w:val="00E228A1"/>
    <w:rsid w:val="00E22CC2"/>
    <w:rsid w:val="00E2366C"/>
    <w:rsid w:val="00E236D6"/>
    <w:rsid w:val="00E23936"/>
    <w:rsid w:val="00E23AD1"/>
    <w:rsid w:val="00E23DCE"/>
    <w:rsid w:val="00E23E4D"/>
    <w:rsid w:val="00E241CA"/>
    <w:rsid w:val="00E242E3"/>
    <w:rsid w:val="00E243B0"/>
    <w:rsid w:val="00E243BF"/>
    <w:rsid w:val="00E244A7"/>
    <w:rsid w:val="00E24508"/>
    <w:rsid w:val="00E24BEF"/>
    <w:rsid w:val="00E24D9A"/>
    <w:rsid w:val="00E24DBE"/>
    <w:rsid w:val="00E24E0D"/>
    <w:rsid w:val="00E24EEB"/>
    <w:rsid w:val="00E24F66"/>
    <w:rsid w:val="00E24F7A"/>
    <w:rsid w:val="00E25264"/>
    <w:rsid w:val="00E255B6"/>
    <w:rsid w:val="00E259F6"/>
    <w:rsid w:val="00E25A4C"/>
    <w:rsid w:val="00E25D09"/>
    <w:rsid w:val="00E26019"/>
    <w:rsid w:val="00E262AB"/>
    <w:rsid w:val="00E2631F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6E3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18DF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20E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62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3F22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4C3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2E"/>
    <w:rsid w:val="00E552F7"/>
    <w:rsid w:val="00E55D51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58C"/>
    <w:rsid w:val="00E639B3"/>
    <w:rsid w:val="00E63B5F"/>
    <w:rsid w:val="00E63F4E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6AD"/>
    <w:rsid w:val="00E6579D"/>
    <w:rsid w:val="00E65D67"/>
    <w:rsid w:val="00E66112"/>
    <w:rsid w:val="00E66153"/>
    <w:rsid w:val="00E66281"/>
    <w:rsid w:val="00E6672C"/>
    <w:rsid w:val="00E66AF0"/>
    <w:rsid w:val="00E66EE8"/>
    <w:rsid w:val="00E67679"/>
    <w:rsid w:val="00E67771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317"/>
    <w:rsid w:val="00E733FB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735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97B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CFF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712E"/>
    <w:rsid w:val="00E874A4"/>
    <w:rsid w:val="00E875F9"/>
    <w:rsid w:val="00E878A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E8B"/>
    <w:rsid w:val="00E92F1C"/>
    <w:rsid w:val="00E92F68"/>
    <w:rsid w:val="00E93379"/>
    <w:rsid w:val="00E933D6"/>
    <w:rsid w:val="00E9344D"/>
    <w:rsid w:val="00E936E9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61"/>
    <w:rsid w:val="00E97472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1DEB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E7B"/>
    <w:rsid w:val="00EA3F37"/>
    <w:rsid w:val="00EA4225"/>
    <w:rsid w:val="00EA422B"/>
    <w:rsid w:val="00EA4237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1A2"/>
    <w:rsid w:val="00EB148D"/>
    <w:rsid w:val="00EB1723"/>
    <w:rsid w:val="00EB1A98"/>
    <w:rsid w:val="00EB1AC1"/>
    <w:rsid w:val="00EB1AFA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427"/>
    <w:rsid w:val="00EB36F1"/>
    <w:rsid w:val="00EB3CC6"/>
    <w:rsid w:val="00EB3F27"/>
    <w:rsid w:val="00EB4077"/>
    <w:rsid w:val="00EB41A5"/>
    <w:rsid w:val="00EB41DB"/>
    <w:rsid w:val="00EB4509"/>
    <w:rsid w:val="00EB45CC"/>
    <w:rsid w:val="00EB4850"/>
    <w:rsid w:val="00EB4D70"/>
    <w:rsid w:val="00EB4FBA"/>
    <w:rsid w:val="00EB503D"/>
    <w:rsid w:val="00EB50DF"/>
    <w:rsid w:val="00EB5167"/>
    <w:rsid w:val="00EB5212"/>
    <w:rsid w:val="00EB5693"/>
    <w:rsid w:val="00EB57C5"/>
    <w:rsid w:val="00EB57FC"/>
    <w:rsid w:val="00EB58DF"/>
    <w:rsid w:val="00EB5944"/>
    <w:rsid w:val="00EB59E1"/>
    <w:rsid w:val="00EB5A62"/>
    <w:rsid w:val="00EB5BBE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1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E22"/>
    <w:rsid w:val="00EC3FC8"/>
    <w:rsid w:val="00EC407D"/>
    <w:rsid w:val="00EC42EE"/>
    <w:rsid w:val="00EC455C"/>
    <w:rsid w:val="00EC45F5"/>
    <w:rsid w:val="00EC465A"/>
    <w:rsid w:val="00EC4770"/>
    <w:rsid w:val="00EC48C0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B5C"/>
    <w:rsid w:val="00EC6F91"/>
    <w:rsid w:val="00EC72A5"/>
    <w:rsid w:val="00EC75B6"/>
    <w:rsid w:val="00EC773F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E4A"/>
    <w:rsid w:val="00ED300F"/>
    <w:rsid w:val="00ED330C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6F4"/>
    <w:rsid w:val="00ED5742"/>
    <w:rsid w:val="00ED58B8"/>
    <w:rsid w:val="00ED59A9"/>
    <w:rsid w:val="00ED59D7"/>
    <w:rsid w:val="00ED5C22"/>
    <w:rsid w:val="00ED5C59"/>
    <w:rsid w:val="00ED5E72"/>
    <w:rsid w:val="00ED5FB9"/>
    <w:rsid w:val="00ED60D1"/>
    <w:rsid w:val="00ED64F3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D28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2E8"/>
    <w:rsid w:val="00EE333E"/>
    <w:rsid w:val="00EE3476"/>
    <w:rsid w:val="00EE37D3"/>
    <w:rsid w:val="00EE3CB2"/>
    <w:rsid w:val="00EE3FD6"/>
    <w:rsid w:val="00EE404B"/>
    <w:rsid w:val="00EE43A1"/>
    <w:rsid w:val="00EE43BE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889"/>
    <w:rsid w:val="00EF19DB"/>
    <w:rsid w:val="00EF1A20"/>
    <w:rsid w:val="00EF2711"/>
    <w:rsid w:val="00EF2732"/>
    <w:rsid w:val="00EF2945"/>
    <w:rsid w:val="00EF2B4F"/>
    <w:rsid w:val="00EF3471"/>
    <w:rsid w:val="00EF36F3"/>
    <w:rsid w:val="00EF3700"/>
    <w:rsid w:val="00EF39A7"/>
    <w:rsid w:val="00EF3B64"/>
    <w:rsid w:val="00EF3B69"/>
    <w:rsid w:val="00EF3CAA"/>
    <w:rsid w:val="00EF44B4"/>
    <w:rsid w:val="00EF49C6"/>
    <w:rsid w:val="00EF4CCC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65D"/>
    <w:rsid w:val="00F028A6"/>
    <w:rsid w:val="00F02D07"/>
    <w:rsid w:val="00F02E4A"/>
    <w:rsid w:val="00F031EE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CA9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B6"/>
    <w:rsid w:val="00F122D8"/>
    <w:rsid w:val="00F122ED"/>
    <w:rsid w:val="00F1237E"/>
    <w:rsid w:val="00F127CA"/>
    <w:rsid w:val="00F12801"/>
    <w:rsid w:val="00F12A4B"/>
    <w:rsid w:val="00F12BA2"/>
    <w:rsid w:val="00F12C2F"/>
    <w:rsid w:val="00F12E26"/>
    <w:rsid w:val="00F12E43"/>
    <w:rsid w:val="00F130CA"/>
    <w:rsid w:val="00F131E7"/>
    <w:rsid w:val="00F136FC"/>
    <w:rsid w:val="00F139A0"/>
    <w:rsid w:val="00F139D5"/>
    <w:rsid w:val="00F13D20"/>
    <w:rsid w:val="00F14063"/>
    <w:rsid w:val="00F1426B"/>
    <w:rsid w:val="00F14798"/>
    <w:rsid w:val="00F1485D"/>
    <w:rsid w:val="00F153E9"/>
    <w:rsid w:val="00F15913"/>
    <w:rsid w:val="00F15938"/>
    <w:rsid w:val="00F15C94"/>
    <w:rsid w:val="00F15D44"/>
    <w:rsid w:val="00F15DE6"/>
    <w:rsid w:val="00F16252"/>
    <w:rsid w:val="00F16366"/>
    <w:rsid w:val="00F1682A"/>
    <w:rsid w:val="00F173A1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95F"/>
    <w:rsid w:val="00F20C16"/>
    <w:rsid w:val="00F20E7B"/>
    <w:rsid w:val="00F2168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0B2"/>
    <w:rsid w:val="00F2725A"/>
    <w:rsid w:val="00F27353"/>
    <w:rsid w:val="00F27416"/>
    <w:rsid w:val="00F27487"/>
    <w:rsid w:val="00F276C0"/>
    <w:rsid w:val="00F27AA6"/>
    <w:rsid w:val="00F27BBF"/>
    <w:rsid w:val="00F27BC0"/>
    <w:rsid w:val="00F27E16"/>
    <w:rsid w:val="00F27EA1"/>
    <w:rsid w:val="00F3000E"/>
    <w:rsid w:val="00F3026A"/>
    <w:rsid w:val="00F30E52"/>
    <w:rsid w:val="00F312B2"/>
    <w:rsid w:val="00F315EC"/>
    <w:rsid w:val="00F3162D"/>
    <w:rsid w:val="00F31988"/>
    <w:rsid w:val="00F31A1F"/>
    <w:rsid w:val="00F31A5D"/>
    <w:rsid w:val="00F31A61"/>
    <w:rsid w:val="00F31C01"/>
    <w:rsid w:val="00F31D53"/>
    <w:rsid w:val="00F31DAB"/>
    <w:rsid w:val="00F31FBF"/>
    <w:rsid w:val="00F32076"/>
    <w:rsid w:val="00F323E2"/>
    <w:rsid w:val="00F3249F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15"/>
    <w:rsid w:val="00F34863"/>
    <w:rsid w:val="00F34891"/>
    <w:rsid w:val="00F349FA"/>
    <w:rsid w:val="00F34AC1"/>
    <w:rsid w:val="00F34BAD"/>
    <w:rsid w:val="00F3510E"/>
    <w:rsid w:val="00F356F8"/>
    <w:rsid w:val="00F35A9D"/>
    <w:rsid w:val="00F35C55"/>
    <w:rsid w:val="00F35E00"/>
    <w:rsid w:val="00F3603B"/>
    <w:rsid w:val="00F3604A"/>
    <w:rsid w:val="00F36190"/>
    <w:rsid w:val="00F361C3"/>
    <w:rsid w:val="00F36254"/>
    <w:rsid w:val="00F36482"/>
    <w:rsid w:val="00F36625"/>
    <w:rsid w:val="00F36945"/>
    <w:rsid w:val="00F36A6C"/>
    <w:rsid w:val="00F36D1D"/>
    <w:rsid w:val="00F36FD3"/>
    <w:rsid w:val="00F37191"/>
    <w:rsid w:val="00F37328"/>
    <w:rsid w:val="00F37490"/>
    <w:rsid w:val="00F37576"/>
    <w:rsid w:val="00F376C6"/>
    <w:rsid w:val="00F37749"/>
    <w:rsid w:val="00F3776C"/>
    <w:rsid w:val="00F377EB"/>
    <w:rsid w:val="00F37821"/>
    <w:rsid w:val="00F37869"/>
    <w:rsid w:val="00F378AE"/>
    <w:rsid w:val="00F37BFF"/>
    <w:rsid w:val="00F37F80"/>
    <w:rsid w:val="00F37FFD"/>
    <w:rsid w:val="00F402AD"/>
    <w:rsid w:val="00F4037A"/>
    <w:rsid w:val="00F4061B"/>
    <w:rsid w:val="00F4066E"/>
    <w:rsid w:val="00F40830"/>
    <w:rsid w:val="00F40A8A"/>
    <w:rsid w:val="00F40B48"/>
    <w:rsid w:val="00F40C03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B9"/>
    <w:rsid w:val="00F45CD9"/>
    <w:rsid w:val="00F45D42"/>
    <w:rsid w:val="00F45F08"/>
    <w:rsid w:val="00F45F74"/>
    <w:rsid w:val="00F46234"/>
    <w:rsid w:val="00F462DF"/>
    <w:rsid w:val="00F4689D"/>
    <w:rsid w:val="00F46A78"/>
    <w:rsid w:val="00F46DE5"/>
    <w:rsid w:val="00F46E92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2A"/>
    <w:rsid w:val="00F50DD8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05"/>
    <w:rsid w:val="00F53A35"/>
    <w:rsid w:val="00F53C39"/>
    <w:rsid w:val="00F53C4C"/>
    <w:rsid w:val="00F53E29"/>
    <w:rsid w:val="00F53E8E"/>
    <w:rsid w:val="00F546E9"/>
    <w:rsid w:val="00F5489E"/>
    <w:rsid w:val="00F549DA"/>
    <w:rsid w:val="00F5529D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684"/>
    <w:rsid w:val="00F60896"/>
    <w:rsid w:val="00F60B2C"/>
    <w:rsid w:val="00F60B43"/>
    <w:rsid w:val="00F60BD7"/>
    <w:rsid w:val="00F60FE9"/>
    <w:rsid w:val="00F61165"/>
    <w:rsid w:val="00F612AB"/>
    <w:rsid w:val="00F6147A"/>
    <w:rsid w:val="00F61983"/>
    <w:rsid w:val="00F619A8"/>
    <w:rsid w:val="00F61A1D"/>
    <w:rsid w:val="00F61D87"/>
    <w:rsid w:val="00F6211E"/>
    <w:rsid w:val="00F6242D"/>
    <w:rsid w:val="00F62510"/>
    <w:rsid w:val="00F62693"/>
    <w:rsid w:val="00F628B0"/>
    <w:rsid w:val="00F629EA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564"/>
    <w:rsid w:val="00F707B0"/>
    <w:rsid w:val="00F70BA7"/>
    <w:rsid w:val="00F710E4"/>
    <w:rsid w:val="00F71201"/>
    <w:rsid w:val="00F7136E"/>
    <w:rsid w:val="00F7155E"/>
    <w:rsid w:val="00F715FA"/>
    <w:rsid w:val="00F717C0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6A9"/>
    <w:rsid w:val="00F7281D"/>
    <w:rsid w:val="00F72AF7"/>
    <w:rsid w:val="00F72D77"/>
    <w:rsid w:val="00F72DFC"/>
    <w:rsid w:val="00F72E86"/>
    <w:rsid w:val="00F73758"/>
    <w:rsid w:val="00F7378A"/>
    <w:rsid w:val="00F739D1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262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6DD"/>
    <w:rsid w:val="00F80828"/>
    <w:rsid w:val="00F8086C"/>
    <w:rsid w:val="00F80953"/>
    <w:rsid w:val="00F80C13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EE7"/>
    <w:rsid w:val="00F82FA0"/>
    <w:rsid w:val="00F83010"/>
    <w:rsid w:val="00F8307A"/>
    <w:rsid w:val="00F8322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69"/>
    <w:rsid w:val="00F852BF"/>
    <w:rsid w:val="00F852D2"/>
    <w:rsid w:val="00F852D4"/>
    <w:rsid w:val="00F85327"/>
    <w:rsid w:val="00F855C1"/>
    <w:rsid w:val="00F855C2"/>
    <w:rsid w:val="00F856CA"/>
    <w:rsid w:val="00F85870"/>
    <w:rsid w:val="00F858EE"/>
    <w:rsid w:val="00F8598D"/>
    <w:rsid w:val="00F85DAD"/>
    <w:rsid w:val="00F863E4"/>
    <w:rsid w:val="00F864E1"/>
    <w:rsid w:val="00F8696F"/>
    <w:rsid w:val="00F86D59"/>
    <w:rsid w:val="00F86D87"/>
    <w:rsid w:val="00F86F03"/>
    <w:rsid w:val="00F86F07"/>
    <w:rsid w:val="00F86F37"/>
    <w:rsid w:val="00F86F94"/>
    <w:rsid w:val="00F86F96"/>
    <w:rsid w:val="00F87480"/>
    <w:rsid w:val="00F8758F"/>
    <w:rsid w:val="00F87670"/>
    <w:rsid w:val="00F87870"/>
    <w:rsid w:val="00F87895"/>
    <w:rsid w:val="00F901FA"/>
    <w:rsid w:val="00F9020A"/>
    <w:rsid w:val="00F904FC"/>
    <w:rsid w:val="00F906BA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3364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088"/>
    <w:rsid w:val="00F95682"/>
    <w:rsid w:val="00F956E8"/>
    <w:rsid w:val="00F95953"/>
    <w:rsid w:val="00F95B35"/>
    <w:rsid w:val="00F95BDE"/>
    <w:rsid w:val="00F95D19"/>
    <w:rsid w:val="00F9600A"/>
    <w:rsid w:val="00F9617F"/>
    <w:rsid w:val="00F962EA"/>
    <w:rsid w:val="00F965F1"/>
    <w:rsid w:val="00F96B56"/>
    <w:rsid w:val="00F96DA6"/>
    <w:rsid w:val="00F9708E"/>
    <w:rsid w:val="00F971AC"/>
    <w:rsid w:val="00F976B7"/>
    <w:rsid w:val="00F976CB"/>
    <w:rsid w:val="00F97712"/>
    <w:rsid w:val="00F97D50"/>
    <w:rsid w:val="00FA000B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A0"/>
    <w:rsid w:val="00FA12E4"/>
    <w:rsid w:val="00FA1601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3A1"/>
    <w:rsid w:val="00FA3960"/>
    <w:rsid w:val="00FA3B80"/>
    <w:rsid w:val="00FA4061"/>
    <w:rsid w:val="00FA41EC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5E1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100F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D0C"/>
    <w:rsid w:val="00FB2D95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83"/>
    <w:rsid w:val="00FB4370"/>
    <w:rsid w:val="00FB44F1"/>
    <w:rsid w:val="00FB466A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6F2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9C6"/>
    <w:rsid w:val="00FC1C7B"/>
    <w:rsid w:val="00FC1E21"/>
    <w:rsid w:val="00FC2069"/>
    <w:rsid w:val="00FC217F"/>
    <w:rsid w:val="00FC2186"/>
    <w:rsid w:val="00FC2483"/>
    <w:rsid w:val="00FC260B"/>
    <w:rsid w:val="00FC2821"/>
    <w:rsid w:val="00FC2C86"/>
    <w:rsid w:val="00FC3252"/>
    <w:rsid w:val="00FC32AC"/>
    <w:rsid w:val="00FC3438"/>
    <w:rsid w:val="00FC34D0"/>
    <w:rsid w:val="00FC35DB"/>
    <w:rsid w:val="00FC3670"/>
    <w:rsid w:val="00FC371A"/>
    <w:rsid w:val="00FC3852"/>
    <w:rsid w:val="00FC3C74"/>
    <w:rsid w:val="00FC44F0"/>
    <w:rsid w:val="00FC45CD"/>
    <w:rsid w:val="00FC49FF"/>
    <w:rsid w:val="00FC4A2D"/>
    <w:rsid w:val="00FC4A2E"/>
    <w:rsid w:val="00FC4CE4"/>
    <w:rsid w:val="00FC4E16"/>
    <w:rsid w:val="00FC50F1"/>
    <w:rsid w:val="00FC51C5"/>
    <w:rsid w:val="00FC51F4"/>
    <w:rsid w:val="00FC56B1"/>
    <w:rsid w:val="00FC5C78"/>
    <w:rsid w:val="00FC5E53"/>
    <w:rsid w:val="00FC6117"/>
    <w:rsid w:val="00FC61C9"/>
    <w:rsid w:val="00FC64BC"/>
    <w:rsid w:val="00FC66A4"/>
    <w:rsid w:val="00FC68A8"/>
    <w:rsid w:val="00FC69AA"/>
    <w:rsid w:val="00FC6A4E"/>
    <w:rsid w:val="00FC6A4F"/>
    <w:rsid w:val="00FC6A57"/>
    <w:rsid w:val="00FC6DBA"/>
    <w:rsid w:val="00FC713B"/>
    <w:rsid w:val="00FC7831"/>
    <w:rsid w:val="00FC7924"/>
    <w:rsid w:val="00FC7B9F"/>
    <w:rsid w:val="00FC7BC9"/>
    <w:rsid w:val="00FC7E69"/>
    <w:rsid w:val="00FC7EA3"/>
    <w:rsid w:val="00FC7FB9"/>
    <w:rsid w:val="00FD0180"/>
    <w:rsid w:val="00FD0226"/>
    <w:rsid w:val="00FD052E"/>
    <w:rsid w:val="00FD0677"/>
    <w:rsid w:val="00FD06F8"/>
    <w:rsid w:val="00FD082F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E8B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288"/>
    <w:rsid w:val="00FD7542"/>
    <w:rsid w:val="00FD7BFC"/>
    <w:rsid w:val="00FE00D8"/>
    <w:rsid w:val="00FE04A7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268"/>
    <w:rsid w:val="00FE474D"/>
    <w:rsid w:val="00FE480C"/>
    <w:rsid w:val="00FE486E"/>
    <w:rsid w:val="00FE4CC3"/>
    <w:rsid w:val="00FE4CF2"/>
    <w:rsid w:val="00FE50C5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19C"/>
    <w:rsid w:val="00FE7454"/>
    <w:rsid w:val="00FE76CE"/>
    <w:rsid w:val="00FE7BB2"/>
    <w:rsid w:val="00FF073B"/>
    <w:rsid w:val="00FF0A6E"/>
    <w:rsid w:val="00FF0B0E"/>
    <w:rsid w:val="00FF0F60"/>
    <w:rsid w:val="00FF1253"/>
    <w:rsid w:val="00FF14EB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42"/>
    <w:rsid w:val="00FF2EF4"/>
    <w:rsid w:val="00FF2F4C"/>
    <w:rsid w:val="00FF30A3"/>
    <w:rsid w:val="00FF3307"/>
    <w:rsid w:val="00FF33C1"/>
    <w:rsid w:val="00FF35D0"/>
    <w:rsid w:val="00FF37C8"/>
    <w:rsid w:val="00FF3808"/>
    <w:rsid w:val="00FF3834"/>
    <w:rsid w:val="00FF42CC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7910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91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6974A2-728F-4C4C-A077-1F7F32522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957A25-4C77-4779-8426-68C73C38DD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939CA8-963E-465F-A49D-1556560B78D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146</TotalTime>
  <Pages>3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Suphanat, Supadulchai</cp:lastModifiedBy>
  <cp:revision>34</cp:revision>
  <cp:lastPrinted>2025-11-13T09:40:00Z</cp:lastPrinted>
  <dcterms:created xsi:type="dcterms:W3CDTF">2023-05-12T06:02:00Z</dcterms:created>
  <dcterms:modified xsi:type="dcterms:W3CDTF">2025-11-13T09:40:00Z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</Properties>
</file>