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93FB4" w14:textId="77777777" w:rsidR="00677FA6" w:rsidRPr="00627208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62720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627208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="007E1687" w:rsidRPr="0062720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60DCA62" w14:textId="77777777" w:rsidR="00677FA6" w:rsidRPr="00627208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032474CA" w14:textId="77777777" w:rsidR="004F0871" w:rsidRPr="00627208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8A1294C" w14:textId="4D9FFFF2" w:rsidR="004F0871" w:rsidRPr="00627208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E2AC75A" w14:textId="2E857EB4" w:rsidR="007D1F1F" w:rsidRPr="00627208" w:rsidRDefault="007D1F1F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046F6277" w14:textId="77777777" w:rsidR="00E069CF" w:rsidRPr="00627208" w:rsidRDefault="00E069CF" w:rsidP="00E069CF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2C10CD66" w14:textId="77777777" w:rsidR="004F0871" w:rsidRPr="00627208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1BA479A7" w14:textId="3D1C79A1" w:rsidR="004F0871" w:rsidRPr="00627208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25C56557" w14:textId="42013889" w:rsidR="00DF5F76" w:rsidRDefault="00F855C2" w:rsidP="00065BFA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0547A045" w14:textId="7B1C7361" w:rsidR="00600DDA" w:rsidRDefault="00600DDA" w:rsidP="00065BFA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707DAE1A" w14:textId="688F30BE" w:rsidR="00E255FD" w:rsidRPr="00065BFA" w:rsidRDefault="00E255FD" w:rsidP="00065BFA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50B30268" w14:textId="77777777" w:rsidR="009472D2" w:rsidRPr="00627208" w:rsidRDefault="009472D2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3357E3A3" w14:textId="6CC26537" w:rsidR="007659F1" w:rsidRDefault="007659F1" w:rsidP="00C94CAD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68158257" w14:textId="77777777" w:rsidR="00067206" w:rsidRPr="00067206" w:rsidRDefault="00067206" w:rsidP="00067206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67206">
        <w:rPr>
          <w:rFonts w:asciiTheme="majorBidi" w:hAnsiTheme="majorBidi"/>
          <w:sz w:val="30"/>
          <w:szCs w:val="30"/>
          <w:cs/>
        </w:rPr>
        <w:t>เหตุการณ์ภายหลังรอบระยะเวลารายงาน</w:t>
      </w:r>
    </w:p>
    <w:p w14:paraId="0E630048" w14:textId="77777777" w:rsidR="004E58EC" w:rsidRPr="00627208" w:rsidRDefault="004E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70E78FE" w14:textId="77777777" w:rsidR="00D77AAD" w:rsidRPr="00627208" w:rsidRDefault="00D77AAD" w:rsidP="00D77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144498A" w14:textId="77777777" w:rsidR="00D77AAD" w:rsidRPr="00E255FD" w:rsidRDefault="00D77AAD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C625D9" w14:textId="53A45B1A" w:rsidR="00361980" w:rsidRPr="00627208" w:rsidRDefault="00361980" w:rsidP="0036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940656" w:rsidRPr="00627208">
        <w:rPr>
          <w:rFonts w:asciiTheme="majorBidi" w:hAnsiTheme="majorBidi" w:cstheme="majorBidi"/>
          <w:sz w:val="30"/>
          <w:szCs w:val="30"/>
          <w:cs/>
        </w:rPr>
        <w:t>ตรวจสอบตามการมอบหมายจากคณะกรรมการบริษัท</w:t>
      </w:r>
      <w:r w:rsidR="00C25B82" w:rsidRPr="00627208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627208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31ED9"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="00A45783">
        <w:rPr>
          <w:rFonts w:asciiTheme="majorBidi" w:hAnsiTheme="majorBidi" w:cstheme="majorBidi"/>
          <w:sz w:val="30"/>
          <w:szCs w:val="30"/>
        </w:rPr>
        <w:t>14</w:t>
      </w:r>
      <w:r w:rsidR="00D05C56" w:rsidRPr="00D05C56">
        <w:rPr>
          <w:rFonts w:asciiTheme="majorBidi" w:hAnsiTheme="majorBidi" w:cstheme="majorBidi"/>
          <w:sz w:val="30"/>
          <w:szCs w:val="30"/>
        </w:rPr>
        <w:t xml:space="preserve"> </w:t>
      </w:r>
      <w:r w:rsidR="00FB3DF5" w:rsidRPr="00FB3DF5">
        <w:rPr>
          <w:rFonts w:asciiTheme="majorBidi" w:hAnsiTheme="majorBidi" w:cstheme="majorBidi"/>
          <w:sz w:val="30"/>
          <w:szCs w:val="30"/>
          <w:cs/>
        </w:rPr>
        <w:t>พฤศจิกายน</w:t>
      </w:r>
      <w:r w:rsidR="00FB3DF5">
        <w:rPr>
          <w:rFonts w:asciiTheme="majorBidi" w:hAnsiTheme="majorBidi" w:cstheme="majorBidi"/>
          <w:sz w:val="30"/>
          <w:szCs w:val="30"/>
        </w:rPr>
        <w:t xml:space="preserve"> </w:t>
      </w:r>
      <w:r w:rsidR="00955382">
        <w:rPr>
          <w:rFonts w:asciiTheme="majorBidi" w:hAnsiTheme="majorBidi" w:cstheme="majorBidi"/>
          <w:sz w:val="30"/>
          <w:szCs w:val="30"/>
        </w:rPr>
        <w:t>256</w:t>
      </w:r>
      <w:r w:rsidR="00FB3DF5">
        <w:rPr>
          <w:rFonts w:asciiTheme="majorBidi" w:hAnsiTheme="majorBidi" w:cstheme="majorBidi"/>
          <w:sz w:val="30"/>
          <w:szCs w:val="30"/>
        </w:rPr>
        <w:t>8</w:t>
      </w:r>
    </w:p>
    <w:p w14:paraId="23A6D332" w14:textId="77777777" w:rsidR="00E5413F" w:rsidRPr="00E255FD" w:rsidRDefault="00E5413F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F5B3788" w14:textId="635BE347" w:rsidR="00515797" w:rsidRPr="00627208" w:rsidRDefault="00515797" w:rsidP="00B23654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E52A160" w14:textId="77777777" w:rsidR="00515797" w:rsidRPr="00E255FD" w:rsidRDefault="00515797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305C973" w14:textId="56F21EF9" w:rsidR="000E046F" w:rsidRPr="00627208" w:rsidRDefault="000E046F" w:rsidP="0062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BC6A20" w:rsidRPr="00627208">
        <w:rPr>
          <w:rFonts w:asciiTheme="majorBidi" w:hAnsiTheme="majorBidi" w:cstheme="majorBidi"/>
          <w:sz w:val="30"/>
          <w:szCs w:val="30"/>
          <w:cs/>
        </w:rPr>
        <w:br/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BC6A20" w:rsidRPr="00627208">
        <w:rPr>
          <w:rFonts w:asciiTheme="majorBidi" w:hAnsiTheme="majorBidi" w:cstheme="majorBidi"/>
          <w:sz w:val="30"/>
          <w:szCs w:val="30"/>
          <w:cs/>
        </w:rPr>
        <w:br/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6276CD" w:rsidRPr="00627208">
        <w:rPr>
          <w:rFonts w:asciiTheme="majorBidi" w:hAnsiTheme="majorBidi" w:cstheme="majorBidi"/>
          <w:sz w:val="30"/>
          <w:szCs w:val="30"/>
        </w:rPr>
        <w:t>34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27208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C7102F"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="00C7102F" w:rsidRPr="00627208">
        <w:rPr>
          <w:rFonts w:asciiTheme="majorBidi" w:hAnsiTheme="majorBidi" w:cstheme="majorBidi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6276CD" w:rsidRPr="00627208">
        <w:rPr>
          <w:rFonts w:asciiTheme="majorBidi" w:hAnsiTheme="majorBidi" w:cstheme="majorBidi"/>
          <w:sz w:val="30"/>
          <w:szCs w:val="30"/>
        </w:rPr>
        <w:t>31</w:t>
      </w:r>
      <w:r w:rsidR="00C7102F"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="00C7102F" w:rsidRPr="0062720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276CD" w:rsidRPr="00627208">
        <w:rPr>
          <w:rFonts w:asciiTheme="majorBidi" w:hAnsiTheme="majorBidi" w:cstheme="majorBidi"/>
          <w:sz w:val="30"/>
          <w:szCs w:val="30"/>
        </w:rPr>
        <w:t>256</w:t>
      </w:r>
      <w:r w:rsidR="00A45783">
        <w:rPr>
          <w:rFonts w:asciiTheme="majorBidi" w:hAnsiTheme="majorBidi" w:cstheme="majorBidi"/>
          <w:sz w:val="30"/>
          <w:szCs w:val="30"/>
        </w:rPr>
        <w:t>7</w:t>
      </w:r>
    </w:p>
    <w:p w14:paraId="300E17FF" w14:textId="77777777" w:rsidR="00BC6A20" w:rsidRPr="00E255FD" w:rsidRDefault="00BC6A20" w:rsidP="0062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5F7B8E" w14:textId="55096290" w:rsidR="00C13362" w:rsidRDefault="00C7102F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276CD" w:rsidRPr="00627208">
        <w:rPr>
          <w:rFonts w:asciiTheme="majorBidi" w:hAnsiTheme="majorBidi" w:cstheme="majorBidi"/>
          <w:sz w:val="30"/>
          <w:szCs w:val="30"/>
        </w:rPr>
        <w:t>31</w:t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276CD" w:rsidRPr="00627208">
        <w:rPr>
          <w:rFonts w:asciiTheme="majorBidi" w:hAnsiTheme="majorBidi" w:cstheme="majorBidi"/>
          <w:sz w:val="30"/>
          <w:szCs w:val="30"/>
        </w:rPr>
        <w:t>256</w:t>
      </w:r>
      <w:r w:rsidR="00A45783">
        <w:rPr>
          <w:rFonts w:asciiTheme="majorBidi" w:hAnsiTheme="majorBidi" w:cstheme="majorBidi"/>
          <w:sz w:val="30"/>
          <w:szCs w:val="30"/>
        </w:rPr>
        <w:t>7</w:t>
      </w:r>
    </w:p>
    <w:p w14:paraId="772D41E3" w14:textId="77777777" w:rsidR="00683BAD" w:rsidRPr="00E255FD" w:rsidRDefault="00683BAD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9EE0957" w14:textId="77777777" w:rsidR="008B61AD" w:rsidRPr="00627208" w:rsidRDefault="008B61AD" w:rsidP="00567286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BE93509" w14:textId="77777777" w:rsidR="00E13D18" w:rsidRPr="00E255FD" w:rsidRDefault="00E13D18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04F604" w14:textId="208FC0BC" w:rsidR="005A70CB" w:rsidRDefault="008A5B1A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A5B1A">
        <w:rPr>
          <w:rFonts w:asciiTheme="majorBidi" w:hAnsiTheme="majorBidi"/>
          <w:sz w:val="30"/>
          <w:szCs w:val="30"/>
          <w:cs/>
        </w:rPr>
        <w:t xml:space="preserve">บริษัทร่วมและการร่วมค้าที่มีการเปลี่ยนแปลงอย่างมีสาระสำคัญได้เปิดเผยในหมายเหตุข้อ </w:t>
      </w:r>
      <w:r w:rsidR="00DA094D">
        <w:rPr>
          <w:rFonts w:asciiTheme="majorBidi" w:hAnsiTheme="majorBidi"/>
          <w:sz w:val="30"/>
          <w:szCs w:val="30"/>
        </w:rPr>
        <w:t>4</w:t>
      </w:r>
      <w:r w:rsidRPr="008A5B1A">
        <w:rPr>
          <w:rFonts w:asciiTheme="majorBidi" w:hAnsiTheme="majorBidi"/>
          <w:sz w:val="30"/>
          <w:szCs w:val="30"/>
          <w:cs/>
        </w:rPr>
        <w:t xml:space="preserve"> สำหรับบุคคลหรือกิจการอื่นที่เกี่ยวข้องกันไม่มีการเปลี่ยนแปลงความสัมพันธ์อย่างมีสาระสำคัญในระหว่างงวด</w:t>
      </w:r>
    </w:p>
    <w:p w14:paraId="2C5EA91A" w14:textId="77777777" w:rsidR="008A5B1A" w:rsidRPr="00E255FD" w:rsidRDefault="008A5B1A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5EB7E4" w14:textId="5A6A5F0C" w:rsidR="008B61AD" w:rsidRPr="00627208" w:rsidRDefault="00301E03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27208">
        <w:rPr>
          <w:rFonts w:asciiTheme="majorBidi" w:hAnsiTheme="majorBidi" w:cstheme="majorBidi"/>
          <w:spacing w:val="-4"/>
          <w:sz w:val="30"/>
          <w:szCs w:val="30"/>
          <w:cs/>
        </w:rPr>
        <w:t>น</w:t>
      </w:r>
      <w:r w:rsidR="00AF5A01" w:rsidRPr="00627208">
        <w:rPr>
          <w:rFonts w:asciiTheme="majorBidi" w:hAnsiTheme="majorBidi" w:cstheme="majorBidi"/>
          <w:spacing w:val="-4"/>
          <w:sz w:val="30"/>
          <w:szCs w:val="30"/>
          <w:cs/>
        </w:rPr>
        <w:t>โยบายการกำหนดราคา</w:t>
      </w:r>
      <w:r w:rsidR="00AB371E" w:rsidRPr="00627208">
        <w:rPr>
          <w:rFonts w:asciiTheme="majorBidi" w:hAnsiTheme="majorBidi" w:cstheme="majorBidi"/>
          <w:spacing w:val="-4"/>
          <w:sz w:val="30"/>
          <w:szCs w:val="30"/>
          <w:cs/>
        </w:rPr>
        <w:t>ไม่มีการเปลี่ยนแปลง</w:t>
      </w:r>
      <w:r w:rsidR="00553C0C" w:rsidRPr="00627208">
        <w:rPr>
          <w:rFonts w:asciiTheme="majorBidi" w:hAnsiTheme="majorBidi" w:cstheme="majorBidi"/>
          <w:spacing w:val="-4"/>
          <w:sz w:val="30"/>
          <w:szCs w:val="30"/>
          <w:cs/>
        </w:rPr>
        <w:t>อย่างมีสาระสำคัญ</w:t>
      </w:r>
      <w:r w:rsidR="00AB371E" w:rsidRPr="00627208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</w:t>
      </w:r>
      <w:r w:rsidR="00DB7F27" w:rsidRPr="00627208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งวดเก้าเดือนสิ้นสุดวันที่ </w:t>
      </w:r>
      <w:r w:rsidR="00DB7F27" w:rsidRPr="00627208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DB7F27" w:rsidRPr="00627208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กันยายน </w:t>
      </w:r>
      <w:r w:rsidR="006276CD" w:rsidRPr="00516F6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A31FF6" w:rsidRPr="00516F6F">
        <w:rPr>
          <w:rFonts w:asciiTheme="majorBidi" w:hAnsiTheme="majorBidi" w:cstheme="majorBidi"/>
          <w:spacing w:val="-4"/>
          <w:sz w:val="30"/>
          <w:szCs w:val="30"/>
        </w:rPr>
        <w:t>8</w:t>
      </w:r>
    </w:p>
    <w:p w14:paraId="4D70CD84" w14:textId="360C1932" w:rsidR="000955D2" w:rsidRDefault="000955D2">
      <w:pPr>
        <w:rPr>
          <w:rFonts w:asciiTheme="majorBidi" w:hAnsiTheme="majorBidi" w:cstheme="majorBidi"/>
          <w:sz w:val="30"/>
          <w:szCs w:val="30"/>
        </w:rPr>
      </w:pPr>
    </w:p>
    <w:p w14:paraId="1FDEC3C1" w14:textId="40087BD6" w:rsidR="00E255FD" w:rsidRDefault="00E25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5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40"/>
        <w:gridCol w:w="240"/>
        <w:gridCol w:w="1200"/>
        <w:gridCol w:w="242"/>
        <w:gridCol w:w="1197"/>
        <w:gridCol w:w="259"/>
        <w:gridCol w:w="1189"/>
      </w:tblGrid>
      <w:tr w:rsidR="000955D2" w:rsidRPr="00627208" w14:paraId="37F7DC1B" w14:textId="77777777" w:rsidTr="00E70491">
        <w:trPr>
          <w:tblHeader/>
        </w:trPr>
        <w:tc>
          <w:tcPr>
            <w:tcW w:w="2078" w:type="pct"/>
            <w:vAlign w:val="bottom"/>
          </w:tcPr>
          <w:p w14:paraId="692CFB8B" w14:textId="44CB7C6A" w:rsidR="000955D2" w:rsidRPr="00627208" w:rsidRDefault="000955D2" w:rsidP="00ED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3" w:hanging="24"/>
              <w:rPr>
                <w:rFonts w:asciiTheme="majorBidi" w:hAnsiTheme="majorBidi" w:cstheme="majorBidi"/>
                <w:bCs/>
                <w:i/>
                <w:iCs/>
                <w:spacing w:val="-8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  <w:br w:type="page"/>
            </w:r>
            <w:r w:rsidRPr="00627208">
              <w:rPr>
                <w:rFonts w:asciiTheme="majorBidi" w:hAnsiTheme="majorBidi" w:cstheme="majorBidi"/>
                <w:bCs/>
                <w:i/>
                <w:iCs/>
                <w:spacing w:val="-8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407" w:type="pct"/>
            <w:gridSpan w:val="3"/>
            <w:vAlign w:val="bottom"/>
          </w:tcPr>
          <w:p w14:paraId="7DBB0019" w14:textId="77777777" w:rsidR="000955D2" w:rsidRPr="00627208" w:rsidRDefault="000955D2" w:rsidP="00ED167E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vAlign w:val="bottom"/>
          </w:tcPr>
          <w:p w14:paraId="09FFC1E9" w14:textId="77777777" w:rsidR="000955D2" w:rsidRPr="00627208" w:rsidRDefault="000955D2" w:rsidP="00ED167E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pct"/>
            <w:gridSpan w:val="3"/>
            <w:vAlign w:val="bottom"/>
          </w:tcPr>
          <w:p w14:paraId="33BEC0D1" w14:textId="77777777" w:rsidR="000955D2" w:rsidRPr="00627208" w:rsidRDefault="000955D2" w:rsidP="00ED167E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5D2" w:rsidRPr="00627208" w14:paraId="156492C2" w14:textId="77777777" w:rsidTr="00E70491">
        <w:trPr>
          <w:tblHeader/>
        </w:trPr>
        <w:tc>
          <w:tcPr>
            <w:tcW w:w="2078" w:type="pct"/>
            <w:vAlign w:val="bottom"/>
          </w:tcPr>
          <w:p w14:paraId="3AC3CAE8" w14:textId="110CBE8C" w:rsidR="000955D2" w:rsidRPr="00627208" w:rsidRDefault="00C51841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51" w:type="pct"/>
            <w:vAlign w:val="bottom"/>
          </w:tcPr>
          <w:p w14:paraId="044BEA9F" w14:textId="7D16737B" w:rsidR="000955D2" w:rsidRPr="00627208" w:rsidRDefault="006276CD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538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" w:type="pct"/>
            <w:vAlign w:val="bottom"/>
          </w:tcPr>
          <w:p w14:paraId="6F747C0C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2C7D197" w14:textId="54E5CF62" w:rsidR="000955D2" w:rsidRPr="00627208" w:rsidRDefault="0095538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" w:type="pct"/>
            <w:vAlign w:val="bottom"/>
          </w:tcPr>
          <w:p w14:paraId="26C08A2A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43812DD9" w14:textId="20C768DD" w:rsidR="000955D2" w:rsidRPr="00627208" w:rsidRDefault="0095538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6" w:type="pct"/>
            <w:vAlign w:val="bottom"/>
          </w:tcPr>
          <w:p w14:paraId="4DC8A756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5C86F5A" w14:textId="41231F86" w:rsidR="000955D2" w:rsidRPr="00627208" w:rsidRDefault="0095538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955D2" w:rsidRPr="00627208" w14:paraId="22E355A3" w14:textId="77777777" w:rsidTr="00C82753">
        <w:trPr>
          <w:trHeight w:val="255"/>
          <w:tblHeader/>
        </w:trPr>
        <w:tc>
          <w:tcPr>
            <w:tcW w:w="2078" w:type="pct"/>
            <w:vAlign w:val="bottom"/>
          </w:tcPr>
          <w:p w14:paraId="4E5EE5C2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2" w:type="pct"/>
            <w:gridSpan w:val="7"/>
            <w:vAlign w:val="bottom"/>
          </w:tcPr>
          <w:p w14:paraId="29A10FAE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55D2" w:rsidRPr="00627208" w14:paraId="4F22ECF1" w14:textId="77777777" w:rsidTr="00E70491">
        <w:tc>
          <w:tcPr>
            <w:tcW w:w="2078" w:type="pct"/>
            <w:vAlign w:val="bottom"/>
          </w:tcPr>
          <w:p w14:paraId="06591660" w14:textId="77777777" w:rsidR="000955D2" w:rsidRPr="00627208" w:rsidRDefault="000955D2" w:rsidP="00ED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51" w:type="pct"/>
            <w:vAlign w:val="bottom"/>
          </w:tcPr>
          <w:p w14:paraId="22BC1148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23EFB7AC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E660405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AB5190B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408EA40C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3B382D29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5295EB3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62D80" w:rsidRPr="00627208" w14:paraId="7A83F650" w14:textId="77777777" w:rsidTr="00E70491">
        <w:tc>
          <w:tcPr>
            <w:tcW w:w="2078" w:type="pct"/>
            <w:vAlign w:val="bottom"/>
          </w:tcPr>
          <w:p w14:paraId="09E8B365" w14:textId="3EF841D6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651" w:type="pct"/>
            <w:vAlign w:val="bottom"/>
          </w:tcPr>
          <w:p w14:paraId="3F36D500" w14:textId="45F227B0" w:rsidR="00762D80" w:rsidRPr="00627208" w:rsidRDefault="00D93613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93613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8</w:t>
            </w:r>
            <w:r w:rsidR="00762D80">
              <w:rPr>
                <w:rFonts w:asciiTheme="majorBidi" w:hAnsiTheme="majorBidi" w:cstheme="majorBidi"/>
                <w:sz w:val="30"/>
                <w:szCs w:val="30"/>
              </w:rPr>
              <w:t>,758,548</w:t>
            </w:r>
          </w:p>
        </w:tc>
        <w:tc>
          <w:tcPr>
            <w:tcW w:w="126" w:type="pct"/>
            <w:vAlign w:val="bottom"/>
          </w:tcPr>
          <w:p w14:paraId="35963A64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F4ADC8D" w14:textId="191EF0F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92E45">
              <w:rPr>
                <w:rFonts w:asciiTheme="majorBidi" w:hAnsiTheme="majorBidi" w:cstheme="majorBidi" w:hint="cs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,786,759</w:t>
            </w:r>
          </w:p>
        </w:tc>
        <w:tc>
          <w:tcPr>
            <w:tcW w:w="127" w:type="pct"/>
            <w:vAlign w:val="bottom"/>
          </w:tcPr>
          <w:p w14:paraId="55FBFF56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3F7F7895" w14:textId="766D12A6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1841CD04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F62C09C" w14:textId="5976F744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2D80" w:rsidRPr="00627208" w14:paraId="2AAA0A4D" w14:textId="77777777" w:rsidTr="00E70491">
        <w:tc>
          <w:tcPr>
            <w:tcW w:w="2078" w:type="pct"/>
            <w:vAlign w:val="bottom"/>
          </w:tcPr>
          <w:p w14:paraId="338D4C81" w14:textId="5C3630B3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1" w:type="pct"/>
            <w:vAlign w:val="bottom"/>
          </w:tcPr>
          <w:p w14:paraId="4EBCCB00" w14:textId="645EB65A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67,275</w:t>
            </w:r>
          </w:p>
        </w:tc>
        <w:tc>
          <w:tcPr>
            <w:tcW w:w="126" w:type="pct"/>
            <w:vAlign w:val="bottom"/>
          </w:tcPr>
          <w:p w14:paraId="3BC4AC8C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31C3FC5" w14:textId="7EA8E3D6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66,641</w:t>
            </w:r>
          </w:p>
        </w:tc>
        <w:tc>
          <w:tcPr>
            <w:tcW w:w="127" w:type="pct"/>
            <w:vAlign w:val="bottom"/>
          </w:tcPr>
          <w:p w14:paraId="6DC711ED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09079522" w14:textId="517154A1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02F0F047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03E8CBC" w14:textId="3A93ED99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2D80" w:rsidRPr="00627208" w14:paraId="49B33A85" w14:textId="77777777" w:rsidTr="00E70491">
        <w:tc>
          <w:tcPr>
            <w:tcW w:w="2078" w:type="pct"/>
            <w:vAlign w:val="bottom"/>
          </w:tcPr>
          <w:p w14:paraId="5859FC12" w14:textId="17C1784B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รายได้ตามสัญญาเช่า</w:t>
            </w:r>
          </w:p>
        </w:tc>
        <w:tc>
          <w:tcPr>
            <w:tcW w:w="651" w:type="pct"/>
            <w:vAlign w:val="bottom"/>
          </w:tcPr>
          <w:p w14:paraId="0F281F0D" w14:textId="4EBD0831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512,806</w:t>
            </w:r>
          </w:p>
        </w:tc>
        <w:tc>
          <w:tcPr>
            <w:tcW w:w="126" w:type="pct"/>
            <w:vAlign w:val="bottom"/>
          </w:tcPr>
          <w:p w14:paraId="113BE767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2291E4E" w14:textId="2808978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706,578</w:t>
            </w:r>
          </w:p>
        </w:tc>
        <w:tc>
          <w:tcPr>
            <w:tcW w:w="127" w:type="pct"/>
            <w:vAlign w:val="bottom"/>
          </w:tcPr>
          <w:p w14:paraId="3E7C5F8B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446A1CBB" w14:textId="03C874BE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35DD057B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B280776" w14:textId="4DFDDE52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2D80" w:rsidRPr="00627208" w14:paraId="142F74D2" w14:textId="77777777" w:rsidTr="00593FF6">
        <w:tc>
          <w:tcPr>
            <w:tcW w:w="2078" w:type="pct"/>
            <w:vAlign w:val="bottom"/>
          </w:tcPr>
          <w:p w14:paraId="2E01293B" w14:textId="630E86FD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651" w:type="pct"/>
            <w:shd w:val="clear" w:color="auto" w:fill="FFFFFF"/>
            <w:vAlign w:val="bottom"/>
          </w:tcPr>
          <w:p w14:paraId="7D9788DB" w14:textId="3ED228B0" w:rsidR="00762D80" w:rsidRPr="00627208" w:rsidRDefault="00D93613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93613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115</w:t>
            </w:r>
            <w:r w:rsidR="00762D80">
              <w:rPr>
                <w:rFonts w:asciiTheme="majorBidi" w:hAnsiTheme="majorBidi" w:cstheme="majorBidi"/>
                <w:sz w:val="30"/>
                <w:szCs w:val="30"/>
              </w:rPr>
              <w:t>,209</w:t>
            </w:r>
          </w:p>
        </w:tc>
        <w:tc>
          <w:tcPr>
            <w:tcW w:w="126" w:type="pct"/>
            <w:vAlign w:val="bottom"/>
          </w:tcPr>
          <w:p w14:paraId="396A4440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  <w:vAlign w:val="bottom"/>
          </w:tcPr>
          <w:p w14:paraId="3CC92D7B" w14:textId="406CE6FF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131,216</w:t>
            </w:r>
          </w:p>
        </w:tc>
        <w:tc>
          <w:tcPr>
            <w:tcW w:w="127" w:type="pct"/>
            <w:vAlign w:val="bottom"/>
          </w:tcPr>
          <w:p w14:paraId="0CE2A68C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6E1BFAAF" w14:textId="3C333EBE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A0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426D03C2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B3610CD" w14:textId="6D564331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A0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2D80" w:rsidRPr="00627208" w14:paraId="7FDEE9B1" w14:textId="77777777" w:rsidTr="00593FF6">
        <w:tc>
          <w:tcPr>
            <w:tcW w:w="2078" w:type="pct"/>
            <w:vAlign w:val="bottom"/>
          </w:tcPr>
          <w:p w14:paraId="11CDC30C" w14:textId="0450E5D5" w:rsidR="00762D80" w:rsidRPr="0050233B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651" w:type="pct"/>
            <w:shd w:val="clear" w:color="auto" w:fill="FFFFFF"/>
            <w:vAlign w:val="bottom"/>
          </w:tcPr>
          <w:p w14:paraId="1DC07110" w14:textId="32D490B4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915,679</w:t>
            </w:r>
          </w:p>
        </w:tc>
        <w:tc>
          <w:tcPr>
            <w:tcW w:w="126" w:type="pct"/>
            <w:vAlign w:val="bottom"/>
          </w:tcPr>
          <w:p w14:paraId="7ABE3426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  <w:vAlign w:val="bottom"/>
          </w:tcPr>
          <w:p w14:paraId="6DE37EA0" w14:textId="2CE695C9" w:rsidR="00762D80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937,384</w:t>
            </w:r>
          </w:p>
        </w:tc>
        <w:tc>
          <w:tcPr>
            <w:tcW w:w="127" w:type="pct"/>
            <w:vAlign w:val="bottom"/>
          </w:tcPr>
          <w:p w14:paraId="4B7DC4D3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32F4A081" w14:textId="14FACED3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A0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6DBE4423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3748D34C" w14:textId="215C95C1" w:rsidR="00762D80" w:rsidRPr="0050233B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A0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2D80" w:rsidRPr="00627208" w14:paraId="6E2EB71E" w14:textId="77777777" w:rsidTr="00E70491">
        <w:tc>
          <w:tcPr>
            <w:tcW w:w="2078" w:type="pct"/>
            <w:vAlign w:val="bottom"/>
          </w:tcPr>
          <w:p w14:paraId="71123950" w14:textId="14799B0B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51" w:type="pct"/>
            <w:vAlign w:val="bottom"/>
          </w:tcPr>
          <w:p w14:paraId="632D986A" w14:textId="0A9C0616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F2F28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8F2F28" w:rsidRPr="008F2F28">
              <w:rPr>
                <w:rFonts w:asciiTheme="majorBidi" w:hAnsiTheme="majorBidi" w:cstheme="majorBidi"/>
                <w:sz w:val="30"/>
                <w:szCs w:val="30"/>
              </w:rPr>
              <w:t>069</w:t>
            </w:r>
          </w:p>
        </w:tc>
        <w:tc>
          <w:tcPr>
            <w:tcW w:w="126" w:type="pct"/>
            <w:vAlign w:val="bottom"/>
          </w:tcPr>
          <w:p w14:paraId="673CF924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92EC3BB" w14:textId="3A774C76" w:rsidR="00762D80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2,468</w:t>
            </w:r>
          </w:p>
        </w:tc>
        <w:tc>
          <w:tcPr>
            <w:tcW w:w="127" w:type="pct"/>
            <w:vAlign w:val="bottom"/>
          </w:tcPr>
          <w:p w14:paraId="021794C2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5DB29650" w14:textId="672D03F5" w:rsidR="00762D80" w:rsidRPr="00627208" w:rsidRDefault="008F2F28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36" w:type="pct"/>
            <w:vAlign w:val="bottom"/>
          </w:tcPr>
          <w:p w14:paraId="273D71FA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B4A5869" w14:textId="349FAE38" w:rsidR="00762D80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92E45">
              <w:rPr>
                <w:rFonts w:asciiTheme="majorBidi" w:hAnsiTheme="majorBidi" w:cstheme="majorBidi" w:hint="cs"/>
                <w:sz w:val="30"/>
                <w:szCs w:val="30"/>
              </w:rPr>
              <w:t>574</w:t>
            </w:r>
          </w:p>
        </w:tc>
      </w:tr>
      <w:tr w:rsidR="00762D80" w:rsidRPr="00627208" w14:paraId="05F32B6B" w14:textId="77777777" w:rsidTr="00E70491">
        <w:trPr>
          <w:trHeight w:val="111"/>
        </w:trPr>
        <w:tc>
          <w:tcPr>
            <w:tcW w:w="2078" w:type="pct"/>
            <w:vAlign w:val="bottom"/>
          </w:tcPr>
          <w:p w14:paraId="3ADCDBCC" w14:textId="7D98FA05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1" w:type="pct"/>
            <w:vAlign w:val="bottom"/>
          </w:tcPr>
          <w:p w14:paraId="45E8F601" w14:textId="372C3819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3,320</w:t>
            </w:r>
          </w:p>
        </w:tc>
        <w:tc>
          <w:tcPr>
            <w:tcW w:w="126" w:type="pct"/>
            <w:vAlign w:val="bottom"/>
          </w:tcPr>
          <w:p w14:paraId="1532567D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72CAFE2" w14:textId="6E67A95C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8644CF7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5AE96DBB" w14:textId="5103EB55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3,320</w:t>
            </w:r>
          </w:p>
        </w:tc>
        <w:tc>
          <w:tcPr>
            <w:tcW w:w="136" w:type="pct"/>
            <w:vAlign w:val="bottom"/>
          </w:tcPr>
          <w:p w14:paraId="48237C25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45E6FC9" w14:textId="0B24FEF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2D80" w:rsidRPr="00627208" w14:paraId="41710E53" w14:textId="77777777" w:rsidTr="00E70491">
        <w:trPr>
          <w:trHeight w:val="111"/>
        </w:trPr>
        <w:tc>
          <w:tcPr>
            <w:tcW w:w="2078" w:type="pct"/>
            <w:vAlign w:val="bottom"/>
          </w:tcPr>
          <w:p w14:paraId="0D5CB7AA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14:paraId="38FEA889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1C9456F4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1D8978D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vAlign w:val="bottom"/>
          </w:tcPr>
          <w:p w14:paraId="6D3AA595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7DEF2928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5B0AE72E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C53AF18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62D80" w:rsidRPr="00627208" w14:paraId="013A34E0" w14:textId="77777777" w:rsidTr="00E70491">
        <w:tc>
          <w:tcPr>
            <w:tcW w:w="2078" w:type="pct"/>
            <w:vAlign w:val="bottom"/>
          </w:tcPr>
          <w:p w14:paraId="5CD56097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  <w:vAlign w:val="bottom"/>
          </w:tcPr>
          <w:p w14:paraId="00E76DF5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4971EF19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2EE7A89" w14:textId="78F3D43D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vAlign w:val="bottom"/>
          </w:tcPr>
          <w:p w14:paraId="01DFA0A8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7B22FA0F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07E01807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B06716D" w14:textId="6557EB89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D80" w:rsidRPr="00627208" w14:paraId="2122EB1B" w14:textId="77777777" w:rsidTr="00E70491">
        <w:tc>
          <w:tcPr>
            <w:tcW w:w="2078" w:type="pct"/>
            <w:vAlign w:val="bottom"/>
          </w:tcPr>
          <w:p w14:paraId="310B136C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10F4E9DC" w14:textId="529132F0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1EBC50D0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974FA04" w14:textId="40EEBE0C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7A8415B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6CE036BE" w14:textId="1BD159A3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139,835</w:t>
            </w:r>
          </w:p>
        </w:tc>
        <w:tc>
          <w:tcPr>
            <w:tcW w:w="136" w:type="pct"/>
            <w:vAlign w:val="bottom"/>
          </w:tcPr>
          <w:p w14:paraId="70A10C6F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6D66F070" w14:textId="2D6790EA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92E45">
              <w:rPr>
                <w:rFonts w:asciiTheme="majorBidi" w:hAnsiTheme="majorBidi" w:cstheme="majorBidi" w:hint="cs"/>
                <w:sz w:val="30"/>
                <w:szCs w:val="30"/>
              </w:rPr>
              <w:t>141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,566</w:t>
            </w:r>
          </w:p>
        </w:tc>
      </w:tr>
      <w:tr w:rsidR="00762D80" w:rsidRPr="00627208" w14:paraId="16737A88" w14:textId="77777777" w:rsidTr="00E70491">
        <w:tc>
          <w:tcPr>
            <w:tcW w:w="2078" w:type="pct"/>
            <w:vAlign w:val="bottom"/>
          </w:tcPr>
          <w:p w14:paraId="53A22C5F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0F8D0FE2" w14:textId="275C128E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31A6FCA3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E36C125" w14:textId="1BBE3276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459C90AB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2266BD13" w14:textId="68061FCB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87,938</w:t>
            </w:r>
          </w:p>
        </w:tc>
        <w:tc>
          <w:tcPr>
            <w:tcW w:w="136" w:type="pct"/>
            <w:vAlign w:val="bottom"/>
          </w:tcPr>
          <w:p w14:paraId="5A704A48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0DE97D5" w14:textId="22285D12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87,492</w:t>
            </w:r>
          </w:p>
        </w:tc>
      </w:tr>
      <w:tr w:rsidR="00762D80" w:rsidRPr="00627208" w14:paraId="37CAE0D2" w14:textId="77777777" w:rsidTr="00E70491">
        <w:tc>
          <w:tcPr>
            <w:tcW w:w="2078" w:type="pct"/>
            <w:vAlign w:val="bottom"/>
          </w:tcPr>
          <w:p w14:paraId="67307710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4954A1D7" w14:textId="1240A49C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4ED186B4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72979D0" w14:textId="7A19D030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6D32F2E8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569DA005" w14:textId="639D4354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1,531,532</w:t>
            </w:r>
          </w:p>
        </w:tc>
        <w:tc>
          <w:tcPr>
            <w:tcW w:w="136" w:type="pct"/>
            <w:vAlign w:val="bottom"/>
          </w:tcPr>
          <w:p w14:paraId="7810D5D3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8E80314" w14:textId="3A8AF978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1,090,531</w:t>
            </w:r>
          </w:p>
        </w:tc>
      </w:tr>
      <w:tr w:rsidR="004D05B5" w:rsidRPr="00627208" w14:paraId="5F3E3C67" w14:textId="77777777" w:rsidTr="00E70491">
        <w:tc>
          <w:tcPr>
            <w:tcW w:w="2078" w:type="pct"/>
            <w:vAlign w:val="bottom"/>
          </w:tcPr>
          <w:p w14:paraId="7052287B" w14:textId="729082E4" w:rsidR="004D05B5" w:rsidRPr="00627208" w:rsidRDefault="004D05B5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1" w:type="pct"/>
            <w:vAlign w:val="bottom"/>
          </w:tcPr>
          <w:p w14:paraId="1AE7E043" w14:textId="2CFA5599" w:rsidR="004D05B5" w:rsidRDefault="004D05B5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vAlign w:val="bottom"/>
          </w:tcPr>
          <w:p w14:paraId="4C931B45" w14:textId="77777777" w:rsidR="004D05B5" w:rsidRPr="00627208" w:rsidRDefault="004D05B5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289F0FF" w14:textId="1AB2904C" w:rsidR="004D05B5" w:rsidRDefault="004D05B5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vAlign w:val="bottom"/>
          </w:tcPr>
          <w:p w14:paraId="40EF32B0" w14:textId="77777777" w:rsidR="004D05B5" w:rsidRPr="00627208" w:rsidRDefault="004D05B5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337871CA" w14:textId="13F8F047" w:rsidR="004D05B5" w:rsidRDefault="00D93613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93613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2</w:t>
            </w:r>
            <w:r w:rsidR="004D05B5">
              <w:rPr>
                <w:rFonts w:asciiTheme="majorBidi" w:hAnsiTheme="majorBidi" w:cstheme="majorBidi"/>
                <w:sz w:val="30"/>
                <w:szCs w:val="30"/>
              </w:rPr>
              <w:t>,654</w:t>
            </w:r>
          </w:p>
        </w:tc>
        <w:tc>
          <w:tcPr>
            <w:tcW w:w="136" w:type="pct"/>
            <w:vAlign w:val="bottom"/>
          </w:tcPr>
          <w:p w14:paraId="2EB222C8" w14:textId="77777777" w:rsidR="004D05B5" w:rsidRPr="00627208" w:rsidRDefault="004D05B5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2ED28AE" w14:textId="56D838C2" w:rsidR="004D05B5" w:rsidRDefault="004D05B5" w:rsidP="004D0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2D80" w:rsidRPr="00627208" w14:paraId="2FA09748" w14:textId="77777777" w:rsidTr="00E70491">
        <w:tc>
          <w:tcPr>
            <w:tcW w:w="2078" w:type="pct"/>
            <w:vAlign w:val="bottom"/>
          </w:tcPr>
          <w:p w14:paraId="7D1FA7DC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51" w:type="pct"/>
            <w:vAlign w:val="bottom"/>
          </w:tcPr>
          <w:p w14:paraId="42779F61" w14:textId="54F7B20A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022A1AD8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4547257" w14:textId="0CD90A39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6B32AFB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3284B294" w14:textId="5E33D1F5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105,097</w:t>
            </w:r>
          </w:p>
        </w:tc>
        <w:tc>
          <w:tcPr>
            <w:tcW w:w="136" w:type="pct"/>
            <w:vAlign w:val="bottom"/>
          </w:tcPr>
          <w:p w14:paraId="27C3B7FA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A75ADFE" w14:textId="61939971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96,951</w:t>
            </w:r>
          </w:p>
        </w:tc>
      </w:tr>
      <w:tr w:rsidR="00762D80" w:rsidRPr="00627208" w14:paraId="186BB6A8" w14:textId="77777777" w:rsidTr="00E70491">
        <w:tc>
          <w:tcPr>
            <w:tcW w:w="2078" w:type="pct"/>
            <w:vAlign w:val="bottom"/>
          </w:tcPr>
          <w:p w14:paraId="3ED86CDD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0FD52D9C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00436C8D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5A81D83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0D80FE97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28B39A1C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0D2BE0F1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67613CF0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D80" w:rsidRPr="00627208" w14:paraId="762B13D6" w14:textId="77777777" w:rsidTr="00E70491">
        <w:trPr>
          <w:trHeight w:val="173"/>
        </w:trPr>
        <w:tc>
          <w:tcPr>
            <w:tcW w:w="2078" w:type="pct"/>
            <w:vAlign w:val="bottom"/>
          </w:tcPr>
          <w:p w14:paraId="774AFAFB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1" w:type="pct"/>
            <w:vAlign w:val="bottom"/>
          </w:tcPr>
          <w:p w14:paraId="128B78FB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0BACEA29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39FEA7C" w14:textId="5610FC95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8F34461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179312F6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004B130E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5B26AF97" w14:textId="70459E44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D80" w:rsidRPr="00627208" w14:paraId="6340F9B5" w14:textId="77777777" w:rsidTr="00E70491">
        <w:trPr>
          <w:trHeight w:val="191"/>
        </w:trPr>
        <w:tc>
          <w:tcPr>
            <w:tcW w:w="2078" w:type="pct"/>
            <w:vAlign w:val="bottom"/>
          </w:tcPr>
          <w:p w14:paraId="6DA4FB1D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6D4289D5" w14:textId="53D3E044" w:rsidR="00762D80" w:rsidRPr="00435A95" w:rsidRDefault="00762D80" w:rsidP="00762D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3,122</w:t>
            </w:r>
          </w:p>
        </w:tc>
        <w:tc>
          <w:tcPr>
            <w:tcW w:w="126" w:type="pct"/>
            <w:vAlign w:val="bottom"/>
          </w:tcPr>
          <w:p w14:paraId="2CAEABCA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4011E27" w14:textId="1E0891C2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1,785</w:t>
            </w:r>
          </w:p>
        </w:tc>
        <w:tc>
          <w:tcPr>
            <w:tcW w:w="127" w:type="pct"/>
            <w:vAlign w:val="bottom"/>
          </w:tcPr>
          <w:p w14:paraId="79EE99BA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518C736C" w14:textId="6C1B1085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3,122</w:t>
            </w:r>
          </w:p>
        </w:tc>
        <w:tc>
          <w:tcPr>
            <w:tcW w:w="136" w:type="pct"/>
            <w:vAlign w:val="bottom"/>
          </w:tcPr>
          <w:p w14:paraId="1434E402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C1BD82C" w14:textId="0E547DB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1,785</w:t>
            </w:r>
          </w:p>
        </w:tc>
      </w:tr>
      <w:tr w:rsidR="00762D80" w:rsidRPr="00627208" w14:paraId="46FC1D7D" w14:textId="77777777" w:rsidTr="00E70491">
        <w:trPr>
          <w:trHeight w:val="191"/>
        </w:trPr>
        <w:tc>
          <w:tcPr>
            <w:tcW w:w="2078" w:type="pct"/>
            <w:vAlign w:val="bottom"/>
          </w:tcPr>
          <w:p w14:paraId="4EB879E8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16299B5E" w14:textId="2E38B092" w:rsidR="00762D80" w:rsidRPr="00627208" w:rsidRDefault="00762D80" w:rsidP="00762D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11,284</w:t>
            </w:r>
          </w:p>
        </w:tc>
        <w:tc>
          <w:tcPr>
            <w:tcW w:w="126" w:type="pct"/>
            <w:vAlign w:val="bottom"/>
          </w:tcPr>
          <w:p w14:paraId="553A0FB5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F797330" w14:textId="47BB3A43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22,279</w:t>
            </w:r>
          </w:p>
        </w:tc>
        <w:tc>
          <w:tcPr>
            <w:tcW w:w="127" w:type="pct"/>
            <w:vAlign w:val="bottom"/>
          </w:tcPr>
          <w:p w14:paraId="6144C982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26F36E99" w14:textId="016DB94D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11,284</w:t>
            </w:r>
          </w:p>
        </w:tc>
        <w:tc>
          <w:tcPr>
            <w:tcW w:w="136" w:type="pct"/>
            <w:vAlign w:val="bottom"/>
          </w:tcPr>
          <w:p w14:paraId="63E6AC69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3712744" w14:textId="52905E92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22,279</w:t>
            </w:r>
          </w:p>
        </w:tc>
      </w:tr>
      <w:tr w:rsidR="00762D80" w:rsidRPr="00627208" w14:paraId="08AC9D18" w14:textId="77777777" w:rsidTr="00E70491">
        <w:trPr>
          <w:trHeight w:val="191"/>
        </w:trPr>
        <w:tc>
          <w:tcPr>
            <w:tcW w:w="2078" w:type="pct"/>
            <w:vAlign w:val="bottom"/>
          </w:tcPr>
          <w:p w14:paraId="510430AE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28CC6F1C" w14:textId="4FDA8C6B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45CF4E3A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CF8E4BB" w14:textId="02D21471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336BB5B9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4627413D" w14:textId="3D136383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49,282</w:t>
            </w:r>
          </w:p>
        </w:tc>
        <w:tc>
          <w:tcPr>
            <w:tcW w:w="136" w:type="pct"/>
            <w:vAlign w:val="bottom"/>
          </w:tcPr>
          <w:p w14:paraId="6AFEA27D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5AC93BD" w14:textId="28DD2CC6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29,355</w:t>
            </w:r>
          </w:p>
        </w:tc>
      </w:tr>
      <w:tr w:rsidR="00762D80" w:rsidRPr="00627208" w14:paraId="465C9707" w14:textId="77777777" w:rsidTr="00E70491">
        <w:tc>
          <w:tcPr>
            <w:tcW w:w="2078" w:type="pct"/>
            <w:vAlign w:val="bottom"/>
          </w:tcPr>
          <w:p w14:paraId="6113569E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3DEECE61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0D70370F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4FCE96E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7" w:type="pct"/>
            <w:vAlign w:val="bottom"/>
          </w:tcPr>
          <w:p w14:paraId="1593F688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68658384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19733D11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4FA6E0B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62D80" w:rsidRPr="00627208" w14:paraId="4753A051" w14:textId="77777777" w:rsidTr="00E70491">
        <w:trPr>
          <w:trHeight w:val="137"/>
        </w:trPr>
        <w:tc>
          <w:tcPr>
            <w:tcW w:w="2078" w:type="pct"/>
            <w:vAlign w:val="bottom"/>
          </w:tcPr>
          <w:p w14:paraId="691ACB45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Hlk110600737"/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1" w:type="pct"/>
            <w:vAlign w:val="bottom"/>
          </w:tcPr>
          <w:p w14:paraId="43F50D34" w14:textId="77777777" w:rsidR="00762D80" w:rsidRPr="00627208" w:rsidRDefault="00762D80" w:rsidP="00762D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6" w:type="pct"/>
            <w:vAlign w:val="bottom"/>
          </w:tcPr>
          <w:p w14:paraId="2B085663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9E6ED47" w14:textId="7C54E409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7" w:type="pct"/>
            <w:vAlign w:val="bottom"/>
          </w:tcPr>
          <w:p w14:paraId="2B29AA6A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787B7474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332F7F13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02ADC56" w14:textId="334DF21D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bookmarkEnd w:id="0"/>
      <w:tr w:rsidR="00762D80" w:rsidRPr="00627208" w14:paraId="1A8E2314" w14:textId="77777777" w:rsidTr="00E70491">
        <w:trPr>
          <w:trHeight w:val="137"/>
        </w:trPr>
        <w:tc>
          <w:tcPr>
            <w:tcW w:w="2078" w:type="pct"/>
            <w:vAlign w:val="bottom"/>
          </w:tcPr>
          <w:p w14:paraId="6E3A0B6E" w14:textId="2B7254FA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1" w:type="pct"/>
            <w:vAlign w:val="bottom"/>
          </w:tcPr>
          <w:p w14:paraId="43D56A28" w14:textId="6E2FFDBC" w:rsidR="00762D80" w:rsidRPr="00627208" w:rsidRDefault="00762D80" w:rsidP="00762D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1,353</w:t>
            </w:r>
          </w:p>
        </w:tc>
        <w:tc>
          <w:tcPr>
            <w:tcW w:w="126" w:type="pct"/>
            <w:vAlign w:val="bottom"/>
          </w:tcPr>
          <w:p w14:paraId="6D564949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2465DAC" w14:textId="2F4FC3F8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1,335</w:t>
            </w:r>
          </w:p>
        </w:tc>
        <w:tc>
          <w:tcPr>
            <w:tcW w:w="127" w:type="pct"/>
            <w:vAlign w:val="bottom"/>
          </w:tcPr>
          <w:p w14:paraId="0084558C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6FD288F7" w14:textId="2BDD6BC3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7ADD52E8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7C2784F" w14:textId="06F40FEE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2D80" w:rsidRPr="00627208" w14:paraId="56CC525A" w14:textId="77777777" w:rsidTr="00E70491">
        <w:tc>
          <w:tcPr>
            <w:tcW w:w="2078" w:type="pct"/>
            <w:vAlign w:val="bottom"/>
          </w:tcPr>
          <w:p w14:paraId="59E46877" w14:textId="20E7D92E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2A8891E5" w14:textId="194C33D9" w:rsidR="00762D80" w:rsidRPr="00851517" w:rsidRDefault="00762D80" w:rsidP="00762D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254,140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5451D0E9" w14:textId="77777777" w:rsidR="00762D80" w:rsidRPr="00851517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1C868DD" w14:textId="69F56794" w:rsidR="00762D80" w:rsidRPr="00851517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235,371</w:t>
            </w:r>
          </w:p>
        </w:tc>
        <w:tc>
          <w:tcPr>
            <w:tcW w:w="127" w:type="pct"/>
            <w:vAlign w:val="bottom"/>
          </w:tcPr>
          <w:p w14:paraId="606BC78A" w14:textId="77777777" w:rsidR="00762D80" w:rsidRPr="00851517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21D2F07F" w14:textId="2166B0FC" w:rsidR="00762D80" w:rsidRPr="00851517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232,027</w:t>
            </w:r>
          </w:p>
        </w:tc>
        <w:tc>
          <w:tcPr>
            <w:tcW w:w="136" w:type="pct"/>
            <w:vAlign w:val="bottom"/>
          </w:tcPr>
          <w:p w14:paraId="3460F92D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744004E" w14:textId="7EB67F31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212,996</w:t>
            </w:r>
          </w:p>
        </w:tc>
      </w:tr>
      <w:tr w:rsidR="00762D80" w:rsidRPr="00627208" w14:paraId="3E11769E" w14:textId="77777777" w:rsidTr="00E70491">
        <w:tc>
          <w:tcPr>
            <w:tcW w:w="2078" w:type="pct"/>
            <w:vAlign w:val="bottom"/>
          </w:tcPr>
          <w:p w14:paraId="7780325D" w14:textId="41B5DF79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0C191AAA" w14:textId="16C90951" w:rsidR="00762D80" w:rsidRPr="00627208" w:rsidRDefault="00762D80" w:rsidP="00762D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82,888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3A20AF6B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2F6768A" w14:textId="640A7A2C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66,723</w:t>
            </w:r>
          </w:p>
        </w:tc>
        <w:tc>
          <w:tcPr>
            <w:tcW w:w="127" w:type="pct"/>
            <w:vAlign w:val="bottom"/>
          </w:tcPr>
          <w:p w14:paraId="142E375F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4C0EE392" w14:textId="361BFD2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41,107</w:t>
            </w:r>
          </w:p>
        </w:tc>
        <w:tc>
          <w:tcPr>
            <w:tcW w:w="136" w:type="pct"/>
            <w:vAlign w:val="bottom"/>
          </w:tcPr>
          <w:p w14:paraId="723D2A62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F8FE358" w14:textId="72007659" w:rsidR="00762D80" w:rsidRPr="00955382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37,032</w:t>
            </w:r>
          </w:p>
        </w:tc>
      </w:tr>
      <w:tr w:rsidR="00762D80" w:rsidRPr="00627208" w14:paraId="1D0AFA0C" w14:textId="77777777" w:rsidTr="00E70491">
        <w:tc>
          <w:tcPr>
            <w:tcW w:w="2078" w:type="pct"/>
            <w:vAlign w:val="bottom"/>
          </w:tcPr>
          <w:p w14:paraId="6162C677" w14:textId="794AF66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2564C023" w14:textId="4B50E8E2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252BD0B0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CF1BED7" w14:textId="276FEC39" w:rsidR="00762D80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0132FBDA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1BF48116" w14:textId="20A062B4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596,503</w:t>
            </w:r>
          </w:p>
        </w:tc>
        <w:tc>
          <w:tcPr>
            <w:tcW w:w="136" w:type="pct"/>
            <w:vAlign w:val="bottom"/>
          </w:tcPr>
          <w:p w14:paraId="0E08E6E3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68E52CB" w14:textId="40B1D4ED" w:rsidR="00762D80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75,056</w:t>
            </w:r>
          </w:p>
        </w:tc>
      </w:tr>
      <w:tr w:rsidR="00762D80" w:rsidRPr="00627208" w14:paraId="219685A3" w14:textId="77777777" w:rsidTr="00E70491">
        <w:tc>
          <w:tcPr>
            <w:tcW w:w="2078" w:type="pct"/>
            <w:vAlign w:val="bottom"/>
          </w:tcPr>
          <w:p w14:paraId="0FB653E8" w14:textId="4738E371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51" w:type="pct"/>
            <w:vAlign w:val="bottom"/>
          </w:tcPr>
          <w:p w14:paraId="60BDAB1E" w14:textId="03C26FDE" w:rsidR="00762D80" w:rsidRPr="00627208" w:rsidRDefault="00762D80" w:rsidP="00762D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41,210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75A94CF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90BAD28" w14:textId="4A431EE3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41,171</w:t>
            </w:r>
          </w:p>
        </w:tc>
        <w:tc>
          <w:tcPr>
            <w:tcW w:w="127" w:type="pct"/>
            <w:vAlign w:val="bottom"/>
          </w:tcPr>
          <w:p w14:paraId="6FFE96D8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14EDC8F8" w14:textId="43F75C12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0143862C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67F02AE" w14:textId="6B971BA4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2D80" w:rsidRPr="00627208" w14:paraId="10E0F7DE" w14:textId="77777777" w:rsidTr="00E70491">
        <w:tc>
          <w:tcPr>
            <w:tcW w:w="2078" w:type="pct"/>
            <w:vAlign w:val="bottom"/>
          </w:tcPr>
          <w:p w14:paraId="26917494" w14:textId="28C101B3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1" w:type="pct"/>
            <w:vAlign w:val="bottom"/>
          </w:tcPr>
          <w:p w14:paraId="35320FFF" w14:textId="480E13BE" w:rsidR="00762D80" w:rsidRPr="00627208" w:rsidRDefault="00762D80" w:rsidP="00762D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</w:t>
            </w:r>
            <w:r w:rsidR="00073C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73C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5C9C6AA3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7B3CBDC" w14:textId="2E4921C5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7,968</w:t>
            </w:r>
          </w:p>
        </w:tc>
        <w:tc>
          <w:tcPr>
            <w:tcW w:w="127" w:type="pct"/>
            <w:vAlign w:val="bottom"/>
          </w:tcPr>
          <w:p w14:paraId="47A0BAF2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7C30B1D9" w14:textId="1C99C220" w:rsidR="00762D80" w:rsidRPr="00627208" w:rsidRDefault="00073C85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62D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854</w:t>
            </w:r>
          </w:p>
        </w:tc>
        <w:tc>
          <w:tcPr>
            <w:tcW w:w="136" w:type="pct"/>
            <w:vAlign w:val="bottom"/>
          </w:tcPr>
          <w:p w14:paraId="7323CD29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F829D7F" w14:textId="365970D9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2D80" w:rsidRPr="00627208" w14:paraId="0D0A2644" w14:textId="77777777" w:rsidTr="00E70491">
        <w:tc>
          <w:tcPr>
            <w:tcW w:w="2078" w:type="pct"/>
            <w:vAlign w:val="bottom"/>
          </w:tcPr>
          <w:p w14:paraId="5020DE5F" w14:textId="25E2D494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51" w:type="pct"/>
            <w:vAlign w:val="bottom"/>
          </w:tcPr>
          <w:p w14:paraId="17FFBBAE" w14:textId="6F02EE1F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48CFBB88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45A2885" w14:textId="76C738F6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1,002</w:t>
            </w:r>
          </w:p>
        </w:tc>
        <w:tc>
          <w:tcPr>
            <w:tcW w:w="127" w:type="pct"/>
            <w:vAlign w:val="bottom"/>
          </w:tcPr>
          <w:p w14:paraId="71D16788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097DB7DB" w14:textId="01D3BFA4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37031251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BE28B64" w14:textId="442EE13F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1,002</w:t>
            </w:r>
          </w:p>
        </w:tc>
      </w:tr>
      <w:tr w:rsidR="00762D80" w:rsidRPr="00BD4DD7" w14:paraId="07CEC528" w14:textId="77777777" w:rsidTr="00E70491">
        <w:tc>
          <w:tcPr>
            <w:tcW w:w="2078" w:type="pct"/>
            <w:vAlign w:val="bottom"/>
          </w:tcPr>
          <w:p w14:paraId="61E79368" w14:textId="11CE093D" w:rsidR="00762D80" w:rsidRPr="00295BCC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95B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1" w:type="pct"/>
            <w:vAlign w:val="bottom"/>
          </w:tcPr>
          <w:p w14:paraId="0C0EF51F" w14:textId="77777777" w:rsidR="00762D80" w:rsidRPr="00295BCC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34DE4ECD" w14:textId="77777777" w:rsidR="00762D80" w:rsidRPr="00295BCC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pct"/>
            <w:vAlign w:val="bottom"/>
          </w:tcPr>
          <w:p w14:paraId="4F81CC37" w14:textId="77777777" w:rsidR="00762D80" w:rsidRPr="00295BCC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27" w:type="pct"/>
            <w:vAlign w:val="bottom"/>
          </w:tcPr>
          <w:p w14:paraId="4184273B" w14:textId="77777777" w:rsidR="00762D80" w:rsidRPr="00295BCC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vAlign w:val="bottom"/>
          </w:tcPr>
          <w:p w14:paraId="05E1E6B1" w14:textId="77777777" w:rsidR="00762D80" w:rsidRPr="00295BCC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6" w:type="pct"/>
            <w:vAlign w:val="bottom"/>
          </w:tcPr>
          <w:p w14:paraId="465BC920" w14:textId="77777777" w:rsidR="00762D80" w:rsidRPr="00295BCC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pct"/>
            <w:vAlign w:val="bottom"/>
          </w:tcPr>
          <w:p w14:paraId="4A3FACA3" w14:textId="77777777" w:rsidR="00762D80" w:rsidRPr="00295BCC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762D80" w:rsidRPr="00E70491" w14:paraId="7806648B" w14:textId="77777777" w:rsidTr="00E70491">
        <w:tc>
          <w:tcPr>
            <w:tcW w:w="2078" w:type="pct"/>
            <w:vAlign w:val="bottom"/>
          </w:tcPr>
          <w:p w14:paraId="31CE26D4" w14:textId="073FB27D" w:rsidR="00762D80" w:rsidRPr="00E70491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49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4CB465BC" w14:textId="764327E9" w:rsidR="00762D80" w:rsidRPr="00E70491" w:rsidRDefault="00D93613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93613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94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3FAFCB84" w14:textId="77777777" w:rsidR="00762D80" w:rsidRPr="00E70491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pct"/>
            <w:vAlign w:val="bottom"/>
          </w:tcPr>
          <w:p w14:paraId="561F6836" w14:textId="31AF0C43" w:rsidR="00762D80" w:rsidRPr="005F0FB3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005F0F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0DEDB09E" w14:textId="77777777" w:rsidR="00762D80" w:rsidRPr="00E70491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vAlign w:val="bottom"/>
          </w:tcPr>
          <w:p w14:paraId="729D5E6F" w14:textId="4439AED4" w:rsidR="00762D80" w:rsidRPr="00E70491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36" w:type="pct"/>
            <w:vAlign w:val="bottom"/>
          </w:tcPr>
          <w:p w14:paraId="1A3CBBA4" w14:textId="77777777" w:rsidR="00762D80" w:rsidRPr="00E70491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6F74B09" w14:textId="1D965BA6" w:rsidR="00762D80" w:rsidRPr="005F0FB3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F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2D80" w:rsidRPr="00BD4DD7" w14:paraId="40AC86CF" w14:textId="77777777" w:rsidTr="00E70491">
        <w:tc>
          <w:tcPr>
            <w:tcW w:w="2078" w:type="pct"/>
            <w:vAlign w:val="bottom"/>
          </w:tcPr>
          <w:p w14:paraId="0A48444F" w14:textId="523AE4DC" w:rsidR="00762D80" w:rsidRPr="00295BCC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11713BEE" w14:textId="1A26FA78" w:rsidR="00762D80" w:rsidRPr="00295BCC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2,127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4014D9E6" w14:textId="3D1AEFB5" w:rsidR="00762D80" w:rsidRPr="00295BCC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AF82E7C" w14:textId="650FE8F6" w:rsidR="00762D80" w:rsidRPr="00295BCC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975</w:t>
            </w:r>
          </w:p>
        </w:tc>
        <w:tc>
          <w:tcPr>
            <w:tcW w:w="127" w:type="pct"/>
            <w:vAlign w:val="bottom"/>
          </w:tcPr>
          <w:p w14:paraId="1E1C3466" w14:textId="77777777" w:rsidR="00762D80" w:rsidRPr="00295BCC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vAlign w:val="bottom"/>
          </w:tcPr>
          <w:p w14:paraId="3B12EF84" w14:textId="5FCE1891" w:rsidR="00762D80" w:rsidRPr="00295BCC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2,127</w:t>
            </w:r>
          </w:p>
        </w:tc>
        <w:tc>
          <w:tcPr>
            <w:tcW w:w="136" w:type="pct"/>
            <w:vAlign w:val="bottom"/>
          </w:tcPr>
          <w:p w14:paraId="607B7936" w14:textId="77777777" w:rsidR="00762D80" w:rsidRPr="00295BCC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pct"/>
            <w:vAlign w:val="bottom"/>
          </w:tcPr>
          <w:p w14:paraId="7BE5F9C9" w14:textId="16E9A0AA" w:rsidR="00762D80" w:rsidRPr="00295BCC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975</w:t>
            </w:r>
          </w:p>
        </w:tc>
      </w:tr>
      <w:tr w:rsidR="00762D80" w:rsidRPr="00627208" w14:paraId="582AC12C" w14:textId="77777777" w:rsidTr="00E70491">
        <w:tc>
          <w:tcPr>
            <w:tcW w:w="2078" w:type="pct"/>
            <w:vAlign w:val="bottom"/>
          </w:tcPr>
          <w:p w14:paraId="26D6C710" w14:textId="77777777" w:rsidR="00762D80" w:rsidRPr="00295BCC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189F6E55" w14:textId="77777777" w:rsidR="00762D80" w:rsidRPr="00295BCC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37586B3A" w14:textId="77777777" w:rsidR="00762D80" w:rsidRPr="00295BCC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6165A53" w14:textId="77777777" w:rsidR="00762D80" w:rsidRPr="00295BCC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7" w:type="pct"/>
            <w:vAlign w:val="bottom"/>
          </w:tcPr>
          <w:p w14:paraId="3293FC38" w14:textId="77777777" w:rsidR="00762D80" w:rsidRPr="00295BCC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723FB08E" w14:textId="77777777" w:rsidR="00762D80" w:rsidRPr="00295BCC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10652AFB" w14:textId="77777777" w:rsidR="00762D80" w:rsidRPr="00295BCC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42E882C" w14:textId="77777777" w:rsidR="00762D80" w:rsidRPr="00295BCC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62D80" w:rsidRPr="00627208" w14:paraId="4A5AEDA9" w14:textId="77777777" w:rsidTr="00E70491">
        <w:tc>
          <w:tcPr>
            <w:tcW w:w="2078" w:type="pct"/>
            <w:vAlign w:val="bottom"/>
          </w:tcPr>
          <w:p w14:paraId="324108A1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1" w:type="pct"/>
            <w:vAlign w:val="bottom"/>
          </w:tcPr>
          <w:p w14:paraId="03F4C9E8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0F26C59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F336C78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7" w:type="pct"/>
            <w:vAlign w:val="bottom"/>
          </w:tcPr>
          <w:p w14:paraId="02D52525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45FE9EFC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5425F946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FD8C719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62D80" w:rsidRPr="00627208" w14:paraId="02621A88" w14:textId="77777777" w:rsidTr="00E70491">
        <w:tc>
          <w:tcPr>
            <w:tcW w:w="2078" w:type="pct"/>
            <w:vAlign w:val="bottom"/>
          </w:tcPr>
          <w:p w14:paraId="1D5C5599" w14:textId="349A5120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51" w:type="pct"/>
            <w:vAlign w:val="bottom"/>
          </w:tcPr>
          <w:p w14:paraId="7A4C82F4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448C991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769B47D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7" w:type="pct"/>
            <w:vAlign w:val="bottom"/>
          </w:tcPr>
          <w:p w14:paraId="0D3E0012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1E957228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6649242C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EFD9C4E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62D80" w:rsidRPr="00627208" w14:paraId="2F84300A" w14:textId="77777777" w:rsidTr="00E70491">
        <w:tc>
          <w:tcPr>
            <w:tcW w:w="2078" w:type="pct"/>
            <w:vAlign w:val="bottom"/>
          </w:tcPr>
          <w:p w14:paraId="08A07DBF" w14:textId="35AF16ED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51" w:type="pct"/>
            <w:vAlign w:val="bottom"/>
          </w:tcPr>
          <w:p w14:paraId="1004AD8F" w14:textId="2D48B99C" w:rsidR="00762D80" w:rsidRPr="005D230C" w:rsidRDefault="00762D80" w:rsidP="00762D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,827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E82EEA7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00A519A" w14:textId="63187FCD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186,213</w:t>
            </w:r>
          </w:p>
        </w:tc>
        <w:tc>
          <w:tcPr>
            <w:tcW w:w="127" w:type="pct"/>
            <w:vAlign w:val="bottom"/>
          </w:tcPr>
          <w:p w14:paraId="46E9435F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7DCA5B1A" w14:textId="715AD7EC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92,498</w:t>
            </w:r>
          </w:p>
        </w:tc>
        <w:tc>
          <w:tcPr>
            <w:tcW w:w="136" w:type="pct"/>
            <w:vAlign w:val="bottom"/>
          </w:tcPr>
          <w:p w14:paraId="5715F6D2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0AAB23B" w14:textId="627E0376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83,223</w:t>
            </w:r>
          </w:p>
        </w:tc>
      </w:tr>
      <w:tr w:rsidR="00762D80" w:rsidRPr="00627208" w14:paraId="1EC77786" w14:textId="77777777" w:rsidTr="00E70491">
        <w:tc>
          <w:tcPr>
            <w:tcW w:w="2078" w:type="pct"/>
            <w:vAlign w:val="bottom"/>
          </w:tcPr>
          <w:p w14:paraId="7D33C8B8" w14:textId="7ACE744F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651" w:type="pct"/>
            <w:vAlign w:val="bottom"/>
          </w:tcPr>
          <w:p w14:paraId="46A8456C" w14:textId="44AEDC0D" w:rsidR="00762D80" w:rsidRPr="00627208" w:rsidRDefault="00762D80" w:rsidP="00762D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8,835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407C2B28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6907F16" w14:textId="1B0CBC65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9,463</w:t>
            </w:r>
          </w:p>
        </w:tc>
        <w:tc>
          <w:tcPr>
            <w:tcW w:w="127" w:type="pct"/>
            <w:vAlign w:val="bottom"/>
          </w:tcPr>
          <w:p w14:paraId="20685BDE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5E990446" w14:textId="4502B554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4,382</w:t>
            </w:r>
          </w:p>
        </w:tc>
        <w:tc>
          <w:tcPr>
            <w:tcW w:w="136" w:type="pct"/>
            <w:vAlign w:val="bottom"/>
          </w:tcPr>
          <w:p w14:paraId="2F45ED36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8AA0D28" w14:textId="176E763D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4,021</w:t>
            </w:r>
          </w:p>
        </w:tc>
      </w:tr>
      <w:tr w:rsidR="00762D80" w:rsidRPr="00627208" w14:paraId="4DFF280C" w14:textId="77777777" w:rsidTr="00E70491">
        <w:tc>
          <w:tcPr>
            <w:tcW w:w="2078" w:type="pct"/>
            <w:vAlign w:val="bottom"/>
          </w:tcPr>
          <w:p w14:paraId="654107CD" w14:textId="04889AC2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14:paraId="0AD51F30" w14:textId="226DE6AD" w:rsidR="00762D80" w:rsidRPr="00627208" w:rsidRDefault="00762D80" w:rsidP="00762D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3,491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2D1A3481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615CF7F4" w14:textId="7FB6A6A8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3,012</w:t>
            </w:r>
          </w:p>
        </w:tc>
        <w:tc>
          <w:tcPr>
            <w:tcW w:w="127" w:type="pct"/>
            <w:vAlign w:val="bottom"/>
          </w:tcPr>
          <w:p w14:paraId="46A1233B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2ED1753D" w14:textId="34EE2E5F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136" w:type="pct"/>
            <w:vAlign w:val="bottom"/>
          </w:tcPr>
          <w:p w14:paraId="348B60BB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620AA8EB" w14:textId="2FAB5F4C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832</w:t>
            </w:r>
          </w:p>
        </w:tc>
      </w:tr>
      <w:tr w:rsidR="00762D80" w:rsidRPr="00627208" w14:paraId="7A77DA2C" w14:textId="77777777" w:rsidTr="00E70491">
        <w:tc>
          <w:tcPr>
            <w:tcW w:w="2078" w:type="pct"/>
            <w:vAlign w:val="bottom"/>
          </w:tcPr>
          <w:p w14:paraId="50B024AF" w14:textId="77777777" w:rsidR="00762D80" w:rsidRPr="00627208" w:rsidRDefault="00762D80" w:rsidP="0076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C1CA0" w14:textId="30037A81" w:rsidR="00762D80" w:rsidRPr="00627208" w:rsidRDefault="00762D80" w:rsidP="00762D8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207,153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0462F1CE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E330D8" w14:textId="1CAF51ED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198,688</w:t>
            </w:r>
          </w:p>
        </w:tc>
        <w:tc>
          <w:tcPr>
            <w:tcW w:w="127" w:type="pct"/>
            <w:vAlign w:val="bottom"/>
          </w:tcPr>
          <w:p w14:paraId="40D5B379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2FD1A" w14:textId="53D76022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97,341</w:t>
            </w:r>
          </w:p>
        </w:tc>
        <w:tc>
          <w:tcPr>
            <w:tcW w:w="136" w:type="pct"/>
            <w:vAlign w:val="bottom"/>
          </w:tcPr>
          <w:p w14:paraId="47C4A79C" w14:textId="77777777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EEB5B" w14:textId="5F3212E1" w:rsidR="00762D80" w:rsidRPr="00627208" w:rsidRDefault="00762D80" w:rsidP="00762D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88,076</w:t>
            </w:r>
          </w:p>
        </w:tc>
      </w:tr>
    </w:tbl>
    <w:p w14:paraId="71205553" w14:textId="36495C3D" w:rsidR="00911EB9" w:rsidRPr="00627208" w:rsidRDefault="00911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5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3"/>
        <w:gridCol w:w="1259"/>
        <w:gridCol w:w="269"/>
        <w:gridCol w:w="1180"/>
        <w:gridCol w:w="240"/>
        <w:gridCol w:w="1193"/>
        <w:gridCol w:w="269"/>
        <w:gridCol w:w="1155"/>
      </w:tblGrid>
      <w:tr w:rsidR="00ED167E" w:rsidRPr="00627208" w14:paraId="67A4606D" w14:textId="77777777" w:rsidTr="000843A2">
        <w:trPr>
          <w:tblHeader/>
        </w:trPr>
        <w:tc>
          <w:tcPr>
            <w:tcW w:w="2080" w:type="pct"/>
            <w:vAlign w:val="bottom"/>
          </w:tcPr>
          <w:p w14:paraId="1FC07849" w14:textId="77777777" w:rsidR="00ED167E" w:rsidRPr="00627208" w:rsidRDefault="00ED167E" w:rsidP="008576F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1421" w:type="pct"/>
            <w:gridSpan w:val="3"/>
            <w:vAlign w:val="bottom"/>
          </w:tcPr>
          <w:p w14:paraId="35D34822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vAlign w:val="bottom"/>
          </w:tcPr>
          <w:p w14:paraId="0583225D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pct"/>
            <w:gridSpan w:val="3"/>
            <w:vAlign w:val="bottom"/>
          </w:tcPr>
          <w:p w14:paraId="12C9ED61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A340A" w:rsidRPr="00627208" w14:paraId="1B27EEE3" w14:textId="77777777" w:rsidTr="000843A2">
        <w:trPr>
          <w:tblHeader/>
        </w:trPr>
        <w:tc>
          <w:tcPr>
            <w:tcW w:w="2080" w:type="pct"/>
            <w:vAlign w:val="bottom"/>
          </w:tcPr>
          <w:p w14:paraId="28142CA9" w14:textId="77777777" w:rsidR="00FA340A" w:rsidRPr="00627208" w:rsidRDefault="00FA340A" w:rsidP="00FA3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ที่เกี่ยวข้องกัน ณ วันที่</w:t>
            </w:r>
          </w:p>
        </w:tc>
        <w:tc>
          <w:tcPr>
            <w:tcW w:w="661" w:type="pct"/>
            <w:vAlign w:val="bottom"/>
          </w:tcPr>
          <w:p w14:paraId="29021AED" w14:textId="5775B9CA" w:rsidR="00FA340A" w:rsidRPr="00627208" w:rsidRDefault="00C51841" w:rsidP="00FA3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  <w:vAlign w:val="bottom"/>
          </w:tcPr>
          <w:p w14:paraId="50CFAD2B" w14:textId="77777777" w:rsidR="00FA340A" w:rsidRPr="00627208" w:rsidRDefault="00FA340A" w:rsidP="00FA3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A3337DE" w14:textId="77777777" w:rsidR="00FA340A" w:rsidRPr="00627208" w:rsidRDefault="00FA340A" w:rsidP="00FA3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  <w:vAlign w:val="bottom"/>
          </w:tcPr>
          <w:p w14:paraId="29F3130C" w14:textId="77777777" w:rsidR="00FA340A" w:rsidRPr="00627208" w:rsidRDefault="00FA340A" w:rsidP="00FA3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D2E6D34" w14:textId="5778BD21" w:rsidR="00FA340A" w:rsidRPr="00627208" w:rsidRDefault="00C51841" w:rsidP="00FA3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  <w:vAlign w:val="bottom"/>
          </w:tcPr>
          <w:p w14:paraId="2920466C" w14:textId="77777777" w:rsidR="00FA340A" w:rsidRPr="00627208" w:rsidRDefault="00FA340A" w:rsidP="00FA3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563A71AD" w14:textId="7D1E3980" w:rsidR="00FA340A" w:rsidRPr="00627208" w:rsidRDefault="00FA340A" w:rsidP="00FA3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A340A" w:rsidRPr="00627208" w14:paraId="7B7F020E" w14:textId="77777777" w:rsidTr="000843A2">
        <w:trPr>
          <w:tblHeader/>
        </w:trPr>
        <w:tc>
          <w:tcPr>
            <w:tcW w:w="2080" w:type="pct"/>
            <w:vAlign w:val="bottom"/>
          </w:tcPr>
          <w:p w14:paraId="660449A9" w14:textId="77777777" w:rsidR="00FA340A" w:rsidRPr="00627208" w:rsidRDefault="00FA340A" w:rsidP="00FA3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  <w:vAlign w:val="bottom"/>
          </w:tcPr>
          <w:p w14:paraId="4D8AD85F" w14:textId="7267E96B" w:rsidR="00FA340A" w:rsidRPr="00627208" w:rsidRDefault="00FA340A" w:rsidP="00FA3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" w:type="pct"/>
            <w:vAlign w:val="bottom"/>
          </w:tcPr>
          <w:p w14:paraId="629B97A4" w14:textId="77777777" w:rsidR="00FA340A" w:rsidRPr="00627208" w:rsidRDefault="00FA340A" w:rsidP="00FA3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6155456" w14:textId="25F45BFF" w:rsidR="00FA340A" w:rsidRPr="00627208" w:rsidRDefault="00FA340A" w:rsidP="00FA3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" w:type="pct"/>
            <w:vAlign w:val="bottom"/>
          </w:tcPr>
          <w:p w14:paraId="7B510DFA" w14:textId="77777777" w:rsidR="00FA340A" w:rsidRPr="00627208" w:rsidRDefault="00FA340A" w:rsidP="00FA3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F922C80" w14:textId="51091BBA" w:rsidR="00FA340A" w:rsidRPr="00627208" w:rsidRDefault="00FA340A" w:rsidP="00FA3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" w:type="pct"/>
            <w:vAlign w:val="bottom"/>
          </w:tcPr>
          <w:p w14:paraId="55C20DEE" w14:textId="77777777" w:rsidR="00FA340A" w:rsidRPr="00627208" w:rsidRDefault="00FA340A" w:rsidP="00FA3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09D3ECD" w14:textId="00DDA80E" w:rsidR="00FA340A" w:rsidRPr="00627208" w:rsidRDefault="00FA340A" w:rsidP="00FA3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A340A" w:rsidRPr="00627208" w14:paraId="011108D1" w14:textId="77777777" w:rsidTr="000843A2">
        <w:trPr>
          <w:tblHeader/>
        </w:trPr>
        <w:tc>
          <w:tcPr>
            <w:tcW w:w="2080" w:type="pct"/>
            <w:vAlign w:val="bottom"/>
          </w:tcPr>
          <w:p w14:paraId="527ECD25" w14:textId="77777777" w:rsidR="00FA340A" w:rsidRPr="00627208" w:rsidRDefault="00FA340A" w:rsidP="00FA3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0" w:type="pct"/>
            <w:gridSpan w:val="7"/>
            <w:vAlign w:val="bottom"/>
          </w:tcPr>
          <w:p w14:paraId="6590DA3B" w14:textId="77777777" w:rsidR="00FA340A" w:rsidRPr="00627208" w:rsidRDefault="00FA340A" w:rsidP="00FA3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340A" w:rsidRPr="00627208" w14:paraId="01D7E8A6" w14:textId="77777777" w:rsidTr="000843A2">
        <w:tc>
          <w:tcPr>
            <w:tcW w:w="2080" w:type="pct"/>
            <w:vAlign w:val="bottom"/>
          </w:tcPr>
          <w:p w14:paraId="058BE550" w14:textId="77777777" w:rsidR="00FA340A" w:rsidRPr="00627208" w:rsidRDefault="00FA340A" w:rsidP="00FA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1" w:type="pct"/>
            <w:vAlign w:val="bottom"/>
          </w:tcPr>
          <w:p w14:paraId="62E8E80E" w14:textId="77777777" w:rsidR="00FA340A" w:rsidRPr="00627208" w:rsidRDefault="00FA340A" w:rsidP="00FA340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vAlign w:val="bottom"/>
          </w:tcPr>
          <w:p w14:paraId="1C1B5D0D" w14:textId="77777777" w:rsidR="00FA340A" w:rsidRPr="00627208" w:rsidRDefault="00FA340A" w:rsidP="00FA340A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0CD8EE4" w14:textId="77777777" w:rsidR="00FA340A" w:rsidRPr="00627208" w:rsidRDefault="00FA340A" w:rsidP="00FA340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48EFB27E" w14:textId="77777777" w:rsidR="00FA340A" w:rsidRPr="00627208" w:rsidRDefault="00FA340A" w:rsidP="00FA3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E9F7AAB" w14:textId="77777777" w:rsidR="00FA340A" w:rsidRPr="00627208" w:rsidRDefault="00FA340A" w:rsidP="00FA3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3731C55E" w14:textId="77777777" w:rsidR="00FA340A" w:rsidRPr="00627208" w:rsidRDefault="00FA340A" w:rsidP="00FA3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B6D796C" w14:textId="77777777" w:rsidR="00FA340A" w:rsidRPr="00627208" w:rsidRDefault="00FA340A" w:rsidP="00FA3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5777" w:rsidRPr="00627208" w14:paraId="5A3BEE4F" w14:textId="77777777" w:rsidTr="000843A2">
        <w:tc>
          <w:tcPr>
            <w:tcW w:w="2080" w:type="pct"/>
            <w:vAlign w:val="bottom"/>
          </w:tcPr>
          <w:p w14:paraId="5304D58F" w14:textId="77777777" w:rsidR="006B5777" w:rsidRPr="00627208" w:rsidRDefault="006B5777" w:rsidP="006B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61" w:type="pct"/>
            <w:vAlign w:val="bottom"/>
          </w:tcPr>
          <w:p w14:paraId="7B81C410" w14:textId="05D763E2" w:rsidR="006B5777" w:rsidRPr="000843A2" w:rsidRDefault="006B5777" w:rsidP="006B577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3,076,792</w:t>
            </w:r>
          </w:p>
        </w:tc>
        <w:tc>
          <w:tcPr>
            <w:tcW w:w="141" w:type="pct"/>
            <w:vAlign w:val="bottom"/>
          </w:tcPr>
          <w:p w14:paraId="3C4B86FC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38863E0D" w14:textId="44203830" w:rsidR="006B5777" w:rsidRPr="00627208" w:rsidRDefault="006B5777" w:rsidP="006B577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26" w:type="pct"/>
            <w:vAlign w:val="bottom"/>
          </w:tcPr>
          <w:p w14:paraId="11073DA9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DD53411" w14:textId="17D2696D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573B4871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856EFD8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5777" w:rsidRPr="00627208" w14:paraId="3D85A644" w14:textId="77777777" w:rsidTr="000843A2">
        <w:tc>
          <w:tcPr>
            <w:tcW w:w="2080" w:type="pct"/>
            <w:vAlign w:val="bottom"/>
          </w:tcPr>
          <w:p w14:paraId="4832396C" w14:textId="77777777" w:rsidR="006B5777" w:rsidRPr="00627208" w:rsidRDefault="006B5777" w:rsidP="006B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  <w:vAlign w:val="bottom"/>
          </w:tcPr>
          <w:p w14:paraId="49D1AD37" w14:textId="6BFCF293" w:rsidR="006B5777" w:rsidRPr="000843A2" w:rsidRDefault="006B5777" w:rsidP="006B577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1,259</w:t>
            </w:r>
          </w:p>
        </w:tc>
        <w:tc>
          <w:tcPr>
            <w:tcW w:w="141" w:type="pct"/>
            <w:vAlign w:val="bottom"/>
          </w:tcPr>
          <w:p w14:paraId="0BEEEDAD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820BF64" w14:textId="76AE8E9B" w:rsidR="006B5777" w:rsidRPr="00627208" w:rsidRDefault="006B5777" w:rsidP="006B577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838</w:t>
            </w:r>
          </w:p>
        </w:tc>
        <w:tc>
          <w:tcPr>
            <w:tcW w:w="126" w:type="pct"/>
            <w:vAlign w:val="bottom"/>
          </w:tcPr>
          <w:p w14:paraId="4B5B4C59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88CD730" w14:textId="7E232DB2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1E2812A6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260255A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5777" w:rsidRPr="00627208" w14:paraId="376F2716" w14:textId="77777777" w:rsidTr="000843A2">
        <w:tc>
          <w:tcPr>
            <w:tcW w:w="2080" w:type="pct"/>
            <w:vAlign w:val="bottom"/>
          </w:tcPr>
          <w:p w14:paraId="4B485DDD" w14:textId="77777777" w:rsidR="006B5777" w:rsidRPr="00627208" w:rsidRDefault="006B5777" w:rsidP="006B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vAlign w:val="bottom"/>
          </w:tcPr>
          <w:p w14:paraId="3245CBFD" w14:textId="40A4D6A7" w:rsidR="006B5777" w:rsidRPr="00627208" w:rsidRDefault="006B5777" w:rsidP="006B577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141" w:type="pct"/>
            <w:vAlign w:val="bottom"/>
          </w:tcPr>
          <w:p w14:paraId="3AAF878C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AEFC924" w14:textId="5408EE88" w:rsidR="006B5777" w:rsidRPr="00627208" w:rsidRDefault="006B5777" w:rsidP="006B577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26" w:type="pct"/>
            <w:vAlign w:val="bottom"/>
          </w:tcPr>
          <w:p w14:paraId="5C046EA0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3114D667" w14:textId="269D0139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077204F0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C3424A8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5777" w:rsidRPr="00627208" w14:paraId="66F1E539" w14:textId="77777777" w:rsidTr="000843A2">
        <w:tc>
          <w:tcPr>
            <w:tcW w:w="2080" w:type="pct"/>
            <w:vAlign w:val="bottom"/>
          </w:tcPr>
          <w:p w14:paraId="3E3B399B" w14:textId="77777777" w:rsidR="006B5777" w:rsidRPr="00627208" w:rsidRDefault="006B5777" w:rsidP="006B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011DB525" w14:textId="501974E7" w:rsidR="006B5777" w:rsidRPr="00B6105C" w:rsidRDefault="006B5777" w:rsidP="006B577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3,078,226</w:t>
            </w:r>
          </w:p>
        </w:tc>
        <w:tc>
          <w:tcPr>
            <w:tcW w:w="141" w:type="pct"/>
            <w:vAlign w:val="bottom"/>
          </w:tcPr>
          <w:p w14:paraId="6BBB0B01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01A218E8" w14:textId="09EB6C54" w:rsidR="006B5777" w:rsidRPr="00627208" w:rsidRDefault="006B5777" w:rsidP="006B577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26" w:type="pct"/>
            <w:vAlign w:val="bottom"/>
          </w:tcPr>
          <w:p w14:paraId="42A23EBE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654DDD48" w14:textId="7044AF69" w:rsidR="006B5777" w:rsidRPr="00627208" w:rsidRDefault="006B5777" w:rsidP="006B577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772F0BCA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62E42F27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B5777" w:rsidRPr="00627208" w14:paraId="64EC2B14" w14:textId="77777777" w:rsidTr="000843A2">
        <w:tc>
          <w:tcPr>
            <w:tcW w:w="2080" w:type="pct"/>
            <w:vAlign w:val="bottom"/>
          </w:tcPr>
          <w:p w14:paraId="68F3B7C9" w14:textId="77777777" w:rsidR="006B5777" w:rsidRPr="000843A2" w:rsidRDefault="006B5777" w:rsidP="006B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843A2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0843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68DE926D" w14:textId="7BA6AB44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3DA45BD4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6563B3FF" w14:textId="628C9EC5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3CFD31A0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5865A7DB" w14:textId="160A48D5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4EE56981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520D57BF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5777" w:rsidRPr="00627208" w14:paraId="16A984E8" w14:textId="77777777" w:rsidTr="000843A2">
        <w:tc>
          <w:tcPr>
            <w:tcW w:w="2080" w:type="pct"/>
            <w:vAlign w:val="bottom"/>
          </w:tcPr>
          <w:p w14:paraId="533D7F4C" w14:textId="77777777" w:rsidR="006B5777" w:rsidRPr="00627208" w:rsidRDefault="006B5777" w:rsidP="006B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96910" w14:textId="002C3625" w:rsidR="006B5777" w:rsidRPr="00627208" w:rsidRDefault="006B5777" w:rsidP="006B577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3,078,226</w:t>
            </w:r>
          </w:p>
        </w:tc>
        <w:tc>
          <w:tcPr>
            <w:tcW w:w="141" w:type="pct"/>
            <w:vAlign w:val="bottom"/>
          </w:tcPr>
          <w:p w14:paraId="10507E94" w14:textId="77777777" w:rsidR="006B5777" w:rsidRPr="00627208" w:rsidRDefault="006B5777" w:rsidP="006B577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4BFAA" w14:textId="57FC2931" w:rsidR="006B5777" w:rsidRPr="00627208" w:rsidRDefault="006B5777" w:rsidP="006B577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26" w:type="pct"/>
            <w:vAlign w:val="bottom"/>
          </w:tcPr>
          <w:p w14:paraId="6609DD08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17AE9" w14:textId="2398C642" w:rsidR="006B5777" w:rsidRPr="00627208" w:rsidRDefault="006B5777" w:rsidP="006B5777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538511E9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D0C9C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B5777" w:rsidRPr="00C35031" w14:paraId="2B7338F8" w14:textId="77777777" w:rsidTr="000843A2">
        <w:tc>
          <w:tcPr>
            <w:tcW w:w="2080" w:type="pct"/>
            <w:vAlign w:val="bottom"/>
          </w:tcPr>
          <w:p w14:paraId="103D77B7" w14:textId="77777777" w:rsidR="006B5777" w:rsidRPr="00C35031" w:rsidRDefault="006B5777" w:rsidP="006B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  <w:vAlign w:val="bottom"/>
          </w:tcPr>
          <w:p w14:paraId="21266347" w14:textId="77777777" w:rsidR="006B5777" w:rsidRPr="00C35031" w:rsidRDefault="006B5777" w:rsidP="006B577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58BB4C52" w14:textId="77777777" w:rsidR="006B5777" w:rsidRPr="00220F20" w:rsidRDefault="006B5777" w:rsidP="006B577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vAlign w:val="bottom"/>
          </w:tcPr>
          <w:p w14:paraId="246BC21A" w14:textId="77777777" w:rsidR="006B5777" w:rsidRPr="00C35031" w:rsidRDefault="006B5777" w:rsidP="006B577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550230E4" w14:textId="77777777" w:rsidR="006B5777" w:rsidRPr="00C35031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501A85AD" w14:textId="77777777" w:rsidR="006B5777" w:rsidRPr="00C35031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24871870" w14:textId="77777777" w:rsidR="006B5777" w:rsidRPr="00C35031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DC14B50" w14:textId="77777777" w:rsidR="006B5777" w:rsidRPr="00C35031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5777" w:rsidRPr="00C35031" w14:paraId="35DC6473" w14:textId="77777777" w:rsidTr="005F0FB3">
        <w:tc>
          <w:tcPr>
            <w:tcW w:w="2080" w:type="pct"/>
            <w:vAlign w:val="bottom"/>
          </w:tcPr>
          <w:p w14:paraId="4DD2090F" w14:textId="4ABF3B47" w:rsidR="006B5777" w:rsidRPr="008F7A05" w:rsidRDefault="006B5777" w:rsidP="006B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61" w:type="pct"/>
            <w:vAlign w:val="bottom"/>
          </w:tcPr>
          <w:p w14:paraId="0DB26316" w14:textId="77777777" w:rsidR="006B5777" w:rsidRPr="00C35031" w:rsidRDefault="006B5777" w:rsidP="006B577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0F900648" w14:textId="77777777" w:rsidR="006B5777" w:rsidRPr="00C35031" w:rsidRDefault="006B5777" w:rsidP="006B577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234DAFFB" w14:textId="77777777" w:rsidR="006B5777" w:rsidRPr="00C35031" w:rsidRDefault="006B5777" w:rsidP="006B577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7664F005" w14:textId="77777777" w:rsidR="006B5777" w:rsidRPr="00C35031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1958E6BB" w14:textId="77777777" w:rsidR="006B5777" w:rsidRPr="00C35031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0298519B" w14:textId="77777777" w:rsidR="006B5777" w:rsidRPr="00C35031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287F473B" w14:textId="77777777" w:rsidR="006B5777" w:rsidRPr="00C35031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5777" w:rsidRPr="00C35031" w14:paraId="19051762" w14:textId="77777777" w:rsidTr="006B5777">
        <w:tc>
          <w:tcPr>
            <w:tcW w:w="2080" w:type="pct"/>
            <w:vAlign w:val="bottom"/>
          </w:tcPr>
          <w:p w14:paraId="3272279C" w14:textId="531DD274" w:rsidR="006B5777" w:rsidRPr="00C35031" w:rsidRDefault="006B5777" w:rsidP="006B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60665B8B" w14:textId="080979B5" w:rsidR="006B5777" w:rsidRPr="009A4F7C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51D2D576" w14:textId="77777777" w:rsidR="006B5777" w:rsidRPr="009A4F7C" w:rsidRDefault="006B5777" w:rsidP="006B577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2053F446" w14:textId="7891AFED" w:rsidR="006B5777" w:rsidRPr="009A4F7C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4FCEE431" w14:textId="77777777" w:rsidR="006B5777" w:rsidRPr="009A4F7C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4F14FF92" w14:textId="1CCE87F3" w:rsidR="006B5777" w:rsidRPr="006B5777" w:rsidRDefault="00D93613" w:rsidP="006B577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3613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45</w:t>
            </w:r>
            <w:r w:rsidR="006B5777" w:rsidRPr="006B57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141" w:type="pct"/>
            <w:vAlign w:val="bottom"/>
          </w:tcPr>
          <w:p w14:paraId="739D60B9" w14:textId="77777777" w:rsidR="006B5777" w:rsidRPr="006B5777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77948D7E" w14:textId="63F0AEDB" w:rsidR="006B5777" w:rsidRPr="006B5777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6B577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B5777" w:rsidRPr="00C35031" w14:paraId="1C4D50B9" w14:textId="77777777" w:rsidTr="006B5777">
        <w:tc>
          <w:tcPr>
            <w:tcW w:w="2080" w:type="pct"/>
            <w:vAlign w:val="bottom"/>
          </w:tcPr>
          <w:p w14:paraId="20E767A4" w14:textId="73A14272" w:rsidR="006B5777" w:rsidRDefault="006B5777" w:rsidP="006B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687FD305" w14:textId="15981FD2" w:rsidR="006B5777" w:rsidRPr="00C35031" w:rsidRDefault="006B5777" w:rsidP="006B577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47,268</w:t>
            </w:r>
          </w:p>
        </w:tc>
        <w:tc>
          <w:tcPr>
            <w:tcW w:w="141" w:type="pct"/>
            <w:vAlign w:val="bottom"/>
          </w:tcPr>
          <w:p w14:paraId="0ACF5BDC" w14:textId="77777777" w:rsidR="006B5777" w:rsidRPr="00C35031" w:rsidRDefault="006B5777" w:rsidP="006B577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5003AFC2" w14:textId="79AB2CF1" w:rsidR="006B5777" w:rsidRPr="00C35031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387A7F17" w14:textId="77777777" w:rsidR="006B5777" w:rsidRPr="00C35031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4E6A787C" w14:textId="634F2AEF" w:rsidR="006B5777" w:rsidRPr="006B5777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57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659D12CC" w14:textId="77777777" w:rsidR="006B5777" w:rsidRPr="006B5777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55E70F93" w14:textId="6F2EF2CE" w:rsidR="006B5777" w:rsidRPr="006B5777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6B57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5777" w:rsidRPr="00C35031" w14:paraId="24B6C460" w14:textId="77777777" w:rsidTr="006B5777">
        <w:tc>
          <w:tcPr>
            <w:tcW w:w="2080" w:type="pct"/>
            <w:vAlign w:val="bottom"/>
          </w:tcPr>
          <w:p w14:paraId="2AD1B358" w14:textId="0C7F0E7F" w:rsidR="006B5777" w:rsidRDefault="006B5777" w:rsidP="006B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9EECA" w14:textId="0E58D4F1" w:rsidR="006B5777" w:rsidRPr="006B5777" w:rsidRDefault="006B5777" w:rsidP="006B577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5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47,268</w:t>
            </w:r>
          </w:p>
        </w:tc>
        <w:tc>
          <w:tcPr>
            <w:tcW w:w="141" w:type="pct"/>
            <w:vAlign w:val="bottom"/>
          </w:tcPr>
          <w:p w14:paraId="48AAA196" w14:textId="77777777" w:rsidR="006B5777" w:rsidRPr="00C35031" w:rsidRDefault="006B5777" w:rsidP="006B577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5C80A" w14:textId="1DAB9AF1" w:rsidR="006B5777" w:rsidRPr="006B5777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59D80B96" w14:textId="77777777" w:rsidR="006B5777" w:rsidRPr="00C35031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15F2B" w14:textId="435C0D85" w:rsidR="006B5777" w:rsidRPr="00C35031" w:rsidRDefault="006B5777" w:rsidP="006B577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B57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141" w:type="pct"/>
            <w:vAlign w:val="bottom"/>
          </w:tcPr>
          <w:p w14:paraId="76ECE11D" w14:textId="77777777" w:rsidR="006B5777" w:rsidRPr="00C35031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51655" w14:textId="418C5B9F" w:rsidR="006B5777" w:rsidRPr="00C35031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B5777" w:rsidRPr="00C35031" w14:paraId="35C4670E" w14:textId="77777777" w:rsidTr="006B5777">
        <w:tc>
          <w:tcPr>
            <w:tcW w:w="2080" w:type="pct"/>
            <w:vAlign w:val="bottom"/>
          </w:tcPr>
          <w:p w14:paraId="3D0CFB0C" w14:textId="77777777" w:rsidR="006B5777" w:rsidRDefault="006B5777" w:rsidP="006B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  <w:vAlign w:val="bottom"/>
          </w:tcPr>
          <w:p w14:paraId="3607BD26" w14:textId="77777777" w:rsidR="006B5777" w:rsidRPr="00C35031" w:rsidRDefault="006B5777" w:rsidP="006B577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61F020B6" w14:textId="77777777" w:rsidR="006B5777" w:rsidRPr="00C35031" w:rsidRDefault="006B5777" w:rsidP="006B577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14:paraId="5423D203" w14:textId="77777777" w:rsidR="006B5777" w:rsidRPr="00C35031" w:rsidRDefault="006B5777" w:rsidP="006B577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7D3CAC81" w14:textId="77777777" w:rsidR="006B5777" w:rsidRPr="00C35031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vAlign w:val="bottom"/>
          </w:tcPr>
          <w:p w14:paraId="1BB2D4E4" w14:textId="77777777" w:rsidR="006B5777" w:rsidRPr="00C35031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369DE467" w14:textId="77777777" w:rsidR="006B5777" w:rsidRPr="00C35031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vAlign w:val="bottom"/>
          </w:tcPr>
          <w:p w14:paraId="62501863" w14:textId="77777777" w:rsidR="006B5777" w:rsidRPr="00C35031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5777" w:rsidRPr="00627208" w14:paraId="12431453" w14:textId="77777777" w:rsidTr="000843A2">
        <w:tc>
          <w:tcPr>
            <w:tcW w:w="2080" w:type="pct"/>
            <w:vAlign w:val="bottom"/>
          </w:tcPr>
          <w:p w14:paraId="3BC0CBD7" w14:textId="15DA010D" w:rsidR="006B5777" w:rsidRPr="00627208" w:rsidRDefault="006B5777" w:rsidP="006B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เงินจ่ายล่วงหน้าและลูกหนี้หมุนเวียนอื่น</w:t>
            </w:r>
          </w:p>
        </w:tc>
        <w:tc>
          <w:tcPr>
            <w:tcW w:w="661" w:type="pct"/>
            <w:vAlign w:val="bottom"/>
          </w:tcPr>
          <w:p w14:paraId="6E58D60A" w14:textId="77777777" w:rsidR="006B5777" w:rsidRPr="00627208" w:rsidRDefault="006B5777" w:rsidP="006B577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61181CCA" w14:textId="77777777" w:rsidR="006B5777" w:rsidRPr="00627208" w:rsidRDefault="006B5777" w:rsidP="006B577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5156598" w14:textId="77777777" w:rsidR="006B5777" w:rsidRPr="00627208" w:rsidRDefault="006B5777" w:rsidP="006B577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50E76DDB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596E4B4A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774B42D3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D4F9CE7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5777" w:rsidRPr="00627208" w14:paraId="38E5F648" w14:textId="77777777" w:rsidTr="000843A2">
        <w:tc>
          <w:tcPr>
            <w:tcW w:w="2080" w:type="pct"/>
            <w:vAlign w:val="bottom"/>
          </w:tcPr>
          <w:p w14:paraId="326F75CA" w14:textId="77777777" w:rsidR="006B5777" w:rsidRPr="00627208" w:rsidRDefault="006B5777" w:rsidP="006B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61" w:type="pct"/>
            <w:vAlign w:val="bottom"/>
          </w:tcPr>
          <w:p w14:paraId="7906A4B7" w14:textId="7E7B3841" w:rsidR="006B5777" w:rsidRPr="00627208" w:rsidRDefault="00E527C2" w:rsidP="006B577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141" w:type="pct"/>
            <w:vAlign w:val="bottom"/>
          </w:tcPr>
          <w:p w14:paraId="0EE9F49F" w14:textId="77777777" w:rsidR="006B5777" w:rsidRPr="00627208" w:rsidRDefault="006B5777" w:rsidP="006B577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05A4038" w14:textId="773DAB29" w:rsidR="006B5777" w:rsidRPr="00627208" w:rsidRDefault="006B5777" w:rsidP="006B577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 w:hint="cs"/>
                <w:sz w:val="30"/>
                <w:szCs w:val="30"/>
                <w:lang w:val="en-US" w:bidi="th-TH"/>
              </w:rPr>
              <w:t>44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126" w:type="pct"/>
            <w:vAlign w:val="bottom"/>
          </w:tcPr>
          <w:p w14:paraId="615E709E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7F135A27" w14:textId="2CF5491D" w:rsidR="006B5777" w:rsidRPr="00627208" w:rsidRDefault="00E527C2" w:rsidP="006B577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24767491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F62B5D1" w14:textId="59B6B2D0" w:rsidR="006B5777" w:rsidRPr="00627208" w:rsidRDefault="006B5777" w:rsidP="006B577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Pr="007938D3">
              <w:rPr>
                <w:rFonts w:ascii="Angsana New" w:hAnsi="Angsana New"/>
                <w:sz w:val="30"/>
                <w:szCs w:val="30"/>
                <w:lang w:val="en-US" w:bidi="th-TH"/>
              </w:rPr>
              <w:t>,0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</w:p>
        </w:tc>
      </w:tr>
      <w:tr w:rsidR="006B5777" w:rsidRPr="00627208" w14:paraId="218DCF56" w14:textId="77777777" w:rsidTr="000843A2">
        <w:tc>
          <w:tcPr>
            <w:tcW w:w="2080" w:type="pct"/>
            <w:vAlign w:val="bottom"/>
          </w:tcPr>
          <w:p w14:paraId="6925FC99" w14:textId="77777777" w:rsidR="006B5777" w:rsidRPr="00627208" w:rsidRDefault="006B5777" w:rsidP="006B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71586E9E" w14:textId="4F7BC671" w:rsidR="006B5777" w:rsidRPr="00627208" w:rsidRDefault="00E527C2" w:rsidP="006B577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689898F5" w14:textId="77777777" w:rsidR="006B5777" w:rsidRPr="00627208" w:rsidRDefault="006B5777" w:rsidP="006B577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130EF0E" w14:textId="041925AA" w:rsidR="006B5777" w:rsidRPr="00627208" w:rsidRDefault="006B5777" w:rsidP="006B577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0D4FD630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4AD8AAB5" w14:textId="56E7970A" w:rsidR="006B5777" w:rsidRPr="00627208" w:rsidRDefault="00E527C2" w:rsidP="006B577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4F73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F73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1" w:type="pct"/>
            <w:vAlign w:val="bottom"/>
          </w:tcPr>
          <w:p w14:paraId="7519AF3A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75643D3A" w14:textId="27234102" w:rsidR="006B5777" w:rsidRPr="00627208" w:rsidRDefault="006B5777" w:rsidP="006B577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195</w:t>
            </w:r>
          </w:p>
        </w:tc>
      </w:tr>
      <w:tr w:rsidR="006B5777" w:rsidRPr="00627208" w14:paraId="1A82A11E" w14:textId="77777777" w:rsidTr="000843A2">
        <w:tc>
          <w:tcPr>
            <w:tcW w:w="2080" w:type="pct"/>
            <w:vAlign w:val="bottom"/>
          </w:tcPr>
          <w:p w14:paraId="5857D40F" w14:textId="77777777" w:rsidR="006B5777" w:rsidRPr="00627208" w:rsidRDefault="006B5777" w:rsidP="006B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  <w:vAlign w:val="bottom"/>
          </w:tcPr>
          <w:p w14:paraId="3C6F17AB" w14:textId="0582FB17" w:rsidR="006B5777" w:rsidRPr="00627208" w:rsidRDefault="00E527C2" w:rsidP="006B577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141" w:type="pct"/>
            <w:vAlign w:val="bottom"/>
          </w:tcPr>
          <w:p w14:paraId="0CEBDB42" w14:textId="77777777" w:rsidR="006B5777" w:rsidRPr="00627208" w:rsidRDefault="006B5777" w:rsidP="006B577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F47282D" w14:textId="0432E6AC" w:rsidR="006B5777" w:rsidRPr="00627208" w:rsidRDefault="006B5777" w:rsidP="006B577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126" w:type="pct"/>
            <w:vAlign w:val="bottom"/>
          </w:tcPr>
          <w:p w14:paraId="77DD1ED6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78F4E56F" w14:textId="1B20264D" w:rsidR="006B5777" w:rsidRPr="00627208" w:rsidRDefault="00E527C2" w:rsidP="006B577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141" w:type="pct"/>
            <w:vAlign w:val="bottom"/>
          </w:tcPr>
          <w:p w14:paraId="6612D087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7AD6B8F6" w14:textId="20ABE0B5" w:rsidR="006B5777" w:rsidRPr="00627208" w:rsidRDefault="006B5777" w:rsidP="006B577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212</w:t>
            </w:r>
          </w:p>
        </w:tc>
      </w:tr>
      <w:tr w:rsidR="006B5777" w:rsidRPr="00627208" w14:paraId="2F2C7ACB" w14:textId="77777777" w:rsidTr="000843A2">
        <w:tc>
          <w:tcPr>
            <w:tcW w:w="2080" w:type="pct"/>
            <w:vAlign w:val="bottom"/>
          </w:tcPr>
          <w:p w14:paraId="206BB72B" w14:textId="77777777" w:rsidR="006B5777" w:rsidRPr="00627208" w:rsidRDefault="006B5777" w:rsidP="006B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vAlign w:val="bottom"/>
          </w:tcPr>
          <w:p w14:paraId="5F5EBA18" w14:textId="251963FE" w:rsidR="006B5777" w:rsidRPr="00627208" w:rsidRDefault="00E527C2" w:rsidP="006B577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90,136</w:t>
            </w:r>
          </w:p>
        </w:tc>
        <w:tc>
          <w:tcPr>
            <w:tcW w:w="141" w:type="pct"/>
            <w:vAlign w:val="bottom"/>
          </w:tcPr>
          <w:p w14:paraId="501623E1" w14:textId="77777777" w:rsidR="006B5777" w:rsidRPr="00627208" w:rsidRDefault="006B5777" w:rsidP="006B577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C6B3D8F" w14:textId="297B87CE" w:rsidR="006B5777" w:rsidRPr="00627208" w:rsidRDefault="006B5777" w:rsidP="006B577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</w:p>
        </w:tc>
        <w:tc>
          <w:tcPr>
            <w:tcW w:w="126" w:type="pct"/>
            <w:vAlign w:val="bottom"/>
          </w:tcPr>
          <w:p w14:paraId="39259A73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72A2FF39" w14:textId="2F819487" w:rsidR="006B5777" w:rsidRPr="00627208" w:rsidRDefault="00E527C2" w:rsidP="006B577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13,144</w:t>
            </w:r>
          </w:p>
        </w:tc>
        <w:tc>
          <w:tcPr>
            <w:tcW w:w="141" w:type="pct"/>
            <w:vAlign w:val="bottom"/>
          </w:tcPr>
          <w:p w14:paraId="7226188D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A88DA53" w14:textId="0F573768" w:rsidR="006B5777" w:rsidRPr="00627208" w:rsidRDefault="006B5777" w:rsidP="006B577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125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 w:bidi="th-TH"/>
              </w:rPr>
              <w:t>633</w:t>
            </w:r>
          </w:p>
        </w:tc>
      </w:tr>
      <w:tr w:rsidR="00E527C2" w:rsidRPr="00627208" w14:paraId="7795FE30" w14:textId="77777777" w:rsidTr="000843A2">
        <w:tc>
          <w:tcPr>
            <w:tcW w:w="2080" w:type="pct"/>
            <w:vAlign w:val="bottom"/>
          </w:tcPr>
          <w:p w14:paraId="7598B72E" w14:textId="1475FB78" w:rsidR="00E527C2" w:rsidRPr="00E527C2" w:rsidRDefault="00E527C2" w:rsidP="006B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7C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1" w:type="pct"/>
            <w:vAlign w:val="bottom"/>
          </w:tcPr>
          <w:p w14:paraId="7EB86947" w14:textId="0D3CDE99" w:rsidR="00E527C2" w:rsidRDefault="00E527C2" w:rsidP="006B577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41" w:type="pct"/>
            <w:vAlign w:val="bottom"/>
          </w:tcPr>
          <w:p w14:paraId="03ABB585" w14:textId="77777777" w:rsidR="00E527C2" w:rsidRPr="00627208" w:rsidRDefault="00E527C2" w:rsidP="006B577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D5F5201" w14:textId="7334494E" w:rsidR="00E527C2" w:rsidRPr="00CD468E" w:rsidRDefault="00E527C2" w:rsidP="00D9361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vAlign w:val="bottom"/>
          </w:tcPr>
          <w:p w14:paraId="7CD9F462" w14:textId="77777777" w:rsidR="00E527C2" w:rsidRPr="00627208" w:rsidRDefault="00E527C2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508155E7" w14:textId="001E9917" w:rsidR="00E527C2" w:rsidRDefault="00E527C2" w:rsidP="006B577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1" w:type="pct"/>
            <w:vAlign w:val="bottom"/>
          </w:tcPr>
          <w:p w14:paraId="0CC953F7" w14:textId="77777777" w:rsidR="00E527C2" w:rsidRPr="00627208" w:rsidRDefault="00E527C2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22A6E46D" w14:textId="30E3AD58" w:rsidR="00E527C2" w:rsidRPr="00CD468E" w:rsidRDefault="00E527C2" w:rsidP="00E527C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B5777" w:rsidRPr="00627208" w14:paraId="3801F28A" w14:textId="77777777" w:rsidTr="000843A2">
        <w:tc>
          <w:tcPr>
            <w:tcW w:w="2080" w:type="pct"/>
            <w:vAlign w:val="bottom"/>
          </w:tcPr>
          <w:p w14:paraId="586F9303" w14:textId="77777777" w:rsidR="006B5777" w:rsidRPr="00627208" w:rsidRDefault="006B5777" w:rsidP="006B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7CF0D" w14:textId="06B01A80" w:rsidR="006B5777" w:rsidRPr="00627208" w:rsidRDefault="00E527C2" w:rsidP="006B577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90,677</w:t>
            </w:r>
          </w:p>
        </w:tc>
        <w:tc>
          <w:tcPr>
            <w:tcW w:w="141" w:type="pct"/>
            <w:vAlign w:val="bottom"/>
          </w:tcPr>
          <w:p w14:paraId="687F1451" w14:textId="77777777" w:rsidR="006B5777" w:rsidRPr="00627208" w:rsidRDefault="006B5777" w:rsidP="006B577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B4529" w14:textId="7417BFFE" w:rsidR="006B5777" w:rsidRPr="00627208" w:rsidRDefault="006B5777" w:rsidP="006B577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6" w:type="pct"/>
            <w:vAlign w:val="bottom"/>
          </w:tcPr>
          <w:p w14:paraId="72D918A6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381BB" w14:textId="69B3FF3D" w:rsidR="006B5777" w:rsidRPr="00627208" w:rsidRDefault="00E527C2" w:rsidP="006B577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  <w:r w:rsidR="004F73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F73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1" w:type="pct"/>
            <w:vAlign w:val="bottom"/>
          </w:tcPr>
          <w:p w14:paraId="6EE4AC49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2660D" w14:textId="22000A5B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232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</w:p>
        </w:tc>
      </w:tr>
      <w:tr w:rsidR="006B5777" w:rsidRPr="000843A2" w14:paraId="5A53C586" w14:textId="77777777" w:rsidTr="000843A2">
        <w:tc>
          <w:tcPr>
            <w:tcW w:w="2080" w:type="pct"/>
            <w:vAlign w:val="bottom"/>
          </w:tcPr>
          <w:p w14:paraId="3DC26E9A" w14:textId="77777777" w:rsidR="006B5777" w:rsidRPr="000843A2" w:rsidRDefault="006B5777" w:rsidP="006B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  <w:vAlign w:val="bottom"/>
          </w:tcPr>
          <w:p w14:paraId="6719D4F2" w14:textId="77777777" w:rsidR="006B5777" w:rsidRPr="000843A2" w:rsidRDefault="006B5777" w:rsidP="006B577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650B414C" w14:textId="77777777" w:rsidR="006B5777" w:rsidRPr="000843A2" w:rsidRDefault="006B5777" w:rsidP="006B577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14:paraId="7BD4E456" w14:textId="77777777" w:rsidR="006B5777" w:rsidRPr="000843A2" w:rsidRDefault="006B5777" w:rsidP="006B577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3148AE61" w14:textId="77777777" w:rsidR="006B5777" w:rsidRPr="000843A2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vAlign w:val="bottom"/>
          </w:tcPr>
          <w:p w14:paraId="4C5691E2" w14:textId="77777777" w:rsidR="006B5777" w:rsidRPr="000843A2" w:rsidRDefault="006B5777" w:rsidP="006B577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3027725B" w14:textId="77777777" w:rsidR="006B5777" w:rsidRPr="000843A2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vAlign w:val="bottom"/>
          </w:tcPr>
          <w:p w14:paraId="745ACC12" w14:textId="77777777" w:rsidR="006B5777" w:rsidRPr="000843A2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B5777" w:rsidRPr="00627208" w14:paraId="1698A17A" w14:textId="77777777" w:rsidTr="000843A2">
        <w:tc>
          <w:tcPr>
            <w:tcW w:w="2080" w:type="pct"/>
            <w:vAlign w:val="bottom"/>
          </w:tcPr>
          <w:p w14:paraId="5ACD909A" w14:textId="77777777" w:rsidR="006B5777" w:rsidRPr="00627208" w:rsidRDefault="006B5777" w:rsidP="006B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61" w:type="pct"/>
            <w:vAlign w:val="bottom"/>
          </w:tcPr>
          <w:p w14:paraId="1B314581" w14:textId="77777777" w:rsidR="006B5777" w:rsidRPr="00627208" w:rsidRDefault="006B5777" w:rsidP="006B577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vAlign w:val="bottom"/>
          </w:tcPr>
          <w:p w14:paraId="4C442C5F" w14:textId="77777777" w:rsidR="006B5777" w:rsidRPr="00627208" w:rsidRDefault="006B5777" w:rsidP="006B577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E670F6D" w14:textId="77777777" w:rsidR="006B5777" w:rsidRPr="00627208" w:rsidRDefault="006B5777" w:rsidP="006B577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02C7BD6A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43BA45E1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C178F52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EE231AE" w14:textId="77777777" w:rsidR="006B5777" w:rsidRPr="00627208" w:rsidRDefault="006B5777" w:rsidP="006B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27C2" w:rsidRPr="00627208" w14:paraId="47432EAF" w14:textId="77777777" w:rsidTr="000843A2">
        <w:tc>
          <w:tcPr>
            <w:tcW w:w="2080" w:type="pct"/>
            <w:vAlign w:val="bottom"/>
          </w:tcPr>
          <w:p w14:paraId="0926AB84" w14:textId="0887EDDB" w:rsidR="00E527C2" w:rsidRPr="00627208" w:rsidRDefault="00E527C2" w:rsidP="00E5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5382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vAlign w:val="bottom"/>
          </w:tcPr>
          <w:p w14:paraId="2B8E9928" w14:textId="1C661161" w:rsidR="00E527C2" w:rsidRPr="00627208" w:rsidRDefault="00E527C2" w:rsidP="00E527C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5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141" w:type="pct"/>
            <w:vAlign w:val="bottom"/>
          </w:tcPr>
          <w:p w14:paraId="189661D6" w14:textId="77777777" w:rsidR="00E527C2" w:rsidRPr="00627208" w:rsidRDefault="00E527C2" w:rsidP="00E527C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5C33FB19" w14:textId="33907D15" w:rsidR="00E527C2" w:rsidRPr="00627208" w:rsidRDefault="00E527C2" w:rsidP="00E527C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5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126" w:type="pct"/>
            <w:vAlign w:val="bottom"/>
          </w:tcPr>
          <w:p w14:paraId="5134DC4D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73F4573A" w14:textId="6EAE06DF" w:rsidR="00E527C2" w:rsidRPr="001E441F" w:rsidRDefault="00E527C2" w:rsidP="00E527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7FC3436D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0FEBA71" w14:textId="7A483A46" w:rsidR="00E527C2" w:rsidRPr="00955382" w:rsidRDefault="00E527C2" w:rsidP="00E527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527C2" w:rsidRPr="00627208" w14:paraId="1B6190F1" w14:textId="77777777" w:rsidTr="000843A2">
        <w:tc>
          <w:tcPr>
            <w:tcW w:w="2080" w:type="pct"/>
            <w:vAlign w:val="bottom"/>
          </w:tcPr>
          <w:p w14:paraId="6DDF9413" w14:textId="77777777" w:rsidR="00E527C2" w:rsidRPr="00627208" w:rsidRDefault="00E527C2" w:rsidP="00E5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354093F7" w14:textId="12B567EB" w:rsidR="00E527C2" w:rsidRPr="001D5E6A" w:rsidRDefault="00E527C2" w:rsidP="00E527C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D5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141" w:type="pct"/>
            <w:vAlign w:val="bottom"/>
          </w:tcPr>
          <w:p w14:paraId="09793656" w14:textId="77777777" w:rsidR="00E527C2" w:rsidRPr="001D5E6A" w:rsidRDefault="00E527C2" w:rsidP="00E527C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0A263F49" w14:textId="3BB752F0" w:rsidR="00E527C2" w:rsidRPr="001D5E6A" w:rsidRDefault="00E527C2" w:rsidP="00E527C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D5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126" w:type="pct"/>
            <w:vAlign w:val="bottom"/>
          </w:tcPr>
          <w:p w14:paraId="78569647" w14:textId="77777777" w:rsidR="00E527C2" w:rsidRPr="001D5E6A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2CD01BED" w14:textId="254A8642" w:rsidR="00E527C2" w:rsidRPr="001E441F" w:rsidRDefault="00E527C2" w:rsidP="00E527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53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46CC2FEF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2257BFB0" w14:textId="0A52F092" w:rsidR="00E527C2" w:rsidRPr="00955382" w:rsidRDefault="00E527C2" w:rsidP="00E527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53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E527C2" w:rsidRPr="00627208" w14:paraId="0102D6BC" w14:textId="77777777" w:rsidTr="000843A2">
        <w:tc>
          <w:tcPr>
            <w:tcW w:w="2080" w:type="pct"/>
            <w:vAlign w:val="bottom"/>
          </w:tcPr>
          <w:p w14:paraId="09022467" w14:textId="77777777" w:rsidR="00E527C2" w:rsidRPr="00551A2C" w:rsidRDefault="00E527C2" w:rsidP="00E5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5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551A2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551A2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323B3565" w14:textId="54606641" w:rsidR="00E527C2" w:rsidRPr="00B04DF3" w:rsidRDefault="00E527C2" w:rsidP="00E527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5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247C4374" w14:textId="77777777" w:rsidR="00E527C2" w:rsidRPr="00220F20" w:rsidRDefault="00E527C2" w:rsidP="00E527C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4E3471DC" w14:textId="2399A999" w:rsidR="00E527C2" w:rsidRPr="00627208" w:rsidRDefault="00E527C2" w:rsidP="00E527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5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4D00F204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38516F47" w14:textId="370D6586" w:rsidR="00E527C2" w:rsidRPr="001E441F" w:rsidRDefault="00E527C2" w:rsidP="00E527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2726B8E2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138F7186" w14:textId="7FFC61DA" w:rsidR="00E527C2" w:rsidRPr="00955382" w:rsidRDefault="00E527C2" w:rsidP="00E527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527C2" w:rsidRPr="00627208" w14:paraId="4A36C6D3" w14:textId="77777777" w:rsidTr="000843A2">
        <w:tc>
          <w:tcPr>
            <w:tcW w:w="2080" w:type="pct"/>
            <w:vAlign w:val="bottom"/>
          </w:tcPr>
          <w:p w14:paraId="64F48E7C" w14:textId="77777777" w:rsidR="00E527C2" w:rsidRPr="00627208" w:rsidRDefault="00E527C2" w:rsidP="00E5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B20FD" w14:textId="113FBB2F" w:rsidR="00E527C2" w:rsidRPr="00955382" w:rsidRDefault="00E527C2" w:rsidP="00E527C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553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141" w:type="pct"/>
            <w:vAlign w:val="bottom"/>
          </w:tcPr>
          <w:p w14:paraId="66FD451A" w14:textId="77777777" w:rsidR="00E527C2" w:rsidRPr="00627208" w:rsidRDefault="00E527C2" w:rsidP="00E527C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0E352" w14:textId="3D34976B" w:rsidR="00E527C2" w:rsidRPr="00627208" w:rsidRDefault="00E527C2" w:rsidP="00E527C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553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126" w:type="pct"/>
            <w:vAlign w:val="bottom"/>
          </w:tcPr>
          <w:p w14:paraId="432D7158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620B6B" w14:textId="17FC8D77" w:rsidR="00E527C2" w:rsidRPr="001E441F" w:rsidRDefault="00E527C2" w:rsidP="00E527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53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695CE887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516906" w14:textId="7313B4A1" w:rsidR="00E527C2" w:rsidRPr="00955382" w:rsidRDefault="00E527C2" w:rsidP="00E527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53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E527C2" w:rsidRPr="000843A2" w14:paraId="47E91B8E" w14:textId="77777777" w:rsidTr="000843A2">
        <w:tc>
          <w:tcPr>
            <w:tcW w:w="2080" w:type="pct"/>
            <w:vAlign w:val="bottom"/>
          </w:tcPr>
          <w:p w14:paraId="3276569C" w14:textId="77777777" w:rsidR="00E527C2" w:rsidRPr="000843A2" w:rsidRDefault="00E527C2" w:rsidP="00E5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1" w:type="pct"/>
            <w:vAlign w:val="bottom"/>
          </w:tcPr>
          <w:p w14:paraId="00E55CDE" w14:textId="77777777" w:rsidR="00E527C2" w:rsidRPr="000843A2" w:rsidRDefault="00E527C2" w:rsidP="00E527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7A285AFB" w14:textId="77777777" w:rsidR="00E527C2" w:rsidRPr="000843A2" w:rsidRDefault="00E527C2" w:rsidP="00E527C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9" w:type="pct"/>
            <w:vAlign w:val="bottom"/>
          </w:tcPr>
          <w:p w14:paraId="79374113" w14:textId="77777777" w:rsidR="00E527C2" w:rsidRPr="000843A2" w:rsidRDefault="00E527C2" w:rsidP="00E527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57C85EE0" w14:textId="77777777" w:rsidR="00E527C2" w:rsidRPr="000843A2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3CECA3A6" w14:textId="77777777" w:rsidR="00E527C2" w:rsidRPr="000843A2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vAlign w:val="bottom"/>
          </w:tcPr>
          <w:p w14:paraId="5D4EDCD6" w14:textId="77777777" w:rsidR="00E527C2" w:rsidRPr="000843A2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6" w:type="pct"/>
            <w:vAlign w:val="bottom"/>
          </w:tcPr>
          <w:p w14:paraId="357AED29" w14:textId="77777777" w:rsidR="00E527C2" w:rsidRPr="000843A2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527C2" w:rsidRPr="00627208" w14:paraId="03E447B9" w14:textId="77777777" w:rsidTr="000843A2">
        <w:tc>
          <w:tcPr>
            <w:tcW w:w="2080" w:type="pct"/>
            <w:vAlign w:val="bottom"/>
          </w:tcPr>
          <w:p w14:paraId="54D2F25F" w14:textId="77777777" w:rsidR="00E527C2" w:rsidRPr="00627208" w:rsidRDefault="00E527C2" w:rsidP="00E5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661" w:type="pct"/>
            <w:vAlign w:val="bottom"/>
          </w:tcPr>
          <w:p w14:paraId="3BA913E8" w14:textId="77777777" w:rsidR="00E527C2" w:rsidRPr="00627208" w:rsidRDefault="00E527C2" w:rsidP="00E527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vAlign w:val="bottom"/>
          </w:tcPr>
          <w:p w14:paraId="606D8C9D" w14:textId="77777777" w:rsidR="00E527C2" w:rsidRPr="00627208" w:rsidRDefault="00E527C2" w:rsidP="00E527C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5B83B00" w14:textId="77777777" w:rsidR="00E527C2" w:rsidRPr="00627208" w:rsidRDefault="00E527C2" w:rsidP="00E527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67BC5247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3EAD617C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1C8196E9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2871959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27C2" w:rsidRPr="00627208" w14:paraId="06BB6354" w14:textId="77777777" w:rsidTr="000843A2">
        <w:tc>
          <w:tcPr>
            <w:tcW w:w="2080" w:type="pct"/>
            <w:vAlign w:val="bottom"/>
          </w:tcPr>
          <w:p w14:paraId="67A03642" w14:textId="77777777" w:rsidR="00E527C2" w:rsidRPr="00627208" w:rsidRDefault="00E527C2" w:rsidP="00E5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084E68B5" w14:textId="4B55BC3B" w:rsidR="00E527C2" w:rsidRPr="00627208" w:rsidRDefault="00E527C2" w:rsidP="00E527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vAlign w:val="bottom"/>
          </w:tcPr>
          <w:p w14:paraId="43139C5B" w14:textId="77777777" w:rsidR="00E527C2" w:rsidRPr="00627208" w:rsidRDefault="00E527C2" w:rsidP="00E527C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262162A" w14:textId="7329AEE0" w:rsidR="00E527C2" w:rsidRPr="00627208" w:rsidRDefault="00E527C2" w:rsidP="00E527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vAlign w:val="bottom"/>
          </w:tcPr>
          <w:p w14:paraId="67F9318E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5DEF0ECB" w14:textId="0E50B37C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412,805</w:t>
            </w:r>
          </w:p>
        </w:tc>
        <w:tc>
          <w:tcPr>
            <w:tcW w:w="141" w:type="pct"/>
            <w:vAlign w:val="bottom"/>
          </w:tcPr>
          <w:p w14:paraId="37176567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799EA3A" w14:textId="2BBF1BA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0,</w:t>
            </w:r>
            <w:r w:rsidRPr="00CD468E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527C2" w:rsidRPr="00627208" w14:paraId="339B2E98" w14:textId="77777777" w:rsidTr="000843A2">
        <w:tc>
          <w:tcPr>
            <w:tcW w:w="2080" w:type="pct"/>
            <w:vAlign w:val="bottom"/>
          </w:tcPr>
          <w:p w14:paraId="5DDE4017" w14:textId="77777777" w:rsidR="00E527C2" w:rsidRPr="00627208" w:rsidRDefault="00E527C2" w:rsidP="00E5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  <w:vAlign w:val="bottom"/>
          </w:tcPr>
          <w:p w14:paraId="324DA380" w14:textId="01755A77" w:rsidR="00E527C2" w:rsidRPr="00627208" w:rsidRDefault="00E527C2" w:rsidP="00E527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vAlign w:val="bottom"/>
          </w:tcPr>
          <w:p w14:paraId="6786239D" w14:textId="77777777" w:rsidR="00E527C2" w:rsidRPr="00627208" w:rsidRDefault="00E527C2" w:rsidP="00E527C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20112E21" w14:textId="65DAA07F" w:rsidR="00E527C2" w:rsidRPr="00627208" w:rsidRDefault="00E527C2" w:rsidP="00E527C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976</w:t>
            </w:r>
          </w:p>
        </w:tc>
        <w:tc>
          <w:tcPr>
            <w:tcW w:w="126" w:type="pct"/>
            <w:vAlign w:val="bottom"/>
          </w:tcPr>
          <w:p w14:paraId="4E2377A3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41B18547" w14:textId="2A73529D" w:rsidR="00E527C2" w:rsidRPr="00664CA4" w:rsidRDefault="00E527C2" w:rsidP="00E527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vAlign w:val="bottom"/>
          </w:tcPr>
          <w:p w14:paraId="5252BF32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4B7DC92A" w14:textId="2C5D1D0E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976</w:t>
            </w:r>
          </w:p>
        </w:tc>
      </w:tr>
      <w:tr w:rsidR="00E527C2" w:rsidRPr="00627208" w14:paraId="5C37A768" w14:textId="77777777" w:rsidTr="000843A2">
        <w:tc>
          <w:tcPr>
            <w:tcW w:w="2080" w:type="pct"/>
            <w:vAlign w:val="bottom"/>
          </w:tcPr>
          <w:p w14:paraId="63574AFE" w14:textId="77777777" w:rsidR="00E527C2" w:rsidRPr="00627208" w:rsidRDefault="00E527C2" w:rsidP="00E5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vAlign w:val="bottom"/>
          </w:tcPr>
          <w:p w14:paraId="26E4E0F2" w14:textId="09EDC398" w:rsidR="00E527C2" w:rsidRPr="00627208" w:rsidRDefault="00E527C2" w:rsidP="00E527C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260,999</w:t>
            </w:r>
          </w:p>
        </w:tc>
        <w:tc>
          <w:tcPr>
            <w:tcW w:w="141" w:type="pct"/>
            <w:vAlign w:val="bottom"/>
          </w:tcPr>
          <w:p w14:paraId="35966241" w14:textId="77777777" w:rsidR="00E527C2" w:rsidRPr="00627208" w:rsidRDefault="00E527C2" w:rsidP="00E527C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544363F" w14:textId="746FE8E9" w:rsidR="00E527C2" w:rsidRPr="00627208" w:rsidRDefault="00E527C2" w:rsidP="00E527C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</w:p>
        </w:tc>
        <w:tc>
          <w:tcPr>
            <w:tcW w:w="126" w:type="pct"/>
            <w:vAlign w:val="bottom"/>
          </w:tcPr>
          <w:p w14:paraId="04E1F88A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6C087DF4" w14:textId="49FF1E63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260,999</w:t>
            </w:r>
          </w:p>
        </w:tc>
        <w:tc>
          <w:tcPr>
            <w:tcW w:w="141" w:type="pct"/>
            <w:vAlign w:val="bottom"/>
          </w:tcPr>
          <w:p w14:paraId="1CD4DFD8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2D9C3205" w14:textId="5BE71D99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563</w:t>
            </w:r>
          </w:p>
        </w:tc>
      </w:tr>
      <w:tr w:rsidR="00E527C2" w:rsidRPr="00627208" w14:paraId="1E4E2D38" w14:textId="77777777" w:rsidTr="000843A2">
        <w:tc>
          <w:tcPr>
            <w:tcW w:w="2080" w:type="pct"/>
            <w:vAlign w:val="bottom"/>
          </w:tcPr>
          <w:p w14:paraId="5E1E2675" w14:textId="77777777" w:rsidR="00E527C2" w:rsidRPr="00627208" w:rsidRDefault="00E527C2" w:rsidP="00E5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64300" w14:textId="14537275" w:rsidR="00E527C2" w:rsidRPr="00627208" w:rsidRDefault="00E527C2" w:rsidP="00E527C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260,999</w:t>
            </w:r>
          </w:p>
        </w:tc>
        <w:tc>
          <w:tcPr>
            <w:tcW w:w="141" w:type="pct"/>
            <w:vAlign w:val="bottom"/>
          </w:tcPr>
          <w:p w14:paraId="7C35316F" w14:textId="77777777" w:rsidR="00E527C2" w:rsidRPr="00627208" w:rsidRDefault="00E527C2" w:rsidP="00E527C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678BF" w14:textId="3623D272" w:rsidR="00E527C2" w:rsidRPr="00627208" w:rsidRDefault="00E527C2" w:rsidP="00E527C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539</w:t>
            </w:r>
          </w:p>
        </w:tc>
        <w:tc>
          <w:tcPr>
            <w:tcW w:w="126" w:type="pct"/>
            <w:vAlign w:val="bottom"/>
          </w:tcPr>
          <w:p w14:paraId="3642EFF5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C692A" w14:textId="0BC92C75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673,804</w:t>
            </w:r>
          </w:p>
        </w:tc>
        <w:tc>
          <w:tcPr>
            <w:tcW w:w="141" w:type="pct"/>
            <w:vAlign w:val="bottom"/>
          </w:tcPr>
          <w:p w14:paraId="2E5B3DF6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64C7B4" w14:textId="360BA84C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613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241</w:t>
            </w:r>
          </w:p>
        </w:tc>
      </w:tr>
      <w:tr w:rsidR="00E527C2" w:rsidRPr="000843A2" w14:paraId="1413C45E" w14:textId="77777777" w:rsidTr="000843A2">
        <w:tc>
          <w:tcPr>
            <w:tcW w:w="2080" w:type="pct"/>
            <w:vAlign w:val="bottom"/>
          </w:tcPr>
          <w:p w14:paraId="38297551" w14:textId="77777777" w:rsidR="00E527C2" w:rsidRPr="000843A2" w:rsidRDefault="00E527C2" w:rsidP="00E5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29867234" w14:textId="77777777" w:rsidR="00E527C2" w:rsidRPr="000843A2" w:rsidRDefault="00E527C2" w:rsidP="00E527C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25D7FD33" w14:textId="77777777" w:rsidR="00E527C2" w:rsidRPr="000843A2" w:rsidRDefault="00E527C2" w:rsidP="00E527C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6A194BDE" w14:textId="77777777" w:rsidR="00E527C2" w:rsidRPr="000843A2" w:rsidRDefault="00E527C2" w:rsidP="00E527C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67806248" w14:textId="77777777" w:rsidR="00E527C2" w:rsidRPr="000843A2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43474DCE" w14:textId="77777777" w:rsidR="00E527C2" w:rsidRPr="000843A2" w:rsidRDefault="00E527C2" w:rsidP="00E527C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41" w:type="pct"/>
            <w:vAlign w:val="bottom"/>
          </w:tcPr>
          <w:p w14:paraId="2180B606" w14:textId="77777777" w:rsidR="00E527C2" w:rsidRPr="000843A2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61D3C404" w14:textId="77777777" w:rsidR="00E527C2" w:rsidRPr="000843A2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527C2" w:rsidRPr="00627208" w14:paraId="62474C20" w14:textId="77777777" w:rsidTr="000843A2">
        <w:tc>
          <w:tcPr>
            <w:tcW w:w="2080" w:type="pct"/>
            <w:vAlign w:val="bottom"/>
          </w:tcPr>
          <w:p w14:paraId="556107BD" w14:textId="77777777" w:rsidR="00E527C2" w:rsidRPr="00627208" w:rsidRDefault="00E527C2" w:rsidP="00E5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61" w:type="pct"/>
            <w:vAlign w:val="bottom"/>
          </w:tcPr>
          <w:p w14:paraId="0672C357" w14:textId="77777777" w:rsidR="00E527C2" w:rsidRPr="00627208" w:rsidRDefault="00E527C2" w:rsidP="00E527C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vAlign w:val="bottom"/>
          </w:tcPr>
          <w:p w14:paraId="7BBCA6BC" w14:textId="77777777" w:rsidR="00E527C2" w:rsidRPr="00627208" w:rsidRDefault="00E527C2" w:rsidP="00E527C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F557B1A" w14:textId="77777777" w:rsidR="00E527C2" w:rsidRPr="00627208" w:rsidRDefault="00E527C2" w:rsidP="00E527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" w:type="pct"/>
            <w:vAlign w:val="bottom"/>
          </w:tcPr>
          <w:p w14:paraId="5D605136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53186A5E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6AB58B9C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51B9DC5A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27C2" w:rsidRPr="00627208" w14:paraId="2BF4666D" w14:textId="77777777" w:rsidTr="000843A2">
        <w:tc>
          <w:tcPr>
            <w:tcW w:w="2080" w:type="pct"/>
            <w:vAlign w:val="bottom"/>
          </w:tcPr>
          <w:p w14:paraId="644042E3" w14:textId="77777777" w:rsidR="00E527C2" w:rsidRPr="00627208" w:rsidRDefault="00E527C2" w:rsidP="00E5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1052E173" w14:textId="49025F08" w:rsidR="00E527C2" w:rsidRPr="00627208" w:rsidRDefault="00E527C2" w:rsidP="00E527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vAlign w:val="bottom"/>
          </w:tcPr>
          <w:p w14:paraId="569FAA3B" w14:textId="77777777" w:rsidR="00E527C2" w:rsidRPr="00627208" w:rsidRDefault="00E527C2" w:rsidP="00E527C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vAlign w:val="bottom"/>
          </w:tcPr>
          <w:p w14:paraId="46526EC7" w14:textId="423228ED" w:rsidR="00E527C2" w:rsidRPr="00627208" w:rsidRDefault="00E527C2" w:rsidP="00E527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vAlign w:val="bottom"/>
          </w:tcPr>
          <w:p w14:paraId="63709DDC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7264EB64" w14:textId="724099B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3,279,972</w:t>
            </w:r>
          </w:p>
        </w:tc>
        <w:tc>
          <w:tcPr>
            <w:tcW w:w="141" w:type="pct"/>
            <w:vAlign w:val="bottom"/>
          </w:tcPr>
          <w:p w14:paraId="24A75FCE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44131AB5" w14:textId="09E3241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335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516</w:t>
            </w:r>
          </w:p>
        </w:tc>
      </w:tr>
      <w:tr w:rsidR="00E527C2" w:rsidRPr="00627208" w14:paraId="43A30117" w14:textId="77777777" w:rsidTr="000843A2">
        <w:tc>
          <w:tcPr>
            <w:tcW w:w="2080" w:type="pct"/>
            <w:vAlign w:val="bottom"/>
          </w:tcPr>
          <w:p w14:paraId="5A0A20D0" w14:textId="77777777" w:rsidR="00E527C2" w:rsidRPr="00627208" w:rsidRDefault="00E527C2" w:rsidP="00E5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  <w:vAlign w:val="bottom"/>
          </w:tcPr>
          <w:p w14:paraId="5199B4C3" w14:textId="7B049E94" w:rsidR="00E527C2" w:rsidRPr="000843A2" w:rsidRDefault="00E527C2" w:rsidP="00E527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vAlign w:val="bottom"/>
          </w:tcPr>
          <w:p w14:paraId="10B87795" w14:textId="77777777" w:rsidR="00E527C2" w:rsidRPr="00627208" w:rsidRDefault="00E527C2" w:rsidP="00E527C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FD04156" w14:textId="02D8D598" w:rsidR="00E527C2" w:rsidRPr="00627208" w:rsidRDefault="00E527C2" w:rsidP="00E527C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856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26" w:type="pct"/>
            <w:vAlign w:val="bottom"/>
          </w:tcPr>
          <w:p w14:paraId="4367282E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677D3F6E" w14:textId="3355FC10" w:rsidR="00E527C2" w:rsidRPr="00B93AA8" w:rsidRDefault="00E527C2" w:rsidP="00E527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vAlign w:val="bottom"/>
          </w:tcPr>
          <w:p w14:paraId="4AF74D2E" w14:textId="77777777" w:rsidR="00E527C2" w:rsidRPr="00B93AA8" w:rsidRDefault="00E527C2" w:rsidP="00E527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vAlign w:val="bottom"/>
          </w:tcPr>
          <w:p w14:paraId="0C58BEF9" w14:textId="290E540D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856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314</w:t>
            </w:r>
          </w:p>
        </w:tc>
      </w:tr>
      <w:tr w:rsidR="00E527C2" w:rsidRPr="00627208" w14:paraId="7AEA1F8B" w14:textId="77777777" w:rsidTr="000843A2">
        <w:tc>
          <w:tcPr>
            <w:tcW w:w="2080" w:type="pct"/>
            <w:vAlign w:val="bottom"/>
          </w:tcPr>
          <w:p w14:paraId="5F6DB6C1" w14:textId="77777777" w:rsidR="00E527C2" w:rsidRPr="00627208" w:rsidRDefault="00E527C2" w:rsidP="00E5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vAlign w:val="bottom"/>
          </w:tcPr>
          <w:p w14:paraId="0F08FD6E" w14:textId="2F3EB318" w:rsidR="00E527C2" w:rsidRPr="000843A2" w:rsidRDefault="00E527C2" w:rsidP="00E527C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1,193,591</w:t>
            </w:r>
          </w:p>
        </w:tc>
        <w:tc>
          <w:tcPr>
            <w:tcW w:w="141" w:type="pct"/>
            <w:vAlign w:val="bottom"/>
          </w:tcPr>
          <w:p w14:paraId="66EF2D57" w14:textId="77777777" w:rsidR="00E527C2" w:rsidRPr="00627208" w:rsidRDefault="00E527C2" w:rsidP="00E527C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0AB4E48" w14:textId="7A338FFA" w:rsidR="00E527C2" w:rsidRPr="00627208" w:rsidRDefault="00E527C2" w:rsidP="00E527C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331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126" w:type="pct"/>
            <w:vAlign w:val="bottom"/>
          </w:tcPr>
          <w:p w14:paraId="46E6D44E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206B9E5D" w14:textId="1AA426C9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608,872</w:t>
            </w:r>
          </w:p>
        </w:tc>
        <w:tc>
          <w:tcPr>
            <w:tcW w:w="141" w:type="pct"/>
            <w:vAlign w:val="bottom"/>
          </w:tcPr>
          <w:p w14:paraId="5BA7158C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3F28BCE" w14:textId="18B073CE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716</w:t>
            </w:r>
            <w:r>
              <w:rPr>
                <w:rFonts w:ascii="Angsana New" w:hAnsi="Angsana New"/>
                <w:sz w:val="30"/>
                <w:szCs w:val="30"/>
              </w:rPr>
              <w:t>,0</w:t>
            </w:r>
            <w:r w:rsidRPr="00CD468E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E527C2" w:rsidRPr="00627208" w14:paraId="6F4A8A3F" w14:textId="77777777" w:rsidTr="000843A2">
        <w:tc>
          <w:tcPr>
            <w:tcW w:w="2080" w:type="pct"/>
            <w:vAlign w:val="bottom"/>
          </w:tcPr>
          <w:p w14:paraId="02C9232B" w14:textId="77777777" w:rsidR="00E527C2" w:rsidRPr="00627208" w:rsidRDefault="00E527C2" w:rsidP="00E5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7956CBE9" w14:textId="4DA67EDB" w:rsidR="00E527C2" w:rsidRPr="00627208" w:rsidRDefault="00E527C2" w:rsidP="00E527C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1,193,591</w:t>
            </w:r>
          </w:p>
        </w:tc>
        <w:tc>
          <w:tcPr>
            <w:tcW w:w="141" w:type="pct"/>
            <w:vAlign w:val="bottom"/>
          </w:tcPr>
          <w:p w14:paraId="11D998B2" w14:textId="77777777" w:rsidR="00E527C2" w:rsidRPr="00627208" w:rsidRDefault="00E527C2" w:rsidP="00E527C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63C39032" w14:textId="2F462C7A" w:rsidR="00E527C2" w:rsidRPr="00627208" w:rsidRDefault="00E527C2" w:rsidP="00E527C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187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645</w:t>
            </w:r>
          </w:p>
        </w:tc>
        <w:tc>
          <w:tcPr>
            <w:tcW w:w="126" w:type="pct"/>
            <w:vAlign w:val="bottom"/>
          </w:tcPr>
          <w:p w14:paraId="607FBC75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1F6DBCBB" w14:textId="27B4B5A9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3,888,844</w:t>
            </w:r>
          </w:p>
        </w:tc>
        <w:tc>
          <w:tcPr>
            <w:tcW w:w="141" w:type="pct"/>
            <w:vAlign w:val="bottom"/>
          </w:tcPr>
          <w:p w14:paraId="4FEE1ECF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7D20D2F9" w14:textId="67F88D7D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873</w:t>
            </w:r>
          </w:p>
        </w:tc>
      </w:tr>
      <w:tr w:rsidR="00E527C2" w:rsidRPr="00627208" w14:paraId="346AF214" w14:textId="77777777" w:rsidTr="000843A2">
        <w:tc>
          <w:tcPr>
            <w:tcW w:w="2080" w:type="pct"/>
            <w:vAlign w:val="bottom"/>
          </w:tcPr>
          <w:p w14:paraId="19A69364" w14:textId="77777777" w:rsidR="00E527C2" w:rsidRPr="000843A2" w:rsidRDefault="00E527C2" w:rsidP="00E5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0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  <w:r w:rsidRPr="000843A2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หัก </w:t>
            </w:r>
            <w:r w:rsidRPr="000843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26712A96" w14:textId="3EDF566C" w:rsidR="00E527C2" w:rsidRPr="00627208" w:rsidRDefault="00E527C2" w:rsidP="00E527C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(17,543)</w:t>
            </w:r>
          </w:p>
        </w:tc>
        <w:tc>
          <w:tcPr>
            <w:tcW w:w="141" w:type="pct"/>
            <w:vAlign w:val="bottom"/>
          </w:tcPr>
          <w:p w14:paraId="5E7B8C5D" w14:textId="77777777" w:rsidR="00E527C2" w:rsidRPr="00627208" w:rsidRDefault="00E527C2" w:rsidP="00E527C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44C4BDC0" w14:textId="54FFFCB2" w:rsidR="00E527C2" w:rsidRPr="00627208" w:rsidRDefault="00E527C2" w:rsidP="00E527C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D468E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954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" w:type="pct"/>
            <w:vAlign w:val="bottom"/>
          </w:tcPr>
          <w:p w14:paraId="4AB05327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6972E84A" w14:textId="189D3DA5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(61,085)</w:t>
            </w:r>
          </w:p>
        </w:tc>
        <w:tc>
          <w:tcPr>
            <w:tcW w:w="141" w:type="pct"/>
            <w:vAlign w:val="bottom"/>
          </w:tcPr>
          <w:p w14:paraId="78465903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3DD1CB24" w14:textId="7DDE5D09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D468E">
              <w:rPr>
                <w:rFonts w:ascii="Angsana New" w:hAnsi="Angsana New"/>
                <w:sz w:val="30"/>
                <w:szCs w:val="30"/>
              </w:rPr>
              <w:t>78</w:t>
            </w:r>
            <w:r>
              <w:rPr>
                <w:rFonts w:ascii="Angsana New" w:hAnsi="Angsana New"/>
                <w:sz w:val="30"/>
                <w:szCs w:val="30"/>
              </w:rPr>
              <w:t>,0</w:t>
            </w:r>
            <w:r w:rsidRPr="00CD468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0)</w:t>
            </w:r>
          </w:p>
        </w:tc>
      </w:tr>
      <w:tr w:rsidR="00E527C2" w:rsidRPr="00627208" w14:paraId="689D2B31" w14:textId="77777777" w:rsidTr="000843A2">
        <w:tc>
          <w:tcPr>
            <w:tcW w:w="2080" w:type="pct"/>
            <w:vAlign w:val="bottom"/>
          </w:tcPr>
          <w:p w14:paraId="05D5C67B" w14:textId="77777777" w:rsidR="00E527C2" w:rsidRPr="00627208" w:rsidRDefault="00E527C2" w:rsidP="00E5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C0EA8" w14:textId="421D41F8" w:rsidR="00E527C2" w:rsidRPr="00627208" w:rsidRDefault="00E527C2" w:rsidP="00E527C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1,176,048</w:t>
            </w:r>
          </w:p>
        </w:tc>
        <w:tc>
          <w:tcPr>
            <w:tcW w:w="141" w:type="pct"/>
            <w:vAlign w:val="bottom"/>
          </w:tcPr>
          <w:p w14:paraId="363B4927" w14:textId="77777777" w:rsidR="00E527C2" w:rsidRPr="00627208" w:rsidRDefault="00E527C2" w:rsidP="00E527C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23C68" w14:textId="14F58A33" w:rsidR="00E527C2" w:rsidRPr="00627208" w:rsidRDefault="00E527C2" w:rsidP="00E527C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154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26" w:type="pct"/>
            <w:vAlign w:val="bottom"/>
          </w:tcPr>
          <w:p w14:paraId="08841017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9FF92" w14:textId="2D7AFEC8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3,827,759</w:t>
            </w:r>
          </w:p>
        </w:tc>
        <w:tc>
          <w:tcPr>
            <w:tcW w:w="141" w:type="pct"/>
            <w:vAlign w:val="bottom"/>
          </w:tcPr>
          <w:p w14:paraId="767E6D3C" w14:textId="77777777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197E5" w14:textId="70E5580C" w:rsidR="00E527C2" w:rsidRPr="00627208" w:rsidRDefault="00E527C2" w:rsidP="00E52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829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833</w:t>
            </w:r>
          </w:p>
        </w:tc>
      </w:tr>
    </w:tbl>
    <w:p w14:paraId="6BD26209" w14:textId="6A045026" w:rsidR="002D3EB1" w:rsidRDefault="002D3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pPr w:leftFromText="180" w:rightFromText="180" w:vertAnchor="text" w:horzAnchor="margin" w:tblpX="360" w:tblpY="31"/>
        <w:tblW w:w="9812" w:type="dxa"/>
        <w:tblLayout w:type="fixed"/>
        <w:tblLook w:val="0000" w:firstRow="0" w:lastRow="0" w:firstColumn="0" w:lastColumn="0" w:noHBand="0" w:noVBand="0"/>
      </w:tblPr>
      <w:tblGrid>
        <w:gridCol w:w="2610"/>
        <w:gridCol w:w="989"/>
        <w:gridCol w:w="239"/>
        <w:gridCol w:w="934"/>
        <w:gridCol w:w="238"/>
        <w:gridCol w:w="1021"/>
        <w:gridCol w:w="236"/>
        <w:gridCol w:w="1027"/>
        <w:gridCol w:w="236"/>
        <w:gridCol w:w="1019"/>
        <w:gridCol w:w="236"/>
        <w:gridCol w:w="1027"/>
      </w:tblGrid>
      <w:tr w:rsidR="00ED167E" w:rsidRPr="00627208" w14:paraId="7DA6035A" w14:textId="77777777" w:rsidTr="008576FC">
        <w:tc>
          <w:tcPr>
            <w:tcW w:w="2610" w:type="dxa"/>
            <w:vAlign w:val="bottom"/>
          </w:tcPr>
          <w:p w14:paraId="68A93116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ลูกหนี้ตามสัญญาเช่า </w:t>
            </w:r>
          </w:p>
        </w:tc>
        <w:tc>
          <w:tcPr>
            <w:tcW w:w="7202" w:type="dxa"/>
            <w:gridSpan w:val="11"/>
            <w:vAlign w:val="bottom"/>
          </w:tcPr>
          <w:p w14:paraId="3DCD0783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D167E" w:rsidRPr="00627208" w14:paraId="6AB4A160" w14:textId="77777777" w:rsidTr="008576FC">
        <w:tc>
          <w:tcPr>
            <w:tcW w:w="2610" w:type="dxa"/>
            <w:vAlign w:val="bottom"/>
          </w:tcPr>
          <w:p w14:paraId="64DBA0EF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58B9D9CC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8" w:type="dxa"/>
            <w:vAlign w:val="bottom"/>
          </w:tcPr>
          <w:p w14:paraId="6CE5534E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34B9BC44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6" w:type="dxa"/>
            <w:vAlign w:val="bottom"/>
          </w:tcPr>
          <w:p w14:paraId="547849F4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2" w:type="dxa"/>
            <w:gridSpan w:val="3"/>
            <w:vAlign w:val="bottom"/>
          </w:tcPr>
          <w:p w14:paraId="25B9F9E6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167E" w:rsidRPr="00627208" w14:paraId="6B3DEEAD" w14:textId="77777777" w:rsidTr="008576FC">
        <w:tc>
          <w:tcPr>
            <w:tcW w:w="2610" w:type="dxa"/>
            <w:vAlign w:val="bottom"/>
          </w:tcPr>
          <w:p w14:paraId="2E9FE240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46B78D30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8" w:type="dxa"/>
            <w:vAlign w:val="bottom"/>
          </w:tcPr>
          <w:p w14:paraId="0AB03F69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267D51DF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236" w:type="dxa"/>
            <w:vAlign w:val="bottom"/>
          </w:tcPr>
          <w:p w14:paraId="30BAB0BA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2" w:type="dxa"/>
            <w:gridSpan w:val="3"/>
            <w:vAlign w:val="bottom"/>
          </w:tcPr>
          <w:p w14:paraId="051AABD0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55382" w:rsidRPr="00627208" w14:paraId="14857B3F" w14:textId="77777777" w:rsidTr="008576FC">
        <w:tc>
          <w:tcPr>
            <w:tcW w:w="2610" w:type="dxa"/>
            <w:vAlign w:val="bottom"/>
          </w:tcPr>
          <w:p w14:paraId="41FA51D1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3B219937" w14:textId="189C3D4D" w:rsidR="00955382" w:rsidRPr="00627208" w:rsidRDefault="00C51841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9" w:type="dxa"/>
            <w:vAlign w:val="bottom"/>
          </w:tcPr>
          <w:p w14:paraId="12FFA81A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4E0AE1B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8" w:type="dxa"/>
            <w:vAlign w:val="bottom"/>
          </w:tcPr>
          <w:p w14:paraId="6A8438A5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6D7DEF13" w14:textId="23FBE9EE" w:rsidR="00955382" w:rsidRPr="00627208" w:rsidRDefault="00C51841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1349A3A4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0B17883F" w14:textId="30069F76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20D29F2C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B311CFF" w14:textId="54C7C343" w:rsidR="00955382" w:rsidRPr="00627208" w:rsidRDefault="00C51841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36323D73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406C4450" w14:textId="636C5BF2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55382" w:rsidRPr="00627208" w14:paraId="475C1D75" w14:textId="77777777" w:rsidTr="008576FC">
        <w:tc>
          <w:tcPr>
            <w:tcW w:w="2610" w:type="dxa"/>
            <w:vAlign w:val="bottom"/>
          </w:tcPr>
          <w:p w14:paraId="5FD5CC9E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817B419" w14:textId="2884CCA2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9" w:type="dxa"/>
            <w:vAlign w:val="bottom"/>
          </w:tcPr>
          <w:p w14:paraId="3064EFBC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B4DD22B" w14:textId="05BAACB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8" w:type="dxa"/>
            <w:vAlign w:val="bottom"/>
          </w:tcPr>
          <w:p w14:paraId="6384916A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6FCB6885" w14:textId="36B4B40C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6975AE6D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62B16C07" w14:textId="44CA5875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4B8A3FFA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1C54831" w14:textId="3D1B5C8F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586F48A1" w14:textId="77777777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4042379B" w14:textId="5CE6B132" w:rsidR="00955382" w:rsidRPr="00627208" w:rsidRDefault="00955382" w:rsidP="00955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55382" w:rsidRPr="00627208" w14:paraId="61110E12" w14:textId="77777777" w:rsidTr="008576FC">
        <w:tc>
          <w:tcPr>
            <w:tcW w:w="2610" w:type="dxa"/>
            <w:vAlign w:val="bottom"/>
          </w:tcPr>
          <w:p w14:paraId="33E2FDC7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2" w:type="dxa"/>
            <w:gridSpan w:val="11"/>
            <w:vAlign w:val="bottom"/>
          </w:tcPr>
          <w:p w14:paraId="262E80D4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55382" w:rsidRPr="00627208" w14:paraId="6A001EFB" w14:textId="77777777" w:rsidTr="008576FC">
        <w:tc>
          <w:tcPr>
            <w:tcW w:w="2610" w:type="dxa"/>
            <w:vAlign w:val="bottom"/>
          </w:tcPr>
          <w:p w14:paraId="6655A633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989" w:type="dxa"/>
            <w:vAlign w:val="bottom"/>
          </w:tcPr>
          <w:p w14:paraId="7ED5CE50" w14:textId="77777777" w:rsidR="00955382" w:rsidRPr="00627208" w:rsidRDefault="00955382" w:rsidP="00955382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6B58C075" w14:textId="7212E0EB" w:rsidR="00955382" w:rsidRPr="00627208" w:rsidRDefault="00955382" w:rsidP="00955382">
            <w:pPr>
              <w:pStyle w:val="a2"/>
              <w:tabs>
                <w:tab w:val="decimal" w:pos="77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46DC29D6" w14:textId="77777777" w:rsidR="00955382" w:rsidRPr="00627208" w:rsidRDefault="00955382" w:rsidP="00955382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073DCEC9" w14:textId="77777777" w:rsidR="00955382" w:rsidRPr="00627208" w:rsidRDefault="00955382" w:rsidP="00955382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vAlign w:val="bottom"/>
          </w:tcPr>
          <w:p w14:paraId="6932B8E7" w14:textId="77777777" w:rsidR="00955382" w:rsidRPr="00627208" w:rsidRDefault="00955382" w:rsidP="00955382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9EC657C" w14:textId="77777777" w:rsidR="00955382" w:rsidRPr="00627208" w:rsidRDefault="00955382" w:rsidP="0095538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7" w:type="dxa"/>
            <w:vAlign w:val="bottom"/>
          </w:tcPr>
          <w:p w14:paraId="5CFE31A4" w14:textId="77777777" w:rsidR="00955382" w:rsidRPr="00627208" w:rsidRDefault="00955382" w:rsidP="00955382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EC35A7D" w14:textId="77777777" w:rsidR="00955382" w:rsidRPr="00627208" w:rsidRDefault="00955382" w:rsidP="0095538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47733531" w14:textId="77777777" w:rsidR="00955382" w:rsidRPr="00627208" w:rsidRDefault="00955382" w:rsidP="00955382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9CC7317" w14:textId="77777777" w:rsidR="00955382" w:rsidRPr="00627208" w:rsidRDefault="00955382" w:rsidP="0095538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  <w:vAlign w:val="bottom"/>
          </w:tcPr>
          <w:p w14:paraId="23680E7A" w14:textId="77777777" w:rsidR="00955382" w:rsidRPr="00627208" w:rsidRDefault="00955382" w:rsidP="00955382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55382" w:rsidRPr="00627208" w14:paraId="122B3FB9" w14:textId="77777777" w:rsidTr="008576FC">
        <w:tc>
          <w:tcPr>
            <w:tcW w:w="2610" w:type="dxa"/>
            <w:vAlign w:val="bottom"/>
          </w:tcPr>
          <w:p w14:paraId="21B17A06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989" w:type="dxa"/>
            <w:vAlign w:val="bottom"/>
          </w:tcPr>
          <w:p w14:paraId="30A2EECE" w14:textId="1DAA5AAA" w:rsidR="00955382" w:rsidRPr="00627208" w:rsidRDefault="00D93613" w:rsidP="00955382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361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1</w:t>
            </w:r>
            <w:r w:rsidR="007E40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,897,046</w:t>
            </w:r>
          </w:p>
        </w:tc>
        <w:tc>
          <w:tcPr>
            <w:tcW w:w="239" w:type="dxa"/>
            <w:vAlign w:val="bottom"/>
          </w:tcPr>
          <w:p w14:paraId="75B01845" w14:textId="77777777" w:rsidR="00955382" w:rsidRPr="00627208" w:rsidRDefault="00955382" w:rsidP="0095538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7F9FFB2F" w14:textId="768C5D9E" w:rsidR="00955382" w:rsidRPr="00955382" w:rsidRDefault="00955382" w:rsidP="00955382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5382">
              <w:rPr>
                <w:rFonts w:ascii="Angsana New" w:hAnsi="Angsana New"/>
                <w:sz w:val="28"/>
                <w:szCs w:val="28"/>
                <w:lang w:val="en-US"/>
              </w:rPr>
              <w:t>2,486,568</w:t>
            </w:r>
          </w:p>
        </w:tc>
        <w:tc>
          <w:tcPr>
            <w:tcW w:w="238" w:type="dxa"/>
            <w:vAlign w:val="bottom"/>
          </w:tcPr>
          <w:p w14:paraId="37743E79" w14:textId="77777777" w:rsidR="00955382" w:rsidRPr="00627208" w:rsidRDefault="00955382" w:rsidP="00955382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021" w:type="dxa"/>
            <w:vAlign w:val="bottom"/>
          </w:tcPr>
          <w:p w14:paraId="018D804D" w14:textId="27AF0780" w:rsidR="00955382" w:rsidRPr="00627208" w:rsidRDefault="007E40A9" w:rsidP="00955382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1,541,244</w:t>
            </w:r>
          </w:p>
        </w:tc>
        <w:tc>
          <w:tcPr>
            <w:tcW w:w="236" w:type="dxa"/>
            <w:vAlign w:val="bottom"/>
          </w:tcPr>
          <w:p w14:paraId="2C7FC35F" w14:textId="77777777" w:rsidR="00955382" w:rsidRPr="00627208" w:rsidRDefault="00955382" w:rsidP="0095538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7" w:type="dxa"/>
            <w:vAlign w:val="bottom"/>
          </w:tcPr>
          <w:p w14:paraId="3C76CC3C" w14:textId="7B6DF5CC" w:rsidR="00955382" w:rsidRPr="00955382" w:rsidRDefault="00955382" w:rsidP="00955382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5382">
              <w:rPr>
                <w:rFonts w:ascii="Angsana New" w:hAnsi="Angsana New"/>
                <w:sz w:val="28"/>
                <w:szCs w:val="28"/>
                <w:lang w:val="en-US"/>
              </w:rPr>
              <w:t>2,968,452</w:t>
            </w:r>
          </w:p>
        </w:tc>
        <w:tc>
          <w:tcPr>
            <w:tcW w:w="236" w:type="dxa"/>
            <w:vAlign w:val="bottom"/>
          </w:tcPr>
          <w:p w14:paraId="3485EC08" w14:textId="77777777" w:rsidR="00955382" w:rsidRPr="00955382" w:rsidRDefault="00955382" w:rsidP="0095538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10BCC2FB" w14:textId="6AF2F503" w:rsidR="00955382" w:rsidRPr="00955382" w:rsidRDefault="007E40A9" w:rsidP="00955382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3,438,290</w:t>
            </w:r>
          </w:p>
        </w:tc>
        <w:tc>
          <w:tcPr>
            <w:tcW w:w="236" w:type="dxa"/>
            <w:vAlign w:val="bottom"/>
          </w:tcPr>
          <w:p w14:paraId="3490C305" w14:textId="77777777" w:rsidR="00955382" w:rsidRPr="00955382" w:rsidRDefault="00955382" w:rsidP="0095538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  <w:vAlign w:val="bottom"/>
          </w:tcPr>
          <w:p w14:paraId="30965442" w14:textId="16C57C47" w:rsidR="00955382" w:rsidRPr="00955382" w:rsidRDefault="00955382" w:rsidP="00955382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5382">
              <w:rPr>
                <w:rFonts w:ascii="Angsana New" w:hAnsi="Angsana New"/>
                <w:sz w:val="28"/>
                <w:szCs w:val="28"/>
                <w:lang w:val="en-US"/>
              </w:rPr>
              <w:t>5,455,020</w:t>
            </w:r>
          </w:p>
        </w:tc>
      </w:tr>
      <w:tr w:rsidR="00955382" w:rsidRPr="00627208" w14:paraId="42183E83" w14:textId="77777777" w:rsidTr="008576FC">
        <w:tc>
          <w:tcPr>
            <w:tcW w:w="2610" w:type="dxa"/>
            <w:vAlign w:val="bottom"/>
          </w:tcPr>
          <w:p w14:paraId="20384439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59" w:right="-171" w:hanging="45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 xml:space="preserve">หัก </w:t>
            </w:r>
            <w:r w:rsidRPr="0062720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299DF209" w14:textId="7388E1B2" w:rsidR="00955382" w:rsidRPr="00627208" w:rsidRDefault="007E40A9" w:rsidP="00955382">
            <w:pPr>
              <w:pStyle w:val="a2"/>
              <w:tabs>
                <w:tab w:val="decimal" w:pos="776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(387,585)</w:t>
            </w:r>
          </w:p>
        </w:tc>
        <w:tc>
          <w:tcPr>
            <w:tcW w:w="239" w:type="dxa"/>
            <w:vAlign w:val="bottom"/>
          </w:tcPr>
          <w:p w14:paraId="2B5B0702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5E2892FE" w14:textId="7E090609" w:rsidR="00955382" w:rsidRPr="00955382" w:rsidRDefault="00955382" w:rsidP="00955382">
            <w:pPr>
              <w:pStyle w:val="a2"/>
              <w:tabs>
                <w:tab w:val="decimal" w:pos="729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5382">
              <w:rPr>
                <w:rFonts w:ascii="Angsana New" w:hAnsi="Angsana New"/>
                <w:sz w:val="28"/>
                <w:szCs w:val="28"/>
                <w:lang w:val="en-US"/>
              </w:rPr>
              <w:t>(594,115)</w:t>
            </w:r>
          </w:p>
        </w:tc>
        <w:tc>
          <w:tcPr>
            <w:tcW w:w="238" w:type="dxa"/>
            <w:vAlign w:val="bottom"/>
          </w:tcPr>
          <w:p w14:paraId="559C0E1D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5ED64154" w14:textId="2A757A7B" w:rsidR="00955382" w:rsidRPr="00627208" w:rsidRDefault="007E40A9" w:rsidP="00955382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(119,947)</w:t>
            </w:r>
          </w:p>
        </w:tc>
        <w:tc>
          <w:tcPr>
            <w:tcW w:w="236" w:type="dxa"/>
            <w:vAlign w:val="bottom"/>
          </w:tcPr>
          <w:p w14:paraId="5C9528B4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61475E86" w14:textId="50D857F3" w:rsidR="00955382" w:rsidRPr="00955382" w:rsidRDefault="00955382" w:rsidP="00955382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5382">
              <w:rPr>
                <w:rFonts w:ascii="Angsana New" w:hAnsi="Angsana New"/>
                <w:sz w:val="28"/>
                <w:szCs w:val="28"/>
                <w:lang w:val="en-US"/>
              </w:rPr>
              <w:t>(388,243)</w:t>
            </w:r>
          </w:p>
        </w:tc>
        <w:tc>
          <w:tcPr>
            <w:tcW w:w="236" w:type="dxa"/>
            <w:vAlign w:val="bottom"/>
          </w:tcPr>
          <w:p w14:paraId="0A02326B" w14:textId="77777777" w:rsidR="00955382" w:rsidRPr="00955382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1154F064" w14:textId="13857495" w:rsidR="00955382" w:rsidRPr="00955382" w:rsidRDefault="007E40A9" w:rsidP="00955382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(507,532)</w:t>
            </w:r>
          </w:p>
        </w:tc>
        <w:tc>
          <w:tcPr>
            <w:tcW w:w="236" w:type="dxa"/>
            <w:vAlign w:val="bottom"/>
          </w:tcPr>
          <w:p w14:paraId="0296E4AE" w14:textId="77777777" w:rsidR="00955382" w:rsidRPr="00955382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71CF8B19" w14:textId="1A416950" w:rsidR="00955382" w:rsidRPr="00955382" w:rsidRDefault="00955382" w:rsidP="00955382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5382">
              <w:rPr>
                <w:rFonts w:ascii="Angsana New" w:hAnsi="Angsana New"/>
                <w:sz w:val="28"/>
                <w:szCs w:val="28"/>
                <w:lang w:val="en-US"/>
              </w:rPr>
              <w:t>(982,358)</w:t>
            </w:r>
          </w:p>
        </w:tc>
      </w:tr>
      <w:tr w:rsidR="00955382" w:rsidRPr="00627208" w14:paraId="6BE76432" w14:textId="77777777" w:rsidTr="008576FC">
        <w:tc>
          <w:tcPr>
            <w:tcW w:w="2610" w:type="dxa"/>
            <w:vAlign w:val="bottom"/>
          </w:tcPr>
          <w:p w14:paraId="3722FEE2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498EF07" w14:textId="5BDCE2B3" w:rsidR="00955382" w:rsidRPr="00627208" w:rsidRDefault="007E40A9" w:rsidP="00955382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1,509,461</w:t>
            </w:r>
          </w:p>
        </w:tc>
        <w:tc>
          <w:tcPr>
            <w:tcW w:w="239" w:type="dxa"/>
            <w:vAlign w:val="bottom"/>
          </w:tcPr>
          <w:p w14:paraId="0A16D1F6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28818BDB" w14:textId="2803C1BC" w:rsidR="00955382" w:rsidRPr="00955382" w:rsidRDefault="00955382" w:rsidP="00955382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5538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1,892,453</w:t>
            </w:r>
          </w:p>
        </w:tc>
        <w:tc>
          <w:tcPr>
            <w:tcW w:w="238" w:type="dxa"/>
            <w:vAlign w:val="bottom"/>
          </w:tcPr>
          <w:p w14:paraId="0CDF20F6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7002D05" w14:textId="3AE5B1D7" w:rsidR="00955382" w:rsidRPr="00627208" w:rsidRDefault="007E40A9" w:rsidP="00955382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1,421,297</w:t>
            </w:r>
          </w:p>
        </w:tc>
        <w:tc>
          <w:tcPr>
            <w:tcW w:w="236" w:type="dxa"/>
            <w:vAlign w:val="bottom"/>
          </w:tcPr>
          <w:p w14:paraId="0CCC06BD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0A2B460C" w14:textId="6A315085" w:rsidR="00955382" w:rsidRPr="00955382" w:rsidRDefault="00955382" w:rsidP="00955382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5538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2,580,209</w:t>
            </w:r>
          </w:p>
        </w:tc>
        <w:tc>
          <w:tcPr>
            <w:tcW w:w="236" w:type="dxa"/>
            <w:vAlign w:val="bottom"/>
          </w:tcPr>
          <w:p w14:paraId="392AF57B" w14:textId="77777777" w:rsidR="00955382" w:rsidRPr="00955382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40182F39" w14:textId="2D201549" w:rsidR="00955382" w:rsidRPr="00955382" w:rsidRDefault="007E40A9" w:rsidP="00955382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2,930,758</w:t>
            </w:r>
          </w:p>
        </w:tc>
        <w:tc>
          <w:tcPr>
            <w:tcW w:w="236" w:type="dxa"/>
            <w:vAlign w:val="bottom"/>
          </w:tcPr>
          <w:p w14:paraId="7AD878BE" w14:textId="77777777" w:rsidR="00955382" w:rsidRPr="00955382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5D9D0576" w14:textId="5BBDE4F1" w:rsidR="00955382" w:rsidRPr="00955382" w:rsidRDefault="00955382" w:rsidP="00955382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5538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4,472,662</w:t>
            </w:r>
          </w:p>
        </w:tc>
      </w:tr>
      <w:tr w:rsidR="00955382" w:rsidRPr="00627208" w14:paraId="51BC70BF" w14:textId="77777777" w:rsidTr="008576FC">
        <w:tc>
          <w:tcPr>
            <w:tcW w:w="2610" w:type="dxa"/>
            <w:vAlign w:val="bottom"/>
          </w:tcPr>
          <w:p w14:paraId="26FBB452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214185D5" w14:textId="43F1E271" w:rsidR="00955382" w:rsidRPr="00627208" w:rsidRDefault="007E40A9" w:rsidP="00955382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69B80043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52EEF9E8" w14:textId="3EDCAC6E" w:rsidR="00955382" w:rsidRPr="00955382" w:rsidRDefault="00955382" w:rsidP="00955382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538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4F624E1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61F19F48" w14:textId="60C4BC32" w:rsidR="00955382" w:rsidRPr="00627208" w:rsidRDefault="007E40A9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</w:t>
            </w:r>
            <w:r w:rsidR="00B43D5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D787B4E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621F1342" w14:textId="517DEE23" w:rsidR="00955382" w:rsidRPr="00955382" w:rsidRDefault="00955382" w:rsidP="00955382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5382">
              <w:rPr>
                <w:rFonts w:ascii="Angsana New" w:hAnsi="Angsana New"/>
                <w:sz w:val="28"/>
                <w:szCs w:val="28"/>
              </w:rPr>
              <w:t>(534)</w:t>
            </w:r>
          </w:p>
        </w:tc>
        <w:tc>
          <w:tcPr>
            <w:tcW w:w="236" w:type="dxa"/>
            <w:vAlign w:val="bottom"/>
          </w:tcPr>
          <w:p w14:paraId="5D32C675" w14:textId="77777777" w:rsidR="00955382" w:rsidRPr="00955382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7FF45D87" w14:textId="00832E98" w:rsidR="00955382" w:rsidRPr="00955382" w:rsidRDefault="007E40A9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</w:t>
            </w:r>
            <w:r w:rsidR="00B43D5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CB4FAE1" w14:textId="77777777" w:rsidR="00955382" w:rsidRPr="00955382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260966E0" w14:textId="186E30CF" w:rsidR="00955382" w:rsidRPr="00955382" w:rsidRDefault="00955382" w:rsidP="00955382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5382">
              <w:rPr>
                <w:rFonts w:ascii="Angsana New" w:hAnsi="Angsana New"/>
                <w:sz w:val="28"/>
                <w:szCs w:val="28"/>
              </w:rPr>
              <w:t>(534)</w:t>
            </w:r>
          </w:p>
        </w:tc>
      </w:tr>
      <w:tr w:rsidR="00955382" w:rsidRPr="00627208" w14:paraId="5705CFF1" w14:textId="77777777" w:rsidTr="008576FC">
        <w:trPr>
          <w:trHeight w:val="400"/>
        </w:trPr>
        <w:tc>
          <w:tcPr>
            <w:tcW w:w="2610" w:type="dxa"/>
            <w:vAlign w:val="bottom"/>
          </w:tcPr>
          <w:p w14:paraId="453E3344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19669" w14:textId="5BEE0343" w:rsidR="00955382" w:rsidRPr="00627208" w:rsidRDefault="00D93613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361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GB"/>
              </w:rPr>
              <w:t>1</w:t>
            </w:r>
            <w:r w:rsidR="007E40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,509,461</w:t>
            </w:r>
          </w:p>
        </w:tc>
        <w:tc>
          <w:tcPr>
            <w:tcW w:w="239" w:type="dxa"/>
            <w:vAlign w:val="bottom"/>
          </w:tcPr>
          <w:p w14:paraId="35342AC3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5954FB" w14:textId="6AB60B60" w:rsidR="00955382" w:rsidRPr="00955382" w:rsidRDefault="00955382" w:rsidP="00955382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5382">
              <w:rPr>
                <w:rFonts w:ascii="Angsana New" w:hAnsi="Angsana New"/>
                <w:b/>
                <w:bCs/>
                <w:sz w:val="28"/>
                <w:szCs w:val="28"/>
              </w:rPr>
              <w:t>1,892,453</w:t>
            </w:r>
          </w:p>
        </w:tc>
        <w:tc>
          <w:tcPr>
            <w:tcW w:w="238" w:type="dxa"/>
            <w:vAlign w:val="bottom"/>
          </w:tcPr>
          <w:p w14:paraId="571DE85D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8270E" w14:textId="76D268DB" w:rsidR="00955382" w:rsidRPr="00627208" w:rsidRDefault="007E40A9" w:rsidP="00955382">
            <w:pPr>
              <w:pStyle w:val="a2"/>
              <w:tabs>
                <w:tab w:val="decimal" w:pos="801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1,420,95</w:t>
            </w:r>
            <w:r w:rsidR="00B43D5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03AF13D0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7D03A" w14:textId="25736AE4" w:rsidR="00955382" w:rsidRPr="00955382" w:rsidRDefault="00955382" w:rsidP="00955382">
            <w:pPr>
              <w:pStyle w:val="a2"/>
              <w:tabs>
                <w:tab w:val="decimal" w:pos="813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5538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2,579,675</w:t>
            </w:r>
          </w:p>
        </w:tc>
        <w:tc>
          <w:tcPr>
            <w:tcW w:w="236" w:type="dxa"/>
            <w:vAlign w:val="bottom"/>
          </w:tcPr>
          <w:p w14:paraId="511C2DB7" w14:textId="77777777" w:rsidR="00955382" w:rsidRPr="00955382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2AE01" w14:textId="4AFCB247" w:rsidR="00955382" w:rsidRPr="00955382" w:rsidRDefault="007E40A9" w:rsidP="00955382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2,930,41</w:t>
            </w:r>
            <w:r w:rsidR="00B43D5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04AA451E" w14:textId="77777777" w:rsidR="00955382" w:rsidRPr="00955382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A40D4" w14:textId="5293A0C1" w:rsidR="00955382" w:rsidRPr="00955382" w:rsidRDefault="00955382" w:rsidP="00955382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5538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4,472,128</w:t>
            </w:r>
          </w:p>
        </w:tc>
      </w:tr>
    </w:tbl>
    <w:p w14:paraId="6984C36C" w14:textId="2549F61B" w:rsidR="00ED167E" w:rsidRPr="00627208" w:rsidRDefault="00ED167E">
      <w:pPr>
        <w:rPr>
          <w:rFonts w:asciiTheme="majorBidi" w:hAnsiTheme="majorBidi" w:cstheme="majorBidi"/>
          <w:sz w:val="30"/>
          <w:szCs w:val="30"/>
        </w:rPr>
      </w:pPr>
    </w:p>
    <w:p w14:paraId="0C4078D0" w14:textId="21207EBD" w:rsidR="00B02723" w:rsidRPr="00627208" w:rsidRDefault="00B02723" w:rsidP="00334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ผลรวมของลูกหนี้และผลตอบแทนตามสัญญาเช่า ณ วันที่ </w:t>
      </w:r>
      <w:r w:rsidR="00C51841" w:rsidRPr="00627208">
        <w:rPr>
          <w:rFonts w:asciiTheme="majorBidi" w:hAnsiTheme="majorBidi" w:cstheme="majorBidi"/>
          <w:sz w:val="30"/>
          <w:szCs w:val="30"/>
        </w:rPr>
        <w:t>30</w:t>
      </w:r>
      <w:r w:rsidR="00C51841" w:rsidRPr="00627208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C51841" w:rsidRPr="00627208">
        <w:rPr>
          <w:rFonts w:asciiTheme="majorBidi" w:hAnsiTheme="majorBidi" w:cstheme="majorBidi"/>
          <w:sz w:val="30"/>
          <w:szCs w:val="30"/>
        </w:rPr>
        <w:t>256</w:t>
      </w:r>
      <w:r w:rsidR="00C51841">
        <w:rPr>
          <w:rFonts w:asciiTheme="majorBidi" w:hAnsiTheme="majorBidi" w:cstheme="majorBidi"/>
          <w:sz w:val="30"/>
          <w:szCs w:val="30"/>
        </w:rPr>
        <w:t>8</w:t>
      </w:r>
      <w:r w:rsidR="00C51841" w:rsidRPr="006272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276CD" w:rsidRPr="00627208">
        <w:rPr>
          <w:rFonts w:asciiTheme="majorBidi" w:hAnsiTheme="majorBidi" w:cstheme="majorBidi"/>
          <w:sz w:val="30"/>
          <w:szCs w:val="30"/>
        </w:rPr>
        <w:t>31</w:t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276CD" w:rsidRPr="00627208">
        <w:rPr>
          <w:rFonts w:asciiTheme="majorBidi" w:hAnsiTheme="majorBidi" w:cstheme="majorBidi"/>
          <w:sz w:val="30"/>
          <w:szCs w:val="30"/>
        </w:rPr>
        <w:t>256</w:t>
      </w:r>
      <w:r w:rsidR="00955382">
        <w:rPr>
          <w:rFonts w:asciiTheme="majorBidi" w:hAnsiTheme="majorBidi" w:cstheme="majorBidi"/>
          <w:sz w:val="30"/>
          <w:szCs w:val="30"/>
        </w:rPr>
        <w:t>7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75ACC62" w14:textId="77777777" w:rsidR="00631816" w:rsidRPr="00627208" w:rsidRDefault="00631816" w:rsidP="00631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76"/>
        <w:gridCol w:w="1331"/>
        <w:gridCol w:w="265"/>
        <w:gridCol w:w="1359"/>
        <w:gridCol w:w="273"/>
        <w:gridCol w:w="1406"/>
        <w:gridCol w:w="265"/>
        <w:gridCol w:w="1386"/>
      </w:tblGrid>
      <w:tr w:rsidR="003E3735" w:rsidRPr="00627208" w14:paraId="33C95F5E" w14:textId="77777777" w:rsidTr="008576FC">
        <w:tc>
          <w:tcPr>
            <w:tcW w:w="3076" w:type="dxa"/>
            <w:vAlign w:val="bottom"/>
          </w:tcPr>
          <w:p w14:paraId="7FE4F652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5" w:type="dxa"/>
            <w:gridSpan w:val="7"/>
            <w:vAlign w:val="bottom"/>
          </w:tcPr>
          <w:p w14:paraId="0DCAAFDD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E3735" w:rsidRPr="00627208" w14:paraId="6842CF9D" w14:textId="77777777" w:rsidTr="008576FC">
        <w:tc>
          <w:tcPr>
            <w:tcW w:w="3076" w:type="dxa"/>
            <w:vAlign w:val="bottom"/>
          </w:tcPr>
          <w:p w14:paraId="4F5C67D3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1" w:type="dxa"/>
            <w:vAlign w:val="bottom"/>
          </w:tcPr>
          <w:p w14:paraId="7316FCCF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ลูกหนี้และ</w:t>
            </w:r>
          </w:p>
          <w:p w14:paraId="53ED7454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ผลตอบแทน</w:t>
            </w:r>
          </w:p>
          <w:p w14:paraId="5794A058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vAlign w:val="bottom"/>
          </w:tcPr>
          <w:p w14:paraId="7BD82409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2DEB65D5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</w:p>
          <w:p w14:paraId="3AAE59E5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</w:t>
            </w:r>
          </w:p>
          <w:p w14:paraId="4DBB84E6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  <w:vAlign w:val="bottom"/>
          </w:tcPr>
          <w:p w14:paraId="2DE65C2C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6" w:type="dxa"/>
            <w:vAlign w:val="bottom"/>
          </w:tcPr>
          <w:p w14:paraId="13D558F0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ลูกหนี้และ</w:t>
            </w:r>
          </w:p>
          <w:p w14:paraId="7AC1BC49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ผลตอบแทน</w:t>
            </w:r>
          </w:p>
          <w:p w14:paraId="75613933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vAlign w:val="bottom"/>
          </w:tcPr>
          <w:p w14:paraId="2DDC3CF5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dxa"/>
            <w:vAlign w:val="bottom"/>
          </w:tcPr>
          <w:p w14:paraId="751B5E57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</w:p>
          <w:p w14:paraId="35FF198E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</w:t>
            </w:r>
          </w:p>
          <w:p w14:paraId="1684306F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3E3735" w:rsidRPr="00627208" w14:paraId="7719E7FF" w14:textId="77777777" w:rsidTr="008576FC">
        <w:tc>
          <w:tcPr>
            <w:tcW w:w="3076" w:type="dxa"/>
            <w:vAlign w:val="bottom"/>
          </w:tcPr>
          <w:p w14:paraId="6623AA33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55" w:type="dxa"/>
            <w:gridSpan w:val="3"/>
            <w:vAlign w:val="bottom"/>
          </w:tcPr>
          <w:p w14:paraId="01456383" w14:textId="583615B4" w:rsidR="003E3735" w:rsidRPr="00627208" w:rsidRDefault="00C51841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95538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3" w:type="dxa"/>
            <w:vAlign w:val="bottom"/>
          </w:tcPr>
          <w:p w14:paraId="5E074B2A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7" w:type="dxa"/>
            <w:gridSpan w:val="3"/>
            <w:vAlign w:val="bottom"/>
          </w:tcPr>
          <w:p w14:paraId="58DB7B66" w14:textId="681B56F2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538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E3735" w:rsidRPr="00627208" w14:paraId="5E5B88C2" w14:textId="77777777" w:rsidTr="008576FC">
        <w:tc>
          <w:tcPr>
            <w:tcW w:w="3076" w:type="dxa"/>
            <w:vAlign w:val="bottom"/>
          </w:tcPr>
          <w:p w14:paraId="37E609B7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5" w:type="dxa"/>
            <w:gridSpan w:val="7"/>
            <w:vAlign w:val="bottom"/>
          </w:tcPr>
          <w:p w14:paraId="0F0F7080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5382" w:rsidRPr="00627208" w14:paraId="49999DC8" w14:textId="77777777" w:rsidTr="008576FC">
        <w:tc>
          <w:tcPr>
            <w:tcW w:w="3076" w:type="dxa"/>
            <w:vAlign w:val="bottom"/>
          </w:tcPr>
          <w:p w14:paraId="789A6565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31" w:type="dxa"/>
            <w:vAlign w:val="bottom"/>
          </w:tcPr>
          <w:p w14:paraId="5630DB9C" w14:textId="760C62F6" w:rsidR="00955382" w:rsidRPr="00627208" w:rsidRDefault="006967EA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1,897,046</w:t>
            </w:r>
          </w:p>
        </w:tc>
        <w:tc>
          <w:tcPr>
            <w:tcW w:w="265" w:type="dxa"/>
            <w:vAlign w:val="bottom"/>
          </w:tcPr>
          <w:p w14:paraId="2B65DCB2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9" w:type="dxa"/>
            <w:vAlign w:val="bottom"/>
          </w:tcPr>
          <w:p w14:paraId="7DD05727" w14:textId="400C5302" w:rsidR="00955382" w:rsidRPr="00627208" w:rsidRDefault="006967EA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1,509,461</w:t>
            </w:r>
          </w:p>
        </w:tc>
        <w:tc>
          <w:tcPr>
            <w:tcW w:w="273" w:type="dxa"/>
            <w:vAlign w:val="bottom"/>
          </w:tcPr>
          <w:p w14:paraId="3CAC5FBD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3BE1B724" w14:textId="476FFFEB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486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265" w:type="dxa"/>
            <w:vAlign w:val="bottom"/>
          </w:tcPr>
          <w:p w14:paraId="5D3BC5FB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dxa"/>
            <w:vAlign w:val="bottom"/>
          </w:tcPr>
          <w:p w14:paraId="59270938" w14:textId="27A4B1E0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892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453</w:t>
            </w:r>
          </w:p>
        </w:tc>
      </w:tr>
      <w:tr w:rsidR="00955382" w:rsidRPr="00627208" w14:paraId="1D41E30A" w14:textId="77777777" w:rsidTr="008576FC">
        <w:tc>
          <w:tcPr>
            <w:tcW w:w="3076" w:type="dxa"/>
            <w:vAlign w:val="bottom"/>
          </w:tcPr>
          <w:p w14:paraId="2546E5D6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ส่วนที่ถึงกำหนดชำระหลังจาก</w:t>
            </w:r>
          </w:p>
          <w:p w14:paraId="2BEC16F7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หนึ่งปีแต่ไม่เกินห้าปี</w:t>
            </w:r>
          </w:p>
        </w:tc>
        <w:tc>
          <w:tcPr>
            <w:tcW w:w="1331" w:type="dxa"/>
            <w:vAlign w:val="bottom"/>
          </w:tcPr>
          <w:p w14:paraId="1B39BB81" w14:textId="53BEF013" w:rsidR="00955382" w:rsidRPr="00627208" w:rsidRDefault="006967EA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1,541,244</w:t>
            </w:r>
          </w:p>
        </w:tc>
        <w:tc>
          <w:tcPr>
            <w:tcW w:w="265" w:type="dxa"/>
            <w:vAlign w:val="bottom"/>
          </w:tcPr>
          <w:p w14:paraId="10DAF911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3B91B34E" w14:textId="64E74ECE" w:rsidR="00955382" w:rsidRPr="00627208" w:rsidRDefault="006967EA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1,421,297</w:t>
            </w:r>
          </w:p>
        </w:tc>
        <w:tc>
          <w:tcPr>
            <w:tcW w:w="273" w:type="dxa"/>
            <w:vAlign w:val="bottom"/>
          </w:tcPr>
          <w:p w14:paraId="5F987EAB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78403CF6" w14:textId="204C5BA5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968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65" w:type="dxa"/>
            <w:vAlign w:val="bottom"/>
          </w:tcPr>
          <w:p w14:paraId="536F9736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B08D78B" w14:textId="2702DB2A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58</w:t>
            </w:r>
            <w:r>
              <w:rPr>
                <w:rFonts w:ascii="Angsana New" w:hAnsi="Angsana New"/>
                <w:sz w:val="30"/>
                <w:szCs w:val="30"/>
              </w:rPr>
              <w:t>0,</w:t>
            </w:r>
            <w:r w:rsidRPr="00CD468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955382" w:rsidRPr="00627208" w14:paraId="6CC04A1C" w14:textId="77777777" w:rsidTr="008576FC">
        <w:tc>
          <w:tcPr>
            <w:tcW w:w="3076" w:type="dxa"/>
            <w:vAlign w:val="bottom"/>
          </w:tcPr>
          <w:p w14:paraId="03AFADB6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05A7BFA4" w14:textId="11069EAB" w:rsidR="00955382" w:rsidRPr="00627208" w:rsidRDefault="006967EA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3,438,290</w:t>
            </w:r>
          </w:p>
        </w:tc>
        <w:tc>
          <w:tcPr>
            <w:tcW w:w="265" w:type="dxa"/>
            <w:vAlign w:val="bottom"/>
          </w:tcPr>
          <w:p w14:paraId="0F6FA39D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48E477E1" w14:textId="04C1F73B" w:rsidR="00955382" w:rsidRPr="00627208" w:rsidRDefault="006967EA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2,930,758</w:t>
            </w:r>
          </w:p>
        </w:tc>
        <w:tc>
          <w:tcPr>
            <w:tcW w:w="273" w:type="dxa"/>
            <w:vAlign w:val="bottom"/>
          </w:tcPr>
          <w:p w14:paraId="7FD7D544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61D8C70" w14:textId="67C3D388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5" w:type="dxa"/>
            <w:vAlign w:val="bottom"/>
          </w:tcPr>
          <w:p w14:paraId="06A16C8C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79CDF1C0" w14:textId="60A2B7D4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472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662</w:t>
            </w:r>
          </w:p>
        </w:tc>
      </w:tr>
      <w:tr w:rsidR="00955382" w:rsidRPr="00627208" w14:paraId="7780DFCE" w14:textId="77777777" w:rsidTr="008576FC">
        <w:tc>
          <w:tcPr>
            <w:tcW w:w="3076" w:type="dxa"/>
            <w:vAlign w:val="bottom"/>
          </w:tcPr>
          <w:p w14:paraId="27E7FBA6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31" w:type="dxa"/>
            <w:vAlign w:val="bottom"/>
          </w:tcPr>
          <w:p w14:paraId="09ADE34E" w14:textId="40C39388" w:rsidR="00955382" w:rsidRPr="00627208" w:rsidRDefault="006967EA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(507,532)</w:t>
            </w:r>
          </w:p>
        </w:tc>
        <w:tc>
          <w:tcPr>
            <w:tcW w:w="265" w:type="dxa"/>
            <w:vAlign w:val="bottom"/>
          </w:tcPr>
          <w:p w14:paraId="6EF5CC33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6A7A873" w14:textId="20363727" w:rsidR="00955382" w:rsidRPr="00627208" w:rsidRDefault="006967EA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48F64195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2A3EC9FF" w14:textId="2676D86B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D468E">
              <w:rPr>
                <w:rFonts w:ascii="Angsana New" w:hAnsi="Angsana New"/>
                <w:sz w:val="30"/>
                <w:szCs w:val="30"/>
              </w:rPr>
              <w:t>982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358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vAlign w:val="bottom"/>
          </w:tcPr>
          <w:p w14:paraId="45D7FF72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0A6FA104" w14:textId="5475E6C2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5382" w:rsidRPr="00627208" w14:paraId="1A7A924C" w14:textId="77777777" w:rsidTr="008576FC">
        <w:tc>
          <w:tcPr>
            <w:tcW w:w="3076" w:type="dxa"/>
            <w:vAlign w:val="bottom"/>
          </w:tcPr>
          <w:p w14:paraId="2616DB5F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ค่าเผื่อผลขาดทุนด้านเครดิต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 xml:space="preserve">   ที่คาดว่าจะเกิดขึ้น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55EA96F7" w14:textId="562B744E" w:rsidR="00955382" w:rsidRPr="00627208" w:rsidRDefault="006967EA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</w:t>
            </w:r>
            <w:r w:rsidR="0096635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  <w:vAlign w:val="bottom"/>
          </w:tcPr>
          <w:p w14:paraId="23AE5833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727A6787" w14:textId="0C042D52" w:rsidR="00955382" w:rsidRPr="00627208" w:rsidRDefault="006967EA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</w:t>
            </w:r>
            <w:r w:rsidR="0096635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  <w:vAlign w:val="bottom"/>
          </w:tcPr>
          <w:p w14:paraId="5CE29F6D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7D0AFC53" w14:textId="280603BD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D468E">
              <w:rPr>
                <w:rFonts w:ascii="Angsana New" w:hAnsi="Angsana New"/>
                <w:sz w:val="30"/>
                <w:szCs w:val="30"/>
              </w:rPr>
              <w:t>534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vAlign w:val="bottom"/>
          </w:tcPr>
          <w:p w14:paraId="297EF34A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06483088" w14:textId="2AEC0C75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right="-2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D468E">
              <w:rPr>
                <w:rFonts w:ascii="Angsana New" w:hAnsi="Angsana New"/>
                <w:sz w:val="30"/>
                <w:szCs w:val="30"/>
              </w:rPr>
              <w:t>534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55382" w:rsidRPr="00627208" w14:paraId="2C01EEBC" w14:textId="77777777" w:rsidTr="008576FC">
        <w:tc>
          <w:tcPr>
            <w:tcW w:w="3076" w:type="dxa"/>
            <w:vAlign w:val="bottom"/>
          </w:tcPr>
          <w:p w14:paraId="6B4B2C9F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ลูกหนี้ตามสัญญาเช่า</w:t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BC6C0" w14:textId="60640435" w:rsidR="00955382" w:rsidRPr="00627208" w:rsidRDefault="006967EA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2,930,41</w:t>
            </w:r>
            <w:r w:rsidR="009663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5" w:type="dxa"/>
            <w:vAlign w:val="bottom"/>
          </w:tcPr>
          <w:p w14:paraId="7F04784E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885041" w14:textId="12924201" w:rsidR="00955382" w:rsidRPr="00627208" w:rsidRDefault="006967EA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2,930,41</w:t>
            </w:r>
            <w:r w:rsidR="009663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3" w:type="dxa"/>
            <w:vAlign w:val="bottom"/>
          </w:tcPr>
          <w:p w14:paraId="2D7BBAA3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B3BDB4" w14:textId="5F8B798F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-11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472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65" w:type="dxa"/>
            <w:vAlign w:val="bottom"/>
          </w:tcPr>
          <w:p w14:paraId="50818EF6" w14:textId="77777777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654DA" w14:textId="539AC50D" w:rsidR="00955382" w:rsidRPr="00627208" w:rsidRDefault="00955382" w:rsidP="0095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472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</w:p>
        </w:tc>
      </w:tr>
    </w:tbl>
    <w:p w14:paraId="199ACD45" w14:textId="77777777" w:rsidR="003E3735" w:rsidRPr="00627208" w:rsidRDefault="003E3735" w:rsidP="00631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2"/>
        <w:gridCol w:w="1079"/>
        <w:gridCol w:w="238"/>
        <w:gridCol w:w="1022"/>
        <w:gridCol w:w="266"/>
        <w:gridCol w:w="1085"/>
        <w:gridCol w:w="240"/>
        <w:gridCol w:w="1108"/>
      </w:tblGrid>
      <w:tr w:rsidR="000955D2" w:rsidRPr="00627208" w14:paraId="6F6A8E5F" w14:textId="77777777" w:rsidTr="000843A2">
        <w:trPr>
          <w:tblHeader/>
        </w:trPr>
        <w:tc>
          <w:tcPr>
            <w:tcW w:w="2334" w:type="pct"/>
            <w:hideMark/>
          </w:tcPr>
          <w:p w14:paraId="74242919" w14:textId="77777777" w:rsidR="000955D2" w:rsidRPr="00627208" w:rsidRDefault="000955D2" w:rsidP="00C82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2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8" w:type="pct"/>
            <w:gridSpan w:val="3"/>
            <w:hideMark/>
          </w:tcPr>
          <w:p w14:paraId="2A499321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39E13F4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pct"/>
            <w:gridSpan w:val="3"/>
            <w:hideMark/>
          </w:tcPr>
          <w:p w14:paraId="427075F8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5D2" w:rsidRPr="00627208" w14:paraId="1AC2C948" w14:textId="77777777" w:rsidTr="00955382">
        <w:trPr>
          <w:tblHeader/>
        </w:trPr>
        <w:tc>
          <w:tcPr>
            <w:tcW w:w="2334" w:type="pct"/>
            <w:hideMark/>
          </w:tcPr>
          <w:p w14:paraId="65E4C633" w14:textId="77777777" w:rsidR="000955D2" w:rsidRPr="00627208" w:rsidRDefault="000955D2" w:rsidP="000955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hideMark/>
          </w:tcPr>
          <w:p w14:paraId="14947DC1" w14:textId="525F0DFC" w:rsidR="000955D2" w:rsidRPr="00627208" w:rsidRDefault="006276CD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5538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" w:type="pct"/>
          </w:tcPr>
          <w:p w14:paraId="1FA905D2" w14:textId="77777777" w:rsidR="000955D2" w:rsidRPr="00627208" w:rsidRDefault="000955D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hideMark/>
          </w:tcPr>
          <w:p w14:paraId="3250FF50" w14:textId="797D083E" w:rsidR="000955D2" w:rsidRPr="00627208" w:rsidRDefault="0095538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" w:type="pct"/>
          </w:tcPr>
          <w:p w14:paraId="685F787A" w14:textId="77777777" w:rsidR="000955D2" w:rsidRPr="00627208" w:rsidRDefault="000955D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14:paraId="319DC70C" w14:textId="7BEF1F24" w:rsidR="000955D2" w:rsidRPr="00627208" w:rsidRDefault="0095538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" w:type="pct"/>
          </w:tcPr>
          <w:p w14:paraId="0CE9F253" w14:textId="77777777" w:rsidR="000955D2" w:rsidRPr="00627208" w:rsidRDefault="000955D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hideMark/>
          </w:tcPr>
          <w:p w14:paraId="06022143" w14:textId="0B4525FD" w:rsidR="000955D2" w:rsidRPr="00627208" w:rsidRDefault="0095538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955D2" w:rsidRPr="00627208" w14:paraId="40B9A0D1" w14:textId="77777777" w:rsidTr="000843A2">
        <w:trPr>
          <w:trHeight w:val="209"/>
          <w:tblHeader/>
        </w:trPr>
        <w:tc>
          <w:tcPr>
            <w:tcW w:w="2334" w:type="pct"/>
          </w:tcPr>
          <w:p w14:paraId="3DB07CA3" w14:textId="77777777" w:rsidR="000955D2" w:rsidRPr="00627208" w:rsidRDefault="000955D2" w:rsidP="000955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6" w:type="pct"/>
            <w:gridSpan w:val="7"/>
            <w:hideMark/>
          </w:tcPr>
          <w:p w14:paraId="36AA5CDF" w14:textId="77777777" w:rsidR="000955D2" w:rsidRPr="00627208" w:rsidRDefault="000955D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55D2" w:rsidRPr="00627208" w14:paraId="65DAF477" w14:textId="77777777" w:rsidTr="000843A2">
        <w:trPr>
          <w:trHeight w:val="209"/>
          <w:tblHeader/>
        </w:trPr>
        <w:tc>
          <w:tcPr>
            <w:tcW w:w="2334" w:type="pct"/>
          </w:tcPr>
          <w:p w14:paraId="2C5B488B" w14:textId="77777777" w:rsidR="000955D2" w:rsidRPr="00627208" w:rsidRDefault="000955D2" w:rsidP="000955D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945"/>
              </w:tabs>
              <w:spacing w:line="240" w:lineRule="auto"/>
              <w:ind w:hanging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(กลับรายการ) ผลขาดทุนด้านเครดิตที่คาดว่าจะเกิดขึ้น</w:t>
            </w:r>
          </w:p>
        </w:tc>
        <w:tc>
          <w:tcPr>
            <w:tcW w:w="2666" w:type="pct"/>
            <w:gridSpan w:val="7"/>
          </w:tcPr>
          <w:p w14:paraId="44FAD570" w14:textId="77777777" w:rsidR="000955D2" w:rsidRPr="00627208" w:rsidRDefault="000955D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955D2" w:rsidRPr="00627208" w14:paraId="27A0AA0A" w14:textId="77777777" w:rsidTr="00955382">
        <w:tc>
          <w:tcPr>
            <w:tcW w:w="2334" w:type="pct"/>
          </w:tcPr>
          <w:p w14:paraId="1BE15DB6" w14:textId="7A1D2B6F" w:rsidR="000955D2" w:rsidRPr="00627208" w:rsidRDefault="000955D2" w:rsidP="000955D2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C51841"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="00C51841"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51841"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1" w:type="pct"/>
          </w:tcPr>
          <w:p w14:paraId="2FD4D8D9" w14:textId="77777777" w:rsidR="000955D2" w:rsidRPr="00627208" w:rsidRDefault="000955D2" w:rsidP="00FF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" w:type="pct"/>
          </w:tcPr>
          <w:p w14:paraId="138FCC7C" w14:textId="77777777" w:rsidR="000955D2" w:rsidRPr="00627208" w:rsidRDefault="000955D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" w:type="pct"/>
          </w:tcPr>
          <w:p w14:paraId="0EA467BF" w14:textId="77777777" w:rsidR="000955D2" w:rsidRPr="00627208" w:rsidRDefault="000955D2" w:rsidP="000955D2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542CD4CA" w14:textId="77777777" w:rsidR="000955D2" w:rsidRPr="00627208" w:rsidRDefault="000955D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56EC3162" w14:textId="77777777" w:rsidR="000955D2" w:rsidRPr="00627208" w:rsidRDefault="000955D2" w:rsidP="00FF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</w:tcPr>
          <w:p w14:paraId="3E2F5AF0" w14:textId="77777777" w:rsidR="000955D2" w:rsidRPr="00627208" w:rsidRDefault="000955D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</w:tcPr>
          <w:p w14:paraId="39C076F7" w14:textId="77777777" w:rsidR="000955D2" w:rsidRPr="00627208" w:rsidRDefault="000955D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1841" w:rsidRPr="00627208" w14:paraId="2D499006" w14:textId="77777777" w:rsidTr="00955382">
        <w:tc>
          <w:tcPr>
            <w:tcW w:w="2334" w:type="pct"/>
            <w:hideMark/>
          </w:tcPr>
          <w:p w14:paraId="59A7FFF9" w14:textId="77777777" w:rsidR="00C51841" w:rsidRPr="00627208" w:rsidRDefault="00C51841" w:rsidP="00C51841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71" w:type="pct"/>
          </w:tcPr>
          <w:p w14:paraId="1D13D218" w14:textId="2DA6B93E" w:rsidR="00C51841" w:rsidRPr="00627208" w:rsidRDefault="00BB148A" w:rsidP="00C51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6" w:type="pct"/>
          </w:tcPr>
          <w:p w14:paraId="1C6FA602" w14:textId="77777777" w:rsidR="00C51841" w:rsidRPr="00627208" w:rsidRDefault="00C51841" w:rsidP="00C5184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" w:type="pct"/>
          </w:tcPr>
          <w:p w14:paraId="0240528D" w14:textId="5BA31464" w:rsidR="00C51841" w:rsidRPr="00627208" w:rsidRDefault="00C51841" w:rsidP="00C51841">
            <w:pPr>
              <w:pStyle w:val="a2"/>
              <w:tabs>
                <w:tab w:val="decimal" w:pos="46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1" w:type="pct"/>
          </w:tcPr>
          <w:p w14:paraId="78ABAB0F" w14:textId="77777777" w:rsidR="00C51841" w:rsidRPr="00627208" w:rsidRDefault="00C51841" w:rsidP="00C5184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6CCE555C" w14:textId="701D3DF0" w:rsidR="00C51841" w:rsidRPr="000843A2" w:rsidRDefault="00BB148A" w:rsidP="00C51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158" w:hanging="8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2ADA561" w14:textId="77777777" w:rsidR="00C51841" w:rsidRPr="00627208" w:rsidRDefault="00C51841" w:rsidP="00C5184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</w:tcPr>
          <w:p w14:paraId="1AAE56ED" w14:textId="39E411BE" w:rsidR="00C51841" w:rsidRPr="00627208" w:rsidRDefault="00C51841" w:rsidP="00C51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843A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(495)</w:t>
            </w:r>
          </w:p>
        </w:tc>
      </w:tr>
      <w:tr w:rsidR="00C51841" w:rsidRPr="00627208" w14:paraId="54DD2852" w14:textId="77777777" w:rsidTr="00955382">
        <w:tc>
          <w:tcPr>
            <w:tcW w:w="2334" w:type="pct"/>
            <w:hideMark/>
          </w:tcPr>
          <w:p w14:paraId="7A270C6B" w14:textId="77777777" w:rsidR="00C51841" w:rsidRPr="00627208" w:rsidRDefault="00C51841" w:rsidP="00C51841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71" w:type="pct"/>
          </w:tcPr>
          <w:p w14:paraId="471467B2" w14:textId="4406BB4E" w:rsidR="00C51841" w:rsidRPr="007316EE" w:rsidRDefault="00BB148A" w:rsidP="00C51841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61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(15,411)</w:t>
            </w:r>
          </w:p>
        </w:tc>
        <w:tc>
          <w:tcPr>
            <w:tcW w:w="126" w:type="pct"/>
          </w:tcPr>
          <w:p w14:paraId="74DAF732" w14:textId="77777777" w:rsidR="00C51841" w:rsidRPr="00627208" w:rsidRDefault="00C51841" w:rsidP="00C5184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0F4A29B6" w14:textId="5A3E7B3E" w:rsidR="00C51841" w:rsidRPr="00627208" w:rsidRDefault="00C51841" w:rsidP="00C51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61"/>
                <w:tab w:val="left" w:pos="61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16,625</w:t>
            </w:r>
          </w:p>
        </w:tc>
        <w:tc>
          <w:tcPr>
            <w:tcW w:w="141" w:type="pct"/>
          </w:tcPr>
          <w:p w14:paraId="2B2ED800" w14:textId="77777777" w:rsidR="00C51841" w:rsidRPr="00627208" w:rsidRDefault="00C51841" w:rsidP="00C5184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3F214A46" w14:textId="334EF8BC" w:rsidR="00C51841" w:rsidRPr="00627208" w:rsidRDefault="00BB148A" w:rsidP="00C51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(16,955)</w:t>
            </w:r>
          </w:p>
        </w:tc>
        <w:tc>
          <w:tcPr>
            <w:tcW w:w="127" w:type="pct"/>
          </w:tcPr>
          <w:p w14:paraId="7B2B23D6" w14:textId="77777777" w:rsidR="00C51841" w:rsidRPr="00627208" w:rsidRDefault="00C51841" w:rsidP="00C5184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</w:tcPr>
          <w:p w14:paraId="410AC2BA" w14:textId="1BD3574D" w:rsidR="00C51841" w:rsidRPr="00627208" w:rsidRDefault="00C51841" w:rsidP="00C51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</w:t>
            </w:r>
            <w:r w:rsidRPr="000843A2"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</w:tr>
      <w:tr w:rsidR="00C51841" w:rsidRPr="00627208" w14:paraId="14600C0D" w14:textId="77777777" w:rsidTr="00955382">
        <w:tc>
          <w:tcPr>
            <w:tcW w:w="2334" w:type="pct"/>
          </w:tcPr>
          <w:p w14:paraId="64A08E91" w14:textId="37C8A694" w:rsidR="00C51841" w:rsidRPr="00627208" w:rsidRDefault="00C51841" w:rsidP="00C51841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571" w:type="pct"/>
          </w:tcPr>
          <w:p w14:paraId="7E8A2E68" w14:textId="12A6DB53" w:rsidR="00C51841" w:rsidRPr="000843A2" w:rsidRDefault="00BB148A" w:rsidP="00C51841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612"/>
              </w:tabs>
              <w:spacing w:after="0"/>
              <w:ind w:left="-108" w:right="-2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(19</w:t>
            </w:r>
            <w:r w:rsidR="00613D83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3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)</w:t>
            </w:r>
          </w:p>
        </w:tc>
        <w:tc>
          <w:tcPr>
            <w:tcW w:w="126" w:type="pct"/>
          </w:tcPr>
          <w:p w14:paraId="162354E7" w14:textId="77777777" w:rsidR="00C51841" w:rsidRPr="00627208" w:rsidRDefault="00C51841" w:rsidP="00C5184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647CE4FA" w14:textId="7BF3ED1C" w:rsidR="00C51841" w:rsidRPr="00627208" w:rsidRDefault="00C51841" w:rsidP="00C51841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612"/>
              </w:tabs>
              <w:spacing w:after="0"/>
              <w:ind w:left="-108" w:right="-2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843A2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(1,037)</w:t>
            </w:r>
          </w:p>
        </w:tc>
        <w:tc>
          <w:tcPr>
            <w:tcW w:w="141" w:type="pct"/>
          </w:tcPr>
          <w:p w14:paraId="26693A77" w14:textId="77777777" w:rsidR="00C51841" w:rsidRPr="00627208" w:rsidRDefault="00C51841" w:rsidP="00C5184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2DF4B36F" w14:textId="277C5561" w:rsidR="00C51841" w:rsidRPr="002D3EB1" w:rsidRDefault="00BB148A" w:rsidP="00C51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158" w:hanging="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F9478C0" w14:textId="77777777" w:rsidR="00C51841" w:rsidRPr="00627208" w:rsidRDefault="00C51841" w:rsidP="00C5184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</w:tcPr>
          <w:p w14:paraId="1DE925E9" w14:textId="562739CF" w:rsidR="00C51841" w:rsidRPr="00627208" w:rsidRDefault="00C51841" w:rsidP="00C51841">
            <w:pPr>
              <w:pStyle w:val="a2"/>
              <w:tabs>
                <w:tab w:val="decimal" w:pos="557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</w:tbl>
    <w:p w14:paraId="0ED29726" w14:textId="3D6ABF8B" w:rsidR="000955D2" w:rsidRPr="00627208" w:rsidRDefault="000955D2" w:rsidP="00095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2"/>
        <w:gridCol w:w="1078"/>
        <w:gridCol w:w="270"/>
        <w:gridCol w:w="996"/>
        <w:gridCol w:w="268"/>
        <w:gridCol w:w="1077"/>
        <w:gridCol w:w="270"/>
        <w:gridCol w:w="1079"/>
      </w:tblGrid>
      <w:tr w:rsidR="003E3735" w:rsidRPr="00627208" w14:paraId="72B82E01" w14:textId="77777777" w:rsidTr="00715395">
        <w:trPr>
          <w:tblHeader/>
        </w:trPr>
        <w:tc>
          <w:tcPr>
            <w:tcW w:w="2334" w:type="pct"/>
            <w:vAlign w:val="bottom"/>
            <w:hideMark/>
          </w:tcPr>
          <w:p w14:paraId="340EC75D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2865"/>
              </w:tabs>
              <w:spacing w:line="240" w:lineRule="auto"/>
              <w:ind w:right="-19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1240" w:type="pct"/>
            <w:gridSpan w:val="3"/>
            <w:hideMark/>
          </w:tcPr>
          <w:p w14:paraId="36030125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C4FB16C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pct"/>
            <w:gridSpan w:val="3"/>
            <w:hideMark/>
          </w:tcPr>
          <w:p w14:paraId="085652EE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43A2" w:rsidRPr="00627208" w14:paraId="48B17409" w14:textId="77777777" w:rsidTr="00715395">
        <w:trPr>
          <w:tblHeader/>
        </w:trPr>
        <w:tc>
          <w:tcPr>
            <w:tcW w:w="2334" w:type="pct"/>
            <w:vAlign w:val="bottom"/>
          </w:tcPr>
          <w:p w14:paraId="1EC9C963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ที่เกี่ยวข้องกัน ณ วันที่</w:t>
            </w:r>
          </w:p>
        </w:tc>
        <w:tc>
          <w:tcPr>
            <w:tcW w:w="570" w:type="pct"/>
          </w:tcPr>
          <w:p w14:paraId="3E3F9988" w14:textId="5C905727" w:rsidR="003E3735" w:rsidRPr="00627208" w:rsidRDefault="00C51841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28F1C396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5DE9086A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4FF4A9D1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823928F" w14:textId="1D0138C7" w:rsidR="003E3735" w:rsidRPr="00627208" w:rsidRDefault="00C51841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07BA7DC6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877D84B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843A2" w:rsidRPr="00627208" w14:paraId="6544EACB" w14:textId="77777777" w:rsidTr="00715395">
        <w:trPr>
          <w:tblHeader/>
        </w:trPr>
        <w:tc>
          <w:tcPr>
            <w:tcW w:w="2334" w:type="pct"/>
            <w:vAlign w:val="bottom"/>
          </w:tcPr>
          <w:p w14:paraId="5ABD5F59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hideMark/>
          </w:tcPr>
          <w:p w14:paraId="2DFFD09F" w14:textId="5351646F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1413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49F31DD5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hideMark/>
          </w:tcPr>
          <w:p w14:paraId="0ECC4574" w14:textId="17DB13D8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6E2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4D913B25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hideMark/>
          </w:tcPr>
          <w:p w14:paraId="5796E9A2" w14:textId="13663711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1539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538DDAF8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hideMark/>
          </w:tcPr>
          <w:p w14:paraId="04164440" w14:textId="53BCC3F1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6E2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E3735" w:rsidRPr="00627208" w14:paraId="758A2F4B" w14:textId="77777777" w:rsidTr="000843A2">
        <w:trPr>
          <w:trHeight w:val="209"/>
          <w:tblHeader/>
        </w:trPr>
        <w:tc>
          <w:tcPr>
            <w:tcW w:w="2334" w:type="pct"/>
          </w:tcPr>
          <w:p w14:paraId="1FF059A5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6" w:type="pct"/>
            <w:gridSpan w:val="7"/>
            <w:hideMark/>
          </w:tcPr>
          <w:p w14:paraId="62ABD7FF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43A2" w:rsidRPr="00627208" w14:paraId="2FFD686B" w14:textId="77777777" w:rsidTr="00715395">
        <w:tc>
          <w:tcPr>
            <w:tcW w:w="2334" w:type="pct"/>
            <w:hideMark/>
          </w:tcPr>
          <w:p w14:paraId="51455265" w14:textId="77777777" w:rsidR="003E3735" w:rsidRPr="00627208" w:rsidRDefault="003E3735" w:rsidP="008576F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70" w:type="pct"/>
          </w:tcPr>
          <w:p w14:paraId="6B76DA29" w14:textId="77777777" w:rsidR="003E3735" w:rsidRPr="00627208" w:rsidRDefault="003E3735" w:rsidP="008576FC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3" w:type="pct"/>
          </w:tcPr>
          <w:p w14:paraId="499C3F32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0A313503" w14:textId="77777777" w:rsidR="003E3735" w:rsidRPr="00627208" w:rsidRDefault="003E3735" w:rsidP="008576FC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</w:tcPr>
          <w:p w14:paraId="1CCB7162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0" w:type="pct"/>
          </w:tcPr>
          <w:p w14:paraId="43C98668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</w:tcPr>
          <w:p w14:paraId="25361A66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1" w:type="pct"/>
          </w:tcPr>
          <w:p w14:paraId="279F93FF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5D28F5" w:rsidRPr="00627208" w14:paraId="5BFF6F8F" w14:textId="77777777" w:rsidTr="00715395">
        <w:tc>
          <w:tcPr>
            <w:tcW w:w="2334" w:type="pct"/>
            <w:hideMark/>
          </w:tcPr>
          <w:p w14:paraId="279B8EFD" w14:textId="77777777" w:rsidR="005D28F5" w:rsidRPr="00627208" w:rsidRDefault="005D28F5" w:rsidP="005D28F5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0" w:type="pct"/>
          </w:tcPr>
          <w:p w14:paraId="15C949A4" w14:textId="48F4D525" w:rsidR="005D28F5" w:rsidRPr="00627208" w:rsidRDefault="005D28F5" w:rsidP="005D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61AE83A" w14:textId="77777777" w:rsidR="005D28F5" w:rsidRPr="00627208" w:rsidRDefault="005D28F5" w:rsidP="005D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314BD622" w14:textId="487506ED" w:rsidR="005D28F5" w:rsidRPr="00627208" w:rsidRDefault="005D28F5" w:rsidP="005D28F5">
            <w:pPr>
              <w:pStyle w:val="a2"/>
              <w:tabs>
                <w:tab w:val="decimal" w:pos="46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562A0C1" w14:textId="77777777" w:rsidR="005D28F5" w:rsidRPr="00627208" w:rsidRDefault="005D28F5" w:rsidP="005D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0" w:type="pct"/>
          </w:tcPr>
          <w:p w14:paraId="73BDF41C" w14:textId="138ED222" w:rsidR="005D28F5" w:rsidRPr="00627208" w:rsidRDefault="005D28F5" w:rsidP="005D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143" w:type="pct"/>
          </w:tcPr>
          <w:p w14:paraId="594ADADE" w14:textId="77777777" w:rsidR="005D28F5" w:rsidRPr="00627208" w:rsidRDefault="005D28F5" w:rsidP="005D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71" w:type="pct"/>
          </w:tcPr>
          <w:p w14:paraId="27BB6ADD" w14:textId="0944798B" w:rsidR="005D28F5" w:rsidRPr="00627208" w:rsidRDefault="005D28F5" w:rsidP="005D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595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5D28F5" w:rsidRPr="00627208" w14:paraId="2A9FC969" w14:textId="77777777" w:rsidTr="00715395">
        <w:tc>
          <w:tcPr>
            <w:tcW w:w="2334" w:type="pct"/>
          </w:tcPr>
          <w:p w14:paraId="6510BC18" w14:textId="77777777" w:rsidR="005D28F5" w:rsidRPr="00627208" w:rsidRDefault="005D28F5" w:rsidP="005D28F5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E0CD03E" w14:textId="73A1C514" w:rsidR="005D28F5" w:rsidRPr="007847ED" w:rsidRDefault="005D28F5" w:rsidP="005D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C9DBE1A" w14:textId="77777777" w:rsidR="005D28F5" w:rsidRPr="00627208" w:rsidRDefault="005D28F5" w:rsidP="005D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2A92D4A5" w14:textId="30C05481" w:rsidR="005D28F5" w:rsidRPr="00627208" w:rsidRDefault="005D28F5" w:rsidP="005D28F5">
            <w:pPr>
              <w:pStyle w:val="a2"/>
              <w:tabs>
                <w:tab w:val="decimal" w:pos="46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DF498AE" w14:textId="77777777" w:rsidR="005D28F5" w:rsidRPr="00627208" w:rsidRDefault="005D28F5" w:rsidP="005D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B9223C8" w14:textId="10F7A069" w:rsidR="005D28F5" w:rsidRPr="00627208" w:rsidRDefault="005D28F5" w:rsidP="005D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143" w:type="pct"/>
          </w:tcPr>
          <w:p w14:paraId="00735799" w14:textId="77777777" w:rsidR="005D28F5" w:rsidRPr="00627208" w:rsidRDefault="005D28F5" w:rsidP="005D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3F434F0" w14:textId="7956C30F" w:rsidR="005D28F5" w:rsidRPr="00627208" w:rsidRDefault="005D28F5" w:rsidP="005D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</w:tr>
      <w:tr w:rsidR="005D28F5" w:rsidRPr="00627208" w14:paraId="197DC9AE" w14:textId="77777777" w:rsidTr="007B2A73">
        <w:tc>
          <w:tcPr>
            <w:tcW w:w="2334" w:type="pct"/>
          </w:tcPr>
          <w:p w14:paraId="4EFE8780" w14:textId="77777777" w:rsidR="005D28F5" w:rsidRPr="00627208" w:rsidRDefault="005D28F5" w:rsidP="005D28F5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pacing w:val="4"/>
                <w:sz w:val="22"/>
                <w:szCs w:val="22"/>
                <w:cs/>
              </w:rPr>
            </w:pPr>
          </w:p>
        </w:tc>
        <w:tc>
          <w:tcPr>
            <w:tcW w:w="570" w:type="pct"/>
          </w:tcPr>
          <w:p w14:paraId="15A128D9" w14:textId="77777777" w:rsidR="005D28F5" w:rsidRPr="00627208" w:rsidRDefault="005D28F5" w:rsidP="005D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pct"/>
          </w:tcPr>
          <w:p w14:paraId="62A8BD29" w14:textId="77777777" w:rsidR="005D28F5" w:rsidRPr="00627208" w:rsidRDefault="005D28F5" w:rsidP="005D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27" w:type="pct"/>
          </w:tcPr>
          <w:p w14:paraId="7E6DADCD" w14:textId="77777777" w:rsidR="005D28F5" w:rsidRPr="00627208" w:rsidRDefault="005D28F5" w:rsidP="005D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pct"/>
          </w:tcPr>
          <w:p w14:paraId="50B17E7E" w14:textId="77777777" w:rsidR="005D28F5" w:rsidRPr="00627208" w:rsidRDefault="005D28F5" w:rsidP="005D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70" w:type="pct"/>
          </w:tcPr>
          <w:p w14:paraId="444E8CB4" w14:textId="77777777" w:rsidR="005D28F5" w:rsidRPr="00627208" w:rsidRDefault="005D28F5" w:rsidP="005D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1478A292" w14:textId="77777777" w:rsidR="005D28F5" w:rsidRPr="00627208" w:rsidRDefault="005D28F5" w:rsidP="005D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571" w:type="pct"/>
          </w:tcPr>
          <w:p w14:paraId="730171F5" w14:textId="77777777" w:rsidR="005D28F5" w:rsidRPr="00627208" w:rsidRDefault="005D28F5" w:rsidP="005D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D28F5" w:rsidRPr="00627208" w14:paraId="77C5417F" w14:textId="77777777" w:rsidTr="00715395">
        <w:tc>
          <w:tcPr>
            <w:tcW w:w="2334" w:type="pct"/>
          </w:tcPr>
          <w:p w14:paraId="3027F048" w14:textId="77777777" w:rsidR="005D28F5" w:rsidRPr="00627208" w:rsidRDefault="005D28F5" w:rsidP="005D28F5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70" w:type="pct"/>
          </w:tcPr>
          <w:p w14:paraId="0739D725" w14:textId="77777777" w:rsidR="005D28F5" w:rsidRPr="00627208" w:rsidRDefault="005D28F5" w:rsidP="005D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FF69E0" w14:textId="77777777" w:rsidR="005D28F5" w:rsidRPr="00627208" w:rsidRDefault="005D28F5" w:rsidP="005D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718DA27E" w14:textId="77777777" w:rsidR="005D28F5" w:rsidRPr="00627208" w:rsidRDefault="005D28F5" w:rsidP="005D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19FC018" w14:textId="77777777" w:rsidR="005D28F5" w:rsidRPr="00627208" w:rsidRDefault="005D28F5" w:rsidP="005D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8995087" w14:textId="77777777" w:rsidR="005D28F5" w:rsidRPr="00627208" w:rsidRDefault="005D28F5" w:rsidP="005D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CB335E4" w14:textId="77777777" w:rsidR="005D28F5" w:rsidRPr="00627208" w:rsidRDefault="005D28F5" w:rsidP="005D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4227466B" w14:textId="77777777" w:rsidR="005D28F5" w:rsidRPr="00627208" w:rsidRDefault="005D28F5" w:rsidP="005D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5D28F5" w:rsidRPr="00627208" w14:paraId="337955F5" w14:textId="77777777" w:rsidTr="00715395">
        <w:tc>
          <w:tcPr>
            <w:tcW w:w="2334" w:type="pct"/>
          </w:tcPr>
          <w:p w14:paraId="656EA20A" w14:textId="77777777" w:rsidR="005D28F5" w:rsidRPr="00627208" w:rsidRDefault="005D28F5" w:rsidP="005D28F5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570" w:type="pct"/>
          </w:tcPr>
          <w:p w14:paraId="604B520A" w14:textId="0DED06E8" w:rsidR="005D28F5" w:rsidRPr="00627208" w:rsidRDefault="00D93613" w:rsidP="005D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3613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2</w:t>
            </w:r>
            <w:r w:rsidR="00EE1DB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  <w:r w:rsidR="005D28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E1DB6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143" w:type="pct"/>
          </w:tcPr>
          <w:p w14:paraId="449745DD" w14:textId="77777777" w:rsidR="005D28F5" w:rsidRPr="00627208" w:rsidRDefault="005D28F5" w:rsidP="005D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7A600F44" w14:textId="2A9933F2" w:rsidR="005D28F5" w:rsidRPr="00627208" w:rsidRDefault="005D28F5" w:rsidP="005D28F5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61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50C5A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6</w:t>
            </w:r>
            <w:r w:rsidRPr="00150C5A">
              <w:rPr>
                <w:rFonts w:ascii="Angsana New" w:hAnsi="Angsana New"/>
                <w:sz w:val="30"/>
                <w:szCs w:val="30"/>
              </w:rPr>
              <w:t>0</w:t>
            </w:r>
            <w:r w:rsidRPr="00CD468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523697B1" w14:textId="77777777" w:rsidR="005D28F5" w:rsidRPr="00627208" w:rsidRDefault="005D28F5" w:rsidP="005D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3664209" w14:textId="5CFD2BF1" w:rsidR="005D28F5" w:rsidRPr="00627208" w:rsidRDefault="005D28F5" w:rsidP="005D28F5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550019DA" w14:textId="77777777" w:rsidR="005D28F5" w:rsidRPr="00627208" w:rsidRDefault="005D28F5" w:rsidP="005D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FEC9E14" w14:textId="7E78BA76" w:rsidR="005D28F5" w:rsidRPr="00627208" w:rsidRDefault="005D28F5" w:rsidP="005D28F5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50C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28F5" w:rsidRPr="00627208" w14:paraId="1411C9DD" w14:textId="77777777" w:rsidTr="00715395">
        <w:tc>
          <w:tcPr>
            <w:tcW w:w="2334" w:type="pct"/>
          </w:tcPr>
          <w:p w14:paraId="50E37909" w14:textId="77777777" w:rsidR="005D28F5" w:rsidRPr="00627208" w:rsidRDefault="005D28F5" w:rsidP="005D28F5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0" w:type="pct"/>
          </w:tcPr>
          <w:p w14:paraId="41A730BA" w14:textId="34235F57" w:rsidR="005D28F5" w:rsidRPr="00627208" w:rsidRDefault="005D28F5" w:rsidP="005D28F5">
            <w:pPr>
              <w:pStyle w:val="a2"/>
              <w:tabs>
                <w:tab w:val="decimal" w:pos="61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46051CF9" w14:textId="77777777" w:rsidR="005D28F5" w:rsidRPr="00627208" w:rsidRDefault="005D28F5" w:rsidP="005D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4D354849" w14:textId="5B994753" w:rsidR="005D28F5" w:rsidRPr="00627208" w:rsidRDefault="005D28F5" w:rsidP="005D28F5">
            <w:pPr>
              <w:pStyle w:val="a2"/>
              <w:tabs>
                <w:tab w:val="decimal" w:pos="46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C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022EB78" w14:textId="77777777" w:rsidR="005D28F5" w:rsidRPr="00627208" w:rsidRDefault="005D28F5" w:rsidP="005D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6B010FE" w14:textId="0282CF54" w:rsidR="005D28F5" w:rsidRPr="00627208" w:rsidRDefault="00D93613" w:rsidP="005D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3613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1</w:t>
            </w:r>
            <w:r w:rsidR="005D28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613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620</w:t>
            </w:r>
            <w:r w:rsidR="005D28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613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911</w:t>
            </w:r>
          </w:p>
        </w:tc>
        <w:tc>
          <w:tcPr>
            <w:tcW w:w="143" w:type="pct"/>
          </w:tcPr>
          <w:p w14:paraId="4B88B52B" w14:textId="77777777" w:rsidR="005D28F5" w:rsidRPr="00627208" w:rsidRDefault="005D28F5" w:rsidP="005D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569B04BE" w14:textId="342C053D" w:rsidR="005D28F5" w:rsidRPr="00627208" w:rsidRDefault="005D28F5" w:rsidP="005D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1,673</w:t>
            </w:r>
            <w:r w:rsidRPr="00150C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Pr="00CD468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D28F5" w:rsidRPr="00627208" w14:paraId="0976999B" w14:textId="77777777" w:rsidTr="00715395">
        <w:tc>
          <w:tcPr>
            <w:tcW w:w="2334" w:type="pct"/>
          </w:tcPr>
          <w:p w14:paraId="0979D8CA" w14:textId="77777777" w:rsidR="005D28F5" w:rsidRPr="00627208" w:rsidRDefault="005D28F5" w:rsidP="005D28F5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27E6506" w14:textId="14872695" w:rsidR="005D28F5" w:rsidRPr="00627208" w:rsidRDefault="00D93613" w:rsidP="005D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3613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28</w:t>
            </w:r>
            <w:r w:rsidR="005D28F5">
              <w:rPr>
                <w:rFonts w:asciiTheme="majorBidi" w:hAnsiTheme="majorBidi" w:cstheme="majorBidi"/>
                <w:sz w:val="30"/>
                <w:szCs w:val="30"/>
              </w:rPr>
              <w:t>,293</w:t>
            </w:r>
          </w:p>
        </w:tc>
        <w:tc>
          <w:tcPr>
            <w:tcW w:w="143" w:type="pct"/>
          </w:tcPr>
          <w:p w14:paraId="65F64E06" w14:textId="77777777" w:rsidR="005D28F5" w:rsidRPr="00627208" w:rsidRDefault="005D28F5" w:rsidP="005D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351C3AE2" w14:textId="44A2876D" w:rsidR="005D28F5" w:rsidRPr="00627208" w:rsidRDefault="005D28F5" w:rsidP="005D28F5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61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18</w:t>
            </w:r>
            <w:r w:rsidRPr="00150C5A"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142" w:type="pct"/>
          </w:tcPr>
          <w:p w14:paraId="170BCFDD" w14:textId="77777777" w:rsidR="005D28F5" w:rsidRPr="00627208" w:rsidRDefault="005D28F5" w:rsidP="005D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B320A02" w14:textId="290D6ACF" w:rsidR="005D28F5" w:rsidRPr="00627208" w:rsidRDefault="005D28F5" w:rsidP="005D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13,371</w:t>
            </w:r>
          </w:p>
        </w:tc>
        <w:tc>
          <w:tcPr>
            <w:tcW w:w="143" w:type="pct"/>
          </w:tcPr>
          <w:p w14:paraId="09B6B576" w14:textId="617082E1" w:rsidR="005D28F5" w:rsidRPr="00627208" w:rsidRDefault="005D28F5" w:rsidP="005D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15C3553" w14:textId="6732C258" w:rsidR="005D28F5" w:rsidRPr="00627208" w:rsidRDefault="005D28F5" w:rsidP="005D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Pr="00150C5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5D28F5" w:rsidRPr="00627208" w14:paraId="0DC40650" w14:textId="77777777" w:rsidTr="00715395">
        <w:tc>
          <w:tcPr>
            <w:tcW w:w="2334" w:type="pct"/>
          </w:tcPr>
          <w:p w14:paraId="25EF8ABB" w14:textId="77777777" w:rsidR="005D28F5" w:rsidRPr="00627208" w:rsidRDefault="005D28F5" w:rsidP="005D28F5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1A9DCFB" w14:textId="209916E5" w:rsidR="005D28F5" w:rsidRPr="00627208" w:rsidRDefault="005D28F5" w:rsidP="005D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</w:t>
            </w:r>
            <w:r w:rsidR="00EE1D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873</w:t>
            </w:r>
          </w:p>
        </w:tc>
        <w:tc>
          <w:tcPr>
            <w:tcW w:w="143" w:type="pct"/>
          </w:tcPr>
          <w:p w14:paraId="1C8F7A1A" w14:textId="77777777" w:rsidR="005D28F5" w:rsidRPr="00627208" w:rsidRDefault="005D28F5" w:rsidP="005D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474C0718" w14:textId="61E2046A" w:rsidR="005D28F5" w:rsidRPr="00627208" w:rsidRDefault="005D28F5" w:rsidP="005D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150C5A">
              <w:rPr>
                <w:rFonts w:ascii="Angsana New" w:hAnsi="Angsana New"/>
                <w:b/>
                <w:bCs/>
                <w:sz w:val="30"/>
                <w:szCs w:val="30"/>
              </w:rPr>
              <w:t>0,</w:t>
            </w:r>
            <w:r w:rsidRPr="00CD468E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Pr="00150C5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2" w:type="pct"/>
          </w:tcPr>
          <w:p w14:paraId="4AB900C8" w14:textId="77777777" w:rsidR="005D28F5" w:rsidRPr="00627208" w:rsidRDefault="005D28F5" w:rsidP="005D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365FC310" w14:textId="682CB27F" w:rsidR="005D28F5" w:rsidRPr="00627208" w:rsidRDefault="005D28F5" w:rsidP="005D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1,634,282</w:t>
            </w:r>
          </w:p>
        </w:tc>
        <w:tc>
          <w:tcPr>
            <w:tcW w:w="143" w:type="pct"/>
          </w:tcPr>
          <w:p w14:paraId="12CAFE74" w14:textId="77777777" w:rsidR="005D28F5" w:rsidRPr="00627208" w:rsidRDefault="005D28F5" w:rsidP="005D2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090601E" w14:textId="0F5BEA41" w:rsidR="005D28F5" w:rsidRPr="00627208" w:rsidRDefault="005D28F5" w:rsidP="005D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1,690</w:t>
            </w:r>
            <w:r w:rsidRPr="00150C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815</w:t>
            </w:r>
          </w:p>
        </w:tc>
      </w:tr>
    </w:tbl>
    <w:p w14:paraId="28936454" w14:textId="77777777" w:rsidR="0037044D" w:rsidRDefault="0037044D" w:rsidP="00AD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</w:pPr>
      <w:bookmarkStart w:id="1" w:name="_Hlk71187429"/>
    </w:p>
    <w:p w14:paraId="71EB9A7B" w14:textId="1956EF60" w:rsidR="00297D76" w:rsidRPr="00E030BA" w:rsidRDefault="0037044D" w:rsidP="00E03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br w:type="page"/>
      </w:r>
      <w:bookmarkEnd w:id="1"/>
    </w:p>
    <w:p w14:paraId="0CE08F41" w14:textId="329E48DA" w:rsidR="007D1F1F" w:rsidRPr="00627208" w:rsidRDefault="007D1F1F" w:rsidP="00F55C2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</w:t>
      </w:r>
    </w:p>
    <w:p w14:paraId="4089E033" w14:textId="77777777" w:rsidR="007D1F1F" w:rsidRPr="00E96A19" w:rsidRDefault="007D1F1F" w:rsidP="007D1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lang w:val="th-TH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992"/>
        <w:gridCol w:w="236"/>
        <w:gridCol w:w="1040"/>
        <w:gridCol w:w="241"/>
        <w:gridCol w:w="1038"/>
        <w:gridCol w:w="270"/>
        <w:gridCol w:w="1143"/>
      </w:tblGrid>
      <w:tr w:rsidR="000221BF" w:rsidRPr="00627208" w14:paraId="2DEBCB49" w14:textId="77777777" w:rsidTr="008576FC">
        <w:trPr>
          <w:trHeight w:val="419"/>
          <w:tblHeader/>
        </w:trPr>
        <w:tc>
          <w:tcPr>
            <w:tcW w:w="2301" w:type="pct"/>
            <w:vAlign w:val="bottom"/>
          </w:tcPr>
          <w:p w14:paraId="300180AE" w14:textId="77777777" w:rsidR="000221BF" w:rsidRPr="00627208" w:rsidRDefault="000221BF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4" w:type="pct"/>
            <w:gridSpan w:val="3"/>
            <w:vAlign w:val="bottom"/>
          </w:tcPr>
          <w:p w14:paraId="44B26449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1" w:type="pct"/>
            <w:vAlign w:val="bottom"/>
          </w:tcPr>
          <w:p w14:paraId="0ABE1808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pct"/>
            <w:gridSpan w:val="3"/>
            <w:vAlign w:val="bottom"/>
          </w:tcPr>
          <w:p w14:paraId="39AC9C0F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21BF" w:rsidRPr="00627208" w14:paraId="37BF7FD8" w14:textId="77777777" w:rsidTr="008576FC">
        <w:trPr>
          <w:trHeight w:val="407"/>
          <w:tblHeader/>
        </w:trPr>
        <w:tc>
          <w:tcPr>
            <w:tcW w:w="2301" w:type="pct"/>
            <w:vAlign w:val="bottom"/>
          </w:tcPr>
          <w:p w14:paraId="49E26F35" w14:textId="77777777" w:rsidR="000221BF" w:rsidRPr="00627208" w:rsidRDefault="000221BF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0ED12D3B" w14:textId="51334D9B" w:rsidR="000221BF" w:rsidRPr="00627208" w:rsidRDefault="00C51841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  <w:vAlign w:val="bottom"/>
          </w:tcPr>
          <w:p w14:paraId="09C0F645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4AB473A2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1" w:type="pct"/>
            <w:vAlign w:val="bottom"/>
          </w:tcPr>
          <w:p w14:paraId="07C4DB08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261378D5" w14:textId="4563D941" w:rsidR="000221BF" w:rsidRPr="00627208" w:rsidRDefault="00C51841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vAlign w:val="bottom"/>
          </w:tcPr>
          <w:p w14:paraId="540F3C53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678A17CA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221BF" w:rsidRPr="00627208" w14:paraId="34C6C22A" w14:textId="77777777" w:rsidTr="008576FC">
        <w:trPr>
          <w:trHeight w:val="407"/>
          <w:tblHeader/>
        </w:trPr>
        <w:tc>
          <w:tcPr>
            <w:tcW w:w="2301" w:type="pct"/>
            <w:vAlign w:val="bottom"/>
          </w:tcPr>
          <w:p w14:paraId="489844AE" w14:textId="77777777" w:rsidR="000221BF" w:rsidRPr="00627208" w:rsidRDefault="000221BF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148F9E6E" w14:textId="35BB7223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1539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  <w:vAlign w:val="bottom"/>
          </w:tcPr>
          <w:p w14:paraId="64BDA5EB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5A931EE8" w14:textId="3FEA5AF4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1539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1" w:type="pct"/>
            <w:vAlign w:val="bottom"/>
          </w:tcPr>
          <w:p w14:paraId="591591C2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2B859366" w14:textId="435C5973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1539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  <w:vAlign w:val="bottom"/>
          </w:tcPr>
          <w:p w14:paraId="3E747451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149F0D1D" w14:textId="1CEC0FDC" w:rsidR="000221BF" w:rsidRPr="00627208" w:rsidRDefault="0071539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221BF" w:rsidRPr="00627208" w14:paraId="301E84F4" w14:textId="77777777" w:rsidTr="008576FC">
        <w:trPr>
          <w:trHeight w:val="407"/>
          <w:tblHeader/>
        </w:trPr>
        <w:tc>
          <w:tcPr>
            <w:tcW w:w="2301" w:type="pct"/>
            <w:vAlign w:val="bottom"/>
          </w:tcPr>
          <w:p w14:paraId="48139AAD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9" w:type="pct"/>
            <w:gridSpan w:val="7"/>
            <w:vAlign w:val="bottom"/>
          </w:tcPr>
          <w:p w14:paraId="3321BB63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0EBB" w:rsidRPr="00627208" w14:paraId="537F9F65" w14:textId="77777777" w:rsidTr="008576FC">
        <w:trPr>
          <w:trHeight w:val="407"/>
        </w:trPr>
        <w:tc>
          <w:tcPr>
            <w:tcW w:w="2301" w:type="pct"/>
            <w:vAlign w:val="bottom"/>
          </w:tcPr>
          <w:p w14:paraId="1DDF6321" w14:textId="7777777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40" w:type="pct"/>
            <w:shd w:val="clear" w:color="auto" w:fill="FFFFFF"/>
            <w:vAlign w:val="bottom"/>
          </w:tcPr>
          <w:p w14:paraId="1DEA9E57" w14:textId="47F46B94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4,435,147</w:t>
            </w:r>
          </w:p>
        </w:tc>
        <w:tc>
          <w:tcPr>
            <w:tcW w:w="128" w:type="pct"/>
            <w:vAlign w:val="bottom"/>
          </w:tcPr>
          <w:p w14:paraId="4CC92FAB" w14:textId="77777777" w:rsidR="00FF0EBB" w:rsidRPr="00627208" w:rsidRDefault="00FF0EBB" w:rsidP="00FF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5D369893" w14:textId="05B7082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4,235,293</w:t>
            </w:r>
          </w:p>
        </w:tc>
        <w:tc>
          <w:tcPr>
            <w:tcW w:w="131" w:type="pct"/>
            <w:vAlign w:val="bottom"/>
          </w:tcPr>
          <w:p w14:paraId="128816FF" w14:textId="7777777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vAlign w:val="bottom"/>
          </w:tcPr>
          <w:p w14:paraId="09E6F514" w14:textId="5173234E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C54BBD5" w14:textId="7777777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59B6C3BA" w14:textId="7777777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0EBB" w:rsidRPr="00627208" w14:paraId="1920EF08" w14:textId="77777777" w:rsidTr="008576FC">
        <w:trPr>
          <w:trHeight w:val="407"/>
        </w:trPr>
        <w:tc>
          <w:tcPr>
            <w:tcW w:w="2301" w:type="pct"/>
            <w:vAlign w:val="bottom"/>
          </w:tcPr>
          <w:p w14:paraId="6212C3F3" w14:textId="7777777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40" w:type="pct"/>
            <w:shd w:val="clear" w:color="auto" w:fill="FFFFFF"/>
            <w:vAlign w:val="bottom"/>
          </w:tcPr>
          <w:p w14:paraId="04F42E74" w14:textId="7777777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26A6BE35" w14:textId="77777777" w:rsidR="00FF0EBB" w:rsidRPr="00627208" w:rsidRDefault="00FF0EBB" w:rsidP="00FF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65DBB538" w14:textId="7777777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38C40780" w14:textId="7777777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53609164" w14:textId="7777777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AB685A4" w14:textId="7777777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0731B607" w14:textId="7777777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0EBB" w:rsidRPr="00627208" w14:paraId="7127554F" w14:textId="77777777" w:rsidTr="008576FC">
        <w:trPr>
          <w:trHeight w:val="407"/>
        </w:trPr>
        <w:tc>
          <w:tcPr>
            <w:tcW w:w="2301" w:type="pct"/>
            <w:vAlign w:val="bottom"/>
          </w:tcPr>
          <w:p w14:paraId="1F7EBA22" w14:textId="7777777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pct"/>
            <w:shd w:val="clear" w:color="auto" w:fill="FFFFFF"/>
            <w:vAlign w:val="bottom"/>
          </w:tcPr>
          <w:p w14:paraId="5BB774FB" w14:textId="4F267F58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9,907</w:t>
            </w:r>
          </w:p>
        </w:tc>
        <w:tc>
          <w:tcPr>
            <w:tcW w:w="128" w:type="pct"/>
            <w:vAlign w:val="bottom"/>
          </w:tcPr>
          <w:p w14:paraId="280F97BA" w14:textId="77777777" w:rsidR="00FF0EBB" w:rsidRPr="00627208" w:rsidRDefault="00FF0EBB" w:rsidP="00FF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793C8C8A" w14:textId="47FBC8C9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CD468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D468E">
              <w:rPr>
                <w:rFonts w:ascii="Angsana New" w:hAnsi="Angsana New"/>
                <w:sz w:val="30"/>
                <w:szCs w:val="30"/>
              </w:rPr>
              <w:t>488</w:t>
            </w:r>
          </w:p>
        </w:tc>
        <w:tc>
          <w:tcPr>
            <w:tcW w:w="131" w:type="pct"/>
            <w:vAlign w:val="bottom"/>
          </w:tcPr>
          <w:p w14:paraId="22E87F66" w14:textId="7777777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vAlign w:val="bottom"/>
          </w:tcPr>
          <w:p w14:paraId="4C6C29DF" w14:textId="491E497E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6C8F243B" w14:textId="7777777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4A6DCB91" w14:textId="7777777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6764" w:rsidRPr="00627208" w14:paraId="1C214FB6" w14:textId="77777777" w:rsidTr="008576FC">
        <w:trPr>
          <w:trHeight w:val="407"/>
        </w:trPr>
        <w:tc>
          <w:tcPr>
            <w:tcW w:w="2301" w:type="pct"/>
            <w:vAlign w:val="bottom"/>
          </w:tcPr>
          <w:p w14:paraId="7938113F" w14:textId="59F6BC6F" w:rsidR="00486764" w:rsidRDefault="00486764" w:rsidP="0048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715A6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pct"/>
            <w:shd w:val="clear" w:color="auto" w:fill="FFFFFF"/>
            <w:vAlign w:val="bottom"/>
          </w:tcPr>
          <w:p w14:paraId="76FAA880" w14:textId="47BCF8BC" w:rsidR="00486764" w:rsidRPr="00627208" w:rsidRDefault="00486764" w:rsidP="0048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9,126</w:t>
            </w:r>
          </w:p>
        </w:tc>
        <w:tc>
          <w:tcPr>
            <w:tcW w:w="128" w:type="pct"/>
            <w:vAlign w:val="bottom"/>
          </w:tcPr>
          <w:p w14:paraId="091F3834" w14:textId="77777777" w:rsidR="00486764" w:rsidRPr="00627208" w:rsidRDefault="00486764" w:rsidP="0048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0DBBE68E" w14:textId="70539F5D" w:rsidR="00486764" w:rsidRPr="00627208" w:rsidRDefault="00486764" w:rsidP="0048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7C8889E2" w14:textId="77777777" w:rsidR="00486764" w:rsidRPr="00CC71E5" w:rsidRDefault="00486764" w:rsidP="0048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1D1E9B10" w14:textId="405F8C7D" w:rsidR="00486764" w:rsidRPr="00627208" w:rsidRDefault="00486764" w:rsidP="0048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A2F874F" w14:textId="77777777" w:rsidR="00486764" w:rsidRPr="00627208" w:rsidRDefault="00486764" w:rsidP="0048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4C66BB03" w14:textId="2C9D743F" w:rsidR="00486764" w:rsidRPr="00627208" w:rsidRDefault="00486764" w:rsidP="0048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0EBB" w:rsidRPr="00627208" w14:paraId="691B8732" w14:textId="77777777" w:rsidTr="008576FC">
        <w:trPr>
          <w:trHeight w:val="419"/>
        </w:trPr>
        <w:tc>
          <w:tcPr>
            <w:tcW w:w="2301" w:type="pct"/>
            <w:vAlign w:val="bottom"/>
          </w:tcPr>
          <w:p w14:paraId="0D00BD86" w14:textId="7777777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073810A" w14:textId="02554F51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4867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867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128" w:type="pct"/>
            <w:vAlign w:val="bottom"/>
          </w:tcPr>
          <w:p w14:paraId="1A2A41CA" w14:textId="7777777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622A9E40" w14:textId="78EF353B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4,236,781</w:t>
            </w:r>
          </w:p>
        </w:tc>
        <w:tc>
          <w:tcPr>
            <w:tcW w:w="131" w:type="pct"/>
            <w:vAlign w:val="bottom"/>
          </w:tcPr>
          <w:p w14:paraId="1805DC1D" w14:textId="7777777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33D9F65D" w14:textId="6E27F5F0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4BCD1F9B" w14:textId="7777777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14:paraId="174264A3" w14:textId="7777777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F0EBB" w:rsidRPr="00627208" w14:paraId="420B3333" w14:textId="77777777" w:rsidTr="008576FC">
        <w:trPr>
          <w:trHeight w:val="419"/>
        </w:trPr>
        <w:tc>
          <w:tcPr>
            <w:tcW w:w="2301" w:type="pct"/>
            <w:vAlign w:val="bottom"/>
          </w:tcPr>
          <w:p w14:paraId="601E7C07" w14:textId="7777777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C8903D8" w14:textId="6968DFA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7F652D23" w14:textId="77777777" w:rsidR="00FF0EBB" w:rsidRPr="00627208" w:rsidRDefault="00FF0EBB" w:rsidP="00FF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67819657" w14:textId="46F60DB9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717186E8" w14:textId="7777777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2B51636D" w14:textId="096DFF0A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vAlign w:val="bottom"/>
          </w:tcPr>
          <w:p w14:paraId="6C600ADC" w14:textId="7777777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3B8D97F4" w14:textId="7777777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F0EBB" w:rsidRPr="00627208" w14:paraId="6CEA65BB" w14:textId="77777777" w:rsidTr="008576FC">
        <w:trPr>
          <w:trHeight w:val="419"/>
        </w:trPr>
        <w:tc>
          <w:tcPr>
            <w:tcW w:w="2301" w:type="pct"/>
            <w:vAlign w:val="bottom"/>
          </w:tcPr>
          <w:p w14:paraId="42B7F0E9" w14:textId="7777777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5A1FC21" w14:textId="62A44760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4867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867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128" w:type="pct"/>
            <w:vAlign w:val="bottom"/>
          </w:tcPr>
          <w:p w14:paraId="52523D87" w14:textId="77777777" w:rsidR="00FF0EBB" w:rsidRPr="00627208" w:rsidRDefault="00FF0EBB" w:rsidP="00FF0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380F3F15" w14:textId="10D754FE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4,236,781</w:t>
            </w:r>
          </w:p>
        </w:tc>
        <w:tc>
          <w:tcPr>
            <w:tcW w:w="131" w:type="pct"/>
            <w:vAlign w:val="bottom"/>
          </w:tcPr>
          <w:p w14:paraId="3BF3D6B4" w14:textId="7777777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09B93" w14:textId="5BDDE71E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4DD0443" w14:textId="7777777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9381C" w14:textId="77777777" w:rsidR="00FF0EBB" w:rsidRPr="00627208" w:rsidRDefault="00FF0EBB" w:rsidP="00FF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0D2BF4C" w14:textId="77777777" w:rsidR="000221BF" w:rsidRPr="00E96A19" w:rsidRDefault="000221BF" w:rsidP="007D1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0"/>
          <w:szCs w:val="20"/>
          <w:lang w:val="th-TH"/>
        </w:rPr>
      </w:pPr>
    </w:p>
    <w:p w14:paraId="736E3EB5" w14:textId="6EAFABB2" w:rsidR="00D23C8C" w:rsidRPr="00736726" w:rsidRDefault="00D23C8C" w:rsidP="00F55C2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3672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เงินลงทุนในบริษัทร่วมและการร่วมค้า</w:t>
      </w:r>
    </w:p>
    <w:p w14:paraId="78637BA1" w14:textId="77777777" w:rsidR="000955D2" w:rsidRPr="00640476" w:rsidRDefault="000955D2" w:rsidP="000955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20"/>
          <w:szCs w:val="20"/>
          <w:lang w:val="th-TH"/>
        </w:rPr>
      </w:pPr>
    </w:p>
    <w:tbl>
      <w:tblPr>
        <w:tblW w:w="92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8"/>
        <w:gridCol w:w="1112"/>
        <w:gridCol w:w="241"/>
        <w:gridCol w:w="1201"/>
        <w:gridCol w:w="271"/>
        <w:gridCol w:w="1175"/>
      </w:tblGrid>
      <w:tr w:rsidR="000955D2" w:rsidRPr="00627208" w14:paraId="3B9DCA71" w14:textId="77777777" w:rsidTr="00C82753">
        <w:trPr>
          <w:trHeight w:val="419"/>
          <w:tblHeader/>
        </w:trPr>
        <w:tc>
          <w:tcPr>
            <w:tcW w:w="2086" w:type="pct"/>
            <w:vAlign w:val="bottom"/>
          </w:tcPr>
          <w:p w14:paraId="1B8AC3B4" w14:textId="77777777" w:rsidR="000955D2" w:rsidRPr="00627208" w:rsidRDefault="000955D2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pct"/>
            <w:gridSpan w:val="3"/>
            <w:vAlign w:val="bottom"/>
          </w:tcPr>
          <w:p w14:paraId="35829FBE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0" w:type="pct"/>
            <w:vAlign w:val="bottom"/>
          </w:tcPr>
          <w:p w14:paraId="6F36FD35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pct"/>
            <w:gridSpan w:val="3"/>
            <w:vAlign w:val="bottom"/>
          </w:tcPr>
          <w:p w14:paraId="2B9CDB82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2C29" w:rsidRPr="00627208" w14:paraId="756F95AF" w14:textId="77777777" w:rsidTr="00C82753">
        <w:trPr>
          <w:trHeight w:val="407"/>
          <w:tblHeader/>
        </w:trPr>
        <w:tc>
          <w:tcPr>
            <w:tcW w:w="2086" w:type="pct"/>
            <w:vAlign w:val="bottom"/>
          </w:tcPr>
          <w:p w14:paraId="25F65D58" w14:textId="12BD14FF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631" w:type="pct"/>
            <w:vAlign w:val="bottom"/>
          </w:tcPr>
          <w:p w14:paraId="7767C0F9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6262FFA6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0AF6726D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2B908163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61C078DF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2FE9EEE9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3C7F29B3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2C29" w:rsidRPr="00627208" w14:paraId="44789E76" w14:textId="77777777" w:rsidTr="00C82753">
        <w:trPr>
          <w:trHeight w:val="407"/>
          <w:tblHeader/>
        </w:trPr>
        <w:tc>
          <w:tcPr>
            <w:tcW w:w="2086" w:type="pct"/>
            <w:vAlign w:val="bottom"/>
          </w:tcPr>
          <w:p w14:paraId="2F6C1E14" w14:textId="38D6BAAC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  </w:t>
            </w:r>
            <w:r w:rsidR="00C51841" w:rsidRPr="00627208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="00C51841" w:rsidRPr="00627208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30 </w:t>
            </w:r>
            <w:r w:rsidR="00C51841" w:rsidRPr="00627208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1" w:type="pct"/>
            <w:vAlign w:val="bottom"/>
          </w:tcPr>
          <w:p w14:paraId="61CAB49D" w14:textId="539C71C8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D711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  <w:vAlign w:val="bottom"/>
          </w:tcPr>
          <w:p w14:paraId="387FD296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1ABE9F62" w14:textId="4CC7D285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D711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  <w:vAlign w:val="bottom"/>
          </w:tcPr>
          <w:p w14:paraId="1DF532BE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62A86914" w14:textId="4FCD4362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D711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  <w:vAlign w:val="bottom"/>
          </w:tcPr>
          <w:p w14:paraId="71D41E19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1938C41" w14:textId="3D9E97FC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D711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12C29" w:rsidRPr="00627208" w14:paraId="32B85B25" w14:textId="77777777" w:rsidTr="00C82753">
        <w:trPr>
          <w:trHeight w:val="407"/>
          <w:tblHeader/>
        </w:trPr>
        <w:tc>
          <w:tcPr>
            <w:tcW w:w="2086" w:type="pct"/>
            <w:vAlign w:val="bottom"/>
          </w:tcPr>
          <w:p w14:paraId="6263F0A7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4" w:type="pct"/>
            <w:gridSpan w:val="7"/>
            <w:vAlign w:val="bottom"/>
          </w:tcPr>
          <w:p w14:paraId="2F142411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4924" w:rsidRPr="00627208" w14:paraId="6A134039" w14:textId="77777777" w:rsidTr="00C82753">
        <w:trPr>
          <w:trHeight w:val="407"/>
        </w:trPr>
        <w:tc>
          <w:tcPr>
            <w:tcW w:w="2086" w:type="pct"/>
            <w:vAlign w:val="bottom"/>
          </w:tcPr>
          <w:p w14:paraId="658D7268" w14:textId="33F3D4EF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7E6AE30F" w14:textId="2EAC149C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C91816">
              <w:rPr>
                <w:rFonts w:asciiTheme="majorBidi" w:hAnsiTheme="majorBidi" w:cstheme="majorBidi" w:hint="cs"/>
                <w:sz w:val="30"/>
                <w:szCs w:val="30"/>
              </w:rPr>
              <w:t>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,945,177</w:t>
            </w:r>
          </w:p>
        </w:tc>
        <w:tc>
          <w:tcPr>
            <w:tcW w:w="128" w:type="pct"/>
            <w:vAlign w:val="bottom"/>
          </w:tcPr>
          <w:p w14:paraId="6595AA23" w14:textId="77777777" w:rsidR="00DB4924" w:rsidRPr="00627208" w:rsidRDefault="00DB4924" w:rsidP="00DB4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39ACEBF0" w14:textId="178040D4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63,760,933</w:t>
            </w:r>
          </w:p>
        </w:tc>
        <w:tc>
          <w:tcPr>
            <w:tcW w:w="130" w:type="pct"/>
            <w:vAlign w:val="bottom"/>
          </w:tcPr>
          <w:p w14:paraId="39E42D41" w14:textId="77777777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7" w:type="pct"/>
            <w:vAlign w:val="bottom"/>
          </w:tcPr>
          <w:p w14:paraId="01A8F301" w14:textId="7B7B2917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C91816">
              <w:rPr>
                <w:rFonts w:asciiTheme="majorBidi" w:hAnsiTheme="majorBidi" w:cstheme="majorBidi" w:hint="cs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,130,786</w:t>
            </w:r>
          </w:p>
        </w:tc>
        <w:tc>
          <w:tcPr>
            <w:tcW w:w="146" w:type="pct"/>
            <w:vAlign w:val="bottom"/>
          </w:tcPr>
          <w:p w14:paraId="497F1F6A" w14:textId="77777777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CE50C3D" w14:textId="382E0888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14,832,100</w:t>
            </w:r>
          </w:p>
        </w:tc>
      </w:tr>
      <w:tr w:rsidR="00DB4924" w:rsidRPr="00627208" w14:paraId="20BB434B" w14:textId="77777777" w:rsidTr="00C82753">
        <w:trPr>
          <w:trHeight w:val="407"/>
        </w:trPr>
        <w:tc>
          <w:tcPr>
            <w:tcW w:w="2086" w:type="pct"/>
            <w:vAlign w:val="bottom"/>
          </w:tcPr>
          <w:p w14:paraId="7F93B028" w14:textId="77777777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ส่วนแบ่งกำไรของการร่วมค้าและบริษัทร่วม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5FD9EC7C" w14:textId="77777777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465237EC" w14:textId="77777777" w:rsidR="00DB4924" w:rsidRPr="00627208" w:rsidRDefault="00DB4924" w:rsidP="00DB4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5B3841A2" w14:textId="77777777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183AC915" w14:textId="77777777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2240ED51" w14:textId="77777777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2FDD093B" w14:textId="77777777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DB7D6E1" w14:textId="77777777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4924" w:rsidRPr="00627208" w14:paraId="79D66A23" w14:textId="77777777" w:rsidTr="00C82753">
        <w:trPr>
          <w:trHeight w:val="407"/>
        </w:trPr>
        <w:tc>
          <w:tcPr>
            <w:tcW w:w="2086" w:type="pct"/>
            <w:vAlign w:val="bottom"/>
          </w:tcPr>
          <w:p w14:paraId="4B1147A6" w14:textId="77777777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70F67601" w14:textId="1BAB918A" w:rsidR="00DB4924" w:rsidRPr="00627208" w:rsidRDefault="00D93613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D93613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5</w:t>
            </w:r>
            <w:r w:rsidR="00A866A5">
              <w:rPr>
                <w:rFonts w:asciiTheme="majorBidi" w:hAnsiTheme="majorBidi" w:cstheme="majorBidi"/>
                <w:sz w:val="30"/>
                <w:szCs w:val="30"/>
              </w:rPr>
              <w:t>,882,289</w:t>
            </w:r>
          </w:p>
        </w:tc>
        <w:tc>
          <w:tcPr>
            <w:tcW w:w="128" w:type="pct"/>
            <w:vAlign w:val="bottom"/>
          </w:tcPr>
          <w:p w14:paraId="3A1A083D" w14:textId="77777777" w:rsidR="00DB4924" w:rsidRPr="00627208" w:rsidRDefault="00DB4924" w:rsidP="00DB4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13BADA04" w14:textId="7A3706D8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892E45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,311,759</w:t>
            </w:r>
          </w:p>
        </w:tc>
        <w:tc>
          <w:tcPr>
            <w:tcW w:w="130" w:type="pct"/>
            <w:vAlign w:val="bottom"/>
          </w:tcPr>
          <w:p w14:paraId="024A745E" w14:textId="77777777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7" w:type="pct"/>
            <w:vAlign w:val="bottom"/>
          </w:tcPr>
          <w:p w14:paraId="7D5EF45D" w14:textId="17ADA4A4" w:rsidR="00DB4924" w:rsidRPr="00627208" w:rsidRDefault="003C7B79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ED19929" w14:textId="77777777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9ED90BD" w14:textId="742AE2BD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4924" w:rsidRPr="00627208" w14:paraId="38FA1BA0" w14:textId="77777777" w:rsidTr="00C82753">
        <w:trPr>
          <w:trHeight w:val="407"/>
        </w:trPr>
        <w:tc>
          <w:tcPr>
            <w:tcW w:w="2086" w:type="pct"/>
            <w:vAlign w:val="bottom"/>
          </w:tcPr>
          <w:p w14:paraId="31B2CBDC" w14:textId="38B1EAFE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เบ็ดเสร็จอื่นของ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การร่วมค้าและบริษัทร่วมที่ใช้วิธีส่วนได้เสีย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3343763D" w14:textId="0AC782DE" w:rsidR="00DB4924" w:rsidRPr="00627208" w:rsidRDefault="00A866A5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(77</w:t>
            </w:r>
            <w:r w:rsidR="001D7AE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D7AE5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D9361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3E1BC84B" w14:textId="77777777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4ADFBFAF" w14:textId="42D8EF72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(428,117)</w:t>
            </w:r>
          </w:p>
        </w:tc>
        <w:tc>
          <w:tcPr>
            <w:tcW w:w="130" w:type="pct"/>
            <w:vAlign w:val="bottom"/>
          </w:tcPr>
          <w:p w14:paraId="04C97FA2" w14:textId="77777777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7" w:type="pct"/>
            <w:vAlign w:val="bottom"/>
          </w:tcPr>
          <w:p w14:paraId="41322246" w14:textId="7B91D608" w:rsidR="00DB4924" w:rsidRPr="00627208" w:rsidRDefault="003C7B79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B59A8A7" w14:textId="77777777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9A7E49C" w14:textId="15ABE596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4924" w:rsidRPr="00627208" w14:paraId="184088A7" w14:textId="77777777" w:rsidTr="00C82753">
        <w:trPr>
          <w:trHeight w:val="407"/>
        </w:trPr>
        <w:tc>
          <w:tcPr>
            <w:tcW w:w="2086" w:type="pct"/>
            <w:vAlign w:val="bottom"/>
          </w:tcPr>
          <w:p w14:paraId="6E0292C7" w14:textId="397C3302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เงินลงทุนในบริษัทร่วมและการร่วมค้าเพิ่มขึ้น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73C5CB55" w14:textId="2D148940" w:rsidR="00DB4924" w:rsidRPr="00627208" w:rsidRDefault="00A866A5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1,566,961</w:t>
            </w:r>
          </w:p>
        </w:tc>
        <w:tc>
          <w:tcPr>
            <w:tcW w:w="128" w:type="pct"/>
            <w:vAlign w:val="bottom"/>
          </w:tcPr>
          <w:p w14:paraId="06168394" w14:textId="77777777" w:rsidR="00DB4924" w:rsidRPr="00627208" w:rsidRDefault="00DB4924" w:rsidP="00DB4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28C27672" w14:textId="5A3A402D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23,043,435</w:t>
            </w:r>
          </w:p>
        </w:tc>
        <w:tc>
          <w:tcPr>
            <w:tcW w:w="130" w:type="pct"/>
            <w:vAlign w:val="bottom"/>
          </w:tcPr>
          <w:p w14:paraId="4746B74D" w14:textId="77777777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7EF2CE2D" w14:textId="5909C395" w:rsidR="00DB4924" w:rsidRPr="00627208" w:rsidRDefault="003C7B79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1,515,584</w:t>
            </w:r>
          </w:p>
        </w:tc>
        <w:tc>
          <w:tcPr>
            <w:tcW w:w="146" w:type="pct"/>
            <w:vAlign w:val="bottom"/>
          </w:tcPr>
          <w:p w14:paraId="43DC7FF2" w14:textId="77777777" w:rsidR="00DB4924" w:rsidRPr="00627208" w:rsidRDefault="00DB4924" w:rsidP="00DB4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D253A75" w14:textId="79A31FC0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869,031</w:t>
            </w:r>
          </w:p>
        </w:tc>
      </w:tr>
      <w:tr w:rsidR="00DB4924" w:rsidRPr="00627208" w14:paraId="0D40B658" w14:textId="77777777" w:rsidTr="00AA5AB2">
        <w:trPr>
          <w:trHeight w:val="407"/>
        </w:trPr>
        <w:tc>
          <w:tcPr>
            <w:tcW w:w="2086" w:type="pct"/>
            <w:vAlign w:val="bottom"/>
          </w:tcPr>
          <w:p w14:paraId="2300BEF5" w14:textId="461846E4" w:rsidR="00DB4924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6EAA70A1" w14:textId="42A3B194" w:rsidR="00DB4924" w:rsidRDefault="00A866A5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(3,709,154)</w:t>
            </w:r>
          </w:p>
        </w:tc>
        <w:tc>
          <w:tcPr>
            <w:tcW w:w="128" w:type="pct"/>
            <w:vAlign w:val="bottom"/>
          </w:tcPr>
          <w:p w14:paraId="1BAFB019" w14:textId="77777777" w:rsidR="00DB4924" w:rsidRPr="002336A2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3E03803B" w14:textId="72C15AFA" w:rsidR="00DB4924" w:rsidRPr="00DE26B1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(2,439,899)</w:t>
            </w:r>
          </w:p>
        </w:tc>
        <w:tc>
          <w:tcPr>
            <w:tcW w:w="130" w:type="pct"/>
            <w:vAlign w:val="bottom"/>
          </w:tcPr>
          <w:p w14:paraId="275B2669" w14:textId="77777777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6EDD4EDA" w14:textId="66A107F7" w:rsidR="00DB4924" w:rsidRDefault="003C7B79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B26F0B0" w14:textId="77777777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5FEC7491" w14:textId="3B111BB8" w:rsidR="00DB4924" w:rsidRPr="003D711F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4924" w:rsidRPr="00627208" w14:paraId="41042489" w14:textId="77777777" w:rsidTr="00C82753">
        <w:trPr>
          <w:trHeight w:val="407"/>
        </w:trPr>
        <w:tc>
          <w:tcPr>
            <w:tcW w:w="2086" w:type="pct"/>
            <w:vAlign w:val="bottom"/>
          </w:tcPr>
          <w:p w14:paraId="7EC722BD" w14:textId="03776EF5" w:rsidR="00DB4924" w:rsidRPr="00034DAE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 w:rsidRPr="00034D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เงินลงทุน/จัดประเภทใหม่ 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388CB614" w14:textId="1FD124FE" w:rsidR="00DB4924" w:rsidRPr="00627208" w:rsidRDefault="00A866A5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(3,109,407)</w:t>
            </w:r>
          </w:p>
        </w:tc>
        <w:tc>
          <w:tcPr>
            <w:tcW w:w="128" w:type="pct"/>
            <w:vAlign w:val="bottom"/>
          </w:tcPr>
          <w:p w14:paraId="0931FC34" w14:textId="7BE53D64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(</w:t>
            </w:r>
          </w:p>
        </w:tc>
        <w:tc>
          <w:tcPr>
            <w:tcW w:w="599" w:type="pct"/>
            <w:vAlign w:val="bottom"/>
          </w:tcPr>
          <w:p w14:paraId="5DA50FAF" w14:textId="789F44E3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(5,581,234)</w:t>
            </w:r>
          </w:p>
        </w:tc>
        <w:tc>
          <w:tcPr>
            <w:tcW w:w="130" w:type="pct"/>
            <w:vAlign w:val="bottom"/>
          </w:tcPr>
          <w:p w14:paraId="2057A0A4" w14:textId="77777777" w:rsidR="00DB4924" w:rsidRPr="009D29A6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5CBA74EA" w14:textId="0093DAA7" w:rsidR="00DB4924" w:rsidRPr="009D29A6" w:rsidRDefault="003C7B79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(3,340,519)</w:t>
            </w:r>
          </w:p>
        </w:tc>
        <w:tc>
          <w:tcPr>
            <w:tcW w:w="146" w:type="pct"/>
            <w:vAlign w:val="bottom"/>
          </w:tcPr>
          <w:p w14:paraId="78241DD4" w14:textId="77777777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1C9952A4" w14:textId="1CBA8E17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4924" w:rsidRPr="00627208" w14:paraId="4D42DC40" w14:textId="77777777" w:rsidTr="007E45CF">
        <w:trPr>
          <w:trHeight w:val="419"/>
        </w:trPr>
        <w:tc>
          <w:tcPr>
            <w:tcW w:w="2086" w:type="pct"/>
            <w:vAlign w:val="bottom"/>
          </w:tcPr>
          <w:p w14:paraId="5EACA06E" w14:textId="6C621327" w:rsidR="00DB4924" w:rsidRPr="00034DAE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4DAE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31" w:type="pct"/>
            <w:shd w:val="clear" w:color="auto" w:fill="FFFFFF"/>
          </w:tcPr>
          <w:p w14:paraId="1F9392F3" w14:textId="65269859" w:rsidR="00DB4924" w:rsidRDefault="00A866A5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(3,138,3</w:t>
            </w:r>
            <w:r w:rsidR="001D7AE5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7B7938D5" w14:textId="6AD1F3D8" w:rsidR="00DB4924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2336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99" w:type="pct"/>
            <w:vAlign w:val="bottom"/>
          </w:tcPr>
          <w:p w14:paraId="74864B4C" w14:textId="7B895012" w:rsidR="00DB4924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(191,961)</w:t>
            </w:r>
          </w:p>
        </w:tc>
        <w:tc>
          <w:tcPr>
            <w:tcW w:w="130" w:type="pct"/>
            <w:vAlign w:val="bottom"/>
          </w:tcPr>
          <w:p w14:paraId="5F038FA1" w14:textId="5EE95670" w:rsidR="00DB4924" w:rsidRPr="003D711F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647" w:type="pct"/>
            <w:vAlign w:val="bottom"/>
          </w:tcPr>
          <w:p w14:paraId="26A9F86B" w14:textId="4337FA61" w:rsidR="00DB4924" w:rsidRDefault="003C7B79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61ABEE0C" w14:textId="77777777" w:rsidR="00DB4924" w:rsidRPr="003D711F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1BD81FA6" w14:textId="14E83D3D" w:rsidR="00DB4924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4924" w:rsidRPr="00627208" w14:paraId="6690A431" w14:textId="77777777" w:rsidTr="004A73B9">
        <w:trPr>
          <w:trHeight w:val="419"/>
        </w:trPr>
        <w:tc>
          <w:tcPr>
            <w:tcW w:w="2086" w:type="pct"/>
            <w:vAlign w:val="bottom"/>
          </w:tcPr>
          <w:p w14:paraId="56FA7622" w14:textId="1911F789" w:rsidR="00DB4924" w:rsidRPr="00034DAE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4DAE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192D270" w14:textId="25ADD348" w:rsidR="00DB4924" w:rsidRPr="00627208" w:rsidRDefault="00A866A5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(88,148)</w:t>
            </w:r>
          </w:p>
        </w:tc>
        <w:tc>
          <w:tcPr>
            <w:tcW w:w="128" w:type="pct"/>
            <w:vAlign w:val="bottom"/>
          </w:tcPr>
          <w:p w14:paraId="589FF597" w14:textId="63781745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(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0B9D9912" w14:textId="5508CF3F" w:rsidR="00DB4924" w:rsidRPr="003D711F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2336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3805FAA4" w14:textId="77777777" w:rsidR="00DB4924" w:rsidRPr="003D711F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586D3AC5" w14:textId="558D408B" w:rsidR="00DB4924" w:rsidRPr="003D711F" w:rsidRDefault="003C7B79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7174858F" w14:textId="77777777" w:rsidR="00DB4924" w:rsidRPr="003D711F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1E34B1AB" w14:textId="12F4B82A" w:rsidR="00DB4924" w:rsidRPr="003D711F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4924" w:rsidRPr="00627208" w14:paraId="32C2A9EC" w14:textId="77777777" w:rsidTr="00C1319A">
        <w:trPr>
          <w:trHeight w:val="148"/>
        </w:trPr>
        <w:tc>
          <w:tcPr>
            <w:tcW w:w="2086" w:type="pct"/>
            <w:vAlign w:val="bottom"/>
          </w:tcPr>
          <w:p w14:paraId="08ADDC14" w14:textId="75379CF7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2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5023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DB7F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0E0AB7B" w14:textId="0DB5217B" w:rsidR="00DB4924" w:rsidRPr="009551BE" w:rsidRDefault="003C7B79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83,57</w:t>
            </w:r>
            <w:r w:rsidR="001D7A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D7A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D93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8" w:type="pct"/>
            <w:vAlign w:val="bottom"/>
          </w:tcPr>
          <w:p w14:paraId="161F5AB6" w14:textId="77777777" w:rsidR="00DB4924" w:rsidRPr="00627208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7C777" w14:textId="79599EF4" w:rsidR="00DB4924" w:rsidRPr="003D711F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83,474,916</w:t>
            </w:r>
          </w:p>
        </w:tc>
        <w:tc>
          <w:tcPr>
            <w:tcW w:w="130" w:type="pct"/>
            <w:vAlign w:val="bottom"/>
          </w:tcPr>
          <w:p w14:paraId="15DC07C9" w14:textId="77777777" w:rsidR="00DB4924" w:rsidRPr="003D711F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35E8C" w14:textId="28DD72B8" w:rsidR="00DB4924" w:rsidRPr="003D711F" w:rsidRDefault="003C7B79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14,305,851</w:t>
            </w:r>
          </w:p>
        </w:tc>
        <w:tc>
          <w:tcPr>
            <w:tcW w:w="146" w:type="pct"/>
            <w:vAlign w:val="bottom"/>
          </w:tcPr>
          <w:p w14:paraId="28EEE100" w14:textId="77777777" w:rsidR="00DB4924" w:rsidRPr="003D711F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A830E" w14:textId="1B0FE155" w:rsidR="00DB4924" w:rsidRPr="003D711F" w:rsidRDefault="00DB4924" w:rsidP="00DB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494E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15,701,131</w:t>
            </w:r>
          </w:p>
        </w:tc>
      </w:tr>
    </w:tbl>
    <w:p w14:paraId="681183EF" w14:textId="77777777" w:rsidR="005B7966" w:rsidRDefault="005B7966" w:rsidP="00F14F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10C3B99" w14:textId="3E0F3282" w:rsidR="0002641B" w:rsidRPr="00627208" w:rsidRDefault="0002641B" w:rsidP="00F14F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272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การจ่ายชำระค่าหุ้น</w:t>
      </w:r>
    </w:p>
    <w:p w14:paraId="3715E7B0" w14:textId="77777777" w:rsidR="003343BC" w:rsidRPr="00F6376C" w:rsidRDefault="003343BC" w:rsidP="001D6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D570C64" w14:textId="25075645" w:rsidR="0002641B" w:rsidRPr="00627208" w:rsidRDefault="0002641B" w:rsidP="001D6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val="th-TH"/>
        </w:rPr>
        <w:t>ในระหว่างงวด</w:t>
      </w:r>
      <w:r w:rsidR="00DB7F27" w:rsidRPr="00627208">
        <w:rPr>
          <w:rFonts w:asciiTheme="majorBidi" w:hAnsiTheme="majorBidi" w:cstheme="majorBidi"/>
          <w:sz w:val="30"/>
          <w:szCs w:val="30"/>
          <w:cs/>
          <w:lang w:val="th-TH"/>
        </w:rPr>
        <w:t>เก้า</w:t>
      </w:r>
      <w:r w:rsidR="00842CDA" w:rsidRPr="00842CDA">
        <w:rPr>
          <w:rFonts w:asciiTheme="majorBidi" w:hAnsiTheme="majorBidi"/>
          <w:sz w:val="30"/>
          <w:szCs w:val="30"/>
          <w:cs/>
          <w:lang w:val="th-TH"/>
        </w:rPr>
        <w:t xml:space="preserve">เดือนสิ้นสุดวันที่ </w:t>
      </w:r>
      <w:r w:rsidR="00DB4924" w:rsidRPr="00627208">
        <w:rPr>
          <w:rFonts w:asciiTheme="majorBidi" w:hAnsiTheme="majorBidi" w:cstheme="majorBidi"/>
          <w:sz w:val="30"/>
          <w:szCs w:val="30"/>
        </w:rPr>
        <w:t xml:space="preserve">30 </w:t>
      </w:r>
      <w:r w:rsidR="00DB4924" w:rsidRPr="00627208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DB4924" w:rsidRPr="00627208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715395">
        <w:rPr>
          <w:rFonts w:asciiTheme="majorBidi" w:hAnsiTheme="majorBidi" w:cstheme="majorBidi"/>
          <w:sz w:val="30"/>
          <w:szCs w:val="30"/>
        </w:rPr>
        <w:t>2568</w:t>
      </w:r>
      <w:r w:rsidRPr="00627208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การร่วมค้าได้เรียกชำระค่</w:t>
      </w:r>
      <w:r w:rsidR="005F1A76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าหุ้น </w:t>
      </w:r>
      <w:r w:rsidRPr="00627208">
        <w:rPr>
          <w:rFonts w:asciiTheme="majorBidi" w:hAnsiTheme="majorBidi" w:cstheme="majorBidi"/>
          <w:sz w:val="30"/>
          <w:szCs w:val="30"/>
          <w:cs/>
          <w:lang w:val="th-TH"/>
        </w:rPr>
        <w:t>โดยกลุ่มบริษัทได้จ่ายชำระ</w:t>
      </w:r>
      <w:r w:rsidR="00035AE2">
        <w:rPr>
          <w:rFonts w:asciiTheme="majorBidi" w:hAnsiTheme="majorBidi" w:cstheme="majorBidi"/>
          <w:sz w:val="30"/>
          <w:szCs w:val="30"/>
        </w:rPr>
        <w:br/>
      </w:r>
      <w:r w:rsidRPr="00627208">
        <w:rPr>
          <w:rFonts w:asciiTheme="majorBidi" w:hAnsiTheme="majorBidi" w:cstheme="majorBidi"/>
          <w:sz w:val="30"/>
          <w:szCs w:val="30"/>
          <w:cs/>
          <w:lang w:val="th-TH"/>
        </w:rPr>
        <w:t>ค่าหุ้นดังกล่าวตามสัดส่วนการลงทุน ดังนี้</w:t>
      </w:r>
    </w:p>
    <w:p w14:paraId="1D762C91" w14:textId="77777777" w:rsidR="003343BC" w:rsidRPr="00F6376C" w:rsidRDefault="003343BC" w:rsidP="001D6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860"/>
        <w:gridCol w:w="2970"/>
        <w:gridCol w:w="1440"/>
      </w:tblGrid>
      <w:tr w:rsidR="00297D76" w:rsidRPr="004411B1" w14:paraId="1A8259E0" w14:textId="77777777" w:rsidTr="00FE05A6">
        <w:trPr>
          <w:tblHeader/>
        </w:trPr>
        <w:tc>
          <w:tcPr>
            <w:tcW w:w="4860" w:type="dxa"/>
            <w:hideMark/>
          </w:tcPr>
          <w:p w14:paraId="791DC4EB" w14:textId="77777777" w:rsidR="00297D76" w:rsidRPr="00331F2D" w:rsidRDefault="00297D76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  <w:r w:rsidRPr="00331F2D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970" w:type="dxa"/>
            <w:hideMark/>
          </w:tcPr>
          <w:p w14:paraId="061854CD" w14:textId="77777777" w:rsidR="00297D76" w:rsidRPr="00331F2D" w:rsidRDefault="00297D76" w:rsidP="00C1115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F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440" w:type="dxa"/>
            <w:hideMark/>
          </w:tcPr>
          <w:p w14:paraId="6E79DF76" w14:textId="77777777" w:rsidR="00297D76" w:rsidRPr="00331F2D" w:rsidRDefault="00297D76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left="-79" w:right="-108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331F2D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จำนวนเงิน</w:t>
            </w:r>
          </w:p>
          <w:p w14:paraId="547EAB66" w14:textId="77777777" w:rsidR="00297D76" w:rsidRPr="00331F2D" w:rsidRDefault="00297D76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4"/>
              </w:tabs>
              <w:ind w:left="-79" w:right="-108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  <w:cs/>
              </w:rPr>
            </w:pPr>
            <w:r w:rsidRPr="00331F2D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(</w:t>
            </w:r>
            <w:r w:rsidRPr="00331F2D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ล้านบาท</w:t>
            </w:r>
            <w:r w:rsidRPr="00331F2D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297D76" w:rsidRPr="00191A25" w14:paraId="2A54854F" w14:textId="77777777" w:rsidTr="00FE05A6">
        <w:tc>
          <w:tcPr>
            <w:tcW w:w="4860" w:type="dxa"/>
          </w:tcPr>
          <w:p w14:paraId="3E5545D6" w14:textId="77777777" w:rsidR="00297D76" w:rsidRPr="00191A25" w:rsidRDefault="00297D76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91A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</w:t>
            </w:r>
            <w:r w:rsidRPr="00191A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ตรง</w:t>
            </w:r>
          </w:p>
        </w:tc>
        <w:tc>
          <w:tcPr>
            <w:tcW w:w="2970" w:type="dxa"/>
          </w:tcPr>
          <w:p w14:paraId="6864EE91" w14:textId="77777777" w:rsidR="00297D76" w:rsidRPr="00191A25" w:rsidRDefault="00297D76" w:rsidP="00C1115B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2129FD" w14:textId="77777777" w:rsidR="00297D76" w:rsidRPr="00191A25" w:rsidRDefault="00297D76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288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  <w:lang w:val="en-GB"/>
              </w:rPr>
            </w:pPr>
          </w:p>
        </w:tc>
      </w:tr>
      <w:tr w:rsidR="001B56FE" w:rsidRPr="00297D76" w14:paraId="728587D4" w14:textId="77777777" w:rsidTr="00FE05A6">
        <w:trPr>
          <w:trHeight w:val="64"/>
        </w:trPr>
        <w:tc>
          <w:tcPr>
            <w:tcW w:w="4860" w:type="dxa"/>
          </w:tcPr>
          <w:p w14:paraId="09EA6CF6" w14:textId="7B3EA486" w:rsidR="001B56FE" w:rsidRPr="00297D76" w:rsidRDefault="001B56FE" w:rsidP="001B56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02D2">
              <w:rPr>
                <w:rFonts w:ascii="Angsana New" w:hAnsi="Angsana New"/>
                <w:sz w:val="30"/>
                <w:szCs w:val="30"/>
              </w:rPr>
              <w:t>Xekong 4 Power Co., Ltd.</w:t>
            </w:r>
          </w:p>
        </w:tc>
        <w:tc>
          <w:tcPr>
            <w:tcW w:w="2970" w:type="dxa"/>
          </w:tcPr>
          <w:p w14:paraId="0162D2C4" w14:textId="2D3AAE81" w:rsidR="001B56FE" w:rsidRPr="00297D76" w:rsidRDefault="001B56FE" w:rsidP="001B56F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F302D2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</w:tcPr>
          <w:p w14:paraId="473C61EC" w14:textId="583A77B5" w:rsidR="001B56FE" w:rsidRPr="00297D76" w:rsidRDefault="00A45783" w:rsidP="00495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34"/>
                <w:tab w:val="left" w:pos="1065"/>
                <w:tab w:val="left" w:pos="1220"/>
              </w:tabs>
              <w:ind w:left="-79" w:right="-173" w:firstLine="42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>
              <w:rPr>
                <w:rFonts w:ascii="Angsana New" w:hAnsi="Angsana New"/>
                <w:spacing w:val="2"/>
                <w:sz w:val="30"/>
                <w:szCs w:val="30"/>
              </w:rPr>
              <w:t>120.33</w:t>
            </w:r>
          </w:p>
        </w:tc>
      </w:tr>
      <w:tr w:rsidR="001B56FE" w:rsidRPr="00297D76" w14:paraId="1AEB7F2A" w14:textId="77777777" w:rsidTr="00FE05A6">
        <w:trPr>
          <w:trHeight w:val="64"/>
        </w:trPr>
        <w:tc>
          <w:tcPr>
            <w:tcW w:w="4860" w:type="dxa"/>
          </w:tcPr>
          <w:p w14:paraId="2AFBD166" w14:textId="7D22B7E7" w:rsidR="001B56FE" w:rsidRPr="00297D76" w:rsidRDefault="001B56FE" w:rsidP="001B56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02D2">
              <w:rPr>
                <w:rFonts w:ascii="Angsana New" w:hAnsi="Angsana New"/>
                <w:sz w:val="30"/>
                <w:szCs w:val="30"/>
                <w:cs/>
              </w:rPr>
              <w:t>บริษัท หินกองเพาเวอร์ จำกัด</w:t>
            </w:r>
          </w:p>
        </w:tc>
        <w:tc>
          <w:tcPr>
            <w:tcW w:w="2970" w:type="dxa"/>
          </w:tcPr>
          <w:p w14:paraId="199CF586" w14:textId="5890E0C9" w:rsidR="001B56FE" w:rsidRPr="00297D76" w:rsidRDefault="001B56FE" w:rsidP="001B56F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F302D2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</w:t>
            </w:r>
            <w:r w:rsidR="00B02CE2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เติม</w:t>
            </w:r>
            <w:r w:rsidR="008A3DF6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และ</w:t>
            </w:r>
            <w:r w:rsidR="006331EC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440" w:type="dxa"/>
          </w:tcPr>
          <w:p w14:paraId="3583C363" w14:textId="6A7FF4A6" w:rsidR="001B56FE" w:rsidRPr="00297D76" w:rsidRDefault="00A45783" w:rsidP="00220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065"/>
                <w:tab w:val="left" w:pos="1220"/>
                <w:tab w:val="left" w:pos="1394"/>
              </w:tabs>
              <w:ind w:left="-79" w:right="-173" w:firstLine="239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>
              <w:rPr>
                <w:rFonts w:ascii="Angsana New" w:hAnsi="Angsana New"/>
                <w:spacing w:val="2"/>
                <w:sz w:val="30"/>
                <w:szCs w:val="30"/>
              </w:rPr>
              <w:t>1,395.25</w:t>
            </w:r>
          </w:p>
        </w:tc>
      </w:tr>
      <w:tr w:rsidR="001B56FE" w:rsidRPr="00F6376C" w14:paraId="3A9CE826" w14:textId="77777777" w:rsidTr="00FE05A6">
        <w:trPr>
          <w:trHeight w:val="64"/>
        </w:trPr>
        <w:tc>
          <w:tcPr>
            <w:tcW w:w="4860" w:type="dxa"/>
          </w:tcPr>
          <w:p w14:paraId="4A846F3D" w14:textId="77777777" w:rsidR="001B56FE" w:rsidRPr="00F6376C" w:rsidRDefault="001B56FE" w:rsidP="001B56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55AC6142" w14:textId="77777777" w:rsidR="001B56FE" w:rsidRPr="00F6376C" w:rsidRDefault="001B56FE" w:rsidP="001B56F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11C029B" w14:textId="77777777" w:rsidR="001B56FE" w:rsidRPr="00F6376C" w:rsidRDefault="001B56FE" w:rsidP="001B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720"/>
                <w:tab w:val="left" w:pos="969"/>
                <w:tab w:val="left" w:pos="1065"/>
                <w:tab w:val="left" w:pos="1394"/>
              </w:tabs>
              <w:ind w:left="-79" w:right="-17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1B56FE" w:rsidRPr="00331F2D" w14:paraId="1523C491" w14:textId="77777777" w:rsidTr="00FE05A6">
        <w:tc>
          <w:tcPr>
            <w:tcW w:w="4860" w:type="dxa"/>
          </w:tcPr>
          <w:p w14:paraId="07B8C74E" w14:textId="77777777" w:rsidR="001B56FE" w:rsidRPr="00F302D2" w:rsidRDefault="001B56FE" w:rsidP="001B56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02D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970" w:type="dxa"/>
          </w:tcPr>
          <w:p w14:paraId="56C2B568" w14:textId="77777777" w:rsidR="001B56FE" w:rsidRPr="00F302D2" w:rsidRDefault="001B56FE" w:rsidP="001B56F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6B627DC" w14:textId="77777777" w:rsidR="001B56FE" w:rsidRPr="00F302D2" w:rsidRDefault="001B56FE" w:rsidP="001B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720"/>
                <w:tab w:val="left" w:pos="969"/>
                <w:tab w:val="left" w:pos="1065"/>
                <w:tab w:val="left" w:pos="1394"/>
              </w:tabs>
              <w:ind w:left="-79" w:right="-17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1B56FE" w:rsidRPr="00331F2D" w14:paraId="34112827" w14:textId="77777777" w:rsidTr="00FE05A6">
        <w:tc>
          <w:tcPr>
            <w:tcW w:w="4860" w:type="dxa"/>
          </w:tcPr>
          <w:p w14:paraId="1838B782" w14:textId="334BB574" w:rsidR="001B56FE" w:rsidRPr="00F302D2" w:rsidRDefault="006E75BD" w:rsidP="001B56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02D2">
              <w:rPr>
                <w:rFonts w:ascii="Angsana New" w:hAnsi="Angsana New"/>
                <w:sz w:val="30"/>
                <w:szCs w:val="30"/>
              </w:rPr>
              <w:t>RATCH &amp; AIDC Wind Energy Pte. Ltd.</w:t>
            </w:r>
          </w:p>
        </w:tc>
        <w:tc>
          <w:tcPr>
            <w:tcW w:w="2970" w:type="dxa"/>
          </w:tcPr>
          <w:p w14:paraId="52E4BEFB" w14:textId="15D93C73" w:rsidR="001B56FE" w:rsidRPr="00F302D2" w:rsidRDefault="006E75BD" w:rsidP="001B56F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F302D2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</w:tcPr>
          <w:p w14:paraId="2C7F8B56" w14:textId="5A8740BC" w:rsidR="001B56FE" w:rsidRPr="00F302D2" w:rsidRDefault="00A45783" w:rsidP="00DA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065"/>
                <w:tab w:val="left" w:pos="1220"/>
              </w:tabs>
              <w:ind w:left="-79" w:right="-463" w:firstLine="239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>
              <w:rPr>
                <w:rFonts w:ascii="Angsana New" w:hAnsi="Angsana New"/>
                <w:spacing w:val="2"/>
                <w:sz w:val="30"/>
                <w:szCs w:val="30"/>
              </w:rPr>
              <w:t>41.42</w:t>
            </w:r>
          </w:p>
        </w:tc>
      </w:tr>
    </w:tbl>
    <w:p w14:paraId="3E4BCF57" w14:textId="77777777" w:rsidR="00FE05A6" w:rsidRPr="00F6376C" w:rsidRDefault="00FE05A6" w:rsidP="00297D76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 w:bidi="th-TH"/>
        </w:rPr>
      </w:pPr>
    </w:p>
    <w:p w14:paraId="5925A594" w14:textId="1D0D3895" w:rsidR="00632D64" w:rsidRPr="00A45783" w:rsidRDefault="00632D64" w:rsidP="001642D0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bookmarkStart w:id="2" w:name="_Hlk205502520"/>
      <w:r w:rsidRPr="00A4578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การ</w:t>
      </w:r>
      <w:r w:rsidR="0029224E" w:rsidRPr="00A4578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จำหน่ายเงินลงทุน</w:t>
      </w:r>
      <w:r w:rsidR="000B685D" w:rsidRPr="00A45783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/</w:t>
      </w:r>
      <w:r w:rsidR="0029224E" w:rsidRPr="00A4578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จัดประเภทใหม่</w:t>
      </w:r>
    </w:p>
    <w:p w14:paraId="7033BCC6" w14:textId="77777777" w:rsidR="00632D64" w:rsidRPr="00F6376C" w:rsidRDefault="00632D64" w:rsidP="001642D0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477D8B5" w14:textId="77777777" w:rsidR="009B02C5" w:rsidRPr="00A45783" w:rsidRDefault="009B02C5" w:rsidP="009B02C5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A45783">
        <w:rPr>
          <w:rFonts w:asciiTheme="majorBidi" w:hAnsiTheme="majorBidi"/>
          <w:i/>
          <w:iCs/>
          <w:sz w:val="30"/>
          <w:szCs w:val="30"/>
          <w:cs/>
          <w:lang w:val="en-US" w:bidi="th-TH"/>
        </w:rPr>
        <w:t>เงินลงทุนในบริษัท ติงส์ ออน เน็ต จำกัด</w:t>
      </w:r>
    </w:p>
    <w:p w14:paraId="34C17DA9" w14:textId="7DA62AB1" w:rsidR="009B02C5" w:rsidRPr="00F6376C" w:rsidRDefault="009B02C5" w:rsidP="009B02C5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DFE8825" w14:textId="58AA3D2F" w:rsidR="009B02C5" w:rsidRPr="00A45783" w:rsidRDefault="00AB3EAA" w:rsidP="009B02C5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45783">
        <w:rPr>
          <w:rFonts w:asciiTheme="majorBidi" w:hAnsiTheme="majorBidi" w:hint="cs"/>
          <w:sz w:val="30"/>
          <w:szCs w:val="30"/>
          <w:cs/>
          <w:lang w:val="en-US" w:bidi="th-TH"/>
        </w:rPr>
        <w:t>เมื่อ</w:t>
      </w:r>
      <w:r w:rsidR="009B02C5" w:rsidRPr="00A45783">
        <w:rPr>
          <w:rFonts w:asciiTheme="majorBidi" w:hAnsiTheme="majorBidi"/>
          <w:sz w:val="30"/>
          <w:szCs w:val="30"/>
          <w:cs/>
          <w:lang w:val="en-US" w:bidi="th-TH"/>
        </w:rPr>
        <w:t xml:space="preserve">วันที่ </w:t>
      </w:r>
      <w:r w:rsidR="009B02C5" w:rsidRPr="00A45783">
        <w:rPr>
          <w:rFonts w:asciiTheme="majorBidi" w:hAnsiTheme="majorBidi"/>
          <w:sz w:val="30"/>
          <w:szCs w:val="30"/>
          <w:lang w:val="en-US" w:bidi="th-TH"/>
        </w:rPr>
        <w:t>23</w:t>
      </w:r>
      <w:r w:rsidR="009B02C5" w:rsidRPr="00A45783">
        <w:rPr>
          <w:rFonts w:asciiTheme="majorBidi" w:hAnsiTheme="majorBidi"/>
          <w:sz w:val="30"/>
          <w:szCs w:val="30"/>
          <w:cs/>
          <w:lang w:val="en-US" w:bidi="th-TH"/>
        </w:rPr>
        <w:t xml:space="preserve"> เมษายน </w:t>
      </w:r>
      <w:r w:rsidR="009B02C5" w:rsidRPr="00A45783">
        <w:rPr>
          <w:rFonts w:asciiTheme="majorBidi" w:hAnsiTheme="majorBidi"/>
          <w:sz w:val="30"/>
          <w:szCs w:val="30"/>
          <w:lang w:val="en-US" w:bidi="th-TH"/>
        </w:rPr>
        <w:t>2568</w:t>
      </w:r>
      <w:r w:rsidR="009B02C5" w:rsidRPr="00A45783">
        <w:rPr>
          <w:rFonts w:asciiTheme="majorBidi" w:hAnsiTheme="majorBidi"/>
          <w:sz w:val="30"/>
          <w:szCs w:val="30"/>
          <w:cs/>
          <w:lang w:val="en-US" w:bidi="th-TH"/>
        </w:rPr>
        <w:t xml:space="preserve"> บริษัทได้</w:t>
      </w:r>
      <w:r w:rsidR="0029224E" w:rsidRPr="00A45783">
        <w:rPr>
          <w:rFonts w:asciiTheme="majorBidi" w:hAnsiTheme="majorBidi" w:hint="cs"/>
          <w:sz w:val="30"/>
          <w:szCs w:val="30"/>
          <w:cs/>
          <w:lang w:val="en-US" w:bidi="th-TH"/>
        </w:rPr>
        <w:t>จำหน่าย</w:t>
      </w:r>
      <w:r w:rsidR="009B02C5" w:rsidRPr="00A45783">
        <w:rPr>
          <w:rFonts w:asciiTheme="majorBidi" w:hAnsiTheme="majorBidi"/>
          <w:sz w:val="30"/>
          <w:szCs w:val="30"/>
          <w:cs/>
          <w:lang w:val="en-US" w:bidi="th-TH"/>
        </w:rPr>
        <w:t>เงินลงทุนในบริษัท ติงส์ ออน เน็ต จำกัด ซึ่งเป็นการร่วมค้าทางตรง</w:t>
      </w:r>
      <w:r w:rsidR="00086C65" w:rsidRPr="00A45783">
        <w:rPr>
          <w:rFonts w:asciiTheme="majorBidi" w:hAnsiTheme="majorBidi" w:hint="cs"/>
          <w:sz w:val="30"/>
          <w:szCs w:val="30"/>
          <w:cs/>
          <w:lang w:val="en-US" w:bidi="th-TH"/>
        </w:rPr>
        <w:t>ให้แก่</w:t>
      </w:r>
      <w:r w:rsidR="00564270" w:rsidRPr="00A45783">
        <w:rPr>
          <w:rFonts w:asciiTheme="majorBidi" w:hAnsiTheme="majorBidi" w:hint="cs"/>
          <w:sz w:val="30"/>
          <w:szCs w:val="30"/>
          <w:cs/>
          <w:lang w:val="en-US" w:bidi="th-TH"/>
        </w:rPr>
        <w:t>บุคคล</w:t>
      </w:r>
      <w:r w:rsidR="00086C65" w:rsidRPr="00A45783">
        <w:rPr>
          <w:rFonts w:asciiTheme="majorBidi" w:hAnsiTheme="majorBidi" w:hint="cs"/>
          <w:sz w:val="30"/>
          <w:szCs w:val="30"/>
          <w:cs/>
          <w:lang w:val="en-US" w:bidi="th-TH"/>
        </w:rPr>
        <w:t>อื่น</w:t>
      </w:r>
      <w:r w:rsidR="009B02C5" w:rsidRPr="00A45783">
        <w:rPr>
          <w:rFonts w:asciiTheme="majorBidi" w:hAnsiTheme="majorBidi"/>
          <w:sz w:val="30"/>
          <w:szCs w:val="30"/>
          <w:cs/>
          <w:lang w:val="en-US" w:bidi="th-TH"/>
        </w:rPr>
        <w:t xml:space="preserve"> โดยรับรู้ผลขาดทุนจากการ</w:t>
      </w:r>
      <w:r w:rsidR="0029224E" w:rsidRPr="00A45783">
        <w:rPr>
          <w:rFonts w:asciiTheme="majorBidi" w:hAnsiTheme="majorBidi" w:hint="cs"/>
          <w:sz w:val="30"/>
          <w:szCs w:val="30"/>
          <w:cs/>
          <w:lang w:val="en-US" w:bidi="th-TH"/>
        </w:rPr>
        <w:t>จำหน่าย</w:t>
      </w:r>
      <w:r w:rsidR="009B02C5" w:rsidRPr="00A45783">
        <w:rPr>
          <w:rFonts w:asciiTheme="majorBidi" w:hAnsiTheme="majorBidi"/>
          <w:sz w:val="30"/>
          <w:szCs w:val="30"/>
          <w:cs/>
          <w:lang w:val="en-US" w:bidi="th-TH"/>
        </w:rPr>
        <w:t>เงินลงทุนในงบกำไรขาดทุน</w:t>
      </w:r>
      <w:r w:rsidR="00086C65" w:rsidRPr="00A45783">
        <w:rPr>
          <w:rFonts w:asciiTheme="majorBidi" w:hAnsiTheme="majorBidi" w:hint="cs"/>
          <w:sz w:val="30"/>
          <w:szCs w:val="30"/>
          <w:cs/>
          <w:lang w:val="en-US" w:bidi="th-TH"/>
        </w:rPr>
        <w:t>เบ็ดเสร็จ</w:t>
      </w:r>
      <w:r w:rsidR="00B84A7C" w:rsidRPr="00A45783">
        <w:rPr>
          <w:rFonts w:asciiTheme="majorBidi" w:hAnsiTheme="majorBidi" w:hint="cs"/>
          <w:sz w:val="30"/>
          <w:szCs w:val="30"/>
          <w:cs/>
          <w:lang w:val="en-US" w:bidi="th-TH"/>
        </w:rPr>
        <w:t>รวม และงบกำไรขาดทุนเบ็ดเสร็จเฉพาะกิจการ</w:t>
      </w:r>
      <w:r w:rsidR="009B02C5" w:rsidRPr="00A45783">
        <w:rPr>
          <w:rFonts w:asciiTheme="majorBidi" w:hAnsiTheme="majorBidi"/>
          <w:sz w:val="30"/>
          <w:szCs w:val="30"/>
          <w:cs/>
          <w:lang w:val="en-US" w:bidi="th-TH"/>
        </w:rPr>
        <w:t xml:space="preserve">เป็นจำนวน </w:t>
      </w:r>
      <w:r w:rsidR="00B84A7C" w:rsidRPr="00A45783">
        <w:rPr>
          <w:rFonts w:asciiTheme="majorBidi" w:hAnsiTheme="majorBidi"/>
          <w:sz w:val="30"/>
          <w:szCs w:val="30"/>
          <w:lang w:val="en-US" w:bidi="th-TH"/>
        </w:rPr>
        <w:t>8</w:t>
      </w:r>
      <w:r w:rsidR="00747261" w:rsidRPr="00A45783">
        <w:rPr>
          <w:rFonts w:asciiTheme="majorBidi" w:hAnsiTheme="majorBidi"/>
          <w:sz w:val="30"/>
          <w:szCs w:val="30"/>
          <w:lang w:val="en-US" w:bidi="th-TH"/>
        </w:rPr>
        <w:t>5</w:t>
      </w:r>
      <w:r w:rsidR="00B84A7C" w:rsidRPr="00A45783">
        <w:rPr>
          <w:rFonts w:asciiTheme="majorBidi" w:hAnsiTheme="majorBidi"/>
          <w:sz w:val="30"/>
          <w:szCs w:val="30"/>
          <w:lang w:val="en-US" w:bidi="th-TH"/>
        </w:rPr>
        <w:t xml:space="preserve">.98 </w:t>
      </w:r>
      <w:r w:rsidR="00B84A7C" w:rsidRPr="00A4578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ล้านบาท และ </w:t>
      </w:r>
      <w:r w:rsidR="009B02C5" w:rsidRPr="00A45783">
        <w:rPr>
          <w:rFonts w:asciiTheme="majorBidi" w:hAnsiTheme="majorBidi"/>
          <w:sz w:val="30"/>
          <w:szCs w:val="30"/>
          <w:lang w:val="en-US" w:bidi="th-TH"/>
        </w:rPr>
        <w:t>179.02</w:t>
      </w:r>
      <w:r w:rsidR="009B02C5" w:rsidRPr="00A45783">
        <w:rPr>
          <w:rFonts w:asciiTheme="majorBidi" w:hAnsiTheme="majorBidi"/>
          <w:sz w:val="30"/>
          <w:szCs w:val="30"/>
          <w:cs/>
          <w:lang w:val="en-US" w:bidi="th-TH"/>
        </w:rPr>
        <w:t xml:space="preserve"> ล้านบาท </w:t>
      </w:r>
      <w:r w:rsidR="00535966" w:rsidRPr="00A45783">
        <w:rPr>
          <w:rFonts w:asciiTheme="majorBidi" w:hAnsiTheme="majorBidi" w:hint="cs"/>
          <w:sz w:val="30"/>
          <w:szCs w:val="30"/>
          <w:cs/>
          <w:lang w:val="en-US" w:bidi="th-TH"/>
        </w:rPr>
        <w:t>ตามลำดับ</w:t>
      </w:r>
    </w:p>
    <w:p w14:paraId="28B9E5C9" w14:textId="6AC0B82B" w:rsidR="009B02C5" w:rsidRPr="00F6376C" w:rsidRDefault="009B02C5" w:rsidP="009B02C5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EB10AAF" w14:textId="77777777" w:rsidR="009B02C5" w:rsidRPr="00A45783" w:rsidRDefault="009B02C5" w:rsidP="009B02C5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A45783">
        <w:rPr>
          <w:rFonts w:asciiTheme="majorBidi" w:hAnsiTheme="majorBidi"/>
          <w:i/>
          <w:iCs/>
          <w:sz w:val="30"/>
          <w:szCs w:val="30"/>
          <w:cs/>
          <w:lang w:val="en-US" w:bidi="th-TH"/>
        </w:rPr>
        <w:t>เงินลงทุนในบริษัท สมาร์ท อินฟราเนท จำกัด</w:t>
      </w:r>
    </w:p>
    <w:p w14:paraId="68F3E464" w14:textId="7E662ACD" w:rsidR="009B02C5" w:rsidRPr="00F6376C" w:rsidRDefault="009B02C5" w:rsidP="009B02C5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9912F9F" w14:textId="69163545" w:rsidR="00632D64" w:rsidRPr="00A45783" w:rsidRDefault="00AB3EAA" w:rsidP="009B02C5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45783">
        <w:rPr>
          <w:rFonts w:asciiTheme="majorBidi" w:hAnsiTheme="majorBidi" w:hint="cs"/>
          <w:sz w:val="30"/>
          <w:szCs w:val="30"/>
          <w:cs/>
          <w:lang w:val="en-US" w:bidi="th-TH"/>
        </w:rPr>
        <w:t>เมื่อ</w:t>
      </w:r>
      <w:r w:rsidR="009B02C5" w:rsidRPr="00A45783">
        <w:rPr>
          <w:rFonts w:asciiTheme="majorBidi" w:hAnsiTheme="majorBidi"/>
          <w:sz w:val="30"/>
          <w:szCs w:val="30"/>
          <w:cs/>
          <w:lang w:val="en-US" w:bidi="th-TH"/>
        </w:rPr>
        <w:t xml:space="preserve">วันที่ </w:t>
      </w:r>
      <w:r w:rsidR="009B02C5" w:rsidRPr="00A45783">
        <w:rPr>
          <w:rFonts w:asciiTheme="majorBidi" w:hAnsiTheme="majorBidi"/>
          <w:sz w:val="30"/>
          <w:szCs w:val="30"/>
          <w:lang w:val="en-US" w:bidi="th-TH"/>
        </w:rPr>
        <w:t>11</w:t>
      </w:r>
      <w:r w:rsidR="009B02C5" w:rsidRPr="00A45783">
        <w:rPr>
          <w:rFonts w:asciiTheme="majorBidi" w:hAnsiTheme="majorBidi"/>
          <w:sz w:val="30"/>
          <w:szCs w:val="30"/>
          <w:cs/>
          <w:lang w:val="en-US" w:bidi="th-TH"/>
        </w:rPr>
        <w:t xml:space="preserve"> มิถุนายน </w:t>
      </w:r>
      <w:r w:rsidR="009B02C5" w:rsidRPr="00A45783">
        <w:rPr>
          <w:rFonts w:asciiTheme="majorBidi" w:hAnsiTheme="majorBidi"/>
          <w:sz w:val="30"/>
          <w:szCs w:val="30"/>
          <w:lang w:val="en-US" w:bidi="th-TH"/>
        </w:rPr>
        <w:t>2568</w:t>
      </w:r>
      <w:r w:rsidR="009B02C5" w:rsidRPr="00A45783">
        <w:rPr>
          <w:rFonts w:asciiTheme="majorBidi" w:hAnsiTheme="majorBidi"/>
          <w:sz w:val="30"/>
          <w:szCs w:val="30"/>
          <w:cs/>
          <w:lang w:val="en-US" w:bidi="th-TH"/>
        </w:rPr>
        <w:t xml:space="preserve"> บริษัทได้</w:t>
      </w:r>
      <w:r w:rsidR="0029224E" w:rsidRPr="00A45783">
        <w:rPr>
          <w:rFonts w:asciiTheme="majorBidi" w:hAnsiTheme="majorBidi" w:hint="cs"/>
          <w:sz w:val="30"/>
          <w:szCs w:val="30"/>
          <w:cs/>
          <w:lang w:val="en-US" w:bidi="th-TH"/>
        </w:rPr>
        <w:t>จำหน่าย</w:t>
      </w:r>
      <w:r w:rsidR="009B02C5" w:rsidRPr="00A45783">
        <w:rPr>
          <w:rFonts w:asciiTheme="majorBidi" w:hAnsiTheme="majorBidi"/>
          <w:sz w:val="30"/>
          <w:szCs w:val="30"/>
          <w:cs/>
          <w:lang w:val="en-US" w:bidi="th-TH"/>
        </w:rPr>
        <w:t>เงินลงทุนในบริษัท สมาร์ท อินฟราเนท จำกัด ซึ่งเป็นการร่วมค้าทางตรง</w:t>
      </w:r>
      <w:r w:rsidR="00564270" w:rsidRPr="00A45783">
        <w:rPr>
          <w:rFonts w:asciiTheme="majorBidi" w:hAnsiTheme="majorBidi" w:hint="cs"/>
          <w:sz w:val="30"/>
          <w:szCs w:val="30"/>
          <w:cs/>
          <w:lang w:val="en-US" w:bidi="th-TH"/>
        </w:rPr>
        <w:t>ให้แก่กิจการอื่น</w:t>
      </w:r>
      <w:r w:rsidR="009B02C5" w:rsidRPr="00A45783">
        <w:rPr>
          <w:rFonts w:asciiTheme="majorBidi" w:hAnsiTheme="majorBidi"/>
          <w:sz w:val="30"/>
          <w:szCs w:val="30"/>
          <w:cs/>
          <w:lang w:val="en-US" w:bidi="th-TH"/>
        </w:rPr>
        <w:t xml:space="preserve"> โดยรับรู้ผลขาดทุนจากการ</w:t>
      </w:r>
      <w:r w:rsidR="0029224E" w:rsidRPr="00A45783">
        <w:rPr>
          <w:rFonts w:asciiTheme="majorBidi" w:hAnsiTheme="majorBidi" w:hint="cs"/>
          <w:sz w:val="30"/>
          <w:szCs w:val="30"/>
          <w:cs/>
          <w:lang w:val="en-US" w:bidi="th-TH"/>
        </w:rPr>
        <w:t>จำหน่าย</w:t>
      </w:r>
      <w:r w:rsidR="009B02C5" w:rsidRPr="00A45783">
        <w:rPr>
          <w:rFonts w:asciiTheme="majorBidi" w:hAnsiTheme="majorBidi"/>
          <w:sz w:val="30"/>
          <w:szCs w:val="30"/>
          <w:cs/>
          <w:lang w:val="en-US" w:bidi="th-TH"/>
        </w:rPr>
        <w:t>เงินลงทุนในงบกำไรขาดทุน</w:t>
      </w:r>
      <w:r w:rsidR="00B84A7C" w:rsidRPr="00A45783">
        <w:rPr>
          <w:rFonts w:asciiTheme="majorBidi" w:hAnsiTheme="majorBidi" w:hint="cs"/>
          <w:sz w:val="30"/>
          <w:szCs w:val="30"/>
          <w:cs/>
          <w:lang w:val="en-US" w:bidi="th-TH"/>
        </w:rPr>
        <w:t>เบ็ดเสร็จรวม และงบกำไรขาดทุนเบ็ดเสร็จเฉพาะกิจการ</w:t>
      </w:r>
      <w:r w:rsidR="00B84A7C" w:rsidRPr="00A45783">
        <w:rPr>
          <w:rFonts w:asciiTheme="majorBidi" w:hAnsiTheme="majorBidi"/>
          <w:sz w:val="30"/>
          <w:szCs w:val="30"/>
          <w:cs/>
          <w:lang w:val="en-US" w:bidi="th-TH"/>
        </w:rPr>
        <w:t>เป็นจำนวน</w:t>
      </w:r>
      <w:r w:rsidR="00B84A7C" w:rsidRPr="00A4578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 w:rsidR="00E97433" w:rsidRPr="00A45783">
        <w:rPr>
          <w:rFonts w:asciiTheme="majorBidi" w:hAnsiTheme="majorBidi"/>
          <w:sz w:val="30"/>
          <w:szCs w:val="30"/>
          <w:lang w:val="en-US" w:bidi="th-TH"/>
        </w:rPr>
        <w:t>51</w:t>
      </w:r>
      <w:r w:rsidR="00B84A7C" w:rsidRPr="00A45783">
        <w:rPr>
          <w:rFonts w:asciiTheme="majorBidi" w:hAnsiTheme="majorBidi"/>
          <w:sz w:val="30"/>
          <w:szCs w:val="30"/>
          <w:lang w:val="en-US" w:bidi="th-TH"/>
        </w:rPr>
        <w:t xml:space="preserve">.39 </w:t>
      </w:r>
      <w:r w:rsidR="00B84A7C" w:rsidRPr="00A45783">
        <w:rPr>
          <w:rFonts w:asciiTheme="majorBidi" w:hAnsiTheme="majorBidi" w:hint="cs"/>
          <w:sz w:val="30"/>
          <w:szCs w:val="30"/>
          <w:cs/>
          <w:lang w:val="en-US" w:bidi="th-TH"/>
        </w:rPr>
        <w:t>ล้านบาท และ</w:t>
      </w:r>
      <w:r w:rsidR="009B02C5" w:rsidRPr="00A4578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9B02C5" w:rsidRPr="00A45783">
        <w:rPr>
          <w:rFonts w:asciiTheme="majorBidi" w:hAnsiTheme="majorBidi"/>
          <w:sz w:val="30"/>
          <w:szCs w:val="30"/>
          <w:lang w:val="en-US" w:bidi="th-TH"/>
        </w:rPr>
        <w:t>195.50</w:t>
      </w:r>
      <w:r w:rsidR="009B02C5" w:rsidRPr="00A45783">
        <w:rPr>
          <w:rFonts w:asciiTheme="majorBidi" w:hAnsiTheme="majorBidi"/>
          <w:sz w:val="30"/>
          <w:szCs w:val="30"/>
          <w:cs/>
          <w:lang w:val="en-US" w:bidi="th-TH"/>
        </w:rPr>
        <w:t xml:space="preserve"> ล้านบาท</w:t>
      </w:r>
      <w:r w:rsidR="00535966" w:rsidRPr="00A4578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ตามลำดับ</w:t>
      </w:r>
    </w:p>
    <w:p w14:paraId="3557BE5B" w14:textId="77777777" w:rsidR="001642D0" w:rsidRDefault="001642D0" w:rsidP="009B02C5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FC0F491" w14:textId="1B360DCF" w:rsidR="00F6376C" w:rsidRDefault="00F63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08A17BB" w14:textId="363E7A67" w:rsidR="00D223C3" w:rsidRPr="00A45783" w:rsidRDefault="00D223C3" w:rsidP="009B02C5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</w:pPr>
      <w:r w:rsidRPr="00A45783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 w:bidi="th-TH"/>
        </w:rPr>
        <w:t>เงินลงทุนใน</w:t>
      </w:r>
      <w:r w:rsidRPr="00A45783">
        <w:rPr>
          <w:rFonts w:asciiTheme="majorBidi" w:hAnsiTheme="majorBidi"/>
          <w:i/>
          <w:iCs/>
          <w:spacing w:val="-4"/>
          <w:sz w:val="30"/>
          <w:szCs w:val="30"/>
          <w:cs/>
          <w:lang w:val="en-US" w:bidi="th-TH"/>
        </w:rPr>
        <w:t>บริษัท นอร์ทเทิร์น บางกอก โมโนเรล จำกัด และบริษัท อีสเทิร์น บางกอก โมโนเรล จำกัด</w:t>
      </w:r>
    </w:p>
    <w:p w14:paraId="4B2A6305" w14:textId="77777777" w:rsidR="00D223C3" w:rsidRPr="0042396E" w:rsidRDefault="00D223C3" w:rsidP="009B02C5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pacing w:val="-4"/>
          <w:sz w:val="14"/>
          <w:szCs w:val="14"/>
          <w:lang w:val="en-US" w:bidi="th-TH"/>
        </w:rPr>
      </w:pPr>
    </w:p>
    <w:p w14:paraId="5D141A8A" w14:textId="577DAE55" w:rsidR="00E96A19" w:rsidRDefault="00747261" w:rsidP="00E96A19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A4578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</w:t>
      </w:r>
      <w:r w:rsidR="000B685D" w:rsidRPr="00A4578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ระหว่าง</w:t>
      </w:r>
      <w:r w:rsidRPr="00D949C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ปี</w:t>
      </w:r>
      <w:r w:rsidRPr="00A4578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C15A07" w:rsidRPr="00A45783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="001642D0" w:rsidRPr="00A4578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บริษัทได้เปลี่ยนประเภทเงินลงทุนในบริษัท นอร์ทเทิร์น บางกอก โมโนเรล จำกัด และ</w:t>
      </w:r>
      <w:r w:rsidR="0041043F">
        <w:rPr>
          <w:rFonts w:asciiTheme="majorBidi" w:hAnsiTheme="majorBidi" w:cstheme="majorBidi"/>
          <w:sz w:val="30"/>
          <w:szCs w:val="30"/>
          <w:lang w:val="en-US"/>
        </w:rPr>
        <w:br/>
      </w:r>
      <w:r w:rsidR="001642D0" w:rsidRPr="00A45783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 อีสเทิร์น บางกอก โมโนเรล จำกัด </w:t>
      </w:r>
      <w:r w:rsidRPr="00A45783">
        <w:rPr>
          <w:rFonts w:asciiTheme="majorBidi" w:hAnsiTheme="majorBidi"/>
          <w:sz w:val="30"/>
          <w:szCs w:val="30"/>
          <w:cs/>
          <w:lang w:val="en-US" w:bidi="th-TH"/>
        </w:rPr>
        <w:t>จากเงินลงทุนในบริษัทร่วมเป็นเงินลงทุนในตราสารทุนจำนวน</w:t>
      </w:r>
      <w:r w:rsidR="008D51C5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="008D51C5">
        <w:rPr>
          <w:rFonts w:asciiTheme="majorBidi" w:hAnsiTheme="majorBidi"/>
          <w:sz w:val="30"/>
          <w:szCs w:val="30"/>
          <w:lang w:val="en-US" w:bidi="th-TH"/>
        </w:rPr>
        <w:br/>
      </w:r>
      <w:r w:rsidRPr="00A45783">
        <w:rPr>
          <w:rFonts w:asciiTheme="majorBidi" w:hAnsiTheme="majorBidi" w:cstheme="majorBidi"/>
          <w:sz w:val="30"/>
          <w:szCs w:val="30"/>
          <w:lang w:val="en-US"/>
        </w:rPr>
        <w:t>2,531.2</w:t>
      </w:r>
      <w:r w:rsidR="00C15A07" w:rsidRPr="00A4578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4578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45783">
        <w:rPr>
          <w:rFonts w:asciiTheme="majorBidi" w:hAnsiTheme="majorBidi"/>
          <w:sz w:val="30"/>
          <w:szCs w:val="30"/>
          <w:cs/>
          <w:lang w:val="en-US" w:bidi="th-TH"/>
        </w:rPr>
        <w:t xml:space="preserve">ล้านบาท เนื่องจากบริษัทสูญเสียอิทธิพลอย่างมีสาระสำคัญ ทั้งนี้ จากการจัดประเภทเงินลงทุนดังกล่าว บริษัทได้รับรู้ส่วนแบ่งผลขาดทุนที่เคยรับรู้เข้ากำไรขาดทุนเบ็ดเสร็จอื่นในงบกำไรขาดทุนเบ็ดเสร็จรวมเป็นจำนวน </w:t>
      </w:r>
      <w:r w:rsidRPr="00A45783">
        <w:rPr>
          <w:rFonts w:asciiTheme="majorBidi" w:hAnsiTheme="majorBidi" w:cstheme="majorBidi"/>
          <w:sz w:val="30"/>
          <w:szCs w:val="30"/>
          <w:lang w:val="en-US"/>
        </w:rPr>
        <w:t>20</w:t>
      </w:r>
      <w:r w:rsidR="002D43FC" w:rsidRPr="00A45783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A4578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D43FC" w:rsidRPr="00A45783">
        <w:rPr>
          <w:rFonts w:asciiTheme="majorBidi" w:hAnsiTheme="majorBidi" w:cstheme="majorBidi"/>
          <w:sz w:val="30"/>
          <w:szCs w:val="30"/>
          <w:lang w:val="en-US"/>
        </w:rPr>
        <w:t>74</w:t>
      </w:r>
      <w:r w:rsidRPr="00A4578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45783">
        <w:rPr>
          <w:rFonts w:asciiTheme="majorBidi" w:hAnsiTheme="majorBidi"/>
          <w:sz w:val="30"/>
          <w:szCs w:val="30"/>
          <w:cs/>
          <w:lang w:val="en-US" w:bidi="th-TH"/>
        </w:rPr>
        <w:t>ล้านบาท</w:t>
      </w:r>
    </w:p>
    <w:p w14:paraId="06CCCCB9" w14:textId="77777777" w:rsidR="00F6376C" w:rsidRPr="0042396E" w:rsidRDefault="00F6376C" w:rsidP="00E96A19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/>
          <w:sz w:val="14"/>
          <w:szCs w:val="14"/>
          <w:cs/>
        </w:rPr>
      </w:pPr>
    </w:p>
    <w:p w14:paraId="272293E9" w14:textId="1C1F0470" w:rsidR="007B3D63" w:rsidRPr="00A45783" w:rsidRDefault="00D223C3" w:rsidP="001642D0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</w:pPr>
      <w:r w:rsidRPr="00A45783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 w:bidi="th-TH"/>
        </w:rPr>
        <w:t>เงินลงทุนใน</w:t>
      </w:r>
      <w:r w:rsidRPr="00A45783">
        <w:rPr>
          <w:rFonts w:asciiTheme="majorBidi" w:hAnsiTheme="majorBidi"/>
          <w:i/>
          <w:iCs/>
          <w:spacing w:val="-4"/>
          <w:sz w:val="30"/>
          <w:szCs w:val="30"/>
          <w:cs/>
          <w:lang w:val="en-US" w:bidi="th-TH"/>
        </w:rPr>
        <w:t xml:space="preserve"> </w:t>
      </w:r>
      <w:r w:rsidRPr="00A45783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RATCH &amp; AIDC Wind Energy Pte. Ltd. </w:t>
      </w:r>
    </w:p>
    <w:p w14:paraId="372AE8B7" w14:textId="77777777" w:rsidR="00C91CB7" w:rsidRPr="0042396E" w:rsidRDefault="00C91CB7" w:rsidP="001642D0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pacing w:val="-4"/>
          <w:sz w:val="14"/>
          <w:szCs w:val="14"/>
          <w:lang w:val="en-US" w:bidi="th-TH"/>
        </w:rPr>
      </w:pPr>
    </w:p>
    <w:p w14:paraId="464535F4" w14:textId="0F7F869B" w:rsidR="00B46382" w:rsidRPr="00A45783" w:rsidRDefault="00747261" w:rsidP="001642D0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/>
          <w:spacing w:val="-4"/>
          <w:sz w:val="30"/>
          <w:szCs w:val="30"/>
          <w:lang w:val="en-US" w:bidi="th-TH"/>
        </w:rPr>
      </w:pPr>
      <w:r w:rsidRPr="00A45783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เมื่อวันที่ </w:t>
      </w:r>
      <w:r w:rsidR="00C15A07" w:rsidRPr="00A45783">
        <w:rPr>
          <w:rFonts w:asciiTheme="majorBidi" w:hAnsiTheme="majorBidi"/>
          <w:spacing w:val="-4"/>
          <w:sz w:val="30"/>
          <w:szCs w:val="30"/>
          <w:lang w:val="en-US" w:bidi="th-TH"/>
        </w:rPr>
        <w:t>24</w:t>
      </w:r>
      <w:r w:rsidRPr="00A45783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มิถุนายน </w:t>
      </w:r>
      <w:r w:rsidR="00224791" w:rsidRPr="00A45783">
        <w:rPr>
          <w:rFonts w:asciiTheme="majorBidi" w:hAnsiTheme="majorBidi"/>
          <w:spacing w:val="-4"/>
          <w:sz w:val="30"/>
          <w:szCs w:val="30"/>
          <w:lang w:val="en-US" w:bidi="th-TH"/>
        </w:rPr>
        <w:t>2568</w:t>
      </w:r>
      <w:r w:rsidRPr="00A45783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บริษัท อาร์เอช อินเตอร์เนชั่นแนล (สิงคโปร์) คอร์ปอเรชั่น จำกัด (“</w:t>
      </w:r>
      <w:r w:rsidRPr="00A4578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RHIS”) </w:t>
      </w:r>
      <w:r w:rsidRPr="00A45783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ซึ่งเป็นบริษัทย่อยทางอ้อมของบริษัท ได้ดำเนินการใช้สิทธิตามสัญญา </w:t>
      </w:r>
      <w:r w:rsidRPr="00A4578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Call Option </w:t>
      </w:r>
      <w:r w:rsidRPr="00A45783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และรับโอนหุ้นส่วนที่เหลือทั้งหมดในบริษัท </w:t>
      </w:r>
      <w:r w:rsidRPr="00A4578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RATCH &amp; AIDC Wind Energy Pte. Ltd. (“RATCH &amp; AIDC”) </w:t>
      </w:r>
      <w:r w:rsidRPr="00A45783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ส่งผลให้ </w:t>
      </w:r>
      <w:r w:rsidRPr="00A4578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RHIS </w:t>
      </w:r>
      <w:r w:rsidRPr="00A45783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มีส่วนได้เสียใน </w:t>
      </w:r>
      <w:r w:rsidRPr="00A4578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RATCH &amp; AIDC </w:t>
      </w:r>
      <w:r w:rsidRPr="00A45783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เพิ่มขึ้นเป็นร้อยละ </w:t>
      </w:r>
      <w:r w:rsidR="00C15A07" w:rsidRPr="00A45783">
        <w:rPr>
          <w:rFonts w:asciiTheme="majorBidi" w:hAnsiTheme="majorBidi"/>
          <w:spacing w:val="-4"/>
          <w:sz w:val="30"/>
          <w:szCs w:val="30"/>
          <w:lang w:val="en-US" w:bidi="th-TH"/>
        </w:rPr>
        <w:t>100</w:t>
      </w:r>
      <w:r w:rsidRPr="00A45783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ดังนั้น </w:t>
      </w:r>
      <w:r w:rsidRPr="00A4578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RATCH &amp; AIDC </w:t>
      </w:r>
      <w:r w:rsidRPr="00A45783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>จึงเปลี่ยนสถานะจากการร่วมค้าทางอ้อม เป็นบริษัทย่อยทางอ้อมของกลุ่มบริษัท</w:t>
      </w:r>
    </w:p>
    <w:p w14:paraId="633D62F0" w14:textId="77777777" w:rsidR="00747261" w:rsidRPr="0042396E" w:rsidRDefault="00747261" w:rsidP="001642D0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pacing w:val="-4"/>
          <w:sz w:val="14"/>
          <w:szCs w:val="14"/>
          <w:highlight w:val="yellow"/>
          <w:lang w:val="en-US" w:bidi="th-TH"/>
        </w:rPr>
      </w:pPr>
    </w:p>
    <w:p w14:paraId="1FF32E9E" w14:textId="1CC573FB" w:rsidR="00B46382" w:rsidRDefault="00C15A07" w:rsidP="001642D0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  <w:r w:rsidRPr="00D949CE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ณ วันที่ </w:t>
      </w:r>
      <w:r w:rsidRPr="00D949CE">
        <w:rPr>
          <w:rFonts w:asciiTheme="majorBidi" w:hAnsiTheme="majorBidi"/>
          <w:spacing w:val="-4"/>
          <w:sz w:val="30"/>
          <w:szCs w:val="30"/>
          <w:lang w:val="en-US" w:bidi="th-TH"/>
        </w:rPr>
        <w:t>30</w:t>
      </w:r>
      <w:r w:rsidRPr="00D949CE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</w:t>
      </w:r>
      <w:r w:rsidR="00A45783" w:rsidRPr="00D949CE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>กันย</w:t>
      </w:r>
      <w:r w:rsidRPr="00D949CE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ายน </w:t>
      </w:r>
      <w:r w:rsidRPr="00D949CE">
        <w:rPr>
          <w:rFonts w:asciiTheme="majorBidi" w:hAnsiTheme="majorBidi"/>
          <w:spacing w:val="-4"/>
          <w:sz w:val="30"/>
          <w:szCs w:val="30"/>
          <w:lang w:val="en-US" w:bidi="th-TH"/>
        </w:rPr>
        <w:t>2568</w:t>
      </w:r>
      <w:r w:rsidRPr="00D949CE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กลุ่มบริษัทอยู่ระหว่างการประเมินมูลค่ายุติธรรมของธุรกิจ มูลค่ายุติธรรมของสินทรัพย์และหนี้สินที่รับมาเป็นมูลค่าประมาณการ </w:t>
      </w:r>
      <w:r w:rsidR="009B02C5" w:rsidRPr="00D949CE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ทั้งนี้ หากผลการประเมินมูลค่ายุติธรรมเสร็จสมบูรณ์แล้ว อาจมีการปรับปรุงมูลค่ายุติธรรมที่ได้มาต่อไป</w:t>
      </w:r>
    </w:p>
    <w:bookmarkEnd w:id="2"/>
    <w:p w14:paraId="7A1304AF" w14:textId="5E4808E2" w:rsidR="00440B0B" w:rsidRPr="0042396E" w:rsidRDefault="00440B0B" w:rsidP="00423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58A97DC3" w14:textId="1EF00C42" w:rsidR="00297D76" w:rsidRPr="0050233B" w:rsidRDefault="00297D76" w:rsidP="00C3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502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ความคืบหน้ากรณีเขื่อนดินย่อยกั้นช่องเขาส่วน D เกิดการทรุดตัว</w:t>
      </w:r>
    </w:p>
    <w:p w14:paraId="794A8C16" w14:textId="77777777" w:rsidR="00297D76" w:rsidRPr="00F6376C" w:rsidRDefault="00297D76" w:rsidP="00297D76">
      <w:pPr>
        <w:ind w:left="540" w:right="-27"/>
        <w:jc w:val="thaiDistribute"/>
        <w:rPr>
          <w:rFonts w:asciiTheme="majorBidi" w:hAnsiTheme="majorBidi" w:cstheme="majorBidi"/>
          <w:spacing w:val="2"/>
          <w:sz w:val="14"/>
          <w:szCs w:val="14"/>
          <w:lang w:val="th-TH"/>
        </w:rPr>
      </w:pPr>
    </w:p>
    <w:p w14:paraId="3BED1790" w14:textId="77777777" w:rsidR="00297D76" w:rsidRDefault="00297D76" w:rsidP="00297D76">
      <w:pPr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เมื่อวันที่ </w:t>
      </w:r>
      <w:r w:rsidRPr="00812A17">
        <w:rPr>
          <w:rFonts w:asciiTheme="majorBidi" w:hAnsiTheme="majorBidi" w:cstheme="majorBidi"/>
          <w:spacing w:val="-4"/>
          <w:sz w:val="30"/>
          <w:szCs w:val="30"/>
        </w:rPr>
        <w:t>23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กรกฎาคม </w:t>
      </w:r>
      <w:r w:rsidRPr="00812A17">
        <w:rPr>
          <w:rFonts w:asciiTheme="majorBidi" w:hAnsiTheme="majorBidi" w:cstheme="majorBidi"/>
          <w:spacing w:val="-4"/>
          <w:sz w:val="30"/>
          <w:szCs w:val="30"/>
        </w:rPr>
        <w:t>2561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เขื่อนดินย่อยกั้นช่องเขาส่วน 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D 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ของโครงการโรงไฟฟ้าพลังน้ำเซเปียน-เซน้ำน้อย ตั้งอยู่ที่ สปป.ลาว ของบริษัท ไฟฟ้า เซเปียน-เซน้ำน้อย จำกัด ซึ่งเป็นการร่วมค้าทางตรง เกิดการทรุดตัว ส่งผลให้เขื่อนดินย่อยดังกล่าวเกิดรอยร้าวและทำให้น้ำไหลออกสู่พื้นที่ท้ายน้ำ การร่วมค้าดังกล่าวได้ดำเนินการอพยพประชาชนที่อาศัยอยู่ในบริเวณดังกล่าวเพื่อความปลอดภัย โดยทางโครงการได้ทำประกันตามเงื่อนไขของสัญญาเงินกู้ ซึ่งรวมถึงประกันภัยการก่อสร้างโครงการ ประกันภัยความรับผิดชอบต่อบุคคลที่สาม และประกันภัยกรณีการพัฒนาโครงการมีความล่าช้ากว่ากำหนด นอกจากนี้ ค่าใช้จ่ายที่เกิดขึ้นจากกรณีเขื่อนทรุดตัวดังกล่าว ทางบริษัทผู้รับเหมาก่อสร้างโครงการ </w:t>
      </w:r>
      <w:r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br/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(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EPC Contractor) 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จะเป็นผู้รับผิดชอบในเบื้องต้น จากเหตุการณ์ดังกล่าวรัฐบาล สปป. ลาว ได้แต่งตั้งคณะกรรมการ 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>National Investigation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Committee 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เพื่อตรวจสอบหาสาเหตุของเหตุการณ์ข้างต้น เมื่อปี </w:t>
      </w:r>
      <w:r w:rsidRPr="00812A17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คณะกรรมการ 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>National Investigation Committee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ได้แถลงผลการสอบสวนสาเหตุของเหตุการณ์ดังกล่าว โดยระบุว่าไม่ได้เป็นเหตุสุดวิสัย (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Force Majeure) 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ตามที่กำหนดไว้ในสัญญาสัมปทาน ในปี </w:t>
      </w:r>
      <w:r w:rsidRPr="00812A17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การร่วมค้าดังกล่าวได้รับเอกสารเรียกร้องค่าชดเชยจากรัฐบาล สปป. ลาว ซึ่งปัจจุบันได้มีการทยอยชำระค่าชดเชยบางส่วน ขณะนี้การร่วมค้าดังกล่าวอยู่ระหว่างดำเนินการเรียกร้องค่าชดเชย และค่าเสียหายที่เกี่ยวข้องจากบริษัทผู้รับเหมาก่อสร้างโครงการ (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EPC Contractor) 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ทั้งนี้ โครงการดังกล่าวได้เดินเครื่องเชิงพาณิชย์แล้ว เมื่อวันที่ </w:t>
      </w:r>
      <w:r w:rsidRPr="00812A17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ธันวาคม </w:t>
      </w:r>
      <w:r w:rsidRPr="00812A17">
        <w:rPr>
          <w:rFonts w:asciiTheme="majorBidi" w:hAnsiTheme="majorBidi" w:cstheme="majorBidi"/>
          <w:spacing w:val="-4"/>
          <w:sz w:val="30"/>
          <w:szCs w:val="30"/>
        </w:rPr>
        <w:t>2562</w:t>
      </w:r>
    </w:p>
    <w:p w14:paraId="7D2C705A" w14:textId="77777777" w:rsidR="00297D76" w:rsidRPr="009C3412" w:rsidRDefault="00297D76" w:rsidP="00297D7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C3412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2CDF221C" w14:textId="77777777" w:rsidR="00297D76" w:rsidRPr="00F6376C" w:rsidRDefault="00297D76" w:rsidP="0029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4B35EB13" w14:textId="548250BC" w:rsidR="00297D76" w:rsidRPr="00BD28C5" w:rsidRDefault="00297D76" w:rsidP="00BD2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1504">
        <w:rPr>
          <w:rFonts w:ascii="Angsana New" w:hAnsi="Angsana New" w:hint="cs"/>
          <w:sz w:val="30"/>
          <w:szCs w:val="30"/>
          <w:cs/>
        </w:rPr>
        <w:t>การซื้อ จำหน่ายและโอนที่ดิน อาคารและอุปกรณ์ระหว่างงวด</w:t>
      </w:r>
      <w:r w:rsidR="00DB4924" w:rsidRPr="00E61504">
        <w:rPr>
          <w:rFonts w:ascii="Angsana New" w:hAnsi="Angsana New" w:hint="cs"/>
          <w:sz w:val="30"/>
          <w:szCs w:val="30"/>
          <w:cs/>
        </w:rPr>
        <w:t>เก้า</w:t>
      </w:r>
      <w:r w:rsidR="00321057" w:rsidRPr="00E6150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B4924" w:rsidRPr="00E61504">
        <w:rPr>
          <w:rFonts w:ascii="Angsana New" w:hAnsi="Angsana New"/>
          <w:sz w:val="30"/>
          <w:szCs w:val="30"/>
        </w:rPr>
        <w:t>30</w:t>
      </w:r>
      <w:r w:rsidR="00DB4924" w:rsidRPr="00E61504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="00DB4924" w:rsidRPr="00E61504">
        <w:rPr>
          <w:rFonts w:ascii="Angsana New" w:hAnsi="Angsana New" w:hint="cs"/>
          <w:sz w:val="30"/>
          <w:szCs w:val="30"/>
        </w:rPr>
        <w:t xml:space="preserve"> </w:t>
      </w:r>
      <w:r w:rsidR="00715395" w:rsidRPr="00E61504">
        <w:rPr>
          <w:rFonts w:ascii="Angsana New" w:hAnsi="Angsana New"/>
          <w:sz w:val="30"/>
          <w:szCs w:val="30"/>
        </w:rPr>
        <w:t>2568</w:t>
      </w:r>
      <w:r w:rsidRPr="00E61504">
        <w:rPr>
          <w:rFonts w:ascii="Angsana New" w:hAnsi="Angsana New"/>
          <w:sz w:val="30"/>
          <w:szCs w:val="30"/>
        </w:rPr>
        <w:t xml:space="preserve"> </w:t>
      </w:r>
      <w:r w:rsidRPr="00E61504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BF07DE0" w14:textId="37EFA09F" w:rsidR="005248A7" w:rsidRDefault="00524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800"/>
        <w:gridCol w:w="270"/>
        <w:gridCol w:w="1710"/>
      </w:tblGrid>
      <w:tr w:rsidR="000D6393" w:rsidRPr="00B126E2" w14:paraId="512D05A9" w14:textId="77777777" w:rsidTr="000D6393">
        <w:trPr>
          <w:cantSplit/>
          <w:tblHeader/>
        </w:trPr>
        <w:tc>
          <w:tcPr>
            <w:tcW w:w="5760" w:type="dxa"/>
            <w:vAlign w:val="bottom"/>
          </w:tcPr>
          <w:p w14:paraId="2CFA7504" w14:textId="1BAC01DB" w:rsidR="000D6393" w:rsidRPr="000D6393" w:rsidRDefault="000D6393" w:rsidP="00B3422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D63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3803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0D63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0D63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0D63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0D63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0" w:type="dxa"/>
            <w:vAlign w:val="bottom"/>
          </w:tcPr>
          <w:p w14:paraId="6F845067" w14:textId="4F0AF90F" w:rsidR="000D6393" w:rsidRPr="000D6393" w:rsidRDefault="000D6393" w:rsidP="00B3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63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D63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420D6BB1" w14:textId="77777777" w:rsidR="000D6393" w:rsidRPr="000D6393" w:rsidRDefault="000D6393" w:rsidP="00B34229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7E92AE9" w14:textId="77777777" w:rsidR="000D6393" w:rsidRPr="000D6393" w:rsidRDefault="000D6393" w:rsidP="00B3422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D639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671FFCAA" w14:textId="7B3F9F2D" w:rsidR="000D6393" w:rsidRPr="000D6393" w:rsidRDefault="000D6393" w:rsidP="00B34229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0D639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D6393" w:rsidRPr="00121F9D" w14:paraId="32B8C90F" w14:textId="77777777" w:rsidTr="000D6393">
        <w:trPr>
          <w:cantSplit/>
        </w:trPr>
        <w:tc>
          <w:tcPr>
            <w:tcW w:w="5760" w:type="dxa"/>
          </w:tcPr>
          <w:p w14:paraId="473F008E" w14:textId="77777777" w:rsidR="000D6393" w:rsidRPr="000D6393" w:rsidRDefault="000D6393" w:rsidP="00B34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7D474897" w14:textId="0AA14BA7" w:rsidR="000D6393" w:rsidRPr="000D6393" w:rsidRDefault="000D6393" w:rsidP="00B342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D639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D639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D6393" w14:paraId="7B04BE18" w14:textId="77777777" w:rsidTr="000D6393">
        <w:trPr>
          <w:cantSplit/>
        </w:trPr>
        <w:tc>
          <w:tcPr>
            <w:tcW w:w="5760" w:type="dxa"/>
          </w:tcPr>
          <w:p w14:paraId="76061631" w14:textId="5389E12E" w:rsidR="000D6393" w:rsidRPr="000D6393" w:rsidRDefault="000D6393" w:rsidP="00B34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393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และโอนเข้า</w:t>
            </w:r>
            <w:r w:rsidRPr="000D639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ราคาทุน</w:t>
            </w:r>
          </w:p>
        </w:tc>
        <w:tc>
          <w:tcPr>
            <w:tcW w:w="1800" w:type="dxa"/>
          </w:tcPr>
          <w:p w14:paraId="0A804AF0" w14:textId="6584B562" w:rsidR="000D6393" w:rsidRPr="00A4571C" w:rsidRDefault="008546C8" w:rsidP="00DE5A6F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2,737,270</w:t>
            </w:r>
          </w:p>
        </w:tc>
        <w:tc>
          <w:tcPr>
            <w:tcW w:w="270" w:type="dxa"/>
          </w:tcPr>
          <w:p w14:paraId="76C78CE3" w14:textId="77777777" w:rsidR="000D6393" w:rsidRPr="000D6393" w:rsidRDefault="000D6393" w:rsidP="00B342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074C70A" w14:textId="6EAE98E2" w:rsidR="000D6393" w:rsidRPr="000D6393" w:rsidRDefault="008546C8" w:rsidP="00DE5A6F">
            <w:pPr>
              <w:pStyle w:val="acctfourfigures"/>
              <w:tabs>
                <w:tab w:val="clear" w:pos="765"/>
                <w:tab w:val="decimal" w:pos="126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13,745</w:t>
            </w:r>
          </w:p>
        </w:tc>
      </w:tr>
      <w:tr w:rsidR="000D6393" w14:paraId="1CD605F8" w14:textId="77777777" w:rsidTr="000D6393">
        <w:trPr>
          <w:cantSplit/>
        </w:trPr>
        <w:tc>
          <w:tcPr>
            <w:tcW w:w="5760" w:type="dxa"/>
          </w:tcPr>
          <w:p w14:paraId="4CE2695B" w14:textId="2F2F4F89" w:rsidR="000D6393" w:rsidRPr="000D6393" w:rsidRDefault="000D6393" w:rsidP="00B34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39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800" w:type="dxa"/>
          </w:tcPr>
          <w:p w14:paraId="3FE9F5EF" w14:textId="62921937" w:rsidR="000D6393" w:rsidRPr="000D6393" w:rsidRDefault="00A4571C" w:rsidP="009E5BA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546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455,802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8C96B0" w14:textId="77777777" w:rsidR="000D6393" w:rsidRPr="000D6393" w:rsidRDefault="000D6393" w:rsidP="00B342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57D8EA4" w14:textId="248620D7" w:rsidR="000D6393" w:rsidRPr="00A4571C" w:rsidRDefault="008546C8" w:rsidP="008546C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D6393" w14:paraId="2DFCFB6D" w14:textId="77777777" w:rsidTr="000D6393">
        <w:trPr>
          <w:cantSplit/>
        </w:trPr>
        <w:tc>
          <w:tcPr>
            <w:tcW w:w="5760" w:type="dxa"/>
          </w:tcPr>
          <w:p w14:paraId="13217192" w14:textId="622EFA38" w:rsidR="000D6393" w:rsidRPr="000D6393" w:rsidRDefault="000D6393" w:rsidP="00B34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0D639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800" w:type="dxa"/>
          </w:tcPr>
          <w:p w14:paraId="20AFB017" w14:textId="19B7BA7B" w:rsidR="000D6393" w:rsidRPr="000D6393" w:rsidRDefault="009E5BAD" w:rsidP="009E5BA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427,500</w:t>
            </w:r>
          </w:p>
        </w:tc>
        <w:tc>
          <w:tcPr>
            <w:tcW w:w="270" w:type="dxa"/>
          </w:tcPr>
          <w:p w14:paraId="0F0314EF" w14:textId="77777777" w:rsidR="000D6393" w:rsidRPr="000D6393" w:rsidRDefault="000D6393" w:rsidP="00B342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446DF9B" w14:textId="10EBB896" w:rsidR="000D6393" w:rsidRPr="000D6393" w:rsidRDefault="00A4571C" w:rsidP="00DE5A6F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6393" w14:paraId="13A645BE" w14:textId="77777777" w:rsidTr="000D6393">
        <w:trPr>
          <w:cantSplit/>
        </w:trPr>
        <w:tc>
          <w:tcPr>
            <w:tcW w:w="5760" w:type="dxa"/>
          </w:tcPr>
          <w:p w14:paraId="5D464E53" w14:textId="3F10CE2D" w:rsidR="000D6393" w:rsidRPr="000D6393" w:rsidRDefault="000D6393" w:rsidP="00B34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1800" w:type="dxa"/>
          </w:tcPr>
          <w:p w14:paraId="0E3A7452" w14:textId="770A31ED" w:rsidR="000D6393" w:rsidRPr="000D6393" w:rsidRDefault="009E5BAD" w:rsidP="009E5BA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105,592</w:t>
            </w:r>
          </w:p>
        </w:tc>
        <w:tc>
          <w:tcPr>
            <w:tcW w:w="270" w:type="dxa"/>
          </w:tcPr>
          <w:p w14:paraId="738D3857" w14:textId="77777777" w:rsidR="000D6393" w:rsidRPr="000D6393" w:rsidRDefault="000D6393" w:rsidP="00B342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BB7578C" w14:textId="512B6535" w:rsidR="000D6393" w:rsidRPr="000D6393" w:rsidRDefault="00A4571C" w:rsidP="00DE5A6F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19072060" w14:textId="77777777" w:rsidR="00131CF8" w:rsidRDefault="00131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8F07EEF" w14:textId="47470DFD" w:rsidR="00965541" w:rsidRPr="00627208" w:rsidRDefault="00965541" w:rsidP="009C34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25B78E37" w14:textId="77777777" w:rsidR="003343BC" w:rsidRPr="00ED615B" w:rsidRDefault="003343BC" w:rsidP="00386E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3187623" w14:textId="1B933C2D" w:rsidR="00386E94" w:rsidRPr="00627208" w:rsidRDefault="00386E94" w:rsidP="00386E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>รายละเอียด</w:t>
      </w:r>
      <w:r w:rsidR="00CC2F4A" w:rsidRPr="00627208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Pr="00627208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หนี้สินที่มีภาระดอกเบี้ยสุทธิค่าธรรมเนียมในการจัดหาเงินกู้ยืมรอตัดบัญชี</w:t>
      </w:r>
      <w:r w:rsidR="00CC2F4A" w:rsidRPr="00627208">
        <w:rPr>
          <w:rFonts w:asciiTheme="majorBidi" w:hAnsiTheme="majorBidi" w:cstheme="majorBidi"/>
          <w:sz w:val="30"/>
          <w:szCs w:val="30"/>
          <w:cs/>
        </w:rPr>
        <w:t xml:space="preserve"> ซึ่งไม่รวมหนี้สินตามสัญญาเช่า ณ วันที่ </w:t>
      </w:r>
      <w:r w:rsidR="00DB4924" w:rsidRPr="00627208">
        <w:rPr>
          <w:rFonts w:asciiTheme="majorBidi" w:hAnsiTheme="majorBidi" w:cstheme="majorBidi"/>
          <w:sz w:val="30"/>
          <w:szCs w:val="30"/>
        </w:rPr>
        <w:t xml:space="preserve">30 </w:t>
      </w:r>
      <w:r w:rsidR="00DB4924" w:rsidRPr="00627208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715395">
        <w:rPr>
          <w:rFonts w:asciiTheme="majorBidi" w:hAnsiTheme="majorBidi" w:cstheme="majorBidi"/>
          <w:sz w:val="30"/>
          <w:szCs w:val="30"/>
        </w:rPr>
        <w:t>2568</w:t>
      </w:r>
      <w:r w:rsidR="00CC2F4A"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="00CC2F4A" w:rsidRPr="0062720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84F2DF6" w14:textId="77777777" w:rsidR="00CD4408" w:rsidRPr="00ED615B" w:rsidRDefault="00CD4408" w:rsidP="00386E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990"/>
        <w:gridCol w:w="1535"/>
        <w:gridCol w:w="2425"/>
      </w:tblGrid>
      <w:tr w:rsidR="00ED615B" w:rsidRPr="00DB4924" w14:paraId="5C6FC070" w14:textId="77777777" w:rsidTr="00C1115B">
        <w:trPr>
          <w:tblHeader/>
        </w:trPr>
        <w:tc>
          <w:tcPr>
            <w:tcW w:w="3150" w:type="dxa"/>
          </w:tcPr>
          <w:p w14:paraId="261F3B70" w14:textId="77777777" w:rsidR="00ED615B" w:rsidRPr="0017795C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_Hlk198107295"/>
          </w:p>
        </w:tc>
        <w:tc>
          <w:tcPr>
            <w:tcW w:w="6300" w:type="dxa"/>
            <w:gridSpan w:val="4"/>
            <w:hideMark/>
          </w:tcPr>
          <w:p w14:paraId="17380DA2" w14:textId="77777777" w:rsidR="00ED615B" w:rsidRPr="00877383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73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D615B" w:rsidRPr="00DB4924" w14:paraId="3243267B" w14:textId="77777777" w:rsidTr="00C1115B">
        <w:trPr>
          <w:tblHeader/>
        </w:trPr>
        <w:tc>
          <w:tcPr>
            <w:tcW w:w="3150" w:type="dxa"/>
          </w:tcPr>
          <w:p w14:paraId="4636788E" w14:textId="77777777" w:rsidR="00ED615B" w:rsidRPr="00DB4924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hideMark/>
          </w:tcPr>
          <w:p w14:paraId="32BBC0B2" w14:textId="77777777" w:rsidR="00ED615B" w:rsidRPr="00877383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  <w:hideMark/>
          </w:tcPr>
          <w:p w14:paraId="67DC2FB9" w14:textId="77777777" w:rsidR="00ED615B" w:rsidRPr="00877383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  <w:hideMark/>
          </w:tcPr>
          <w:p w14:paraId="051FBBDB" w14:textId="77777777" w:rsidR="00ED615B" w:rsidRPr="00877383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5" w:type="dxa"/>
            <w:hideMark/>
          </w:tcPr>
          <w:p w14:paraId="2D766666" w14:textId="77777777" w:rsidR="00ED615B" w:rsidRPr="00877383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ED615B" w:rsidRPr="00DB4924" w14:paraId="2917F308" w14:textId="77777777" w:rsidTr="00C1115B">
        <w:trPr>
          <w:tblHeader/>
        </w:trPr>
        <w:tc>
          <w:tcPr>
            <w:tcW w:w="3150" w:type="dxa"/>
          </w:tcPr>
          <w:p w14:paraId="552804D7" w14:textId="77777777" w:rsidR="00ED615B" w:rsidRPr="00DB4924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7B4E82DE" w14:textId="77777777" w:rsidR="00ED615B" w:rsidRPr="00877383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hideMark/>
          </w:tcPr>
          <w:p w14:paraId="0DFF8BE4" w14:textId="77777777" w:rsidR="00ED615B" w:rsidRPr="00877383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73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73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773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  <w:hideMark/>
          </w:tcPr>
          <w:p w14:paraId="1FA66C71" w14:textId="77777777" w:rsidR="00ED615B" w:rsidRPr="00877383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73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73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8773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25" w:type="dxa"/>
          </w:tcPr>
          <w:p w14:paraId="4E9AF0E2" w14:textId="77777777" w:rsidR="00ED615B" w:rsidRPr="00877383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bookmarkEnd w:id="3"/>
      <w:tr w:rsidR="00ED615B" w:rsidRPr="00DB4924" w14:paraId="4FD095A4" w14:textId="77777777" w:rsidTr="00C1115B">
        <w:tc>
          <w:tcPr>
            <w:tcW w:w="3150" w:type="dxa"/>
            <w:hideMark/>
          </w:tcPr>
          <w:p w14:paraId="16D34716" w14:textId="77777777" w:rsidR="00ED615B" w:rsidRPr="00877383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73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</w:tcPr>
          <w:p w14:paraId="425ACDEA" w14:textId="77777777" w:rsidR="00ED615B" w:rsidRPr="00877383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09A6951" w14:textId="77777777" w:rsidR="00ED615B" w:rsidRPr="00877383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2EC72411" w14:textId="77777777" w:rsidR="00ED615B" w:rsidRPr="00877383" w:rsidRDefault="00ED615B" w:rsidP="00C1115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28BF5946" w14:textId="77777777" w:rsidR="00ED615B" w:rsidRPr="00877383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15B" w:rsidRPr="00DB4924" w14:paraId="4C8A3C56" w14:textId="77777777" w:rsidTr="00C1115B">
        <w:tc>
          <w:tcPr>
            <w:tcW w:w="3150" w:type="dxa"/>
            <w:hideMark/>
          </w:tcPr>
          <w:p w14:paraId="10098BCC" w14:textId="77777777" w:rsidR="00ED615B" w:rsidRPr="00877383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73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5944D511" w14:textId="77777777" w:rsidR="00ED615B" w:rsidRPr="00877383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0AEE3B6" w14:textId="77777777" w:rsidR="00ED615B" w:rsidRPr="00877383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</w:tcPr>
          <w:p w14:paraId="1062A499" w14:textId="77777777" w:rsidR="00ED615B" w:rsidRPr="00877383" w:rsidRDefault="00ED615B" w:rsidP="00C1115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33512F24" w14:textId="77777777" w:rsidR="00ED615B" w:rsidRPr="00877383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15B" w:rsidRPr="00DB4924" w14:paraId="66EF1BE9" w14:textId="77777777" w:rsidTr="00C1115B">
        <w:tc>
          <w:tcPr>
            <w:tcW w:w="3150" w:type="dxa"/>
          </w:tcPr>
          <w:p w14:paraId="6E399B49" w14:textId="77777777" w:rsidR="00ED615B" w:rsidRPr="00877383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7383">
              <w:rPr>
                <w:rFonts w:asciiTheme="majorBidi" w:hAnsi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</w:tcPr>
          <w:p w14:paraId="33073CE0" w14:textId="77777777" w:rsidR="00ED615B" w:rsidRPr="00877383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738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ตามที่ระบุในสัญญา</w:t>
            </w:r>
          </w:p>
        </w:tc>
        <w:tc>
          <w:tcPr>
            <w:tcW w:w="990" w:type="dxa"/>
          </w:tcPr>
          <w:p w14:paraId="37B732DE" w14:textId="6098717C" w:rsidR="00ED615B" w:rsidRPr="00877383" w:rsidRDefault="00F141CE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93613" w:rsidRPr="00D93613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0</w:t>
            </w:r>
            <w:r w:rsidRPr="008773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93613" w:rsidRPr="00D93613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20</w:t>
            </w:r>
            <w:r w:rsidRPr="0087738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35" w:type="dxa"/>
          </w:tcPr>
          <w:p w14:paraId="0A275228" w14:textId="77777777" w:rsidR="00ED615B" w:rsidRPr="00877383" w:rsidRDefault="00ED615B" w:rsidP="00C1115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21878467" w14:textId="5D2422C0" w:rsidR="00ED615B" w:rsidRPr="00877383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877383">
              <w:rPr>
                <w:rFonts w:asciiTheme="majorBidi" w:hAnsiTheme="majorBidi"/>
                <w:sz w:val="30"/>
                <w:szCs w:val="30"/>
                <w:cs/>
              </w:rPr>
              <w:t>ภายในเดือน</w:t>
            </w:r>
            <w:r w:rsidR="00877383" w:rsidRPr="00877383">
              <w:rPr>
                <w:rFonts w:asciiTheme="majorBidi" w:hAnsiTheme="majorBidi" w:hint="cs"/>
                <w:sz w:val="30"/>
                <w:szCs w:val="30"/>
                <w:cs/>
              </w:rPr>
              <w:t>มีนา</w:t>
            </w:r>
            <w:r w:rsidR="00F141CE" w:rsidRPr="00877383">
              <w:rPr>
                <w:rFonts w:asciiTheme="majorBidi" w:hAnsiTheme="majorBidi" w:hint="cs"/>
                <w:sz w:val="30"/>
                <w:szCs w:val="30"/>
                <w:cs/>
              </w:rPr>
              <w:t xml:space="preserve">คม </w:t>
            </w:r>
            <w:r w:rsidRPr="00877383">
              <w:rPr>
                <w:rFonts w:asciiTheme="majorBidi" w:hAnsiTheme="majorBidi"/>
                <w:sz w:val="30"/>
                <w:szCs w:val="30"/>
              </w:rPr>
              <w:t>256</w:t>
            </w:r>
            <w:r w:rsidR="00C91816" w:rsidRPr="00877383">
              <w:rPr>
                <w:rFonts w:asciiTheme="majorBidi" w:hAnsiTheme="majorBidi" w:hint="cs"/>
                <w:sz w:val="30"/>
                <w:szCs w:val="30"/>
              </w:rPr>
              <w:t>9</w:t>
            </w:r>
          </w:p>
        </w:tc>
      </w:tr>
      <w:tr w:rsidR="00ED615B" w:rsidRPr="00DB4924" w14:paraId="76A686E5" w14:textId="77777777" w:rsidTr="00C1115B">
        <w:tc>
          <w:tcPr>
            <w:tcW w:w="3150" w:type="dxa"/>
          </w:tcPr>
          <w:p w14:paraId="7E0EB832" w14:textId="77777777" w:rsidR="00ED615B" w:rsidRPr="00877383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87738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ราชพัฒนา เอ็นเนอร์ยี จำกัด</w:t>
            </w: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1A7393A9" w14:textId="0F726984" w:rsidR="00ED615B" w:rsidRPr="00877383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  <w:r w:rsidRPr="008773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5EF48060" w14:textId="77777777" w:rsidR="00ED615B" w:rsidRPr="00877383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00877383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  <w:r w:rsidRPr="0087738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64EDD5BD" w14:textId="6DA4928A" w:rsidR="00ED615B" w:rsidRPr="00877383" w:rsidRDefault="00877383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</w:rPr>
              <w:t>1,354</w:t>
            </w:r>
          </w:p>
        </w:tc>
        <w:tc>
          <w:tcPr>
            <w:tcW w:w="1535" w:type="dxa"/>
          </w:tcPr>
          <w:p w14:paraId="132D9EF6" w14:textId="77777777" w:rsidR="00ED615B" w:rsidRPr="00877383" w:rsidRDefault="00ED615B" w:rsidP="00C1115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5837FB0A" w14:textId="77777777" w:rsidR="00ED615B" w:rsidRPr="00877383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ED615B" w:rsidRPr="00DB4924" w14:paraId="13D10EB2" w14:textId="77777777" w:rsidTr="00C1115B">
        <w:tc>
          <w:tcPr>
            <w:tcW w:w="3150" w:type="dxa"/>
          </w:tcPr>
          <w:p w14:paraId="3DF4A15F" w14:textId="77777777" w:rsidR="00ED615B" w:rsidRPr="00877383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350" w:type="dxa"/>
          </w:tcPr>
          <w:p w14:paraId="6CDF9991" w14:textId="77777777" w:rsidR="00ED615B" w:rsidRPr="00877383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7383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87738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7738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59134AA2" w14:textId="258C7D09" w:rsidR="00ED615B" w:rsidRPr="00877383" w:rsidRDefault="00877383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535" w:type="dxa"/>
          </w:tcPr>
          <w:p w14:paraId="54230589" w14:textId="77777777" w:rsidR="00ED615B" w:rsidRPr="00877383" w:rsidRDefault="00ED615B" w:rsidP="00C1115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5E984D0F" w14:textId="77777777" w:rsidR="00ED615B" w:rsidRPr="00877383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ED615B" w:rsidRPr="00DB4924" w14:paraId="6C2E6FC6" w14:textId="77777777" w:rsidTr="00C1115B">
        <w:tc>
          <w:tcPr>
            <w:tcW w:w="3150" w:type="dxa"/>
          </w:tcPr>
          <w:p w14:paraId="0F90EEE0" w14:textId="77777777" w:rsidR="00ED615B" w:rsidRPr="00877383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73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center"/>
          </w:tcPr>
          <w:p w14:paraId="4628B35C" w14:textId="77777777" w:rsidR="00ED615B" w:rsidRPr="00877383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759BCD" w14:textId="39DC1B64" w:rsidR="00ED615B" w:rsidRPr="00877383" w:rsidRDefault="00C91816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738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877383" w:rsidRPr="008773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141CE" w:rsidRPr="008773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77383" w:rsidRPr="008773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1535" w:type="dxa"/>
            <w:vAlign w:val="center"/>
          </w:tcPr>
          <w:p w14:paraId="14E6D6F9" w14:textId="77777777" w:rsidR="00ED615B" w:rsidRPr="00877383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  <w:vAlign w:val="center"/>
          </w:tcPr>
          <w:p w14:paraId="76D1DD94" w14:textId="77777777" w:rsidR="00ED615B" w:rsidRPr="00877383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6376C" w:rsidRPr="00DB4924" w14:paraId="4FD15101" w14:textId="77777777" w:rsidTr="00F6376C">
        <w:tc>
          <w:tcPr>
            <w:tcW w:w="3150" w:type="dxa"/>
          </w:tcPr>
          <w:p w14:paraId="30BB0FB0" w14:textId="77777777" w:rsidR="00F6376C" w:rsidRPr="00DB4924" w:rsidRDefault="00F6376C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vAlign w:val="center"/>
          </w:tcPr>
          <w:p w14:paraId="13559F25" w14:textId="77777777" w:rsidR="00F6376C" w:rsidRPr="00DB4924" w:rsidRDefault="00F6376C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vAlign w:val="center"/>
          </w:tcPr>
          <w:p w14:paraId="56C6F780" w14:textId="77777777" w:rsidR="00F6376C" w:rsidRPr="00DB4924" w:rsidRDefault="00F6376C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5" w:type="dxa"/>
            <w:vAlign w:val="center"/>
          </w:tcPr>
          <w:p w14:paraId="2A11D805" w14:textId="77777777" w:rsidR="00F6376C" w:rsidRPr="00DB4924" w:rsidRDefault="00F6376C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  <w:vAlign w:val="center"/>
          </w:tcPr>
          <w:p w14:paraId="09990E96" w14:textId="77777777" w:rsidR="00F6376C" w:rsidRPr="00DB4924" w:rsidRDefault="00F6376C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131CF8" w:rsidRPr="00DB4924" w14:paraId="79F82B9E" w14:textId="77777777" w:rsidTr="00F6376C">
        <w:tc>
          <w:tcPr>
            <w:tcW w:w="3150" w:type="dxa"/>
          </w:tcPr>
          <w:p w14:paraId="4A37F51C" w14:textId="77777777" w:rsidR="00131CF8" w:rsidRPr="00DB4924" w:rsidRDefault="00131CF8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vAlign w:val="center"/>
          </w:tcPr>
          <w:p w14:paraId="5FC3139A" w14:textId="77777777" w:rsidR="00131CF8" w:rsidRPr="00DB4924" w:rsidRDefault="00131CF8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vAlign w:val="center"/>
          </w:tcPr>
          <w:p w14:paraId="59D3F261" w14:textId="77777777" w:rsidR="00131CF8" w:rsidRPr="00DB4924" w:rsidRDefault="00131CF8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5" w:type="dxa"/>
            <w:vAlign w:val="center"/>
          </w:tcPr>
          <w:p w14:paraId="3306619C" w14:textId="77777777" w:rsidR="00131CF8" w:rsidRPr="00DB4924" w:rsidRDefault="00131CF8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  <w:vAlign w:val="center"/>
          </w:tcPr>
          <w:p w14:paraId="16DB6681" w14:textId="77777777" w:rsidR="00131CF8" w:rsidRPr="00DB4924" w:rsidRDefault="00131CF8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131CF8" w:rsidRPr="00DB4924" w14:paraId="5A83C216" w14:textId="77777777" w:rsidTr="00F6376C">
        <w:tc>
          <w:tcPr>
            <w:tcW w:w="3150" w:type="dxa"/>
          </w:tcPr>
          <w:p w14:paraId="0BD3F2D7" w14:textId="77777777" w:rsidR="00131CF8" w:rsidRPr="00DB4924" w:rsidRDefault="00131CF8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vAlign w:val="center"/>
          </w:tcPr>
          <w:p w14:paraId="5D17E491" w14:textId="77777777" w:rsidR="00131CF8" w:rsidRPr="00DB4924" w:rsidRDefault="00131CF8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vAlign w:val="center"/>
          </w:tcPr>
          <w:p w14:paraId="78A86CEF" w14:textId="77777777" w:rsidR="00131CF8" w:rsidRPr="00DB4924" w:rsidRDefault="00131CF8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5" w:type="dxa"/>
            <w:vAlign w:val="center"/>
          </w:tcPr>
          <w:p w14:paraId="7067F9FE" w14:textId="77777777" w:rsidR="00131CF8" w:rsidRPr="00DB4924" w:rsidRDefault="00131CF8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  <w:vAlign w:val="center"/>
          </w:tcPr>
          <w:p w14:paraId="5FEE7823" w14:textId="77777777" w:rsidR="00131CF8" w:rsidRPr="00DB4924" w:rsidRDefault="00131CF8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131CF8" w:rsidRPr="00DB4924" w14:paraId="1EBB3BD4" w14:textId="77777777" w:rsidTr="00F6376C">
        <w:tc>
          <w:tcPr>
            <w:tcW w:w="3150" w:type="dxa"/>
          </w:tcPr>
          <w:p w14:paraId="0B3A9521" w14:textId="77777777" w:rsidR="00131CF8" w:rsidRPr="00DB4924" w:rsidRDefault="00131CF8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vAlign w:val="center"/>
          </w:tcPr>
          <w:p w14:paraId="6177D7EC" w14:textId="77777777" w:rsidR="00131CF8" w:rsidRPr="00DB4924" w:rsidRDefault="00131CF8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vAlign w:val="center"/>
          </w:tcPr>
          <w:p w14:paraId="4DA356C5" w14:textId="77777777" w:rsidR="00131CF8" w:rsidRPr="00DB4924" w:rsidRDefault="00131CF8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5" w:type="dxa"/>
            <w:vAlign w:val="center"/>
          </w:tcPr>
          <w:p w14:paraId="0E449BD6" w14:textId="77777777" w:rsidR="00131CF8" w:rsidRPr="00DB4924" w:rsidRDefault="00131CF8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  <w:vAlign w:val="center"/>
          </w:tcPr>
          <w:p w14:paraId="791B132A" w14:textId="77777777" w:rsidR="00131CF8" w:rsidRPr="00DB4924" w:rsidRDefault="00131CF8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ED615B" w:rsidRPr="00DB4924" w14:paraId="40E5FCF0" w14:textId="77777777" w:rsidTr="00C1115B">
        <w:tc>
          <w:tcPr>
            <w:tcW w:w="3150" w:type="dxa"/>
          </w:tcPr>
          <w:p w14:paraId="6210A231" w14:textId="0F3C4C08" w:rsidR="00ED615B" w:rsidRPr="00BB18B2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B18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  <w:vAlign w:val="center"/>
          </w:tcPr>
          <w:p w14:paraId="332B16E1" w14:textId="77777777" w:rsidR="00ED615B" w:rsidRPr="00BB18B2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171990DB" w14:textId="77777777" w:rsidR="00ED615B" w:rsidRPr="00BB18B2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14:paraId="4AD6D03D" w14:textId="77777777" w:rsidR="00ED615B" w:rsidRPr="00BB18B2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  <w:vAlign w:val="center"/>
          </w:tcPr>
          <w:p w14:paraId="2DFF9438" w14:textId="77777777" w:rsidR="00ED615B" w:rsidRPr="00BB18B2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D615B" w:rsidRPr="00DB4924" w14:paraId="2F5AB7CE" w14:textId="77777777" w:rsidTr="00C1115B">
        <w:tc>
          <w:tcPr>
            <w:tcW w:w="3150" w:type="dxa"/>
            <w:hideMark/>
          </w:tcPr>
          <w:p w14:paraId="52255FCC" w14:textId="77777777" w:rsidR="00ED615B" w:rsidRPr="00BB18B2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B18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7ED9026D" w14:textId="77777777" w:rsidR="00ED615B" w:rsidRPr="00BB18B2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63F1053" w14:textId="77777777" w:rsidR="00ED615B" w:rsidRPr="00BB18B2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1C621C64" w14:textId="77777777" w:rsidR="00ED615B" w:rsidRPr="00BB18B2" w:rsidRDefault="00ED615B" w:rsidP="00C1115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7AE7F2CE" w14:textId="77777777" w:rsidR="00ED615B" w:rsidRPr="00BB18B2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15B" w:rsidRPr="00DB4924" w14:paraId="6A6F04EF" w14:textId="77777777" w:rsidTr="00C1115B">
        <w:tc>
          <w:tcPr>
            <w:tcW w:w="3150" w:type="dxa"/>
            <w:hideMark/>
          </w:tcPr>
          <w:p w14:paraId="464A3420" w14:textId="77777777" w:rsidR="00ED615B" w:rsidRPr="00BB18B2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18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</w:tcPr>
          <w:p w14:paraId="27BE84BF" w14:textId="51980001" w:rsidR="00ED615B" w:rsidRPr="00BB18B2" w:rsidRDefault="00ED615B" w:rsidP="007937E7">
            <w:pPr>
              <w:pStyle w:val="BodyText"/>
              <w:tabs>
                <w:tab w:val="clear" w:pos="680"/>
                <w:tab w:val="clear" w:pos="907"/>
                <w:tab w:val="left" w:pos="700"/>
                <w:tab w:val="left" w:pos="974"/>
              </w:tabs>
              <w:spacing w:after="0"/>
              <w:ind w:right="-20" w:hanging="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B18B2" w:rsidRPr="00BB18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B18B2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  <w:p w14:paraId="52F7540D" w14:textId="77777777" w:rsidR="00ED615B" w:rsidRPr="00BB18B2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B2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75604731" w14:textId="242E67B0" w:rsidR="00ED615B" w:rsidRPr="00BB18B2" w:rsidRDefault="00F141CE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B18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B18B2" w:rsidRPr="00BB18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B18B2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535" w:type="dxa"/>
          </w:tcPr>
          <w:p w14:paraId="09982627" w14:textId="77777777" w:rsidR="00ED615B" w:rsidRPr="00BB18B2" w:rsidRDefault="00ED615B" w:rsidP="00C1115B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BB18B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THOR </w:t>
            </w:r>
            <w:r w:rsidRPr="00BB18B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2BC5C00B" w14:textId="77777777" w:rsidR="00ED615B" w:rsidRPr="00BB18B2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18B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BB18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เดือนมีนาคม </w:t>
            </w:r>
            <w:r w:rsidRPr="00BB18B2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  <w:p w14:paraId="2CFC69AE" w14:textId="60A0F690" w:rsidR="00BB18B2" w:rsidRPr="00BB18B2" w:rsidRDefault="00BB18B2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18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และเดือนสิงหาคม </w:t>
            </w:r>
            <w:r w:rsidRPr="00BB18B2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</w:tr>
      <w:tr w:rsidR="00ED615B" w:rsidRPr="00DB4924" w14:paraId="3D496FB2" w14:textId="77777777" w:rsidTr="00C1115B">
        <w:tc>
          <w:tcPr>
            <w:tcW w:w="3150" w:type="dxa"/>
            <w:hideMark/>
          </w:tcPr>
          <w:p w14:paraId="68547DBB" w14:textId="77777777" w:rsidR="00ED615B" w:rsidRPr="00BB18B2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โคเจนเนอเรชั่น จำกัด</w:t>
            </w:r>
          </w:p>
          <w:p w14:paraId="0C684C86" w14:textId="77777777" w:rsidR="00ED615B" w:rsidRPr="00BB18B2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184C5F23" w14:textId="77777777" w:rsidR="00ED615B" w:rsidRPr="00BB18B2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B2">
              <w:rPr>
                <w:rFonts w:asciiTheme="majorBidi" w:hAnsiTheme="majorBidi" w:cstheme="majorBidi"/>
                <w:sz w:val="30"/>
                <w:szCs w:val="30"/>
              </w:rPr>
              <w:t>4,632</w:t>
            </w:r>
            <w:r w:rsidRPr="00BB18B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B18B2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44EA8CDE" w14:textId="77777777" w:rsidR="00ED615B" w:rsidRPr="00BB18B2" w:rsidRDefault="00ED615B" w:rsidP="00C1115B">
            <w:pPr>
              <w:pStyle w:val="BodyText"/>
              <w:tabs>
                <w:tab w:val="clear" w:pos="227"/>
                <w:tab w:val="left" w:pos="160"/>
                <w:tab w:val="left" w:pos="974"/>
              </w:tabs>
              <w:spacing w:after="0"/>
              <w:ind w:left="-20" w:right="-104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2B019A" w14:textId="1B163CAA" w:rsidR="00ED615B" w:rsidRPr="00BB18B2" w:rsidRDefault="00F141CE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B18B2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D93613" w:rsidRPr="00D93613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262</w:t>
            </w:r>
          </w:p>
        </w:tc>
        <w:tc>
          <w:tcPr>
            <w:tcW w:w="1535" w:type="dxa"/>
            <w:hideMark/>
          </w:tcPr>
          <w:p w14:paraId="0DE972CD" w14:textId="44622231" w:rsidR="00ED615B" w:rsidRPr="00BB18B2" w:rsidRDefault="00496031" w:rsidP="00C1115B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BB18B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THOR </w:t>
            </w:r>
            <w:r w:rsidRPr="00BB18B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  <w:hideMark/>
          </w:tcPr>
          <w:p w14:paraId="3E116B2D" w14:textId="2419C17C" w:rsidR="00ED615B" w:rsidRPr="00BB18B2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BB18B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ภายในระยะเวลา </w:t>
            </w:r>
            <w:r w:rsidRPr="00BB18B2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12 </w:t>
            </w:r>
            <w:r w:rsidRPr="00BB18B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ปี ตั้งแต่เดือนพฤศจิกายน </w:t>
            </w:r>
            <w:r w:rsidRPr="00BB18B2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2563 </w:t>
            </w:r>
            <w:r w:rsidRPr="00BB18B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ถึงเดือนพฤศจิกายน </w:t>
            </w:r>
            <w:r w:rsidRPr="00BB18B2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2575</w:t>
            </w:r>
          </w:p>
        </w:tc>
      </w:tr>
      <w:tr w:rsidR="00ED615B" w:rsidRPr="00DB4924" w14:paraId="593F7156" w14:textId="77777777" w:rsidTr="00C1115B">
        <w:tc>
          <w:tcPr>
            <w:tcW w:w="3150" w:type="dxa"/>
          </w:tcPr>
          <w:p w14:paraId="454ECB0B" w14:textId="77777777" w:rsidR="00ED615B" w:rsidRPr="00BB18B2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BB18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BB18B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ราชพัฒนา เอ็นเนอร์ยี จำกัด</w:t>
            </w:r>
          </w:p>
          <w:p w14:paraId="7AD0347E" w14:textId="77777777" w:rsidR="00ED615B" w:rsidRPr="00BB18B2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18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  <w:p w14:paraId="207ABB43" w14:textId="72F7D443" w:rsidR="00ED615B" w:rsidRPr="00BB18B2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6ECBFD" w14:textId="7614B5E8" w:rsidR="00ED615B" w:rsidRPr="00BB18B2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B2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B7852" w:rsidRPr="00BB18B2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</w:p>
          <w:p w14:paraId="789469CC" w14:textId="77777777" w:rsidR="00ED615B" w:rsidRPr="00BB18B2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18B2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70AB9C7C" w14:textId="388062DA" w:rsidR="00ED615B" w:rsidRPr="00BB18B2" w:rsidRDefault="00F141CE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B18B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93613" w:rsidRPr="00D93613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72</w:t>
            </w:r>
          </w:p>
        </w:tc>
        <w:tc>
          <w:tcPr>
            <w:tcW w:w="1535" w:type="dxa"/>
            <w:hideMark/>
          </w:tcPr>
          <w:p w14:paraId="029F381D" w14:textId="2187DB6D" w:rsidR="00ED615B" w:rsidRPr="00BB18B2" w:rsidRDefault="00975690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B18B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</w:t>
            </w:r>
            <w:r w:rsidRPr="00BB18B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ลบด้วยอัตราร้อยละคงที่และ</w:t>
            </w:r>
            <w:r w:rsidRPr="00BB18B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THOR </w:t>
            </w:r>
            <w:r w:rsidRPr="00BB18B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313855C7" w14:textId="73ED0A7E" w:rsidR="00ED615B" w:rsidRPr="00BB18B2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BB18B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BB18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เดือนธันวาคม </w:t>
            </w:r>
            <w:r w:rsidRPr="00BB18B2">
              <w:rPr>
                <w:rFonts w:asciiTheme="majorBidi" w:hAnsiTheme="majorBidi" w:cstheme="majorBidi"/>
                <w:sz w:val="30"/>
                <w:szCs w:val="30"/>
              </w:rPr>
              <w:t xml:space="preserve">2569 </w:t>
            </w:r>
            <w:r w:rsidRPr="00BB18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และเดือนธันวาคม </w:t>
            </w:r>
            <w:r w:rsidRPr="00BB18B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066D6" w:rsidRPr="00BB18B2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BD28C5" w:rsidRPr="00DB4924" w14:paraId="27CC3BB7" w14:textId="77777777" w:rsidTr="00C1115B">
        <w:tc>
          <w:tcPr>
            <w:tcW w:w="3150" w:type="dxa"/>
            <w:hideMark/>
          </w:tcPr>
          <w:p w14:paraId="71EBCA01" w14:textId="77777777" w:rsidR="00BD28C5" w:rsidRPr="0010304C" w:rsidRDefault="00BD28C5" w:rsidP="00BD28C5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304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350" w:type="dxa"/>
            <w:hideMark/>
          </w:tcPr>
          <w:p w14:paraId="7DB1796D" w14:textId="77777777" w:rsidR="00BD28C5" w:rsidRPr="0010304C" w:rsidRDefault="00BD28C5" w:rsidP="00BD28C5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304C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  <w:p w14:paraId="1C8C4E8D" w14:textId="77777777" w:rsidR="00BD28C5" w:rsidRPr="0010304C" w:rsidRDefault="00BD28C5" w:rsidP="00BD28C5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304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4DAE25C1" w14:textId="2F361016" w:rsidR="00BD28C5" w:rsidRPr="0010304C" w:rsidRDefault="00BD28C5" w:rsidP="00BD2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0304C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535" w:type="dxa"/>
            <w:hideMark/>
          </w:tcPr>
          <w:p w14:paraId="2CEB2F3C" w14:textId="77777777" w:rsidR="00BD28C5" w:rsidRPr="0010304C" w:rsidRDefault="00BD28C5" w:rsidP="00BD28C5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0304C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10304C">
              <w:rPr>
                <w:rFonts w:asciiTheme="majorBidi" w:hAnsiTheme="majorBidi" w:cstheme="majorBidi"/>
                <w:sz w:val="30"/>
                <w:szCs w:val="30"/>
                <w:cs/>
              </w:rPr>
              <w:t>ลบด้วยอัตราร้อยละคงที่</w:t>
            </w:r>
          </w:p>
        </w:tc>
        <w:tc>
          <w:tcPr>
            <w:tcW w:w="2425" w:type="dxa"/>
            <w:hideMark/>
          </w:tcPr>
          <w:p w14:paraId="557FEDA2" w14:textId="77777777" w:rsidR="00BD28C5" w:rsidRPr="0010304C" w:rsidRDefault="00BD28C5" w:rsidP="00BD28C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30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10304C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1030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ตั้งแต่เดือนมิถุนายน </w:t>
            </w:r>
            <w:r w:rsidRPr="0010304C">
              <w:rPr>
                <w:rFonts w:asciiTheme="majorBidi" w:hAnsiTheme="majorBidi" w:cstheme="majorBidi"/>
                <w:sz w:val="30"/>
                <w:szCs w:val="30"/>
              </w:rPr>
              <w:t xml:space="preserve">2560 </w:t>
            </w:r>
            <w:r w:rsidRPr="001030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ถึงเดือนธันวาคม </w:t>
            </w:r>
            <w:r w:rsidRPr="0010304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D28C5" w:rsidRPr="00DB4924" w14:paraId="42F21521" w14:textId="77777777" w:rsidTr="00BE5210">
        <w:tc>
          <w:tcPr>
            <w:tcW w:w="3150" w:type="dxa"/>
            <w:hideMark/>
          </w:tcPr>
          <w:p w14:paraId="611BA97B" w14:textId="25A45FF9" w:rsidR="00BD28C5" w:rsidRPr="0010304C" w:rsidRDefault="00BD28C5" w:rsidP="00BD28C5">
            <w:pPr>
              <w:pStyle w:val="BodyText"/>
              <w:rPr>
                <w:rFonts w:asciiTheme="majorBidi" w:hAnsiTheme="majorBidi" w:cstheme="majorBidi"/>
                <w:sz w:val="30"/>
                <w:szCs w:val="30"/>
              </w:rPr>
            </w:pPr>
            <w:r w:rsidRPr="0010304C">
              <w:rPr>
                <w:rFonts w:asciiTheme="majorBidi" w:hAnsiTheme="majorBidi" w:cstheme="majorBidi"/>
                <w:sz w:val="30"/>
                <w:szCs w:val="30"/>
              </w:rPr>
              <w:t>RATCH-Australia</w:t>
            </w:r>
            <w:r w:rsidRPr="0010304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0304C">
              <w:rPr>
                <w:rFonts w:asciiTheme="majorBidi" w:hAnsiTheme="majorBidi" w:cstheme="majorBidi"/>
                <w:sz w:val="30"/>
                <w:szCs w:val="30"/>
              </w:rPr>
              <w:t xml:space="preserve">Gas (Holdings) </w:t>
            </w:r>
            <w:r w:rsidRPr="0010304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0304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0304C">
              <w:rPr>
                <w:rFonts w:asciiTheme="majorBidi" w:hAnsiTheme="majorBidi" w:cstheme="majorBidi"/>
                <w:sz w:val="30"/>
                <w:szCs w:val="30"/>
              </w:rPr>
              <w:t>Pty Ltd</w:t>
            </w:r>
          </w:p>
          <w:p w14:paraId="7D41B0E4" w14:textId="77777777" w:rsidR="00BD28C5" w:rsidRPr="0010304C" w:rsidRDefault="00BD28C5" w:rsidP="00BD28C5">
            <w:pPr>
              <w:pStyle w:val="BodyTex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304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0304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(บริษัทย่อยของ บริษัท ราช-</w:t>
            </w:r>
            <w:r w:rsidRPr="0010304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0304C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10304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</w:tcPr>
          <w:p w14:paraId="5C2C1988" w14:textId="77777777" w:rsidR="00BD28C5" w:rsidRPr="0010304C" w:rsidRDefault="00BD28C5" w:rsidP="00BD28C5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304C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197</w:t>
            </w:r>
            <w:r w:rsidRPr="0010304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0304C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22DC563E" w14:textId="183089F0" w:rsidR="00BD28C5" w:rsidRPr="0010304C" w:rsidRDefault="00BD28C5" w:rsidP="00BD2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0304C">
              <w:rPr>
                <w:rFonts w:asciiTheme="majorBidi" w:hAnsiTheme="majorBidi" w:cstheme="majorBidi"/>
                <w:sz w:val="30"/>
                <w:szCs w:val="30"/>
              </w:rPr>
              <w:t>2,958</w:t>
            </w:r>
          </w:p>
        </w:tc>
        <w:tc>
          <w:tcPr>
            <w:tcW w:w="1535" w:type="dxa"/>
          </w:tcPr>
          <w:p w14:paraId="79E54836" w14:textId="77777777" w:rsidR="00BD28C5" w:rsidRPr="0010304C" w:rsidRDefault="00BD28C5" w:rsidP="00BD28C5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0304C">
              <w:rPr>
                <w:rFonts w:asciiTheme="majorBidi" w:hAnsiTheme="majorBidi" w:cstheme="majorBidi"/>
                <w:sz w:val="30"/>
                <w:szCs w:val="30"/>
              </w:rPr>
              <w:t xml:space="preserve">BBSY </w:t>
            </w:r>
            <w:r w:rsidRPr="0010304C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6C102897" w14:textId="1890D16E" w:rsidR="00BD28C5" w:rsidRPr="0010304C" w:rsidRDefault="00BD28C5" w:rsidP="00BD28C5">
            <w:pPr>
              <w:pStyle w:val="BodyText"/>
              <w:spacing w:after="0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1030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Pr="0010304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ตั้งแต่เดือ</w:t>
            </w:r>
            <w:r w:rsidRPr="0010304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นเมษายน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Pr="0010304C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GB"/>
              </w:rPr>
              <w:t>6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ถึงเดือน</w:t>
            </w:r>
            <w:r w:rsidRPr="0010304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</w:t>
            </w:r>
            <w:r w:rsidRPr="0010304C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GB"/>
              </w:rPr>
              <w:t>3</w:t>
            </w:r>
          </w:p>
        </w:tc>
      </w:tr>
      <w:tr w:rsidR="00BD28C5" w:rsidRPr="00DB4924" w14:paraId="6CBB258E" w14:textId="77777777" w:rsidTr="00C1115B">
        <w:tc>
          <w:tcPr>
            <w:tcW w:w="3150" w:type="dxa"/>
          </w:tcPr>
          <w:p w14:paraId="5C215898" w14:textId="34D3AFE8" w:rsidR="00BD28C5" w:rsidRPr="0010304C" w:rsidRDefault="00BD28C5" w:rsidP="00BD28C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10304C">
              <w:rPr>
                <w:rFonts w:asciiTheme="majorBidi" w:hAnsiTheme="majorBidi" w:cstheme="majorBidi"/>
                <w:sz w:val="30"/>
                <w:szCs w:val="30"/>
              </w:rPr>
              <w:t xml:space="preserve">RATCH-Australia Renewables </w:t>
            </w:r>
            <w:r w:rsidRPr="0010304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proofErr w:type="gramStart"/>
            <w:r w:rsidRPr="001030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1030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End"/>
            <w:r w:rsidRPr="0010304C">
              <w:rPr>
                <w:rFonts w:asciiTheme="majorBidi" w:hAnsiTheme="majorBidi" w:cstheme="majorBidi"/>
                <w:sz w:val="30"/>
                <w:szCs w:val="30"/>
              </w:rPr>
              <w:t xml:space="preserve">Holdings) Pty Ltd   </w:t>
            </w:r>
            <w:r w:rsidRPr="001030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</w:p>
          <w:p w14:paraId="0650B59C" w14:textId="77777777" w:rsidR="00BD28C5" w:rsidRPr="0010304C" w:rsidRDefault="00BD28C5" w:rsidP="00BD28C5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30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103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(บริษัทย่อยของ บริษัท ราช</w:t>
            </w:r>
            <w:r w:rsidRPr="001030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-   </w:t>
            </w:r>
          </w:p>
          <w:p w14:paraId="6153D4D9" w14:textId="77777777" w:rsidR="00BD28C5" w:rsidRPr="0010304C" w:rsidRDefault="00BD28C5" w:rsidP="00BD28C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30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103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</w:tcPr>
          <w:p w14:paraId="681964FE" w14:textId="77777777" w:rsidR="00BD28C5" w:rsidRPr="0010304C" w:rsidRDefault="00BD28C5" w:rsidP="00BD28C5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304C">
              <w:rPr>
                <w:rFonts w:asciiTheme="majorBidi" w:hAnsiTheme="majorBidi" w:cstheme="majorBidi"/>
                <w:sz w:val="30"/>
                <w:szCs w:val="30"/>
              </w:rPr>
              <w:t>477</w:t>
            </w:r>
            <w:r w:rsidRPr="0010304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0304C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31444E26" w14:textId="4CC6EF7A" w:rsidR="00BD28C5" w:rsidRPr="0010304C" w:rsidRDefault="00BD28C5" w:rsidP="00BD2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0304C">
              <w:rPr>
                <w:rFonts w:asciiTheme="majorBidi" w:hAnsiTheme="majorBidi" w:cstheme="majorBidi"/>
                <w:sz w:val="30"/>
                <w:szCs w:val="30"/>
              </w:rPr>
              <w:t>8,848</w:t>
            </w:r>
          </w:p>
        </w:tc>
        <w:tc>
          <w:tcPr>
            <w:tcW w:w="1535" w:type="dxa"/>
          </w:tcPr>
          <w:p w14:paraId="2476D489" w14:textId="77777777" w:rsidR="00BD28C5" w:rsidRPr="0010304C" w:rsidRDefault="00BD28C5" w:rsidP="00BD28C5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0304C">
              <w:rPr>
                <w:rFonts w:asciiTheme="majorBidi" w:hAnsiTheme="majorBidi" w:cstheme="majorBidi"/>
                <w:sz w:val="30"/>
                <w:szCs w:val="30"/>
              </w:rPr>
              <w:t xml:space="preserve">BBSY </w:t>
            </w:r>
            <w:r w:rsidRPr="0010304C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7DC43F3E" w14:textId="77777777" w:rsidR="00BD28C5" w:rsidRPr="0010304C" w:rsidRDefault="00BD28C5" w:rsidP="00BD28C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ภายในระยะเวลา 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ปี และ</w:t>
            </w:r>
            <w:r w:rsidRPr="0010304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Pr="0010304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ตั้งแต่เดือนกันยายน 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ถึงเดือนกันยายน 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2570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และเดือนกันยายน 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2572</w:t>
            </w:r>
          </w:p>
        </w:tc>
      </w:tr>
      <w:tr w:rsidR="00BD28C5" w:rsidRPr="00DB4924" w14:paraId="087B2BC2" w14:textId="77777777" w:rsidTr="00C1115B">
        <w:tc>
          <w:tcPr>
            <w:tcW w:w="3150" w:type="dxa"/>
            <w:vAlign w:val="bottom"/>
          </w:tcPr>
          <w:p w14:paraId="629CB87D" w14:textId="77777777" w:rsidR="00BD28C5" w:rsidRPr="00424FCF" w:rsidRDefault="00BD28C5" w:rsidP="00BD28C5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1350" w:type="dxa"/>
          </w:tcPr>
          <w:p w14:paraId="315E6FA6" w14:textId="54B56BFA" w:rsidR="00BD28C5" w:rsidRPr="00424FCF" w:rsidRDefault="00BD28C5" w:rsidP="00BD28C5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990" w:type="dxa"/>
          </w:tcPr>
          <w:p w14:paraId="0EEDFDC9" w14:textId="211C207C" w:rsidR="00BD28C5" w:rsidRPr="00424FCF" w:rsidRDefault="00BD28C5" w:rsidP="00BD2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</w:rPr>
              <w:t>9,044</w:t>
            </w:r>
          </w:p>
        </w:tc>
        <w:tc>
          <w:tcPr>
            <w:tcW w:w="1535" w:type="dxa"/>
          </w:tcPr>
          <w:p w14:paraId="5B2DD0A0" w14:textId="77777777" w:rsidR="00BD28C5" w:rsidRPr="00424FCF" w:rsidRDefault="00BD28C5" w:rsidP="00BD28C5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</w:rPr>
              <w:t xml:space="preserve">SOFR </w:t>
            </w: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</w:t>
            </w:r>
          </w:p>
        </w:tc>
        <w:tc>
          <w:tcPr>
            <w:tcW w:w="2425" w:type="dxa"/>
          </w:tcPr>
          <w:p w14:paraId="07A96458" w14:textId="77777777" w:rsidR="00BD28C5" w:rsidRPr="00424FCF" w:rsidRDefault="00BD28C5" w:rsidP="00BD28C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424FCF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424FC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</w:tc>
      </w:tr>
      <w:tr w:rsidR="00BD28C5" w:rsidRPr="00DB4924" w14:paraId="45C94A90" w14:textId="77777777" w:rsidTr="00C1115B">
        <w:tc>
          <w:tcPr>
            <w:tcW w:w="3150" w:type="dxa"/>
            <w:vAlign w:val="bottom"/>
          </w:tcPr>
          <w:p w14:paraId="784A7642" w14:textId="77777777" w:rsidR="00BD28C5" w:rsidRPr="00424FCF" w:rsidRDefault="00BD28C5" w:rsidP="00BD28C5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5BA7B870" w14:textId="77777777" w:rsidR="00BD28C5" w:rsidRPr="00424FCF" w:rsidRDefault="00BD28C5" w:rsidP="00BD28C5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</w:t>
            </w:r>
          </w:p>
        </w:tc>
        <w:tc>
          <w:tcPr>
            <w:tcW w:w="990" w:type="dxa"/>
          </w:tcPr>
          <w:p w14:paraId="4C5B8145" w14:textId="77777777" w:rsidR="00BD28C5" w:rsidRPr="00424FCF" w:rsidRDefault="00BD28C5" w:rsidP="00BD2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D7B1313" w14:textId="77777777" w:rsidR="00BD28C5" w:rsidRPr="00424FCF" w:rsidRDefault="00BD28C5" w:rsidP="00BD28C5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FC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2597A608" w14:textId="77777777" w:rsidR="00BD28C5" w:rsidRPr="00424FCF" w:rsidRDefault="00BD28C5" w:rsidP="00BD28C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FCF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424F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424FC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24FC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424FCF">
              <w:rPr>
                <w:rFonts w:asciiTheme="majorBidi" w:hAnsiTheme="majorBidi" w:cstheme="majorBidi" w:hint="cs"/>
                <w:sz w:val="30"/>
                <w:szCs w:val="30"/>
              </w:rPr>
              <w:t>69</w:t>
            </w:r>
            <w:r w:rsidRPr="00424F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</w:p>
        </w:tc>
      </w:tr>
      <w:tr w:rsidR="00BD28C5" w:rsidRPr="00DB4924" w14:paraId="15F3D369" w14:textId="77777777" w:rsidTr="00C1115B">
        <w:tc>
          <w:tcPr>
            <w:tcW w:w="3150" w:type="dxa"/>
          </w:tcPr>
          <w:p w14:paraId="563E3EFE" w14:textId="77777777" w:rsidR="00BD28C5" w:rsidRPr="00424FCF" w:rsidRDefault="00BD28C5" w:rsidP="00BD28C5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D037775" w14:textId="77777777" w:rsidR="00BD28C5" w:rsidRPr="00424FCF" w:rsidRDefault="00BD28C5" w:rsidP="00BD28C5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790A8D88" w14:textId="77777777" w:rsidR="00BD28C5" w:rsidRPr="00424FCF" w:rsidRDefault="00BD28C5" w:rsidP="00BD2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24E485EE" w14:textId="77777777" w:rsidR="00BD28C5" w:rsidRPr="00424FCF" w:rsidRDefault="00BD28C5" w:rsidP="00BD28C5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และอัตราร้อยละคงที่</w:t>
            </w:r>
          </w:p>
        </w:tc>
        <w:tc>
          <w:tcPr>
            <w:tcW w:w="2425" w:type="dxa"/>
          </w:tcPr>
          <w:p w14:paraId="6DF2C81C" w14:textId="68B37D77" w:rsidR="00BD28C5" w:rsidRPr="00424FCF" w:rsidRDefault="00BD28C5" w:rsidP="00BD28C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24F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เดือนเมษายน </w:t>
            </w:r>
            <w:r w:rsidRPr="00424FCF">
              <w:rPr>
                <w:rFonts w:asciiTheme="majorBidi" w:hAnsiTheme="majorBidi" w:cstheme="majorBidi" w:hint="cs"/>
                <w:sz w:val="30"/>
                <w:szCs w:val="30"/>
              </w:rPr>
              <w:t>2572</w:t>
            </w:r>
          </w:p>
        </w:tc>
      </w:tr>
      <w:tr w:rsidR="00131CF8" w:rsidRPr="00DB4924" w14:paraId="6C05AD02" w14:textId="77777777" w:rsidTr="00C1115B">
        <w:tc>
          <w:tcPr>
            <w:tcW w:w="3150" w:type="dxa"/>
          </w:tcPr>
          <w:p w14:paraId="4AEA851A" w14:textId="77777777" w:rsidR="00131CF8" w:rsidRPr="00424FCF" w:rsidRDefault="00131CF8" w:rsidP="00BD28C5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20121E5" w14:textId="77777777" w:rsidR="00131CF8" w:rsidRPr="00424FCF" w:rsidRDefault="00131CF8" w:rsidP="00BD28C5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07E13CD" w14:textId="77777777" w:rsidR="00131CF8" w:rsidRPr="00424FCF" w:rsidRDefault="00131CF8" w:rsidP="00BD2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1FCA6F80" w14:textId="77777777" w:rsidR="00131CF8" w:rsidRPr="00424FCF" w:rsidRDefault="00131CF8" w:rsidP="00BD28C5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5" w:type="dxa"/>
          </w:tcPr>
          <w:p w14:paraId="342434AD" w14:textId="77777777" w:rsidR="00131CF8" w:rsidRPr="00424FCF" w:rsidRDefault="00131CF8" w:rsidP="00BD28C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31CF8" w:rsidRPr="00DB4924" w14:paraId="4E19DAD7" w14:textId="77777777" w:rsidTr="00C1115B">
        <w:tc>
          <w:tcPr>
            <w:tcW w:w="3150" w:type="dxa"/>
          </w:tcPr>
          <w:p w14:paraId="279BBA07" w14:textId="77777777" w:rsidR="00131CF8" w:rsidRPr="00424FCF" w:rsidRDefault="00131CF8" w:rsidP="00BD28C5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C3C60DB" w14:textId="77777777" w:rsidR="00131CF8" w:rsidRPr="00424FCF" w:rsidRDefault="00131CF8" w:rsidP="00BD28C5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35C81E2" w14:textId="77777777" w:rsidR="00131CF8" w:rsidRPr="00424FCF" w:rsidRDefault="00131CF8" w:rsidP="00BD2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1EEF8A27" w14:textId="77777777" w:rsidR="00131CF8" w:rsidRPr="00424FCF" w:rsidRDefault="00131CF8" w:rsidP="00BD28C5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5" w:type="dxa"/>
          </w:tcPr>
          <w:p w14:paraId="6693C5D8" w14:textId="77777777" w:rsidR="00131CF8" w:rsidRPr="00424FCF" w:rsidRDefault="00131CF8" w:rsidP="00BD28C5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31CF8" w:rsidRPr="00DB4924" w14:paraId="37F7A083" w14:textId="77777777" w:rsidTr="00C1115B">
        <w:tc>
          <w:tcPr>
            <w:tcW w:w="3150" w:type="dxa"/>
          </w:tcPr>
          <w:p w14:paraId="67B40C36" w14:textId="12D8A322" w:rsidR="00131CF8" w:rsidRPr="00424FCF" w:rsidRDefault="00131CF8" w:rsidP="00131CF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14:paraId="01456570" w14:textId="77777777" w:rsidR="00131CF8" w:rsidRPr="00424FCF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E5129CA" w14:textId="77777777" w:rsidR="00131CF8" w:rsidRPr="00424FCF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ABD1BC0" w14:textId="77777777" w:rsidR="00131CF8" w:rsidRPr="00424FCF" w:rsidRDefault="00131CF8" w:rsidP="00131CF8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5" w:type="dxa"/>
          </w:tcPr>
          <w:p w14:paraId="73DE733B" w14:textId="77777777" w:rsidR="00131CF8" w:rsidRPr="00424FCF" w:rsidRDefault="00131CF8" w:rsidP="00131CF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31CF8" w:rsidRPr="00DB4924" w14:paraId="6836DDE1" w14:textId="77777777" w:rsidTr="00C1115B">
        <w:tc>
          <w:tcPr>
            <w:tcW w:w="3150" w:type="dxa"/>
          </w:tcPr>
          <w:p w14:paraId="2EA3CF98" w14:textId="1BF7169C" w:rsidR="00131CF8" w:rsidRPr="00424FCF" w:rsidRDefault="00131CF8" w:rsidP="00131CF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5D5FC85D" w14:textId="77777777" w:rsidR="00131CF8" w:rsidRPr="00424FCF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E967B4A" w14:textId="77777777" w:rsidR="00131CF8" w:rsidRPr="00424FCF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2E04A81D" w14:textId="77777777" w:rsidR="00131CF8" w:rsidRPr="00424FCF" w:rsidRDefault="00131CF8" w:rsidP="00131CF8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5" w:type="dxa"/>
          </w:tcPr>
          <w:p w14:paraId="03B23F66" w14:textId="77777777" w:rsidR="00131CF8" w:rsidRPr="00424FCF" w:rsidRDefault="00131CF8" w:rsidP="00131CF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31CF8" w:rsidRPr="00DB4924" w14:paraId="51A1AEAE" w14:textId="77777777" w:rsidTr="00C1115B">
        <w:tc>
          <w:tcPr>
            <w:tcW w:w="3150" w:type="dxa"/>
          </w:tcPr>
          <w:p w14:paraId="51FE8A17" w14:textId="21086335" w:rsidR="00131CF8" w:rsidRPr="00424FCF" w:rsidRDefault="00131CF8" w:rsidP="00131CF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</w:rPr>
              <w:t xml:space="preserve">RATCH - LGWF Finco Pty Ltd </w:t>
            </w:r>
          </w:p>
          <w:p w14:paraId="1E4662DD" w14:textId="1D498688" w:rsidR="00131CF8" w:rsidRPr="00424FCF" w:rsidRDefault="00131CF8" w:rsidP="00131CF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24FCF">
              <w:rPr>
                <w:rFonts w:asciiTheme="majorBidi" w:hAnsiTheme="majorBidi" w:cstheme="majorBidi" w:hint="cs"/>
                <w:i/>
                <w:iCs/>
                <w:spacing w:val="-2"/>
                <w:sz w:val="30"/>
                <w:szCs w:val="30"/>
                <w:cs/>
              </w:rPr>
              <w:t xml:space="preserve">   </w:t>
            </w:r>
            <w:r w:rsidRPr="00424FCF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(</w:t>
            </w:r>
            <w:r w:rsidRPr="00424FCF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บริษัทย่อยของ บริษัท ราช-</w:t>
            </w:r>
            <w:r w:rsidRPr="00424FCF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br/>
            </w:r>
            <w:r w:rsidRPr="00424FCF">
              <w:rPr>
                <w:rFonts w:asciiTheme="majorBidi" w:hAnsiTheme="majorBidi" w:cstheme="majorBidi" w:hint="cs"/>
                <w:i/>
                <w:iCs/>
                <w:spacing w:val="-2"/>
                <w:sz w:val="30"/>
                <w:szCs w:val="30"/>
                <w:cs/>
              </w:rPr>
              <w:t xml:space="preserve">   </w:t>
            </w:r>
            <w:r w:rsidRPr="00424FCF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</w:tcPr>
          <w:p w14:paraId="0D4B7F9F" w14:textId="77777777" w:rsidR="00131CF8" w:rsidRPr="00424FCF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</w:rPr>
              <w:t>359</w:t>
            </w:r>
            <w:r w:rsidRPr="00424FC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246BA73E" w14:textId="6AFB20F1" w:rsidR="00131CF8" w:rsidRPr="00424FCF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</w:rPr>
              <w:t>6,327</w:t>
            </w:r>
          </w:p>
        </w:tc>
        <w:tc>
          <w:tcPr>
            <w:tcW w:w="1535" w:type="dxa"/>
          </w:tcPr>
          <w:p w14:paraId="50FBBD01" w14:textId="77777777" w:rsidR="00131CF8" w:rsidRPr="00424FCF" w:rsidRDefault="00131CF8" w:rsidP="00131CF8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</w:rPr>
              <w:t xml:space="preserve">BBSY </w:t>
            </w: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648EB424" w14:textId="77777777" w:rsidR="00131CF8" w:rsidRPr="00424FCF" w:rsidRDefault="00131CF8" w:rsidP="00131CF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424FCF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เดือนเมษายน </w:t>
            </w:r>
            <w:r w:rsidRPr="00424FCF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131CF8" w:rsidRPr="00424FCF" w14:paraId="0F326499" w14:textId="77777777" w:rsidTr="00C1115B">
        <w:tc>
          <w:tcPr>
            <w:tcW w:w="3150" w:type="dxa"/>
            <w:hideMark/>
          </w:tcPr>
          <w:p w14:paraId="71D61AA2" w14:textId="77777777" w:rsidR="00131CF8" w:rsidRPr="00424FCF" w:rsidRDefault="00131CF8" w:rsidP="00131CF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</w:rPr>
              <w:t>Lao Cai Renewable Energy (Vietnam) Joint Stock Company</w:t>
            </w:r>
          </w:p>
          <w:p w14:paraId="3DC8A5F3" w14:textId="77777777" w:rsidR="00131CF8" w:rsidRPr="00424FCF" w:rsidRDefault="00131CF8" w:rsidP="00131CF8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(</w:t>
            </w:r>
            <w:r w:rsidRPr="00424F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บริษัทย่อยของ </w:t>
            </w:r>
            <w:proofErr w:type="spellStart"/>
            <w:r w:rsidRPr="00424F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Nexif</w:t>
            </w:r>
            <w:proofErr w:type="spellEnd"/>
            <w:r w:rsidRPr="00424F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Energy     </w:t>
            </w:r>
          </w:p>
          <w:p w14:paraId="071B3207" w14:textId="69D130B0" w:rsidR="00131CF8" w:rsidRPr="00424FCF" w:rsidRDefault="00131CF8" w:rsidP="00131CF8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Holding B.V.)</w:t>
            </w:r>
          </w:p>
        </w:tc>
        <w:tc>
          <w:tcPr>
            <w:tcW w:w="1350" w:type="dxa"/>
            <w:hideMark/>
          </w:tcPr>
          <w:p w14:paraId="395AF27D" w14:textId="77777777" w:rsidR="00131CF8" w:rsidRPr="00424FCF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  <w:p w14:paraId="711564DF" w14:textId="77777777" w:rsidR="00131CF8" w:rsidRPr="00424FCF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</w:t>
            </w:r>
          </w:p>
          <w:p w14:paraId="5CCBB971" w14:textId="77777777" w:rsidR="00131CF8" w:rsidRPr="00424FCF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0E961CC3" w14:textId="084A12D6" w:rsidR="00131CF8" w:rsidRPr="00424FCF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535" w:type="dxa"/>
            <w:hideMark/>
          </w:tcPr>
          <w:p w14:paraId="2FDA3038" w14:textId="77777777" w:rsidR="00131CF8" w:rsidRPr="00424FCF" w:rsidRDefault="00131CF8" w:rsidP="00131CF8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อัตราดอกเบี้ยลอยตัว</w:t>
            </w:r>
          </w:p>
        </w:tc>
        <w:tc>
          <w:tcPr>
            <w:tcW w:w="2425" w:type="dxa"/>
            <w:hideMark/>
          </w:tcPr>
          <w:p w14:paraId="6078A3D7" w14:textId="77777777" w:rsidR="00131CF8" w:rsidRPr="00424FCF" w:rsidRDefault="00131CF8" w:rsidP="00131CF8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424FCF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เดือนธันวาคม </w:t>
            </w:r>
            <w:r w:rsidRPr="00424FC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131CF8" w:rsidRPr="00E82256" w14:paraId="2719A12D" w14:textId="77777777" w:rsidTr="00C1115B">
        <w:tc>
          <w:tcPr>
            <w:tcW w:w="3150" w:type="dxa"/>
          </w:tcPr>
          <w:p w14:paraId="1B49EDDE" w14:textId="01F24BAE" w:rsidR="00131CF8" w:rsidRPr="00E82256" w:rsidRDefault="00131CF8" w:rsidP="00131CF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8225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 ราช เอ็นเนอร์จี ระยอง จำกัด</w:t>
            </w:r>
            <w:r w:rsidRPr="00E8225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 w:rsidRPr="00E822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</w:p>
          <w:p w14:paraId="239B5326" w14:textId="09D3A7FA" w:rsidR="00131CF8" w:rsidRPr="00E82256" w:rsidRDefault="00131CF8" w:rsidP="00131CF8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8D1A981" w14:textId="77777777" w:rsidR="00131CF8" w:rsidRPr="00E82256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2256">
              <w:rPr>
                <w:rFonts w:asciiTheme="majorBidi" w:hAnsiTheme="majorBidi" w:cstheme="majorBidi"/>
                <w:sz w:val="30"/>
                <w:szCs w:val="30"/>
              </w:rPr>
              <w:t>3,307</w:t>
            </w:r>
          </w:p>
          <w:p w14:paraId="3E608564" w14:textId="77777777" w:rsidR="00131CF8" w:rsidRPr="00E82256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2256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17EA2AC4" w14:textId="513257DC" w:rsidR="00131CF8" w:rsidRPr="00E82256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E82256">
              <w:rPr>
                <w:rFonts w:asciiTheme="majorBidi" w:hAnsiTheme="majorBidi" w:cstheme="majorBidi"/>
                <w:sz w:val="30"/>
                <w:szCs w:val="30"/>
              </w:rPr>
              <w:t>2,870</w:t>
            </w:r>
          </w:p>
        </w:tc>
        <w:tc>
          <w:tcPr>
            <w:tcW w:w="1535" w:type="dxa"/>
          </w:tcPr>
          <w:p w14:paraId="0D776817" w14:textId="77777777" w:rsidR="00131CF8" w:rsidRPr="00E82256" w:rsidRDefault="00131CF8" w:rsidP="00131CF8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82256">
              <w:rPr>
                <w:rFonts w:asciiTheme="majorBidi" w:hAnsiTheme="majorBidi" w:cstheme="majorBidi"/>
                <w:sz w:val="30"/>
                <w:szCs w:val="30"/>
              </w:rPr>
              <w:t xml:space="preserve">BIBOR </w:t>
            </w:r>
            <w:proofErr w:type="gramStart"/>
            <w:r w:rsidRPr="00E822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E82256">
              <w:rPr>
                <w:rFonts w:asciiTheme="majorBidi" w:hAnsiTheme="majorBidi" w:cstheme="majorBidi"/>
                <w:sz w:val="30"/>
                <w:szCs w:val="30"/>
              </w:rPr>
              <w:t xml:space="preserve"> Fallback</w:t>
            </w:r>
            <w:proofErr w:type="gramEnd"/>
            <w:r w:rsidRPr="00E82256">
              <w:rPr>
                <w:rFonts w:asciiTheme="majorBidi" w:hAnsiTheme="majorBidi" w:cstheme="majorBidi"/>
                <w:sz w:val="30"/>
                <w:szCs w:val="30"/>
              </w:rPr>
              <w:t xml:space="preserve"> Rate (THBFIX) </w:t>
            </w:r>
          </w:p>
        </w:tc>
        <w:tc>
          <w:tcPr>
            <w:tcW w:w="2425" w:type="dxa"/>
          </w:tcPr>
          <w:p w14:paraId="38E0E763" w14:textId="6C260C35" w:rsidR="00131CF8" w:rsidRPr="00E82256" w:rsidRDefault="00131CF8" w:rsidP="00131CF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2256">
              <w:rPr>
                <w:rFonts w:asciiTheme="majorBidi" w:hAnsiTheme="majorBidi"/>
                <w:sz w:val="30"/>
                <w:szCs w:val="30"/>
                <w:cs/>
              </w:rPr>
              <w:t xml:space="preserve">รายไตรมาสตั้งแต่เดือนธันวาคม </w:t>
            </w:r>
            <w:r w:rsidRPr="00E82256">
              <w:rPr>
                <w:rFonts w:asciiTheme="majorBidi" w:hAnsiTheme="majorBidi"/>
                <w:sz w:val="30"/>
                <w:szCs w:val="30"/>
              </w:rPr>
              <w:t>2565</w:t>
            </w:r>
            <w:r w:rsidRPr="00E82256">
              <w:rPr>
                <w:rFonts w:asciiTheme="majorBidi" w:hAnsiTheme="majorBidi"/>
                <w:sz w:val="30"/>
                <w:szCs w:val="30"/>
                <w:cs/>
              </w:rPr>
              <w:t xml:space="preserve"> ถึงเดือนมีนาคม </w:t>
            </w:r>
            <w:r w:rsidRPr="00E82256">
              <w:rPr>
                <w:rFonts w:asciiTheme="majorBidi" w:hAnsiTheme="majorBidi"/>
                <w:sz w:val="30"/>
                <w:szCs w:val="30"/>
              </w:rPr>
              <w:t>2583</w:t>
            </w:r>
          </w:p>
        </w:tc>
      </w:tr>
      <w:tr w:rsidR="00131CF8" w:rsidRPr="00DB4924" w14:paraId="0EDCC234" w14:textId="77777777" w:rsidTr="00324A6F">
        <w:trPr>
          <w:trHeight w:val="1415"/>
        </w:trPr>
        <w:tc>
          <w:tcPr>
            <w:tcW w:w="3150" w:type="dxa"/>
            <w:hideMark/>
          </w:tcPr>
          <w:p w14:paraId="77849736" w14:textId="77777777" w:rsidR="00131CF8" w:rsidRPr="00424FCF" w:rsidRDefault="00131CF8" w:rsidP="00131CF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</w:rPr>
              <w:t xml:space="preserve">PT </w:t>
            </w:r>
            <w:proofErr w:type="spellStart"/>
            <w:r w:rsidRPr="00424FCF">
              <w:rPr>
                <w:rFonts w:asciiTheme="majorBidi" w:hAnsiTheme="majorBidi" w:cstheme="majorBidi"/>
                <w:sz w:val="30"/>
                <w:szCs w:val="30"/>
              </w:rPr>
              <w:t>Bajradaya</w:t>
            </w:r>
            <w:proofErr w:type="spellEnd"/>
            <w:r w:rsidRPr="00424F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424FCF">
              <w:rPr>
                <w:rFonts w:asciiTheme="majorBidi" w:hAnsiTheme="majorBidi" w:cstheme="majorBidi"/>
                <w:sz w:val="30"/>
                <w:szCs w:val="30"/>
              </w:rPr>
              <w:t>Sentranusa</w:t>
            </w:r>
            <w:proofErr w:type="spellEnd"/>
          </w:p>
          <w:p w14:paraId="34A9E3AF" w14:textId="77777777" w:rsidR="00131CF8" w:rsidRPr="00424FCF" w:rsidRDefault="00131CF8" w:rsidP="00131CF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424FCF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(</w:t>
            </w:r>
            <w:r w:rsidRPr="00424FCF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 xml:space="preserve">บริษัทย่อยของ </w:t>
            </w:r>
            <w:r w:rsidRPr="00424FCF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Fareast Renewable</w:t>
            </w:r>
            <w:r w:rsidRPr="00424FCF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br/>
              <w:t xml:space="preserve">   </w:t>
            </w:r>
            <w:r w:rsidRPr="00424F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Development Pte. Ltd.</w:t>
            </w:r>
            <w:r w:rsidRPr="00424F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hideMark/>
          </w:tcPr>
          <w:p w14:paraId="74908E28" w14:textId="77777777" w:rsidR="00131CF8" w:rsidRPr="00424FCF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  <w:p w14:paraId="68AA8FB6" w14:textId="77777777" w:rsidR="00131CF8" w:rsidRPr="00424FCF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</w:tcPr>
          <w:p w14:paraId="72582AA1" w14:textId="4B26DC61" w:rsidR="00131CF8" w:rsidRPr="00424FCF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</w:rPr>
              <w:t>4,852</w:t>
            </w:r>
          </w:p>
        </w:tc>
        <w:tc>
          <w:tcPr>
            <w:tcW w:w="1535" w:type="dxa"/>
            <w:hideMark/>
          </w:tcPr>
          <w:p w14:paraId="3B6869CF" w14:textId="77777777" w:rsidR="00131CF8" w:rsidRPr="00424FCF" w:rsidRDefault="00131CF8" w:rsidP="00131CF8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</w:rPr>
              <w:t xml:space="preserve">SOFR </w:t>
            </w: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  <w:hideMark/>
          </w:tcPr>
          <w:p w14:paraId="2FB005D6" w14:textId="77777777" w:rsidR="00131CF8" w:rsidRPr="00424FCF" w:rsidRDefault="00131CF8" w:rsidP="00131CF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รายไตรมาสภายในระยะเวลา </w:t>
            </w:r>
            <w:r w:rsidRPr="00424FCF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ตั้งแต่เดือนมีนาคม </w:t>
            </w:r>
            <w:r w:rsidRPr="00424FC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ถึงเดือนธันวาคม </w:t>
            </w:r>
            <w:r w:rsidRPr="00424FCF">
              <w:rPr>
                <w:rFonts w:asciiTheme="majorBidi" w:hAnsiTheme="majorBidi" w:cstheme="majorBidi"/>
                <w:sz w:val="30"/>
                <w:szCs w:val="30"/>
              </w:rPr>
              <w:t>2579</w:t>
            </w:r>
          </w:p>
        </w:tc>
      </w:tr>
      <w:tr w:rsidR="00131CF8" w:rsidRPr="00DB4924" w14:paraId="3D1D8E1F" w14:textId="77777777" w:rsidTr="0032749E">
        <w:tc>
          <w:tcPr>
            <w:tcW w:w="3150" w:type="dxa"/>
          </w:tcPr>
          <w:p w14:paraId="4613081A" w14:textId="77777777" w:rsidR="00131CF8" w:rsidRPr="00424FCF" w:rsidRDefault="00131CF8" w:rsidP="00131CF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632AA4A9" w14:textId="77777777" w:rsidR="00131CF8" w:rsidRPr="00424FCF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BD1B7" w14:textId="299A048F" w:rsidR="00131CF8" w:rsidRPr="00424FCF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53,027</w:t>
            </w:r>
          </w:p>
        </w:tc>
        <w:tc>
          <w:tcPr>
            <w:tcW w:w="1535" w:type="dxa"/>
          </w:tcPr>
          <w:p w14:paraId="58A95004" w14:textId="77777777" w:rsidR="00131CF8" w:rsidRPr="00424FCF" w:rsidRDefault="00131CF8" w:rsidP="00131CF8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726F9114" w14:textId="77777777" w:rsidR="00131CF8" w:rsidRPr="00DB4924" w:rsidRDefault="00131CF8" w:rsidP="00131CF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131CF8" w:rsidRPr="00DB4924" w14:paraId="532AE739" w14:textId="77777777" w:rsidTr="00324A6F">
        <w:trPr>
          <w:trHeight w:val="551"/>
        </w:trPr>
        <w:tc>
          <w:tcPr>
            <w:tcW w:w="3150" w:type="dxa"/>
          </w:tcPr>
          <w:p w14:paraId="31E21DCB" w14:textId="77777777" w:rsidR="00131CF8" w:rsidRPr="00A83C9D" w:rsidRDefault="00131CF8" w:rsidP="00131CF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A83C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83C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A83C9D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A83C9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</w:tcPr>
          <w:p w14:paraId="4A9DC91D" w14:textId="77777777" w:rsidR="00131CF8" w:rsidRPr="00A83C9D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94B9B" w14:textId="5DE4A99D" w:rsidR="00131CF8" w:rsidRPr="00A83C9D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83C9D">
              <w:rPr>
                <w:rFonts w:asciiTheme="majorBidi" w:hAnsiTheme="majorBidi" w:cstheme="majorBidi"/>
                <w:sz w:val="30"/>
                <w:szCs w:val="30"/>
              </w:rPr>
              <w:t>(652)</w:t>
            </w:r>
          </w:p>
        </w:tc>
        <w:tc>
          <w:tcPr>
            <w:tcW w:w="1535" w:type="dxa"/>
          </w:tcPr>
          <w:p w14:paraId="0B164CA2" w14:textId="77777777" w:rsidR="00131CF8" w:rsidRPr="00A83C9D" w:rsidRDefault="00131CF8" w:rsidP="00131CF8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718695BA" w14:textId="77777777" w:rsidR="00131CF8" w:rsidRPr="00DB4924" w:rsidRDefault="00131CF8" w:rsidP="00131CF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131CF8" w:rsidRPr="00DB4924" w14:paraId="76F6D67C" w14:textId="77777777" w:rsidTr="00324A6F">
        <w:trPr>
          <w:trHeight w:val="82"/>
        </w:trPr>
        <w:tc>
          <w:tcPr>
            <w:tcW w:w="3150" w:type="dxa"/>
          </w:tcPr>
          <w:p w14:paraId="2FF549DA" w14:textId="77777777" w:rsidR="00131CF8" w:rsidRPr="00A83C9D" w:rsidRDefault="00131CF8" w:rsidP="00131CF8">
            <w:pPr>
              <w:pStyle w:val="BodyText"/>
              <w:spacing w:after="0"/>
              <w:ind w:right="4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C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701F095B" w14:textId="77777777" w:rsidR="00131CF8" w:rsidRPr="00A83C9D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6EE1A" w14:textId="1AE8CE06" w:rsidR="00131CF8" w:rsidRPr="00A83C9D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52,375</w:t>
            </w:r>
          </w:p>
        </w:tc>
        <w:tc>
          <w:tcPr>
            <w:tcW w:w="1535" w:type="dxa"/>
          </w:tcPr>
          <w:p w14:paraId="11D95A01" w14:textId="77777777" w:rsidR="00131CF8" w:rsidRPr="00A83C9D" w:rsidRDefault="00131CF8" w:rsidP="00131CF8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5" w:type="dxa"/>
          </w:tcPr>
          <w:p w14:paraId="5A5E83E5" w14:textId="77777777" w:rsidR="00131CF8" w:rsidRPr="00DB4924" w:rsidRDefault="00131CF8" w:rsidP="00131CF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131CF8" w:rsidRPr="00DB4924" w14:paraId="2F0EF6A8" w14:textId="77777777" w:rsidTr="0032749E">
        <w:tc>
          <w:tcPr>
            <w:tcW w:w="3150" w:type="dxa"/>
          </w:tcPr>
          <w:p w14:paraId="768F3B45" w14:textId="77777777" w:rsidR="00131CF8" w:rsidRPr="00A83C9D" w:rsidRDefault="00131CF8" w:rsidP="00131CF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A83C9D">
              <w:rPr>
                <w:rFonts w:asciiTheme="majorBidi" w:hAnsiTheme="majorBidi" w:cstheme="majorBidi"/>
                <w:i/>
                <w:iCs/>
                <w:spacing w:val="-12"/>
                <w:sz w:val="30"/>
                <w:szCs w:val="30"/>
                <w:cs/>
              </w:rPr>
              <w:t>หัก</w:t>
            </w:r>
            <w:r w:rsidRPr="00A83C9D">
              <w:rPr>
                <w:rFonts w:asciiTheme="majorBidi" w:hAnsiTheme="majorBidi" w:cstheme="majorBidi"/>
                <w:i/>
                <w:iCs/>
                <w:spacing w:val="-12"/>
                <w:sz w:val="30"/>
                <w:szCs w:val="30"/>
              </w:rPr>
              <w:t xml:space="preserve"> </w:t>
            </w:r>
            <w:r w:rsidRPr="00A83C9D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6FE1B961" w14:textId="77777777" w:rsidR="00131CF8" w:rsidRPr="00A83C9D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1AD0F" w14:textId="21C1F46B" w:rsidR="00131CF8" w:rsidRPr="00A83C9D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83C9D">
              <w:rPr>
                <w:rFonts w:asciiTheme="majorBidi" w:hAnsiTheme="majorBidi" w:cstheme="majorBidi"/>
                <w:sz w:val="30"/>
                <w:szCs w:val="30"/>
              </w:rPr>
              <w:t>(6,865)</w:t>
            </w:r>
          </w:p>
        </w:tc>
        <w:tc>
          <w:tcPr>
            <w:tcW w:w="1535" w:type="dxa"/>
          </w:tcPr>
          <w:p w14:paraId="0CA8E4CE" w14:textId="77777777" w:rsidR="00131CF8" w:rsidRPr="00A83C9D" w:rsidRDefault="00131CF8" w:rsidP="00131CF8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465E69D5" w14:textId="77777777" w:rsidR="00131CF8" w:rsidRPr="00DB4924" w:rsidRDefault="00131CF8" w:rsidP="00131CF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131CF8" w:rsidRPr="00DB4924" w14:paraId="046E51A3" w14:textId="77777777" w:rsidTr="0032749E">
        <w:tc>
          <w:tcPr>
            <w:tcW w:w="3150" w:type="dxa"/>
            <w:hideMark/>
          </w:tcPr>
          <w:p w14:paraId="6C19628C" w14:textId="77777777" w:rsidR="00131CF8" w:rsidRPr="00A83C9D" w:rsidRDefault="00131CF8" w:rsidP="00131CF8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83C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A83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A83C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hideMark/>
          </w:tcPr>
          <w:p w14:paraId="24E674B2" w14:textId="77777777" w:rsidR="00131CF8" w:rsidRPr="00A83C9D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17906E" w14:textId="69B4575A" w:rsidR="00131CF8" w:rsidRPr="00A83C9D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45,510</w:t>
            </w:r>
          </w:p>
        </w:tc>
        <w:tc>
          <w:tcPr>
            <w:tcW w:w="1535" w:type="dxa"/>
            <w:hideMark/>
          </w:tcPr>
          <w:p w14:paraId="7B0C958A" w14:textId="77777777" w:rsidR="00131CF8" w:rsidRPr="00A83C9D" w:rsidRDefault="00131CF8" w:rsidP="00131CF8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hideMark/>
          </w:tcPr>
          <w:p w14:paraId="2CD1B736" w14:textId="77777777" w:rsidR="00131CF8" w:rsidRPr="00DB4924" w:rsidRDefault="00131CF8" w:rsidP="00131CF8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131CF8" w:rsidRPr="00DB4924" w14:paraId="4881D83F" w14:textId="77777777" w:rsidTr="00324A6F">
        <w:trPr>
          <w:trHeight w:val="161"/>
        </w:trPr>
        <w:tc>
          <w:tcPr>
            <w:tcW w:w="3150" w:type="dxa"/>
          </w:tcPr>
          <w:p w14:paraId="173E847A" w14:textId="77777777" w:rsidR="00131CF8" w:rsidRPr="00DB4924" w:rsidRDefault="00131CF8" w:rsidP="00131CF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546D00E1" w14:textId="77777777" w:rsidR="00131CF8" w:rsidRPr="00DB4924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4C7994B" w14:textId="77777777" w:rsidR="00131CF8" w:rsidRPr="00DB4924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535" w:type="dxa"/>
          </w:tcPr>
          <w:p w14:paraId="2850BF1E" w14:textId="77777777" w:rsidR="00131CF8" w:rsidRPr="00DB4924" w:rsidRDefault="00131CF8" w:rsidP="00131CF8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425" w:type="dxa"/>
          </w:tcPr>
          <w:p w14:paraId="3CC0B8E4" w14:textId="77777777" w:rsidR="00131CF8" w:rsidRPr="00DB4924" w:rsidRDefault="00131CF8" w:rsidP="00131CF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highlight w:val="yellow"/>
                <w:cs/>
              </w:rPr>
            </w:pPr>
          </w:p>
        </w:tc>
      </w:tr>
      <w:tr w:rsidR="00131CF8" w:rsidRPr="00DB4924" w14:paraId="4EDB3BE8" w14:textId="77777777" w:rsidTr="0032749E">
        <w:trPr>
          <w:trHeight w:val="275"/>
        </w:trPr>
        <w:tc>
          <w:tcPr>
            <w:tcW w:w="3150" w:type="dxa"/>
            <w:hideMark/>
          </w:tcPr>
          <w:p w14:paraId="3851C56D" w14:textId="77777777" w:rsidR="00131CF8" w:rsidRPr="006D0E14" w:rsidRDefault="00131CF8" w:rsidP="00131CF8">
            <w:pPr>
              <w:pStyle w:val="BodyText"/>
              <w:spacing w:after="0"/>
              <w:ind w:right="-17"/>
              <w:jc w:val="thaiDistribute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6D0E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เงินกู้ยืมจากกิจการอื่น</w:t>
            </w:r>
          </w:p>
        </w:tc>
        <w:tc>
          <w:tcPr>
            <w:tcW w:w="1350" w:type="dxa"/>
          </w:tcPr>
          <w:p w14:paraId="340FA696" w14:textId="77777777" w:rsidR="00131CF8" w:rsidRPr="006D0E14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776A6FA" w14:textId="77777777" w:rsidR="00131CF8" w:rsidRPr="006D0E14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</w:tcPr>
          <w:p w14:paraId="7DF0A087" w14:textId="77777777" w:rsidR="00131CF8" w:rsidRPr="006D0E14" w:rsidRDefault="00131CF8" w:rsidP="00131CF8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</w:tcPr>
          <w:p w14:paraId="134B67D6" w14:textId="77777777" w:rsidR="00131CF8" w:rsidRPr="006D0E14" w:rsidRDefault="00131CF8" w:rsidP="00131CF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31CF8" w:rsidRPr="00DB4924" w14:paraId="5DF9700C" w14:textId="77777777" w:rsidTr="0032749E">
        <w:trPr>
          <w:trHeight w:val="902"/>
        </w:trPr>
        <w:tc>
          <w:tcPr>
            <w:tcW w:w="3150" w:type="dxa"/>
            <w:hideMark/>
          </w:tcPr>
          <w:p w14:paraId="4B9611D7" w14:textId="77777777" w:rsidR="00131CF8" w:rsidRPr="006D0E14" w:rsidRDefault="00131CF8" w:rsidP="00131CF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6D0E1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ราชพัฒนา เอ็นเนอร์ยี จำกัด</w:t>
            </w:r>
          </w:p>
          <w:p w14:paraId="573747C9" w14:textId="77777777" w:rsidR="00131CF8" w:rsidRPr="006D0E14" w:rsidRDefault="00131CF8" w:rsidP="00131CF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  <w:p w14:paraId="7EC9CC52" w14:textId="77777777" w:rsidR="00131CF8" w:rsidRPr="006D0E14" w:rsidRDefault="00131CF8" w:rsidP="00131CF8">
            <w:pPr>
              <w:pStyle w:val="BodyText"/>
              <w:spacing w:after="0"/>
              <w:ind w:right="-107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EB071FB" w14:textId="77777777" w:rsidR="00131CF8" w:rsidRPr="006D0E14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D0E1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72117E53" w14:textId="1568F9F5" w:rsidR="00131CF8" w:rsidRPr="006D0E14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E14">
              <w:rPr>
                <w:rFonts w:asciiTheme="majorBidi" w:hAnsiTheme="majorBidi" w:cstheme="majorBidi" w:hint="cs"/>
                <w:sz w:val="30"/>
                <w:szCs w:val="30"/>
              </w:rPr>
              <w:t>320</w:t>
            </w:r>
          </w:p>
        </w:tc>
        <w:tc>
          <w:tcPr>
            <w:tcW w:w="1535" w:type="dxa"/>
          </w:tcPr>
          <w:p w14:paraId="242835AF" w14:textId="77777777" w:rsidR="00131CF8" w:rsidRPr="006D0E14" w:rsidRDefault="00131CF8" w:rsidP="00131CF8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35A0340C" w14:textId="77777777" w:rsidR="00131CF8" w:rsidRPr="006D0E14" w:rsidRDefault="00131CF8" w:rsidP="00131CF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ภายในปี 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ถึงปี 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t xml:space="preserve">2570 </w:t>
            </w:r>
          </w:p>
        </w:tc>
      </w:tr>
      <w:tr w:rsidR="00131CF8" w:rsidRPr="00DB4924" w14:paraId="53EB7E3B" w14:textId="77777777" w:rsidTr="00831E56">
        <w:trPr>
          <w:trHeight w:val="326"/>
        </w:trPr>
        <w:tc>
          <w:tcPr>
            <w:tcW w:w="3150" w:type="dxa"/>
          </w:tcPr>
          <w:p w14:paraId="2B8515D7" w14:textId="05441005" w:rsidR="00131CF8" w:rsidRPr="00831E56" w:rsidRDefault="00131CF8" w:rsidP="00131CF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2BA3A0AA" w14:textId="77777777" w:rsidR="00131CF8" w:rsidRPr="00DB4924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90" w:type="dxa"/>
          </w:tcPr>
          <w:p w14:paraId="3F575F24" w14:textId="77777777" w:rsidR="00131CF8" w:rsidRPr="00DB4924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535" w:type="dxa"/>
          </w:tcPr>
          <w:p w14:paraId="15E9C990" w14:textId="77777777" w:rsidR="00131CF8" w:rsidRPr="00DB4924" w:rsidRDefault="00131CF8" w:rsidP="00131CF8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425" w:type="dxa"/>
          </w:tcPr>
          <w:p w14:paraId="44E658DA" w14:textId="77777777" w:rsidR="00131CF8" w:rsidRPr="00DB4924" w:rsidRDefault="00131CF8" w:rsidP="00131CF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</w:tr>
      <w:tr w:rsidR="00131CF8" w:rsidRPr="00DB4924" w14:paraId="07B392E1" w14:textId="77777777" w:rsidTr="00831E56">
        <w:trPr>
          <w:trHeight w:val="326"/>
        </w:trPr>
        <w:tc>
          <w:tcPr>
            <w:tcW w:w="3150" w:type="dxa"/>
          </w:tcPr>
          <w:p w14:paraId="0D9BBDED" w14:textId="77777777" w:rsidR="00131CF8" w:rsidRPr="00831E56" w:rsidRDefault="00131CF8" w:rsidP="00131CF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2AD1E1A0" w14:textId="77777777" w:rsidR="00131CF8" w:rsidRPr="00DB4924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90" w:type="dxa"/>
          </w:tcPr>
          <w:p w14:paraId="50C97743" w14:textId="77777777" w:rsidR="00131CF8" w:rsidRPr="00DB4924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535" w:type="dxa"/>
          </w:tcPr>
          <w:p w14:paraId="5BF131C2" w14:textId="77777777" w:rsidR="00131CF8" w:rsidRPr="00DB4924" w:rsidRDefault="00131CF8" w:rsidP="00131CF8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425" w:type="dxa"/>
          </w:tcPr>
          <w:p w14:paraId="4F0ED94F" w14:textId="77777777" w:rsidR="00131CF8" w:rsidRPr="00DB4924" w:rsidRDefault="00131CF8" w:rsidP="00131CF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</w:tr>
      <w:tr w:rsidR="00321592" w:rsidRPr="00DB4924" w14:paraId="2F92F203" w14:textId="77777777" w:rsidTr="00321592">
        <w:trPr>
          <w:trHeight w:val="70"/>
        </w:trPr>
        <w:tc>
          <w:tcPr>
            <w:tcW w:w="3150" w:type="dxa"/>
          </w:tcPr>
          <w:p w14:paraId="06037871" w14:textId="77777777" w:rsidR="00321592" w:rsidRPr="00321592" w:rsidRDefault="00321592" w:rsidP="00131CF8">
            <w:pPr>
              <w:pStyle w:val="BodyText"/>
              <w:spacing w:after="0"/>
              <w:rPr>
                <w:rFonts w:asciiTheme="majorBidi" w:hAnsiTheme="majorBidi" w:cstheme="majorBidi"/>
                <w:sz w:val="2"/>
                <w:szCs w:val="2"/>
                <w:highlight w:val="yellow"/>
                <w:cs/>
              </w:rPr>
            </w:pPr>
          </w:p>
        </w:tc>
        <w:tc>
          <w:tcPr>
            <w:tcW w:w="1350" w:type="dxa"/>
          </w:tcPr>
          <w:p w14:paraId="4E303954" w14:textId="77777777" w:rsidR="00321592" w:rsidRPr="00321592" w:rsidRDefault="00321592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"/>
                <w:szCs w:val="2"/>
                <w:highlight w:val="yellow"/>
              </w:rPr>
            </w:pPr>
          </w:p>
        </w:tc>
        <w:tc>
          <w:tcPr>
            <w:tcW w:w="990" w:type="dxa"/>
          </w:tcPr>
          <w:p w14:paraId="2B1420C9" w14:textId="77777777" w:rsidR="00321592" w:rsidRPr="00321592" w:rsidRDefault="00321592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"/>
                <w:szCs w:val="2"/>
                <w:highlight w:val="yellow"/>
              </w:rPr>
            </w:pPr>
          </w:p>
        </w:tc>
        <w:tc>
          <w:tcPr>
            <w:tcW w:w="1535" w:type="dxa"/>
          </w:tcPr>
          <w:p w14:paraId="3E3A8D9F" w14:textId="77777777" w:rsidR="00321592" w:rsidRPr="00321592" w:rsidRDefault="00321592" w:rsidP="00131CF8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2"/>
                <w:szCs w:val="2"/>
                <w:highlight w:val="yellow"/>
                <w:cs/>
              </w:rPr>
            </w:pPr>
          </w:p>
        </w:tc>
        <w:tc>
          <w:tcPr>
            <w:tcW w:w="2425" w:type="dxa"/>
          </w:tcPr>
          <w:p w14:paraId="6757D4FE" w14:textId="77777777" w:rsidR="00321592" w:rsidRPr="00321592" w:rsidRDefault="00321592" w:rsidP="00131CF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"/>
                <w:szCs w:val="2"/>
                <w:highlight w:val="yellow"/>
                <w:cs/>
              </w:rPr>
            </w:pPr>
          </w:p>
        </w:tc>
      </w:tr>
      <w:tr w:rsidR="00131CF8" w:rsidRPr="00DB4924" w14:paraId="0BA9E5FA" w14:textId="77777777" w:rsidTr="00831E56">
        <w:trPr>
          <w:trHeight w:val="326"/>
        </w:trPr>
        <w:tc>
          <w:tcPr>
            <w:tcW w:w="3150" w:type="dxa"/>
          </w:tcPr>
          <w:p w14:paraId="4276D470" w14:textId="6C4AE8C3" w:rsidR="00131CF8" w:rsidRPr="00831E56" w:rsidRDefault="00131CF8" w:rsidP="00131CF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B18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14:paraId="63C0A733" w14:textId="77777777" w:rsidR="00131CF8" w:rsidRPr="00DB4924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90" w:type="dxa"/>
          </w:tcPr>
          <w:p w14:paraId="70DB398C" w14:textId="77777777" w:rsidR="00131CF8" w:rsidRPr="00DB4924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535" w:type="dxa"/>
          </w:tcPr>
          <w:p w14:paraId="253BB0E3" w14:textId="77777777" w:rsidR="00131CF8" w:rsidRPr="00DB4924" w:rsidRDefault="00131CF8" w:rsidP="00131CF8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425" w:type="dxa"/>
          </w:tcPr>
          <w:p w14:paraId="7DFDC635" w14:textId="77777777" w:rsidR="00131CF8" w:rsidRPr="00DB4924" w:rsidRDefault="00131CF8" w:rsidP="00131CF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</w:tr>
      <w:tr w:rsidR="00131CF8" w:rsidRPr="00DB4924" w14:paraId="06EFE5A9" w14:textId="77777777" w:rsidTr="0032749E">
        <w:tc>
          <w:tcPr>
            <w:tcW w:w="3150" w:type="dxa"/>
          </w:tcPr>
          <w:p w14:paraId="5DBC5635" w14:textId="77777777" w:rsidR="00131CF8" w:rsidRPr="006D0E14" w:rsidRDefault="00131CF8" w:rsidP="00131CF8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E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1D440F77" w14:textId="77777777" w:rsidR="00131CF8" w:rsidRPr="006D0E14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7120466" w14:textId="77777777" w:rsidR="00131CF8" w:rsidRPr="006D0E14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5" w:type="dxa"/>
          </w:tcPr>
          <w:p w14:paraId="693F916C" w14:textId="77777777" w:rsidR="00131CF8" w:rsidRPr="006D0E14" w:rsidRDefault="00131CF8" w:rsidP="00131CF8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46BACA4E" w14:textId="77777777" w:rsidR="00131CF8" w:rsidRPr="006D0E14" w:rsidRDefault="00131CF8" w:rsidP="00131CF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31CF8" w:rsidRPr="00DB4924" w14:paraId="01472C51" w14:textId="77777777" w:rsidTr="0032749E">
        <w:trPr>
          <w:trHeight w:val="992"/>
        </w:trPr>
        <w:tc>
          <w:tcPr>
            <w:tcW w:w="3150" w:type="dxa"/>
            <w:hideMark/>
          </w:tcPr>
          <w:p w14:paraId="3C4A3745" w14:textId="77777777" w:rsidR="00131CF8" w:rsidRPr="006D0E14" w:rsidRDefault="00131CF8" w:rsidP="00131CF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063738B9" w14:textId="77777777" w:rsidR="00131CF8" w:rsidRPr="006D0E14" w:rsidRDefault="00131CF8" w:rsidP="00131CF8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F87BED7" w14:textId="77777777" w:rsidR="00131CF8" w:rsidRPr="006D0E14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  <w:p w14:paraId="65B10955" w14:textId="77777777" w:rsidR="00131CF8" w:rsidRPr="006D0E14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53BFE9CE" w14:textId="6E14C08D" w:rsidR="00131CF8" w:rsidRPr="006D0E14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D0E14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535" w:type="dxa"/>
          </w:tcPr>
          <w:p w14:paraId="04795B35" w14:textId="77777777" w:rsidR="00131CF8" w:rsidRPr="006D0E14" w:rsidRDefault="00131CF8" w:rsidP="00131CF8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</w:rPr>
              <w:t>1.76 - 3.08</w:t>
            </w:r>
          </w:p>
        </w:tc>
        <w:tc>
          <w:tcPr>
            <w:tcW w:w="2425" w:type="dxa"/>
          </w:tcPr>
          <w:p w14:paraId="3EACABCA" w14:textId="77777777" w:rsidR="00131CF8" w:rsidRPr="006D0E14" w:rsidRDefault="00131CF8" w:rsidP="00131CF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3</w:t>
            </w:r>
            <w:r w:rsidRPr="006D0E14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ปี 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5</w:t>
            </w:r>
            <w:r w:rsidRPr="006D0E14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10 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และ 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15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2568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</w:t>
            </w:r>
            <w:r w:rsidRPr="006D0E14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ปี 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2570 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2572</w:t>
            </w:r>
            <w:r w:rsidRPr="006D0E14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ปี 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2573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และปี 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2578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131CF8" w:rsidRPr="00DB4924" w14:paraId="3FD4AE16" w14:textId="77777777" w:rsidTr="0032749E">
        <w:tc>
          <w:tcPr>
            <w:tcW w:w="3150" w:type="dxa"/>
            <w:hideMark/>
          </w:tcPr>
          <w:p w14:paraId="227BE14A" w14:textId="77777777" w:rsidR="00131CF8" w:rsidRPr="006D0E14" w:rsidRDefault="00131CF8" w:rsidP="00131CF8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057EA0C4" w14:textId="77777777" w:rsidR="00131CF8" w:rsidRPr="006D0E14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</w:tcPr>
          <w:p w14:paraId="65EA25C0" w14:textId="5222841A" w:rsidR="00131CF8" w:rsidRPr="006D0E14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Pr="00D93613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690</w:t>
            </w:r>
          </w:p>
        </w:tc>
        <w:tc>
          <w:tcPr>
            <w:tcW w:w="1535" w:type="dxa"/>
          </w:tcPr>
          <w:p w14:paraId="62B73531" w14:textId="77777777" w:rsidR="00131CF8" w:rsidRPr="006D0E14" w:rsidRDefault="00131CF8" w:rsidP="00131CF8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425" w:type="dxa"/>
          </w:tcPr>
          <w:p w14:paraId="29807351" w14:textId="77777777" w:rsidR="00131CF8" w:rsidRPr="006D0E14" w:rsidRDefault="00131CF8" w:rsidP="00131CF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</w:tr>
      <w:tr w:rsidR="00131CF8" w:rsidRPr="00DB4924" w14:paraId="1E6A250A" w14:textId="77777777" w:rsidTr="0032749E">
        <w:tc>
          <w:tcPr>
            <w:tcW w:w="3150" w:type="dxa"/>
          </w:tcPr>
          <w:p w14:paraId="5D275CA7" w14:textId="77777777" w:rsidR="00131CF8" w:rsidRPr="006D0E14" w:rsidRDefault="00131CF8" w:rsidP="00131CF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4A1A6AA1" w14:textId="77777777" w:rsidR="00131CF8" w:rsidRPr="006D0E14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27974E8" w14:textId="61D280A7" w:rsidR="00131CF8" w:rsidRPr="006D0E14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Pr="00D93613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270</w:t>
            </w:r>
          </w:p>
        </w:tc>
        <w:tc>
          <w:tcPr>
            <w:tcW w:w="1535" w:type="dxa"/>
          </w:tcPr>
          <w:p w14:paraId="3886E0FE" w14:textId="77777777" w:rsidR="00131CF8" w:rsidRPr="006D0E14" w:rsidRDefault="00131CF8" w:rsidP="00131CF8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425" w:type="dxa"/>
          </w:tcPr>
          <w:p w14:paraId="29723BBA" w14:textId="77777777" w:rsidR="00131CF8" w:rsidRPr="006D0E14" w:rsidRDefault="00131CF8" w:rsidP="00131CF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131CF8" w:rsidRPr="00DB4924" w14:paraId="19E89401" w14:textId="77777777" w:rsidTr="0032749E">
        <w:trPr>
          <w:trHeight w:val="888"/>
        </w:trPr>
        <w:tc>
          <w:tcPr>
            <w:tcW w:w="3150" w:type="dxa"/>
          </w:tcPr>
          <w:p w14:paraId="41EE0995" w14:textId="77777777" w:rsidR="00131CF8" w:rsidRPr="006D0E14" w:rsidRDefault="00131CF8" w:rsidP="00131CF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6D0E1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ราชพัฒนา เอ็นเนอร์ยี จำกัด</w:t>
            </w:r>
          </w:p>
          <w:p w14:paraId="63F27849" w14:textId="77777777" w:rsidR="00131CF8" w:rsidRPr="006D0E14" w:rsidRDefault="00131CF8" w:rsidP="00131CF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  <w:p w14:paraId="67FD7C95" w14:textId="77777777" w:rsidR="00131CF8" w:rsidRPr="006D0E14" w:rsidRDefault="00131CF8" w:rsidP="00131CF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2A147D5" w14:textId="0DF71C84" w:rsidR="00131CF8" w:rsidRPr="006D0E14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3613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1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613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9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  <w:p w14:paraId="004D78D8" w14:textId="77777777" w:rsidR="00131CF8" w:rsidRPr="006D0E14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721AE5E" w14:textId="159A5915" w:rsidR="00131CF8" w:rsidRPr="006D0E14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D93613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1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613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9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535" w:type="dxa"/>
          </w:tcPr>
          <w:p w14:paraId="222B29F5" w14:textId="19A5E23A" w:rsidR="00131CF8" w:rsidRPr="006D0E14" w:rsidRDefault="00131CF8" w:rsidP="00131CF8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Pr="00D93613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98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t xml:space="preserve"> - 4.26</w:t>
            </w:r>
          </w:p>
        </w:tc>
        <w:tc>
          <w:tcPr>
            <w:tcW w:w="2425" w:type="dxa"/>
          </w:tcPr>
          <w:p w14:paraId="6CF54F1A" w14:textId="6B0B37C1" w:rsidR="00131CF8" w:rsidRPr="004533C6" w:rsidRDefault="00131CF8" w:rsidP="00131CF8">
            <w:pPr>
              <w:pStyle w:val="BodyText"/>
              <w:tabs>
                <w:tab w:val="clear" w:pos="1871"/>
                <w:tab w:val="clear" w:pos="2580"/>
                <w:tab w:val="left" w:pos="1599"/>
                <w:tab w:val="left" w:pos="1869"/>
              </w:tabs>
              <w:spacing w:after="0"/>
              <w:ind w:right="-16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4533C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Pr="004533C6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7</w:t>
            </w:r>
            <w:r w:rsidRPr="004533C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และ</w:t>
            </w:r>
            <w:r w:rsidRPr="004533C6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10 </w:t>
            </w:r>
            <w:r w:rsidRPr="004533C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และครบกำหนดไถ่ถอนในปี </w:t>
            </w:r>
            <w:r w:rsidRPr="004533C6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2572</w:t>
            </w:r>
            <w:r w:rsidRPr="004533C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และปี </w:t>
            </w:r>
            <w:r w:rsidRPr="004533C6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2575</w:t>
            </w:r>
            <w:r w:rsidRPr="004533C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131CF8" w:rsidRPr="00DB4924" w14:paraId="3F2E89C9" w14:textId="77777777" w:rsidTr="0032749E">
        <w:tc>
          <w:tcPr>
            <w:tcW w:w="3150" w:type="dxa"/>
            <w:hideMark/>
          </w:tcPr>
          <w:p w14:paraId="0A82B213" w14:textId="77777777" w:rsidR="00131CF8" w:rsidRPr="00DB4924" w:rsidRDefault="00131CF8" w:rsidP="00131CF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6D0E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2F62FDC" w14:textId="77777777" w:rsidR="00131CF8" w:rsidRPr="006D0E14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996E429" w14:textId="53137168" w:rsidR="00131CF8" w:rsidRPr="006D0E14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E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D9361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/>
              </w:rPr>
              <w:t>6</w:t>
            </w:r>
            <w:r w:rsidRPr="006D0E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361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/>
              </w:rPr>
              <w:t>910</w:t>
            </w:r>
          </w:p>
        </w:tc>
        <w:tc>
          <w:tcPr>
            <w:tcW w:w="1535" w:type="dxa"/>
          </w:tcPr>
          <w:p w14:paraId="3CBBDF8C" w14:textId="77777777" w:rsidR="00131CF8" w:rsidRPr="00DB4924" w:rsidRDefault="00131CF8" w:rsidP="00131CF8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0E7BD1DB" w14:textId="77777777" w:rsidR="00131CF8" w:rsidRPr="00DB4924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131CF8" w:rsidRPr="00DB4924" w14:paraId="6DFB0C7E" w14:textId="77777777" w:rsidTr="0032749E">
        <w:tc>
          <w:tcPr>
            <w:tcW w:w="3150" w:type="dxa"/>
            <w:vAlign w:val="bottom"/>
          </w:tcPr>
          <w:p w14:paraId="7768CBF1" w14:textId="77777777" w:rsidR="00131CF8" w:rsidRPr="009E46CB" w:rsidRDefault="00131CF8" w:rsidP="00131CF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9E46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9E46CB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ค่าธรรมเนียมในการจัดหา</w:t>
            </w:r>
            <w:r w:rsidRPr="009E46CB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9E46C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vAlign w:val="bottom"/>
            <w:hideMark/>
          </w:tcPr>
          <w:p w14:paraId="0A64DA49" w14:textId="77777777" w:rsidR="00131CF8" w:rsidRPr="009E46CB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16CE34" w14:textId="67A49D27" w:rsidR="00131CF8" w:rsidRPr="009E46CB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46CB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E46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  <w:vAlign w:val="bottom"/>
            <w:hideMark/>
          </w:tcPr>
          <w:p w14:paraId="37F176C2" w14:textId="77777777" w:rsidR="00131CF8" w:rsidRPr="009E46CB" w:rsidRDefault="00131CF8" w:rsidP="00131CF8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vAlign w:val="bottom"/>
            <w:hideMark/>
          </w:tcPr>
          <w:p w14:paraId="4565D076" w14:textId="77777777" w:rsidR="00131CF8" w:rsidRPr="00DB4924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10"/>
                <w:sz w:val="30"/>
                <w:szCs w:val="30"/>
                <w:highlight w:val="yellow"/>
              </w:rPr>
            </w:pPr>
          </w:p>
        </w:tc>
      </w:tr>
      <w:tr w:rsidR="00131CF8" w:rsidRPr="00DB4924" w14:paraId="27DF001E" w14:textId="77777777" w:rsidTr="0032749E">
        <w:trPr>
          <w:trHeight w:val="442"/>
        </w:trPr>
        <w:tc>
          <w:tcPr>
            <w:tcW w:w="3150" w:type="dxa"/>
            <w:hideMark/>
          </w:tcPr>
          <w:p w14:paraId="531B1E81" w14:textId="77777777" w:rsidR="00131CF8" w:rsidRPr="009E46CB" w:rsidRDefault="00131CF8" w:rsidP="00131CF8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6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hideMark/>
          </w:tcPr>
          <w:p w14:paraId="526E27E2" w14:textId="77777777" w:rsidR="00131CF8" w:rsidRPr="009E46CB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6FCEDF4" w14:textId="7DAAACAA" w:rsidR="00131CF8" w:rsidRPr="009E46CB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46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D9361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/>
              </w:rPr>
              <w:t>6</w:t>
            </w:r>
            <w:r w:rsidRPr="009E46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361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35" w:type="dxa"/>
            <w:hideMark/>
          </w:tcPr>
          <w:p w14:paraId="10419637" w14:textId="77777777" w:rsidR="00131CF8" w:rsidRPr="009E46CB" w:rsidRDefault="00131CF8" w:rsidP="00131CF8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hideMark/>
          </w:tcPr>
          <w:p w14:paraId="3F2C7706" w14:textId="77777777" w:rsidR="00131CF8" w:rsidRPr="00DB4924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131CF8" w:rsidRPr="00DB4924" w14:paraId="53A9A63D" w14:textId="77777777" w:rsidTr="0032749E">
        <w:trPr>
          <w:trHeight w:val="442"/>
        </w:trPr>
        <w:tc>
          <w:tcPr>
            <w:tcW w:w="3150" w:type="dxa"/>
          </w:tcPr>
          <w:p w14:paraId="311437B2" w14:textId="77777777" w:rsidR="00131CF8" w:rsidRPr="009E46CB" w:rsidRDefault="00131CF8" w:rsidP="00131CF8">
            <w:pPr>
              <w:pStyle w:val="BodyText"/>
              <w:spacing w:after="0"/>
              <w:ind w:right="-20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E46CB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9E46C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</w:tcPr>
          <w:p w14:paraId="6FA9755D" w14:textId="77777777" w:rsidR="00131CF8" w:rsidRPr="009E46CB" w:rsidRDefault="00131CF8" w:rsidP="00131CF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308587C" w14:textId="74138CFD" w:rsidR="00131CF8" w:rsidRPr="009E46CB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9E46C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93613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5</w:t>
            </w:r>
            <w:r w:rsidRPr="009E46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613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9E46C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023775E0" w14:textId="77777777" w:rsidR="00131CF8" w:rsidRPr="009E46CB" w:rsidRDefault="00131CF8" w:rsidP="00131CF8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24B1CA46" w14:textId="77777777" w:rsidR="00131CF8" w:rsidRPr="00DB4924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131CF8" w:rsidRPr="00DB4924" w14:paraId="308D711D" w14:textId="77777777" w:rsidTr="0032749E">
        <w:trPr>
          <w:trHeight w:val="442"/>
        </w:trPr>
        <w:tc>
          <w:tcPr>
            <w:tcW w:w="3150" w:type="dxa"/>
          </w:tcPr>
          <w:p w14:paraId="2E5B5597" w14:textId="77777777" w:rsidR="00131CF8" w:rsidRPr="009E46CB" w:rsidRDefault="00131CF8" w:rsidP="00131CF8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46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9E46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9E46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00EF5D1F" w14:textId="77777777" w:rsidR="00131CF8" w:rsidRPr="009E46CB" w:rsidRDefault="00131CF8" w:rsidP="00131CF8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D42AE0" w14:textId="0F998ABA" w:rsidR="00131CF8" w:rsidRPr="009E46CB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46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D9361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/>
              </w:rPr>
              <w:t>1</w:t>
            </w:r>
            <w:r w:rsidRPr="009E46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361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/>
              </w:rPr>
              <w:t>126</w:t>
            </w:r>
          </w:p>
        </w:tc>
        <w:tc>
          <w:tcPr>
            <w:tcW w:w="1535" w:type="dxa"/>
          </w:tcPr>
          <w:p w14:paraId="5B7DD18E" w14:textId="77777777" w:rsidR="00131CF8" w:rsidRPr="009E46CB" w:rsidRDefault="00131CF8" w:rsidP="00131CF8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04DD1579" w14:textId="77777777" w:rsidR="00131CF8" w:rsidRPr="00DB4924" w:rsidRDefault="00131CF8" w:rsidP="00131CF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</w:tbl>
    <w:p w14:paraId="3997B61F" w14:textId="1067633A" w:rsidR="00131CF8" w:rsidRDefault="00131CF8" w:rsidP="00386E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9567099" w14:textId="77777777" w:rsidR="00131CF8" w:rsidRDefault="00131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  <w:r>
        <w:rPr>
          <w:rFonts w:asciiTheme="majorBidi" w:hAnsiTheme="majorBidi" w:cstheme="majorBidi"/>
          <w:sz w:val="30"/>
          <w:szCs w:val="30"/>
          <w:highlight w:val="yellow"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6"/>
        <w:gridCol w:w="1344"/>
        <w:gridCol w:w="6"/>
        <w:gridCol w:w="984"/>
        <w:gridCol w:w="6"/>
        <w:gridCol w:w="1524"/>
        <w:gridCol w:w="11"/>
        <w:gridCol w:w="2329"/>
      </w:tblGrid>
      <w:tr w:rsidR="00ED615B" w:rsidRPr="00DB4924" w14:paraId="2C49655C" w14:textId="77777777" w:rsidTr="00C1115B">
        <w:trPr>
          <w:tblHeader/>
        </w:trPr>
        <w:tc>
          <w:tcPr>
            <w:tcW w:w="3156" w:type="dxa"/>
            <w:gridSpan w:val="2"/>
          </w:tcPr>
          <w:p w14:paraId="08645E2E" w14:textId="77777777" w:rsidR="00ED615B" w:rsidRPr="009219A2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6204" w:type="dxa"/>
            <w:gridSpan w:val="7"/>
            <w:hideMark/>
          </w:tcPr>
          <w:p w14:paraId="0D7DC05D" w14:textId="77777777" w:rsidR="00ED615B" w:rsidRPr="009219A2" w:rsidRDefault="00ED615B" w:rsidP="00C1115B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9219A2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15B" w:rsidRPr="00DB4924" w14:paraId="0BB82E1E" w14:textId="77777777" w:rsidTr="00C1115B">
        <w:trPr>
          <w:tblHeader/>
        </w:trPr>
        <w:tc>
          <w:tcPr>
            <w:tcW w:w="3156" w:type="dxa"/>
            <w:gridSpan w:val="2"/>
          </w:tcPr>
          <w:p w14:paraId="16C24F65" w14:textId="77777777" w:rsidR="00ED615B" w:rsidRPr="009219A2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hideMark/>
          </w:tcPr>
          <w:p w14:paraId="376C886B" w14:textId="77777777" w:rsidR="00ED615B" w:rsidRPr="009219A2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9219A2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  <w:gridSpan w:val="2"/>
            <w:hideMark/>
          </w:tcPr>
          <w:p w14:paraId="59BA4996" w14:textId="77777777" w:rsidR="00ED615B" w:rsidRPr="009219A2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104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9219A2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  <w:gridSpan w:val="2"/>
            <w:hideMark/>
          </w:tcPr>
          <w:p w14:paraId="5AA5DBBA" w14:textId="77777777" w:rsidR="00ED615B" w:rsidRPr="009219A2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9" w:right="-10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9219A2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29" w:type="dxa"/>
            <w:hideMark/>
          </w:tcPr>
          <w:p w14:paraId="27EB5F6A" w14:textId="77777777" w:rsidR="00ED615B" w:rsidRPr="009219A2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9219A2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ED615B" w:rsidRPr="00DB4924" w14:paraId="21719811" w14:textId="77777777" w:rsidTr="00C1115B">
        <w:trPr>
          <w:tblHeader/>
        </w:trPr>
        <w:tc>
          <w:tcPr>
            <w:tcW w:w="3156" w:type="dxa"/>
            <w:gridSpan w:val="2"/>
          </w:tcPr>
          <w:p w14:paraId="33CDE8C0" w14:textId="77777777" w:rsidR="00ED615B" w:rsidRPr="009219A2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7D66DBE6" w14:textId="77777777" w:rsidR="00ED615B" w:rsidRPr="009219A2" w:rsidRDefault="00ED615B" w:rsidP="00C1115B">
            <w:pPr>
              <w:jc w:val="center"/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hideMark/>
          </w:tcPr>
          <w:p w14:paraId="6E0EF1B3" w14:textId="77777777" w:rsidR="00ED615B" w:rsidRPr="009219A2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104"/>
              <w:jc w:val="center"/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</w:pPr>
            <w:r w:rsidRPr="009219A2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(</w:t>
            </w:r>
            <w:r w:rsidRPr="009219A2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219A2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  <w:gridSpan w:val="2"/>
            <w:hideMark/>
          </w:tcPr>
          <w:p w14:paraId="4E5B56A3" w14:textId="77777777" w:rsidR="00ED615B" w:rsidRPr="009219A2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9" w:right="-103"/>
              <w:jc w:val="center"/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</w:pPr>
            <w:r w:rsidRPr="009219A2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(</w:t>
            </w:r>
            <w:r w:rsidRPr="009219A2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9219A2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29" w:type="dxa"/>
          </w:tcPr>
          <w:p w14:paraId="211799BC" w14:textId="77777777" w:rsidR="00ED615B" w:rsidRPr="009219A2" w:rsidRDefault="00ED615B" w:rsidP="00C1115B">
            <w:pPr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D615B" w:rsidRPr="00DB4924" w14:paraId="04D3D856" w14:textId="77777777" w:rsidTr="00C1115B">
        <w:tc>
          <w:tcPr>
            <w:tcW w:w="3156" w:type="dxa"/>
            <w:gridSpan w:val="2"/>
          </w:tcPr>
          <w:p w14:paraId="1DE384B1" w14:textId="77777777" w:rsidR="00ED615B" w:rsidRPr="009219A2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219A2"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gridSpan w:val="2"/>
          </w:tcPr>
          <w:p w14:paraId="3C663CD6" w14:textId="77777777" w:rsidR="00ED615B" w:rsidRPr="009219A2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3938C2F9" w14:textId="77777777" w:rsidR="00ED615B" w:rsidRPr="009219A2" w:rsidRDefault="00ED615B" w:rsidP="00C1115B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  <w:gridSpan w:val="2"/>
          </w:tcPr>
          <w:p w14:paraId="519C8D24" w14:textId="77777777" w:rsidR="00ED615B" w:rsidRPr="009219A2" w:rsidRDefault="00ED615B" w:rsidP="00C1115B">
            <w:pPr>
              <w:tabs>
                <w:tab w:val="clear" w:pos="680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9" w:type="dxa"/>
          </w:tcPr>
          <w:p w14:paraId="7DDF913D" w14:textId="77777777" w:rsidR="00ED615B" w:rsidRPr="009219A2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ED615B" w:rsidRPr="00DB4924" w14:paraId="5678D8B1" w14:textId="77777777" w:rsidTr="00C1115B">
        <w:tc>
          <w:tcPr>
            <w:tcW w:w="3156" w:type="dxa"/>
            <w:gridSpan w:val="2"/>
          </w:tcPr>
          <w:p w14:paraId="4E1F026E" w14:textId="77777777" w:rsidR="00ED615B" w:rsidRPr="009219A2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219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</w:tcPr>
          <w:p w14:paraId="16AD0FBA" w14:textId="77777777" w:rsidR="00ED615B" w:rsidRPr="009219A2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08411D47" w14:textId="77777777" w:rsidR="00ED615B" w:rsidRPr="009219A2" w:rsidRDefault="00ED615B" w:rsidP="00C1115B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  <w:gridSpan w:val="2"/>
          </w:tcPr>
          <w:p w14:paraId="450CE3F1" w14:textId="77777777" w:rsidR="00ED615B" w:rsidRPr="009219A2" w:rsidRDefault="00ED615B" w:rsidP="00C1115B">
            <w:pPr>
              <w:tabs>
                <w:tab w:val="clear" w:pos="680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9" w:type="dxa"/>
          </w:tcPr>
          <w:p w14:paraId="1A916267" w14:textId="77777777" w:rsidR="00ED615B" w:rsidRPr="009219A2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ED615B" w:rsidRPr="00DB4924" w14:paraId="352303FD" w14:textId="77777777" w:rsidTr="00C1115B">
        <w:tc>
          <w:tcPr>
            <w:tcW w:w="3156" w:type="dxa"/>
            <w:gridSpan w:val="2"/>
          </w:tcPr>
          <w:p w14:paraId="751DDEE1" w14:textId="77777777" w:rsidR="00ED615B" w:rsidRPr="009219A2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219A2">
              <w:rPr>
                <w:rFonts w:asciiTheme="majorBidi" w:hAnsi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  <w:gridSpan w:val="2"/>
          </w:tcPr>
          <w:p w14:paraId="15FC631D" w14:textId="06C30CD5" w:rsidR="00ED615B" w:rsidRPr="009219A2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9219A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ตามที่ระบุในสัญญ</w:t>
            </w:r>
            <w:r w:rsidR="00C511A6" w:rsidRPr="009219A2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</w:p>
        </w:tc>
        <w:tc>
          <w:tcPr>
            <w:tcW w:w="990" w:type="dxa"/>
            <w:gridSpan w:val="2"/>
          </w:tcPr>
          <w:p w14:paraId="0E730F4D" w14:textId="17F6FE52" w:rsidR="00ED615B" w:rsidRPr="009219A2" w:rsidRDefault="001B1061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9219A2">
              <w:rPr>
                <w:rFonts w:asciiTheme="majorBidi" w:eastAsiaTheme="minorHAnsi" w:hAnsiTheme="majorBidi" w:cstheme="majorBidi"/>
                <w:sz w:val="30"/>
                <w:szCs w:val="30"/>
              </w:rPr>
              <w:t>1</w:t>
            </w:r>
            <w:r w:rsidR="00D93613" w:rsidRPr="00D93613">
              <w:rPr>
                <w:rFonts w:asciiTheme="majorBidi" w:eastAsiaTheme="minorHAnsi" w:hAnsiTheme="majorBidi" w:cstheme="majorBidi" w:hint="cs"/>
                <w:sz w:val="30"/>
                <w:szCs w:val="30"/>
                <w:lang w:val="en-GB"/>
              </w:rPr>
              <w:t>0</w:t>
            </w:r>
            <w:r w:rsidRPr="009219A2">
              <w:rPr>
                <w:rFonts w:asciiTheme="majorBidi" w:eastAsiaTheme="minorHAnsi" w:hAnsiTheme="majorBidi" w:cstheme="majorBidi"/>
                <w:sz w:val="30"/>
                <w:szCs w:val="30"/>
              </w:rPr>
              <w:t>,</w:t>
            </w:r>
            <w:r w:rsidR="00D93613" w:rsidRPr="00D93613">
              <w:rPr>
                <w:rFonts w:asciiTheme="majorBidi" w:eastAsiaTheme="minorHAnsi" w:hAnsiTheme="majorBidi" w:cstheme="majorBidi" w:hint="cs"/>
                <w:sz w:val="30"/>
                <w:szCs w:val="30"/>
                <w:lang w:val="en-GB"/>
              </w:rPr>
              <w:t>20</w:t>
            </w:r>
            <w:r w:rsidRPr="009219A2">
              <w:rPr>
                <w:rFonts w:asciiTheme="majorBidi" w:eastAsiaTheme="minorHAns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35" w:type="dxa"/>
            <w:gridSpan w:val="2"/>
          </w:tcPr>
          <w:p w14:paraId="6F1EC68D" w14:textId="77777777" w:rsidR="00ED615B" w:rsidRPr="009219A2" w:rsidRDefault="00ED615B" w:rsidP="00C1115B">
            <w:pPr>
              <w:tabs>
                <w:tab w:val="clear" w:pos="680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9219A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</w:t>
            </w:r>
            <w:r w:rsidRPr="009219A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219A2">
              <w:rPr>
                <w:rFonts w:asciiTheme="majorBidi" w:hAnsiTheme="majorBidi" w:cstheme="majorBidi"/>
                <w:sz w:val="30"/>
                <w:szCs w:val="30"/>
                <w:cs/>
              </w:rPr>
              <w:t>คงที่</w:t>
            </w:r>
          </w:p>
        </w:tc>
        <w:tc>
          <w:tcPr>
            <w:tcW w:w="2329" w:type="dxa"/>
          </w:tcPr>
          <w:p w14:paraId="0AB3F74D" w14:textId="5E7347EE" w:rsidR="00ED615B" w:rsidRPr="009219A2" w:rsidRDefault="001B1061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</w:pPr>
            <w:r w:rsidRPr="009219A2">
              <w:rPr>
                <w:rFonts w:asciiTheme="majorBidi" w:hAnsiTheme="majorBidi"/>
                <w:sz w:val="30"/>
                <w:szCs w:val="30"/>
                <w:cs/>
              </w:rPr>
              <w:t>ภายในเดือน</w:t>
            </w:r>
            <w:r w:rsidRPr="009219A2">
              <w:rPr>
                <w:rFonts w:asciiTheme="majorBidi" w:hAnsiTheme="majorBidi" w:hint="cs"/>
                <w:sz w:val="30"/>
                <w:szCs w:val="30"/>
                <w:cs/>
              </w:rPr>
              <w:t>ม</w:t>
            </w:r>
            <w:r w:rsidR="009219A2" w:rsidRPr="009219A2">
              <w:rPr>
                <w:rFonts w:asciiTheme="majorBidi" w:hAnsiTheme="majorBidi" w:hint="cs"/>
                <w:sz w:val="30"/>
                <w:szCs w:val="30"/>
                <w:cs/>
              </w:rPr>
              <w:t>ีนา</w:t>
            </w:r>
            <w:r w:rsidRPr="009219A2">
              <w:rPr>
                <w:rFonts w:asciiTheme="majorBidi" w:hAnsiTheme="majorBidi" w:hint="cs"/>
                <w:sz w:val="30"/>
                <w:szCs w:val="30"/>
                <w:cs/>
              </w:rPr>
              <w:t xml:space="preserve">คม </w:t>
            </w:r>
            <w:r w:rsidRPr="009219A2">
              <w:rPr>
                <w:rFonts w:asciiTheme="majorBidi" w:hAnsiTheme="majorBidi"/>
                <w:sz w:val="30"/>
                <w:szCs w:val="30"/>
              </w:rPr>
              <w:t>256</w:t>
            </w:r>
            <w:r w:rsidR="00C91816" w:rsidRPr="009219A2">
              <w:rPr>
                <w:rFonts w:asciiTheme="majorBidi" w:hAnsiTheme="majorBidi" w:hint="cs"/>
                <w:sz w:val="30"/>
                <w:szCs w:val="30"/>
              </w:rPr>
              <w:t>9</w:t>
            </w:r>
          </w:p>
        </w:tc>
      </w:tr>
      <w:tr w:rsidR="00ED615B" w:rsidRPr="00DB4924" w14:paraId="08555344" w14:textId="77777777" w:rsidTr="00C1115B">
        <w:tc>
          <w:tcPr>
            <w:tcW w:w="3156" w:type="dxa"/>
            <w:gridSpan w:val="2"/>
          </w:tcPr>
          <w:p w14:paraId="1B5CD189" w14:textId="77777777" w:rsidR="00ED615B" w:rsidRPr="00DB4924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gridSpan w:val="2"/>
          </w:tcPr>
          <w:p w14:paraId="52DF3954" w14:textId="77777777" w:rsidR="00ED615B" w:rsidRPr="00DB4924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gridSpan w:val="2"/>
          </w:tcPr>
          <w:p w14:paraId="58A72D12" w14:textId="77777777" w:rsidR="00ED615B" w:rsidRPr="00DB4924" w:rsidRDefault="00ED615B" w:rsidP="00C1115B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5" w:type="dxa"/>
            <w:gridSpan w:val="2"/>
          </w:tcPr>
          <w:p w14:paraId="2078F86A" w14:textId="77777777" w:rsidR="00ED615B" w:rsidRPr="00DB4924" w:rsidRDefault="00ED615B" w:rsidP="00C1115B">
            <w:pPr>
              <w:tabs>
                <w:tab w:val="clear" w:pos="680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29" w:type="dxa"/>
          </w:tcPr>
          <w:p w14:paraId="5BDEAB0F" w14:textId="77777777" w:rsidR="00ED615B" w:rsidRPr="00DB4924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ED615B" w:rsidRPr="00DB4924" w14:paraId="0581DF15" w14:textId="77777777" w:rsidTr="00C1115B">
        <w:tc>
          <w:tcPr>
            <w:tcW w:w="3150" w:type="dxa"/>
            <w:hideMark/>
          </w:tcPr>
          <w:p w14:paraId="4C6811FF" w14:textId="77777777" w:rsidR="00ED615B" w:rsidRPr="009219A2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9219A2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4F87499D" w14:textId="77777777" w:rsidR="00ED615B" w:rsidRPr="009219A2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141FEE0B" w14:textId="77777777" w:rsidR="00ED615B" w:rsidRPr="009219A2" w:rsidRDefault="00ED615B" w:rsidP="00C1115B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</w:tcPr>
          <w:p w14:paraId="27FBE5F4" w14:textId="77777777" w:rsidR="00ED615B" w:rsidRPr="009219A2" w:rsidRDefault="00ED615B" w:rsidP="00C1115B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05B17FD6" w14:textId="77777777" w:rsidR="00ED615B" w:rsidRPr="009219A2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ED615B" w:rsidRPr="00DB4924" w14:paraId="32C91962" w14:textId="77777777" w:rsidTr="00C1115B">
        <w:tc>
          <w:tcPr>
            <w:tcW w:w="3150" w:type="dxa"/>
          </w:tcPr>
          <w:p w14:paraId="6257CDCB" w14:textId="77777777" w:rsidR="00ED615B" w:rsidRPr="009219A2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9219A2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5D7EC22E" w14:textId="77777777" w:rsidR="00ED615B" w:rsidRPr="009219A2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hideMark/>
          </w:tcPr>
          <w:p w14:paraId="62EC4BF4" w14:textId="77777777" w:rsidR="00ED615B" w:rsidRPr="009219A2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9219A2">
              <w:rPr>
                <w:rFonts w:asciiTheme="majorBidi" w:eastAsiaTheme="minorHAnsi" w:hAnsiTheme="majorBidi" w:cstheme="majorBidi"/>
                <w:sz w:val="30"/>
                <w:szCs w:val="30"/>
              </w:rPr>
              <w:t>10,000</w:t>
            </w:r>
            <w:r w:rsidRPr="009219A2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9219A2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</w:tcPr>
          <w:p w14:paraId="1E2AC967" w14:textId="12870541" w:rsidR="00ED615B" w:rsidRPr="009219A2" w:rsidRDefault="001B1061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9219A2">
              <w:rPr>
                <w:rFonts w:asciiTheme="majorBidi" w:eastAsiaTheme="minorHAnsi" w:hAnsiTheme="majorBidi" w:cstheme="majorBidi"/>
                <w:sz w:val="30"/>
                <w:szCs w:val="30"/>
              </w:rPr>
              <w:t>6,590</w:t>
            </w:r>
          </w:p>
        </w:tc>
        <w:tc>
          <w:tcPr>
            <w:tcW w:w="1530" w:type="dxa"/>
            <w:gridSpan w:val="2"/>
            <w:hideMark/>
          </w:tcPr>
          <w:p w14:paraId="6A7D2E43" w14:textId="77777777" w:rsidR="00ED615B" w:rsidRPr="009219A2" w:rsidRDefault="00ED615B" w:rsidP="00C1115B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9219A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340" w:type="dxa"/>
            <w:gridSpan w:val="2"/>
            <w:hideMark/>
          </w:tcPr>
          <w:p w14:paraId="5F64A2DE" w14:textId="77777777" w:rsidR="00ED615B" w:rsidRPr="009219A2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9219A2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F02829" w:rsidRPr="00DB4924" w14:paraId="16BF7A17" w14:textId="77777777" w:rsidTr="00F02829">
        <w:trPr>
          <w:trHeight w:val="70"/>
        </w:trPr>
        <w:tc>
          <w:tcPr>
            <w:tcW w:w="3150" w:type="dxa"/>
          </w:tcPr>
          <w:p w14:paraId="2AA739B1" w14:textId="77777777" w:rsidR="00F02829" w:rsidRPr="00F02829" w:rsidRDefault="00F02829" w:rsidP="00C1115B">
            <w:pPr>
              <w:jc w:val="thaiDistribute"/>
              <w:rPr>
                <w:rFonts w:asciiTheme="majorBidi" w:eastAsiaTheme="minorHAns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350" w:type="dxa"/>
            <w:gridSpan w:val="2"/>
          </w:tcPr>
          <w:p w14:paraId="6C5CFB5D" w14:textId="77777777" w:rsidR="00F02829" w:rsidRPr="00F02829" w:rsidRDefault="00F02829" w:rsidP="00C1115B">
            <w:pPr>
              <w:jc w:val="center"/>
              <w:rPr>
                <w:rFonts w:asciiTheme="majorBidi" w:eastAsiaTheme="minorHAnsi" w:hAnsiTheme="majorBidi" w:cstheme="majorBidi"/>
                <w:sz w:val="2"/>
                <w:szCs w:val="2"/>
              </w:rPr>
            </w:pPr>
          </w:p>
        </w:tc>
        <w:tc>
          <w:tcPr>
            <w:tcW w:w="990" w:type="dxa"/>
            <w:gridSpan w:val="2"/>
          </w:tcPr>
          <w:p w14:paraId="4624043D" w14:textId="77777777" w:rsidR="00F02829" w:rsidRPr="00F02829" w:rsidRDefault="00F02829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2"/>
                <w:szCs w:val="2"/>
              </w:rPr>
            </w:pPr>
          </w:p>
        </w:tc>
        <w:tc>
          <w:tcPr>
            <w:tcW w:w="1530" w:type="dxa"/>
            <w:gridSpan w:val="2"/>
          </w:tcPr>
          <w:p w14:paraId="6EC36FE6" w14:textId="77777777" w:rsidR="00F02829" w:rsidRPr="00F02829" w:rsidRDefault="00F02829" w:rsidP="00C1115B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2340" w:type="dxa"/>
            <w:gridSpan w:val="2"/>
          </w:tcPr>
          <w:p w14:paraId="5AA8BF4B" w14:textId="77777777" w:rsidR="00F02829" w:rsidRPr="00F02829" w:rsidRDefault="00F02829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ED615B" w:rsidRPr="00DB4924" w14:paraId="08C6ADE8" w14:textId="77777777" w:rsidTr="00C1115B">
        <w:tc>
          <w:tcPr>
            <w:tcW w:w="3150" w:type="dxa"/>
          </w:tcPr>
          <w:p w14:paraId="047CABE8" w14:textId="29A8F0CE" w:rsidR="00ED615B" w:rsidRPr="00361438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1438"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  <w:gridSpan w:val="2"/>
          </w:tcPr>
          <w:p w14:paraId="3DDB9449" w14:textId="77777777" w:rsidR="00ED615B" w:rsidRPr="00361438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2BD4866B" w14:textId="77777777" w:rsidR="00ED615B" w:rsidRPr="00361438" w:rsidRDefault="00ED615B" w:rsidP="00C1115B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13357ECE" w14:textId="77777777" w:rsidR="00ED615B" w:rsidRPr="00361438" w:rsidRDefault="00ED615B" w:rsidP="00C1115B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064E66B4" w14:textId="77777777" w:rsidR="00ED615B" w:rsidRPr="00361438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ED615B" w:rsidRPr="00DB4924" w14:paraId="4F658CF2" w14:textId="77777777" w:rsidTr="00C1115B">
        <w:tc>
          <w:tcPr>
            <w:tcW w:w="3156" w:type="dxa"/>
            <w:gridSpan w:val="2"/>
            <w:hideMark/>
          </w:tcPr>
          <w:p w14:paraId="490A5EB2" w14:textId="77777777" w:rsidR="00ED615B" w:rsidRPr="00361438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361438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</w:tcPr>
          <w:p w14:paraId="2DDF9C18" w14:textId="77777777" w:rsidR="00ED615B" w:rsidRPr="00361438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76741EDB" w14:textId="77777777" w:rsidR="00ED615B" w:rsidRPr="00361438" w:rsidRDefault="00ED615B" w:rsidP="00C1115B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left="-108" w:right="1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5FD0A51A" w14:textId="77777777" w:rsidR="00ED615B" w:rsidRPr="00361438" w:rsidRDefault="00ED615B" w:rsidP="00C1115B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</w:tcPr>
          <w:p w14:paraId="625AC5DD" w14:textId="77777777" w:rsidR="00ED615B" w:rsidRPr="00361438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ED615B" w:rsidRPr="00DB4924" w14:paraId="2EE9B440" w14:textId="77777777" w:rsidTr="00700CE7">
        <w:tc>
          <w:tcPr>
            <w:tcW w:w="3156" w:type="dxa"/>
            <w:gridSpan w:val="2"/>
            <w:hideMark/>
          </w:tcPr>
          <w:p w14:paraId="05DCFBB5" w14:textId="77777777" w:rsidR="00ED615B" w:rsidRPr="00361438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36143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  <w:gridSpan w:val="2"/>
            <w:hideMark/>
          </w:tcPr>
          <w:p w14:paraId="09B0EF6D" w14:textId="581901E2" w:rsidR="00ED615B" w:rsidRPr="00361438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361438">
              <w:rPr>
                <w:rFonts w:asciiTheme="majorBidi" w:eastAsiaTheme="minorHAnsi" w:hAnsiTheme="majorBidi" w:cstheme="majorBidi"/>
                <w:sz w:val="30"/>
                <w:szCs w:val="30"/>
              </w:rPr>
              <w:t>1</w:t>
            </w:r>
            <w:r w:rsidR="00D93613" w:rsidRPr="00D93613">
              <w:rPr>
                <w:rFonts w:asciiTheme="majorBidi" w:eastAsiaTheme="minorHAnsi" w:hAnsiTheme="majorBidi" w:cstheme="majorBidi" w:hint="cs"/>
                <w:sz w:val="30"/>
                <w:szCs w:val="30"/>
                <w:lang w:val="en-GB"/>
              </w:rPr>
              <w:t>5</w:t>
            </w:r>
            <w:r w:rsidRPr="00361438">
              <w:rPr>
                <w:rFonts w:asciiTheme="majorBidi" w:eastAsiaTheme="minorHAnsi" w:hAnsiTheme="majorBidi" w:cstheme="majorBidi"/>
                <w:sz w:val="30"/>
                <w:szCs w:val="30"/>
              </w:rPr>
              <w:t>,000</w:t>
            </w:r>
            <w:r w:rsidRPr="00361438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36143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</w:tcPr>
          <w:p w14:paraId="63DDE390" w14:textId="4BE5C562" w:rsidR="00ED615B" w:rsidRPr="00361438" w:rsidRDefault="001B1061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361438">
              <w:rPr>
                <w:rFonts w:asciiTheme="majorBidi" w:eastAsiaTheme="minorHAnsi" w:hAnsiTheme="majorBidi" w:cstheme="majorBidi"/>
                <w:sz w:val="30"/>
                <w:szCs w:val="30"/>
              </w:rPr>
              <w:t>1</w:t>
            </w:r>
            <w:r w:rsidR="00D93613" w:rsidRPr="00D93613">
              <w:rPr>
                <w:rFonts w:asciiTheme="majorBidi" w:eastAsiaTheme="minorHAnsi" w:hAnsiTheme="majorBidi" w:cstheme="majorBidi" w:hint="cs"/>
                <w:sz w:val="30"/>
                <w:szCs w:val="30"/>
                <w:lang w:val="en-GB"/>
              </w:rPr>
              <w:t>5</w:t>
            </w:r>
            <w:r w:rsidRPr="00361438">
              <w:rPr>
                <w:rFonts w:asciiTheme="majorBidi" w:eastAsiaTheme="minorHAns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535" w:type="dxa"/>
            <w:gridSpan w:val="2"/>
            <w:hideMark/>
          </w:tcPr>
          <w:p w14:paraId="527009A4" w14:textId="77777777" w:rsidR="00ED615B" w:rsidRPr="00361438" w:rsidRDefault="00ED615B" w:rsidP="00C1115B">
            <w:pPr>
              <w:tabs>
                <w:tab w:val="clear" w:pos="227"/>
                <w:tab w:val="clear" w:pos="680"/>
                <w:tab w:val="left" w:pos="252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361438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THOR </w:t>
            </w:r>
            <w:r w:rsidRPr="0036143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329" w:type="dxa"/>
            <w:hideMark/>
          </w:tcPr>
          <w:p w14:paraId="6DF6EFC6" w14:textId="77777777" w:rsidR="00361438" w:rsidRPr="00361438" w:rsidRDefault="00361438" w:rsidP="0036143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61438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3614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เดือนมีนาคม </w:t>
            </w:r>
            <w:r w:rsidRPr="00361438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  <w:p w14:paraId="2F2EBBDC" w14:textId="35597C10" w:rsidR="00ED615B" w:rsidRPr="00361438" w:rsidRDefault="00361438" w:rsidP="003614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pacing w:val="-8"/>
                <w:sz w:val="30"/>
                <w:szCs w:val="30"/>
                <w:cs/>
              </w:rPr>
            </w:pPr>
            <w:r w:rsidRPr="003614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และเดือนสิงหาคม </w:t>
            </w:r>
            <w:r w:rsidRPr="00361438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</w:tr>
      <w:tr w:rsidR="0003043E" w:rsidRPr="00DB4924" w14:paraId="7BB918E9" w14:textId="77777777" w:rsidTr="00700CE7">
        <w:trPr>
          <w:trHeight w:val="89"/>
        </w:trPr>
        <w:tc>
          <w:tcPr>
            <w:tcW w:w="3156" w:type="dxa"/>
            <w:gridSpan w:val="2"/>
          </w:tcPr>
          <w:p w14:paraId="17FFE90D" w14:textId="2B1E6850" w:rsidR="0003043E" w:rsidRPr="00DB4924" w:rsidRDefault="0003043E" w:rsidP="008C338C">
            <w:pPr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8C338C">
              <w:rPr>
                <w:rFonts w:asciiTheme="majorBidi" w:hAnsiTheme="majorBidi" w:cstheme="majorBidi"/>
                <w:i/>
                <w:iCs/>
                <w:spacing w:val="2"/>
                <w:sz w:val="30"/>
                <w:szCs w:val="30"/>
                <w:cs/>
              </w:rPr>
              <w:t>หัก</w:t>
            </w:r>
            <w:r w:rsidRPr="008C338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="008C338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83C9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83C9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gridSpan w:val="2"/>
          </w:tcPr>
          <w:p w14:paraId="4F9C6007" w14:textId="77777777" w:rsidR="0003043E" w:rsidRPr="00DB4924" w:rsidRDefault="0003043E" w:rsidP="0003043E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3D1CD13F" w14:textId="1DC4AFA1" w:rsidR="0003043E" w:rsidRPr="00DB4924" w:rsidRDefault="0003043E" w:rsidP="0003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  <w:r w:rsidRPr="00A83C9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93613" w:rsidRPr="00D93613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1</w:t>
            </w:r>
            <w:r w:rsidRPr="00A83C9D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1535" w:type="dxa"/>
            <w:gridSpan w:val="2"/>
          </w:tcPr>
          <w:p w14:paraId="15943C86" w14:textId="77777777" w:rsidR="0003043E" w:rsidRPr="00DB4924" w:rsidRDefault="0003043E" w:rsidP="0003043E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29" w:type="dxa"/>
          </w:tcPr>
          <w:p w14:paraId="72E2A3F6" w14:textId="77777777" w:rsidR="0003043E" w:rsidRPr="00DB4924" w:rsidRDefault="0003043E" w:rsidP="0003043E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03043E" w:rsidRPr="00DB4924" w14:paraId="5B314DBC" w14:textId="77777777" w:rsidTr="00700CE7">
        <w:trPr>
          <w:trHeight w:val="89"/>
        </w:trPr>
        <w:tc>
          <w:tcPr>
            <w:tcW w:w="3156" w:type="dxa"/>
            <w:gridSpan w:val="2"/>
          </w:tcPr>
          <w:p w14:paraId="06FDAF4A" w14:textId="48A1138A" w:rsidR="0003043E" w:rsidRPr="00DB4924" w:rsidRDefault="0003043E" w:rsidP="0003043E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A83C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4D3A5B1C" w14:textId="77777777" w:rsidR="0003043E" w:rsidRPr="00DB4924" w:rsidRDefault="0003043E" w:rsidP="0003043E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C627F9" w14:textId="08C2F661" w:rsidR="0003043E" w:rsidRPr="007C70EA" w:rsidRDefault="00D93613" w:rsidP="0003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 w:rsidRPr="00D93613">
              <w:rPr>
                <w:rFonts w:asciiTheme="majorBidi" w:eastAsiaTheme="minorHAnsi" w:hAnsiTheme="majorBidi" w:cstheme="majorBidi" w:hint="cs"/>
                <w:b/>
                <w:bCs/>
                <w:sz w:val="30"/>
                <w:szCs w:val="30"/>
                <w:lang w:val="en-GB"/>
              </w:rPr>
              <w:t>14</w:t>
            </w:r>
            <w:r w:rsidR="0003043E" w:rsidRPr="007C70EA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,988</w:t>
            </w:r>
          </w:p>
        </w:tc>
        <w:tc>
          <w:tcPr>
            <w:tcW w:w="1535" w:type="dxa"/>
            <w:gridSpan w:val="2"/>
          </w:tcPr>
          <w:p w14:paraId="16F85D64" w14:textId="77777777" w:rsidR="0003043E" w:rsidRPr="00DB4924" w:rsidRDefault="0003043E" w:rsidP="0003043E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29" w:type="dxa"/>
          </w:tcPr>
          <w:p w14:paraId="51238850" w14:textId="77777777" w:rsidR="0003043E" w:rsidRPr="00DB4924" w:rsidRDefault="0003043E" w:rsidP="0003043E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03043E" w:rsidRPr="00DB4924" w14:paraId="5A515B62" w14:textId="77777777" w:rsidTr="00700CE7">
        <w:trPr>
          <w:trHeight w:val="89"/>
        </w:trPr>
        <w:tc>
          <w:tcPr>
            <w:tcW w:w="3156" w:type="dxa"/>
            <w:gridSpan w:val="2"/>
          </w:tcPr>
          <w:p w14:paraId="56B4C01C" w14:textId="77777777" w:rsidR="0003043E" w:rsidRPr="00DB4924" w:rsidRDefault="0003043E" w:rsidP="0003043E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gridSpan w:val="2"/>
          </w:tcPr>
          <w:p w14:paraId="6F3AC93C" w14:textId="77777777" w:rsidR="0003043E" w:rsidRPr="00DB4924" w:rsidRDefault="0003043E" w:rsidP="0003043E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3D47058C" w14:textId="77777777" w:rsidR="0003043E" w:rsidRPr="00DB4924" w:rsidRDefault="0003043E" w:rsidP="0003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5" w:type="dxa"/>
            <w:gridSpan w:val="2"/>
          </w:tcPr>
          <w:p w14:paraId="68ACA459" w14:textId="77777777" w:rsidR="0003043E" w:rsidRPr="00DB4924" w:rsidRDefault="0003043E" w:rsidP="0003043E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29" w:type="dxa"/>
          </w:tcPr>
          <w:p w14:paraId="4229D807" w14:textId="77777777" w:rsidR="0003043E" w:rsidRPr="00DB4924" w:rsidRDefault="0003043E" w:rsidP="0003043E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03043E" w:rsidRPr="00DB4924" w14:paraId="71B393BA" w14:textId="77777777" w:rsidTr="00C1115B">
        <w:tc>
          <w:tcPr>
            <w:tcW w:w="3156" w:type="dxa"/>
            <w:gridSpan w:val="2"/>
            <w:hideMark/>
          </w:tcPr>
          <w:p w14:paraId="7E2BAC71" w14:textId="77777777" w:rsidR="0003043E" w:rsidRPr="0003043E" w:rsidRDefault="0003043E" w:rsidP="0003043E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03043E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gridSpan w:val="2"/>
          </w:tcPr>
          <w:p w14:paraId="6C837631" w14:textId="77777777" w:rsidR="0003043E" w:rsidRPr="0003043E" w:rsidRDefault="0003043E" w:rsidP="0003043E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0A5A1B7B" w14:textId="77777777" w:rsidR="0003043E" w:rsidRPr="0003043E" w:rsidRDefault="0003043E" w:rsidP="0003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3DDD03E4" w14:textId="77777777" w:rsidR="0003043E" w:rsidRPr="0003043E" w:rsidRDefault="0003043E" w:rsidP="0003043E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</w:tcPr>
          <w:p w14:paraId="62EB233C" w14:textId="77777777" w:rsidR="0003043E" w:rsidRPr="0003043E" w:rsidRDefault="0003043E" w:rsidP="0003043E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03043E" w:rsidRPr="00DB4924" w14:paraId="32D28B80" w14:textId="77777777" w:rsidTr="00C1115B">
        <w:tc>
          <w:tcPr>
            <w:tcW w:w="3156" w:type="dxa"/>
            <w:gridSpan w:val="2"/>
          </w:tcPr>
          <w:p w14:paraId="11374C19" w14:textId="77777777" w:rsidR="0003043E" w:rsidRPr="0003043E" w:rsidRDefault="0003043E" w:rsidP="0003043E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03043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116F0293" w14:textId="77777777" w:rsidR="0003043E" w:rsidRPr="0003043E" w:rsidRDefault="0003043E" w:rsidP="0003043E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hideMark/>
          </w:tcPr>
          <w:p w14:paraId="6AC26A50" w14:textId="4249921E" w:rsidR="0003043E" w:rsidRPr="0003043E" w:rsidRDefault="0003043E" w:rsidP="0003043E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03043E">
              <w:rPr>
                <w:rFonts w:asciiTheme="majorBidi" w:eastAsiaTheme="minorHAnsi" w:hAnsiTheme="majorBidi" w:cstheme="majorBidi" w:hint="cs"/>
                <w:sz w:val="30"/>
                <w:szCs w:val="30"/>
              </w:rPr>
              <w:t>12</w:t>
            </w:r>
            <w:r w:rsidRPr="0003043E">
              <w:rPr>
                <w:rFonts w:asciiTheme="majorBidi" w:eastAsiaTheme="minorHAnsi" w:hAnsiTheme="majorBidi" w:cstheme="majorBidi"/>
                <w:sz w:val="30"/>
                <w:szCs w:val="30"/>
              </w:rPr>
              <w:t>,000</w:t>
            </w:r>
          </w:p>
          <w:p w14:paraId="3F755FA5" w14:textId="77777777" w:rsidR="0003043E" w:rsidRPr="0003043E" w:rsidRDefault="0003043E" w:rsidP="0003043E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03043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</w:tcPr>
          <w:p w14:paraId="14E31BF4" w14:textId="257E2E3D" w:rsidR="0003043E" w:rsidRPr="0003043E" w:rsidRDefault="0003043E" w:rsidP="0003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03043E">
              <w:rPr>
                <w:rFonts w:asciiTheme="majorBidi" w:eastAsiaTheme="minorHAnsi" w:hAnsiTheme="majorBidi" w:cstheme="majorBidi"/>
                <w:sz w:val="30"/>
                <w:szCs w:val="30"/>
              </w:rPr>
              <w:t>12,000</w:t>
            </w:r>
          </w:p>
        </w:tc>
        <w:tc>
          <w:tcPr>
            <w:tcW w:w="1535" w:type="dxa"/>
            <w:gridSpan w:val="2"/>
            <w:hideMark/>
          </w:tcPr>
          <w:p w14:paraId="67B41F67" w14:textId="77777777" w:rsidR="0003043E" w:rsidRPr="0003043E" w:rsidRDefault="0003043E" w:rsidP="0003043E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03043E">
              <w:rPr>
                <w:rFonts w:asciiTheme="majorBidi" w:eastAsiaTheme="minorHAnsi" w:hAnsiTheme="majorBidi" w:cstheme="majorBidi"/>
                <w:sz w:val="30"/>
                <w:szCs w:val="30"/>
              </w:rPr>
              <w:t>1.76 - 3.08</w:t>
            </w:r>
          </w:p>
        </w:tc>
        <w:tc>
          <w:tcPr>
            <w:tcW w:w="2329" w:type="dxa"/>
            <w:hideMark/>
          </w:tcPr>
          <w:p w14:paraId="0425A25D" w14:textId="653A53B3" w:rsidR="0003043E" w:rsidRPr="0003043E" w:rsidRDefault="0003043E" w:rsidP="000304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</w:pP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3</w:t>
            </w:r>
            <w:r w:rsidRPr="0003043E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ปี 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5</w:t>
            </w:r>
            <w:r w:rsidRPr="0003043E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10 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และ 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15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2568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</w:t>
            </w:r>
            <w:r w:rsidRPr="0003043E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ปี 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2570 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2572</w:t>
            </w:r>
            <w:r w:rsidRPr="0003043E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ปี 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2573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และปี 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2578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03043E" w:rsidRPr="00DB4924" w14:paraId="795D5122" w14:textId="77777777" w:rsidTr="00C1115B">
        <w:tc>
          <w:tcPr>
            <w:tcW w:w="3156" w:type="dxa"/>
            <w:gridSpan w:val="2"/>
            <w:vAlign w:val="bottom"/>
            <w:hideMark/>
          </w:tcPr>
          <w:p w14:paraId="523E6C70" w14:textId="77777777" w:rsidR="0003043E" w:rsidRPr="0003043E" w:rsidRDefault="0003043E" w:rsidP="0003043E">
            <w:pPr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03043E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3043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03043E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  <w:t xml:space="preserve">   </w:t>
            </w:r>
            <w:r w:rsidRPr="0003043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gridSpan w:val="2"/>
            <w:vAlign w:val="bottom"/>
          </w:tcPr>
          <w:p w14:paraId="3FD2F4B5" w14:textId="77777777" w:rsidR="0003043E" w:rsidRPr="0003043E" w:rsidRDefault="0003043E" w:rsidP="0003043E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1B028C70" w14:textId="16DE59B6" w:rsidR="0003043E" w:rsidRPr="0003043E" w:rsidRDefault="0003043E" w:rsidP="0003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03043E">
              <w:rPr>
                <w:rFonts w:asciiTheme="majorBidi" w:eastAsiaTheme="minorHAns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1535" w:type="dxa"/>
            <w:gridSpan w:val="2"/>
            <w:vAlign w:val="bottom"/>
          </w:tcPr>
          <w:p w14:paraId="4BD25F81" w14:textId="77777777" w:rsidR="0003043E" w:rsidRPr="0003043E" w:rsidRDefault="0003043E" w:rsidP="0003043E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  <w:vAlign w:val="bottom"/>
          </w:tcPr>
          <w:p w14:paraId="60A6C841" w14:textId="77777777" w:rsidR="0003043E" w:rsidRPr="0003043E" w:rsidRDefault="0003043E" w:rsidP="0003043E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03043E" w:rsidRPr="00DB4924" w14:paraId="17CD9BEF" w14:textId="77777777" w:rsidTr="009A1937">
        <w:tc>
          <w:tcPr>
            <w:tcW w:w="3156" w:type="dxa"/>
            <w:gridSpan w:val="2"/>
          </w:tcPr>
          <w:p w14:paraId="24F44828" w14:textId="4EAA41CC" w:rsidR="0003043E" w:rsidRPr="0003043E" w:rsidRDefault="0003043E" w:rsidP="0003043E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0304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4A80F7FA" w14:textId="77777777" w:rsidR="0003043E" w:rsidRPr="0003043E" w:rsidRDefault="0003043E" w:rsidP="0003043E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0B61CAB" w14:textId="6C100191" w:rsidR="0003043E" w:rsidRPr="0003043E" w:rsidRDefault="0003043E" w:rsidP="0003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200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 w:rsidRPr="0003043E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11,994</w:t>
            </w:r>
          </w:p>
        </w:tc>
        <w:tc>
          <w:tcPr>
            <w:tcW w:w="1535" w:type="dxa"/>
            <w:gridSpan w:val="2"/>
          </w:tcPr>
          <w:p w14:paraId="7576A6B5" w14:textId="77777777" w:rsidR="0003043E" w:rsidRPr="0003043E" w:rsidRDefault="0003043E" w:rsidP="0003043E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9" w:type="dxa"/>
          </w:tcPr>
          <w:p w14:paraId="63E65EBE" w14:textId="77777777" w:rsidR="0003043E" w:rsidRPr="0003043E" w:rsidRDefault="0003043E" w:rsidP="0003043E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043E" w:rsidRPr="00DB4924" w14:paraId="3282B596" w14:textId="77777777" w:rsidTr="009A1937">
        <w:tc>
          <w:tcPr>
            <w:tcW w:w="3156" w:type="dxa"/>
            <w:gridSpan w:val="2"/>
          </w:tcPr>
          <w:p w14:paraId="71FFEFC7" w14:textId="74AAFC48" w:rsidR="0003043E" w:rsidRPr="0003043E" w:rsidRDefault="0003043E" w:rsidP="0003043E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03043E">
              <w:rPr>
                <w:rFonts w:asciiTheme="majorBidi" w:hAnsiTheme="majorBidi" w:cstheme="majorBidi" w:hint="cs"/>
                <w:i/>
                <w:iCs/>
                <w:spacing w:val="-4"/>
                <w:sz w:val="29"/>
                <w:szCs w:val="29"/>
                <w:cs/>
              </w:rPr>
              <w:t>หัก</w:t>
            </w:r>
            <w:r w:rsidRPr="0003043E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gridSpan w:val="2"/>
          </w:tcPr>
          <w:p w14:paraId="029E935E" w14:textId="77777777" w:rsidR="0003043E" w:rsidRPr="0003043E" w:rsidRDefault="0003043E" w:rsidP="0003043E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18882A2F" w14:textId="42AA44C7" w:rsidR="0003043E" w:rsidRPr="0003043E" w:rsidRDefault="0003043E" w:rsidP="0003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03043E">
              <w:rPr>
                <w:rFonts w:asciiTheme="majorBidi" w:eastAsiaTheme="minorHAnsi" w:hAnsiTheme="majorBidi" w:cstheme="majorBidi"/>
                <w:sz w:val="30"/>
                <w:szCs w:val="30"/>
              </w:rPr>
              <w:t>(2,500)</w:t>
            </w:r>
          </w:p>
        </w:tc>
        <w:tc>
          <w:tcPr>
            <w:tcW w:w="1535" w:type="dxa"/>
            <w:gridSpan w:val="2"/>
          </w:tcPr>
          <w:p w14:paraId="3AC706EC" w14:textId="77777777" w:rsidR="0003043E" w:rsidRPr="0003043E" w:rsidRDefault="0003043E" w:rsidP="0003043E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</w:tcPr>
          <w:p w14:paraId="00615EE9" w14:textId="77777777" w:rsidR="0003043E" w:rsidRPr="0003043E" w:rsidRDefault="0003043E" w:rsidP="0003043E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043E" w:rsidRPr="005D7C1A" w14:paraId="35234DC4" w14:textId="77777777" w:rsidTr="009A1937">
        <w:tc>
          <w:tcPr>
            <w:tcW w:w="3156" w:type="dxa"/>
            <w:gridSpan w:val="2"/>
          </w:tcPr>
          <w:p w14:paraId="0BFE784C" w14:textId="0EEE4F8F" w:rsidR="0003043E" w:rsidRPr="0003043E" w:rsidRDefault="0003043E" w:rsidP="0003043E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0304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0304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0304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3C59A14D" w14:textId="77777777" w:rsidR="0003043E" w:rsidRPr="0003043E" w:rsidRDefault="0003043E" w:rsidP="0003043E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8DC876" w14:textId="0648A967" w:rsidR="0003043E" w:rsidRPr="0003043E" w:rsidRDefault="0003043E" w:rsidP="0003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 w:rsidRPr="0003043E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9,494</w:t>
            </w:r>
          </w:p>
        </w:tc>
        <w:tc>
          <w:tcPr>
            <w:tcW w:w="1535" w:type="dxa"/>
            <w:gridSpan w:val="2"/>
          </w:tcPr>
          <w:p w14:paraId="3B502744" w14:textId="77777777" w:rsidR="0003043E" w:rsidRPr="0003043E" w:rsidRDefault="0003043E" w:rsidP="0003043E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9" w:type="dxa"/>
          </w:tcPr>
          <w:p w14:paraId="0CFF31B9" w14:textId="77777777" w:rsidR="0003043E" w:rsidRPr="0003043E" w:rsidRDefault="0003043E" w:rsidP="0003043E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19084A8" w14:textId="77777777" w:rsidR="00A45783" w:rsidRPr="007C70EA" w:rsidRDefault="00A45783" w:rsidP="007C70EA">
      <w:pPr>
        <w:tabs>
          <w:tab w:val="clear" w:pos="227"/>
          <w:tab w:val="clear" w:pos="454"/>
        </w:tabs>
        <w:jc w:val="thaiDistribute"/>
        <w:rPr>
          <w:rFonts w:ascii="Angsana New" w:hAnsi="Angsana New"/>
          <w:sz w:val="30"/>
          <w:szCs w:val="30"/>
        </w:rPr>
      </w:pPr>
    </w:p>
    <w:p w14:paraId="0B6E2EA8" w14:textId="60F6E090" w:rsidR="00ED615B" w:rsidRPr="00606ADA" w:rsidRDefault="00ED615B" w:rsidP="00ED615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16F6F">
        <w:rPr>
          <w:rFonts w:ascii="Angsana New" w:hAnsi="Angsana New" w:hint="cs"/>
          <w:sz w:val="30"/>
          <w:szCs w:val="30"/>
          <w:cs/>
        </w:rPr>
        <w:t xml:space="preserve">ณ </w:t>
      </w:r>
      <w:r w:rsidRPr="00606AD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DB4924" w:rsidRPr="00627208">
        <w:rPr>
          <w:rFonts w:asciiTheme="majorBidi" w:hAnsiTheme="majorBidi" w:cstheme="majorBidi"/>
          <w:sz w:val="30"/>
          <w:szCs w:val="30"/>
        </w:rPr>
        <w:t xml:space="preserve">30 </w:t>
      </w:r>
      <w:r w:rsidR="00DB4924" w:rsidRPr="00627208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715395" w:rsidRPr="00606ADA">
        <w:rPr>
          <w:rFonts w:ascii="Angsana New" w:hAnsi="Angsana New"/>
          <w:sz w:val="30"/>
          <w:szCs w:val="30"/>
        </w:rPr>
        <w:t>2568</w:t>
      </w:r>
      <w:r w:rsidRPr="00606ADA">
        <w:rPr>
          <w:rFonts w:ascii="Angsana New" w:hAnsi="Angsana New"/>
          <w:sz w:val="30"/>
          <w:szCs w:val="30"/>
        </w:rPr>
        <w:t xml:space="preserve"> </w:t>
      </w:r>
      <w:r w:rsidRPr="00606ADA">
        <w:rPr>
          <w:rFonts w:ascii="Angsana New" w:hAnsi="Angsana New" w:hint="cs"/>
          <w:sz w:val="30"/>
          <w:szCs w:val="30"/>
          <w:cs/>
        </w:rPr>
        <w:t>กลุ่มบริษัทได้จดจำนองที่ดินพร้อมสิ่งปลูกสร้างบนที่ดิน อาคาร และโรงไฟฟ้า เครื่องจักรบางส่วน และจดจำนำอุปกรณ์โรงไฟฟ้า รวมมูลค่าสุทธิตามบัญชีจำนวน</w:t>
      </w:r>
      <w:r w:rsidR="0067350A" w:rsidRPr="00606ADA">
        <w:rPr>
          <w:rFonts w:ascii="Angsana New" w:hAnsi="Angsana New"/>
          <w:sz w:val="30"/>
          <w:szCs w:val="30"/>
        </w:rPr>
        <w:t xml:space="preserve"> </w:t>
      </w:r>
      <w:r w:rsidR="00D93613" w:rsidRPr="00D93613">
        <w:rPr>
          <w:rFonts w:ascii="Angsana New" w:hAnsi="Angsana New" w:hint="cs"/>
          <w:sz w:val="30"/>
          <w:szCs w:val="30"/>
          <w:lang w:val="en-GB"/>
        </w:rPr>
        <w:t>1</w:t>
      </w:r>
      <w:r w:rsidR="00D949CE">
        <w:rPr>
          <w:rFonts w:ascii="Angsana New" w:hAnsi="Angsana New"/>
          <w:sz w:val="30"/>
          <w:szCs w:val="30"/>
        </w:rPr>
        <w:t xml:space="preserve">,140.40 </w:t>
      </w:r>
      <w:r w:rsidRPr="00606ADA">
        <w:rPr>
          <w:rFonts w:ascii="Angsana New" w:hAnsi="Angsana New" w:hint="cs"/>
          <w:sz w:val="30"/>
          <w:szCs w:val="30"/>
          <w:cs/>
        </w:rPr>
        <w:t>ล้านเหรียญออสเตรเลีย</w:t>
      </w:r>
      <w:r w:rsidR="0067350A" w:rsidRPr="00606ADA">
        <w:rPr>
          <w:rFonts w:ascii="Angsana New" w:hAnsi="Angsana New"/>
          <w:sz w:val="30"/>
          <w:szCs w:val="30"/>
        </w:rPr>
        <w:t xml:space="preserve"> </w:t>
      </w:r>
      <w:r w:rsidR="00D949CE">
        <w:rPr>
          <w:rFonts w:ascii="Angsana New" w:hAnsi="Angsana New"/>
          <w:sz w:val="30"/>
          <w:szCs w:val="30"/>
        </w:rPr>
        <w:t xml:space="preserve"> 5,218.10</w:t>
      </w:r>
      <w:r w:rsidRPr="00606ADA">
        <w:rPr>
          <w:rFonts w:ascii="Angsana New" w:hAnsi="Angsana New" w:hint="cs"/>
          <w:sz w:val="30"/>
          <w:szCs w:val="30"/>
          <w:cs/>
        </w:rPr>
        <w:t>ล้านบาท</w:t>
      </w:r>
      <w:r w:rsidRPr="00606ADA">
        <w:rPr>
          <w:rFonts w:ascii="Angsana New" w:hAnsi="Angsana New"/>
          <w:sz w:val="30"/>
          <w:szCs w:val="30"/>
        </w:rPr>
        <w:t xml:space="preserve"> </w:t>
      </w:r>
      <w:r w:rsidRPr="00606ADA">
        <w:rPr>
          <w:rFonts w:ascii="Angsana New" w:hAnsi="Angsana New" w:hint="cs"/>
          <w:sz w:val="30"/>
          <w:szCs w:val="30"/>
          <w:cs/>
        </w:rPr>
        <w:t>และ</w:t>
      </w:r>
      <w:r w:rsidR="0067350A" w:rsidRPr="00606ADA">
        <w:rPr>
          <w:rFonts w:ascii="Angsana New" w:hAnsi="Angsana New"/>
          <w:sz w:val="30"/>
          <w:szCs w:val="30"/>
        </w:rPr>
        <w:t xml:space="preserve"> </w:t>
      </w:r>
      <w:r w:rsidR="00D949CE">
        <w:rPr>
          <w:rFonts w:ascii="Angsana New" w:hAnsi="Angsana New"/>
          <w:sz w:val="30"/>
          <w:szCs w:val="30"/>
        </w:rPr>
        <w:t>596,644.69</w:t>
      </w:r>
      <w:r w:rsidRPr="00606ADA">
        <w:rPr>
          <w:rFonts w:ascii="Angsana New" w:hAnsi="Angsana New"/>
          <w:sz w:val="30"/>
          <w:szCs w:val="30"/>
        </w:rPr>
        <w:t xml:space="preserve"> </w:t>
      </w:r>
      <w:r w:rsidRPr="00606ADA">
        <w:rPr>
          <w:rFonts w:ascii="Angsana New" w:hAnsi="Angsana New" w:hint="cs"/>
          <w:sz w:val="30"/>
          <w:szCs w:val="30"/>
          <w:cs/>
        </w:rPr>
        <w:t xml:space="preserve">ล้านดองเวียดนาม เพื่อเป็นหลักประกันเงินกู้ยืมระยะยาวจากสถาบันการเงิน </w:t>
      </w:r>
      <w:r w:rsidR="00907123" w:rsidRPr="00606ADA">
        <w:rPr>
          <w:rFonts w:ascii="Angsana New" w:hAnsi="Angsana New"/>
          <w:i/>
          <w:iCs/>
          <w:sz w:val="30"/>
          <w:szCs w:val="30"/>
        </w:rPr>
        <w:t xml:space="preserve">(31 </w:t>
      </w:r>
      <w:r w:rsidR="00907123" w:rsidRPr="00606ADA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24300F" w:rsidRPr="00606AD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4300F" w:rsidRPr="00606ADA">
        <w:rPr>
          <w:rFonts w:ascii="Angsana New" w:hAnsi="Angsana New"/>
          <w:i/>
          <w:iCs/>
          <w:sz w:val="30"/>
          <w:szCs w:val="30"/>
        </w:rPr>
        <w:t>2567</w:t>
      </w:r>
      <w:r w:rsidR="00907123" w:rsidRPr="00606ADA">
        <w:rPr>
          <w:rFonts w:ascii="Angsana New" w:hAnsi="Angsana New"/>
          <w:i/>
          <w:iCs/>
          <w:sz w:val="30"/>
          <w:szCs w:val="30"/>
        </w:rPr>
        <w:t xml:space="preserve">: </w:t>
      </w:r>
      <w:r w:rsidR="0024300F" w:rsidRPr="00606ADA">
        <w:rPr>
          <w:rFonts w:ascii="Angsana New" w:hAnsi="Angsana New"/>
          <w:i/>
          <w:iCs/>
          <w:sz w:val="30"/>
          <w:szCs w:val="30"/>
        </w:rPr>
        <w:t xml:space="preserve">801.63 </w:t>
      </w:r>
      <w:r w:rsidR="0024300F" w:rsidRPr="00606ADA">
        <w:rPr>
          <w:rFonts w:ascii="Angsana New" w:hAnsi="Angsana New" w:hint="cs"/>
          <w:i/>
          <w:iCs/>
          <w:sz w:val="30"/>
          <w:szCs w:val="30"/>
          <w:cs/>
        </w:rPr>
        <w:t xml:space="preserve">ล้านเหรียญออสเตรเลีย </w:t>
      </w:r>
      <w:r w:rsidR="0024300F" w:rsidRPr="00606ADA">
        <w:rPr>
          <w:rFonts w:ascii="Angsana New" w:hAnsi="Angsana New"/>
          <w:i/>
          <w:iCs/>
          <w:sz w:val="30"/>
          <w:szCs w:val="30"/>
        </w:rPr>
        <w:t xml:space="preserve">5,432.96 </w:t>
      </w:r>
      <w:r w:rsidR="0024300F" w:rsidRPr="00606ADA">
        <w:rPr>
          <w:rFonts w:ascii="Angsana New" w:hAnsi="Angsana New" w:hint="cs"/>
          <w:i/>
          <w:iCs/>
          <w:sz w:val="30"/>
          <w:szCs w:val="30"/>
          <w:cs/>
        </w:rPr>
        <w:t>ล้านบาท และ</w:t>
      </w:r>
      <w:r w:rsidR="0024300F" w:rsidRPr="00606ADA">
        <w:rPr>
          <w:rFonts w:ascii="Angsana New" w:hAnsi="Angsana New"/>
          <w:i/>
          <w:iCs/>
          <w:sz w:val="30"/>
          <w:szCs w:val="30"/>
        </w:rPr>
        <w:t xml:space="preserve"> 623,817.14 </w:t>
      </w:r>
      <w:r w:rsidR="0024300F" w:rsidRPr="00606ADA">
        <w:rPr>
          <w:rFonts w:ascii="Angsana New" w:hAnsi="Angsana New" w:hint="cs"/>
          <w:i/>
          <w:iCs/>
          <w:sz w:val="30"/>
          <w:szCs w:val="30"/>
          <w:cs/>
        </w:rPr>
        <w:t>ล้านดองเวียดนาม</w:t>
      </w:r>
      <w:r w:rsidR="00907123" w:rsidRPr="00606ADA">
        <w:rPr>
          <w:rFonts w:ascii="Angsana New" w:hAnsi="Angsana New"/>
          <w:i/>
          <w:iCs/>
          <w:sz w:val="30"/>
          <w:szCs w:val="30"/>
        </w:rPr>
        <w:t>)</w:t>
      </w:r>
    </w:p>
    <w:p w14:paraId="1D009E4D" w14:textId="77777777" w:rsidR="00ED615B" w:rsidRPr="00606ADA" w:rsidRDefault="00ED615B" w:rsidP="00ED6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BC5BD73" w14:textId="6E768981" w:rsidR="00ED615B" w:rsidRPr="00606ADA" w:rsidRDefault="00ED615B" w:rsidP="00ED6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196919051"/>
      <w:r w:rsidRPr="00606AD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B4924" w:rsidRPr="00627208">
        <w:rPr>
          <w:rFonts w:asciiTheme="majorBidi" w:hAnsiTheme="majorBidi" w:cstheme="majorBidi"/>
          <w:sz w:val="30"/>
          <w:szCs w:val="30"/>
        </w:rPr>
        <w:t xml:space="preserve">30 </w:t>
      </w:r>
      <w:r w:rsidR="00DB4924" w:rsidRPr="00627208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E42DFF" w:rsidRPr="00606ADA">
        <w:rPr>
          <w:rFonts w:asciiTheme="majorBidi" w:hAnsiTheme="majorBidi" w:cstheme="majorBidi"/>
          <w:sz w:val="30"/>
          <w:szCs w:val="30"/>
        </w:rPr>
        <w:t>2568</w:t>
      </w:r>
      <w:r w:rsidRPr="00606ADA">
        <w:rPr>
          <w:rFonts w:asciiTheme="majorBidi" w:hAnsiTheme="majorBidi" w:cstheme="majorBidi"/>
          <w:spacing w:val="-1"/>
          <w:sz w:val="30"/>
          <w:szCs w:val="30"/>
          <w:cs/>
        </w:rPr>
        <w:t xml:space="preserve"> </w:t>
      </w:r>
      <w:r w:rsidRPr="00606ADA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กลุ่มบริษัทมีวงเงินสินเชื่อซึ่งยังไม่ได้เบิกใช้เป็นจำนวนเงินรวม</w:t>
      </w:r>
      <w:r w:rsidR="004B2A55" w:rsidRPr="00606A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A0BF2" w:rsidRPr="00D949CE">
        <w:rPr>
          <w:rFonts w:asciiTheme="majorBidi" w:hAnsiTheme="majorBidi" w:cstheme="majorBidi"/>
          <w:sz w:val="30"/>
          <w:szCs w:val="30"/>
        </w:rPr>
        <w:t>1</w:t>
      </w:r>
      <w:r w:rsidR="00BD141C">
        <w:rPr>
          <w:rFonts w:asciiTheme="majorBidi" w:hAnsiTheme="majorBidi" w:cstheme="majorBidi"/>
          <w:sz w:val="30"/>
          <w:szCs w:val="30"/>
        </w:rPr>
        <w:t>5,1</w:t>
      </w:r>
      <w:r w:rsidR="002A0BF2" w:rsidRPr="00D949CE">
        <w:rPr>
          <w:rFonts w:asciiTheme="majorBidi" w:hAnsiTheme="majorBidi" w:cstheme="majorBidi"/>
          <w:sz w:val="30"/>
          <w:szCs w:val="30"/>
        </w:rPr>
        <w:t xml:space="preserve">00 </w:t>
      </w:r>
      <w:r w:rsidRPr="00D949C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949CE">
        <w:rPr>
          <w:rFonts w:asciiTheme="majorBidi" w:hAnsiTheme="majorBidi" w:cstheme="majorBidi"/>
          <w:sz w:val="30"/>
          <w:szCs w:val="30"/>
        </w:rPr>
        <w:t xml:space="preserve"> </w:t>
      </w:r>
      <w:r w:rsidRPr="00D949CE">
        <w:rPr>
          <w:rFonts w:asciiTheme="majorBidi" w:hAnsiTheme="majorBidi" w:cstheme="majorBidi"/>
          <w:sz w:val="30"/>
          <w:szCs w:val="30"/>
          <w:cs/>
        </w:rPr>
        <w:t>และ</w:t>
      </w:r>
      <w:r w:rsidR="004B2A55" w:rsidRPr="00D949CE">
        <w:rPr>
          <w:rFonts w:asciiTheme="majorBidi" w:hAnsiTheme="majorBidi" w:cstheme="majorBidi"/>
          <w:sz w:val="30"/>
          <w:szCs w:val="30"/>
        </w:rPr>
        <w:t xml:space="preserve"> </w:t>
      </w:r>
      <w:r w:rsidR="002A0BF2" w:rsidRPr="00D949CE">
        <w:rPr>
          <w:rFonts w:asciiTheme="majorBidi" w:hAnsiTheme="majorBidi" w:cstheme="majorBidi"/>
          <w:sz w:val="30"/>
          <w:szCs w:val="30"/>
        </w:rPr>
        <w:t>300</w:t>
      </w:r>
      <w:r w:rsidRPr="002A0BF2">
        <w:rPr>
          <w:rFonts w:asciiTheme="majorBidi" w:hAnsiTheme="majorBidi" w:cstheme="majorBidi"/>
          <w:sz w:val="30"/>
          <w:szCs w:val="30"/>
          <w:cs/>
        </w:rPr>
        <w:t>ล้านเหรียญ</w:t>
      </w:r>
      <w:r w:rsidRPr="002A0BF2">
        <w:rPr>
          <w:rFonts w:asciiTheme="majorBidi" w:hAnsiTheme="majorBidi" w:cstheme="majorBidi" w:hint="cs"/>
          <w:sz w:val="30"/>
          <w:szCs w:val="30"/>
          <w:cs/>
        </w:rPr>
        <w:t>สหรัฐอเมริกา</w:t>
      </w:r>
      <w:r w:rsidRPr="002A0BF2">
        <w:rPr>
          <w:rFonts w:asciiTheme="majorBidi" w:hAnsiTheme="majorBidi" w:cstheme="majorBidi"/>
          <w:sz w:val="30"/>
          <w:szCs w:val="30"/>
        </w:rPr>
        <w:t xml:space="preserve"> </w:t>
      </w:r>
      <w:r w:rsidRPr="002A0BF2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2A0BF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2A0BF2">
        <w:rPr>
          <w:rFonts w:ascii="Angsana New" w:hAnsi="Angsana New"/>
          <w:i/>
          <w:iCs/>
          <w:sz w:val="30"/>
          <w:szCs w:val="30"/>
        </w:rPr>
        <w:t>256</w:t>
      </w:r>
      <w:r w:rsidR="005920A7" w:rsidRPr="002A0BF2">
        <w:rPr>
          <w:rFonts w:ascii="Angsana New" w:hAnsi="Angsana New"/>
          <w:i/>
          <w:iCs/>
          <w:sz w:val="30"/>
          <w:szCs w:val="30"/>
        </w:rPr>
        <w:t>7</w:t>
      </w:r>
      <w:r w:rsidRPr="002A0BF2">
        <w:rPr>
          <w:rFonts w:ascii="Angsana New" w:hAnsi="Angsana New"/>
          <w:i/>
          <w:iCs/>
          <w:sz w:val="30"/>
          <w:szCs w:val="30"/>
        </w:rPr>
        <w:t>: 3</w:t>
      </w:r>
      <w:r w:rsidR="00E42DFF" w:rsidRPr="002A0BF2">
        <w:rPr>
          <w:rFonts w:ascii="Angsana New" w:hAnsi="Angsana New"/>
          <w:i/>
          <w:iCs/>
          <w:sz w:val="30"/>
          <w:szCs w:val="30"/>
        </w:rPr>
        <w:t>4,700</w:t>
      </w:r>
      <w:r w:rsidRPr="002A0BF2">
        <w:rPr>
          <w:rFonts w:ascii="Angsana New" w:hAnsi="Angsana New"/>
          <w:i/>
          <w:iCs/>
          <w:sz w:val="30"/>
          <w:szCs w:val="30"/>
        </w:rPr>
        <w:t xml:space="preserve"> </w:t>
      </w:r>
      <w:r w:rsidRPr="002A0BF2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E42DFF" w:rsidRPr="002A0BF2">
        <w:rPr>
          <w:rFonts w:ascii="Angsana New" w:hAnsi="Angsana New"/>
          <w:i/>
          <w:iCs/>
          <w:sz w:val="30"/>
          <w:szCs w:val="30"/>
        </w:rPr>
        <w:t>490</w:t>
      </w:r>
      <w:r w:rsidRPr="002A0BF2">
        <w:rPr>
          <w:rFonts w:ascii="Angsana New" w:hAnsi="Angsana New"/>
          <w:i/>
          <w:iCs/>
          <w:sz w:val="30"/>
          <w:szCs w:val="30"/>
        </w:rPr>
        <w:t xml:space="preserve"> </w:t>
      </w:r>
      <w:r w:rsidRPr="002A0BF2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</w:t>
      </w:r>
      <w:r w:rsidRPr="00606ADA">
        <w:rPr>
          <w:rFonts w:ascii="Angsana New" w:hAnsi="Angsana New"/>
          <w:i/>
          <w:iCs/>
          <w:sz w:val="30"/>
          <w:szCs w:val="30"/>
          <w:cs/>
        </w:rPr>
        <w:t>า)</w:t>
      </w:r>
    </w:p>
    <w:p w14:paraId="2C01B793" w14:textId="77777777" w:rsidR="00ED615B" w:rsidRPr="00606ADA" w:rsidRDefault="00ED615B" w:rsidP="00ED6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bookmarkEnd w:id="4"/>
    <w:p w14:paraId="58EC513A" w14:textId="460F5F9B" w:rsidR="00ED615B" w:rsidRPr="0050233B" w:rsidRDefault="00ED615B" w:rsidP="00ED6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606ADA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มีภาระผูกพันต้องปฏิบัติตามข้อกำหนดของสัญญาและต้องดำรงไว้ซึ่งอัตราส่วนทางการเงินที่สำคัญสำหรับสัญญาเงินกู้ยืมระยะยาวจากสถาบันการเงินทุกสัญญา และสัญญาหุ้นกู้บริษัท อาร์เอช อินเตอร์เนชั่นแนล (สิงคโปร์) คอร์ปอเรชั่น จำกัด</w:t>
      </w:r>
    </w:p>
    <w:p w14:paraId="03F3F9A4" w14:textId="06ABC4F3" w:rsidR="00963667" w:rsidRDefault="00963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64EC290E" w14:textId="08FE3D2A" w:rsidR="0016555B" w:rsidRPr="00627208" w:rsidRDefault="006B206E" w:rsidP="009C34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ส่วนงานดำเนินงาน</w:t>
      </w:r>
      <w:r w:rsidR="00130AF4"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52EFF260" w14:textId="77777777" w:rsidR="00381513" w:rsidRPr="00627208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A32231E" w14:textId="4BA461C6" w:rsidR="00FD4825" w:rsidRPr="00627208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6276CD" w:rsidRPr="00627208">
        <w:rPr>
          <w:rFonts w:asciiTheme="majorBidi" w:hAnsiTheme="majorBidi" w:cstheme="majorBidi"/>
          <w:sz w:val="30"/>
          <w:szCs w:val="30"/>
        </w:rPr>
        <w:t>4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</w:t>
      </w:r>
      <w:r w:rsidR="00CB07DC" w:rsidRPr="00627208">
        <w:rPr>
          <w:rFonts w:asciiTheme="majorBidi" w:hAnsiTheme="majorBidi" w:cstheme="majorBidi"/>
          <w:sz w:val="30"/>
          <w:szCs w:val="30"/>
        </w:rPr>
        <w:br/>
      </w:r>
      <w:r w:rsidRPr="00627208">
        <w:rPr>
          <w:rFonts w:asciiTheme="majorBidi" w:hAnsiTheme="majorBidi" w:cstheme="majorBidi"/>
          <w:sz w:val="30"/>
          <w:szCs w:val="30"/>
          <w:cs/>
        </w:rPr>
        <w:t>กลุ่มบริษัท โดยสรุปมีดังนี้</w:t>
      </w:r>
    </w:p>
    <w:p w14:paraId="507A125C" w14:textId="77777777" w:rsidR="00381513" w:rsidRPr="00627208" w:rsidRDefault="00381513" w:rsidP="00F60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330"/>
          <w:tab w:val="left" w:pos="35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61F32CD" w14:textId="1E8C599C" w:rsidR="00381513" w:rsidRPr="00627208" w:rsidRDefault="00381513" w:rsidP="0038151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276CD" w:rsidRPr="00627208">
        <w:rPr>
          <w:rFonts w:asciiTheme="majorBidi" w:hAnsiTheme="majorBidi" w:cstheme="majorBidi"/>
          <w:sz w:val="30"/>
          <w:szCs w:val="30"/>
        </w:rPr>
        <w:t>1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</w:rPr>
        <w:tab/>
      </w:r>
      <w:r w:rsidRPr="00627208">
        <w:rPr>
          <w:rFonts w:asciiTheme="majorBidi" w:hAnsiTheme="majorBidi" w:cstheme="majorBidi"/>
          <w:sz w:val="30"/>
          <w:szCs w:val="30"/>
          <w:cs/>
        </w:rPr>
        <w:t>กลุ่มธุรกิจผลิตไฟฟ้าในประเทศ</w:t>
      </w:r>
    </w:p>
    <w:p w14:paraId="25ECEB72" w14:textId="3EA7BBC2" w:rsidR="00381513" w:rsidRPr="00627208" w:rsidRDefault="00381513" w:rsidP="0038151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276CD" w:rsidRPr="00627208">
        <w:rPr>
          <w:rFonts w:asciiTheme="majorBidi" w:hAnsiTheme="majorBidi" w:cstheme="majorBidi"/>
          <w:sz w:val="30"/>
          <w:szCs w:val="30"/>
        </w:rPr>
        <w:t>2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</w:rPr>
        <w:tab/>
      </w:r>
      <w:r w:rsidRPr="00627208">
        <w:rPr>
          <w:rFonts w:asciiTheme="majorBidi" w:hAnsiTheme="majorBidi" w:cstheme="majorBidi"/>
          <w:sz w:val="30"/>
          <w:szCs w:val="30"/>
          <w:cs/>
        </w:rPr>
        <w:t>กลุ่มธุรกิจพลังงานทดแทน</w:t>
      </w:r>
      <w:r w:rsidR="00ED615B">
        <w:rPr>
          <w:rFonts w:asciiTheme="majorBidi" w:hAnsiTheme="majorBidi" w:cstheme="majorBidi" w:hint="cs"/>
          <w:sz w:val="30"/>
          <w:szCs w:val="30"/>
          <w:cs/>
        </w:rPr>
        <w:t>ในประเทศ</w:t>
      </w:r>
    </w:p>
    <w:p w14:paraId="0D112964" w14:textId="6193BE74" w:rsidR="00381513" w:rsidRPr="00627208" w:rsidRDefault="00381513" w:rsidP="00381513">
      <w:pPr>
        <w:ind w:left="540"/>
        <w:rPr>
          <w:rFonts w:asciiTheme="majorBidi" w:hAnsiTheme="majorBidi" w:cstheme="majorBidi"/>
          <w:sz w:val="30"/>
          <w:szCs w:val="30"/>
          <w:cs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276CD" w:rsidRPr="00627208">
        <w:rPr>
          <w:rFonts w:asciiTheme="majorBidi" w:hAnsiTheme="majorBidi" w:cstheme="majorBidi"/>
          <w:sz w:val="30"/>
          <w:szCs w:val="30"/>
        </w:rPr>
        <w:t>3</w:t>
      </w:r>
      <w:r w:rsidRPr="00627208">
        <w:rPr>
          <w:rFonts w:asciiTheme="majorBidi" w:hAnsiTheme="majorBidi" w:cstheme="majorBidi"/>
          <w:sz w:val="30"/>
          <w:szCs w:val="30"/>
        </w:rPr>
        <w:tab/>
      </w:r>
      <w:r w:rsidRPr="00627208">
        <w:rPr>
          <w:rFonts w:asciiTheme="majorBidi" w:hAnsiTheme="majorBidi" w:cstheme="majorBidi"/>
          <w:sz w:val="30"/>
          <w:szCs w:val="30"/>
          <w:cs/>
        </w:rPr>
        <w:t>กลุ่มธุรกิจการลงทุนในต่างประเทศ</w:t>
      </w:r>
    </w:p>
    <w:p w14:paraId="666DA4E9" w14:textId="0CF8C5DC" w:rsidR="00E52C82" w:rsidRPr="00627208" w:rsidRDefault="00381513" w:rsidP="00381513">
      <w:pPr>
        <w:ind w:left="540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276CD" w:rsidRPr="00627208">
        <w:rPr>
          <w:rFonts w:asciiTheme="majorBidi" w:hAnsiTheme="majorBidi" w:cstheme="majorBidi"/>
          <w:sz w:val="30"/>
          <w:szCs w:val="30"/>
        </w:rPr>
        <w:t>4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</w:rPr>
        <w:tab/>
      </w:r>
      <w:r w:rsidRPr="00627208">
        <w:rPr>
          <w:rFonts w:asciiTheme="majorBidi" w:hAnsiTheme="majorBidi" w:cstheme="majorBidi"/>
          <w:sz w:val="30"/>
          <w:szCs w:val="30"/>
          <w:cs/>
        </w:rPr>
        <w:t>กลุ่มธุรกิจ</w:t>
      </w:r>
      <w:r w:rsidR="009B64B6" w:rsidRPr="00627208">
        <w:rPr>
          <w:rFonts w:asciiTheme="majorBidi" w:hAnsiTheme="majorBidi" w:cstheme="majorBidi"/>
          <w:sz w:val="30"/>
          <w:szCs w:val="30"/>
          <w:cs/>
        </w:rPr>
        <w:t>เกี่ยวเนื่องและสาธารณูปโภค</w:t>
      </w:r>
      <w:r w:rsidR="00ED615B">
        <w:rPr>
          <w:rFonts w:asciiTheme="majorBidi" w:hAnsiTheme="majorBidi" w:cstheme="majorBidi" w:hint="cs"/>
          <w:sz w:val="30"/>
          <w:szCs w:val="30"/>
          <w:cs/>
        </w:rPr>
        <w:t>ในประเทศ</w:t>
      </w:r>
    </w:p>
    <w:p w14:paraId="4CBC1480" w14:textId="77777777" w:rsidR="00C51AB3" w:rsidRPr="00627208" w:rsidRDefault="00C51AB3" w:rsidP="00C51AB3">
      <w:pPr>
        <w:rPr>
          <w:rFonts w:asciiTheme="majorBidi" w:hAnsiTheme="majorBidi" w:cstheme="majorBidi"/>
          <w:sz w:val="30"/>
          <w:szCs w:val="30"/>
        </w:rPr>
      </w:pPr>
    </w:p>
    <w:p w14:paraId="5AB69B21" w14:textId="77777777" w:rsidR="008B4AB6" w:rsidRPr="00627208" w:rsidRDefault="008B4AB6" w:rsidP="00C51AB3">
      <w:pPr>
        <w:rPr>
          <w:rFonts w:asciiTheme="majorBidi" w:hAnsiTheme="majorBidi" w:cstheme="majorBidi"/>
          <w:sz w:val="30"/>
          <w:szCs w:val="30"/>
        </w:rPr>
      </w:pPr>
    </w:p>
    <w:p w14:paraId="05736F39" w14:textId="3B9EEB53" w:rsidR="008B4AB6" w:rsidRPr="00627208" w:rsidRDefault="008B4AB6" w:rsidP="00C51AB3">
      <w:pPr>
        <w:rPr>
          <w:rFonts w:asciiTheme="majorBidi" w:hAnsiTheme="majorBidi" w:cstheme="majorBidi"/>
          <w:sz w:val="30"/>
          <w:szCs w:val="30"/>
          <w:cs/>
        </w:rPr>
        <w:sectPr w:rsidR="008B4AB6" w:rsidRPr="00627208" w:rsidSect="0064180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73CC24FB" w14:textId="77777777" w:rsidR="00F64F27" w:rsidRPr="00627208" w:rsidRDefault="00F64F27" w:rsidP="00B12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27208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ข้อมูลเกี่ยวกับส่วนงานที่รายงาน</w:t>
      </w:r>
    </w:p>
    <w:p w14:paraId="3CD1C614" w14:textId="77777777" w:rsidR="00B12C29" w:rsidRPr="00627208" w:rsidRDefault="00B12C29" w:rsidP="00F64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18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154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58"/>
        <w:gridCol w:w="1061"/>
        <w:gridCol w:w="269"/>
        <w:gridCol w:w="1008"/>
        <w:gridCol w:w="236"/>
        <w:gridCol w:w="990"/>
        <w:gridCol w:w="236"/>
        <w:gridCol w:w="1058"/>
        <w:gridCol w:w="270"/>
        <w:gridCol w:w="990"/>
        <w:gridCol w:w="270"/>
        <w:gridCol w:w="1080"/>
        <w:gridCol w:w="270"/>
        <w:gridCol w:w="970"/>
        <w:gridCol w:w="270"/>
        <w:gridCol w:w="832"/>
        <w:gridCol w:w="92"/>
        <w:gridCol w:w="178"/>
        <w:gridCol w:w="92"/>
        <w:gridCol w:w="952"/>
        <w:gridCol w:w="38"/>
        <w:gridCol w:w="198"/>
        <w:gridCol w:w="41"/>
        <w:gridCol w:w="1021"/>
      </w:tblGrid>
      <w:tr w:rsidR="00F64F27" w:rsidRPr="00627208" w14:paraId="75C665D4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39D3A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2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3B792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64F27" w:rsidRPr="00627208" w14:paraId="4C78E42C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3D77B7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69180" w14:textId="1049AB93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กลุ่มธุรกิจผลิตไฟฟ้า</w:t>
            </w:r>
            <w:r w:rsidR="00ED61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8DC87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F8CA" w14:textId="5AA8A8F3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  <w:r w:rsidR="00ED61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="00ED61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53DBE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6C20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1896FA1E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6195A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78456" w14:textId="7844CC2B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กลุ่มธุรกิจเกี่ยวเนื่องและสาธารณูปโภค</w:t>
            </w:r>
            <w:r w:rsidR="00ED61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CADC9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3C9FD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42DFF" w:rsidRPr="00627208" w14:paraId="30AA1EA2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6502A" w14:textId="0D23CFCD" w:rsidR="00E42DFF" w:rsidRPr="00627208" w:rsidRDefault="00DB4924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E2F7A" w14:textId="4418DEB3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03B74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5ACB5" w14:textId="37CE5BCA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F4DE2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B9E6F" w14:textId="255EE45B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9DF2A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33C1B" w14:textId="63E8DAC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5963A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0EE50" w14:textId="38225EA3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33239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AB9A1" w14:textId="1243BDC1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04F3F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D042B" w14:textId="0052DE63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5CF1E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7A883" w14:textId="187F755A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871C0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08328" w14:textId="2575B323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4560C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5D85B" w14:textId="7B066591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E42DFF" w:rsidRPr="00627208" w14:paraId="5F6F3508" w14:textId="77777777" w:rsidTr="00DB4924">
        <w:trPr>
          <w:trHeight w:val="76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60532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422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20890" w14:textId="77777777" w:rsidR="00E42DFF" w:rsidRPr="00627208" w:rsidRDefault="00E42DFF" w:rsidP="00E4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47A81" w:rsidRPr="00627208" w14:paraId="3C037E09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26100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028D3" w14:textId="00CCEFEF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10,913,207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AE8BD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F7C71" w14:textId="24AF4107" w:rsidR="00947A81" w:rsidRPr="00627208" w:rsidRDefault="00947A81" w:rsidP="00CB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92E45">
              <w:rPr>
                <w:rFonts w:asciiTheme="majorBidi" w:hAnsiTheme="majorBidi" w:cstheme="majorBidi" w:hint="cs"/>
                <w:sz w:val="26"/>
                <w:szCs w:val="26"/>
              </w:rPr>
              <w:t>19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,068,295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5D676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15DC9" w14:textId="00F4026E" w:rsidR="00947A81" w:rsidRPr="00627208" w:rsidRDefault="00947A81" w:rsidP="00A83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7B7AB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F82E" w14:textId="7FC11F98" w:rsidR="00947A81" w:rsidRPr="00627208" w:rsidRDefault="00947A81" w:rsidP="00A83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6ED7A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14966" w14:textId="5D4EE2DE" w:rsidR="00947A81" w:rsidRPr="00627208" w:rsidRDefault="00947A81" w:rsidP="00A83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4,628,067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98CFF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DC4C" w14:textId="7E6CB40D" w:rsidR="00947A81" w:rsidRPr="00627208" w:rsidRDefault="00947A81" w:rsidP="00A83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5,809,891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9F1EE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2F249" w14:textId="33552233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57E30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6BC99" w14:textId="06673B8E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E13FE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1D2E9" w14:textId="273D7000" w:rsidR="00947A81" w:rsidRPr="00627208" w:rsidRDefault="00140C26" w:rsidP="00A83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15,541,274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5141A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11305" w14:textId="50EFBB25" w:rsidR="00947A81" w:rsidRPr="00627208" w:rsidRDefault="00947A81" w:rsidP="00A83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24,878,186</w:t>
            </w:r>
          </w:p>
        </w:tc>
      </w:tr>
      <w:tr w:rsidR="00947A81" w:rsidRPr="00627208" w14:paraId="09B09839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6E33A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รายได้ตามสัญญาเช่า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81E9C" w14:textId="7A5A76C3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516,147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B07EF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C3DAE" w14:textId="29DE3215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709,534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71E98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73A7" w14:textId="2C0DEF48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A9D9D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D88F8" w14:textId="471146AD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C7261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CB674" w14:textId="1D02F74B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854,714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030FF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46A98" w14:textId="75C50AEA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949,554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A56C1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F2EF7" w14:textId="640DBA9E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96F27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A1892" w14:textId="45EC4679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D44A6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F6335" w14:textId="11B85E34" w:rsidR="00947A81" w:rsidRPr="00627208" w:rsidRDefault="00140C26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1,370,861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DA5FF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5F4E3" w14:textId="3C26A7A5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1,659,088</w:t>
            </w:r>
          </w:p>
        </w:tc>
      </w:tr>
      <w:tr w:rsidR="00947A81" w:rsidRPr="00627208" w14:paraId="6FD58328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C8624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42FF32" w14:textId="5D128858" w:rsidR="00947A81" w:rsidRPr="00627208" w:rsidRDefault="00947A81" w:rsidP="00CB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(9,673,877)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5257D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BBFDDC" w14:textId="083331C1" w:rsidR="00947A81" w:rsidRPr="00627208" w:rsidRDefault="00947A81" w:rsidP="00CB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00" w:lineRule="exact"/>
              <w:ind w:right="-296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(18,100,118)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6A569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04615F" w14:textId="2DA17546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84425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AEF9F" w14:textId="7FD3C1A2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778BC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6F9332" w14:textId="0DDCD136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(3,071,703)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EC946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C2951" w14:textId="05670216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(3,638,719)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9ECAE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39AA66" w14:textId="7DBD3EA9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AE712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8F531D" w14:textId="2001DBB9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45481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DABD75" w14:textId="7F924145" w:rsidR="00947A81" w:rsidRPr="00627208" w:rsidRDefault="00140C26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(12,745,580)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2F28B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F8B73" w14:textId="67B4B6EC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(21,738,837)</w:t>
            </w:r>
          </w:p>
        </w:tc>
      </w:tr>
      <w:tr w:rsidR="00947A81" w:rsidRPr="00627208" w14:paraId="366F0D18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58133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0A827A" w14:textId="6DC465D9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1,755,477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C7363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237A8C" w14:textId="6EB10BC1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1,677,711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1480A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D59927" w14:textId="261CD4C9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127D7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21F32" w14:textId="31C68021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3B4ED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0DA49" w14:textId="40E1D622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2,411,078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31BD3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BF70C7" w14:textId="1A9885F2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3,120,726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65755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615E4D" w14:textId="6019DA45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right="-2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B84B8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CF4B06" w14:textId="5ECE5110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00" w:lineRule="exact"/>
              <w:ind w:right="-2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E309E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1C1EF2" w14:textId="3C5AECC6" w:rsidR="00947A81" w:rsidRPr="00627208" w:rsidRDefault="00140C26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4,166,555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C2C5D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9ECEC5" w14:textId="47C0BB2A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4,798,437</w:t>
            </w:r>
          </w:p>
        </w:tc>
      </w:tr>
      <w:tr w:rsidR="00947A81" w:rsidRPr="00627208" w14:paraId="6CDAA9B2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62E07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0BA5A" w14:textId="228424E1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9F98B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72417" w14:textId="014384CE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02A9E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FEC4E" w14:textId="3B1BF6C1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95550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AA3E4" w14:textId="31CA479C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E6D1F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D0B83" w14:textId="79A5824B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22,113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F84D9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82DA7" w14:textId="7A2A3759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22,375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C620B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A1BEE" w14:textId="39348E0B" w:rsidR="00947A81" w:rsidRPr="00627208" w:rsidRDefault="00947A81" w:rsidP="00A83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248,276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E74CC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368D6" w14:textId="65E8336A" w:rsidR="00947A81" w:rsidRPr="00627208" w:rsidRDefault="00947A81" w:rsidP="00A83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214,897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9B274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00EBE" w14:textId="70A6F7D1" w:rsidR="00947A81" w:rsidRPr="00627208" w:rsidRDefault="00140C26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270,389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25993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35257" w14:textId="6FB39FEE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237,272</w:t>
            </w:r>
          </w:p>
        </w:tc>
      </w:tr>
      <w:tr w:rsidR="00947A81" w:rsidRPr="00627208" w14:paraId="6D2686DE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D068E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136D9" w14:textId="2C8D4191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72,570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204AF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AB651" w14:textId="4188B9D6" w:rsidR="00947A81" w:rsidRPr="000332A7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48,383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12E4B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9F086" w14:textId="256E857F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D397F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3776E" w14:textId="3BFD6879" w:rsidR="00947A81" w:rsidRPr="00627208" w:rsidRDefault="00947A81" w:rsidP="00A83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99CF1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68532" w14:textId="44179190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462,224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0991F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EF873" w14:textId="788205C1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792,348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4AD7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9E5B5" w14:textId="220D2A4F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121,348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E3528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A28A7" w14:textId="3B7704CF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116,182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688CD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FD29" w14:textId="11E9BE97" w:rsidR="00947A81" w:rsidRPr="00627208" w:rsidRDefault="00140C26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656,447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EDBD2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3DD88" w14:textId="24B798E3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957,140</w:t>
            </w:r>
          </w:p>
        </w:tc>
      </w:tr>
      <w:tr w:rsidR="00947A81" w:rsidRPr="00627208" w14:paraId="57E5760F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149B3" w14:textId="634BC3C3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55D2E" w14:textId="0000F1CD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458A5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98EDA" w14:textId="0E2719A8" w:rsidR="00947A81" w:rsidRPr="000332A7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A2407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4EA6C" w14:textId="1C0428DD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20ED2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F631C" w14:textId="56CEF662" w:rsidR="00947A81" w:rsidRPr="00475F89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9F452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EF51B" w14:textId="4CC7983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E0ECF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AFABC" w14:textId="0A842E58" w:rsidR="00947A81" w:rsidRPr="00475F89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1C879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4C36A" w14:textId="42E4AC3E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9A434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D51E8" w14:textId="05790F96" w:rsidR="00947A81" w:rsidRPr="00475F89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C043A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B01D6" w14:textId="553207A0" w:rsidR="00947A81" w:rsidRPr="00627208" w:rsidRDefault="00140C26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14,190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21D46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9D88D" w14:textId="32F0D3DE" w:rsidR="00947A81" w:rsidRPr="00475F89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1,429</w:t>
            </w:r>
          </w:p>
        </w:tc>
      </w:tr>
      <w:tr w:rsidR="00947A81" w:rsidRPr="00627208" w14:paraId="2BD30E4D" w14:textId="77777777" w:rsidTr="00DB4924">
        <w:trPr>
          <w:trHeight w:val="54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7799E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16C0E" w14:textId="0FBE72E1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84,848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B1DC3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1C963" w14:textId="369B214C" w:rsidR="00947A81" w:rsidRPr="000332A7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70,764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7A511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46FAA" w14:textId="28E53F1C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CBB93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4E90C" w14:textId="0A80157B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D218B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C7D1A" w14:textId="1492D7AB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46,519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843B4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A5AEF" w14:textId="75C192E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471,631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F571E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E0100" w14:textId="27CA13E1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57,985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93471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DABEA" w14:textId="0EA4464D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28,348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91A2F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E3F50" w14:textId="614C07CF" w:rsidR="00947A81" w:rsidRPr="00627208" w:rsidRDefault="00140C26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189,644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FA96A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3410B" w14:textId="0B8FF9D1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571,072</w:t>
            </w:r>
          </w:p>
        </w:tc>
      </w:tr>
      <w:tr w:rsidR="00947A81" w:rsidRPr="00627208" w14:paraId="0D330A96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86880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DF01C" w14:textId="0636EF64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(357,780)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13471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5BDD2" w14:textId="12B998BA" w:rsidR="00947A81" w:rsidRPr="001C1A2F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(488,446)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01B5A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5FB0D" w14:textId="2BE4FED6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CF3C5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0A270" w14:textId="1070EBB0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45C4F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61053" w14:textId="309E7B88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(994,621)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D20E3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36B0C" w14:textId="54EB8939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(951,598)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E8940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40037" w14:textId="192718F6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(917,657)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91F04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7988C" w14:textId="0D89221B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(723,834)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40043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AD62C" w14:textId="36796951" w:rsidR="00947A81" w:rsidRPr="00627208" w:rsidRDefault="00140C26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(2,270,160)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70291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A516F" w14:textId="2B4415BC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(2,163,951)</w:t>
            </w:r>
          </w:p>
        </w:tc>
      </w:tr>
      <w:tr w:rsidR="00947A81" w:rsidRPr="00627208" w14:paraId="2083CEAA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9C852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6FBF5" w14:textId="74861BD1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17,465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CBDBF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816C4" w14:textId="21E44222" w:rsidR="00947A81" w:rsidRPr="001C1A2F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(6,703)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E1087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CF525" w14:textId="0B1124C6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547B6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CDE99" w14:textId="5F622886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4004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8A848" w14:textId="49A7D545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60,695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C88EE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DE3D6" w14:textId="677C49E6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A53E6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15925" w14:textId="3280EDF5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340B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340B2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EF21B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5E24B" w14:textId="74D9B650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728D8" w14:textId="2B917D12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(49,422)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6B8E4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FD52D" w14:textId="7D9F9938" w:rsidR="00947A81" w:rsidRPr="00627208" w:rsidRDefault="00140C26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9340B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340B2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EF21B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1EABA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6B112" w14:textId="748B35A3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437</w:t>
            </w:r>
          </w:p>
        </w:tc>
      </w:tr>
      <w:tr w:rsidR="00947A81" w:rsidRPr="00627208" w14:paraId="073540B8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C2267" w14:textId="69EE07E1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ผลกำไรจากการเปลี่ยนแปลง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มูลค่า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ยุติธ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รรมของอนุพันธ์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0B0AC" w14:textId="57E61DAE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675A6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C3FDC" w14:textId="77717CC0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AE3F8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85D1C" w14:textId="4A05D03E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8E7F9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7E50B" w14:textId="105D3774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AA991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7FFF5" w14:textId="3D8DDC4A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477,587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34381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17C1E" w14:textId="7E8CC72A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135,418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32C9D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37933" w14:textId="4995F966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D5E2A" w14:textId="3A962051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2336C" w14:textId="1BF70AFD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B789F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F430E" w14:textId="022201A8" w:rsidR="00947A81" w:rsidRPr="00627208" w:rsidRDefault="00140C26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477,587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C3B04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0D482" w14:textId="57261E11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135,418</w:t>
            </w:r>
          </w:p>
        </w:tc>
      </w:tr>
      <w:tr w:rsidR="00947A81" w:rsidRPr="00627208" w14:paraId="593057B1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07CE1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399C2" w14:textId="023141DF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(299,677)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E6F09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671A7" w14:textId="3D5FBC22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(308,989)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2F527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398B5" w14:textId="5C12B15D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632CA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763D3" w14:textId="1FD8D0A0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D5378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7F6D0" w14:textId="087B7485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(2,143,395)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469B1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7AD3B" w14:textId="1356F760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(2,297,653)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D62B7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0B562" w14:textId="79AB221F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(686,315)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B6592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43F85" w14:textId="4DA9C4B0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(717,398)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5B4F9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C7E44" w14:textId="15C7595F" w:rsidR="00947A81" w:rsidRPr="00627208" w:rsidRDefault="00140C26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(3,129,387)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4A6F6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DDF1" w14:textId="2DD4107F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(3,324,040)</w:t>
            </w:r>
          </w:p>
        </w:tc>
      </w:tr>
      <w:tr w:rsidR="00947A81" w:rsidRPr="00627208" w14:paraId="11CF3B58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105C8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ของการร่วมค้า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79362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0C9E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6C02D" w14:textId="467ABC04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7295A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6BF0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BB4F8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A85AE" w14:textId="1C699441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73A27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ED11F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95BEB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80F0C" w14:textId="6D5E7B02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646E9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AFC63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12E18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2172D" w14:textId="4C5B5E02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FE5A1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90184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C0F5A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5DDEB" w14:textId="56A33812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7A81" w:rsidRPr="00627208" w14:paraId="2C9E5D57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45092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และบริษัทร่วมที่ใช้วิธีส่วนได้เสีย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33D452" w14:textId="4AC7450F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1,487,441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51B1E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CE12C2" w14:textId="3E6CF91A" w:rsidR="00947A81" w:rsidRPr="000332A7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1,211,763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2738C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0777E2" w14:textId="1BADBED4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12,265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EF184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43BAE" w14:textId="2D883C41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22,623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25D2C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BD4E75" w14:textId="1FDDE3E4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4,675,203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7A071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52E2E6" w14:textId="26BE3106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4,366,039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74ED9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F8A4A3" w14:textId="2E841DF6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(292,620)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0D7D4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F4DF52" w14:textId="572439DC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(288,666)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817A5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1FDA07" w14:textId="4D98C910" w:rsidR="00947A81" w:rsidRPr="00627208" w:rsidRDefault="00140C26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5,882,289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0426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381C31" w14:textId="27D78B09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5,311,759</w:t>
            </w:r>
          </w:p>
        </w:tc>
      </w:tr>
      <w:tr w:rsidR="00947A81" w:rsidRPr="00627208" w14:paraId="2ED38F8D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FAEC4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ขาดทุน)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07F14" w14:textId="44CABA8D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2,760,652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7EEFE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48601E" w14:textId="277EEDA3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2,204,937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C0A36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406CA5" w14:textId="140718FA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12,760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4C42B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367160" w14:textId="63793C66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23,106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83BDA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0CFB14" w14:textId="3AFDC25F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5,025,349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902C9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BCAEAA" w14:textId="5A92B294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5,715,848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57AD6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C63DBA" w14:textId="3BC6E466" w:rsidR="00947A81" w:rsidRPr="007A7A52" w:rsidRDefault="00947A81" w:rsidP="00A83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92" w:hanging="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(1,44</w:t>
            </w:r>
            <w:r w:rsidR="009340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9340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</w:t>
            </w:r>
            <w:r w:rsidR="00EF21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B0E8B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A9BBA6" w14:textId="7AB65D5A" w:rsidR="00947A81" w:rsidRPr="00627208" w:rsidRDefault="00947A81" w:rsidP="00A83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00" w:lineRule="exact"/>
              <w:ind w:right="-108" w:hanging="1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2126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(1,418,918)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077EB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553715" w14:textId="17394D86" w:rsidR="00947A81" w:rsidRPr="00627208" w:rsidRDefault="00140C26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6,35</w:t>
            </w:r>
            <w:r w:rsidR="009340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9340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</w:t>
            </w:r>
            <w:r w:rsidR="00EF21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EE9C2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CA9C1B" w14:textId="268D518A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6,524,973</w:t>
            </w:r>
          </w:p>
        </w:tc>
      </w:tr>
      <w:tr w:rsidR="00947A81" w:rsidRPr="00627208" w14:paraId="0F20DE86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6E29A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9FE146" w14:textId="045F995F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(226,571)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1FE2B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D072E3" w14:textId="095A9B0E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(146,369)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4624E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CC2899" w14:textId="6F55ED88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E3C64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F94C1" w14:textId="045F314B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A9472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BD9535" w14:textId="78FC5A09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(484,643)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1EA25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069C0" w14:textId="6428C5D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(616,840)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5E290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172CD" w14:textId="29B81B74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DD6B2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25BA8" w14:textId="3DC70011" w:rsidR="00947A81" w:rsidRPr="00627208" w:rsidRDefault="00947A81" w:rsidP="00A83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4,674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31293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AC6360" w14:textId="4F687BB9" w:rsidR="00947A81" w:rsidRPr="00627208" w:rsidRDefault="00140C26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(703,990)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D28C7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21808" w14:textId="77151E2E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(758,535)</w:t>
            </w:r>
          </w:p>
        </w:tc>
      </w:tr>
      <w:tr w:rsidR="00947A81" w:rsidRPr="00627208" w14:paraId="5AE1315A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5842E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(ขาดทุน)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ACE02F" w14:textId="291D01E1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2,534,081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12E23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F3BDFE" w14:textId="065F9254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2,058,568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CABD6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E9269A" w14:textId="12B878D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12,760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AD783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AA6FEB" w14:textId="4611AC1F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23,106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4E1B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854370" w14:textId="1CB46ADD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4,540,706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139A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F1D4B5" w14:textId="640E29A3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5,099,008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A14D3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7D99CC" w14:textId="00B19ABC" w:rsidR="00947A81" w:rsidRPr="00A84A02" w:rsidRDefault="00947A81" w:rsidP="00A83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92" w:hanging="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(1,43</w:t>
            </w:r>
            <w:r w:rsidR="009340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9340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</w:t>
            </w:r>
            <w:r w:rsidR="00EF21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21B53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5F0E6E" w14:textId="225F37C7" w:rsidR="00947A81" w:rsidRPr="00627208" w:rsidRDefault="00947A81" w:rsidP="00A83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00" w:lineRule="exact"/>
              <w:ind w:right="-108" w:hanging="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2126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(1,414,24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4</w:t>
            </w:r>
            <w:r w:rsidRPr="00542126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94C2E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AC5FB9" w14:textId="522E39EF" w:rsidR="00947A81" w:rsidRPr="00627208" w:rsidRDefault="00140C26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</w:t>
            </w:r>
            <w:r w:rsidR="009340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9340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  <w:r w:rsidR="00EF21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10A5B" w14:textId="77777777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73034" w14:textId="5DCE46D3" w:rsidR="00947A81" w:rsidRPr="00627208" w:rsidRDefault="00947A81" w:rsidP="0094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5,766,438</w:t>
            </w:r>
          </w:p>
        </w:tc>
      </w:tr>
    </w:tbl>
    <w:p w14:paraId="0D3D0148" w14:textId="235718ED" w:rsidR="00AA432E" w:rsidRPr="00627208" w:rsidRDefault="00AA432E" w:rsidP="00AA4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Theme="majorBidi" w:hAnsiTheme="majorBidi" w:cstheme="majorBidi"/>
          <w:sz w:val="28"/>
          <w:szCs w:val="28"/>
          <w:cs/>
        </w:rPr>
        <w:sectPr w:rsidR="00AA432E" w:rsidRPr="00627208" w:rsidSect="003343BC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200" w:type="dxa"/>
        <w:tblLayout w:type="fixed"/>
        <w:tblLook w:val="04A0" w:firstRow="1" w:lastRow="0" w:firstColumn="1" w:lastColumn="0" w:noHBand="0" w:noVBand="1"/>
      </w:tblPr>
      <w:tblGrid>
        <w:gridCol w:w="3119"/>
        <w:gridCol w:w="1079"/>
        <w:gridCol w:w="239"/>
        <w:gridCol w:w="1059"/>
        <w:gridCol w:w="236"/>
        <w:gridCol w:w="897"/>
        <w:gridCol w:w="236"/>
        <w:gridCol w:w="899"/>
        <w:gridCol w:w="236"/>
        <w:gridCol w:w="1046"/>
        <w:gridCol w:w="262"/>
        <w:gridCol w:w="1028"/>
        <w:gridCol w:w="236"/>
        <w:gridCol w:w="877"/>
        <w:gridCol w:w="236"/>
        <w:gridCol w:w="898"/>
        <w:gridCol w:w="236"/>
        <w:gridCol w:w="1081"/>
        <w:gridCol w:w="240"/>
        <w:gridCol w:w="1060"/>
      </w:tblGrid>
      <w:tr w:rsidR="00F64F27" w:rsidRPr="00627208" w14:paraId="6E24A619" w14:textId="77777777" w:rsidTr="00E42DFF">
        <w:trPr>
          <w:trHeight w:val="144"/>
        </w:trPr>
        <w:tc>
          <w:tcPr>
            <w:tcW w:w="3119" w:type="dxa"/>
            <w:vAlign w:val="bottom"/>
          </w:tcPr>
          <w:p w14:paraId="3E1DD01C" w14:textId="77777777" w:rsidR="00F64F27" w:rsidRPr="00627208" w:rsidRDefault="00F64F27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81" w:type="dxa"/>
            <w:gridSpan w:val="19"/>
            <w:vAlign w:val="bottom"/>
          </w:tcPr>
          <w:p w14:paraId="18C58FA7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64F27" w:rsidRPr="00627208" w14:paraId="4726D700" w14:textId="77777777" w:rsidTr="005359B4">
        <w:trPr>
          <w:trHeight w:val="144"/>
        </w:trPr>
        <w:tc>
          <w:tcPr>
            <w:tcW w:w="3119" w:type="dxa"/>
            <w:vAlign w:val="bottom"/>
          </w:tcPr>
          <w:p w14:paraId="0F050246" w14:textId="77777777" w:rsidR="00F64F27" w:rsidRPr="00627208" w:rsidRDefault="00F64F27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7" w:type="dxa"/>
            <w:gridSpan w:val="3"/>
            <w:vAlign w:val="bottom"/>
          </w:tcPr>
          <w:p w14:paraId="4E34EE34" w14:textId="690E14CA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กลุ่มธุรกิจผลิตไฟฟ้า</w:t>
            </w:r>
            <w:r w:rsidR="009D3B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6" w:type="dxa"/>
            <w:vAlign w:val="bottom"/>
          </w:tcPr>
          <w:p w14:paraId="5FA31243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2" w:type="dxa"/>
            <w:gridSpan w:val="3"/>
            <w:vAlign w:val="bottom"/>
          </w:tcPr>
          <w:p w14:paraId="0E007839" w14:textId="7D202EE5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  <w:r w:rsidR="009D3B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="009D3B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6" w:type="dxa"/>
            <w:vAlign w:val="bottom"/>
          </w:tcPr>
          <w:p w14:paraId="4310DB0E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36" w:type="dxa"/>
            <w:gridSpan w:val="3"/>
            <w:vAlign w:val="bottom"/>
          </w:tcPr>
          <w:p w14:paraId="78B07256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241F4DAC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36" w:type="dxa"/>
            <w:vAlign w:val="bottom"/>
          </w:tcPr>
          <w:p w14:paraId="5FF37FD9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1" w:type="dxa"/>
            <w:gridSpan w:val="3"/>
            <w:vAlign w:val="bottom"/>
          </w:tcPr>
          <w:p w14:paraId="1B7C82CC" w14:textId="4DB93BA0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กลุ่มธุรกิจเกี่ยวเนื่องและสาธารณูปโภค</w:t>
            </w:r>
            <w:r w:rsidR="009D3B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6" w:type="dxa"/>
            <w:vAlign w:val="bottom"/>
          </w:tcPr>
          <w:p w14:paraId="12B29338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1" w:type="dxa"/>
            <w:gridSpan w:val="3"/>
            <w:vAlign w:val="bottom"/>
          </w:tcPr>
          <w:p w14:paraId="67C68D47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45E78" w:rsidRPr="00627208" w14:paraId="7C27A9C5" w14:textId="77777777" w:rsidTr="005359B4">
        <w:trPr>
          <w:trHeight w:val="110"/>
        </w:trPr>
        <w:tc>
          <w:tcPr>
            <w:tcW w:w="3119" w:type="dxa"/>
            <w:vAlign w:val="bottom"/>
          </w:tcPr>
          <w:p w14:paraId="3812FEA8" w14:textId="5D4E7BB2" w:rsidR="00E45E78" w:rsidRPr="00627208" w:rsidRDefault="00DB4924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24" w:right="-53" w:hanging="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03CD6" w14:textId="65D22CBE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AB45C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6065C" w14:textId="2661531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EE891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CC0CB" w14:textId="21B853A2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CF57B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218F9" w14:textId="71D7F759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4BF27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62BF0" w14:textId="777983B6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057D2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617FD" w14:textId="34F83C0E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312C2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3921E" w14:textId="6E21B8EA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9431F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0B4E8" w14:textId="42D89492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90E6A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AB2BB" w14:textId="3A20D011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76895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3DBE5" w14:textId="43AFE50F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E45E78" w:rsidRPr="00627208" w14:paraId="353501A1" w14:textId="77777777" w:rsidTr="00E42DFF">
        <w:trPr>
          <w:trHeight w:val="144"/>
        </w:trPr>
        <w:tc>
          <w:tcPr>
            <w:tcW w:w="3119" w:type="dxa"/>
            <w:vAlign w:val="bottom"/>
          </w:tcPr>
          <w:p w14:paraId="18A8D2A5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firstLine="6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81" w:type="dxa"/>
            <w:gridSpan w:val="19"/>
            <w:vAlign w:val="bottom"/>
          </w:tcPr>
          <w:p w14:paraId="1FA5C2F5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45E78" w:rsidRPr="00627208" w14:paraId="715FE43A" w14:textId="77777777" w:rsidTr="005359B4">
        <w:trPr>
          <w:trHeight w:val="144"/>
        </w:trPr>
        <w:tc>
          <w:tcPr>
            <w:tcW w:w="3119" w:type="dxa"/>
            <w:vAlign w:val="bottom"/>
          </w:tcPr>
          <w:p w14:paraId="4D8C420C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1079" w:type="dxa"/>
            <w:vAlign w:val="bottom"/>
          </w:tcPr>
          <w:p w14:paraId="18CEA7EB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B0CA8E1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3FB796A8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1B797C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16104458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91AA396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5E0278A3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FDADDD2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2A7C7FEE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vAlign w:val="bottom"/>
          </w:tcPr>
          <w:p w14:paraId="0544A19C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34F89079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ECB51A4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1907D8B2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10EF84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6DC18666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44DE307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2B0B53A5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C949B15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1C0E7309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5E78" w:rsidRPr="00627208" w14:paraId="1A8117F1" w14:textId="77777777" w:rsidTr="005359B4">
        <w:trPr>
          <w:trHeight w:val="144"/>
        </w:trPr>
        <w:tc>
          <w:tcPr>
            <w:tcW w:w="3119" w:type="dxa"/>
            <w:vAlign w:val="bottom"/>
          </w:tcPr>
          <w:p w14:paraId="06C37B9C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079" w:type="dxa"/>
            <w:vAlign w:val="bottom"/>
          </w:tcPr>
          <w:p w14:paraId="1469D0F0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A8142AE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0BE7EF98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BDF60A6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238BB69E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E99DF8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3A5E1361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61A3360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7631BA1F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vAlign w:val="bottom"/>
          </w:tcPr>
          <w:p w14:paraId="6CBE25B4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55B960B4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3BFAC09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2B37BC86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4481FB3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DF4C04A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1819B72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04351F9D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50A6A2F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7B983DA0" w14:textId="77777777" w:rsidR="00E45E78" w:rsidRPr="00627208" w:rsidRDefault="00E45E78" w:rsidP="00E45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7333" w:rsidRPr="00627208" w14:paraId="04C8F85B" w14:textId="77777777" w:rsidTr="005359B4">
        <w:trPr>
          <w:trHeight w:val="144"/>
        </w:trPr>
        <w:tc>
          <w:tcPr>
            <w:tcW w:w="3119" w:type="dxa"/>
          </w:tcPr>
          <w:p w14:paraId="658032EB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79" w:type="dxa"/>
            <w:vAlign w:val="bottom"/>
          </w:tcPr>
          <w:p w14:paraId="022E4E52" w14:textId="1AFE02E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10,913,207</w:t>
            </w:r>
          </w:p>
        </w:tc>
        <w:tc>
          <w:tcPr>
            <w:tcW w:w="239" w:type="dxa"/>
            <w:vAlign w:val="bottom"/>
          </w:tcPr>
          <w:p w14:paraId="457F5750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41456265" w14:textId="5E2913F6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19,068,295</w:t>
            </w:r>
          </w:p>
        </w:tc>
        <w:tc>
          <w:tcPr>
            <w:tcW w:w="236" w:type="dxa"/>
            <w:vAlign w:val="bottom"/>
          </w:tcPr>
          <w:p w14:paraId="1DDC8E5E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314E5F2D" w14:textId="45EEC8A0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6A60F93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4BB04628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4803882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0604B41D" w14:textId="6F692D01" w:rsidR="00E17333" w:rsidRPr="00627208" w:rsidRDefault="00611BD8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vAlign w:val="bottom"/>
          </w:tcPr>
          <w:p w14:paraId="7D7E6AB0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75CFDDF1" w14:textId="3C11EA3F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2825811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1D796536" w14:textId="188A9714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52C84B5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7EC0785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4E94525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240E6F64" w14:textId="1C445CDD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10,913,207</w:t>
            </w:r>
          </w:p>
        </w:tc>
        <w:tc>
          <w:tcPr>
            <w:tcW w:w="240" w:type="dxa"/>
            <w:vAlign w:val="bottom"/>
          </w:tcPr>
          <w:p w14:paraId="58D405BA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58EC8576" w14:textId="1ECBCC9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19,068,295</w:t>
            </w:r>
          </w:p>
        </w:tc>
      </w:tr>
      <w:tr w:rsidR="00E17333" w:rsidRPr="00627208" w14:paraId="1DB97D21" w14:textId="77777777" w:rsidTr="005359B4">
        <w:trPr>
          <w:trHeight w:val="144"/>
        </w:trPr>
        <w:tc>
          <w:tcPr>
            <w:tcW w:w="3119" w:type="dxa"/>
          </w:tcPr>
          <w:p w14:paraId="2CEC7188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ออสเตรเลีย</w:t>
            </w:r>
          </w:p>
        </w:tc>
        <w:tc>
          <w:tcPr>
            <w:tcW w:w="1079" w:type="dxa"/>
            <w:vAlign w:val="bottom"/>
          </w:tcPr>
          <w:p w14:paraId="05CC4A46" w14:textId="404CC9B1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094A0712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77FDF462" w14:textId="507D5069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495524E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4F835A2B" w14:textId="7493834E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2709AC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5DAAF475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27118C8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47D04FD4" w14:textId="536165FF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611BD8">
              <w:rPr>
                <w:rFonts w:asciiTheme="majorBidi" w:hAnsiTheme="majorBidi" w:cstheme="majorBidi"/>
                <w:sz w:val="26"/>
                <w:szCs w:val="26"/>
              </w:rPr>
              <w:t>172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11BD8">
              <w:rPr>
                <w:rFonts w:asciiTheme="majorBidi" w:hAnsiTheme="majorBidi" w:cstheme="majorBidi"/>
                <w:sz w:val="26"/>
                <w:szCs w:val="26"/>
              </w:rPr>
              <w:t>182</w:t>
            </w:r>
          </w:p>
        </w:tc>
        <w:tc>
          <w:tcPr>
            <w:tcW w:w="262" w:type="dxa"/>
            <w:vAlign w:val="bottom"/>
          </w:tcPr>
          <w:p w14:paraId="1D934113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35344434" w14:textId="6CFB00D8" w:rsidR="00E17333" w:rsidRPr="00D43E2B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 w:rsidRPr="00D43E2B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D43E2B" w:rsidRPr="00D43E2B">
              <w:rPr>
                <w:rFonts w:asciiTheme="majorBidi" w:hAnsiTheme="majorBidi" w:cstheme="majorBidi"/>
                <w:sz w:val="26"/>
                <w:szCs w:val="26"/>
              </w:rPr>
              <w:t>410</w:t>
            </w:r>
            <w:r w:rsidRPr="00D43E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43E2B" w:rsidRPr="00D43E2B">
              <w:rPr>
                <w:rFonts w:asciiTheme="majorBidi" w:hAnsiTheme="majorBidi" w:cstheme="majorBidi"/>
                <w:sz w:val="26"/>
                <w:szCs w:val="26"/>
              </w:rPr>
              <w:t>552</w:t>
            </w:r>
          </w:p>
        </w:tc>
        <w:tc>
          <w:tcPr>
            <w:tcW w:w="236" w:type="dxa"/>
            <w:vAlign w:val="bottom"/>
          </w:tcPr>
          <w:p w14:paraId="3129519D" w14:textId="77777777" w:rsidR="00E17333" w:rsidRPr="00D43E2B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192CBBE5" w14:textId="17D29D08" w:rsidR="00E17333" w:rsidRPr="00D43E2B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D43E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430FB15" w14:textId="77777777" w:rsidR="00E17333" w:rsidRPr="00D43E2B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461D4BFD" w14:textId="77777777" w:rsidR="00E17333" w:rsidRPr="00D43E2B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D43E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CF9104F" w14:textId="77777777" w:rsidR="00E17333" w:rsidRPr="00D43E2B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29F39A04" w14:textId="7723729C" w:rsidR="00E17333" w:rsidRPr="00D43E2B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D43E2B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611BD8" w:rsidRPr="00D43E2B">
              <w:rPr>
                <w:rFonts w:asciiTheme="majorBidi" w:hAnsiTheme="majorBidi" w:cstheme="majorBidi"/>
                <w:sz w:val="26"/>
                <w:szCs w:val="26"/>
              </w:rPr>
              <w:t>172</w:t>
            </w:r>
            <w:r w:rsidRPr="00D43E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11BD8" w:rsidRPr="00D43E2B">
              <w:rPr>
                <w:rFonts w:asciiTheme="majorBidi" w:hAnsiTheme="majorBidi" w:cstheme="majorBidi"/>
                <w:sz w:val="26"/>
                <w:szCs w:val="26"/>
              </w:rPr>
              <w:t>182</w:t>
            </w:r>
          </w:p>
        </w:tc>
        <w:tc>
          <w:tcPr>
            <w:tcW w:w="240" w:type="dxa"/>
            <w:vAlign w:val="bottom"/>
          </w:tcPr>
          <w:p w14:paraId="016853EA" w14:textId="77777777" w:rsidR="00E17333" w:rsidRPr="00D43E2B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1A67DDED" w14:textId="66E92B15" w:rsidR="00E17333" w:rsidRPr="00D43E2B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 w:rsidRPr="00D43E2B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D43E2B" w:rsidRPr="00D43E2B">
              <w:rPr>
                <w:rFonts w:asciiTheme="majorBidi" w:hAnsiTheme="majorBidi" w:cstheme="majorBidi"/>
                <w:sz w:val="26"/>
                <w:szCs w:val="26"/>
              </w:rPr>
              <w:t>410</w:t>
            </w:r>
            <w:r w:rsidRPr="00D43E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43E2B" w:rsidRPr="00D43E2B">
              <w:rPr>
                <w:rFonts w:asciiTheme="majorBidi" w:hAnsiTheme="majorBidi" w:cstheme="majorBidi"/>
                <w:sz w:val="26"/>
                <w:szCs w:val="26"/>
              </w:rPr>
              <w:t>552</w:t>
            </w:r>
          </w:p>
        </w:tc>
      </w:tr>
      <w:tr w:rsidR="00E17333" w:rsidRPr="00627208" w14:paraId="3C615D56" w14:textId="77777777" w:rsidTr="005359B4">
        <w:trPr>
          <w:trHeight w:val="144"/>
        </w:trPr>
        <w:tc>
          <w:tcPr>
            <w:tcW w:w="3119" w:type="dxa"/>
          </w:tcPr>
          <w:p w14:paraId="70022A86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ประเทศอื่น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ๆ 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E263C79" w14:textId="71102D1F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3BEAAB79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34C11FAB" w14:textId="1968A33F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FE8AD5F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4C5015F0" w14:textId="5A2137BA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7667EEA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21FB1F8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4FB6490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7B4DD0AF" w14:textId="73F38714" w:rsidR="00E17333" w:rsidRPr="00627208" w:rsidRDefault="00611BD8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455</w:t>
            </w:r>
            <w:r w:rsidR="00E1733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885</w:t>
            </w:r>
          </w:p>
        </w:tc>
        <w:tc>
          <w:tcPr>
            <w:tcW w:w="262" w:type="dxa"/>
            <w:vAlign w:val="bottom"/>
          </w:tcPr>
          <w:p w14:paraId="734BCABF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3DAE0749" w14:textId="2BCAA20B" w:rsidR="00E17333" w:rsidRPr="00D43E2B" w:rsidRDefault="00D43E2B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  <w:r w:rsidRPr="00D43E2B">
              <w:rPr>
                <w:rFonts w:asciiTheme="majorBidi" w:hAnsiTheme="majorBidi" w:cstheme="majorBidi"/>
                <w:sz w:val="26"/>
                <w:szCs w:val="26"/>
              </w:rPr>
              <w:t>399</w:t>
            </w:r>
            <w:r w:rsidR="00E17333" w:rsidRPr="00D43E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43E2B">
              <w:rPr>
                <w:rFonts w:asciiTheme="majorBidi" w:hAnsiTheme="majorBidi" w:cstheme="majorBidi"/>
                <w:sz w:val="26"/>
                <w:szCs w:val="26"/>
              </w:rPr>
              <w:t>339</w:t>
            </w:r>
          </w:p>
        </w:tc>
        <w:tc>
          <w:tcPr>
            <w:tcW w:w="236" w:type="dxa"/>
            <w:vAlign w:val="bottom"/>
          </w:tcPr>
          <w:p w14:paraId="585A45C6" w14:textId="77777777" w:rsidR="00E17333" w:rsidRPr="00D43E2B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1A3396FF" w14:textId="05DEE951" w:rsidR="00E17333" w:rsidRPr="00D43E2B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D43E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83474DA" w14:textId="77777777" w:rsidR="00E17333" w:rsidRPr="00D43E2B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1F739C39" w14:textId="77777777" w:rsidR="00E17333" w:rsidRPr="00D43E2B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D43E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3D060F" w14:textId="77777777" w:rsidR="00E17333" w:rsidRPr="00D43E2B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0D1E2EA4" w14:textId="7CA09D5B" w:rsidR="00E17333" w:rsidRPr="00D43E2B" w:rsidRDefault="00611BD8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D43E2B">
              <w:rPr>
                <w:rFonts w:asciiTheme="majorBidi" w:hAnsiTheme="majorBidi" w:cstheme="majorBidi"/>
                <w:sz w:val="26"/>
                <w:szCs w:val="26"/>
              </w:rPr>
              <w:t>455</w:t>
            </w:r>
            <w:r w:rsidR="00E17333" w:rsidRPr="00D43E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43E2B">
              <w:rPr>
                <w:rFonts w:asciiTheme="majorBidi" w:hAnsiTheme="majorBidi" w:cstheme="majorBidi"/>
                <w:sz w:val="26"/>
                <w:szCs w:val="26"/>
              </w:rPr>
              <w:t>885</w:t>
            </w:r>
          </w:p>
        </w:tc>
        <w:tc>
          <w:tcPr>
            <w:tcW w:w="240" w:type="dxa"/>
            <w:vAlign w:val="bottom"/>
          </w:tcPr>
          <w:p w14:paraId="59EFFE1A" w14:textId="77777777" w:rsidR="00E17333" w:rsidRPr="00D43E2B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66F411F2" w14:textId="561F27C9" w:rsidR="00E17333" w:rsidRPr="00D43E2B" w:rsidRDefault="00D43E2B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  <w:r w:rsidRPr="00D43E2B">
              <w:rPr>
                <w:rFonts w:asciiTheme="majorBidi" w:hAnsiTheme="majorBidi" w:cstheme="majorBidi"/>
                <w:sz w:val="26"/>
                <w:szCs w:val="26"/>
              </w:rPr>
              <w:t>399</w:t>
            </w:r>
            <w:r w:rsidR="00E17333" w:rsidRPr="00D43E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43E2B">
              <w:rPr>
                <w:rFonts w:asciiTheme="majorBidi" w:hAnsiTheme="majorBidi" w:cstheme="majorBidi"/>
                <w:sz w:val="26"/>
                <w:szCs w:val="26"/>
              </w:rPr>
              <w:t>339</w:t>
            </w:r>
          </w:p>
        </w:tc>
      </w:tr>
      <w:tr w:rsidR="00E17333" w:rsidRPr="00627208" w14:paraId="43DDCBE0" w14:textId="77777777" w:rsidTr="005359B4">
        <w:trPr>
          <w:trHeight w:val="144"/>
        </w:trPr>
        <w:tc>
          <w:tcPr>
            <w:tcW w:w="3119" w:type="dxa"/>
          </w:tcPr>
          <w:p w14:paraId="7E467FB5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E504A" w14:textId="7EE6220F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10,913,207</w:t>
            </w:r>
          </w:p>
        </w:tc>
        <w:tc>
          <w:tcPr>
            <w:tcW w:w="239" w:type="dxa"/>
            <w:vAlign w:val="bottom"/>
          </w:tcPr>
          <w:p w14:paraId="617B2BBB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980B8" w14:textId="0EF96E0F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19,068,295</w:t>
            </w:r>
          </w:p>
        </w:tc>
        <w:tc>
          <w:tcPr>
            <w:tcW w:w="236" w:type="dxa"/>
            <w:vAlign w:val="bottom"/>
          </w:tcPr>
          <w:p w14:paraId="17DC003E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2057D" w14:textId="4763C618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998ABD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C5817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7C459F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7A160" w14:textId="6F135139" w:rsidR="00E17333" w:rsidRPr="00627208" w:rsidRDefault="0046159E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4,628,067</w:t>
            </w:r>
          </w:p>
        </w:tc>
        <w:tc>
          <w:tcPr>
            <w:tcW w:w="262" w:type="dxa"/>
            <w:vAlign w:val="bottom"/>
          </w:tcPr>
          <w:p w14:paraId="1E46DE0E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1946E" w14:textId="0A8134E2" w:rsidR="00E17333" w:rsidRPr="00611BD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1B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5,809,891</w:t>
            </w:r>
          </w:p>
        </w:tc>
        <w:tc>
          <w:tcPr>
            <w:tcW w:w="236" w:type="dxa"/>
            <w:vAlign w:val="bottom"/>
          </w:tcPr>
          <w:p w14:paraId="60681587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EC685" w14:textId="53A97EBF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5E29411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7090C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602E608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F7E20" w14:textId="6A50F8DB" w:rsidR="00E17333" w:rsidRPr="00627208" w:rsidRDefault="0046159E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15,541,274</w:t>
            </w:r>
          </w:p>
        </w:tc>
        <w:tc>
          <w:tcPr>
            <w:tcW w:w="240" w:type="dxa"/>
            <w:vAlign w:val="bottom"/>
          </w:tcPr>
          <w:p w14:paraId="06D65477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30D9A" w14:textId="0E21539B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24,878,186</w:t>
            </w:r>
          </w:p>
        </w:tc>
      </w:tr>
      <w:tr w:rsidR="00E17333" w:rsidRPr="00627208" w14:paraId="4214A8ED" w14:textId="77777777" w:rsidTr="005359B4">
        <w:trPr>
          <w:trHeight w:val="144"/>
        </w:trPr>
        <w:tc>
          <w:tcPr>
            <w:tcW w:w="3119" w:type="dxa"/>
          </w:tcPr>
          <w:p w14:paraId="2EE31EAD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5A1CA591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39" w:type="dxa"/>
            <w:vAlign w:val="bottom"/>
          </w:tcPr>
          <w:p w14:paraId="180899E6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vAlign w:val="bottom"/>
          </w:tcPr>
          <w:p w14:paraId="1D04C773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B6457C6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33882E55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A663FD5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0FAB96C3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4C37C26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vAlign w:val="bottom"/>
          </w:tcPr>
          <w:p w14:paraId="1A7E9852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vAlign w:val="bottom"/>
          </w:tcPr>
          <w:p w14:paraId="05A64574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vAlign w:val="bottom"/>
          </w:tcPr>
          <w:p w14:paraId="56C32771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7CCEBA7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double" w:sz="4" w:space="0" w:color="auto"/>
            </w:tcBorders>
            <w:vAlign w:val="bottom"/>
          </w:tcPr>
          <w:p w14:paraId="2B7911BA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EA9DEEA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vAlign w:val="bottom"/>
          </w:tcPr>
          <w:p w14:paraId="35D9A8C0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A2B9D3F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763C6F5F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40" w:type="dxa"/>
            <w:vAlign w:val="bottom"/>
          </w:tcPr>
          <w:p w14:paraId="07898886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bottom"/>
          </w:tcPr>
          <w:p w14:paraId="42473DA5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7333" w:rsidRPr="00627208" w14:paraId="3276DD82" w14:textId="77777777" w:rsidTr="005359B4">
        <w:trPr>
          <w:trHeight w:val="144"/>
        </w:trPr>
        <w:tc>
          <w:tcPr>
            <w:tcW w:w="3119" w:type="dxa"/>
          </w:tcPr>
          <w:p w14:paraId="2DA1589A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ประเภทสินค้าและบริการหลัก</w:t>
            </w:r>
          </w:p>
        </w:tc>
        <w:tc>
          <w:tcPr>
            <w:tcW w:w="1079" w:type="dxa"/>
            <w:vAlign w:val="bottom"/>
          </w:tcPr>
          <w:p w14:paraId="21D0D0E2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9" w:type="dxa"/>
            <w:vAlign w:val="bottom"/>
          </w:tcPr>
          <w:p w14:paraId="62EA25C5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4BB7F532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B4657F4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04A90EDA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AB6130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1DBC5DC9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E669859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20EF6E3E" w14:textId="0EFC41CB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vAlign w:val="bottom"/>
          </w:tcPr>
          <w:p w14:paraId="1C65072F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6AD15490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BA604E1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2B163396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C5C11C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768E0AD0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241BDE1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6F1E455D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40" w:type="dxa"/>
            <w:vAlign w:val="bottom"/>
          </w:tcPr>
          <w:p w14:paraId="7757FED0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05D75F7C" w14:textId="77777777" w:rsidR="00E17333" w:rsidRPr="00627208" w:rsidRDefault="00E17333" w:rsidP="00E1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6159E" w:rsidRPr="00627208" w14:paraId="423D1090" w14:textId="77777777" w:rsidTr="005359B4">
        <w:trPr>
          <w:trHeight w:val="144"/>
        </w:trPr>
        <w:tc>
          <w:tcPr>
            <w:tcW w:w="3119" w:type="dxa"/>
          </w:tcPr>
          <w:p w14:paraId="151C8651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สินค้า </w:t>
            </w:r>
          </w:p>
        </w:tc>
        <w:tc>
          <w:tcPr>
            <w:tcW w:w="1079" w:type="dxa"/>
            <w:vAlign w:val="bottom"/>
          </w:tcPr>
          <w:p w14:paraId="02598CD9" w14:textId="5CB9EEB2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10,901,730</w:t>
            </w:r>
          </w:p>
        </w:tc>
        <w:tc>
          <w:tcPr>
            <w:tcW w:w="239" w:type="dxa"/>
            <w:vAlign w:val="bottom"/>
          </w:tcPr>
          <w:p w14:paraId="407D15E2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19BD49A9" w14:textId="23F9025B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19,054,470</w:t>
            </w:r>
          </w:p>
        </w:tc>
        <w:tc>
          <w:tcPr>
            <w:tcW w:w="236" w:type="dxa"/>
            <w:vAlign w:val="bottom"/>
          </w:tcPr>
          <w:p w14:paraId="0DBF989D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0A4E65B4" w14:textId="006A397F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A0535F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2DAB716D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2B3DA3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06E8644B" w14:textId="30968F4A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4,559,438</w:t>
            </w:r>
          </w:p>
        </w:tc>
        <w:tc>
          <w:tcPr>
            <w:tcW w:w="262" w:type="dxa"/>
            <w:vAlign w:val="bottom"/>
          </w:tcPr>
          <w:p w14:paraId="1C5C4F10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1C51ED09" w14:textId="53F09A5C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5,735,143</w:t>
            </w:r>
          </w:p>
        </w:tc>
        <w:tc>
          <w:tcPr>
            <w:tcW w:w="236" w:type="dxa"/>
            <w:vAlign w:val="bottom"/>
          </w:tcPr>
          <w:p w14:paraId="0DFF2C0B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11495733" w14:textId="6C2BC86B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5A2F1A8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171D815E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F8A3A0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1AAA1EF9" w14:textId="2B76AB99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15,461,168</w:t>
            </w:r>
          </w:p>
        </w:tc>
        <w:tc>
          <w:tcPr>
            <w:tcW w:w="240" w:type="dxa"/>
            <w:vAlign w:val="bottom"/>
          </w:tcPr>
          <w:p w14:paraId="0B72F4E0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5428F49D" w14:textId="6F358DE4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24,789,613</w:t>
            </w:r>
          </w:p>
        </w:tc>
      </w:tr>
      <w:tr w:rsidR="0046159E" w:rsidRPr="00627208" w14:paraId="1668B6F7" w14:textId="77777777" w:rsidTr="005359B4">
        <w:trPr>
          <w:trHeight w:val="144"/>
        </w:trPr>
        <w:tc>
          <w:tcPr>
            <w:tcW w:w="3119" w:type="dxa"/>
          </w:tcPr>
          <w:p w14:paraId="3BB142DF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การบริการ </w:t>
            </w:r>
          </w:p>
        </w:tc>
        <w:tc>
          <w:tcPr>
            <w:tcW w:w="1079" w:type="dxa"/>
            <w:vAlign w:val="bottom"/>
          </w:tcPr>
          <w:p w14:paraId="1A5F47B2" w14:textId="6D6906B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11,477</w:t>
            </w:r>
          </w:p>
        </w:tc>
        <w:tc>
          <w:tcPr>
            <w:tcW w:w="239" w:type="dxa"/>
            <w:vAlign w:val="bottom"/>
          </w:tcPr>
          <w:p w14:paraId="544E339B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571EA723" w14:textId="70AF5B36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13,825</w:t>
            </w:r>
          </w:p>
        </w:tc>
        <w:tc>
          <w:tcPr>
            <w:tcW w:w="236" w:type="dxa"/>
            <w:vAlign w:val="bottom"/>
          </w:tcPr>
          <w:p w14:paraId="4DFEBDC9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40C39A37" w14:textId="062C6E85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0013C9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3D03DDC3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5F5037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5B9527AB" w14:textId="1B03C48E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68,629</w:t>
            </w:r>
          </w:p>
        </w:tc>
        <w:tc>
          <w:tcPr>
            <w:tcW w:w="262" w:type="dxa"/>
            <w:vAlign w:val="bottom"/>
          </w:tcPr>
          <w:p w14:paraId="041FB539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4F7806FA" w14:textId="5737E105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74,748</w:t>
            </w:r>
          </w:p>
        </w:tc>
        <w:tc>
          <w:tcPr>
            <w:tcW w:w="236" w:type="dxa"/>
            <w:vAlign w:val="bottom"/>
          </w:tcPr>
          <w:p w14:paraId="4AB0724C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6E1DA067" w14:textId="66B49F63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19F849C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5FAF0B71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56E5C9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75BA3F5C" w14:textId="3EE2CB34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80,106</w:t>
            </w:r>
          </w:p>
        </w:tc>
        <w:tc>
          <w:tcPr>
            <w:tcW w:w="240" w:type="dxa"/>
            <w:vAlign w:val="bottom"/>
          </w:tcPr>
          <w:p w14:paraId="051DA97B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5DFB8D4D" w14:textId="0758A86F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88,573</w:t>
            </w:r>
          </w:p>
        </w:tc>
      </w:tr>
      <w:tr w:rsidR="0046159E" w:rsidRPr="00627208" w14:paraId="00920175" w14:textId="77777777" w:rsidTr="005359B4">
        <w:trPr>
          <w:trHeight w:val="144"/>
        </w:trPr>
        <w:tc>
          <w:tcPr>
            <w:tcW w:w="3119" w:type="dxa"/>
          </w:tcPr>
          <w:p w14:paraId="4A3FDC19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EB9808" w14:textId="308B5BEC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10,913,207</w:t>
            </w:r>
          </w:p>
        </w:tc>
        <w:tc>
          <w:tcPr>
            <w:tcW w:w="239" w:type="dxa"/>
            <w:vAlign w:val="bottom"/>
          </w:tcPr>
          <w:p w14:paraId="7F34226D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9A04B" w14:textId="691A0CA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19,068,295</w:t>
            </w:r>
          </w:p>
        </w:tc>
        <w:tc>
          <w:tcPr>
            <w:tcW w:w="236" w:type="dxa"/>
            <w:vAlign w:val="bottom"/>
          </w:tcPr>
          <w:p w14:paraId="082717EB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D4E76" w14:textId="71988C54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47F8A3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A2AAE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E42828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5634C" w14:textId="7A9837AD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4,628,067</w:t>
            </w:r>
          </w:p>
        </w:tc>
        <w:tc>
          <w:tcPr>
            <w:tcW w:w="262" w:type="dxa"/>
            <w:vAlign w:val="bottom"/>
          </w:tcPr>
          <w:p w14:paraId="791F0923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AE7C33" w14:textId="109DC7A0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5,809,891</w:t>
            </w:r>
          </w:p>
        </w:tc>
        <w:tc>
          <w:tcPr>
            <w:tcW w:w="236" w:type="dxa"/>
            <w:vAlign w:val="bottom"/>
          </w:tcPr>
          <w:p w14:paraId="5EDF8D5D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F04A6" w14:textId="3A53962C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9A2224F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AE78C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61BE33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A8A4A" w14:textId="16BE5DB3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15,541,274</w:t>
            </w:r>
          </w:p>
        </w:tc>
        <w:tc>
          <w:tcPr>
            <w:tcW w:w="240" w:type="dxa"/>
            <w:vAlign w:val="bottom"/>
          </w:tcPr>
          <w:p w14:paraId="1627F19B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C8E0B" w14:textId="61AD80C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24,878,186</w:t>
            </w:r>
          </w:p>
        </w:tc>
      </w:tr>
      <w:tr w:rsidR="0046159E" w:rsidRPr="00627208" w14:paraId="3D2D2A11" w14:textId="77777777" w:rsidTr="005359B4">
        <w:trPr>
          <w:trHeight w:val="144"/>
        </w:trPr>
        <w:tc>
          <w:tcPr>
            <w:tcW w:w="3119" w:type="dxa"/>
          </w:tcPr>
          <w:p w14:paraId="7C4EA796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70802DA3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39" w:type="dxa"/>
            <w:vAlign w:val="bottom"/>
          </w:tcPr>
          <w:p w14:paraId="0063AD3F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vAlign w:val="bottom"/>
          </w:tcPr>
          <w:p w14:paraId="0AF9F413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2153A7F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7371E7D3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D78877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2E9B3ABD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42921BB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vAlign w:val="bottom"/>
          </w:tcPr>
          <w:p w14:paraId="08FFB7D6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vAlign w:val="bottom"/>
          </w:tcPr>
          <w:p w14:paraId="553C495C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vAlign w:val="bottom"/>
          </w:tcPr>
          <w:p w14:paraId="04D7263E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CE2C781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double" w:sz="4" w:space="0" w:color="auto"/>
            </w:tcBorders>
            <w:vAlign w:val="bottom"/>
          </w:tcPr>
          <w:p w14:paraId="330C756F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001E770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vAlign w:val="bottom"/>
          </w:tcPr>
          <w:p w14:paraId="64186B6F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7DE6090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492B307B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40" w:type="dxa"/>
            <w:vAlign w:val="bottom"/>
          </w:tcPr>
          <w:p w14:paraId="18EFB30E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bottom"/>
          </w:tcPr>
          <w:p w14:paraId="3EB4E7CB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159E" w:rsidRPr="00627208" w14:paraId="70CA86FE" w14:textId="77777777" w:rsidTr="005359B4">
        <w:trPr>
          <w:trHeight w:val="144"/>
        </w:trPr>
        <w:tc>
          <w:tcPr>
            <w:tcW w:w="3119" w:type="dxa"/>
          </w:tcPr>
          <w:p w14:paraId="08B3A76B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079" w:type="dxa"/>
            <w:vAlign w:val="bottom"/>
          </w:tcPr>
          <w:p w14:paraId="6F2A7428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9" w:type="dxa"/>
            <w:vAlign w:val="bottom"/>
          </w:tcPr>
          <w:p w14:paraId="4AB71CE4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6DDC2221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1163AE2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3CDDC359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9BFF9B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55A9A1B8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ADE376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14FC1AFC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vAlign w:val="bottom"/>
          </w:tcPr>
          <w:p w14:paraId="26A3E55A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78A2832F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8FABF2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5BC41EC8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DDBD85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0EBC4926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84EE243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354B0BAB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40" w:type="dxa"/>
            <w:vAlign w:val="bottom"/>
          </w:tcPr>
          <w:p w14:paraId="1B0B651B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1F328950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6159E" w:rsidRPr="00627208" w14:paraId="38F05576" w14:textId="77777777" w:rsidTr="005359B4">
        <w:trPr>
          <w:trHeight w:val="144"/>
        </w:trPr>
        <w:tc>
          <w:tcPr>
            <w:tcW w:w="3119" w:type="dxa"/>
            <w:vAlign w:val="bottom"/>
          </w:tcPr>
          <w:p w14:paraId="24A9C2AC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79" w:type="dxa"/>
            <w:vAlign w:val="bottom"/>
          </w:tcPr>
          <w:p w14:paraId="1F9E18D4" w14:textId="331A0B59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10,901,730</w:t>
            </w:r>
          </w:p>
        </w:tc>
        <w:tc>
          <w:tcPr>
            <w:tcW w:w="239" w:type="dxa"/>
            <w:vAlign w:val="bottom"/>
          </w:tcPr>
          <w:p w14:paraId="0F2B366A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07D3393B" w14:textId="4F91096F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19,054,470</w:t>
            </w:r>
          </w:p>
        </w:tc>
        <w:tc>
          <w:tcPr>
            <w:tcW w:w="236" w:type="dxa"/>
            <w:vAlign w:val="bottom"/>
          </w:tcPr>
          <w:p w14:paraId="4D47532A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444E5E14" w14:textId="044C57B5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D7C0DB8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6B270742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4E70C0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034866AC" w14:textId="67AA4090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4,559,438</w:t>
            </w:r>
          </w:p>
        </w:tc>
        <w:tc>
          <w:tcPr>
            <w:tcW w:w="262" w:type="dxa"/>
            <w:vAlign w:val="bottom"/>
          </w:tcPr>
          <w:p w14:paraId="0B977DB3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4DBDEBC2" w14:textId="6CB13DEE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5,735,143</w:t>
            </w:r>
          </w:p>
        </w:tc>
        <w:tc>
          <w:tcPr>
            <w:tcW w:w="236" w:type="dxa"/>
            <w:vAlign w:val="bottom"/>
          </w:tcPr>
          <w:p w14:paraId="0A0A5700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49B843E9" w14:textId="33B4DD78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D12223A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7BB7EA13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9BE764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4D08D758" w14:textId="7AB842E9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15,461,168</w:t>
            </w:r>
          </w:p>
        </w:tc>
        <w:tc>
          <w:tcPr>
            <w:tcW w:w="240" w:type="dxa"/>
            <w:vAlign w:val="bottom"/>
          </w:tcPr>
          <w:p w14:paraId="673A3A03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3FD06646" w14:textId="1C0CB566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24,789,613</w:t>
            </w:r>
          </w:p>
        </w:tc>
      </w:tr>
      <w:tr w:rsidR="0046159E" w:rsidRPr="00627208" w14:paraId="4116B14B" w14:textId="77777777" w:rsidTr="005359B4">
        <w:trPr>
          <w:trHeight w:val="144"/>
        </w:trPr>
        <w:tc>
          <w:tcPr>
            <w:tcW w:w="3119" w:type="dxa"/>
            <w:vAlign w:val="bottom"/>
          </w:tcPr>
          <w:p w14:paraId="770B5506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08C9BA20" w14:textId="655CA740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11,477</w:t>
            </w:r>
          </w:p>
        </w:tc>
        <w:tc>
          <w:tcPr>
            <w:tcW w:w="239" w:type="dxa"/>
            <w:vAlign w:val="bottom"/>
          </w:tcPr>
          <w:p w14:paraId="3DF60350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21E9FBEA" w14:textId="1BF4F48F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13,825</w:t>
            </w:r>
          </w:p>
        </w:tc>
        <w:tc>
          <w:tcPr>
            <w:tcW w:w="236" w:type="dxa"/>
            <w:vAlign w:val="bottom"/>
          </w:tcPr>
          <w:p w14:paraId="28721068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3AEC3BCD" w14:textId="7FCD5F3E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3BEEF08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1EE4CB4B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A57B75D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222250B1" w14:textId="097BCC80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68,629</w:t>
            </w:r>
          </w:p>
        </w:tc>
        <w:tc>
          <w:tcPr>
            <w:tcW w:w="262" w:type="dxa"/>
            <w:vAlign w:val="bottom"/>
          </w:tcPr>
          <w:p w14:paraId="197E4AFA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1D0F26E6" w14:textId="675C286F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74,748</w:t>
            </w:r>
          </w:p>
        </w:tc>
        <w:tc>
          <w:tcPr>
            <w:tcW w:w="236" w:type="dxa"/>
            <w:vAlign w:val="bottom"/>
          </w:tcPr>
          <w:p w14:paraId="6954035E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571227BB" w14:textId="3CA10302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8B1110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681A94BC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C8EF4C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D91323D" w14:textId="09EBE779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80,106</w:t>
            </w:r>
          </w:p>
        </w:tc>
        <w:tc>
          <w:tcPr>
            <w:tcW w:w="240" w:type="dxa"/>
            <w:vAlign w:val="bottom"/>
          </w:tcPr>
          <w:p w14:paraId="26414320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30B8EADB" w14:textId="11BE7482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88,573</w:t>
            </w:r>
          </w:p>
        </w:tc>
      </w:tr>
      <w:tr w:rsidR="0046159E" w:rsidRPr="00627208" w14:paraId="37567659" w14:textId="77777777" w:rsidTr="005359B4">
        <w:trPr>
          <w:trHeight w:val="144"/>
        </w:trPr>
        <w:tc>
          <w:tcPr>
            <w:tcW w:w="3119" w:type="dxa"/>
          </w:tcPr>
          <w:p w14:paraId="1E9C6D01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E8246" w14:textId="6095370E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10,913,207</w:t>
            </w:r>
          </w:p>
        </w:tc>
        <w:tc>
          <w:tcPr>
            <w:tcW w:w="239" w:type="dxa"/>
            <w:vAlign w:val="bottom"/>
          </w:tcPr>
          <w:p w14:paraId="31A89923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7A829" w14:textId="5E8D5C05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19,068,295</w:t>
            </w:r>
          </w:p>
        </w:tc>
        <w:tc>
          <w:tcPr>
            <w:tcW w:w="236" w:type="dxa"/>
            <w:vAlign w:val="bottom"/>
          </w:tcPr>
          <w:p w14:paraId="3CCAFB92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1DF3D" w14:textId="04CBB8F9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7E00C5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08F10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BAD1846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92FDC" w14:textId="6D610B76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4,628,067</w:t>
            </w:r>
          </w:p>
        </w:tc>
        <w:tc>
          <w:tcPr>
            <w:tcW w:w="262" w:type="dxa"/>
            <w:vAlign w:val="bottom"/>
          </w:tcPr>
          <w:p w14:paraId="2BFE03A2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E293B" w14:textId="60FD0F6F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5,809,891</w:t>
            </w:r>
          </w:p>
        </w:tc>
        <w:tc>
          <w:tcPr>
            <w:tcW w:w="236" w:type="dxa"/>
            <w:vAlign w:val="bottom"/>
          </w:tcPr>
          <w:p w14:paraId="47E08BEF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51EF4" w14:textId="07FD4955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E6122ED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59EFD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4310EEE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66AB9" w14:textId="3A1BC621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15,541,274</w:t>
            </w:r>
          </w:p>
        </w:tc>
        <w:tc>
          <w:tcPr>
            <w:tcW w:w="240" w:type="dxa"/>
            <w:vAlign w:val="bottom"/>
          </w:tcPr>
          <w:p w14:paraId="2C08FFC5" w14:textId="77777777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8E3C2" w14:textId="53860D4D" w:rsidR="0046159E" w:rsidRPr="00627208" w:rsidRDefault="0046159E" w:rsidP="0046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24,878,186</w:t>
            </w:r>
          </w:p>
        </w:tc>
      </w:tr>
    </w:tbl>
    <w:p w14:paraId="0B070B54" w14:textId="77777777" w:rsidR="00F64F27" w:rsidRPr="00627208" w:rsidRDefault="00F64F27" w:rsidP="00F64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A641AC" w14:textId="77777777" w:rsidR="004C4A9A" w:rsidRPr="00627208" w:rsidRDefault="004C4A9A" w:rsidP="00E42DFF">
      <w:pPr>
        <w:framePr w:w="15300" w:wrap="auto" w:hAnchor="text" w:x="63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4C4A9A" w:rsidRPr="00627208" w:rsidSect="003343BC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E53AEF0" w14:textId="58FA9539" w:rsidR="002C7F96" w:rsidRDefault="002C7F96" w:rsidP="00886F5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เงินปันผล</w:t>
      </w:r>
    </w:p>
    <w:p w14:paraId="2936BE3C" w14:textId="77777777" w:rsidR="002C7F96" w:rsidRPr="002C7F96" w:rsidRDefault="002C7F96" w:rsidP="002C7F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30"/>
          <w:szCs w:val="30"/>
          <w:lang w:val="th-TH"/>
        </w:rPr>
      </w:pPr>
    </w:p>
    <w:p w14:paraId="667BF8C0" w14:textId="152347A9" w:rsidR="002C7F96" w:rsidRPr="0050233B" w:rsidRDefault="002C7F96" w:rsidP="002C7F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30"/>
          <w:szCs w:val="30"/>
          <w:cs/>
        </w:rPr>
      </w:pPr>
      <w:r w:rsidRPr="0050233B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รายละเอียดเงินปันผลในระหว่างปี </w:t>
      </w:r>
      <w:r w:rsidRPr="0050233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50233B">
        <w:rPr>
          <w:rFonts w:asciiTheme="majorBidi" w:hAnsiTheme="majorBidi" w:cstheme="majorBidi"/>
          <w:sz w:val="30"/>
          <w:szCs w:val="30"/>
        </w:rPr>
        <w:t xml:space="preserve"> </w:t>
      </w:r>
      <w:r w:rsidRPr="0050233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D02D603" w14:textId="77777777" w:rsidR="002C7F96" w:rsidRPr="0050233B" w:rsidRDefault="002C7F96" w:rsidP="002C7F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620"/>
        <w:gridCol w:w="1530"/>
        <w:gridCol w:w="1260"/>
        <w:gridCol w:w="236"/>
        <w:gridCol w:w="1366"/>
      </w:tblGrid>
      <w:tr w:rsidR="002C7F96" w:rsidRPr="0050233B" w14:paraId="372D1493" w14:textId="77777777" w:rsidTr="00435581">
        <w:trPr>
          <w:tblHeader/>
        </w:trPr>
        <w:tc>
          <w:tcPr>
            <w:tcW w:w="3330" w:type="dxa"/>
            <w:vAlign w:val="bottom"/>
          </w:tcPr>
          <w:p w14:paraId="30D8F906" w14:textId="77777777" w:rsidR="002C7F96" w:rsidRPr="0050233B" w:rsidRDefault="002C7F96" w:rsidP="00435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ED61D0C" w14:textId="77777777" w:rsidR="002C7F96" w:rsidRPr="0050233B" w:rsidRDefault="002C7F96" w:rsidP="00435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4724FBDF" w14:textId="77777777" w:rsidR="002C7F96" w:rsidRPr="0050233B" w:rsidRDefault="002C7F96" w:rsidP="00435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70DF81C9" w14:textId="77777777" w:rsidR="002C7F96" w:rsidRPr="0050233B" w:rsidRDefault="002C7F96" w:rsidP="00435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vAlign w:val="bottom"/>
          </w:tcPr>
          <w:p w14:paraId="4982EBD0" w14:textId="77777777" w:rsidR="002C7F96" w:rsidRPr="0050233B" w:rsidRDefault="002C7F96" w:rsidP="00435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6" w:type="dxa"/>
            <w:vAlign w:val="bottom"/>
          </w:tcPr>
          <w:p w14:paraId="3E9D64B4" w14:textId="77777777" w:rsidR="002C7F96" w:rsidRPr="0050233B" w:rsidDel="00D43E7A" w:rsidRDefault="002C7F96" w:rsidP="00435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C7F96" w:rsidRPr="0050233B" w14:paraId="5E034843" w14:textId="77777777" w:rsidTr="00435581">
        <w:trPr>
          <w:tblHeader/>
        </w:trPr>
        <w:tc>
          <w:tcPr>
            <w:tcW w:w="3330" w:type="dxa"/>
            <w:vAlign w:val="bottom"/>
          </w:tcPr>
          <w:p w14:paraId="577B144E" w14:textId="77777777" w:rsidR="002C7F96" w:rsidRPr="0050233B" w:rsidRDefault="002C7F96" w:rsidP="00435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7C6EA6D" w14:textId="77777777" w:rsidR="002C7F96" w:rsidRPr="0050233B" w:rsidRDefault="002C7F96" w:rsidP="00435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1C1544" w14:textId="77777777" w:rsidR="002C7F96" w:rsidRPr="0050233B" w:rsidRDefault="002C7F96" w:rsidP="00435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16897FC" w14:textId="77777777" w:rsidR="002C7F96" w:rsidRPr="0050233B" w:rsidRDefault="002C7F96" w:rsidP="00435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23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vAlign w:val="bottom"/>
          </w:tcPr>
          <w:p w14:paraId="549B86EC" w14:textId="77777777" w:rsidR="002C7F96" w:rsidRPr="0050233B" w:rsidRDefault="002C7F96" w:rsidP="00435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6" w:type="dxa"/>
            <w:vAlign w:val="bottom"/>
          </w:tcPr>
          <w:p w14:paraId="6D93E69F" w14:textId="77777777" w:rsidR="002C7F96" w:rsidRPr="0050233B" w:rsidRDefault="002C7F96" w:rsidP="00435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C7F96" w:rsidRPr="0050233B" w14:paraId="13F1BF0C" w14:textId="77777777" w:rsidTr="00435581">
        <w:tc>
          <w:tcPr>
            <w:tcW w:w="3330" w:type="dxa"/>
            <w:vAlign w:val="bottom"/>
          </w:tcPr>
          <w:p w14:paraId="3EF81EC3" w14:textId="3BD4B49B" w:rsidR="002C7F96" w:rsidRPr="0050233B" w:rsidRDefault="002C7F96" w:rsidP="00435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เงินปันผลประจำปีสำหรับปี </w:t>
            </w:r>
            <w:r w:rsidRPr="0050233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  <w:vAlign w:val="bottom"/>
          </w:tcPr>
          <w:p w14:paraId="4FC0F24F" w14:textId="7FE5A6FC" w:rsidR="002C7F96" w:rsidRPr="0050233B" w:rsidRDefault="002C7F96" w:rsidP="00435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D147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023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50233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0" w:type="dxa"/>
            <w:vAlign w:val="bottom"/>
          </w:tcPr>
          <w:p w14:paraId="381CA7E0" w14:textId="46EEFDD4" w:rsidR="002C7F96" w:rsidRPr="0050233B" w:rsidRDefault="002C7F96" w:rsidP="00435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50233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147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3E611AC9" w14:textId="77777777" w:rsidR="002C7F96" w:rsidRPr="0050233B" w:rsidRDefault="002C7F96" w:rsidP="0043558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1.60</w:t>
            </w:r>
          </w:p>
        </w:tc>
        <w:tc>
          <w:tcPr>
            <w:tcW w:w="236" w:type="dxa"/>
            <w:vAlign w:val="bottom"/>
          </w:tcPr>
          <w:p w14:paraId="2E4D65C4" w14:textId="77777777" w:rsidR="002C7F96" w:rsidRPr="0050233B" w:rsidRDefault="002C7F96" w:rsidP="00435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6A45D463" w14:textId="77777777" w:rsidR="002C7F96" w:rsidRPr="0050233B" w:rsidRDefault="002C7F96" w:rsidP="0043558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3,480</w:t>
            </w:r>
          </w:p>
        </w:tc>
      </w:tr>
      <w:tr w:rsidR="002C7F96" w:rsidRPr="0050233B" w14:paraId="736FD1C4" w14:textId="77777777" w:rsidTr="004738A1">
        <w:tc>
          <w:tcPr>
            <w:tcW w:w="3330" w:type="dxa"/>
            <w:vAlign w:val="bottom"/>
          </w:tcPr>
          <w:p w14:paraId="3C3AE41C" w14:textId="1E0B9E02" w:rsidR="002C7F96" w:rsidRPr="0050233B" w:rsidRDefault="002C7F96" w:rsidP="00435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2"/>
              <w:rPr>
                <w:rFonts w:asciiTheme="majorBidi" w:hAnsiTheme="majorBidi" w:cstheme="majorBidi"/>
                <w:sz w:val="30"/>
                <w:szCs w:val="30"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50233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  <w:vAlign w:val="bottom"/>
          </w:tcPr>
          <w:p w14:paraId="3A4DDB37" w14:textId="27430664" w:rsidR="002C7F96" w:rsidRPr="0050233B" w:rsidRDefault="002C7F96" w:rsidP="00435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5023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50233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57DFAD0A" w14:textId="5D162D68" w:rsidR="002C7F96" w:rsidRPr="0050233B" w:rsidRDefault="002C7F96" w:rsidP="00435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50233B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FE2D3A" w14:textId="77777777" w:rsidR="002C7F96" w:rsidRPr="0050233B" w:rsidRDefault="002C7F96" w:rsidP="0043558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(0.80)</w:t>
            </w:r>
          </w:p>
        </w:tc>
        <w:tc>
          <w:tcPr>
            <w:tcW w:w="236" w:type="dxa"/>
            <w:vAlign w:val="bottom"/>
          </w:tcPr>
          <w:p w14:paraId="4419E6AF" w14:textId="77777777" w:rsidR="002C7F96" w:rsidRPr="0050233B" w:rsidRDefault="002C7F96" w:rsidP="00435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30B38E88" w14:textId="77777777" w:rsidR="002C7F96" w:rsidRPr="0050233B" w:rsidRDefault="002C7F96" w:rsidP="0043558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(1,740)</w:t>
            </w:r>
          </w:p>
        </w:tc>
      </w:tr>
      <w:tr w:rsidR="00F07E46" w:rsidRPr="0050233B" w14:paraId="7BFA5F69" w14:textId="77777777" w:rsidTr="00F07E46">
        <w:tc>
          <w:tcPr>
            <w:tcW w:w="3330" w:type="dxa"/>
            <w:vAlign w:val="bottom"/>
          </w:tcPr>
          <w:p w14:paraId="0FF1985B" w14:textId="520813F7" w:rsidR="00F07E46" w:rsidRPr="00A117D9" w:rsidRDefault="00F07E46" w:rsidP="00F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F07E4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620" w:type="dxa"/>
            <w:vAlign w:val="bottom"/>
          </w:tcPr>
          <w:p w14:paraId="426E9FB1" w14:textId="77777777" w:rsidR="00F07E46" w:rsidRPr="0050233B" w:rsidRDefault="00F07E46" w:rsidP="00F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8F131D4" w14:textId="77777777" w:rsidR="00F07E46" w:rsidRPr="0050233B" w:rsidRDefault="00F07E46" w:rsidP="00F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8115467" w14:textId="43CA0ED7" w:rsidR="00F07E46" w:rsidRPr="00F07E46" w:rsidRDefault="00D93613" w:rsidP="00F07E4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3613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0</w:t>
            </w:r>
            <w:r w:rsidR="00F07E46" w:rsidRPr="00F07E4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D93613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80</w:t>
            </w:r>
          </w:p>
        </w:tc>
        <w:tc>
          <w:tcPr>
            <w:tcW w:w="236" w:type="dxa"/>
            <w:vAlign w:val="bottom"/>
          </w:tcPr>
          <w:p w14:paraId="5BDFCAB5" w14:textId="77777777" w:rsidR="00F07E46" w:rsidRPr="0050233B" w:rsidRDefault="00F07E46" w:rsidP="00F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3370730C" w14:textId="30468B45" w:rsidR="00F07E46" w:rsidRPr="00A117D9" w:rsidRDefault="00F07E46" w:rsidP="00F07E46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1,740</w:t>
            </w:r>
          </w:p>
        </w:tc>
      </w:tr>
      <w:tr w:rsidR="00F07E46" w:rsidRPr="0050233B" w14:paraId="1A60070A" w14:textId="77777777" w:rsidTr="00F07E46">
        <w:tc>
          <w:tcPr>
            <w:tcW w:w="3330" w:type="dxa"/>
            <w:vAlign w:val="bottom"/>
          </w:tcPr>
          <w:p w14:paraId="3ABABFAF" w14:textId="0D15699D" w:rsidR="00F07E46" w:rsidRPr="00A117D9" w:rsidRDefault="00F07E46" w:rsidP="00F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50233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3613" w:rsidRPr="00D93613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8</w:t>
            </w:r>
          </w:p>
        </w:tc>
        <w:tc>
          <w:tcPr>
            <w:tcW w:w="1620" w:type="dxa"/>
            <w:vAlign w:val="bottom"/>
          </w:tcPr>
          <w:p w14:paraId="295882A1" w14:textId="4248CF6B" w:rsidR="00F07E46" w:rsidRPr="0050233B" w:rsidRDefault="00F07E46" w:rsidP="00F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5023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50233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0" w:type="dxa"/>
            <w:vAlign w:val="bottom"/>
          </w:tcPr>
          <w:p w14:paraId="43981D1A" w14:textId="43CC8FAB" w:rsidR="00F07E46" w:rsidRPr="0050233B" w:rsidRDefault="00F07E46" w:rsidP="00F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50233B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D93613" w:rsidRPr="00D93613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8</w:t>
            </w:r>
          </w:p>
        </w:tc>
        <w:tc>
          <w:tcPr>
            <w:tcW w:w="1260" w:type="dxa"/>
            <w:vAlign w:val="bottom"/>
          </w:tcPr>
          <w:p w14:paraId="3DA13447" w14:textId="57FF969B" w:rsidR="00F07E46" w:rsidRPr="00F07E46" w:rsidRDefault="00D93613" w:rsidP="00F07E4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3613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0</w:t>
            </w:r>
            <w:r w:rsidR="00F07E46" w:rsidRPr="00F07E4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D93613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80</w:t>
            </w:r>
          </w:p>
        </w:tc>
        <w:tc>
          <w:tcPr>
            <w:tcW w:w="236" w:type="dxa"/>
            <w:vAlign w:val="bottom"/>
          </w:tcPr>
          <w:p w14:paraId="6C5F6CB8" w14:textId="77777777" w:rsidR="00F07E46" w:rsidRPr="0050233B" w:rsidRDefault="00F07E46" w:rsidP="00F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23DAC263" w14:textId="2BB7FDED" w:rsidR="00F07E46" w:rsidRPr="00A117D9" w:rsidRDefault="00F07E46" w:rsidP="00F07E46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1,740</w:t>
            </w:r>
          </w:p>
        </w:tc>
      </w:tr>
      <w:tr w:rsidR="00F07E46" w:rsidRPr="0050233B" w14:paraId="4E492FD5" w14:textId="77777777" w:rsidTr="00F07E46">
        <w:tc>
          <w:tcPr>
            <w:tcW w:w="3330" w:type="dxa"/>
            <w:vAlign w:val="bottom"/>
          </w:tcPr>
          <w:p w14:paraId="23CF4EA8" w14:textId="2E526CE7" w:rsidR="00F07E46" w:rsidRPr="00A117D9" w:rsidRDefault="00F07E46" w:rsidP="00F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17D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รวมเงินปันผลจ่าย</w:t>
            </w:r>
          </w:p>
        </w:tc>
        <w:tc>
          <w:tcPr>
            <w:tcW w:w="1620" w:type="dxa"/>
            <w:vAlign w:val="bottom"/>
          </w:tcPr>
          <w:p w14:paraId="63093FA5" w14:textId="77777777" w:rsidR="00F07E46" w:rsidRPr="0050233B" w:rsidRDefault="00F07E46" w:rsidP="00F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4DB9B1E" w14:textId="77777777" w:rsidR="00F07E46" w:rsidRPr="0050233B" w:rsidRDefault="00F07E46" w:rsidP="00F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7DAC99B" w14:textId="3809D498" w:rsidR="00F07E46" w:rsidRPr="004738A1" w:rsidRDefault="00F07E46" w:rsidP="00F07E4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F7514F4" w14:textId="77777777" w:rsidR="00F07E46" w:rsidRPr="0050233B" w:rsidRDefault="00F07E46" w:rsidP="00F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19FB9" w14:textId="19B71720" w:rsidR="00F07E46" w:rsidRPr="00A117D9" w:rsidRDefault="00F07E46" w:rsidP="00F07E46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3,480</w:t>
            </w:r>
          </w:p>
        </w:tc>
      </w:tr>
    </w:tbl>
    <w:p w14:paraId="2C5CA6F9" w14:textId="77777777" w:rsidR="002C7F96" w:rsidRPr="002C7F96" w:rsidRDefault="002C7F96" w:rsidP="002C7F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BFCCCA8" w14:textId="75238289" w:rsidR="00E255FD" w:rsidRDefault="00E255FD" w:rsidP="00886F5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ภาษีเงินได้</w:t>
      </w:r>
    </w:p>
    <w:p w14:paraId="51365380" w14:textId="77777777" w:rsidR="00E255FD" w:rsidRDefault="00E255FD" w:rsidP="00E255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0A4B09B" w14:textId="7DD52FA8" w:rsidR="00544872" w:rsidRPr="00544872" w:rsidRDefault="00544872" w:rsidP="00E255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44872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ผลกระทบของการปฏิรูปการจัดเก็บภาษีทั่วโลก (</w:t>
      </w:r>
      <w:r w:rsidRPr="00544872">
        <w:rPr>
          <w:rFonts w:asciiTheme="majorBidi" w:hAnsiTheme="majorBidi" w:cstheme="majorBidi"/>
          <w:i/>
          <w:iCs/>
          <w:sz w:val="30"/>
          <w:szCs w:val="30"/>
        </w:rPr>
        <w:t>Global Minimum Tax</w:t>
      </w:r>
      <w:r w:rsidRPr="00544872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)</w:t>
      </w:r>
    </w:p>
    <w:p w14:paraId="072932AD" w14:textId="77777777" w:rsidR="00544872" w:rsidRDefault="00544872" w:rsidP="00E255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30"/>
          <w:szCs w:val="30"/>
        </w:rPr>
      </w:pPr>
    </w:p>
    <w:p w14:paraId="4F2139C2" w14:textId="25867F26" w:rsidR="00544872" w:rsidRPr="00544872" w:rsidRDefault="00544872" w:rsidP="005448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sz w:val="30"/>
          <w:szCs w:val="30"/>
          <w:cs/>
        </w:rPr>
        <w:t>เป็นต้นไป และมีการรับรู้ภาษีส่วนเพิ่มที่คาดว่าจะเกิดขึ้นเป็นค่าใช้จ่ายภาษีเงินได้ ทั้งนี้ 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</w:p>
    <w:p w14:paraId="57FF98C4" w14:textId="77777777" w:rsidR="00E255FD" w:rsidRDefault="00E255FD" w:rsidP="00E255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F0C1BFA" w14:textId="584DCEA1" w:rsidR="00886F54" w:rsidRPr="00627208" w:rsidRDefault="00886F54" w:rsidP="00886F5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2E9A103A" w14:textId="77777777" w:rsidR="00886F54" w:rsidRPr="00627208" w:rsidRDefault="00886F54" w:rsidP="00886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676D42B5" w14:textId="77777777" w:rsidR="00886F54" w:rsidRPr="00627208" w:rsidRDefault="00886F54" w:rsidP="00886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27208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5A4F816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4CE5823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B17D8A7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CDF89BC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6B3CFEF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B3CC71C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  <w:sectPr w:rsidR="00886F54" w:rsidRPr="00627208" w:rsidSect="003343BC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33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059"/>
        <w:gridCol w:w="1373"/>
        <w:gridCol w:w="243"/>
        <w:gridCol w:w="1181"/>
        <w:gridCol w:w="277"/>
        <w:gridCol w:w="1350"/>
        <w:gridCol w:w="270"/>
        <w:gridCol w:w="1170"/>
        <w:gridCol w:w="237"/>
        <w:gridCol w:w="1084"/>
        <w:gridCol w:w="270"/>
        <w:gridCol w:w="864"/>
        <w:gridCol w:w="270"/>
        <w:gridCol w:w="1080"/>
        <w:gridCol w:w="351"/>
        <w:gridCol w:w="900"/>
        <w:gridCol w:w="270"/>
        <w:gridCol w:w="1074"/>
        <w:gridCol w:w="7"/>
      </w:tblGrid>
      <w:tr w:rsidR="00414AA4" w:rsidRPr="00627208" w14:paraId="7F5FC036" w14:textId="77777777" w:rsidTr="0004697D">
        <w:trPr>
          <w:gridAfter w:val="1"/>
          <w:wAfter w:w="7" w:type="dxa"/>
          <w:trHeight w:val="261"/>
          <w:tblHeader/>
        </w:trPr>
        <w:tc>
          <w:tcPr>
            <w:tcW w:w="3059" w:type="dxa"/>
            <w:vAlign w:val="bottom"/>
          </w:tcPr>
          <w:p w14:paraId="13112435" w14:textId="77777777" w:rsidR="00414AA4" w:rsidRPr="00627208" w:rsidRDefault="00414AA4" w:rsidP="008576FC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264" w:type="dxa"/>
            <w:gridSpan w:val="17"/>
            <w:vAlign w:val="bottom"/>
          </w:tcPr>
          <w:p w14:paraId="13A6C1A6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14AA4" w:rsidRPr="00627208" w14:paraId="40FF54E3" w14:textId="77777777" w:rsidTr="0004697D">
        <w:trPr>
          <w:gridAfter w:val="1"/>
          <w:wAfter w:w="7" w:type="dxa"/>
          <w:trHeight w:val="261"/>
          <w:tblHeader/>
        </w:trPr>
        <w:tc>
          <w:tcPr>
            <w:tcW w:w="3059" w:type="dxa"/>
            <w:vAlign w:val="bottom"/>
          </w:tcPr>
          <w:p w14:paraId="175DDFB1" w14:textId="77777777" w:rsidR="00414AA4" w:rsidRPr="00627208" w:rsidRDefault="00414AA4" w:rsidP="008576FC">
            <w:pPr>
              <w:ind w:left="-17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185" w:type="dxa"/>
            <w:gridSpan w:val="9"/>
            <w:tcBorders>
              <w:bottom w:val="single" w:sz="4" w:space="0" w:color="auto"/>
            </w:tcBorders>
            <w:vAlign w:val="bottom"/>
          </w:tcPr>
          <w:p w14:paraId="075B3763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1687947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09" w:type="dxa"/>
            <w:gridSpan w:val="7"/>
            <w:vAlign w:val="bottom"/>
          </w:tcPr>
          <w:p w14:paraId="300167FE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14AA4" w:rsidRPr="00627208" w14:paraId="3E645737" w14:textId="77777777" w:rsidTr="0004697D">
        <w:trPr>
          <w:trHeight w:val="261"/>
          <w:tblHeader/>
        </w:trPr>
        <w:tc>
          <w:tcPr>
            <w:tcW w:w="3059" w:type="dxa"/>
            <w:vAlign w:val="bottom"/>
          </w:tcPr>
          <w:p w14:paraId="1E686B99" w14:textId="77777777" w:rsidR="00414AA4" w:rsidRPr="00627208" w:rsidRDefault="00414AA4" w:rsidP="008576FC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6F48BF9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EAA9C90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4244F044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9C24421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5CBCA79D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C771504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มูลค่าด้วยมูลค่ายุติธรรมผ่าน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F6E1246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BFB66A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8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31C5AFB7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07F2C398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074655F8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05CC3F7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1D6AF66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413BFA2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351" w:type="dxa"/>
            <w:tcBorders>
              <w:top w:val="single" w:sz="4" w:space="0" w:color="auto"/>
            </w:tcBorders>
            <w:vAlign w:val="bottom"/>
          </w:tcPr>
          <w:p w14:paraId="14AB9321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5381456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370D553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  <w:vAlign w:val="bottom"/>
          </w:tcPr>
          <w:p w14:paraId="3AB49FD4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14AA4" w:rsidRPr="00627208" w14:paraId="11C2C016" w14:textId="77777777" w:rsidTr="006E23E9">
        <w:trPr>
          <w:gridAfter w:val="1"/>
          <w:wAfter w:w="7" w:type="dxa"/>
          <w:trHeight w:val="261"/>
          <w:tblHeader/>
        </w:trPr>
        <w:tc>
          <w:tcPr>
            <w:tcW w:w="3059" w:type="dxa"/>
            <w:vAlign w:val="bottom"/>
          </w:tcPr>
          <w:p w14:paraId="2A72B299" w14:textId="77777777" w:rsidR="00414AA4" w:rsidRPr="00627208" w:rsidRDefault="00414AA4" w:rsidP="008576FC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264" w:type="dxa"/>
            <w:gridSpan w:val="17"/>
            <w:vAlign w:val="bottom"/>
          </w:tcPr>
          <w:p w14:paraId="0D3A545A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14AA4" w:rsidRPr="00627208" w14:paraId="6866F0B2" w14:textId="77777777" w:rsidTr="006E23E9">
        <w:trPr>
          <w:gridAfter w:val="1"/>
          <w:wAfter w:w="7" w:type="dxa"/>
          <w:trHeight w:val="261"/>
          <w:tblHeader/>
        </w:trPr>
        <w:tc>
          <w:tcPr>
            <w:tcW w:w="3059" w:type="dxa"/>
            <w:vAlign w:val="bottom"/>
          </w:tcPr>
          <w:p w14:paraId="774FD917" w14:textId="46AEE983" w:rsidR="00414AA4" w:rsidRPr="00627208" w:rsidRDefault="00DB7F27" w:rsidP="008576FC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D93613" w:rsidRPr="00D9361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val="en-GB"/>
              </w:rPr>
              <w:t>8</w:t>
            </w:r>
          </w:p>
        </w:tc>
        <w:tc>
          <w:tcPr>
            <w:tcW w:w="12264" w:type="dxa"/>
            <w:gridSpan w:val="17"/>
            <w:vAlign w:val="bottom"/>
          </w:tcPr>
          <w:p w14:paraId="4D484409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414AA4" w:rsidRPr="00627208" w14:paraId="3A11A145" w14:textId="77777777" w:rsidTr="006E23E9">
        <w:trPr>
          <w:trHeight w:val="261"/>
        </w:trPr>
        <w:tc>
          <w:tcPr>
            <w:tcW w:w="3059" w:type="dxa"/>
            <w:vAlign w:val="bottom"/>
          </w:tcPr>
          <w:p w14:paraId="502CDE4A" w14:textId="77777777" w:rsidR="00414AA4" w:rsidRPr="00627208" w:rsidRDefault="00414AA4" w:rsidP="008576FC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3" w:type="dxa"/>
            <w:vAlign w:val="bottom"/>
          </w:tcPr>
          <w:p w14:paraId="64589FD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36F9B91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253EEFC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7" w:type="dxa"/>
            <w:vAlign w:val="bottom"/>
          </w:tcPr>
          <w:p w14:paraId="7A81EDF3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926DC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D893CE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4F3830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CF6741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35D07A5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F10E6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FC1655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95AC7F3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AB59855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dxa"/>
            <w:vAlign w:val="bottom"/>
          </w:tcPr>
          <w:p w14:paraId="63A1D3A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241F1F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6ED002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D2AB29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4AA4" w:rsidRPr="00627208" w14:paraId="4A9DD279" w14:textId="77777777" w:rsidTr="006E23E9">
        <w:trPr>
          <w:trHeight w:val="261"/>
        </w:trPr>
        <w:tc>
          <w:tcPr>
            <w:tcW w:w="3059" w:type="dxa"/>
            <w:vAlign w:val="bottom"/>
          </w:tcPr>
          <w:p w14:paraId="5164B52C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73" w:type="dxa"/>
            <w:vAlign w:val="bottom"/>
          </w:tcPr>
          <w:p w14:paraId="1F874269" w14:textId="321FC80F" w:rsidR="00414AA4" w:rsidRPr="00627208" w:rsidRDefault="00414AA4" w:rsidP="008576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230B7F6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0B2444CE" w14:textId="4145E99B" w:rsidR="00414AA4" w:rsidRPr="00627208" w:rsidRDefault="00414AA4" w:rsidP="008576F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7" w:type="dxa"/>
            <w:vAlign w:val="bottom"/>
          </w:tcPr>
          <w:p w14:paraId="09703BE6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1B6AEB6" w14:textId="0CF22A1A" w:rsidR="00414AA4" w:rsidRPr="00627208" w:rsidRDefault="00414AA4" w:rsidP="008576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85952E2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5CD8EFB" w14:textId="4BB8D5E2" w:rsidR="00414AA4" w:rsidRPr="00627208" w:rsidRDefault="00414AA4" w:rsidP="008576F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59F2F5B8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8C97912" w14:textId="1138D10F" w:rsidR="00414AA4" w:rsidRPr="00627208" w:rsidRDefault="00414AA4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36909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C55BDA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059B6D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CC823A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  <w:vAlign w:val="bottom"/>
          </w:tcPr>
          <w:p w14:paraId="750CBDCB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4DA1432" w14:textId="77777777" w:rsidR="00414AA4" w:rsidRPr="00627208" w:rsidRDefault="00414AA4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ind w:left="-43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D45654E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2A4C4272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033D1" w:rsidRPr="00627208" w14:paraId="7EE13097" w14:textId="77777777" w:rsidTr="006E23E9">
        <w:trPr>
          <w:trHeight w:val="261"/>
        </w:trPr>
        <w:tc>
          <w:tcPr>
            <w:tcW w:w="3059" w:type="dxa"/>
            <w:vAlign w:val="bottom"/>
          </w:tcPr>
          <w:p w14:paraId="23A05B9A" w14:textId="77777777" w:rsidR="002033D1" w:rsidRPr="00627208" w:rsidRDefault="002033D1" w:rsidP="002033D1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เงินฝากกับสถาบันการเงิน</w:t>
            </w:r>
          </w:p>
        </w:tc>
        <w:tc>
          <w:tcPr>
            <w:tcW w:w="1373" w:type="dxa"/>
            <w:vAlign w:val="bottom"/>
          </w:tcPr>
          <w:p w14:paraId="59E6EF25" w14:textId="6617A28B" w:rsidR="002033D1" w:rsidRPr="00627208" w:rsidRDefault="002033D1" w:rsidP="002033D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B71543B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15B92398" w14:textId="33C39D81" w:rsidR="002033D1" w:rsidRPr="00627208" w:rsidRDefault="002033D1" w:rsidP="002033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7A972E9F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E470A4" w14:textId="727E2857" w:rsidR="002033D1" w:rsidRPr="00627208" w:rsidRDefault="002033D1" w:rsidP="002033D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C20631" w14:textId="77777777" w:rsidR="002033D1" w:rsidRPr="00627208" w:rsidRDefault="002033D1" w:rsidP="002033D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0744BA3" w14:textId="3EA5E33B" w:rsidR="002033D1" w:rsidRPr="005065DE" w:rsidRDefault="00D93613" w:rsidP="002033D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93613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5</w:t>
            </w:r>
            <w:r w:rsidR="002033D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D93613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515</w:t>
            </w:r>
            <w:r w:rsidR="002033D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D93613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872</w:t>
            </w:r>
          </w:p>
        </w:tc>
        <w:tc>
          <w:tcPr>
            <w:tcW w:w="237" w:type="dxa"/>
            <w:vAlign w:val="bottom"/>
          </w:tcPr>
          <w:p w14:paraId="28866AC8" w14:textId="77777777" w:rsidR="002033D1" w:rsidRPr="00627208" w:rsidRDefault="002033D1" w:rsidP="002033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7BB47D5" w14:textId="2FAA7BE3" w:rsidR="002033D1" w:rsidRPr="00627208" w:rsidRDefault="00D93613" w:rsidP="002033D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93613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5</w:t>
            </w:r>
            <w:r w:rsidR="002033D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D93613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515</w:t>
            </w:r>
            <w:r w:rsidR="002033D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D93613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872</w:t>
            </w:r>
          </w:p>
        </w:tc>
        <w:tc>
          <w:tcPr>
            <w:tcW w:w="270" w:type="dxa"/>
            <w:vAlign w:val="bottom"/>
          </w:tcPr>
          <w:p w14:paraId="76BF93A9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E90C011" w14:textId="01194935" w:rsidR="002033D1" w:rsidRPr="00627208" w:rsidRDefault="002033D1" w:rsidP="002033D1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128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2527D1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753605" w14:textId="2666EA18" w:rsidR="002033D1" w:rsidRPr="00627208" w:rsidRDefault="002033D1" w:rsidP="002033D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  <w:vAlign w:val="bottom"/>
          </w:tcPr>
          <w:p w14:paraId="39A64765" w14:textId="77777777" w:rsidR="002033D1" w:rsidRPr="00627208" w:rsidRDefault="002033D1" w:rsidP="002033D1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B0DB58C" w14:textId="552F613A" w:rsidR="002033D1" w:rsidRPr="00627208" w:rsidRDefault="002033D1" w:rsidP="00203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"/>
              </w:tabs>
              <w:ind w:left="-43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7FA9D1E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46A58E6" w14:textId="15B1DBFE" w:rsidR="002033D1" w:rsidRPr="00627208" w:rsidRDefault="002033D1" w:rsidP="002033D1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033D1" w:rsidRPr="005065DE" w14:paraId="46B47988" w14:textId="77777777" w:rsidTr="006E23E9">
        <w:trPr>
          <w:trHeight w:val="261"/>
        </w:trPr>
        <w:tc>
          <w:tcPr>
            <w:tcW w:w="3059" w:type="dxa"/>
            <w:vAlign w:val="bottom"/>
          </w:tcPr>
          <w:p w14:paraId="2012042C" w14:textId="77777777" w:rsidR="002033D1" w:rsidRPr="00627208" w:rsidRDefault="002033D1" w:rsidP="002033D1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73" w:type="dxa"/>
            <w:vAlign w:val="bottom"/>
          </w:tcPr>
          <w:p w14:paraId="6E36D470" w14:textId="23EF2C1B" w:rsidR="002033D1" w:rsidRPr="00627208" w:rsidRDefault="002033D1" w:rsidP="002033D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4880BF54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0E38D010" w14:textId="7EB660BA" w:rsidR="002033D1" w:rsidRPr="00627208" w:rsidRDefault="00D93613" w:rsidP="002033D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93613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3</w:t>
            </w:r>
            <w:r w:rsidR="002033D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D93613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742</w:t>
            </w:r>
            <w:r w:rsidR="002033D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="002033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643</w:t>
            </w:r>
          </w:p>
        </w:tc>
        <w:tc>
          <w:tcPr>
            <w:tcW w:w="277" w:type="dxa"/>
            <w:vAlign w:val="bottom"/>
          </w:tcPr>
          <w:p w14:paraId="3492A16C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8477B21" w14:textId="25342BA1" w:rsidR="002033D1" w:rsidRPr="00627208" w:rsidRDefault="002033D1" w:rsidP="002033D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4BAB74" w14:textId="77777777" w:rsidR="002033D1" w:rsidRPr="00627208" w:rsidRDefault="002033D1" w:rsidP="002033D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6FD74C2" w14:textId="33A4686D" w:rsidR="002033D1" w:rsidRPr="00627208" w:rsidRDefault="002033D1" w:rsidP="002033D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52,989</w:t>
            </w:r>
          </w:p>
        </w:tc>
        <w:tc>
          <w:tcPr>
            <w:tcW w:w="237" w:type="dxa"/>
            <w:vAlign w:val="bottom"/>
          </w:tcPr>
          <w:p w14:paraId="1474F45F" w14:textId="77777777" w:rsidR="002033D1" w:rsidRPr="00627208" w:rsidRDefault="002033D1" w:rsidP="002033D1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65CF9556" w14:textId="69FBFDF2" w:rsidR="002033D1" w:rsidRPr="00627208" w:rsidRDefault="002033D1" w:rsidP="002033D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3,795,632</w:t>
            </w:r>
          </w:p>
        </w:tc>
        <w:tc>
          <w:tcPr>
            <w:tcW w:w="270" w:type="dxa"/>
            <w:vAlign w:val="bottom"/>
          </w:tcPr>
          <w:p w14:paraId="67A0E041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1C7F98D" w14:textId="1A852641" w:rsidR="002033D1" w:rsidRPr="00627208" w:rsidRDefault="00DF6DDF" w:rsidP="002033D1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FBD6B32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0C60FE3" w14:textId="2A2AB038" w:rsidR="002033D1" w:rsidRPr="00627208" w:rsidRDefault="002033D1" w:rsidP="002033D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3,795,</w:t>
            </w:r>
            <w:r w:rsidR="00DF6DD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856</w:t>
            </w:r>
          </w:p>
        </w:tc>
        <w:tc>
          <w:tcPr>
            <w:tcW w:w="351" w:type="dxa"/>
            <w:vAlign w:val="bottom"/>
          </w:tcPr>
          <w:p w14:paraId="795C768A" w14:textId="77777777" w:rsidR="002033D1" w:rsidRPr="00627208" w:rsidRDefault="002033D1" w:rsidP="002033D1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B3C8EBB" w14:textId="421A3592" w:rsidR="002033D1" w:rsidRPr="00627208" w:rsidRDefault="00DF6DDF" w:rsidP="002033D1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D3C8CDB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66F456D8" w14:textId="6628C5E3" w:rsidR="002033D1" w:rsidRPr="00627208" w:rsidRDefault="00DF6DDF" w:rsidP="00203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3,795,856</w:t>
            </w:r>
          </w:p>
        </w:tc>
      </w:tr>
      <w:tr w:rsidR="002033D1" w:rsidRPr="00627208" w14:paraId="4059BA56" w14:textId="77777777" w:rsidTr="006E23E9">
        <w:trPr>
          <w:trHeight w:val="261"/>
        </w:trPr>
        <w:tc>
          <w:tcPr>
            <w:tcW w:w="3059" w:type="dxa"/>
            <w:vAlign w:val="bottom"/>
          </w:tcPr>
          <w:p w14:paraId="14A720D0" w14:textId="77777777" w:rsidR="002033D1" w:rsidRPr="00627208" w:rsidRDefault="002033D1" w:rsidP="002033D1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73" w:type="dxa"/>
            <w:vAlign w:val="bottom"/>
          </w:tcPr>
          <w:p w14:paraId="6AA28D33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790FBBDC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6BA6DB0F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7B2EBD44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B1FCC6B" w14:textId="77777777" w:rsidR="002033D1" w:rsidRPr="00627208" w:rsidRDefault="002033D1" w:rsidP="00203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DF2024F" w14:textId="77777777" w:rsidR="002033D1" w:rsidRPr="00627208" w:rsidRDefault="002033D1" w:rsidP="002033D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84F5794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6DFC286" w14:textId="77777777" w:rsidR="002033D1" w:rsidRPr="00627208" w:rsidRDefault="002033D1" w:rsidP="002033D1">
            <w:pPr>
              <w:tabs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11366EE4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048DCFE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652F702" w14:textId="77777777" w:rsidR="002033D1" w:rsidRPr="00627208" w:rsidRDefault="002033D1" w:rsidP="00203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7DACF96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5A6864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51" w:type="dxa"/>
            <w:vAlign w:val="bottom"/>
          </w:tcPr>
          <w:p w14:paraId="77636EF6" w14:textId="77777777" w:rsidR="002033D1" w:rsidRPr="00627208" w:rsidRDefault="002033D1" w:rsidP="002033D1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CA4BAC5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69DE485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2548AB3" w14:textId="77777777" w:rsidR="002033D1" w:rsidRPr="00627208" w:rsidRDefault="002033D1" w:rsidP="00203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033D1" w:rsidRPr="00627208" w14:paraId="54F8075B" w14:textId="77777777" w:rsidTr="006E23E9">
        <w:trPr>
          <w:trHeight w:val="261"/>
        </w:trPr>
        <w:tc>
          <w:tcPr>
            <w:tcW w:w="3059" w:type="dxa"/>
            <w:vAlign w:val="bottom"/>
          </w:tcPr>
          <w:p w14:paraId="4D4E4FC1" w14:textId="77777777" w:rsidR="002033D1" w:rsidRPr="00627208" w:rsidRDefault="002033D1" w:rsidP="002033D1">
            <w:pPr>
              <w:ind w:right="-9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73" w:type="dxa"/>
            <w:vAlign w:val="bottom"/>
          </w:tcPr>
          <w:p w14:paraId="50568923" w14:textId="285FD0FD" w:rsidR="002033D1" w:rsidRPr="00627208" w:rsidRDefault="002033D1" w:rsidP="002033D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22D7DE61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4E7B00D6" w14:textId="151CE31C" w:rsidR="002033D1" w:rsidRPr="00627208" w:rsidRDefault="002033D1" w:rsidP="002033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5FDBE429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1CCF19B" w14:textId="4AF58ED9" w:rsidR="002033D1" w:rsidRPr="00627208" w:rsidRDefault="002033D1" w:rsidP="002033D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4,318,62</w:t>
            </w:r>
            <w:r w:rsidR="00D93613" w:rsidRPr="00D93613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7E5D92AF" w14:textId="77777777" w:rsidR="002033D1" w:rsidRPr="00627208" w:rsidRDefault="002033D1" w:rsidP="002033D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D1396F" w14:textId="5B4E4FB1" w:rsidR="002033D1" w:rsidRPr="00627208" w:rsidRDefault="002033D1" w:rsidP="002033D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3954CE4" w14:textId="77777777" w:rsidR="002033D1" w:rsidRPr="00627208" w:rsidRDefault="002033D1" w:rsidP="002033D1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11B37A15" w14:textId="39209AF6" w:rsidR="002033D1" w:rsidRPr="00627208" w:rsidRDefault="002033D1" w:rsidP="002033D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4,318,62</w:t>
            </w:r>
            <w:r w:rsidR="000F09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2D5F3466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869EC72" w14:textId="2FA4A769" w:rsidR="002033D1" w:rsidRPr="00627208" w:rsidRDefault="00DF6DDF" w:rsidP="00203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1,208,34</w:t>
            </w:r>
            <w:r w:rsidR="000F092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52A09E84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EE0444" w14:textId="3FD057CD" w:rsidR="002033D1" w:rsidRPr="00627208" w:rsidRDefault="00DF6DDF" w:rsidP="002033D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51" w:type="dxa"/>
            <w:vAlign w:val="bottom"/>
          </w:tcPr>
          <w:p w14:paraId="2426AE80" w14:textId="77777777" w:rsidR="002033D1" w:rsidRPr="00627208" w:rsidRDefault="002033D1" w:rsidP="002033D1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B011979" w14:textId="123D098F" w:rsidR="002033D1" w:rsidRPr="00627208" w:rsidRDefault="00DF6DDF" w:rsidP="002033D1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3,110,279</w:t>
            </w:r>
          </w:p>
        </w:tc>
        <w:tc>
          <w:tcPr>
            <w:tcW w:w="270" w:type="dxa"/>
            <w:vAlign w:val="bottom"/>
          </w:tcPr>
          <w:p w14:paraId="743B20E7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43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1B6A3821" w14:textId="40BB3272" w:rsidR="002033D1" w:rsidRPr="00627208" w:rsidRDefault="00DF6DDF" w:rsidP="00203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4,318,62</w:t>
            </w:r>
            <w:r w:rsidR="000F092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DF6DDF" w:rsidRPr="00627208" w14:paraId="7B3D5F21" w14:textId="77777777" w:rsidTr="006E23E9">
        <w:trPr>
          <w:trHeight w:val="261"/>
        </w:trPr>
        <w:tc>
          <w:tcPr>
            <w:tcW w:w="3059" w:type="dxa"/>
            <w:vAlign w:val="bottom"/>
          </w:tcPr>
          <w:p w14:paraId="4A3EFED5" w14:textId="77777777" w:rsidR="00DF6DDF" w:rsidRPr="00627208" w:rsidRDefault="00DF6DDF" w:rsidP="00DF6DDF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73" w:type="dxa"/>
            <w:vAlign w:val="bottom"/>
          </w:tcPr>
          <w:p w14:paraId="6DC303DF" w14:textId="7EE13207" w:rsidR="00DF6DDF" w:rsidRPr="00627208" w:rsidRDefault="00DF6DDF" w:rsidP="00DF6D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D7881B0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  <w:vAlign w:val="bottom"/>
          </w:tcPr>
          <w:p w14:paraId="43142A8F" w14:textId="10415A67" w:rsidR="00DF6DDF" w:rsidRPr="00627208" w:rsidRDefault="00DF6DDF" w:rsidP="00DF6DD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77B17FE5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846D20" w14:textId="79B654C2" w:rsidR="00DF6DDF" w:rsidRPr="00627208" w:rsidRDefault="00DF6DDF" w:rsidP="00DF6D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65B450F" w14:textId="77777777" w:rsidR="00DF6DDF" w:rsidRPr="00627208" w:rsidRDefault="00DF6DDF" w:rsidP="00DF6DD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752199" w14:textId="0D38FD54" w:rsidR="00DF6DDF" w:rsidRPr="00627208" w:rsidRDefault="00DF6DDF" w:rsidP="00DF6D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79,951</w:t>
            </w:r>
          </w:p>
        </w:tc>
        <w:tc>
          <w:tcPr>
            <w:tcW w:w="237" w:type="dxa"/>
            <w:vAlign w:val="bottom"/>
          </w:tcPr>
          <w:p w14:paraId="4696B98E" w14:textId="77777777" w:rsidR="00DF6DDF" w:rsidRPr="00627208" w:rsidRDefault="00DF6DDF" w:rsidP="00DF6DDF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1F5967A9" w14:textId="67B21A7D" w:rsidR="00DF6DDF" w:rsidRPr="00627208" w:rsidRDefault="00DF6DDF" w:rsidP="00DF6D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79,951</w:t>
            </w:r>
          </w:p>
        </w:tc>
        <w:tc>
          <w:tcPr>
            <w:tcW w:w="270" w:type="dxa"/>
            <w:vAlign w:val="bottom"/>
          </w:tcPr>
          <w:p w14:paraId="43EA8786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75E0450" w14:textId="453C7081" w:rsidR="00DF6DDF" w:rsidRPr="00627208" w:rsidRDefault="00DF6DDF" w:rsidP="00DF6DDF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CD8225E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AAB378E" w14:textId="1C3D8974" w:rsidR="00DF6DDF" w:rsidRPr="00627208" w:rsidRDefault="00DF6DDF" w:rsidP="00DF6D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83,799</w:t>
            </w:r>
          </w:p>
        </w:tc>
        <w:tc>
          <w:tcPr>
            <w:tcW w:w="351" w:type="dxa"/>
            <w:vAlign w:val="bottom"/>
          </w:tcPr>
          <w:p w14:paraId="757F2065" w14:textId="77777777" w:rsidR="00DF6DDF" w:rsidRPr="00627208" w:rsidRDefault="00DF6DDF" w:rsidP="00DF6DD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90AAC6B" w14:textId="0072437D" w:rsidR="00DF6DDF" w:rsidRPr="00627208" w:rsidRDefault="00DF6DDF" w:rsidP="00DF6DDF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98543BD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28846C59" w14:textId="766EA1A6" w:rsidR="00DF6DDF" w:rsidRPr="00627208" w:rsidRDefault="00DF6DDF" w:rsidP="00DF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83,799</w:t>
            </w:r>
          </w:p>
        </w:tc>
      </w:tr>
      <w:tr w:rsidR="00DF6DDF" w:rsidRPr="00627208" w14:paraId="6BA21C71" w14:textId="77777777" w:rsidTr="006E23E9">
        <w:trPr>
          <w:trHeight w:val="261"/>
        </w:trPr>
        <w:tc>
          <w:tcPr>
            <w:tcW w:w="3059" w:type="dxa"/>
            <w:vAlign w:val="bottom"/>
          </w:tcPr>
          <w:p w14:paraId="7C777C28" w14:textId="77777777" w:rsidR="00DF6DDF" w:rsidRPr="00627208" w:rsidRDefault="00DF6DDF" w:rsidP="00DF6DDF">
            <w:pPr>
              <w:ind w:right="-9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73" w:type="dxa"/>
            <w:vAlign w:val="bottom"/>
          </w:tcPr>
          <w:p w14:paraId="0EE2FE73" w14:textId="2049389F" w:rsidR="00DF6DDF" w:rsidRPr="00627208" w:rsidRDefault="00DF6DDF" w:rsidP="00DF6D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5483541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  <w:vAlign w:val="bottom"/>
          </w:tcPr>
          <w:p w14:paraId="2E2FD049" w14:textId="3635E1DB" w:rsidR="00DF6DDF" w:rsidRPr="00627208" w:rsidRDefault="00DF6DDF" w:rsidP="00DF6DD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7B5659E8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AC40DDF" w14:textId="62DE7F26" w:rsidR="00DF6DDF" w:rsidRPr="00627208" w:rsidRDefault="00DF6DDF" w:rsidP="00DF6D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E54EFC5" w14:textId="77777777" w:rsidR="00DF6DDF" w:rsidRPr="00627208" w:rsidRDefault="00DF6DDF" w:rsidP="00DF6DD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B7EFE2E" w14:textId="682C2B97" w:rsidR="00DF6DDF" w:rsidRPr="00627208" w:rsidRDefault="00DF6DDF" w:rsidP="00DF6D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1,176,048</w:t>
            </w:r>
          </w:p>
        </w:tc>
        <w:tc>
          <w:tcPr>
            <w:tcW w:w="237" w:type="dxa"/>
            <w:vAlign w:val="bottom"/>
          </w:tcPr>
          <w:p w14:paraId="01EA0B99" w14:textId="77777777" w:rsidR="00DF6DDF" w:rsidRPr="00627208" w:rsidRDefault="00DF6DDF" w:rsidP="00DF6DDF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0ACB9AD1" w14:textId="36AF09CC" w:rsidR="00DF6DDF" w:rsidRPr="00627208" w:rsidRDefault="00DF6DDF" w:rsidP="00DF6D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1,176,048</w:t>
            </w:r>
          </w:p>
        </w:tc>
        <w:tc>
          <w:tcPr>
            <w:tcW w:w="270" w:type="dxa"/>
            <w:vAlign w:val="bottom"/>
          </w:tcPr>
          <w:p w14:paraId="3FFEFA2D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3D06E4D" w14:textId="3AB4E9F1" w:rsidR="00DF6DDF" w:rsidRPr="00627208" w:rsidRDefault="00DF6DDF" w:rsidP="00DF6DDF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E2441FC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0043B5C" w14:textId="3AE584E2" w:rsidR="00DF6DDF" w:rsidRPr="00627208" w:rsidRDefault="00DF6DDF" w:rsidP="00DF6D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1,176,048</w:t>
            </w:r>
          </w:p>
        </w:tc>
        <w:tc>
          <w:tcPr>
            <w:tcW w:w="351" w:type="dxa"/>
            <w:vAlign w:val="bottom"/>
          </w:tcPr>
          <w:p w14:paraId="2D6617F5" w14:textId="77777777" w:rsidR="00DF6DDF" w:rsidRPr="00627208" w:rsidRDefault="00DF6DDF" w:rsidP="00DF6DD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0B1DC2F" w14:textId="3A93BFBE" w:rsidR="00DF6DDF" w:rsidRPr="00627208" w:rsidRDefault="00DF6DDF" w:rsidP="00DF6DDF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258CA2C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2350BE52" w14:textId="0D3C5B6A" w:rsidR="00DF6DDF" w:rsidRPr="00627208" w:rsidRDefault="00DF6DDF" w:rsidP="00DF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1,176,048</w:t>
            </w:r>
          </w:p>
        </w:tc>
      </w:tr>
      <w:tr w:rsidR="00DF6DDF" w:rsidRPr="00627208" w14:paraId="30A60D16" w14:textId="77777777" w:rsidTr="006E23E9">
        <w:trPr>
          <w:trHeight w:val="261"/>
        </w:trPr>
        <w:tc>
          <w:tcPr>
            <w:tcW w:w="3059" w:type="dxa"/>
            <w:vAlign w:val="bottom"/>
          </w:tcPr>
          <w:p w14:paraId="452A04ED" w14:textId="77777777" w:rsidR="00DF6DDF" w:rsidRPr="00627208" w:rsidRDefault="00DF6DDF" w:rsidP="00DF6DDF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373" w:type="dxa"/>
            <w:vAlign w:val="bottom"/>
          </w:tcPr>
          <w:p w14:paraId="780BC4E5" w14:textId="340DEBD4" w:rsidR="00DF6DDF" w:rsidRPr="00627208" w:rsidRDefault="00DF6DDF" w:rsidP="00DF6D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68D8C5C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2F4E9956" w14:textId="4C26707D" w:rsidR="00DF6DDF" w:rsidRPr="00627208" w:rsidRDefault="00DF6DDF" w:rsidP="00DF6DD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755D5214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22C14E" w14:textId="0CC0CB92" w:rsidR="00DF6DDF" w:rsidRPr="00627208" w:rsidRDefault="00DF6DDF" w:rsidP="00DF6D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5E8084" w14:textId="77777777" w:rsidR="00DF6DDF" w:rsidRPr="00627208" w:rsidRDefault="00DF6DDF" w:rsidP="00DF6DD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C74FDC1" w14:textId="5C300916" w:rsidR="00DF6DDF" w:rsidRPr="00627208" w:rsidRDefault="00DF6DDF" w:rsidP="00DF6D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5,827,158</w:t>
            </w:r>
          </w:p>
        </w:tc>
        <w:tc>
          <w:tcPr>
            <w:tcW w:w="237" w:type="dxa"/>
            <w:vAlign w:val="bottom"/>
          </w:tcPr>
          <w:p w14:paraId="1F3798A0" w14:textId="77777777" w:rsidR="00DF6DDF" w:rsidRPr="00627208" w:rsidRDefault="00DF6DDF" w:rsidP="00DF6DDF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32E6FEDA" w14:textId="7417AF86" w:rsidR="00DF6DDF" w:rsidRPr="00627208" w:rsidRDefault="00DF6DDF" w:rsidP="00DF6D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5,827,158</w:t>
            </w:r>
          </w:p>
        </w:tc>
        <w:tc>
          <w:tcPr>
            <w:tcW w:w="270" w:type="dxa"/>
            <w:vAlign w:val="bottom"/>
          </w:tcPr>
          <w:p w14:paraId="62CBCB08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F38E9F1" w14:textId="497F9DAA" w:rsidR="00DF6DDF" w:rsidRPr="00627208" w:rsidRDefault="00DF6DDF" w:rsidP="00DF6DDF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5739BF2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F323AC7" w14:textId="7D3EF4B0" w:rsidR="00DF6DDF" w:rsidRPr="00627208" w:rsidRDefault="00DF6DDF" w:rsidP="00DF6D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5,999,845</w:t>
            </w:r>
          </w:p>
        </w:tc>
        <w:tc>
          <w:tcPr>
            <w:tcW w:w="351" w:type="dxa"/>
            <w:vAlign w:val="bottom"/>
          </w:tcPr>
          <w:p w14:paraId="0505B00D" w14:textId="77777777" w:rsidR="00DF6DDF" w:rsidRPr="00627208" w:rsidRDefault="00DF6DDF" w:rsidP="00DF6DD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63F8856" w14:textId="512FB1BE" w:rsidR="00DF6DDF" w:rsidRPr="00627208" w:rsidRDefault="00DF6DDF" w:rsidP="00DF6DDF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E5E2C21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DCF9C25" w14:textId="5F8B9998" w:rsidR="00DF6DDF" w:rsidRPr="00627208" w:rsidRDefault="00DF6DDF" w:rsidP="00DF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5,999,845</w:t>
            </w:r>
          </w:p>
        </w:tc>
      </w:tr>
      <w:tr w:rsidR="00DF6DDF" w:rsidRPr="00627208" w14:paraId="1C16BF87" w14:textId="77777777" w:rsidTr="006E23E9">
        <w:trPr>
          <w:trHeight w:val="261"/>
        </w:trPr>
        <w:tc>
          <w:tcPr>
            <w:tcW w:w="3059" w:type="dxa"/>
            <w:vAlign w:val="bottom"/>
          </w:tcPr>
          <w:p w14:paraId="6D50D011" w14:textId="77777777" w:rsidR="00DF6DDF" w:rsidRPr="00627208" w:rsidRDefault="00DF6DDF" w:rsidP="00DF6DDF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73" w:type="dxa"/>
          </w:tcPr>
          <w:p w14:paraId="504B1C87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6C9246B9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42B025B0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7" w:type="dxa"/>
          </w:tcPr>
          <w:p w14:paraId="7AA29BCA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3F7FD4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E17D423" w14:textId="77777777" w:rsidR="00DF6DDF" w:rsidRPr="00627208" w:rsidRDefault="00DF6DDF" w:rsidP="00DF6DD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3220AD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51C5E25" w14:textId="77777777" w:rsidR="00DF6DDF" w:rsidRPr="00627208" w:rsidRDefault="00DF6DDF" w:rsidP="00DF6DDF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</w:tcPr>
          <w:p w14:paraId="6C548E5A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2E5F588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4B0905FF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437EC32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6CFB80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51" w:type="dxa"/>
          </w:tcPr>
          <w:p w14:paraId="4FF94653" w14:textId="77777777" w:rsidR="00DF6DDF" w:rsidRPr="00627208" w:rsidRDefault="00DF6DDF" w:rsidP="00DF6DD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90BBC6A" w14:textId="33BED969" w:rsidR="00DF6DDF" w:rsidRPr="00627208" w:rsidRDefault="00DF6DDF" w:rsidP="00DF6DDF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47F551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5D9AF0DA" w14:textId="77777777" w:rsidR="00DF6DDF" w:rsidRPr="00627208" w:rsidRDefault="00DF6DDF" w:rsidP="00DF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033D1" w:rsidRPr="00627208" w14:paraId="35EAFAC5" w14:textId="77777777" w:rsidTr="006E23E9">
        <w:trPr>
          <w:trHeight w:val="261"/>
        </w:trPr>
        <w:tc>
          <w:tcPr>
            <w:tcW w:w="3059" w:type="dxa"/>
            <w:vAlign w:val="bottom"/>
          </w:tcPr>
          <w:p w14:paraId="2FBE59D6" w14:textId="77777777" w:rsidR="002033D1" w:rsidRPr="00627208" w:rsidRDefault="002033D1" w:rsidP="002033D1">
            <w:pPr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373" w:type="dxa"/>
          </w:tcPr>
          <w:p w14:paraId="34893EA2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034A92B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4F4A81B4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7" w:type="dxa"/>
          </w:tcPr>
          <w:p w14:paraId="785EC13C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281BBF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BBD5F74" w14:textId="77777777" w:rsidR="002033D1" w:rsidRPr="00627208" w:rsidRDefault="002033D1" w:rsidP="002033D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03C2A7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A4F4E84" w14:textId="77777777" w:rsidR="002033D1" w:rsidRPr="00627208" w:rsidRDefault="002033D1" w:rsidP="002033D1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</w:tcPr>
          <w:p w14:paraId="4F841397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8F06897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59E92F70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61CDB992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5506BC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51" w:type="dxa"/>
          </w:tcPr>
          <w:p w14:paraId="54F014F7" w14:textId="77777777" w:rsidR="002033D1" w:rsidRPr="00627208" w:rsidRDefault="002033D1" w:rsidP="002033D1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612A30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9C40D7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687043EE" w14:textId="77777777" w:rsidR="002033D1" w:rsidRPr="00627208" w:rsidRDefault="002033D1" w:rsidP="00203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6DDF" w:rsidRPr="00627208" w14:paraId="709874EE" w14:textId="77777777" w:rsidTr="006E23E9">
        <w:trPr>
          <w:trHeight w:val="261"/>
        </w:trPr>
        <w:tc>
          <w:tcPr>
            <w:tcW w:w="3059" w:type="dxa"/>
            <w:vAlign w:val="bottom"/>
          </w:tcPr>
          <w:p w14:paraId="12A33455" w14:textId="77777777" w:rsidR="00DF6DDF" w:rsidRPr="00627208" w:rsidRDefault="00DF6DDF" w:rsidP="00DF6DDF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373" w:type="dxa"/>
            <w:vAlign w:val="bottom"/>
          </w:tcPr>
          <w:p w14:paraId="1A1B4F69" w14:textId="75063006" w:rsidR="00DF6DDF" w:rsidRPr="00627208" w:rsidRDefault="00DF6DDF" w:rsidP="00DF6DD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687,000</w:t>
            </w:r>
          </w:p>
        </w:tc>
        <w:tc>
          <w:tcPr>
            <w:tcW w:w="243" w:type="dxa"/>
            <w:vAlign w:val="bottom"/>
          </w:tcPr>
          <w:p w14:paraId="24C24145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4B4EAA8A" w14:textId="3846E0B2" w:rsidR="00DF6DDF" w:rsidRPr="00627208" w:rsidRDefault="00DF6DDF" w:rsidP="00DF6DD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23F14BFF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FD43A2" w14:textId="1226DA25" w:rsidR="00DF6DDF" w:rsidRPr="00627208" w:rsidRDefault="00DF6DDF" w:rsidP="00DF6D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18A16D" w14:textId="77777777" w:rsidR="00DF6DDF" w:rsidRPr="00627208" w:rsidRDefault="00DF6DDF" w:rsidP="00DF6DD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F5AAF1" w14:textId="778B69DF" w:rsidR="00DF6DDF" w:rsidRPr="00627208" w:rsidRDefault="00DF6DDF" w:rsidP="00DF6DD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53AB98F2" w14:textId="77777777" w:rsidR="00DF6DDF" w:rsidRPr="00627208" w:rsidRDefault="00DF6DDF" w:rsidP="00DF6DDF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79175AFF" w14:textId="66C1EA50" w:rsidR="00DF6DDF" w:rsidRPr="00627208" w:rsidRDefault="00DF6DDF" w:rsidP="00DF6D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687,000</w:t>
            </w:r>
          </w:p>
        </w:tc>
        <w:tc>
          <w:tcPr>
            <w:tcW w:w="270" w:type="dxa"/>
            <w:vAlign w:val="bottom"/>
          </w:tcPr>
          <w:p w14:paraId="100AD5BC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AB652C2" w14:textId="47819D75" w:rsidR="00DF6DDF" w:rsidRPr="004079D6" w:rsidRDefault="00DF6DDF" w:rsidP="00DF6DDF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F919E91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7CDC18" w14:textId="42D035A4" w:rsidR="00DF6DDF" w:rsidRPr="00627208" w:rsidRDefault="00DF6DDF" w:rsidP="00DF6D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687,000</w:t>
            </w:r>
          </w:p>
        </w:tc>
        <w:tc>
          <w:tcPr>
            <w:tcW w:w="351" w:type="dxa"/>
            <w:vAlign w:val="bottom"/>
          </w:tcPr>
          <w:p w14:paraId="31146022" w14:textId="77777777" w:rsidR="00DF6DDF" w:rsidRPr="00627208" w:rsidRDefault="00DF6DDF" w:rsidP="00DF6DD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5B8C2E7" w14:textId="0483840C" w:rsidR="00DF6DDF" w:rsidRPr="00627208" w:rsidRDefault="00DF6DDF" w:rsidP="00DF6DDF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C1A0DDB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1E9260CE" w14:textId="29A77C96" w:rsidR="00DF6DDF" w:rsidRPr="00627208" w:rsidRDefault="00DF6DDF" w:rsidP="00DF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687,000</w:t>
            </w:r>
          </w:p>
        </w:tc>
      </w:tr>
      <w:tr w:rsidR="00DF6DDF" w:rsidRPr="00627208" w14:paraId="4F31AA46" w14:textId="77777777" w:rsidTr="004729DF">
        <w:trPr>
          <w:trHeight w:val="261"/>
        </w:trPr>
        <w:tc>
          <w:tcPr>
            <w:tcW w:w="3059" w:type="dxa"/>
            <w:vAlign w:val="bottom"/>
          </w:tcPr>
          <w:p w14:paraId="23CAD436" w14:textId="77777777" w:rsidR="00DF6DDF" w:rsidRPr="00627208" w:rsidRDefault="00DF6DDF" w:rsidP="00DF6DDF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อนุพันธ์ที่เกี่ยวกับพลังงาน</w:t>
            </w:r>
          </w:p>
        </w:tc>
        <w:tc>
          <w:tcPr>
            <w:tcW w:w="1373" w:type="dxa"/>
            <w:vAlign w:val="bottom"/>
          </w:tcPr>
          <w:p w14:paraId="373BD7EF" w14:textId="3CDB92B3" w:rsidR="00DF6DDF" w:rsidRPr="00627208" w:rsidRDefault="00DF6DDF" w:rsidP="00DF6DD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32,86</w:t>
            </w:r>
            <w:r w:rsidR="000F09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43" w:type="dxa"/>
            <w:vAlign w:val="bottom"/>
          </w:tcPr>
          <w:p w14:paraId="0DD7CE22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2B0BADD1" w14:textId="5ACD63F1" w:rsidR="00DF6DDF" w:rsidRPr="00627208" w:rsidRDefault="00DF6DDF" w:rsidP="00DF6DD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575,032</w:t>
            </w:r>
          </w:p>
        </w:tc>
        <w:tc>
          <w:tcPr>
            <w:tcW w:w="277" w:type="dxa"/>
            <w:vAlign w:val="bottom"/>
          </w:tcPr>
          <w:p w14:paraId="7A17FEFE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9E4ED6" w14:textId="7D27D2A9" w:rsidR="00DF6DDF" w:rsidRPr="00627208" w:rsidRDefault="00DF6DDF" w:rsidP="00DF6D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5432543" w14:textId="77777777" w:rsidR="00DF6DDF" w:rsidRPr="00627208" w:rsidRDefault="00DF6DDF" w:rsidP="00DF6DD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F933B0" w14:textId="3A698533" w:rsidR="00DF6DDF" w:rsidRPr="00627208" w:rsidRDefault="00DF6DDF" w:rsidP="00DF6DD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240B131" w14:textId="77777777" w:rsidR="00DF6DDF" w:rsidRPr="00627208" w:rsidRDefault="00DF6DDF" w:rsidP="00DF6DDF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46DA7EDD" w14:textId="4716CB53" w:rsidR="00DF6DDF" w:rsidRPr="00627208" w:rsidRDefault="00DF6DDF" w:rsidP="00DF6D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607,895</w:t>
            </w:r>
          </w:p>
        </w:tc>
        <w:tc>
          <w:tcPr>
            <w:tcW w:w="270" w:type="dxa"/>
            <w:vAlign w:val="bottom"/>
          </w:tcPr>
          <w:p w14:paraId="4741CADD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2104D50" w14:textId="52827322" w:rsidR="00DF6DDF" w:rsidRPr="00627208" w:rsidRDefault="00DF6DDF" w:rsidP="00DF6DDF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672C56A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C0C34B1" w14:textId="48A6B5E9" w:rsidR="00DF6DDF" w:rsidRPr="00627208" w:rsidRDefault="00DF6DDF" w:rsidP="00DF6DD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607,895</w:t>
            </w:r>
          </w:p>
        </w:tc>
        <w:tc>
          <w:tcPr>
            <w:tcW w:w="351" w:type="dxa"/>
            <w:vAlign w:val="bottom"/>
          </w:tcPr>
          <w:p w14:paraId="7B4E6B8C" w14:textId="77777777" w:rsidR="00DF6DDF" w:rsidRPr="00627208" w:rsidRDefault="00DF6DDF" w:rsidP="00DF6DD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A80E6CE" w14:textId="362CC87A" w:rsidR="00DF6DDF" w:rsidRPr="00627208" w:rsidRDefault="00DF6DDF" w:rsidP="00DF6DDF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E231394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72B2C4B8" w14:textId="19633E51" w:rsidR="00DF6DDF" w:rsidRPr="00627208" w:rsidRDefault="00DF6DDF" w:rsidP="00DF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607,895</w:t>
            </w:r>
          </w:p>
        </w:tc>
      </w:tr>
      <w:tr w:rsidR="00DF6DDF" w:rsidRPr="00627208" w14:paraId="32F95326" w14:textId="77777777" w:rsidTr="004729DF">
        <w:trPr>
          <w:trHeight w:val="261"/>
        </w:trPr>
        <w:tc>
          <w:tcPr>
            <w:tcW w:w="3059" w:type="dxa"/>
            <w:vAlign w:val="bottom"/>
          </w:tcPr>
          <w:p w14:paraId="3F5E1AC5" w14:textId="77777777" w:rsidR="00DF6DDF" w:rsidRPr="00627208" w:rsidRDefault="00DF6DDF" w:rsidP="00DF6DDF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73" w:type="dxa"/>
            <w:vAlign w:val="bottom"/>
          </w:tcPr>
          <w:p w14:paraId="1835BB28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0599ADC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6896E600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0002866A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EB4002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B039314" w14:textId="77777777" w:rsidR="00DF6DDF" w:rsidRPr="00627208" w:rsidRDefault="00DF6DDF" w:rsidP="00DF6DD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2E1B64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3ADD9CDA" w14:textId="77777777" w:rsidR="00DF6DDF" w:rsidRPr="00627208" w:rsidRDefault="00DF6DDF" w:rsidP="00DF6DD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2D722A5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25910C5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DE546EE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DF11EC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BBF4F11" w14:textId="77777777" w:rsidR="00DF6DDF" w:rsidRPr="00627208" w:rsidRDefault="00DF6DDF" w:rsidP="00DF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dxa"/>
            <w:vAlign w:val="bottom"/>
          </w:tcPr>
          <w:p w14:paraId="25493231" w14:textId="77777777" w:rsidR="00DF6DDF" w:rsidRPr="00627208" w:rsidRDefault="00DF6DDF" w:rsidP="00DF6DD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41754C0" w14:textId="77777777" w:rsidR="00DF6DDF" w:rsidRPr="00627208" w:rsidRDefault="00DF6DDF" w:rsidP="00DF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E1B0027" w14:textId="77777777" w:rsidR="00DF6DDF" w:rsidRPr="00627208" w:rsidRDefault="00DF6DDF" w:rsidP="00DF6D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CE186B3" w14:textId="77777777" w:rsidR="00DF6DDF" w:rsidRPr="00627208" w:rsidRDefault="00DF6DDF" w:rsidP="00DF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23E9" w:rsidRPr="00627208" w14:paraId="76C88B44" w14:textId="77777777" w:rsidTr="004729DF">
        <w:trPr>
          <w:trHeight w:val="261"/>
        </w:trPr>
        <w:tc>
          <w:tcPr>
            <w:tcW w:w="3059" w:type="dxa"/>
            <w:vAlign w:val="bottom"/>
          </w:tcPr>
          <w:p w14:paraId="21F7B5A5" w14:textId="77777777" w:rsidR="006E23E9" w:rsidRPr="00627208" w:rsidRDefault="006E23E9" w:rsidP="006E23E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73" w:type="dxa"/>
          </w:tcPr>
          <w:p w14:paraId="37003071" w14:textId="60E15E3B" w:rsidR="006E23E9" w:rsidRPr="00627208" w:rsidRDefault="006E23E9" w:rsidP="006E23E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1D4F2D0E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018028F0" w14:textId="2DC2F971" w:rsidR="006E23E9" w:rsidRPr="00627208" w:rsidRDefault="006E23E9" w:rsidP="006E23E9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2CAF312B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7FDF804" w14:textId="658634D9" w:rsidR="006E23E9" w:rsidRPr="00627208" w:rsidRDefault="006E23E9" w:rsidP="006E23E9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5209C0A" w14:textId="77777777" w:rsidR="006E23E9" w:rsidRPr="00627208" w:rsidRDefault="006E23E9" w:rsidP="006E23E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0F010E" w14:textId="1B8329E1" w:rsidR="006E23E9" w:rsidRPr="00627208" w:rsidRDefault="006E23E9" w:rsidP="006E23E9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(52,374,938)</w:t>
            </w:r>
          </w:p>
        </w:tc>
        <w:tc>
          <w:tcPr>
            <w:tcW w:w="237" w:type="dxa"/>
            <w:vAlign w:val="bottom"/>
          </w:tcPr>
          <w:p w14:paraId="4DA82C42" w14:textId="77777777" w:rsidR="006E23E9" w:rsidRPr="00627208" w:rsidRDefault="006E23E9" w:rsidP="006E23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47B6C654" w14:textId="540A4A65" w:rsidR="006E23E9" w:rsidRPr="00627208" w:rsidRDefault="006E23E9" w:rsidP="006E23E9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(52,374,938)</w:t>
            </w:r>
          </w:p>
        </w:tc>
        <w:tc>
          <w:tcPr>
            <w:tcW w:w="270" w:type="dxa"/>
            <w:vAlign w:val="bottom"/>
          </w:tcPr>
          <w:p w14:paraId="49E36300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359D2B7" w14:textId="6DD7A52E" w:rsidR="006E23E9" w:rsidRPr="00627208" w:rsidRDefault="006E23E9" w:rsidP="006E23E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7F5768C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D197F3" w14:textId="4D2C4003" w:rsidR="006E23E9" w:rsidRPr="00296E24" w:rsidRDefault="006E23E9" w:rsidP="006E23E9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(52,333,115)</w:t>
            </w:r>
          </w:p>
        </w:tc>
        <w:tc>
          <w:tcPr>
            <w:tcW w:w="351" w:type="dxa"/>
            <w:vAlign w:val="bottom"/>
          </w:tcPr>
          <w:p w14:paraId="09BF1CDF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3C35774" w14:textId="35A8CD7F" w:rsidR="006E23E9" w:rsidRPr="00627208" w:rsidRDefault="006E23E9" w:rsidP="006E23E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7FEB8B5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200E11B" w14:textId="0C8B05D1" w:rsidR="006E23E9" w:rsidRPr="00296E24" w:rsidRDefault="006E23E9" w:rsidP="006E23E9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(52,333,115)</w:t>
            </w:r>
          </w:p>
        </w:tc>
      </w:tr>
      <w:tr w:rsidR="006E23E9" w:rsidRPr="00627208" w14:paraId="103AE5F1" w14:textId="77777777" w:rsidTr="004729DF">
        <w:trPr>
          <w:trHeight w:val="261"/>
        </w:trPr>
        <w:tc>
          <w:tcPr>
            <w:tcW w:w="3059" w:type="dxa"/>
            <w:vAlign w:val="bottom"/>
          </w:tcPr>
          <w:p w14:paraId="0693B455" w14:textId="77777777" w:rsidR="006E23E9" w:rsidRPr="00627208" w:rsidRDefault="006E23E9" w:rsidP="006E23E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1373" w:type="dxa"/>
          </w:tcPr>
          <w:p w14:paraId="6B79D866" w14:textId="40E8E942" w:rsidR="006E23E9" w:rsidRPr="00627208" w:rsidRDefault="006E23E9" w:rsidP="006E23E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3C6FB1BF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2402CD6C" w14:textId="2BE81D73" w:rsidR="006E23E9" w:rsidRPr="00627208" w:rsidRDefault="006E23E9" w:rsidP="006E23E9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1A8F6454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A08B7EC" w14:textId="68A65B8C" w:rsidR="006E23E9" w:rsidRPr="00627208" w:rsidRDefault="006E23E9" w:rsidP="006E23E9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B847E34" w14:textId="77777777" w:rsidR="006E23E9" w:rsidRPr="00627208" w:rsidRDefault="006E23E9" w:rsidP="006E23E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EA3D78" w14:textId="65FAE5DB" w:rsidR="006E23E9" w:rsidRPr="00627208" w:rsidRDefault="006E23E9" w:rsidP="006E23E9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(320,000)</w:t>
            </w:r>
          </w:p>
        </w:tc>
        <w:tc>
          <w:tcPr>
            <w:tcW w:w="237" w:type="dxa"/>
            <w:vAlign w:val="bottom"/>
          </w:tcPr>
          <w:p w14:paraId="594527B8" w14:textId="77777777" w:rsidR="006E23E9" w:rsidRPr="00627208" w:rsidRDefault="006E23E9" w:rsidP="006E23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D1192E3" w14:textId="6A048F90" w:rsidR="006E23E9" w:rsidRPr="00627208" w:rsidRDefault="006E23E9" w:rsidP="006E23E9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(320,000)</w:t>
            </w:r>
          </w:p>
        </w:tc>
        <w:tc>
          <w:tcPr>
            <w:tcW w:w="270" w:type="dxa"/>
            <w:vAlign w:val="bottom"/>
          </w:tcPr>
          <w:p w14:paraId="363CEE86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A975F46" w14:textId="04E8D492" w:rsidR="006E23E9" w:rsidRPr="00627208" w:rsidRDefault="006E23E9" w:rsidP="006E23E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C2EDD0A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E2B5F4" w14:textId="3E52A274" w:rsidR="006E23E9" w:rsidRPr="00627208" w:rsidRDefault="006E23E9" w:rsidP="006E23E9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  <w:t>(323,428)</w:t>
            </w:r>
          </w:p>
        </w:tc>
        <w:tc>
          <w:tcPr>
            <w:tcW w:w="351" w:type="dxa"/>
            <w:vAlign w:val="bottom"/>
          </w:tcPr>
          <w:p w14:paraId="106B2C15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A86DE51" w14:textId="27E060D2" w:rsidR="006E23E9" w:rsidRPr="00627208" w:rsidRDefault="006E23E9" w:rsidP="006E23E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30BCE93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1700AEB4" w14:textId="4C6ACD1C" w:rsidR="006E23E9" w:rsidRPr="00627208" w:rsidRDefault="006E23E9" w:rsidP="006E23E9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  <w:t>(323,428)</w:t>
            </w:r>
          </w:p>
        </w:tc>
      </w:tr>
      <w:tr w:rsidR="006E23E9" w:rsidRPr="00627208" w14:paraId="2707CE4A" w14:textId="77777777" w:rsidTr="004729DF">
        <w:trPr>
          <w:trHeight w:val="261"/>
        </w:trPr>
        <w:tc>
          <w:tcPr>
            <w:tcW w:w="3059" w:type="dxa"/>
            <w:vAlign w:val="bottom"/>
          </w:tcPr>
          <w:p w14:paraId="3E940B05" w14:textId="77777777" w:rsidR="006E23E9" w:rsidRPr="00627208" w:rsidRDefault="006E23E9" w:rsidP="006E23E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73" w:type="dxa"/>
          </w:tcPr>
          <w:p w14:paraId="507788B2" w14:textId="42496211" w:rsidR="006E23E9" w:rsidRPr="00627208" w:rsidRDefault="006E23E9" w:rsidP="006E23E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4C3F241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3C315612" w14:textId="02BE7D81" w:rsidR="006E23E9" w:rsidRPr="00627208" w:rsidRDefault="006E23E9" w:rsidP="006E23E9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4BBFBBB1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5905643" w14:textId="5112E738" w:rsidR="006E23E9" w:rsidRPr="00627208" w:rsidRDefault="006E23E9" w:rsidP="006E23E9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49FD76" w14:textId="77777777" w:rsidR="006E23E9" w:rsidRPr="00627208" w:rsidRDefault="006E23E9" w:rsidP="006E23E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A8D8FC0" w14:textId="69822AE2" w:rsidR="006E23E9" w:rsidRPr="00627208" w:rsidRDefault="006E23E9" w:rsidP="006E23E9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(26,894,925)</w:t>
            </w:r>
          </w:p>
        </w:tc>
        <w:tc>
          <w:tcPr>
            <w:tcW w:w="237" w:type="dxa"/>
            <w:vAlign w:val="bottom"/>
          </w:tcPr>
          <w:p w14:paraId="23D0AA91" w14:textId="77777777" w:rsidR="006E23E9" w:rsidRPr="00627208" w:rsidRDefault="006E23E9" w:rsidP="006E23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72C5339" w14:textId="61F86558" w:rsidR="006E23E9" w:rsidRPr="004F0A85" w:rsidRDefault="006E23E9" w:rsidP="006E23E9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(26,894,925)</w:t>
            </w:r>
          </w:p>
        </w:tc>
        <w:tc>
          <w:tcPr>
            <w:tcW w:w="270" w:type="dxa"/>
            <w:vAlign w:val="bottom"/>
          </w:tcPr>
          <w:p w14:paraId="1A815D51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FE5BB53" w14:textId="732F8614" w:rsidR="006E23E9" w:rsidRPr="00741A1C" w:rsidRDefault="006E23E9" w:rsidP="00741A1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41A1C"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B504341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131083B" w14:textId="6D06EB1B" w:rsidR="006E23E9" w:rsidRPr="00296E24" w:rsidRDefault="006E23E9" w:rsidP="006E23E9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(27,164,</w:t>
            </w:r>
            <w:r w:rsidR="00700E0E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075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351" w:type="dxa"/>
            <w:vAlign w:val="bottom"/>
          </w:tcPr>
          <w:p w14:paraId="41157D53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075B456" w14:textId="65EF3067" w:rsidR="006E23E9" w:rsidRPr="00627208" w:rsidRDefault="006E23E9" w:rsidP="006E23E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41A1C"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E94499D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9D90E56" w14:textId="2E7492D0" w:rsidR="006E23E9" w:rsidRPr="00296E24" w:rsidRDefault="006E23E9" w:rsidP="006E23E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(27,164,</w:t>
            </w:r>
            <w:r w:rsidR="00700E0E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075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)</w:t>
            </w:r>
          </w:p>
        </w:tc>
      </w:tr>
      <w:tr w:rsidR="006E23E9" w:rsidRPr="00627208" w14:paraId="6DCEBB8E" w14:textId="77777777" w:rsidTr="004729DF">
        <w:trPr>
          <w:trHeight w:val="261"/>
        </w:trPr>
        <w:tc>
          <w:tcPr>
            <w:tcW w:w="3059" w:type="dxa"/>
            <w:vAlign w:val="bottom"/>
          </w:tcPr>
          <w:p w14:paraId="7181A693" w14:textId="77777777" w:rsidR="006E23E9" w:rsidRPr="00627208" w:rsidRDefault="006E23E9" w:rsidP="006E23E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373" w:type="dxa"/>
            <w:vAlign w:val="bottom"/>
          </w:tcPr>
          <w:p w14:paraId="15E0505D" w14:textId="3B489C79" w:rsidR="006E23E9" w:rsidRPr="00627208" w:rsidRDefault="006E23E9" w:rsidP="006E23E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5977B61B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60921E18" w14:textId="25835B0C" w:rsidR="006E23E9" w:rsidRPr="00627208" w:rsidRDefault="006E23E9" w:rsidP="006E23E9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7" w:type="dxa"/>
            <w:vAlign w:val="bottom"/>
          </w:tcPr>
          <w:p w14:paraId="60997B53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1CFB9C" w14:textId="34546A6B" w:rsidR="006E23E9" w:rsidRPr="00627208" w:rsidRDefault="006E23E9" w:rsidP="006E23E9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1ED956C" w14:textId="77777777" w:rsidR="006E23E9" w:rsidRPr="00627208" w:rsidRDefault="006E23E9" w:rsidP="006E23E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8A0C8E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75105F87" w14:textId="77777777" w:rsidR="006E23E9" w:rsidRPr="00627208" w:rsidRDefault="006E23E9" w:rsidP="006E23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02DA3E0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F47628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A65B5B2" w14:textId="481A4EF8" w:rsidR="006E23E9" w:rsidRPr="00627208" w:rsidRDefault="006E23E9" w:rsidP="006E23E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AF84D5A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BC2772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</w:p>
        </w:tc>
        <w:tc>
          <w:tcPr>
            <w:tcW w:w="351" w:type="dxa"/>
            <w:vAlign w:val="bottom"/>
          </w:tcPr>
          <w:p w14:paraId="374231A2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176D904" w14:textId="11E638B6" w:rsidR="006E23E9" w:rsidRPr="00627208" w:rsidRDefault="006E23E9" w:rsidP="006E2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7014AB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1D5B007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</w:p>
        </w:tc>
      </w:tr>
      <w:tr w:rsidR="006E23E9" w:rsidRPr="00627208" w14:paraId="63A2819F" w14:textId="77777777" w:rsidTr="004729DF">
        <w:trPr>
          <w:trHeight w:val="261"/>
        </w:trPr>
        <w:tc>
          <w:tcPr>
            <w:tcW w:w="3059" w:type="dxa"/>
          </w:tcPr>
          <w:p w14:paraId="2EFE2D93" w14:textId="77777777" w:rsidR="006E23E9" w:rsidRPr="00627208" w:rsidRDefault="006E23E9" w:rsidP="006E23E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62720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สัญญาแลกเปลี่ยนอัตราดอกเบี้ยที่ใช้ใน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   การป้องกันความเสี่ยง</w:t>
            </w:r>
          </w:p>
        </w:tc>
        <w:tc>
          <w:tcPr>
            <w:tcW w:w="1373" w:type="dxa"/>
            <w:vAlign w:val="bottom"/>
          </w:tcPr>
          <w:p w14:paraId="682724F6" w14:textId="3A7255C7" w:rsidR="006E23E9" w:rsidRPr="00627208" w:rsidRDefault="006E23E9" w:rsidP="006E23E9">
            <w:pPr>
              <w:pStyle w:val="acctfourfigures"/>
              <w:tabs>
                <w:tab w:val="clear" w:pos="765"/>
              </w:tabs>
              <w:spacing w:line="240" w:lineRule="atLeast"/>
              <w:ind w:left="-43" w:right="40" w:firstLine="2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(322,118)</w:t>
            </w:r>
          </w:p>
        </w:tc>
        <w:tc>
          <w:tcPr>
            <w:tcW w:w="243" w:type="dxa"/>
            <w:vAlign w:val="bottom"/>
          </w:tcPr>
          <w:p w14:paraId="40C1D2ED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66C5949A" w14:textId="4F517DB2" w:rsidR="006E23E9" w:rsidRPr="00627208" w:rsidRDefault="006E23E9" w:rsidP="006E23E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7" w:type="dxa"/>
            <w:vAlign w:val="bottom"/>
          </w:tcPr>
          <w:p w14:paraId="44E2D53A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83E771" w14:textId="77777777" w:rsidR="006E23E9" w:rsidRDefault="006E23E9" w:rsidP="006E23E9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1AE085" w14:textId="7C52BEC0" w:rsidR="006E23E9" w:rsidRPr="00627208" w:rsidRDefault="006E23E9" w:rsidP="006E23E9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B242EFA" w14:textId="77777777" w:rsidR="006E23E9" w:rsidRPr="00627208" w:rsidRDefault="006E23E9" w:rsidP="006E23E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3EEC48" w14:textId="77777777" w:rsidR="006E23E9" w:rsidRDefault="006E23E9" w:rsidP="006E23E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2AEC6F" w14:textId="58FB3FA0" w:rsidR="006E23E9" w:rsidRPr="00627208" w:rsidRDefault="006E23E9" w:rsidP="006E23E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7BD4055" w14:textId="77777777" w:rsidR="006E23E9" w:rsidRPr="00627208" w:rsidRDefault="006E23E9" w:rsidP="006E23E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B83BDE0" w14:textId="77777777" w:rsidR="006E23E9" w:rsidRDefault="006E23E9" w:rsidP="006E23E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59C6D5" w14:textId="0818351C" w:rsidR="006E23E9" w:rsidRPr="00627208" w:rsidRDefault="006E23E9" w:rsidP="004356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(322,118)</w:t>
            </w:r>
          </w:p>
        </w:tc>
        <w:tc>
          <w:tcPr>
            <w:tcW w:w="270" w:type="dxa"/>
            <w:vAlign w:val="bottom"/>
          </w:tcPr>
          <w:p w14:paraId="092DBDF0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ADC4A86" w14:textId="0137B171" w:rsidR="006E23E9" w:rsidRPr="00627208" w:rsidRDefault="006E23E9" w:rsidP="006E23E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23C235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DE48B0" w14:textId="7FC300A7" w:rsidR="006E23E9" w:rsidRPr="00627208" w:rsidRDefault="006E23E9" w:rsidP="006E23E9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(322,118)</w:t>
            </w:r>
          </w:p>
        </w:tc>
        <w:tc>
          <w:tcPr>
            <w:tcW w:w="351" w:type="dxa"/>
            <w:vAlign w:val="bottom"/>
          </w:tcPr>
          <w:p w14:paraId="7897752E" w14:textId="77777777" w:rsidR="006E23E9" w:rsidRPr="00627208" w:rsidRDefault="006E23E9" w:rsidP="006E23E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5775F78" w14:textId="2420D0A3" w:rsidR="006E23E9" w:rsidRPr="00627208" w:rsidRDefault="006E23E9" w:rsidP="006E2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F965EE1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6C2A0E0" w14:textId="45BEA44D" w:rsidR="006E23E9" w:rsidRPr="003141C7" w:rsidRDefault="006E23E9" w:rsidP="006E23E9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(322,118)</w:t>
            </w:r>
          </w:p>
        </w:tc>
      </w:tr>
      <w:tr w:rsidR="006E23E9" w:rsidRPr="00627208" w14:paraId="69EA6E02" w14:textId="77777777" w:rsidTr="004729DF">
        <w:trPr>
          <w:trHeight w:val="261"/>
        </w:trPr>
        <w:tc>
          <w:tcPr>
            <w:tcW w:w="3059" w:type="dxa"/>
          </w:tcPr>
          <w:p w14:paraId="6C539F34" w14:textId="77777777" w:rsidR="006E23E9" w:rsidRPr="00627208" w:rsidRDefault="006E23E9" w:rsidP="006E23E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อนุพันธ์ที่เกี่ยวกับพลังงาน</w:t>
            </w:r>
          </w:p>
        </w:tc>
        <w:tc>
          <w:tcPr>
            <w:tcW w:w="1373" w:type="dxa"/>
            <w:vAlign w:val="bottom"/>
          </w:tcPr>
          <w:p w14:paraId="5F0F840D" w14:textId="2268314D" w:rsidR="006E23E9" w:rsidRPr="00627208" w:rsidRDefault="006E23E9" w:rsidP="006E23E9">
            <w:pPr>
              <w:pStyle w:val="acctfourfigures"/>
              <w:tabs>
                <w:tab w:val="clear" w:pos="765"/>
              </w:tabs>
              <w:spacing w:line="240" w:lineRule="atLeast"/>
              <w:ind w:left="-43" w:right="40" w:firstLine="2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(2,744,50</w:t>
            </w:r>
            <w:r w:rsidR="00D1662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vAlign w:val="bottom"/>
          </w:tcPr>
          <w:p w14:paraId="7149D1CB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3802483D" w14:textId="0F0C0061" w:rsidR="006E23E9" w:rsidRPr="00627208" w:rsidRDefault="006E23E9" w:rsidP="006E23E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(12,97</w:t>
            </w:r>
            <w:r w:rsidR="00D1662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7" w:type="dxa"/>
            <w:vAlign w:val="bottom"/>
          </w:tcPr>
          <w:p w14:paraId="4A9A30CA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4E8D0D" w14:textId="0D6CD0C0" w:rsidR="006E23E9" w:rsidRPr="00627208" w:rsidRDefault="006E23E9" w:rsidP="006E23E9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885F322" w14:textId="77777777" w:rsidR="006E23E9" w:rsidRPr="00627208" w:rsidRDefault="006E23E9" w:rsidP="006E23E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CD16CC" w14:textId="39C4C32E" w:rsidR="006E23E9" w:rsidRPr="00627208" w:rsidRDefault="006E23E9" w:rsidP="006E23E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7F079D6" w14:textId="77777777" w:rsidR="006E23E9" w:rsidRPr="00627208" w:rsidRDefault="006E23E9" w:rsidP="006E23E9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F7EC589" w14:textId="43F82C5B" w:rsidR="006E23E9" w:rsidRPr="00627208" w:rsidRDefault="006E23E9" w:rsidP="006E23E9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(2,757,4</w:t>
            </w:r>
            <w:r w:rsidR="000F092A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D6CD47D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3209055" w14:textId="509EFF69" w:rsidR="006E23E9" w:rsidRPr="00627208" w:rsidRDefault="006E23E9" w:rsidP="006E23E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34DED50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F95E722" w14:textId="5151E1A9" w:rsidR="006E23E9" w:rsidRPr="00627208" w:rsidRDefault="006E23E9" w:rsidP="006E23E9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(2,757,479)</w:t>
            </w:r>
          </w:p>
        </w:tc>
        <w:tc>
          <w:tcPr>
            <w:tcW w:w="351" w:type="dxa"/>
            <w:vAlign w:val="bottom"/>
          </w:tcPr>
          <w:p w14:paraId="64D0F1B8" w14:textId="77777777" w:rsidR="006E23E9" w:rsidRPr="00627208" w:rsidRDefault="006E23E9" w:rsidP="006E23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ED60F1D" w14:textId="19F0C24D" w:rsidR="006E23E9" w:rsidRPr="00627208" w:rsidRDefault="006E23E9" w:rsidP="006E2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50E9B43" w14:textId="77777777" w:rsidR="006E23E9" w:rsidRPr="00627208" w:rsidRDefault="006E23E9" w:rsidP="006E2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C671702" w14:textId="3DB20A78" w:rsidR="006E23E9" w:rsidRPr="003141C7" w:rsidRDefault="006E23E9" w:rsidP="006E23E9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(2,757,479)</w:t>
            </w:r>
          </w:p>
        </w:tc>
      </w:tr>
    </w:tbl>
    <w:p w14:paraId="3FCB2FB9" w14:textId="77777777" w:rsidR="00886F54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6EC42D09" w14:textId="77777777" w:rsidR="00444995" w:rsidRDefault="00444995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703BE42B" w14:textId="77777777" w:rsidR="00444995" w:rsidRDefault="00444995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tbl>
      <w:tblPr>
        <w:tblW w:w="1533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057"/>
        <w:gridCol w:w="1371"/>
        <w:gridCol w:w="244"/>
        <w:gridCol w:w="1179"/>
        <w:gridCol w:w="278"/>
        <w:gridCol w:w="1349"/>
        <w:gridCol w:w="272"/>
        <w:gridCol w:w="1168"/>
        <w:gridCol w:w="238"/>
        <w:gridCol w:w="1084"/>
        <w:gridCol w:w="272"/>
        <w:gridCol w:w="11"/>
        <w:gridCol w:w="851"/>
        <w:gridCol w:w="272"/>
        <w:gridCol w:w="1083"/>
        <w:gridCol w:w="351"/>
        <w:gridCol w:w="901"/>
        <w:gridCol w:w="272"/>
        <w:gridCol w:w="1066"/>
        <w:gridCol w:w="6"/>
        <w:gridCol w:w="11"/>
      </w:tblGrid>
      <w:tr w:rsidR="00444995" w:rsidRPr="0050233B" w14:paraId="4909A8D1" w14:textId="77777777" w:rsidTr="000C036B">
        <w:trPr>
          <w:gridAfter w:val="2"/>
          <w:wAfter w:w="17" w:type="dxa"/>
          <w:trHeight w:val="264"/>
          <w:tblHeader/>
        </w:trPr>
        <w:tc>
          <w:tcPr>
            <w:tcW w:w="3057" w:type="dxa"/>
            <w:vAlign w:val="bottom"/>
          </w:tcPr>
          <w:p w14:paraId="19803C00" w14:textId="77777777" w:rsidR="00444995" w:rsidRPr="0050233B" w:rsidRDefault="00444995" w:rsidP="00C1115B">
            <w:pPr>
              <w:ind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262" w:type="dxa"/>
            <w:gridSpan w:val="18"/>
            <w:vAlign w:val="bottom"/>
            <w:hideMark/>
          </w:tcPr>
          <w:p w14:paraId="678A8B2A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44995" w:rsidRPr="0050233B" w14:paraId="42F3B341" w14:textId="77777777" w:rsidTr="000C036B">
        <w:trPr>
          <w:trHeight w:val="264"/>
          <w:tblHeader/>
        </w:trPr>
        <w:tc>
          <w:tcPr>
            <w:tcW w:w="3057" w:type="dxa"/>
            <w:vAlign w:val="bottom"/>
          </w:tcPr>
          <w:p w14:paraId="129E3C9C" w14:textId="77777777" w:rsidR="00444995" w:rsidRPr="0050233B" w:rsidRDefault="00444995" w:rsidP="00C1115B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ar-SA"/>
              </w:rPr>
            </w:pPr>
          </w:p>
        </w:tc>
        <w:tc>
          <w:tcPr>
            <w:tcW w:w="7183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5B87E89D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  <w:gridSpan w:val="2"/>
            <w:vAlign w:val="bottom"/>
          </w:tcPr>
          <w:p w14:paraId="07F3B4DE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13" w:type="dxa"/>
            <w:gridSpan w:val="9"/>
            <w:vAlign w:val="bottom"/>
            <w:hideMark/>
          </w:tcPr>
          <w:p w14:paraId="2B6E565B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023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44995" w:rsidRPr="0050233B" w14:paraId="37F84060" w14:textId="77777777" w:rsidTr="000C036B">
        <w:trPr>
          <w:trHeight w:val="264"/>
          <w:tblHeader/>
        </w:trPr>
        <w:tc>
          <w:tcPr>
            <w:tcW w:w="3057" w:type="dxa"/>
            <w:vAlign w:val="bottom"/>
            <w:hideMark/>
          </w:tcPr>
          <w:p w14:paraId="1A30A86C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  <w:hideMark/>
          </w:tcPr>
          <w:p w14:paraId="57B9E89C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121D9D6A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152C9ED6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  <w:hideMark/>
          </w:tcPr>
          <w:p w14:paraId="6BD63B7A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ind w:left="-6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br/>
            </w: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ยุติธรรมผ่าน</w:t>
            </w: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br/>
            </w: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14B498F4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  <w:hideMark/>
          </w:tcPr>
          <w:p w14:paraId="6F5C9630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4DFAAF90" w14:textId="77777777" w:rsidR="00444995" w:rsidRPr="0050233B" w:rsidRDefault="00444995" w:rsidP="00C111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  <w:hideMark/>
          </w:tcPr>
          <w:p w14:paraId="252E1888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46FDE7D" w14:textId="77777777" w:rsidR="00444995" w:rsidRPr="0050233B" w:rsidRDefault="00444995" w:rsidP="00C111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  <w:hideMark/>
          </w:tcPr>
          <w:p w14:paraId="02B74D63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2" w:type="dxa"/>
            <w:vAlign w:val="bottom"/>
          </w:tcPr>
          <w:p w14:paraId="4D2078B3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71C34B89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6C35B5D0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  <w:hideMark/>
          </w:tcPr>
          <w:p w14:paraId="638CCDE4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351" w:type="dxa"/>
            <w:tcBorders>
              <w:top w:val="single" w:sz="4" w:space="0" w:color="auto"/>
            </w:tcBorders>
            <w:vAlign w:val="bottom"/>
          </w:tcPr>
          <w:p w14:paraId="2BC3A23C" w14:textId="77777777" w:rsidR="00444995" w:rsidRPr="0050233B" w:rsidRDefault="00444995" w:rsidP="00C111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  <w:hideMark/>
          </w:tcPr>
          <w:p w14:paraId="0B339BAF" w14:textId="77777777" w:rsidR="00444995" w:rsidRPr="0050233B" w:rsidRDefault="00444995" w:rsidP="00C111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55E851C7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</w:tcBorders>
            <w:vAlign w:val="bottom"/>
            <w:hideMark/>
          </w:tcPr>
          <w:p w14:paraId="4C962AE4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44995" w:rsidRPr="0050233B" w14:paraId="1322E3E9" w14:textId="77777777" w:rsidTr="000C036B">
        <w:trPr>
          <w:gridAfter w:val="1"/>
          <w:wAfter w:w="11" w:type="dxa"/>
          <w:trHeight w:val="264"/>
          <w:tblHeader/>
        </w:trPr>
        <w:tc>
          <w:tcPr>
            <w:tcW w:w="3057" w:type="dxa"/>
            <w:vAlign w:val="bottom"/>
          </w:tcPr>
          <w:p w14:paraId="49CA6AA8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2268" w:type="dxa"/>
            <w:gridSpan w:val="19"/>
            <w:vAlign w:val="bottom"/>
            <w:hideMark/>
          </w:tcPr>
          <w:p w14:paraId="756A8951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50233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44995" w:rsidRPr="0050233B" w14:paraId="7484D1F8" w14:textId="77777777" w:rsidTr="000C036B">
        <w:trPr>
          <w:gridAfter w:val="1"/>
          <w:wAfter w:w="11" w:type="dxa"/>
          <w:trHeight w:val="264"/>
          <w:tblHeader/>
        </w:trPr>
        <w:tc>
          <w:tcPr>
            <w:tcW w:w="3057" w:type="dxa"/>
            <w:vAlign w:val="bottom"/>
          </w:tcPr>
          <w:p w14:paraId="3C8E224F" w14:textId="7E88FD55" w:rsidR="00444995" w:rsidRPr="0050233B" w:rsidRDefault="00DB7F27" w:rsidP="00C1115B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D93613" w:rsidRPr="00D9361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val="en-GB"/>
              </w:rPr>
              <w:t>8</w:t>
            </w:r>
          </w:p>
        </w:tc>
        <w:tc>
          <w:tcPr>
            <w:tcW w:w="12268" w:type="dxa"/>
            <w:gridSpan w:val="19"/>
            <w:vAlign w:val="bottom"/>
          </w:tcPr>
          <w:p w14:paraId="33C7012C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444995" w:rsidRPr="0050233B" w14:paraId="18180436" w14:textId="77777777" w:rsidTr="001747FF">
        <w:trPr>
          <w:trHeight w:val="337"/>
        </w:trPr>
        <w:tc>
          <w:tcPr>
            <w:tcW w:w="3057" w:type="dxa"/>
            <w:vAlign w:val="bottom"/>
            <w:hideMark/>
          </w:tcPr>
          <w:p w14:paraId="267800E5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1" w:type="dxa"/>
            <w:vAlign w:val="bottom"/>
          </w:tcPr>
          <w:p w14:paraId="64C716F3" w14:textId="77777777" w:rsidR="00444995" w:rsidRPr="0050233B" w:rsidRDefault="00444995" w:rsidP="00C1115B">
            <w:pPr>
              <w:pStyle w:val="acctfourfigures"/>
              <w:tabs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  <w:vAlign w:val="bottom"/>
          </w:tcPr>
          <w:p w14:paraId="44C8463D" w14:textId="77777777" w:rsidR="00444995" w:rsidRPr="0050233B" w:rsidRDefault="00444995" w:rsidP="00C111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523B6375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4B635C6A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3DDD3157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69BAA07C" w14:textId="77777777" w:rsidR="00444995" w:rsidRPr="0050233B" w:rsidRDefault="00444995" w:rsidP="00C111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37AB92A2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C2525AC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82302A3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0229082D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  <w:vAlign w:val="bottom"/>
          </w:tcPr>
          <w:p w14:paraId="7B2B5B78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4961027B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29A90B37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dxa"/>
            <w:vAlign w:val="bottom"/>
          </w:tcPr>
          <w:p w14:paraId="55201159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4A467167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0B794FBE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  <w:vAlign w:val="bottom"/>
          </w:tcPr>
          <w:p w14:paraId="47F4DEE6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4995" w:rsidRPr="0050233B" w14:paraId="30AAB8C5" w14:textId="77777777" w:rsidTr="001747FF">
        <w:trPr>
          <w:trHeight w:val="264"/>
        </w:trPr>
        <w:tc>
          <w:tcPr>
            <w:tcW w:w="3057" w:type="dxa"/>
            <w:vAlign w:val="bottom"/>
            <w:hideMark/>
          </w:tcPr>
          <w:p w14:paraId="6C66393F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71" w:type="dxa"/>
          </w:tcPr>
          <w:p w14:paraId="28AF177B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60248B3F" w14:textId="77777777" w:rsidR="00444995" w:rsidRPr="0050233B" w:rsidRDefault="00444995" w:rsidP="00C111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4FEC740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6D2EDA8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9819B99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3C3B057D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3F4E5C2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C316862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E7E3DE2" w14:textId="77777777" w:rsidR="00444995" w:rsidRPr="00314F86" w:rsidRDefault="00444995" w:rsidP="00C1115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2" w:type="dxa"/>
          </w:tcPr>
          <w:p w14:paraId="5C18EF7A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43A7F62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140"/>
              </w:tabs>
              <w:spacing w:line="240" w:lineRule="atLeast"/>
              <w:ind w:left="-43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D9A55E3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4DDAFA5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dxa"/>
          </w:tcPr>
          <w:p w14:paraId="07A8200A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57E1E3F7" w14:textId="77777777" w:rsidR="00444995" w:rsidRPr="0050233B" w:rsidRDefault="00444995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0FF36DC0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3" w:type="dxa"/>
            <w:gridSpan w:val="3"/>
          </w:tcPr>
          <w:p w14:paraId="08C60B43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7038" w:rsidRPr="0050233B" w14:paraId="60852173" w14:textId="77777777" w:rsidTr="001747FF">
        <w:trPr>
          <w:trHeight w:val="264"/>
        </w:trPr>
        <w:tc>
          <w:tcPr>
            <w:tcW w:w="3057" w:type="dxa"/>
            <w:vAlign w:val="bottom"/>
            <w:hideMark/>
          </w:tcPr>
          <w:p w14:paraId="207F3695" w14:textId="77777777" w:rsidR="00AE7038" w:rsidRPr="0050233B" w:rsidRDefault="00AE7038" w:rsidP="00AE703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71" w:type="dxa"/>
          </w:tcPr>
          <w:p w14:paraId="4B5DC3E0" w14:textId="522F480E" w:rsidR="00AE7038" w:rsidRPr="0050233B" w:rsidRDefault="00AE7038" w:rsidP="00AE7038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</w:tcPr>
          <w:p w14:paraId="673048BB" w14:textId="77777777" w:rsidR="00AE7038" w:rsidRPr="0050233B" w:rsidRDefault="00AE7038" w:rsidP="00AE703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2631E67" w14:textId="0E694744" w:rsidR="00AE7038" w:rsidRPr="00A069B5" w:rsidRDefault="00AE7038" w:rsidP="00AE7038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1,613,1</w:t>
            </w:r>
            <w:r w:rsidR="000F09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278" w:type="dxa"/>
          </w:tcPr>
          <w:p w14:paraId="6F92218B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41DC050" w14:textId="27079137" w:rsidR="00AE7038" w:rsidRPr="0050233B" w:rsidRDefault="00AE7038" w:rsidP="00AE7038">
            <w:pPr>
              <w:pStyle w:val="acctfourfigures"/>
              <w:tabs>
                <w:tab w:val="clear" w:pos="765"/>
                <w:tab w:val="decimal" w:pos="11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1467AFC8" w14:textId="77777777" w:rsidR="00AE7038" w:rsidRPr="0050233B" w:rsidRDefault="00AE7038" w:rsidP="00AE703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8CF42A7" w14:textId="163065E1" w:rsidR="00AE7038" w:rsidRPr="0050233B" w:rsidRDefault="00AE7038" w:rsidP="00AE703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52,989</w:t>
            </w:r>
          </w:p>
        </w:tc>
        <w:tc>
          <w:tcPr>
            <w:tcW w:w="238" w:type="dxa"/>
          </w:tcPr>
          <w:p w14:paraId="723CE6F1" w14:textId="77777777" w:rsidR="00AE7038" w:rsidRPr="0050233B" w:rsidRDefault="00AE7038" w:rsidP="00AE70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574A96F" w14:textId="5CC318B3" w:rsidR="00AE7038" w:rsidRPr="00314F86" w:rsidRDefault="00AE7038" w:rsidP="00AE703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1,666,09</w:t>
            </w:r>
            <w:r w:rsidR="000F09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272" w:type="dxa"/>
          </w:tcPr>
          <w:p w14:paraId="0794C0CC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70B511CC" w14:textId="71ED0037" w:rsidR="00AE7038" w:rsidRPr="0050233B" w:rsidRDefault="00AE7038" w:rsidP="00AE7038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5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6D78A815" w14:textId="77777777" w:rsidR="00AE7038" w:rsidRPr="0050233B" w:rsidRDefault="00AE7038" w:rsidP="00AE703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8D519E6" w14:textId="22F04941" w:rsidR="00AE7038" w:rsidRPr="0050233B" w:rsidRDefault="00AE7038" w:rsidP="00AE703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1,666,322</w:t>
            </w:r>
          </w:p>
        </w:tc>
        <w:tc>
          <w:tcPr>
            <w:tcW w:w="351" w:type="dxa"/>
          </w:tcPr>
          <w:p w14:paraId="324F7887" w14:textId="77777777" w:rsidR="00AE7038" w:rsidRPr="0050233B" w:rsidRDefault="00AE7038" w:rsidP="00AE70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1" w:type="dxa"/>
          </w:tcPr>
          <w:p w14:paraId="2DCFA311" w14:textId="27280311" w:rsidR="00AE7038" w:rsidRPr="0050233B" w:rsidRDefault="00AE7038" w:rsidP="00AE7038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11AF9CB8" w14:textId="77777777" w:rsidR="00AE7038" w:rsidRPr="0050233B" w:rsidRDefault="00AE7038" w:rsidP="00AE703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191BF4A5" w14:textId="178683D8" w:rsidR="00AE7038" w:rsidRPr="0050233B" w:rsidRDefault="00AE7038" w:rsidP="00AE703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1,666,322</w:t>
            </w:r>
          </w:p>
        </w:tc>
      </w:tr>
      <w:tr w:rsidR="00AE7038" w:rsidRPr="0050233B" w14:paraId="01BDEA4D" w14:textId="77777777" w:rsidTr="001747FF">
        <w:trPr>
          <w:trHeight w:val="264"/>
        </w:trPr>
        <w:tc>
          <w:tcPr>
            <w:tcW w:w="3057" w:type="dxa"/>
            <w:vAlign w:val="bottom"/>
            <w:hideMark/>
          </w:tcPr>
          <w:p w14:paraId="6E612BDD" w14:textId="77777777" w:rsidR="00AE7038" w:rsidRPr="0050233B" w:rsidRDefault="00AE7038" w:rsidP="00AE703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71" w:type="dxa"/>
          </w:tcPr>
          <w:p w14:paraId="20DCBD7D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4F5E3628" w14:textId="77777777" w:rsidR="00AE7038" w:rsidRPr="0004697D" w:rsidRDefault="00AE7038" w:rsidP="00AE703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9" w:type="dxa"/>
          </w:tcPr>
          <w:p w14:paraId="6C507CE3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66D400EE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E349D06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7378E4F7" w14:textId="77777777" w:rsidR="00AE7038" w:rsidRPr="0050233B" w:rsidRDefault="00AE7038" w:rsidP="00AE703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7FF4C63F" w14:textId="585F1FC4" w:rsidR="00AE7038" w:rsidRPr="0050233B" w:rsidRDefault="00AE7038" w:rsidP="00AE703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6C665C17" w14:textId="77777777" w:rsidR="00AE7038" w:rsidRPr="0050233B" w:rsidRDefault="00AE7038" w:rsidP="00AE70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DE7CC47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2" w:type="dxa"/>
          </w:tcPr>
          <w:p w14:paraId="30948541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4CC8D0B3" w14:textId="77777777" w:rsidR="00AE7038" w:rsidRPr="0050233B" w:rsidRDefault="00AE7038" w:rsidP="00AE7038">
            <w:pPr>
              <w:pStyle w:val="acctfourfigures"/>
              <w:tabs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4EFB44CF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88B949D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270"/>
                <w:tab w:val="decimal" w:pos="450"/>
              </w:tabs>
              <w:spacing w:line="240" w:lineRule="atLeast"/>
              <w:ind w:left="-43" w:right="-30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3DD11597" w14:textId="77777777" w:rsidR="00AE7038" w:rsidRPr="0050233B" w:rsidRDefault="00AE7038" w:rsidP="00AE70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1936116F" w14:textId="77777777" w:rsidR="00AE7038" w:rsidRPr="0050233B" w:rsidRDefault="00AE7038" w:rsidP="00AE70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4A477F0E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33E20A9D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E7038" w:rsidRPr="0050233B" w14:paraId="0280716B" w14:textId="77777777" w:rsidTr="001747FF">
        <w:trPr>
          <w:trHeight w:val="264"/>
        </w:trPr>
        <w:tc>
          <w:tcPr>
            <w:tcW w:w="3057" w:type="dxa"/>
            <w:hideMark/>
          </w:tcPr>
          <w:p w14:paraId="6DD24777" w14:textId="77777777" w:rsidR="00AE7038" w:rsidRPr="0050233B" w:rsidRDefault="00AE7038" w:rsidP="00AE703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เงินลงทุนในตราสารทุน</w:t>
            </w:r>
          </w:p>
        </w:tc>
        <w:tc>
          <w:tcPr>
            <w:tcW w:w="1371" w:type="dxa"/>
          </w:tcPr>
          <w:p w14:paraId="370C829D" w14:textId="7AEC3333" w:rsidR="00AE7038" w:rsidRPr="0050233B" w:rsidRDefault="00AE7038" w:rsidP="00AE7038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</w:tcPr>
          <w:p w14:paraId="75FB9E78" w14:textId="77777777" w:rsidR="00AE7038" w:rsidRPr="0050233B" w:rsidRDefault="00AE7038" w:rsidP="00AE703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0FB4ED7" w14:textId="7CE7CDE2" w:rsidR="00AE7038" w:rsidRPr="0050233B" w:rsidRDefault="00AE7038" w:rsidP="00AE7038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540C61A6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A0B0B72" w14:textId="06003F68" w:rsidR="00AE7038" w:rsidRPr="0050233B" w:rsidRDefault="00AE7038" w:rsidP="00AE703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3,990,633</w:t>
            </w:r>
          </w:p>
        </w:tc>
        <w:tc>
          <w:tcPr>
            <w:tcW w:w="272" w:type="dxa"/>
          </w:tcPr>
          <w:p w14:paraId="14C31512" w14:textId="77777777" w:rsidR="00AE7038" w:rsidRPr="0050233B" w:rsidRDefault="00AE7038" w:rsidP="00AE703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1B0C025F" w14:textId="30BD44B8" w:rsidR="00AE7038" w:rsidRPr="0050233B" w:rsidRDefault="00AE7038" w:rsidP="002A0EA7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6C3BE25" w14:textId="77777777" w:rsidR="00AE7038" w:rsidRPr="0050233B" w:rsidRDefault="00AE7038" w:rsidP="00AE7038">
            <w:pPr>
              <w:tabs>
                <w:tab w:val="decimal" w:pos="595"/>
                <w:tab w:val="decimal" w:pos="95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0E625DCC" w14:textId="51A9DF49" w:rsidR="00AE7038" w:rsidRPr="0050233B" w:rsidRDefault="00AE7038" w:rsidP="00AE703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3,990,633</w:t>
            </w:r>
          </w:p>
        </w:tc>
        <w:tc>
          <w:tcPr>
            <w:tcW w:w="272" w:type="dxa"/>
          </w:tcPr>
          <w:p w14:paraId="6EB5121B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33847C16" w14:textId="750DAB30" w:rsidR="00AE7038" w:rsidRPr="0050233B" w:rsidRDefault="00AE7038" w:rsidP="00AE7038">
            <w:pPr>
              <w:pStyle w:val="acctfourfigures"/>
              <w:tabs>
                <w:tab w:val="clear" w:pos="765"/>
                <w:tab w:val="decimal" w:pos="140"/>
              </w:tabs>
              <w:spacing w:line="240" w:lineRule="atLeast"/>
              <w:ind w:left="-43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769,331</w:t>
            </w:r>
          </w:p>
        </w:tc>
        <w:tc>
          <w:tcPr>
            <w:tcW w:w="272" w:type="dxa"/>
          </w:tcPr>
          <w:p w14:paraId="7C992F94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BC34DEF" w14:textId="3FF14D1C" w:rsidR="00AE7038" w:rsidRPr="0050233B" w:rsidRDefault="00AE7038" w:rsidP="00AE7038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51" w:type="dxa"/>
          </w:tcPr>
          <w:p w14:paraId="2E918565" w14:textId="77777777" w:rsidR="00AE7038" w:rsidRPr="0050233B" w:rsidRDefault="00AE7038" w:rsidP="00AE70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1FB736AE" w14:textId="710B60D7" w:rsidR="00AE7038" w:rsidRPr="0050233B" w:rsidRDefault="00AE7038" w:rsidP="00AE70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2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3,221,302</w:t>
            </w:r>
          </w:p>
        </w:tc>
        <w:tc>
          <w:tcPr>
            <w:tcW w:w="272" w:type="dxa"/>
          </w:tcPr>
          <w:p w14:paraId="52B97386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2F91AC01" w14:textId="5ADD2BFA" w:rsidR="00AE7038" w:rsidRPr="0050233B" w:rsidRDefault="00AE7038" w:rsidP="00AE703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3,990,633</w:t>
            </w:r>
          </w:p>
        </w:tc>
      </w:tr>
      <w:tr w:rsidR="00AE7038" w:rsidRPr="0050233B" w14:paraId="5597D712" w14:textId="77777777" w:rsidTr="001747FF">
        <w:trPr>
          <w:trHeight w:val="264"/>
        </w:trPr>
        <w:tc>
          <w:tcPr>
            <w:tcW w:w="3057" w:type="dxa"/>
            <w:hideMark/>
          </w:tcPr>
          <w:p w14:paraId="148BBB30" w14:textId="77777777" w:rsidR="00AE7038" w:rsidRPr="0050233B" w:rsidRDefault="00AE7038" w:rsidP="00AE703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เงินลงทุนในตราสารหนี้</w:t>
            </w:r>
          </w:p>
        </w:tc>
        <w:tc>
          <w:tcPr>
            <w:tcW w:w="1371" w:type="dxa"/>
          </w:tcPr>
          <w:p w14:paraId="4F98E573" w14:textId="52751DDE" w:rsidR="00AE7038" w:rsidRPr="0050233B" w:rsidRDefault="00AE7038" w:rsidP="00AE7038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</w:tcPr>
          <w:p w14:paraId="37A7426C" w14:textId="77777777" w:rsidR="00AE7038" w:rsidRPr="0050233B" w:rsidRDefault="00AE7038" w:rsidP="00AE703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6ABF450" w14:textId="63D24193" w:rsidR="00AE7038" w:rsidRPr="0050233B" w:rsidRDefault="00AE7038" w:rsidP="00AE7038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2DC87B0E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F258154" w14:textId="6C9B6F36" w:rsidR="00AE7038" w:rsidRPr="0050233B" w:rsidRDefault="00AE7038" w:rsidP="00AE7038">
            <w:pPr>
              <w:pStyle w:val="acctfourfigures"/>
              <w:tabs>
                <w:tab w:val="clear" w:pos="765"/>
                <w:tab w:val="decimal" w:pos="11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5CDF6B06" w14:textId="77777777" w:rsidR="00AE7038" w:rsidRPr="0050233B" w:rsidRDefault="00AE7038" w:rsidP="00AE703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0219BA99" w14:textId="2C191CCE" w:rsidR="00AE7038" w:rsidRPr="00955C25" w:rsidRDefault="00AE7038" w:rsidP="00AE703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59,955</w:t>
            </w:r>
          </w:p>
        </w:tc>
        <w:tc>
          <w:tcPr>
            <w:tcW w:w="238" w:type="dxa"/>
          </w:tcPr>
          <w:p w14:paraId="301824E6" w14:textId="77777777" w:rsidR="00AE7038" w:rsidRPr="0050233B" w:rsidRDefault="00AE7038" w:rsidP="00AE70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94C5091" w14:textId="17B10D22" w:rsidR="00AE7038" w:rsidRPr="0050233B" w:rsidRDefault="00AE7038" w:rsidP="00AE703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59,955</w:t>
            </w:r>
          </w:p>
        </w:tc>
        <w:tc>
          <w:tcPr>
            <w:tcW w:w="272" w:type="dxa"/>
          </w:tcPr>
          <w:p w14:paraId="6FBBA051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0C0234DF" w14:textId="2C2E3B7D" w:rsidR="00AE7038" w:rsidRPr="0050233B" w:rsidRDefault="00AE7038" w:rsidP="00AE7038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4BB302C9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D7EC691" w14:textId="780DDB4F" w:rsidR="00AE7038" w:rsidRPr="0050233B" w:rsidRDefault="00AE7038" w:rsidP="00AE703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63,381</w:t>
            </w:r>
          </w:p>
        </w:tc>
        <w:tc>
          <w:tcPr>
            <w:tcW w:w="351" w:type="dxa"/>
          </w:tcPr>
          <w:p w14:paraId="73947194" w14:textId="77777777" w:rsidR="00AE7038" w:rsidRPr="0050233B" w:rsidRDefault="00AE7038" w:rsidP="00AE70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20D630DB" w14:textId="450A5920" w:rsidR="00AE7038" w:rsidRPr="0050233B" w:rsidRDefault="00AE7038" w:rsidP="00AE7038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541CFF39" w14:textId="77777777" w:rsidR="00AE7038" w:rsidRPr="0050233B" w:rsidRDefault="00AE7038" w:rsidP="00AE703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77781A5A" w14:textId="56689AC1" w:rsidR="00AE7038" w:rsidRPr="0050233B" w:rsidRDefault="00AE7038" w:rsidP="00AE703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63,381</w:t>
            </w:r>
          </w:p>
        </w:tc>
      </w:tr>
      <w:tr w:rsidR="00AE7038" w:rsidRPr="0050233B" w14:paraId="34100613" w14:textId="77777777" w:rsidTr="001747FF">
        <w:trPr>
          <w:trHeight w:val="264"/>
        </w:trPr>
        <w:tc>
          <w:tcPr>
            <w:tcW w:w="3057" w:type="dxa"/>
          </w:tcPr>
          <w:p w14:paraId="3D22A86D" w14:textId="77777777" w:rsidR="00AE7038" w:rsidRPr="0050233B" w:rsidRDefault="00AE7038" w:rsidP="00AE7038">
            <w:pPr>
              <w:ind w:left="-15" w:right="-9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71" w:type="dxa"/>
          </w:tcPr>
          <w:p w14:paraId="75A44419" w14:textId="7207AEAE" w:rsidR="00AE7038" w:rsidRPr="0050233B" w:rsidRDefault="00AE7038" w:rsidP="00AE7038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39D55F81" w14:textId="77777777" w:rsidR="00AE7038" w:rsidRPr="0050233B" w:rsidRDefault="00AE7038" w:rsidP="00AE703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9BDAB68" w14:textId="142A8297" w:rsidR="00AE7038" w:rsidRPr="0050233B" w:rsidRDefault="00AE7038" w:rsidP="00AE7038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8" w:type="dxa"/>
          </w:tcPr>
          <w:p w14:paraId="0C65A2EE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2283863" w14:textId="22064E93" w:rsidR="00AE7038" w:rsidRPr="0050233B" w:rsidRDefault="00AE7038" w:rsidP="00AE7038">
            <w:pPr>
              <w:pStyle w:val="acctfourfigures"/>
              <w:tabs>
                <w:tab w:val="clear" w:pos="765"/>
                <w:tab w:val="decimal" w:pos="11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4C080315" w14:textId="77777777" w:rsidR="00AE7038" w:rsidRPr="0050233B" w:rsidRDefault="00AE7038" w:rsidP="00AE703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A6B23A7" w14:textId="3088EF26" w:rsidR="00AE7038" w:rsidRPr="0050233B" w:rsidRDefault="00AE7038" w:rsidP="00AE703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3,827,759</w:t>
            </w:r>
          </w:p>
        </w:tc>
        <w:tc>
          <w:tcPr>
            <w:tcW w:w="238" w:type="dxa"/>
          </w:tcPr>
          <w:p w14:paraId="2B43B481" w14:textId="77777777" w:rsidR="00AE7038" w:rsidRPr="0050233B" w:rsidRDefault="00AE7038" w:rsidP="00AE70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5F7095D9" w14:textId="070C9704" w:rsidR="00AE7038" w:rsidRPr="0050233B" w:rsidRDefault="00AE7038" w:rsidP="00AE703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3,827,759</w:t>
            </w:r>
          </w:p>
        </w:tc>
        <w:tc>
          <w:tcPr>
            <w:tcW w:w="272" w:type="dxa"/>
          </w:tcPr>
          <w:p w14:paraId="7D318FA1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715FFF9B" w14:textId="04ACE77B" w:rsidR="00AE7038" w:rsidRPr="0050233B" w:rsidRDefault="00AE7038" w:rsidP="00AE7038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0ADDE1B6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D28B517" w14:textId="1E578254" w:rsidR="00AE7038" w:rsidRPr="0004697D" w:rsidRDefault="00AE7038" w:rsidP="00AE7038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3,827,759</w:t>
            </w:r>
          </w:p>
        </w:tc>
        <w:tc>
          <w:tcPr>
            <w:tcW w:w="351" w:type="dxa"/>
          </w:tcPr>
          <w:p w14:paraId="1DB8397B" w14:textId="77777777" w:rsidR="00AE7038" w:rsidRPr="0050233B" w:rsidRDefault="00AE7038" w:rsidP="00AE70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3F81DC8E" w14:textId="3909F213" w:rsidR="00AE7038" w:rsidRPr="0050233B" w:rsidRDefault="00AE7038" w:rsidP="00AE7038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73F70841" w14:textId="77777777" w:rsidR="00AE7038" w:rsidRPr="0050233B" w:rsidRDefault="00AE7038" w:rsidP="00AE703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67048931" w14:textId="0605D122" w:rsidR="00AE7038" w:rsidRPr="0050233B" w:rsidRDefault="00AE7038" w:rsidP="00AE703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3,827,759</w:t>
            </w:r>
          </w:p>
        </w:tc>
      </w:tr>
      <w:tr w:rsidR="00AE7038" w:rsidRPr="0050233B" w14:paraId="71E1541A" w14:textId="77777777" w:rsidTr="001747FF">
        <w:trPr>
          <w:trHeight w:val="264"/>
        </w:trPr>
        <w:tc>
          <w:tcPr>
            <w:tcW w:w="3057" w:type="dxa"/>
          </w:tcPr>
          <w:p w14:paraId="7A9CFA5D" w14:textId="72E0C2B9" w:rsidR="00AE7038" w:rsidRPr="0050233B" w:rsidRDefault="00AE7038" w:rsidP="00AE7038">
            <w:pPr>
              <w:ind w:left="-15" w:right="-9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371" w:type="dxa"/>
          </w:tcPr>
          <w:p w14:paraId="733DC728" w14:textId="2BC52BAB" w:rsidR="00AE7038" w:rsidRDefault="00AE7038" w:rsidP="00AE7038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240E2FA9" w14:textId="77777777" w:rsidR="00AE7038" w:rsidRPr="0050233B" w:rsidRDefault="00AE7038" w:rsidP="00AE703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F47300C" w14:textId="3DE09AB2" w:rsidR="00AE7038" w:rsidRDefault="00AE7038" w:rsidP="00AE7038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8" w:type="dxa"/>
          </w:tcPr>
          <w:p w14:paraId="790B2B66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C8CEF9A" w14:textId="67011CDD" w:rsidR="00AE7038" w:rsidRDefault="00AE7038" w:rsidP="00AE7038">
            <w:pPr>
              <w:pStyle w:val="acctfourfigures"/>
              <w:tabs>
                <w:tab w:val="clear" w:pos="765"/>
                <w:tab w:val="decimal" w:pos="11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05D0B10E" w14:textId="5113A115" w:rsidR="00AE7038" w:rsidRPr="0050233B" w:rsidRDefault="00AE7038" w:rsidP="00AE7038">
            <w:pPr>
              <w:tabs>
                <w:tab w:val="decimal" w:pos="789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32250BDA" w14:textId="104B5834" w:rsidR="00AE7038" w:rsidRDefault="00AE7038" w:rsidP="00AE703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1,060,783</w:t>
            </w:r>
          </w:p>
        </w:tc>
        <w:tc>
          <w:tcPr>
            <w:tcW w:w="238" w:type="dxa"/>
          </w:tcPr>
          <w:p w14:paraId="524472A6" w14:textId="77777777" w:rsidR="00AE7038" w:rsidRPr="0050233B" w:rsidRDefault="00AE7038" w:rsidP="00AE70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6EF3CF2" w14:textId="6AFD2CD5" w:rsidR="00AE7038" w:rsidRDefault="00AE7038" w:rsidP="00AE703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1,060,783</w:t>
            </w:r>
          </w:p>
        </w:tc>
        <w:tc>
          <w:tcPr>
            <w:tcW w:w="272" w:type="dxa"/>
          </w:tcPr>
          <w:p w14:paraId="4301E64E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3AED28BC" w14:textId="78390E94" w:rsidR="00AE7038" w:rsidRPr="0050233B" w:rsidRDefault="00AE7038" w:rsidP="00AE7038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37408B70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2322B0B" w14:textId="7BD2F532" w:rsidR="00AE7038" w:rsidRPr="0004697D" w:rsidRDefault="00AE7038" w:rsidP="00AE7038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1,064,540</w:t>
            </w:r>
          </w:p>
        </w:tc>
        <w:tc>
          <w:tcPr>
            <w:tcW w:w="351" w:type="dxa"/>
          </w:tcPr>
          <w:p w14:paraId="19AA194B" w14:textId="77777777" w:rsidR="00AE7038" w:rsidRPr="0050233B" w:rsidRDefault="00AE7038" w:rsidP="00AE70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2D9912FC" w14:textId="4D988763" w:rsidR="00AE7038" w:rsidRDefault="00AE7038" w:rsidP="00AE7038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647A24FC" w14:textId="77777777" w:rsidR="00AE7038" w:rsidRPr="0050233B" w:rsidRDefault="00AE7038" w:rsidP="00AE703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3CE9D6C7" w14:textId="2834B1DC" w:rsidR="00AE7038" w:rsidRPr="0050233B" w:rsidRDefault="00AE7038" w:rsidP="00AE703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1,064,540</w:t>
            </w:r>
          </w:p>
        </w:tc>
      </w:tr>
      <w:tr w:rsidR="00AE7038" w:rsidRPr="0050233B" w14:paraId="5E3A6446" w14:textId="77777777" w:rsidTr="001747FF">
        <w:trPr>
          <w:trHeight w:val="264"/>
        </w:trPr>
        <w:tc>
          <w:tcPr>
            <w:tcW w:w="3057" w:type="dxa"/>
            <w:vAlign w:val="bottom"/>
          </w:tcPr>
          <w:p w14:paraId="65C5E89B" w14:textId="77777777" w:rsidR="00AE7038" w:rsidRPr="0050233B" w:rsidRDefault="00AE7038" w:rsidP="00AE703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74797D1D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73C1B692" w14:textId="77777777" w:rsidR="00AE7038" w:rsidRPr="0050233B" w:rsidRDefault="00AE7038" w:rsidP="00AE703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985F4C0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530B5160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43DB1BA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7DD83550" w14:textId="77777777" w:rsidR="00AE7038" w:rsidRPr="0050233B" w:rsidRDefault="00AE7038" w:rsidP="00AE703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A822AEE" w14:textId="77777777" w:rsidR="00AE7038" w:rsidRPr="0050233B" w:rsidRDefault="00AE7038" w:rsidP="00AE7038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EB5E9D1" w14:textId="77777777" w:rsidR="00AE7038" w:rsidRPr="0050233B" w:rsidRDefault="00AE7038" w:rsidP="00AE70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3D7CC58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2" w:type="dxa"/>
          </w:tcPr>
          <w:p w14:paraId="48C72881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1B69C338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4372F377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BF2F7F2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231EBEFB" w14:textId="77777777" w:rsidR="00AE7038" w:rsidRPr="0050233B" w:rsidRDefault="00AE7038" w:rsidP="00AE70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6D916245" w14:textId="77777777" w:rsidR="00AE7038" w:rsidRPr="0050233B" w:rsidRDefault="00AE7038" w:rsidP="00AE7038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7D73EF04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63A579B1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E7038" w:rsidRPr="0050233B" w14:paraId="16FDFC95" w14:textId="77777777" w:rsidTr="001747FF">
        <w:trPr>
          <w:trHeight w:val="273"/>
        </w:trPr>
        <w:tc>
          <w:tcPr>
            <w:tcW w:w="3057" w:type="dxa"/>
            <w:vAlign w:val="bottom"/>
          </w:tcPr>
          <w:p w14:paraId="1025DA0E" w14:textId="77777777" w:rsidR="00AE7038" w:rsidRPr="0050233B" w:rsidRDefault="00AE7038" w:rsidP="00AE7038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71" w:type="dxa"/>
          </w:tcPr>
          <w:p w14:paraId="172B07C8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68D63C13" w14:textId="77777777" w:rsidR="00AE7038" w:rsidRPr="0050233B" w:rsidRDefault="00AE7038" w:rsidP="00AE703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DCB9C7C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073F3D5B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0218CB9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422065AE" w14:textId="77777777" w:rsidR="00AE7038" w:rsidRPr="0050233B" w:rsidRDefault="00AE7038" w:rsidP="00AE703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FE9A132" w14:textId="77777777" w:rsidR="00AE7038" w:rsidRPr="0050233B" w:rsidRDefault="00AE7038" w:rsidP="00AE7038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0D9E4F6" w14:textId="77777777" w:rsidR="00AE7038" w:rsidRPr="0050233B" w:rsidRDefault="00AE7038" w:rsidP="00AE70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2319D7C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7473A271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132BC7C2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119B16F3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05CC27F8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042617B5" w14:textId="77777777" w:rsidR="00AE7038" w:rsidRPr="0050233B" w:rsidRDefault="00AE7038" w:rsidP="00AE70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44684096" w14:textId="77777777" w:rsidR="00AE7038" w:rsidRPr="0050233B" w:rsidRDefault="00AE7038" w:rsidP="00AE7038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6E829F6B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242ABF6A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7038" w:rsidRPr="0050233B" w14:paraId="7F1ECB46" w14:textId="77777777" w:rsidTr="001747FF">
        <w:trPr>
          <w:trHeight w:val="273"/>
        </w:trPr>
        <w:tc>
          <w:tcPr>
            <w:tcW w:w="3057" w:type="dxa"/>
            <w:vAlign w:val="bottom"/>
          </w:tcPr>
          <w:p w14:paraId="28CFA703" w14:textId="77777777" w:rsidR="00AE7038" w:rsidRPr="0050233B" w:rsidRDefault="00AE7038" w:rsidP="00AE7038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71" w:type="dxa"/>
          </w:tcPr>
          <w:p w14:paraId="4146F17C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59AB0241" w14:textId="77777777" w:rsidR="00AE7038" w:rsidRPr="0050233B" w:rsidRDefault="00AE7038" w:rsidP="00AE703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0825A26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73C911CF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3BD2046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098BCA77" w14:textId="77777777" w:rsidR="00AE7038" w:rsidRPr="0050233B" w:rsidRDefault="00AE7038" w:rsidP="00AE703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52E2F113" w14:textId="77777777" w:rsidR="00AE7038" w:rsidRPr="0050233B" w:rsidRDefault="00AE7038" w:rsidP="00AE7038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747486E" w14:textId="77777777" w:rsidR="00AE7038" w:rsidRPr="0050233B" w:rsidRDefault="00AE7038" w:rsidP="00AE70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4B29EB2" w14:textId="77777777" w:rsidR="00AE7038" w:rsidRPr="00FD6801" w:rsidRDefault="00AE7038" w:rsidP="00AE703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2" w:type="dxa"/>
          </w:tcPr>
          <w:p w14:paraId="437EDA5F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748C41D4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43C6619E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C9BD120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70B29396" w14:textId="77777777" w:rsidR="00AE7038" w:rsidRPr="0050233B" w:rsidRDefault="00AE7038" w:rsidP="00AE70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0DD4CEF7" w14:textId="77777777" w:rsidR="00AE7038" w:rsidRPr="0050233B" w:rsidRDefault="00AE7038" w:rsidP="00AE7038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38149BBE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09A7A2D7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7038" w:rsidRPr="0050233B" w14:paraId="081568A5" w14:textId="77777777" w:rsidTr="000C036B">
        <w:trPr>
          <w:trHeight w:val="273"/>
        </w:trPr>
        <w:tc>
          <w:tcPr>
            <w:tcW w:w="3057" w:type="dxa"/>
            <w:vAlign w:val="bottom"/>
          </w:tcPr>
          <w:p w14:paraId="5B692CF8" w14:textId="77777777" w:rsidR="00AE7038" w:rsidRPr="0050233B" w:rsidRDefault="00AE7038" w:rsidP="00AE7038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71" w:type="dxa"/>
          </w:tcPr>
          <w:p w14:paraId="6CEF1FB3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2CA00EAA" w14:textId="77777777" w:rsidR="00AE7038" w:rsidRPr="0050233B" w:rsidRDefault="00AE7038" w:rsidP="00AE703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35F5452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4B3288FB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CBDF20D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4DFBDA01" w14:textId="77777777" w:rsidR="00AE7038" w:rsidRPr="0050233B" w:rsidRDefault="00AE7038" w:rsidP="00AE703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51E726D0" w14:textId="77777777" w:rsidR="00AE7038" w:rsidRPr="0050233B" w:rsidRDefault="00AE7038" w:rsidP="00AE7038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BC8DA39" w14:textId="77777777" w:rsidR="00AE7038" w:rsidRPr="0050233B" w:rsidRDefault="00AE7038" w:rsidP="00AE70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53687C52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6A7637CB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54475710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4FE3E55E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4E317D8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4716AB5C" w14:textId="77777777" w:rsidR="00AE7038" w:rsidRPr="0050233B" w:rsidRDefault="00AE7038" w:rsidP="00AE70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4BB8C5DB" w14:textId="77777777" w:rsidR="00AE7038" w:rsidRPr="0050233B" w:rsidRDefault="00AE7038" w:rsidP="00AE7038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0A8B4FCF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1D81653C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7038" w:rsidRPr="0050233B" w14:paraId="704453BA" w14:textId="77777777" w:rsidTr="003454D5">
        <w:trPr>
          <w:trHeight w:val="273"/>
        </w:trPr>
        <w:tc>
          <w:tcPr>
            <w:tcW w:w="3057" w:type="dxa"/>
            <w:vAlign w:val="bottom"/>
          </w:tcPr>
          <w:p w14:paraId="385C3E1C" w14:textId="77777777" w:rsidR="00AE7038" w:rsidRPr="0050233B" w:rsidRDefault="00AE7038" w:rsidP="00AE7038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71" w:type="dxa"/>
          </w:tcPr>
          <w:p w14:paraId="45C78C8B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13677835" w14:textId="77777777" w:rsidR="00AE7038" w:rsidRPr="0050233B" w:rsidRDefault="00AE7038" w:rsidP="00AE703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37B3637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28DB8EDC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A044E37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6239419C" w14:textId="77777777" w:rsidR="00AE7038" w:rsidRPr="0050233B" w:rsidRDefault="00AE7038" w:rsidP="00AE703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4996EF43" w14:textId="77777777" w:rsidR="00AE7038" w:rsidRPr="0050233B" w:rsidRDefault="00AE7038" w:rsidP="00AE7038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E65C544" w14:textId="77777777" w:rsidR="00AE7038" w:rsidRPr="0050233B" w:rsidRDefault="00AE7038" w:rsidP="00AE70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14D9911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78F6196F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143AA59F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28F086A0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E697501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1EBA68C7" w14:textId="77777777" w:rsidR="00AE7038" w:rsidRPr="0050233B" w:rsidRDefault="00AE7038" w:rsidP="00AE70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705263B8" w14:textId="77777777" w:rsidR="00AE7038" w:rsidRPr="0050233B" w:rsidRDefault="00AE7038" w:rsidP="00AE7038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23C88A59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5F703F96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7038" w:rsidRPr="0050233B" w14:paraId="61BED3CE" w14:textId="77777777" w:rsidTr="003454D5">
        <w:trPr>
          <w:trHeight w:val="273"/>
        </w:trPr>
        <w:tc>
          <w:tcPr>
            <w:tcW w:w="3057" w:type="dxa"/>
            <w:vAlign w:val="bottom"/>
            <w:hideMark/>
          </w:tcPr>
          <w:p w14:paraId="1B1DE99D" w14:textId="77777777" w:rsidR="00AE7038" w:rsidRDefault="00AE7038" w:rsidP="00AE7038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0125BDA1" w14:textId="0FAA80DA" w:rsidR="00AE7038" w:rsidRPr="0050233B" w:rsidRDefault="00AE7038" w:rsidP="00AE703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71" w:type="dxa"/>
          </w:tcPr>
          <w:p w14:paraId="1FE8880E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36B84E44" w14:textId="77777777" w:rsidR="00AE7038" w:rsidRPr="0050233B" w:rsidRDefault="00AE7038" w:rsidP="00AE703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79F4920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14C53E9F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E00261C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6C303E6" w14:textId="77777777" w:rsidR="00AE7038" w:rsidRPr="0050233B" w:rsidRDefault="00AE7038" w:rsidP="00AE703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52794E9E" w14:textId="77777777" w:rsidR="00AE7038" w:rsidRPr="0050233B" w:rsidRDefault="00AE7038" w:rsidP="00AE7038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2C9E8DB" w14:textId="77777777" w:rsidR="00AE7038" w:rsidRPr="0050233B" w:rsidRDefault="00AE7038" w:rsidP="00AE70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6F6CAC9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24CE67D3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1D71C539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30A7DEB2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31714FA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178C8B25" w14:textId="77777777" w:rsidR="00AE7038" w:rsidRPr="0050233B" w:rsidRDefault="00AE7038" w:rsidP="00AE70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05C2D97F" w14:textId="77777777" w:rsidR="00AE7038" w:rsidRPr="0050233B" w:rsidRDefault="00AE7038" w:rsidP="00AE7038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F1E8274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707F6126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160C" w:rsidRPr="0050233B" w14:paraId="5A7CD2F7" w14:textId="77777777" w:rsidTr="003454D5">
        <w:trPr>
          <w:trHeight w:val="273"/>
        </w:trPr>
        <w:tc>
          <w:tcPr>
            <w:tcW w:w="3057" w:type="dxa"/>
            <w:vAlign w:val="bottom"/>
            <w:hideMark/>
          </w:tcPr>
          <w:p w14:paraId="70D08057" w14:textId="77777777" w:rsidR="0069160C" w:rsidRPr="0050233B" w:rsidRDefault="0069160C" w:rsidP="0069160C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71" w:type="dxa"/>
          </w:tcPr>
          <w:p w14:paraId="09D88923" w14:textId="7DDF986D" w:rsidR="0069160C" w:rsidRPr="0050233B" w:rsidRDefault="0069160C" w:rsidP="0069160C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5311BD2F" w14:textId="77777777" w:rsidR="0069160C" w:rsidRPr="0050233B" w:rsidRDefault="0069160C" w:rsidP="00691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</w:tcPr>
          <w:p w14:paraId="6A939A20" w14:textId="1E8B4AFB" w:rsidR="0069160C" w:rsidRPr="0050233B" w:rsidRDefault="0069160C" w:rsidP="0069160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3B8CA69A" w14:textId="77777777" w:rsidR="0069160C" w:rsidRPr="0050233B" w:rsidRDefault="0069160C" w:rsidP="006916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1DE027C8" w14:textId="6A26641F" w:rsidR="0069160C" w:rsidRPr="0050233B" w:rsidRDefault="0069160C" w:rsidP="0069160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3B62E239" w14:textId="77777777" w:rsidR="0069160C" w:rsidRPr="0050233B" w:rsidRDefault="0069160C" w:rsidP="0069160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5B8D71E2" w14:textId="372838C8" w:rsidR="0069160C" w:rsidRPr="0050233B" w:rsidRDefault="0069160C" w:rsidP="006916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(14,987,513)</w:t>
            </w:r>
          </w:p>
        </w:tc>
        <w:tc>
          <w:tcPr>
            <w:tcW w:w="238" w:type="dxa"/>
          </w:tcPr>
          <w:p w14:paraId="5C56C863" w14:textId="77777777" w:rsidR="0069160C" w:rsidRPr="0050233B" w:rsidRDefault="0069160C" w:rsidP="0069160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08525D47" w14:textId="564E7CA1" w:rsidR="0069160C" w:rsidRPr="0050233B" w:rsidRDefault="0069160C" w:rsidP="0069160C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(14,987,513)</w:t>
            </w:r>
          </w:p>
        </w:tc>
        <w:tc>
          <w:tcPr>
            <w:tcW w:w="272" w:type="dxa"/>
          </w:tcPr>
          <w:p w14:paraId="5AD12211" w14:textId="77777777" w:rsidR="0069160C" w:rsidRPr="0050233B" w:rsidRDefault="0069160C" w:rsidP="00691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2414C5A3" w14:textId="2C7A9BF7" w:rsidR="0069160C" w:rsidRPr="0050233B" w:rsidRDefault="0069160C" w:rsidP="0069160C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4BEEC16D" w14:textId="77777777" w:rsidR="0069160C" w:rsidRPr="0050233B" w:rsidRDefault="0069160C" w:rsidP="00691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17F49D1" w14:textId="35A2C8DC" w:rsidR="0069160C" w:rsidRPr="0050233B" w:rsidRDefault="0069160C" w:rsidP="0069160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(14,987,513)</w:t>
            </w:r>
          </w:p>
        </w:tc>
        <w:tc>
          <w:tcPr>
            <w:tcW w:w="351" w:type="dxa"/>
          </w:tcPr>
          <w:p w14:paraId="2B3F9AE3" w14:textId="77777777" w:rsidR="0069160C" w:rsidRPr="0050233B" w:rsidRDefault="0069160C" w:rsidP="0069160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4225C6A3" w14:textId="747F3FB9" w:rsidR="0069160C" w:rsidRPr="0050233B" w:rsidRDefault="0069160C" w:rsidP="0069160C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3E4242B1" w14:textId="77777777" w:rsidR="0069160C" w:rsidRPr="0050233B" w:rsidRDefault="0069160C" w:rsidP="00691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0F055439" w14:textId="5C578FEC" w:rsidR="0069160C" w:rsidRPr="0050233B" w:rsidRDefault="0069160C" w:rsidP="0069160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(14,987,513)</w:t>
            </w:r>
          </w:p>
        </w:tc>
      </w:tr>
      <w:tr w:rsidR="0069160C" w:rsidRPr="0050233B" w14:paraId="1803056D" w14:textId="77777777" w:rsidTr="003454D5">
        <w:trPr>
          <w:trHeight w:val="264"/>
        </w:trPr>
        <w:tc>
          <w:tcPr>
            <w:tcW w:w="3057" w:type="dxa"/>
            <w:vAlign w:val="bottom"/>
            <w:hideMark/>
          </w:tcPr>
          <w:p w14:paraId="01B639C8" w14:textId="77777777" w:rsidR="0069160C" w:rsidRPr="0050233B" w:rsidRDefault="0069160C" w:rsidP="0069160C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71" w:type="dxa"/>
          </w:tcPr>
          <w:p w14:paraId="46D35E49" w14:textId="05E7894F" w:rsidR="0069160C" w:rsidRPr="0050233B" w:rsidRDefault="0069160C" w:rsidP="0069160C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35D4EBF1" w14:textId="77777777" w:rsidR="0069160C" w:rsidRPr="0050233B" w:rsidRDefault="0069160C" w:rsidP="00691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</w:tcPr>
          <w:p w14:paraId="446C49BA" w14:textId="60C84A43" w:rsidR="0069160C" w:rsidRPr="0050233B" w:rsidRDefault="0069160C" w:rsidP="0069160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095541DC" w14:textId="77777777" w:rsidR="0069160C" w:rsidRPr="0050233B" w:rsidRDefault="0069160C" w:rsidP="006916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26CC4DDF" w14:textId="5DDBF0C5" w:rsidR="0069160C" w:rsidRPr="0050233B" w:rsidRDefault="0069160C" w:rsidP="0069160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06D4194A" w14:textId="77777777" w:rsidR="0069160C" w:rsidRPr="0050233B" w:rsidRDefault="0069160C" w:rsidP="00691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11DAE4FB" w14:textId="355033F3" w:rsidR="0069160C" w:rsidRPr="0050233B" w:rsidRDefault="0069160C" w:rsidP="006916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(11,993,325)</w:t>
            </w:r>
          </w:p>
        </w:tc>
        <w:tc>
          <w:tcPr>
            <w:tcW w:w="238" w:type="dxa"/>
          </w:tcPr>
          <w:p w14:paraId="158F3466" w14:textId="77777777" w:rsidR="0069160C" w:rsidRPr="0050233B" w:rsidRDefault="0069160C" w:rsidP="0069160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1D9DDE9" w14:textId="1C1020A1" w:rsidR="0069160C" w:rsidRPr="0050233B" w:rsidRDefault="0069160C" w:rsidP="0069160C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(11,993,325)</w:t>
            </w:r>
          </w:p>
        </w:tc>
        <w:tc>
          <w:tcPr>
            <w:tcW w:w="272" w:type="dxa"/>
          </w:tcPr>
          <w:p w14:paraId="0E22F79C" w14:textId="77777777" w:rsidR="0069160C" w:rsidRPr="0050233B" w:rsidRDefault="0069160C" w:rsidP="00691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6E81C57B" w14:textId="76BE102B" w:rsidR="0069160C" w:rsidRPr="0050233B" w:rsidRDefault="0069160C" w:rsidP="0069160C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0381E72A" w14:textId="77777777" w:rsidR="0069160C" w:rsidRPr="0050233B" w:rsidRDefault="0069160C" w:rsidP="00691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98DE3E4" w14:textId="33D08557" w:rsidR="0069160C" w:rsidRPr="0050233B" w:rsidRDefault="0069160C" w:rsidP="0069160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(12,434,452)</w:t>
            </w:r>
          </w:p>
        </w:tc>
        <w:tc>
          <w:tcPr>
            <w:tcW w:w="351" w:type="dxa"/>
          </w:tcPr>
          <w:p w14:paraId="436C6D0E" w14:textId="77777777" w:rsidR="0069160C" w:rsidRPr="0050233B" w:rsidRDefault="0069160C" w:rsidP="0069160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31A09A03" w14:textId="50BC9105" w:rsidR="0069160C" w:rsidRPr="0050233B" w:rsidRDefault="0069160C" w:rsidP="0069160C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79413C74" w14:textId="77777777" w:rsidR="0069160C" w:rsidRPr="0050233B" w:rsidRDefault="0069160C" w:rsidP="00691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56B92666" w14:textId="235D4267" w:rsidR="0069160C" w:rsidRPr="0050233B" w:rsidRDefault="0069160C" w:rsidP="0069160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(12,434,452)</w:t>
            </w:r>
          </w:p>
        </w:tc>
      </w:tr>
      <w:tr w:rsidR="0069160C" w:rsidRPr="0050233B" w14:paraId="139C1956" w14:textId="77777777" w:rsidTr="003454D5">
        <w:trPr>
          <w:trHeight w:val="264"/>
        </w:trPr>
        <w:tc>
          <w:tcPr>
            <w:tcW w:w="3057" w:type="dxa"/>
          </w:tcPr>
          <w:p w14:paraId="58C90D0E" w14:textId="68E82326" w:rsidR="0069160C" w:rsidRPr="0050233B" w:rsidRDefault="0069160C" w:rsidP="0069160C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371" w:type="dxa"/>
          </w:tcPr>
          <w:p w14:paraId="3406B9A4" w14:textId="77777777" w:rsidR="0069160C" w:rsidRPr="00317598" w:rsidRDefault="0069160C" w:rsidP="0069160C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4" w:type="dxa"/>
          </w:tcPr>
          <w:p w14:paraId="010C8892" w14:textId="77777777" w:rsidR="0069160C" w:rsidRPr="0050233B" w:rsidRDefault="0069160C" w:rsidP="00691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</w:tcPr>
          <w:p w14:paraId="58E00129" w14:textId="77777777" w:rsidR="0069160C" w:rsidRPr="005305EA" w:rsidRDefault="0069160C" w:rsidP="0069160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8" w:type="dxa"/>
          </w:tcPr>
          <w:p w14:paraId="24995D9C" w14:textId="77777777" w:rsidR="0069160C" w:rsidRPr="0050233B" w:rsidRDefault="0069160C" w:rsidP="006916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2AA8F534" w14:textId="77777777" w:rsidR="0069160C" w:rsidRPr="005722D4" w:rsidRDefault="0069160C" w:rsidP="0069160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2ED382F7" w14:textId="77777777" w:rsidR="0069160C" w:rsidRPr="0050233B" w:rsidRDefault="0069160C" w:rsidP="00691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0354049E" w14:textId="77777777" w:rsidR="0069160C" w:rsidRDefault="0069160C" w:rsidP="006916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941CE6E" w14:textId="77777777" w:rsidR="0069160C" w:rsidRPr="0050233B" w:rsidRDefault="0069160C" w:rsidP="0069160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C99322B" w14:textId="77777777" w:rsidR="0069160C" w:rsidRDefault="0069160C" w:rsidP="0069160C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C269528" w14:textId="77777777" w:rsidR="0069160C" w:rsidRPr="0050233B" w:rsidRDefault="0069160C" w:rsidP="00691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0F34EAFD" w14:textId="77777777" w:rsidR="0069160C" w:rsidRPr="0060773E" w:rsidRDefault="0069160C" w:rsidP="0069160C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7C279C03" w14:textId="77777777" w:rsidR="0069160C" w:rsidRPr="0050233B" w:rsidRDefault="0069160C" w:rsidP="00691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6991076" w14:textId="77777777" w:rsidR="0069160C" w:rsidRDefault="0069160C" w:rsidP="0069160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09192B9A" w14:textId="77777777" w:rsidR="0069160C" w:rsidRPr="0050233B" w:rsidRDefault="0069160C" w:rsidP="0069160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25AA7748" w14:textId="77777777" w:rsidR="0069160C" w:rsidRPr="009B28B3" w:rsidRDefault="0069160C" w:rsidP="0069160C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7AED1D0" w14:textId="77777777" w:rsidR="0069160C" w:rsidRPr="0050233B" w:rsidRDefault="0069160C" w:rsidP="00691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28B3C512" w14:textId="77777777" w:rsidR="0069160C" w:rsidRDefault="0069160C" w:rsidP="0069160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9160C" w:rsidRPr="0050233B" w14:paraId="3B35315D" w14:textId="77777777" w:rsidTr="003454D5">
        <w:trPr>
          <w:trHeight w:val="264"/>
        </w:trPr>
        <w:tc>
          <w:tcPr>
            <w:tcW w:w="3057" w:type="dxa"/>
            <w:vAlign w:val="bottom"/>
          </w:tcPr>
          <w:p w14:paraId="2457057D" w14:textId="5D7B6E3C" w:rsidR="0069160C" w:rsidRPr="0050233B" w:rsidRDefault="0069160C" w:rsidP="0069160C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371" w:type="dxa"/>
          </w:tcPr>
          <w:p w14:paraId="397A5E15" w14:textId="77777777" w:rsidR="0069160C" w:rsidRPr="00317598" w:rsidRDefault="0069160C" w:rsidP="0069160C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4" w:type="dxa"/>
          </w:tcPr>
          <w:p w14:paraId="26782505" w14:textId="77777777" w:rsidR="0069160C" w:rsidRPr="0050233B" w:rsidRDefault="0069160C" w:rsidP="00691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</w:tcPr>
          <w:p w14:paraId="6A30FF0A" w14:textId="77777777" w:rsidR="0069160C" w:rsidRPr="005305EA" w:rsidRDefault="0069160C" w:rsidP="0069160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8" w:type="dxa"/>
          </w:tcPr>
          <w:p w14:paraId="74B514BF" w14:textId="77777777" w:rsidR="0069160C" w:rsidRPr="0050233B" w:rsidRDefault="0069160C" w:rsidP="006916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61E9D5BA" w14:textId="77777777" w:rsidR="0069160C" w:rsidRPr="005722D4" w:rsidRDefault="0069160C" w:rsidP="0069160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62B9219A" w14:textId="77777777" w:rsidR="0069160C" w:rsidRPr="0050233B" w:rsidRDefault="0069160C" w:rsidP="00691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734AF366" w14:textId="77777777" w:rsidR="0069160C" w:rsidRDefault="0069160C" w:rsidP="006916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D6883D2" w14:textId="77777777" w:rsidR="0069160C" w:rsidRPr="0050233B" w:rsidRDefault="0069160C" w:rsidP="0069160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D95DB31" w14:textId="77777777" w:rsidR="0069160C" w:rsidRDefault="0069160C" w:rsidP="0069160C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0906C0B8" w14:textId="77777777" w:rsidR="0069160C" w:rsidRPr="0050233B" w:rsidRDefault="0069160C" w:rsidP="00691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631C051E" w14:textId="77777777" w:rsidR="0069160C" w:rsidRPr="0060773E" w:rsidRDefault="0069160C" w:rsidP="0069160C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44FD4B88" w14:textId="77777777" w:rsidR="0069160C" w:rsidRPr="0050233B" w:rsidRDefault="0069160C" w:rsidP="00691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4476F02" w14:textId="77777777" w:rsidR="0069160C" w:rsidRDefault="0069160C" w:rsidP="0069160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037A67F6" w14:textId="77777777" w:rsidR="0069160C" w:rsidRPr="0050233B" w:rsidRDefault="0069160C" w:rsidP="0069160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09F2FFBE" w14:textId="77777777" w:rsidR="0069160C" w:rsidRPr="009B28B3" w:rsidRDefault="0069160C" w:rsidP="0069160C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4A49D86A" w14:textId="77777777" w:rsidR="0069160C" w:rsidRPr="0050233B" w:rsidRDefault="0069160C" w:rsidP="00691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0E0043C9" w14:textId="77777777" w:rsidR="0069160C" w:rsidRDefault="0069160C" w:rsidP="0069160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9160C" w:rsidRPr="0050233B" w14:paraId="421D90C9" w14:textId="77777777" w:rsidTr="003454D5">
        <w:trPr>
          <w:trHeight w:val="264"/>
        </w:trPr>
        <w:tc>
          <w:tcPr>
            <w:tcW w:w="3057" w:type="dxa"/>
            <w:vAlign w:val="bottom"/>
          </w:tcPr>
          <w:p w14:paraId="35FB0604" w14:textId="6340D3B4" w:rsidR="0069160C" w:rsidRPr="0050233B" w:rsidRDefault="0069160C" w:rsidP="0069160C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371" w:type="dxa"/>
          </w:tcPr>
          <w:p w14:paraId="7A22A316" w14:textId="49062D36" w:rsidR="0069160C" w:rsidRPr="00317598" w:rsidRDefault="0069160C" w:rsidP="0069160C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(131,060)</w:t>
            </w:r>
          </w:p>
        </w:tc>
        <w:tc>
          <w:tcPr>
            <w:tcW w:w="244" w:type="dxa"/>
          </w:tcPr>
          <w:p w14:paraId="1DD788D1" w14:textId="77777777" w:rsidR="0069160C" w:rsidRPr="0050233B" w:rsidRDefault="0069160C" w:rsidP="00691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</w:tcPr>
          <w:p w14:paraId="70A87D49" w14:textId="7ED5C653" w:rsidR="0069160C" w:rsidRPr="005305EA" w:rsidRDefault="0069160C" w:rsidP="0069160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8" w:type="dxa"/>
          </w:tcPr>
          <w:p w14:paraId="0ADB3EAD" w14:textId="77777777" w:rsidR="0069160C" w:rsidRPr="0050233B" w:rsidRDefault="0069160C" w:rsidP="006916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18002EB8" w14:textId="59B0AAE7" w:rsidR="0069160C" w:rsidRPr="005722D4" w:rsidRDefault="0069160C" w:rsidP="0069160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5A0D0157" w14:textId="77777777" w:rsidR="0069160C" w:rsidRPr="0050233B" w:rsidRDefault="0069160C" w:rsidP="00691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3FF93ECC" w14:textId="69994AFD" w:rsidR="0069160C" w:rsidRDefault="0069160C" w:rsidP="0069160C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57EAE9EE" w14:textId="77777777" w:rsidR="0069160C" w:rsidRPr="0050233B" w:rsidRDefault="0069160C" w:rsidP="0069160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A1D36C9" w14:textId="34F6DF41" w:rsidR="0069160C" w:rsidRPr="00F804C5" w:rsidRDefault="0069160C" w:rsidP="0069160C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(131,060)</w:t>
            </w:r>
          </w:p>
        </w:tc>
        <w:tc>
          <w:tcPr>
            <w:tcW w:w="272" w:type="dxa"/>
          </w:tcPr>
          <w:p w14:paraId="7DCBA95D" w14:textId="77777777" w:rsidR="0069160C" w:rsidRPr="0050233B" w:rsidRDefault="0069160C" w:rsidP="00691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092D47A7" w14:textId="1E036633" w:rsidR="0069160C" w:rsidRPr="0060773E" w:rsidRDefault="003454D5" w:rsidP="0069160C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292296AE" w14:textId="77777777" w:rsidR="0069160C" w:rsidRPr="0050233B" w:rsidRDefault="0069160C" w:rsidP="00691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EFB4FDA" w14:textId="7242016F" w:rsidR="0069160C" w:rsidRDefault="0069160C" w:rsidP="0069160C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(131,060)</w:t>
            </w:r>
          </w:p>
        </w:tc>
        <w:tc>
          <w:tcPr>
            <w:tcW w:w="351" w:type="dxa"/>
          </w:tcPr>
          <w:p w14:paraId="7A333256" w14:textId="77777777" w:rsidR="0069160C" w:rsidRPr="0050233B" w:rsidRDefault="0069160C" w:rsidP="0069160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191F0CC6" w14:textId="03746DCD" w:rsidR="0069160C" w:rsidRPr="009B28B3" w:rsidRDefault="003454D5" w:rsidP="0069160C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5739C166" w14:textId="77777777" w:rsidR="0069160C" w:rsidRPr="0050233B" w:rsidRDefault="0069160C" w:rsidP="00691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5DBD4C1B" w14:textId="693DF4A9" w:rsidR="0069160C" w:rsidRDefault="0069160C" w:rsidP="0069160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(131,060)</w:t>
            </w:r>
          </w:p>
        </w:tc>
      </w:tr>
    </w:tbl>
    <w:p w14:paraId="27E46B84" w14:textId="77777777" w:rsidR="00886F54" w:rsidRPr="00627208" w:rsidRDefault="00886F54" w:rsidP="004F0A8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20"/>
          <w:highlight w:val="yellow"/>
          <w:lang w:bidi="th-TH"/>
        </w:rPr>
        <w:sectPr w:rsidR="00886F54" w:rsidRPr="00627208" w:rsidSect="003343BC">
          <w:headerReference w:type="default" r:id="rId19"/>
          <w:footerReference w:type="default" r:id="rId20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31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061"/>
        <w:gridCol w:w="1315"/>
        <w:gridCol w:w="302"/>
        <w:gridCol w:w="1214"/>
        <w:gridCol w:w="284"/>
        <w:gridCol w:w="1275"/>
        <w:gridCol w:w="284"/>
        <w:gridCol w:w="1180"/>
        <w:gridCol w:w="241"/>
        <w:gridCol w:w="1051"/>
        <w:gridCol w:w="283"/>
        <w:gridCol w:w="832"/>
        <w:gridCol w:w="241"/>
        <w:gridCol w:w="1134"/>
        <w:gridCol w:w="287"/>
        <w:gridCol w:w="908"/>
        <w:gridCol w:w="284"/>
        <w:gridCol w:w="1134"/>
      </w:tblGrid>
      <w:tr w:rsidR="00414AA4" w:rsidRPr="00627208" w14:paraId="1FA8E7B2" w14:textId="77777777" w:rsidTr="008576FC">
        <w:trPr>
          <w:trHeight w:val="261"/>
          <w:tblHeader/>
        </w:trPr>
        <w:tc>
          <w:tcPr>
            <w:tcW w:w="3061" w:type="dxa"/>
            <w:vAlign w:val="bottom"/>
          </w:tcPr>
          <w:p w14:paraId="2550870E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249" w:type="dxa"/>
            <w:gridSpan w:val="17"/>
            <w:vAlign w:val="bottom"/>
            <w:hideMark/>
          </w:tcPr>
          <w:p w14:paraId="1D59F8C2" w14:textId="77777777" w:rsidR="00414AA4" w:rsidRPr="00627208" w:rsidRDefault="00414AA4" w:rsidP="008576F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14AA4" w:rsidRPr="00627208" w14:paraId="437699CF" w14:textId="77777777" w:rsidTr="008576FC">
        <w:trPr>
          <w:trHeight w:val="261"/>
          <w:tblHeader/>
        </w:trPr>
        <w:tc>
          <w:tcPr>
            <w:tcW w:w="3061" w:type="dxa"/>
            <w:vAlign w:val="bottom"/>
          </w:tcPr>
          <w:p w14:paraId="2DCD5A80" w14:textId="77777777" w:rsidR="00414AA4" w:rsidRPr="00627208" w:rsidRDefault="00414AA4" w:rsidP="008576FC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146" w:type="dxa"/>
            <w:gridSpan w:val="9"/>
            <w:tcBorders>
              <w:bottom w:val="single" w:sz="4" w:space="0" w:color="auto"/>
            </w:tcBorders>
            <w:vAlign w:val="bottom"/>
          </w:tcPr>
          <w:p w14:paraId="3A15BB3D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6EBCEBB9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14:paraId="60AC0CDE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14AA4" w:rsidRPr="00627208" w14:paraId="3F50147F" w14:textId="77777777" w:rsidTr="008576FC">
        <w:trPr>
          <w:trHeight w:val="261"/>
          <w:tblHeader/>
        </w:trPr>
        <w:tc>
          <w:tcPr>
            <w:tcW w:w="3061" w:type="dxa"/>
            <w:vAlign w:val="bottom"/>
          </w:tcPr>
          <w:p w14:paraId="37F76906" w14:textId="77777777" w:rsidR="00414AA4" w:rsidRPr="00627208" w:rsidRDefault="00414AA4" w:rsidP="008576FC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2984E851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6AD13CCC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302" w:type="dxa"/>
            <w:tcBorders>
              <w:top w:val="single" w:sz="4" w:space="0" w:color="auto"/>
            </w:tcBorders>
            <w:vAlign w:val="bottom"/>
          </w:tcPr>
          <w:p w14:paraId="781641FC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08EE65B3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ind w:left="-60" w:right="-86" w:hanging="1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br/>
            </w: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ยุติธรรมผ่าน</w:t>
            </w: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br/>
            </w:r>
            <w:r w:rsidRPr="00627208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CC02EF6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3D67048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49E36A0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04A26202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8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64969DF2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136481A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3" w:type="dxa"/>
            <w:vAlign w:val="bottom"/>
          </w:tcPr>
          <w:p w14:paraId="1A78B23D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32" w:type="dxa"/>
            <w:vAlign w:val="bottom"/>
          </w:tcPr>
          <w:p w14:paraId="235A88C2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41" w:type="dxa"/>
            <w:vAlign w:val="bottom"/>
          </w:tcPr>
          <w:p w14:paraId="633D3B1A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3F11349E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87" w:type="dxa"/>
            <w:vAlign w:val="bottom"/>
          </w:tcPr>
          <w:p w14:paraId="121C5D3B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8" w:type="dxa"/>
            <w:vAlign w:val="bottom"/>
          </w:tcPr>
          <w:p w14:paraId="65314D04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4" w:type="dxa"/>
            <w:vAlign w:val="bottom"/>
          </w:tcPr>
          <w:p w14:paraId="2F646F37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3B0B65E0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14AA4" w:rsidRPr="00627208" w14:paraId="2A697BF1" w14:textId="77777777" w:rsidTr="008576FC">
        <w:trPr>
          <w:trHeight w:val="261"/>
          <w:tblHeader/>
        </w:trPr>
        <w:tc>
          <w:tcPr>
            <w:tcW w:w="3061" w:type="dxa"/>
            <w:vAlign w:val="bottom"/>
          </w:tcPr>
          <w:p w14:paraId="7E2F28F8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249" w:type="dxa"/>
            <w:gridSpan w:val="17"/>
            <w:vAlign w:val="bottom"/>
          </w:tcPr>
          <w:p w14:paraId="7243B451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14AA4" w:rsidRPr="00627208" w14:paraId="5DAB3401" w14:textId="77777777" w:rsidTr="008576FC">
        <w:trPr>
          <w:trHeight w:val="261"/>
          <w:tblHeader/>
        </w:trPr>
        <w:tc>
          <w:tcPr>
            <w:tcW w:w="3061" w:type="dxa"/>
            <w:vAlign w:val="bottom"/>
          </w:tcPr>
          <w:p w14:paraId="2BC49169" w14:textId="762BA62F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256</w:t>
            </w:r>
            <w:r w:rsidR="00E42D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2249" w:type="dxa"/>
            <w:gridSpan w:val="17"/>
            <w:vAlign w:val="bottom"/>
          </w:tcPr>
          <w:p w14:paraId="2F0B4036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414AA4" w:rsidRPr="00627208" w14:paraId="3B729684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0BF6E2C8" w14:textId="77777777" w:rsidR="00414AA4" w:rsidRPr="00627208" w:rsidRDefault="00414AA4" w:rsidP="008576FC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15" w:type="dxa"/>
            <w:vAlign w:val="bottom"/>
          </w:tcPr>
          <w:p w14:paraId="1966D306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2" w:type="dxa"/>
            <w:vAlign w:val="bottom"/>
          </w:tcPr>
          <w:p w14:paraId="18BA41C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3C7A5CC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D458D2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04471E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CD34E63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61731C2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80B1AF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7D16750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194A50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1E8CA1FE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42F3E9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3807B2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230224C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908" w:type="dxa"/>
            <w:vAlign w:val="bottom"/>
          </w:tcPr>
          <w:p w14:paraId="244A6979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5BD05B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134" w:type="dxa"/>
            <w:vAlign w:val="bottom"/>
          </w:tcPr>
          <w:p w14:paraId="4F92527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4AA4" w:rsidRPr="00627208" w14:paraId="6B0E786B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36052663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15" w:type="dxa"/>
            <w:vAlign w:val="bottom"/>
          </w:tcPr>
          <w:p w14:paraId="7E9E750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dxa"/>
            <w:vAlign w:val="bottom"/>
          </w:tcPr>
          <w:p w14:paraId="1FFCC8A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3FAA047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87AD8C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BDAE19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370D70F1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19B2968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345B618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5467BCF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ACA22E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27AAE95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2C58EA2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FFDBE42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5478C8E9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8C071CE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9DAB98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70CA47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0A85" w:rsidRPr="00627208" w14:paraId="2A633067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252E7F22" w14:textId="77777777" w:rsidR="004F0A85" w:rsidRPr="00627208" w:rsidRDefault="004F0A85" w:rsidP="004F0A8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เงินฝากกับสถาบันการเงิน</w:t>
            </w:r>
          </w:p>
        </w:tc>
        <w:tc>
          <w:tcPr>
            <w:tcW w:w="1315" w:type="dxa"/>
            <w:vAlign w:val="bottom"/>
          </w:tcPr>
          <w:p w14:paraId="03D00250" w14:textId="4E4DD794" w:rsidR="004F0A85" w:rsidRPr="004F0A85" w:rsidRDefault="004F0A85" w:rsidP="004F0A85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5DF56B10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2B1920E7" w14:textId="05BAA63E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E0FFA75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60851B7" w14:textId="5D036038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4833B305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0267A2FB" w14:textId="43374CB0" w:rsidR="004F0A85" w:rsidRPr="004F0A85" w:rsidRDefault="004F0A85" w:rsidP="004F0A85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963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52</w:t>
            </w: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41" w:type="dxa"/>
            <w:vAlign w:val="bottom"/>
          </w:tcPr>
          <w:p w14:paraId="5CE43AB1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3AAC8B65" w14:textId="18E57F47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963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52</w:t>
            </w: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83" w:type="dxa"/>
            <w:vAlign w:val="bottom"/>
          </w:tcPr>
          <w:p w14:paraId="086C6C2D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427E9C97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E4A2713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DC9ABB0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4CCC6A16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590E9E17" w14:textId="77777777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0D3B8DE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567CE53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3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0A85" w:rsidRPr="00627208" w14:paraId="44916B3B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3A44A8C6" w14:textId="77777777" w:rsidR="004F0A85" w:rsidRPr="00627208" w:rsidRDefault="004F0A85" w:rsidP="004F0A8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15" w:type="dxa"/>
            <w:vAlign w:val="bottom"/>
          </w:tcPr>
          <w:p w14:paraId="770B8719" w14:textId="26F0A969" w:rsidR="004F0A85" w:rsidRPr="004F0A85" w:rsidRDefault="004F0A85" w:rsidP="004F0A85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104ABBC0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1E117D5C" w14:textId="0716821F" w:rsidR="004F0A85" w:rsidRPr="004F0A85" w:rsidRDefault="004F0A85" w:rsidP="004F0A8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661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58</w:t>
            </w: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84" w:type="dxa"/>
            <w:vAlign w:val="bottom"/>
          </w:tcPr>
          <w:p w14:paraId="2002E646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A48D995" w14:textId="321A9817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7CFEDEA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0EE6FA1C" w14:textId="3992A42B" w:rsidR="004F0A85" w:rsidRPr="004F0A85" w:rsidRDefault="004F0A85" w:rsidP="004F0A85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22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987</w:t>
            </w:r>
          </w:p>
        </w:tc>
        <w:tc>
          <w:tcPr>
            <w:tcW w:w="241" w:type="dxa"/>
            <w:vAlign w:val="bottom"/>
          </w:tcPr>
          <w:p w14:paraId="4E15BE51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33330178" w14:textId="20938DE3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684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57</w:t>
            </w:r>
            <w:r w:rsidRPr="004F0A85">
              <w:rPr>
                <w:rFonts w:ascii="Angsana New" w:hAnsi="Angsana New" w:hint="cs"/>
                <w:sz w:val="26"/>
                <w:szCs w:val="26"/>
                <w:lang w:bidi="th-TH"/>
              </w:rPr>
              <w:t>0</w:t>
            </w:r>
          </w:p>
        </w:tc>
        <w:tc>
          <w:tcPr>
            <w:tcW w:w="283" w:type="dxa"/>
            <w:vAlign w:val="bottom"/>
          </w:tcPr>
          <w:p w14:paraId="46CC1C7B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1F6D63E4" w14:textId="239EB8B0" w:rsidR="004F0A85" w:rsidRPr="004F0A85" w:rsidRDefault="004F0A85" w:rsidP="004F0A85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429DE710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EB6245C" w14:textId="327494BC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2,684,699</w:t>
            </w:r>
          </w:p>
        </w:tc>
        <w:tc>
          <w:tcPr>
            <w:tcW w:w="287" w:type="dxa"/>
            <w:vAlign w:val="bottom"/>
          </w:tcPr>
          <w:p w14:paraId="6C9DA533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76D7962D" w14:textId="2681E23D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7A937E7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1D286FD" w14:textId="720B9B42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2,684,699</w:t>
            </w:r>
          </w:p>
        </w:tc>
      </w:tr>
      <w:tr w:rsidR="004F0A85" w:rsidRPr="00627208" w14:paraId="78F7985F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19CB8FAD" w14:textId="77777777" w:rsidR="004F0A85" w:rsidRPr="00627208" w:rsidRDefault="004F0A85" w:rsidP="004F0A8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15" w:type="dxa"/>
            <w:vAlign w:val="bottom"/>
          </w:tcPr>
          <w:p w14:paraId="3153A023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dxa"/>
            <w:vAlign w:val="bottom"/>
          </w:tcPr>
          <w:p w14:paraId="703332B5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772D3B58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D4A86E6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F25D6A2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9A7DDB7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37F19FA8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4B86B258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0974AA4C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BB5CE4B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68B80549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6AFACE4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C888BD5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7" w:type="dxa"/>
            <w:vAlign w:val="bottom"/>
          </w:tcPr>
          <w:p w14:paraId="2D693E86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99073D8" w14:textId="77777777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5B90526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6078148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0A85" w:rsidRPr="00627208" w14:paraId="4716C383" w14:textId="77777777" w:rsidTr="008576FC">
        <w:trPr>
          <w:trHeight w:val="261"/>
        </w:trPr>
        <w:tc>
          <w:tcPr>
            <w:tcW w:w="3061" w:type="dxa"/>
          </w:tcPr>
          <w:p w14:paraId="4D9D5FF5" w14:textId="77777777" w:rsidR="004F0A85" w:rsidRPr="00627208" w:rsidRDefault="004F0A85" w:rsidP="004F0A85">
            <w:pPr>
              <w:ind w:left="160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15" w:type="dxa"/>
            <w:vAlign w:val="bottom"/>
          </w:tcPr>
          <w:p w14:paraId="29772621" w14:textId="1778181A" w:rsidR="004F0A85" w:rsidRPr="004F0A85" w:rsidRDefault="004F0A85" w:rsidP="004F0A85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5AFE7795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6F3E86C9" w14:textId="67820B9E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CC5D04B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BD4B013" w14:textId="62CEFF1A" w:rsidR="004F0A85" w:rsidRPr="004F0A85" w:rsidRDefault="004F0A85" w:rsidP="004F0A85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251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723</w:t>
            </w:r>
          </w:p>
        </w:tc>
        <w:tc>
          <w:tcPr>
            <w:tcW w:w="284" w:type="dxa"/>
            <w:vAlign w:val="bottom"/>
          </w:tcPr>
          <w:p w14:paraId="0973B926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37929E07" w14:textId="17139362" w:rsidR="004F0A85" w:rsidRPr="004F0A85" w:rsidRDefault="004F0A85" w:rsidP="004F0A85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0EC5475D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414F85F0" w14:textId="457A3D57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251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723</w:t>
            </w:r>
          </w:p>
        </w:tc>
        <w:tc>
          <w:tcPr>
            <w:tcW w:w="283" w:type="dxa"/>
            <w:vAlign w:val="bottom"/>
          </w:tcPr>
          <w:p w14:paraId="22D22926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73814BED" w14:textId="1A821FDB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1,672,659</w:t>
            </w:r>
          </w:p>
        </w:tc>
        <w:tc>
          <w:tcPr>
            <w:tcW w:w="241" w:type="dxa"/>
            <w:vAlign w:val="bottom"/>
          </w:tcPr>
          <w:p w14:paraId="424ABAFC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7F42100" w14:textId="40233EC4" w:rsidR="004F0A85" w:rsidRPr="004F0A85" w:rsidRDefault="004F0A85" w:rsidP="004F0A85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87" w:type="dxa"/>
            <w:vAlign w:val="bottom"/>
          </w:tcPr>
          <w:p w14:paraId="7BA2D377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0976D99" w14:textId="61A00B68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579,064</w:t>
            </w:r>
          </w:p>
        </w:tc>
        <w:tc>
          <w:tcPr>
            <w:tcW w:w="284" w:type="dxa"/>
            <w:vAlign w:val="bottom"/>
          </w:tcPr>
          <w:p w14:paraId="3C5459AE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B012C8D" w14:textId="328686BE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2,251,723</w:t>
            </w:r>
          </w:p>
        </w:tc>
      </w:tr>
      <w:tr w:rsidR="004F0A85" w:rsidRPr="00627208" w14:paraId="08F49217" w14:textId="77777777" w:rsidTr="008576FC">
        <w:trPr>
          <w:trHeight w:val="261"/>
        </w:trPr>
        <w:tc>
          <w:tcPr>
            <w:tcW w:w="3061" w:type="dxa"/>
          </w:tcPr>
          <w:p w14:paraId="4F574B76" w14:textId="77777777" w:rsidR="004F0A85" w:rsidRPr="00627208" w:rsidRDefault="004F0A85" w:rsidP="004F0A85">
            <w:pPr>
              <w:ind w:left="160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15" w:type="dxa"/>
            <w:vAlign w:val="bottom"/>
          </w:tcPr>
          <w:p w14:paraId="62F6C3A9" w14:textId="10C4BD27" w:rsidR="004F0A85" w:rsidRPr="004F0A85" w:rsidRDefault="004F0A85" w:rsidP="004F0A85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2FBD0369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0138A4E5" w14:textId="1E34F33D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51A9F2F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959BE8C" w14:textId="4BF26525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22EFB23D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60959C89" w14:textId="1DD18C61" w:rsidR="004F0A85" w:rsidRPr="004F0A85" w:rsidRDefault="004F0A85" w:rsidP="004F0A85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113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316</w:t>
            </w:r>
          </w:p>
        </w:tc>
        <w:tc>
          <w:tcPr>
            <w:tcW w:w="241" w:type="dxa"/>
            <w:vAlign w:val="bottom"/>
          </w:tcPr>
          <w:p w14:paraId="66A30D75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18482B9B" w14:textId="15898019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113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316</w:t>
            </w:r>
          </w:p>
        </w:tc>
        <w:tc>
          <w:tcPr>
            <w:tcW w:w="283" w:type="dxa"/>
            <w:vAlign w:val="bottom"/>
          </w:tcPr>
          <w:p w14:paraId="23BD9494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3AF9BF3E" w14:textId="4DFBA3EE" w:rsidR="004F0A85" w:rsidRPr="004F0A85" w:rsidRDefault="004F0A85" w:rsidP="004F0A85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1A2A8052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B89989C" w14:textId="4FBB7950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115,137</w:t>
            </w:r>
          </w:p>
        </w:tc>
        <w:tc>
          <w:tcPr>
            <w:tcW w:w="287" w:type="dxa"/>
            <w:vAlign w:val="bottom"/>
          </w:tcPr>
          <w:p w14:paraId="18B09C2C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4A64156E" w14:textId="6FEA0746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C9707CE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9136ACA" w14:textId="4A4EECD4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115,137</w:t>
            </w:r>
          </w:p>
        </w:tc>
      </w:tr>
      <w:tr w:rsidR="004F0A85" w:rsidRPr="00627208" w14:paraId="7618805F" w14:textId="77777777" w:rsidTr="008576FC">
        <w:trPr>
          <w:trHeight w:val="261"/>
        </w:trPr>
        <w:tc>
          <w:tcPr>
            <w:tcW w:w="3061" w:type="dxa"/>
          </w:tcPr>
          <w:p w14:paraId="29953381" w14:textId="77777777" w:rsidR="004F0A85" w:rsidRPr="00627208" w:rsidRDefault="004F0A85" w:rsidP="004F0A85">
            <w:pPr>
              <w:ind w:left="160" w:right="-250" w:hanging="16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15" w:type="dxa"/>
            <w:vAlign w:val="bottom"/>
          </w:tcPr>
          <w:p w14:paraId="5BE5A9B6" w14:textId="498349B2" w:rsidR="004F0A85" w:rsidRPr="004F0A85" w:rsidRDefault="004F0A85" w:rsidP="004F0A85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14ACA0C2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3D9FECB2" w14:textId="71D7CB5A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3B4847AC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EF2779C" w14:textId="097E2400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6E38B9E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326FEE1D" w14:textId="40937483" w:rsidR="004F0A85" w:rsidRPr="004F0A85" w:rsidRDefault="004F0A85" w:rsidP="004F0A85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154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691</w:t>
            </w:r>
          </w:p>
        </w:tc>
        <w:tc>
          <w:tcPr>
            <w:tcW w:w="241" w:type="dxa"/>
            <w:vAlign w:val="bottom"/>
          </w:tcPr>
          <w:p w14:paraId="0B0E8D7A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48564AFA" w14:textId="63E3D8A6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154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691</w:t>
            </w:r>
          </w:p>
        </w:tc>
        <w:tc>
          <w:tcPr>
            <w:tcW w:w="283" w:type="dxa"/>
            <w:vAlign w:val="bottom"/>
          </w:tcPr>
          <w:p w14:paraId="31872181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281D0CAF" w14:textId="6179DC2D" w:rsidR="004F0A85" w:rsidRPr="004F0A85" w:rsidRDefault="004F0A85" w:rsidP="004F0A85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D7C5F9A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76C8278" w14:textId="7FB921A3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2,154,410</w:t>
            </w:r>
          </w:p>
        </w:tc>
        <w:tc>
          <w:tcPr>
            <w:tcW w:w="287" w:type="dxa"/>
            <w:vAlign w:val="bottom"/>
          </w:tcPr>
          <w:p w14:paraId="08D60240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520FDC3" w14:textId="1B815246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2DB3D145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6701D14" w14:textId="272241AD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2,154,410</w:t>
            </w:r>
          </w:p>
        </w:tc>
      </w:tr>
      <w:tr w:rsidR="004F0A85" w:rsidRPr="00627208" w14:paraId="134B6E40" w14:textId="77777777" w:rsidTr="008576FC">
        <w:trPr>
          <w:trHeight w:val="261"/>
        </w:trPr>
        <w:tc>
          <w:tcPr>
            <w:tcW w:w="3061" w:type="dxa"/>
          </w:tcPr>
          <w:p w14:paraId="2501C33C" w14:textId="77777777" w:rsidR="004F0A85" w:rsidRPr="00627208" w:rsidRDefault="004F0A85" w:rsidP="004F0A8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315" w:type="dxa"/>
            <w:vAlign w:val="bottom"/>
          </w:tcPr>
          <w:p w14:paraId="4FAB9F0D" w14:textId="37DD1E27" w:rsidR="004F0A85" w:rsidRPr="004F0A85" w:rsidRDefault="004F0A85" w:rsidP="004F0A85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06018FCA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04F5F89A" w14:textId="31ECFA18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6B4ED29B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9F27A05" w14:textId="0C934BAE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63FF970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0F5145E9" w14:textId="4C7804AE" w:rsidR="004F0A85" w:rsidRPr="004F0A85" w:rsidRDefault="004F0A85" w:rsidP="004F0A85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5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bidi="th-TH"/>
              </w:rPr>
              <w:t>0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17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127</w:t>
            </w:r>
          </w:p>
        </w:tc>
        <w:tc>
          <w:tcPr>
            <w:tcW w:w="241" w:type="dxa"/>
            <w:vAlign w:val="bottom"/>
          </w:tcPr>
          <w:p w14:paraId="3BF3B7D0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0FDF7AEF" w14:textId="5EE0D4CB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5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bidi="th-TH"/>
              </w:rPr>
              <w:t>0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17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127</w:t>
            </w:r>
          </w:p>
        </w:tc>
        <w:tc>
          <w:tcPr>
            <w:tcW w:w="283" w:type="dxa"/>
            <w:vAlign w:val="bottom"/>
          </w:tcPr>
          <w:p w14:paraId="0B7BEA89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2BE136BA" w14:textId="0DB94A71" w:rsidR="004F0A85" w:rsidRPr="004F0A85" w:rsidRDefault="004F0A85" w:rsidP="004F0A85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9FD56CF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6F829DB" w14:textId="2563E5D1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5,069,644</w:t>
            </w:r>
          </w:p>
        </w:tc>
        <w:tc>
          <w:tcPr>
            <w:tcW w:w="287" w:type="dxa"/>
            <w:vAlign w:val="bottom"/>
          </w:tcPr>
          <w:p w14:paraId="796A6456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019836C6" w14:textId="7D0C7469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77A0366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EE1461C" w14:textId="2237269A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5,069,644</w:t>
            </w:r>
          </w:p>
        </w:tc>
      </w:tr>
      <w:tr w:rsidR="004F0A85" w:rsidRPr="00627208" w14:paraId="788F13CA" w14:textId="77777777" w:rsidTr="00DB57F9">
        <w:trPr>
          <w:trHeight w:val="261"/>
        </w:trPr>
        <w:tc>
          <w:tcPr>
            <w:tcW w:w="3061" w:type="dxa"/>
          </w:tcPr>
          <w:p w14:paraId="4FD14B11" w14:textId="77777777" w:rsidR="004F0A85" w:rsidRPr="00627208" w:rsidRDefault="004F0A85" w:rsidP="004F0A8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15" w:type="dxa"/>
          </w:tcPr>
          <w:p w14:paraId="2B399F66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2" w:type="dxa"/>
          </w:tcPr>
          <w:p w14:paraId="5CA4C5D3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</w:tcPr>
          <w:p w14:paraId="38460B37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72291578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D298A4A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</w:tcPr>
          <w:p w14:paraId="2DAB0FBA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</w:tcPr>
          <w:p w14:paraId="16871A0E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57FF4980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</w:tcPr>
          <w:p w14:paraId="77B3991A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</w:tcPr>
          <w:p w14:paraId="40055FF9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</w:tcPr>
          <w:p w14:paraId="293FB218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</w:tcPr>
          <w:p w14:paraId="0BA00602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13328D" w14:textId="77777777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1C870B10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</w:tcPr>
          <w:p w14:paraId="03C0355D" w14:textId="77777777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7FCBEE5F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84BE8D" w14:textId="77777777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0A85" w:rsidRPr="00627208" w14:paraId="272071E2" w14:textId="77777777" w:rsidTr="00DB57F9">
        <w:trPr>
          <w:trHeight w:val="261"/>
        </w:trPr>
        <w:tc>
          <w:tcPr>
            <w:tcW w:w="3061" w:type="dxa"/>
            <w:vAlign w:val="bottom"/>
          </w:tcPr>
          <w:p w14:paraId="23F73428" w14:textId="77777777" w:rsidR="004F0A85" w:rsidRPr="00627208" w:rsidRDefault="004F0A85" w:rsidP="004F0A85">
            <w:pPr>
              <w:ind w:right="-90" w:firstLine="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315" w:type="dxa"/>
          </w:tcPr>
          <w:p w14:paraId="5D989B1A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dxa"/>
          </w:tcPr>
          <w:p w14:paraId="4283139B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</w:tcPr>
          <w:p w14:paraId="3993EF03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7B45076D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23AC96D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</w:tcPr>
          <w:p w14:paraId="444E1292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</w:tcPr>
          <w:p w14:paraId="022B38D2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</w:tcPr>
          <w:p w14:paraId="4F2F723B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</w:tcPr>
          <w:p w14:paraId="6A3E2623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</w:tcPr>
          <w:p w14:paraId="6D4A025A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</w:tcPr>
          <w:p w14:paraId="4B491747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</w:tcPr>
          <w:p w14:paraId="4E0EDDE0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62C779" w14:textId="77777777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078B326B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</w:tcPr>
          <w:p w14:paraId="0219F4F6" w14:textId="77777777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38D73CC9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43C66F" w14:textId="77777777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0A85" w:rsidRPr="00627208" w14:paraId="6D36D8B1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22BDB19C" w14:textId="77777777" w:rsidR="004F0A85" w:rsidRPr="00627208" w:rsidRDefault="004F0A85" w:rsidP="004F0A85">
            <w:pPr>
              <w:ind w:right="-90" w:firstLine="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315" w:type="dxa"/>
            <w:vAlign w:val="bottom"/>
          </w:tcPr>
          <w:p w14:paraId="62538496" w14:textId="38009F61" w:rsidR="004F0A85" w:rsidRPr="004F0A85" w:rsidRDefault="004F0A85" w:rsidP="004F0A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117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638</w:t>
            </w:r>
          </w:p>
        </w:tc>
        <w:tc>
          <w:tcPr>
            <w:tcW w:w="302" w:type="dxa"/>
            <w:vAlign w:val="bottom"/>
          </w:tcPr>
          <w:p w14:paraId="3912634E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117887FF" w14:textId="0F982CDA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58060140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96AD641" w14:textId="22416203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12AA6BEF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2EFB6E17" w14:textId="2C821DBC" w:rsidR="004F0A85" w:rsidRPr="004F0A85" w:rsidRDefault="004F0A85" w:rsidP="004F0A85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EBB4005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7093ED95" w14:textId="3391AD59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117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  <w:lang w:val="en-US" w:bidi="th-TH"/>
              </w:rPr>
              <w:t>638</w:t>
            </w:r>
          </w:p>
        </w:tc>
        <w:tc>
          <w:tcPr>
            <w:tcW w:w="283" w:type="dxa"/>
            <w:vAlign w:val="bottom"/>
          </w:tcPr>
          <w:p w14:paraId="760E7160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232060A5" w14:textId="6F8F3FAB" w:rsidR="004F0A85" w:rsidRPr="004F0A85" w:rsidRDefault="004F0A85" w:rsidP="004F0A85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0A85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C285BA8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350FAF9" w14:textId="0C27EC8F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</w:rPr>
              <w:t>117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</w:rPr>
              <w:t>638</w:t>
            </w:r>
          </w:p>
        </w:tc>
        <w:tc>
          <w:tcPr>
            <w:tcW w:w="287" w:type="dxa"/>
            <w:vAlign w:val="bottom"/>
          </w:tcPr>
          <w:p w14:paraId="74B8EC1C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7546DD36" w14:textId="22DA6F4B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3AA16850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D2B9D1A" w14:textId="765E7A4D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</w:rPr>
              <w:t>117</w:t>
            </w:r>
            <w:r w:rsidRPr="004F0A85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4F0A85">
              <w:rPr>
                <w:rFonts w:ascii="Angsana New" w:hAnsi="Angsana New" w:hint="cs"/>
                <w:sz w:val="26"/>
                <w:szCs w:val="26"/>
              </w:rPr>
              <w:t>638</w:t>
            </w:r>
          </w:p>
        </w:tc>
      </w:tr>
      <w:tr w:rsidR="004F0A85" w:rsidRPr="00627208" w14:paraId="0A1A5F88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6C23EDDE" w14:textId="35B55380" w:rsidR="004F0A85" w:rsidRPr="004F0A85" w:rsidRDefault="00C53EEE" w:rsidP="004F0A85">
            <w:pPr>
              <w:ind w:left="160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อนุพันธ์ที่เกี่ยวกับพลังงาน</w:t>
            </w:r>
          </w:p>
        </w:tc>
        <w:tc>
          <w:tcPr>
            <w:tcW w:w="1315" w:type="dxa"/>
            <w:vAlign w:val="bottom"/>
          </w:tcPr>
          <w:p w14:paraId="39694952" w14:textId="20D05E9D" w:rsidR="004F0A85" w:rsidRPr="004F0A85" w:rsidRDefault="004F0A85" w:rsidP="00F8155B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302" w:type="dxa"/>
            <w:vAlign w:val="bottom"/>
          </w:tcPr>
          <w:p w14:paraId="172EA961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7424B8DD" w14:textId="74CA6707" w:rsidR="004F0A85" w:rsidRPr="004F0A85" w:rsidRDefault="004F0A85" w:rsidP="003141C7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456</w:t>
            </w:r>
            <w:r w:rsidRPr="004F0A85">
              <w:rPr>
                <w:rFonts w:ascii="Angsana New" w:hAnsi="Angsana New"/>
                <w:sz w:val="26"/>
                <w:szCs w:val="26"/>
              </w:rPr>
              <w:t>,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237</w:t>
            </w:r>
          </w:p>
        </w:tc>
        <w:tc>
          <w:tcPr>
            <w:tcW w:w="284" w:type="dxa"/>
            <w:vAlign w:val="bottom"/>
          </w:tcPr>
          <w:p w14:paraId="3FD4F331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78270D8" w14:textId="13DF6803" w:rsidR="004F0A85" w:rsidRPr="004F0A85" w:rsidRDefault="004F0A85" w:rsidP="004F0A85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2300AB4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58175502" w14:textId="7CA6074A" w:rsidR="004F0A85" w:rsidRPr="004F0A85" w:rsidRDefault="004F0A85" w:rsidP="004F0A85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122521B8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358B4A37" w14:textId="087297AC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456,237</w:t>
            </w:r>
          </w:p>
        </w:tc>
        <w:tc>
          <w:tcPr>
            <w:tcW w:w="283" w:type="dxa"/>
            <w:vAlign w:val="bottom"/>
          </w:tcPr>
          <w:p w14:paraId="3BAAE690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265C0033" w14:textId="2F3169A4" w:rsidR="004F0A85" w:rsidRPr="004F0A85" w:rsidRDefault="004F0A85" w:rsidP="004F0A85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32806EDB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429A898" w14:textId="15AE8F59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456,237</w:t>
            </w:r>
          </w:p>
        </w:tc>
        <w:tc>
          <w:tcPr>
            <w:tcW w:w="287" w:type="dxa"/>
            <w:vAlign w:val="bottom"/>
          </w:tcPr>
          <w:p w14:paraId="4D358B50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A2E4977" w14:textId="64BE09D8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CC5260E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251E065" w14:textId="698C8C5E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456,237</w:t>
            </w:r>
          </w:p>
        </w:tc>
      </w:tr>
      <w:tr w:rsidR="004F0A85" w:rsidRPr="00627208" w14:paraId="762229A8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30CF99E8" w14:textId="77777777" w:rsidR="004F0A85" w:rsidRPr="00627208" w:rsidRDefault="004F0A85" w:rsidP="004F0A85">
            <w:pPr>
              <w:ind w:right="-90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5" w:type="dxa"/>
            <w:vAlign w:val="bottom"/>
          </w:tcPr>
          <w:p w14:paraId="27502749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2" w:type="dxa"/>
            <w:vAlign w:val="bottom"/>
          </w:tcPr>
          <w:p w14:paraId="48FFD25E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1936387E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021F32B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17A97B5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171AC17D" w14:textId="77777777" w:rsidR="004F0A85" w:rsidRPr="00627208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787D9DDE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061E361A" w14:textId="77777777" w:rsidR="004F0A85" w:rsidRPr="00627208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500E3F03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4D943F70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4B52945D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3A12841C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362F538" w14:textId="77777777" w:rsidR="004F0A85" w:rsidRPr="00627208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36665763" w14:textId="77777777" w:rsidR="004F0A85" w:rsidRPr="00627208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0F333621" w14:textId="77777777" w:rsidR="004F0A85" w:rsidRPr="00627208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AB03634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51C34CC" w14:textId="77777777" w:rsidR="004F0A85" w:rsidRPr="00627208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0A85" w:rsidRPr="00627208" w14:paraId="72E1A24D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17A5110A" w14:textId="77777777" w:rsidR="004F0A85" w:rsidRPr="00627208" w:rsidRDefault="004F0A85" w:rsidP="004F0A8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15" w:type="dxa"/>
            <w:vAlign w:val="bottom"/>
          </w:tcPr>
          <w:p w14:paraId="328B5B9D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02" w:type="dxa"/>
            <w:vAlign w:val="bottom"/>
          </w:tcPr>
          <w:p w14:paraId="27466B9B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539ADD6B" w14:textId="77777777" w:rsidR="004F0A85" w:rsidRPr="00F82FA7" w:rsidRDefault="004F0A85" w:rsidP="004F0A8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72D2FFA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B968F6C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A08D09D" w14:textId="77777777" w:rsidR="004F0A85" w:rsidRPr="00627208" w:rsidRDefault="004F0A85" w:rsidP="004F0A8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3F380195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2A1965B" w14:textId="77777777" w:rsidR="004F0A85" w:rsidRPr="00627208" w:rsidRDefault="004F0A85" w:rsidP="004F0A8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6C120A1B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B1AA0FA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179E5158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FA34B20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685E045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78F98224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7029F6F" w14:textId="77777777" w:rsidR="004F0A85" w:rsidRPr="00627208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AAB1EA5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1C3780E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0A85" w:rsidRPr="00627208" w14:paraId="09987131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551C4F7E" w14:textId="77777777" w:rsidR="004F0A85" w:rsidRPr="00627208" w:rsidRDefault="004F0A85" w:rsidP="004F0A8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15" w:type="dxa"/>
            <w:vAlign w:val="bottom"/>
          </w:tcPr>
          <w:p w14:paraId="3A2287CA" w14:textId="4A2F7B90" w:rsidR="004F0A85" w:rsidRPr="004F0A85" w:rsidRDefault="004F0A85" w:rsidP="004F0A85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2" w:type="dxa"/>
            <w:vAlign w:val="bottom"/>
          </w:tcPr>
          <w:p w14:paraId="59C02341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3B154A68" w14:textId="2369E514" w:rsidR="004F0A85" w:rsidRPr="004F0A85" w:rsidRDefault="004F0A85" w:rsidP="004F0A8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3AD450CC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E2C73DA" w14:textId="1C4518C6" w:rsidR="004F0A85" w:rsidRPr="004F0A85" w:rsidRDefault="004F0A85" w:rsidP="004F0A8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0A6578EC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71DC999F" w14:textId="63E2BC4D" w:rsidR="004F0A85" w:rsidRPr="004F0A85" w:rsidRDefault="004F0A85" w:rsidP="004F0A8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(49,856,172)</w:t>
            </w:r>
          </w:p>
        </w:tc>
        <w:tc>
          <w:tcPr>
            <w:tcW w:w="241" w:type="dxa"/>
            <w:vAlign w:val="bottom"/>
          </w:tcPr>
          <w:p w14:paraId="36FE6931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59163D2A" w14:textId="29435C73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(49,856,172)</w:t>
            </w:r>
          </w:p>
        </w:tc>
        <w:tc>
          <w:tcPr>
            <w:tcW w:w="283" w:type="dxa"/>
            <w:vAlign w:val="bottom"/>
          </w:tcPr>
          <w:p w14:paraId="45354F39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292D04D1" w14:textId="2E6D19B0" w:rsidR="004F0A85" w:rsidRPr="004F0A85" w:rsidRDefault="004F0A85" w:rsidP="004F0A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3F1E87DD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14EFD22" w14:textId="6E9F7540" w:rsidR="004F0A85" w:rsidRPr="004F0A85" w:rsidRDefault="004F0A85" w:rsidP="004F0A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(49,639,757)</w:t>
            </w:r>
          </w:p>
        </w:tc>
        <w:tc>
          <w:tcPr>
            <w:tcW w:w="287" w:type="dxa"/>
            <w:vAlign w:val="bottom"/>
          </w:tcPr>
          <w:p w14:paraId="1E51BEA5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410B89BF" w14:textId="2A5422DB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2B03B00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DD46E4D" w14:textId="759A95A0" w:rsidR="004F0A85" w:rsidRPr="004F0A85" w:rsidRDefault="004F0A85" w:rsidP="004F0A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F0A85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(49,639,757)</w:t>
            </w:r>
          </w:p>
        </w:tc>
      </w:tr>
      <w:tr w:rsidR="004F0A85" w:rsidRPr="00627208" w14:paraId="6F41FC5B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383B29F6" w14:textId="77777777" w:rsidR="004F0A85" w:rsidRPr="00627208" w:rsidRDefault="004F0A85" w:rsidP="004F0A8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15" w:type="dxa"/>
            <w:vAlign w:val="bottom"/>
          </w:tcPr>
          <w:p w14:paraId="50C58EF1" w14:textId="14D944B7" w:rsidR="004F0A85" w:rsidRPr="004F0A85" w:rsidRDefault="004F0A85" w:rsidP="004F0A85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2" w:type="dxa"/>
            <w:vAlign w:val="bottom"/>
          </w:tcPr>
          <w:p w14:paraId="4609A5D1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7B2B1CD6" w14:textId="7120390B" w:rsidR="004F0A85" w:rsidRPr="004F0A85" w:rsidRDefault="004F0A85" w:rsidP="004F0A8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3FFE3CBF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76D40BC" w14:textId="3AC67AD1" w:rsidR="004F0A85" w:rsidRPr="004F0A85" w:rsidRDefault="004F0A85" w:rsidP="004F0A8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55591B80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5680E7F9" w14:textId="3A74716A" w:rsidR="004F0A85" w:rsidRPr="004F0A85" w:rsidRDefault="004F0A85" w:rsidP="004F0A8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  <w:r w:rsidRPr="004F0A85">
              <w:rPr>
                <w:rFonts w:ascii="Angsana New" w:hAnsi="Angsana New"/>
                <w:sz w:val="26"/>
                <w:szCs w:val="26"/>
              </w:rPr>
              <w:t>0,000)</w:t>
            </w:r>
          </w:p>
        </w:tc>
        <w:tc>
          <w:tcPr>
            <w:tcW w:w="241" w:type="dxa"/>
            <w:vAlign w:val="bottom"/>
          </w:tcPr>
          <w:p w14:paraId="2A501992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5DF1AEE8" w14:textId="61A5CB86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  <w:r w:rsidRPr="004F0A85">
              <w:rPr>
                <w:rFonts w:ascii="Angsana New" w:hAnsi="Angsana New"/>
                <w:sz w:val="26"/>
                <w:szCs w:val="26"/>
              </w:rPr>
              <w:t>0,000)</w:t>
            </w:r>
          </w:p>
        </w:tc>
        <w:tc>
          <w:tcPr>
            <w:tcW w:w="283" w:type="dxa"/>
            <w:vAlign w:val="bottom"/>
          </w:tcPr>
          <w:p w14:paraId="1BCFF551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1402E1A5" w14:textId="626AC27C" w:rsidR="004F0A85" w:rsidRPr="004F0A85" w:rsidRDefault="004F0A85" w:rsidP="004F0A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4D9739C7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D906208" w14:textId="76AF0A7A" w:rsidR="004F0A85" w:rsidRPr="004F0A85" w:rsidRDefault="004F0A85" w:rsidP="004F0A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  <w:r w:rsidRPr="004F0A85">
              <w:rPr>
                <w:rFonts w:ascii="Angsana New" w:hAnsi="Angsana New"/>
                <w:sz w:val="26"/>
                <w:szCs w:val="26"/>
              </w:rPr>
              <w:t>0,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728</w:t>
            </w:r>
            <w:r w:rsidRPr="004F0A8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7" w:type="dxa"/>
            <w:vAlign w:val="bottom"/>
          </w:tcPr>
          <w:p w14:paraId="670DA578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191E143" w14:textId="780ABEED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247B73B3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F1261E3" w14:textId="1F3966D4" w:rsidR="004F0A85" w:rsidRPr="004F0A85" w:rsidRDefault="004F0A85" w:rsidP="004F0A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  <w:r w:rsidRPr="004F0A85">
              <w:rPr>
                <w:rFonts w:ascii="Angsana New" w:hAnsi="Angsana New"/>
                <w:sz w:val="26"/>
                <w:szCs w:val="26"/>
              </w:rPr>
              <w:t>0,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728</w:t>
            </w:r>
            <w:r w:rsidRPr="004F0A8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F0A85" w:rsidRPr="00627208" w14:paraId="2D58771B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517B266B" w14:textId="77777777" w:rsidR="004F0A85" w:rsidRPr="00627208" w:rsidRDefault="004F0A85" w:rsidP="004F0A85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15" w:type="dxa"/>
            <w:vAlign w:val="bottom"/>
          </w:tcPr>
          <w:p w14:paraId="7C7DBE58" w14:textId="15FFD8B6" w:rsidR="004F0A85" w:rsidRPr="004F0A85" w:rsidRDefault="004F0A85" w:rsidP="004F0A85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2" w:type="dxa"/>
            <w:vAlign w:val="bottom"/>
          </w:tcPr>
          <w:p w14:paraId="7EFC3040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2BD3F1E0" w14:textId="38D7DBCE" w:rsidR="004F0A85" w:rsidRPr="004F0A85" w:rsidRDefault="004F0A85" w:rsidP="004F0A8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7CF2E421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D26CA51" w14:textId="5843A362" w:rsidR="004F0A85" w:rsidRPr="004F0A85" w:rsidRDefault="004F0A85" w:rsidP="004F0A8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242C3083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4E4DD613" w14:textId="669E216C" w:rsidR="004F0A85" w:rsidRPr="004F0A85" w:rsidRDefault="004F0A85" w:rsidP="004F0A8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Pr="004F0A85">
              <w:rPr>
                <w:rFonts w:ascii="Angsana New" w:hAnsi="Angsana New"/>
                <w:sz w:val="26"/>
                <w:szCs w:val="26"/>
              </w:rPr>
              <w:t>,0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63</w:t>
            </w:r>
            <w:r w:rsidRPr="004F0A85">
              <w:rPr>
                <w:rFonts w:ascii="Angsana New" w:hAnsi="Angsana New"/>
                <w:sz w:val="26"/>
                <w:szCs w:val="26"/>
              </w:rPr>
              <w:t>,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199</w:t>
            </w:r>
            <w:r w:rsidRPr="004F0A8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1B1A717E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6080B966" w14:textId="392B16E1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(28,063,199)</w:t>
            </w:r>
          </w:p>
        </w:tc>
        <w:tc>
          <w:tcPr>
            <w:tcW w:w="283" w:type="dxa"/>
            <w:vAlign w:val="bottom"/>
          </w:tcPr>
          <w:p w14:paraId="45557AF6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7B5B0156" w14:textId="7D4D58F9" w:rsidR="004F0A85" w:rsidRPr="004F0A85" w:rsidRDefault="004F0A85" w:rsidP="004F0A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6D4F3581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2C47A0C" w14:textId="17FF4D25" w:rsidR="004F0A85" w:rsidRPr="004F0A85" w:rsidRDefault="004F0A85" w:rsidP="004F0A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(27,911,690)</w:t>
            </w:r>
          </w:p>
        </w:tc>
        <w:tc>
          <w:tcPr>
            <w:tcW w:w="287" w:type="dxa"/>
            <w:vAlign w:val="bottom"/>
          </w:tcPr>
          <w:p w14:paraId="168ACC4B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5CC19FB" w14:textId="6D4B18CA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620DAFFD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22555C6" w14:textId="0CB92CD6" w:rsidR="004F0A85" w:rsidRPr="004F0A85" w:rsidRDefault="004F0A85" w:rsidP="004F0A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(27,911,690)</w:t>
            </w:r>
          </w:p>
        </w:tc>
      </w:tr>
      <w:tr w:rsidR="004F0A85" w:rsidRPr="00627208" w14:paraId="6E088A18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35DE090C" w14:textId="77777777" w:rsidR="004F0A85" w:rsidRPr="00627208" w:rsidRDefault="004F0A85" w:rsidP="004F0A8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15" w:type="dxa"/>
            <w:vAlign w:val="bottom"/>
          </w:tcPr>
          <w:p w14:paraId="220DDAB7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2" w:type="dxa"/>
            <w:vAlign w:val="bottom"/>
          </w:tcPr>
          <w:p w14:paraId="088C71A8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0EF0DEF9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49A6BEFD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CF9C328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4C0A7CE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5DF24E3E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3B09A82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19243BFB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1E1DBBFE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75C1AE66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24C88ED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D2DA7F7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0B918D98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9F1B232" w14:textId="77777777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84E07EB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492C7D1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</w:p>
        </w:tc>
      </w:tr>
      <w:tr w:rsidR="004F0A85" w:rsidRPr="00627208" w14:paraId="53B91A94" w14:textId="77777777" w:rsidTr="008576FC">
        <w:trPr>
          <w:trHeight w:val="261"/>
        </w:trPr>
        <w:tc>
          <w:tcPr>
            <w:tcW w:w="3061" w:type="dxa"/>
          </w:tcPr>
          <w:p w14:paraId="58A6AD82" w14:textId="77777777" w:rsidR="004F0A85" w:rsidRPr="00627208" w:rsidRDefault="004F0A85" w:rsidP="004F0A8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การป้องกันความเสี่ยง</w:t>
            </w:r>
          </w:p>
        </w:tc>
        <w:tc>
          <w:tcPr>
            <w:tcW w:w="1315" w:type="dxa"/>
            <w:vAlign w:val="bottom"/>
          </w:tcPr>
          <w:p w14:paraId="0D5B388F" w14:textId="2470EA4C" w:rsidR="004F0A85" w:rsidRPr="004F0A85" w:rsidRDefault="004F0A85" w:rsidP="004F0A8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47</w:t>
            </w:r>
            <w:r w:rsidRPr="004F0A85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548</w:t>
            </w:r>
            <w:r w:rsidRPr="004F0A85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302" w:type="dxa"/>
            <w:vAlign w:val="bottom"/>
          </w:tcPr>
          <w:p w14:paraId="7F9581BD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259F2DEB" w14:textId="17815D33" w:rsidR="004F0A85" w:rsidRPr="004F0A85" w:rsidRDefault="004F0A85" w:rsidP="004F0A8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66B14664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9E6691C" w14:textId="50A1EAB0" w:rsidR="004F0A85" w:rsidRPr="004F0A85" w:rsidRDefault="004F0A85" w:rsidP="004F0A8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575B1789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5CA2BDBB" w14:textId="3C07B8D7" w:rsidR="004F0A85" w:rsidRPr="004F0A85" w:rsidRDefault="004F0A85" w:rsidP="004F0A85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6A559C67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715E03B7" w14:textId="49A72772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47</w:t>
            </w:r>
            <w:r w:rsidRPr="004F0A85">
              <w:rPr>
                <w:rFonts w:ascii="Angsana New" w:hAnsi="Angsana New"/>
                <w:sz w:val="26"/>
                <w:szCs w:val="26"/>
              </w:rPr>
              <w:t>,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548</w:t>
            </w:r>
            <w:r w:rsidRPr="004F0A8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3EC17DB0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1FFFACAB" w14:textId="3BFD3B56" w:rsidR="004F0A85" w:rsidRPr="004F0A85" w:rsidRDefault="004F0A85" w:rsidP="004F0A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2E8FECE5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27FDFB0" w14:textId="591EF032" w:rsidR="004F0A85" w:rsidRPr="004F0A85" w:rsidRDefault="004F0A85" w:rsidP="004F0A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47</w:t>
            </w:r>
            <w:r w:rsidRPr="004F0A85">
              <w:rPr>
                <w:rFonts w:ascii="Angsana New" w:hAnsi="Angsana New"/>
                <w:sz w:val="26"/>
                <w:szCs w:val="26"/>
              </w:rPr>
              <w:t>,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548</w:t>
            </w:r>
            <w:r w:rsidRPr="004F0A8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7" w:type="dxa"/>
            <w:vAlign w:val="bottom"/>
          </w:tcPr>
          <w:p w14:paraId="5EB53C40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9D550DE" w14:textId="595CC49E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378C4AE3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C21B212" w14:textId="472B169B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(47,548)</w:t>
            </w:r>
          </w:p>
        </w:tc>
      </w:tr>
      <w:tr w:rsidR="004F0A85" w:rsidRPr="00627208" w14:paraId="1C4ACADA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7F3D88E3" w14:textId="77777777" w:rsidR="004F0A85" w:rsidRPr="00627208" w:rsidRDefault="004F0A85" w:rsidP="004F0A8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อนุพันธ์ที่เกี่ยวกับพลังงาน</w:t>
            </w:r>
          </w:p>
        </w:tc>
        <w:tc>
          <w:tcPr>
            <w:tcW w:w="1315" w:type="dxa"/>
            <w:vAlign w:val="bottom"/>
          </w:tcPr>
          <w:p w14:paraId="76B96698" w14:textId="6D350218" w:rsidR="004F0A85" w:rsidRPr="004F0A85" w:rsidRDefault="004F0A85" w:rsidP="004F0A8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4F0A85">
              <w:rPr>
                <w:rFonts w:ascii="Angsana New" w:hAnsi="Angsana New"/>
                <w:sz w:val="26"/>
                <w:szCs w:val="26"/>
              </w:rPr>
              <w:t>,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592</w:t>
            </w:r>
            <w:r w:rsidRPr="004F0A85">
              <w:rPr>
                <w:rFonts w:ascii="Angsana New" w:hAnsi="Angsana New"/>
                <w:sz w:val="26"/>
                <w:szCs w:val="26"/>
              </w:rPr>
              <w:t>,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896</w:t>
            </w:r>
            <w:r w:rsidRPr="004F0A8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302" w:type="dxa"/>
            <w:vAlign w:val="bottom"/>
          </w:tcPr>
          <w:p w14:paraId="41A1D86B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78F85CCE" w14:textId="4333D843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(194,133)</w:t>
            </w:r>
          </w:p>
        </w:tc>
        <w:tc>
          <w:tcPr>
            <w:tcW w:w="284" w:type="dxa"/>
            <w:vAlign w:val="bottom"/>
          </w:tcPr>
          <w:p w14:paraId="6B0D462A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749B8DC" w14:textId="08E513D8" w:rsidR="004F0A85" w:rsidRPr="004F0A85" w:rsidRDefault="004F0A85" w:rsidP="004F0A8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6245B6A6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277CD958" w14:textId="75CAAD1F" w:rsidR="004F0A85" w:rsidRPr="004F0A85" w:rsidRDefault="004F0A85" w:rsidP="004F0A85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7BAAD30A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636F312C" w14:textId="4005CB39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4F0A85">
              <w:rPr>
                <w:rFonts w:ascii="Angsana New" w:hAnsi="Angsana New"/>
                <w:sz w:val="26"/>
                <w:szCs w:val="26"/>
              </w:rPr>
              <w:t>,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787</w:t>
            </w:r>
            <w:r w:rsidRPr="004F0A85">
              <w:rPr>
                <w:rFonts w:ascii="Angsana New" w:hAnsi="Angsana New"/>
                <w:sz w:val="26"/>
                <w:szCs w:val="26"/>
              </w:rPr>
              <w:t>,0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Pr="004F0A8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3BBE5FA4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1167FDAF" w14:textId="1CD49E6F" w:rsidR="004F0A85" w:rsidRPr="004F0A85" w:rsidRDefault="004F0A85" w:rsidP="004F0A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5D7BD3A7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2738688" w14:textId="4EF02329" w:rsidR="004F0A85" w:rsidRPr="004F0A85" w:rsidRDefault="004F0A85" w:rsidP="004F0A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4F0A85">
              <w:rPr>
                <w:rFonts w:ascii="Angsana New" w:hAnsi="Angsana New"/>
                <w:sz w:val="26"/>
                <w:szCs w:val="26"/>
              </w:rPr>
              <w:t>,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787</w:t>
            </w:r>
            <w:r w:rsidRPr="004F0A85">
              <w:rPr>
                <w:rFonts w:ascii="Angsana New" w:hAnsi="Angsana New"/>
                <w:sz w:val="26"/>
                <w:szCs w:val="26"/>
              </w:rPr>
              <w:t>,0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Pr="004F0A8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7" w:type="dxa"/>
            <w:vAlign w:val="bottom"/>
          </w:tcPr>
          <w:p w14:paraId="54FCF994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07FF8B72" w14:textId="22935114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1953E5F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586B7EE" w14:textId="1BEE8BA1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(3,787,029)</w:t>
            </w:r>
          </w:p>
        </w:tc>
      </w:tr>
      <w:tr w:rsidR="004F0A85" w:rsidRPr="00627208" w14:paraId="0805F23B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7C54D92B" w14:textId="77777777" w:rsidR="004F0A85" w:rsidRPr="00627208" w:rsidRDefault="004F0A85" w:rsidP="004F0A8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หนี้สินอนุพันธ์อื่น</w:t>
            </w:r>
          </w:p>
        </w:tc>
        <w:tc>
          <w:tcPr>
            <w:tcW w:w="1315" w:type="dxa"/>
            <w:vAlign w:val="bottom"/>
          </w:tcPr>
          <w:p w14:paraId="5E1C4DDD" w14:textId="305B4D8E" w:rsidR="004F0A85" w:rsidRPr="004F0A85" w:rsidRDefault="004F0A85" w:rsidP="004F0A85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2" w:type="dxa"/>
            <w:vAlign w:val="bottom"/>
          </w:tcPr>
          <w:p w14:paraId="7EE4123D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0E9CB123" w14:textId="5AE30E68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(77,374)</w:t>
            </w:r>
          </w:p>
        </w:tc>
        <w:tc>
          <w:tcPr>
            <w:tcW w:w="284" w:type="dxa"/>
            <w:vAlign w:val="bottom"/>
          </w:tcPr>
          <w:p w14:paraId="2C4452AC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4246AD9" w14:textId="1C5B38C4" w:rsidR="004F0A85" w:rsidRPr="004F0A85" w:rsidRDefault="004F0A85" w:rsidP="004F0A8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423E2EC" w14:textId="77777777" w:rsidR="004F0A85" w:rsidRPr="004F0A85" w:rsidRDefault="004F0A85" w:rsidP="004F0A85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3FC53447" w14:textId="1B9F6C0F" w:rsidR="004F0A85" w:rsidRPr="004F0A85" w:rsidRDefault="004F0A85" w:rsidP="004F0A85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0B7358A5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631C650A" w14:textId="201B78A2" w:rsidR="004F0A85" w:rsidRPr="004F0A85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77</w:t>
            </w:r>
            <w:r w:rsidRPr="004F0A85">
              <w:rPr>
                <w:rFonts w:ascii="Angsana New" w:hAnsi="Angsana New"/>
                <w:sz w:val="26"/>
                <w:szCs w:val="26"/>
              </w:rPr>
              <w:t>,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374</w:t>
            </w:r>
            <w:r w:rsidRPr="004F0A8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535D2C30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38751B6F" w14:textId="7A51AC3C" w:rsidR="004F0A85" w:rsidRPr="004F0A85" w:rsidRDefault="004F0A85" w:rsidP="004F0A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7FAA3DAC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10CF335" w14:textId="601F20A4" w:rsidR="004F0A85" w:rsidRPr="004F0A85" w:rsidRDefault="004F0A85" w:rsidP="004F0A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77</w:t>
            </w:r>
            <w:r w:rsidRPr="004F0A85">
              <w:rPr>
                <w:rFonts w:ascii="Angsana New" w:hAnsi="Angsana New"/>
                <w:sz w:val="26"/>
                <w:szCs w:val="26"/>
              </w:rPr>
              <w:t>,</w:t>
            </w:r>
            <w:r w:rsidRPr="004F0A85">
              <w:rPr>
                <w:rFonts w:ascii="Angsana New" w:hAnsi="Angsana New"/>
                <w:sz w:val="26"/>
                <w:szCs w:val="26"/>
                <w:lang w:val="en-US"/>
              </w:rPr>
              <w:t>374</w:t>
            </w:r>
            <w:r w:rsidRPr="004F0A8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7" w:type="dxa"/>
            <w:vAlign w:val="bottom"/>
          </w:tcPr>
          <w:p w14:paraId="28DB1EAF" w14:textId="77777777" w:rsidR="004F0A85" w:rsidRPr="004F0A85" w:rsidRDefault="004F0A85" w:rsidP="004F0A8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7934DEA9" w14:textId="5C5A8C5B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C4EF758" w14:textId="77777777" w:rsidR="004F0A85" w:rsidRPr="004F0A85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C73F835" w14:textId="35310421" w:rsidR="004F0A85" w:rsidRPr="004F0A85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A85">
              <w:rPr>
                <w:rFonts w:ascii="Angsana New" w:hAnsi="Angsana New"/>
                <w:sz w:val="26"/>
                <w:szCs w:val="26"/>
              </w:rPr>
              <w:t>(77,374)</w:t>
            </w:r>
          </w:p>
        </w:tc>
      </w:tr>
      <w:tr w:rsidR="004F0A85" w:rsidRPr="00627208" w14:paraId="53B9027D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672A8757" w14:textId="77777777" w:rsidR="004F0A85" w:rsidRPr="00627208" w:rsidRDefault="004F0A85" w:rsidP="004F0A8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15" w:type="dxa"/>
            <w:vAlign w:val="bottom"/>
          </w:tcPr>
          <w:p w14:paraId="65970080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dxa"/>
            <w:vAlign w:val="bottom"/>
          </w:tcPr>
          <w:p w14:paraId="6CFB1DEA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78B79E07" w14:textId="77777777" w:rsidR="004F0A85" w:rsidRPr="00627208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73674D8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F2D5783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9831CA6" w14:textId="77777777" w:rsidR="004F0A85" w:rsidRPr="00627208" w:rsidRDefault="004F0A85" w:rsidP="004F0A8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45EEE0E6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836B42A" w14:textId="77777777" w:rsidR="004F0A85" w:rsidRPr="00627208" w:rsidRDefault="004F0A85" w:rsidP="004F0A8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65AA9C94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D45B434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561F11F2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1004FB4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3FE5741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4F660831" w14:textId="77777777" w:rsidR="004F0A85" w:rsidRPr="00627208" w:rsidRDefault="004F0A85" w:rsidP="004F0A8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8553240" w14:textId="77777777" w:rsidR="004F0A85" w:rsidRPr="00627208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77591CD" w14:textId="77777777" w:rsidR="004F0A85" w:rsidRPr="00627208" w:rsidRDefault="004F0A85" w:rsidP="004F0A8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4672311" w14:textId="77777777" w:rsidR="004F0A85" w:rsidRPr="00627208" w:rsidRDefault="004F0A85" w:rsidP="004F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1184487" w14:textId="672805A3" w:rsidR="00886F54" w:rsidRDefault="00886F54" w:rsidP="00886F54">
      <w:pPr>
        <w:ind w:left="720"/>
        <w:rPr>
          <w:rFonts w:asciiTheme="majorBidi" w:hAnsiTheme="majorBidi" w:cstheme="majorBidi"/>
        </w:rPr>
      </w:pPr>
    </w:p>
    <w:tbl>
      <w:tblPr>
        <w:tblW w:w="1531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283"/>
        <w:gridCol w:w="1276"/>
        <w:gridCol w:w="284"/>
        <w:gridCol w:w="1275"/>
        <w:gridCol w:w="284"/>
        <w:gridCol w:w="1134"/>
        <w:gridCol w:w="283"/>
        <w:gridCol w:w="993"/>
        <w:gridCol w:w="283"/>
        <w:gridCol w:w="851"/>
        <w:gridCol w:w="283"/>
        <w:gridCol w:w="992"/>
        <w:gridCol w:w="284"/>
        <w:gridCol w:w="992"/>
        <w:gridCol w:w="284"/>
        <w:gridCol w:w="1134"/>
      </w:tblGrid>
      <w:tr w:rsidR="00F82FA7" w:rsidRPr="00F82FA7" w14:paraId="6B317B6B" w14:textId="77777777" w:rsidTr="00F82FA7">
        <w:trPr>
          <w:trHeight w:val="261"/>
          <w:tblHeader/>
        </w:trPr>
        <w:tc>
          <w:tcPr>
            <w:tcW w:w="2977" w:type="dxa"/>
            <w:vAlign w:val="bottom"/>
          </w:tcPr>
          <w:p w14:paraId="392AD26B" w14:textId="77777777" w:rsidR="00F82FA7" w:rsidRPr="00EC6306" w:rsidRDefault="00F82FA7" w:rsidP="006029A8">
            <w:pPr>
              <w:ind w:left="73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333" w:type="dxa"/>
            <w:gridSpan w:val="17"/>
            <w:vAlign w:val="bottom"/>
          </w:tcPr>
          <w:p w14:paraId="3AD7284A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EC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82FA7" w:rsidRPr="00F82FA7" w14:paraId="2A889D50" w14:textId="77777777" w:rsidTr="00F82FA7">
        <w:trPr>
          <w:trHeight w:val="261"/>
          <w:tblHeader/>
        </w:trPr>
        <w:tc>
          <w:tcPr>
            <w:tcW w:w="2977" w:type="dxa"/>
            <w:vAlign w:val="bottom"/>
          </w:tcPr>
          <w:p w14:paraId="64589E39" w14:textId="77777777" w:rsidR="00F82FA7" w:rsidRPr="00EC6306" w:rsidRDefault="00F82FA7" w:rsidP="006029A8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230" w:type="dxa"/>
            <w:gridSpan w:val="9"/>
            <w:tcBorders>
              <w:bottom w:val="single" w:sz="4" w:space="0" w:color="auto"/>
            </w:tcBorders>
            <w:vAlign w:val="bottom"/>
          </w:tcPr>
          <w:p w14:paraId="36BACF58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C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37B12641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14:paraId="221569CD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C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82FA7" w:rsidRPr="00F82FA7" w14:paraId="4A40E634" w14:textId="77777777" w:rsidTr="00F82FA7">
        <w:trPr>
          <w:trHeight w:val="261"/>
          <w:tblHeader/>
        </w:trPr>
        <w:tc>
          <w:tcPr>
            <w:tcW w:w="2977" w:type="dxa"/>
            <w:vAlign w:val="bottom"/>
          </w:tcPr>
          <w:p w14:paraId="5607D69C" w14:textId="040F36A6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5C102A1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88E99CD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1AF39F7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A4FB988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ind w:left="-6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ยุติธรรมผ่าน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F8D798A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17C6286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ยุติธรรมผ่าน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BDC7BC8" w14:textId="77777777" w:rsidR="00F82FA7" w:rsidRPr="00EC6306" w:rsidRDefault="00F82FA7" w:rsidP="006029A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4857DFA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03E9CE4" w14:textId="77777777" w:rsidR="00F82FA7" w:rsidRPr="00EC6306" w:rsidRDefault="00F82FA7" w:rsidP="006029A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D158BB9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3" w:type="dxa"/>
            <w:vAlign w:val="bottom"/>
          </w:tcPr>
          <w:p w14:paraId="3E9E418D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845A480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2C49A05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B556B49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701B593" w14:textId="77777777" w:rsidR="00F82FA7" w:rsidRPr="00EC6306" w:rsidRDefault="00F82FA7" w:rsidP="006029A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79FA205" w14:textId="77777777" w:rsidR="00F82FA7" w:rsidRPr="00EC6306" w:rsidRDefault="00F82FA7" w:rsidP="006029A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2175696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46177E2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82FA7" w:rsidRPr="00F82FA7" w14:paraId="5F33FFD6" w14:textId="77777777" w:rsidTr="00F82FA7">
        <w:trPr>
          <w:trHeight w:val="261"/>
          <w:tblHeader/>
        </w:trPr>
        <w:tc>
          <w:tcPr>
            <w:tcW w:w="2977" w:type="dxa"/>
            <w:vAlign w:val="bottom"/>
          </w:tcPr>
          <w:p w14:paraId="36CC2F35" w14:textId="77777777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2333" w:type="dxa"/>
            <w:gridSpan w:val="17"/>
            <w:vAlign w:val="bottom"/>
          </w:tcPr>
          <w:p w14:paraId="523BE7AF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EC630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82FA7" w:rsidRPr="00F82FA7" w14:paraId="38FBF786" w14:textId="77777777" w:rsidTr="00F82FA7">
        <w:trPr>
          <w:trHeight w:val="261"/>
          <w:tblHeader/>
        </w:trPr>
        <w:tc>
          <w:tcPr>
            <w:tcW w:w="2977" w:type="dxa"/>
            <w:vAlign w:val="bottom"/>
          </w:tcPr>
          <w:p w14:paraId="68EA97B8" w14:textId="3F358611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C6306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EC630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C6306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EC630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2333" w:type="dxa"/>
            <w:gridSpan w:val="17"/>
            <w:vAlign w:val="bottom"/>
          </w:tcPr>
          <w:p w14:paraId="0ACB6C07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F82FA7" w:rsidRPr="00F82FA7" w14:paraId="19AFEA02" w14:textId="77777777" w:rsidTr="00F82FA7">
        <w:trPr>
          <w:trHeight w:val="333"/>
        </w:trPr>
        <w:tc>
          <w:tcPr>
            <w:tcW w:w="2977" w:type="dxa"/>
            <w:vAlign w:val="bottom"/>
          </w:tcPr>
          <w:p w14:paraId="3553A540" w14:textId="77777777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C630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18" w:type="dxa"/>
            <w:vAlign w:val="bottom"/>
          </w:tcPr>
          <w:p w14:paraId="64F74C5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E394387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5E097A3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4264352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AF18B6A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F7E2730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5B259CB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62B963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12F85AA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727ACF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82444C5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26F11C3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A09114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8E977EF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FAAF82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CFF7C7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0578C58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2FA7" w:rsidRPr="00F82FA7" w14:paraId="0CD81A94" w14:textId="77777777" w:rsidTr="00F82FA7">
        <w:trPr>
          <w:trHeight w:val="261"/>
        </w:trPr>
        <w:tc>
          <w:tcPr>
            <w:tcW w:w="2977" w:type="dxa"/>
            <w:vAlign w:val="bottom"/>
          </w:tcPr>
          <w:p w14:paraId="0CB100A2" w14:textId="77777777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vAlign w:val="bottom"/>
          </w:tcPr>
          <w:p w14:paraId="7D71F946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874FC00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AF4525B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A085C66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DCDB21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736BC15" w14:textId="77777777" w:rsidR="00F82FA7" w:rsidRPr="00EC6306" w:rsidRDefault="00F82FA7" w:rsidP="006029A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9DA3849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3AE2D5F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C0F8215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9FE4109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A11D535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92D0B0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00DBF6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A7579F0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7D3AEA6" w14:textId="77777777" w:rsidR="00F82FA7" w:rsidRPr="00EC6306" w:rsidRDefault="00F82FA7" w:rsidP="00602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EE00234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2C14DF2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2FA7" w:rsidRPr="00F82FA7" w14:paraId="0D7F5462" w14:textId="77777777" w:rsidTr="00F82FA7">
        <w:trPr>
          <w:trHeight w:val="261"/>
        </w:trPr>
        <w:tc>
          <w:tcPr>
            <w:tcW w:w="2977" w:type="dxa"/>
            <w:vAlign w:val="bottom"/>
          </w:tcPr>
          <w:p w14:paraId="59805530" w14:textId="77777777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418" w:type="dxa"/>
            <w:vAlign w:val="bottom"/>
          </w:tcPr>
          <w:p w14:paraId="2B50FFD6" w14:textId="77777777" w:rsidR="00F82FA7" w:rsidRPr="00EC6306" w:rsidRDefault="00F82FA7" w:rsidP="00935513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5D736FB6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0917116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575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828</w:t>
            </w:r>
          </w:p>
        </w:tc>
        <w:tc>
          <w:tcPr>
            <w:tcW w:w="284" w:type="dxa"/>
            <w:vAlign w:val="bottom"/>
          </w:tcPr>
          <w:p w14:paraId="56AC15E8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2D158F9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544F0D51" w14:textId="77777777" w:rsidR="00F82FA7" w:rsidRPr="00EC6306" w:rsidRDefault="00F82FA7" w:rsidP="006029A8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7BEB37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987</w:t>
            </w:r>
          </w:p>
        </w:tc>
        <w:tc>
          <w:tcPr>
            <w:tcW w:w="283" w:type="dxa"/>
            <w:vAlign w:val="bottom"/>
          </w:tcPr>
          <w:p w14:paraId="69F8C528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7B08E63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598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815</w:t>
            </w:r>
          </w:p>
        </w:tc>
        <w:tc>
          <w:tcPr>
            <w:tcW w:w="283" w:type="dxa"/>
            <w:vAlign w:val="bottom"/>
          </w:tcPr>
          <w:p w14:paraId="1B53334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1E3C173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7981469E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F7F268A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1,598,944</w:t>
            </w:r>
          </w:p>
        </w:tc>
        <w:tc>
          <w:tcPr>
            <w:tcW w:w="284" w:type="dxa"/>
            <w:vAlign w:val="bottom"/>
          </w:tcPr>
          <w:p w14:paraId="7BF661CF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6132EC5" w14:textId="77777777" w:rsidR="00F82FA7" w:rsidRPr="00EC6306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8F61D0D" w14:textId="77777777" w:rsidR="00F82FA7" w:rsidRPr="00EC6306" w:rsidRDefault="00F82FA7" w:rsidP="006029A8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4C53B43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598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944</w:t>
            </w:r>
          </w:p>
        </w:tc>
      </w:tr>
      <w:tr w:rsidR="00F82FA7" w:rsidRPr="00F82FA7" w14:paraId="7F8E5F3C" w14:textId="77777777" w:rsidTr="00F82FA7">
        <w:trPr>
          <w:trHeight w:val="261"/>
        </w:trPr>
        <w:tc>
          <w:tcPr>
            <w:tcW w:w="2977" w:type="dxa"/>
            <w:vAlign w:val="bottom"/>
          </w:tcPr>
          <w:p w14:paraId="68D4DB50" w14:textId="77777777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vAlign w:val="bottom"/>
          </w:tcPr>
          <w:p w14:paraId="48EE703E" w14:textId="77777777" w:rsidR="00F82FA7" w:rsidRPr="00EC6306" w:rsidRDefault="00F82FA7" w:rsidP="00935513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E54CEB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68C2F29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AF9ED2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10C6A15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44E6AD7" w14:textId="77777777" w:rsidR="00F82FA7" w:rsidRPr="00EC6306" w:rsidRDefault="00F82FA7" w:rsidP="006029A8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F659152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684EC93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474B1E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4BDA8180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8A6F261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7AD35C6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AF4D229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0D2F3196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68DEDEE" w14:textId="77777777" w:rsidR="00F82FA7" w:rsidRPr="00EC6306" w:rsidRDefault="00F82FA7" w:rsidP="00602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DEDA444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0C3B89E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82FA7" w:rsidRPr="00F82FA7" w14:paraId="77B67078" w14:textId="77777777" w:rsidTr="00F82FA7">
        <w:trPr>
          <w:trHeight w:val="261"/>
        </w:trPr>
        <w:tc>
          <w:tcPr>
            <w:tcW w:w="2977" w:type="dxa"/>
          </w:tcPr>
          <w:p w14:paraId="13E878D6" w14:textId="77777777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เงินลงทุนในตราสารทุน</w:t>
            </w:r>
          </w:p>
        </w:tc>
        <w:tc>
          <w:tcPr>
            <w:tcW w:w="1418" w:type="dxa"/>
            <w:vAlign w:val="bottom"/>
          </w:tcPr>
          <w:p w14:paraId="58705CEB" w14:textId="77777777" w:rsidR="00F82FA7" w:rsidRPr="00EC6306" w:rsidRDefault="00F82FA7" w:rsidP="00935513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69A97F88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68E6E48" w14:textId="77777777" w:rsidR="00F82FA7" w:rsidRPr="00EC6306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1298CE2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20E93F0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1,445,787</w:t>
            </w:r>
          </w:p>
        </w:tc>
        <w:tc>
          <w:tcPr>
            <w:tcW w:w="284" w:type="dxa"/>
            <w:vAlign w:val="bottom"/>
          </w:tcPr>
          <w:p w14:paraId="344E5639" w14:textId="77777777" w:rsidR="00F82FA7" w:rsidRPr="00EC6306" w:rsidRDefault="00F82FA7" w:rsidP="006029A8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C4EA23F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2FB3270D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6EDE13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1,445,787</w:t>
            </w:r>
          </w:p>
        </w:tc>
        <w:tc>
          <w:tcPr>
            <w:tcW w:w="283" w:type="dxa"/>
            <w:vAlign w:val="bottom"/>
          </w:tcPr>
          <w:p w14:paraId="6EE68785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CE9F985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485</w:t>
            </w:r>
          </w:p>
        </w:tc>
        <w:tc>
          <w:tcPr>
            <w:tcW w:w="283" w:type="dxa"/>
            <w:vAlign w:val="bottom"/>
          </w:tcPr>
          <w:p w14:paraId="57163510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9FE872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04946D18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D29D77B" w14:textId="77777777" w:rsidR="00F82FA7" w:rsidRPr="00EC6306" w:rsidRDefault="00F82FA7" w:rsidP="00602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2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341,302</w:t>
            </w:r>
          </w:p>
        </w:tc>
        <w:tc>
          <w:tcPr>
            <w:tcW w:w="284" w:type="dxa"/>
            <w:vAlign w:val="bottom"/>
          </w:tcPr>
          <w:p w14:paraId="593C7880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FE7B923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1,445,787</w:t>
            </w:r>
          </w:p>
        </w:tc>
      </w:tr>
      <w:tr w:rsidR="00F82FA7" w:rsidRPr="00F82FA7" w14:paraId="43F4F8A0" w14:textId="77777777" w:rsidTr="00F82FA7">
        <w:trPr>
          <w:trHeight w:val="261"/>
        </w:trPr>
        <w:tc>
          <w:tcPr>
            <w:tcW w:w="2977" w:type="dxa"/>
          </w:tcPr>
          <w:p w14:paraId="2D059611" w14:textId="77777777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เงินลงทุนในตราสารหนี้</w:t>
            </w:r>
          </w:p>
        </w:tc>
        <w:tc>
          <w:tcPr>
            <w:tcW w:w="1418" w:type="dxa"/>
            <w:vAlign w:val="bottom"/>
          </w:tcPr>
          <w:p w14:paraId="4A5AE85C" w14:textId="77777777" w:rsidR="00F82FA7" w:rsidRPr="00EC6306" w:rsidRDefault="00F82FA7" w:rsidP="00935513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C90F7A0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07885AD" w14:textId="77777777" w:rsidR="00F82FA7" w:rsidRPr="00EC6306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2AACFB71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936DD5E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58D730C8" w14:textId="77777777" w:rsidR="00F82FA7" w:rsidRPr="00EC6306" w:rsidRDefault="00F82FA7" w:rsidP="006029A8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27751B4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932</w:t>
            </w:r>
          </w:p>
        </w:tc>
        <w:tc>
          <w:tcPr>
            <w:tcW w:w="283" w:type="dxa"/>
            <w:vAlign w:val="bottom"/>
          </w:tcPr>
          <w:p w14:paraId="4686598E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B267D65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932</w:t>
            </w:r>
          </w:p>
        </w:tc>
        <w:tc>
          <w:tcPr>
            <w:tcW w:w="283" w:type="dxa"/>
            <w:vAlign w:val="bottom"/>
          </w:tcPr>
          <w:p w14:paraId="7EA5593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85D794A" w14:textId="77777777" w:rsidR="00F82FA7" w:rsidRPr="00EC6306" w:rsidRDefault="00F82FA7" w:rsidP="00186A12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2502D6B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8F4D5BE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91,604</w:t>
            </w:r>
          </w:p>
        </w:tc>
        <w:tc>
          <w:tcPr>
            <w:tcW w:w="284" w:type="dxa"/>
            <w:vAlign w:val="bottom"/>
          </w:tcPr>
          <w:p w14:paraId="63B8C5FE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29097BC" w14:textId="77777777" w:rsidR="00F82FA7" w:rsidRPr="00EC6306" w:rsidRDefault="00F82FA7" w:rsidP="006029A8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019E7CE" w14:textId="77777777" w:rsidR="00F82FA7" w:rsidRPr="00EC6306" w:rsidRDefault="00F82FA7" w:rsidP="006029A8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CDEA1E1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91,604</w:t>
            </w:r>
          </w:p>
        </w:tc>
      </w:tr>
      <w:tr w:rsidR="00F82FA7" w:rsidRPr="00F82FA7" w14:paraId="3214EABE" w14:textId="77777777" w:rsidTr="00F82FA7">
        <w:trPr>
          <w:trHeight w:val="261"/>
        </w:trPr>
        <w:tc>
          <w:tcPr>
            <w:tcW w:w="2977" w:type="dxa"/>
          </w:tcPr>
          <w:p w14:paraId="27F2DB55" w14:textId="77777777" w:rsidR="00F82FA7" w:rsidRPr="00935513" w:rsidRDefault="00F82FA7" w:rsidP="00935513">
            <w:pPr>
              <w:tabs>
                <w:tab w:val="clear" w:pos="2807"/>
                <w:tab w:val="left" w:pos="2738"/>
              </w:tabs>
              <w:ind w:left="-15" w:right="-33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3551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18" w:type="dxa"/>
          </w:tcPr>
          <w:p w14:paraId="2AD5111D" w14:textId="77777777" w:rsidR="00F82FA7" w:rsidRPr="00EC6306" w:rsidRDefault="00F82FA7" w:rsidP="00935513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4AFE5914" w14:textId="77777777" w:rsidR="00F82FA7" w:rsidRPr="00EC6306" w:rsidRDefault="00F82FA7" w:rsidP="006029A8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AAC426A" w14:textId="77777777" w:rsidR="00F82FA7" w:rsidRPr="00EC6306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D7C906F" w14:textId="77777777" w:rsidR="00F82FA7" w:rsidRPr="00EC6306" w:rsidRDefault="00F82FA7" w:rsidP="006029A8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EBDC772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</w:tcPr>
          <w:p w14:paraId="21992114" w14:textId="77777777" w:rsidR="00F82FA7" w:rsidRPr="00EC6306" w:rsidRDefault="00F82FA7" w:rsidP="006029A8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A96CCBE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829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833</w:t>
            </w:r>
          </w:p>
        </w:tc>
        <w:tc>
          <w:tcPr>
            <w:tcW w:w="283" w:type="dxa"/>
          </w:tcPr>
          <w:p w14:paraId="56394BA5" w14:textId="77777777" w:rsidR="00F82FA7" w:rsidRPr="00EC6306" w:rsidRDefault="00F82FA7" w:rsidP="006029A8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6F17E2B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4,829,833</w:t>
            </w:r>
          </w:p>
        </w:tc>
        <w:tc>
          <w:tcPr>
            <w:tcW w:w="283" w:type="dxa"/>
          </w:tcPr>
          <w:p w14:paraId="026258C9" w14:textId="77777777" w:rsidR="00F82FA7" w:rsidRPr="00EC6306" w:rsidRDefault="00F82FA7" w:rsidP="006029A8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11F4CEB2" w14:textId="77777777" w:rsidR="00F82FA7" w:rsidRPr="00EC6306" w:rsidRDefault="00F82FA7" w:rsidP="00186A12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3" w:type="dxa"/>
          </w:tcPr>
          <w:p w14:paraId="77AA3491" w14:textId="77777777" w:rsidR="00F82FA7" w:rsidRPr="00EC6306" w:rsidRDefault="00F82FA7" w:rsidP="006029A8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57AF8E78" w14:textId="77777777" w:rsidR="00F82FA7" w:rsidRPr="00EC6306" w:rsidRDefault="00F82FA7" w:rsidP="006029A8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4,829,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552</w:t>
            </w:r>
          </w:p>
        </w:tc>
        <w:tc>
          <w:tcPr>
            <w:tcW w:w="284" w:type="dxa"/>
          </w:tcPr>
          <w:p w14:paraId="04F96BBD" w14:textId="77777777" w:rsidR="00F82FA7" w:rsidRPr="00EC6306" w:rsidRDefault="00F82FA7" w:rsidP="006029A8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FA6D27A" w14:textId="77777777" w:rsidR="00F82FA7" w:rsidRPr="00EC6306" w:rsidRDefault="00F82FA7" w:rsidP="006029A8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6DE58196" w14:textId="77777777" w:rsidR="00F82FA7" w:rsidRPr="00EC6306" w:rsidRDefault="00F82FA7" w:rsidP="006029A8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A94DA8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829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552</w:t>
            </w:r>
          </w:p>
        </w:tc>
      </w:tr>
      <w:tr w:rsidR="00F82FA7" w:rsidRPr="00F82FA7" w14:paraId="28B431C5" w14:textId="77777777" w:rsidTr="00F82FA7">
        <w:trPr>
          <w:trHeight w:val="261"/>
        </w:trPr>
        <w:tc>
          <w:tcPr>
            <w:tcW w:w="2977" w:type="dxa"/>
          </w:tcPr>
          <w:p w14:paraId="677E4427" w14:textId="77777777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418" w:type="dxa"/>
            <w:vAlign w:val="bottom"/>
          </w:tcPr>
          <w:p w14:paraId="720970CB" w14:textId="77777777" w:rsidR="00F82FA7" w:rsidRPr="00EC6306" w:rsidRDefault="00F82FA7" w:rsidP="00935513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F3919C6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9EAED9" w14:textId="77777777" w:rsidR="00F82FA7" w:rsidRPr="00EC6306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EA6A6A7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A543D32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CBC69A0" w14:textId="77777777" w:rsidR="00F82FA7" w:rsidRPr="00EC6306" w:rsidRDefault="00F82FA7" w:rsidP="006029A8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32CFD63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00185C6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575C95B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2BA8C63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9A8941F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33474127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F9B517B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491AD22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3ABB5D6" w14:textId="77777777" w:rsidR="00F82FA7" w:rsidRPr="00EC6306" w:rsidRDefault="00F82FA7" w:rsidP="00602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D6BAD54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6E56083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82FA7" w:rsidRPr="00F82FA7" w14:paraId="6A5AFF64" w14:textId="77777777" w:rsidTr="00F82FA7">
        <w:trPr>
          <w:trHeight w:val="261"/>
        </w:trPr>
        <w:tc>
          <w:tcPr>
            <w:tcW w:w="2977" w:type="dxa"/>
            <w:vAlign w:val="bottom"/>
          </w:tcPr>
          <w:p w14:paraId="23E6248A" w14:textId="77777777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สัญญาแลกเปลี่ยนอัตราดอกเบี้ยที่ใช้ใน</w:t>
            </w:r>
          </w:p>
        </w:tc>
        <w:tc>
          <w:tcPr>
            <w:tcW w:w="1418" w:type="dxa"/>
            <w:vAlign w:val="bottom"/>
          </w:tcPr>
          <w:p w14:paraId="4F149108" w14:textId="77777777" w:rsidR="00F82FA7" w:rsidRPr="00EC6306" w:rsidRDefault="00F82FA7" w:rsidP="00935513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30CC402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BC87456" w14:textId="77777777" w:rsidR="00F82FA7" w:rsidRPr="00EC6306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42411D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6CE0043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7ECCDED" w14:textId="77777777" w:rsidR="00F82FA7" w:rsidRPr="00EC6306" w:rsidRDefault="00F82FA7" w:rsidP="006029A8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2A4D0CB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7EAD177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6729448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44AF3DA9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1DD5C61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742DC2D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A997905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CC47B7A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8C1B5CF" w14:textId="77777777" w:rsidR="00F82FA7" w:rsidRPr="00EC6306" w:rsidRDefault="00F82FA7" w:rsidP="00602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A68B2C5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D9F10F9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82FA7" w:rsidRPr="00F82FA7" w14:paraId="5C658853" w14:textId="77777777" w:rsidTr="00F82FA7">
        <w:trPr>
          <w:trHeight w:val="261"/>
        </w:trPr>
        <w:tc>
          <w:tcPr>
            <w:tcW w:w="2977" w:type="dxa"/>
            <w:vAlign w:val="bottom"/>
          </w:tcPr>
          <w:p w14:paraId="40047E7D" w14:textId="77777777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การป้องกันความเสี่ยง</w:t>
            </w:r>
          </w:p>
        </w:tc>
        <w:tc>
          <w:tcPr>
            <w:tcW w:w="1418" w:type="dxa"/>
            <w:vAlign w:val="bottom"/>
          </w:tcPr>
          <w:p w14:paraId="07754F1D" w14:textId="77777777" w:rsidR="00F82FA7" w:rsidRPr="00EC6306" w:rsidRDefault="00F82FA7" w:rsidP="00935513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283" w:type="dxa"/>
            <w:vAlign w:val="bottom"/>
          </w:tcPr>
          <w:p w14:paraId="3A68CCE0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1886FD6" w14:textId="77777777" w:rsidR="00F82FA7" w:rsidRPr="00EC6306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A374300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512442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68CE1869" w14:textId="77777777" w:rsidR="00F82FA7" w:rsidRPr="00EC6306" w:rsidRDefault="00F82FA7" w:rsidP="006029A8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58B5879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left" w:pos="526"/>
              </w:tabs>
              <w:spacing w:line="240" w:lineRule="atLeast"/>
              <w:ind w:left="76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0DCDFC1E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24DBC6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1,600</w:t>
            </w:r>
          </w:p>
        </w:tc>
        <w:tc>
          <w:tcPr>
            <w:tcW w:w="283" w:type="dxa"/>
            <w:vAlign w:val="bottom"/>
          </w:tcPr>
          <w:p w14:paraId="6B427DE8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0E52517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21CCCE48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9125B6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1,600</w:t>
            </w:r>
          </w:p>
        </w:tc>
        <w:tc>
          <w:tcPr>
            <w:tcW w:w="284" w:type="dxa"/>
            <w:vAlign w:val="bottom"/>
          </w:tcPr>
          <w:p w14:paraId="604A3212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96FD5B3" w14:textId="77777777" w:rsidR="00F82FA7" w:rsidRPr="00EC6306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26602D9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E884255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F82FA7" w:rsidRPr="00F82FA7" w14:paraId="0084C523" w14:textId="77777777" w:rsidTr="00F82FA7">
        <w:trPr>
          <w:trHeight w:val="261"/>
        </w:trPr>
        <w:tc>
          <w:tcPr>
            <w:tcW w:w="2977" w:type="dxa"/>
            <w:vAlign w:val="bottom"/>
          </w:tcPr>
          <w:p w14:paraId="7F0EB90B" w14:textId="77777777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2DDCDEF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42323C3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C3DD817" w14:textId="77777777" w:rsidR="00F82FA7" w:rsidRPr="00EC6306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B979B5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22FEA51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133D13B9" w14:textId="77777777" w:rsidR="00F82FA7" w:rsidRPr="00EC6306" w:rsidRDefault="00F82FA7" w:rsidP="006029A8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92A6212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left" w:pos="526"/>
              </w:tabs>
              <w:spacing w:line="240" w:lineRule="atLeast"/>
              <w:ind w:left="76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A01196A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738DF48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BDABCF3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18F906A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2BA4200E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26E8224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4837CBC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3553A72" w14:textId="77777777" w:rsidR="00F82FA7" w:rsidRPr="00EC6306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7B014E3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91E0A7A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35513" w:rsidRPr="00F82FA7" w14:paraId="37C00EA2" w14:textId="77777777" w:rsidTr="00F82FA7">
        <w:trPr>
          <w:trHeight w:val="261"/>
        </w:trPr>
        <w:tc>
          <w:tcPr>
            <w:tcW w:w="2977" w:type="dxa"/>
            <w:vAlign w:val="bottom"/>
          </w:tcPr>
          <w:p w14:paraId="5DCA59EB" w14:textId="77777777" w:rsidR="00935513" w:rsidRPr="00EC6306" w:rsidRDefault="00935513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6E8769F" w14:textId="77777777" w:rsidR="00935513" w:rsidRPr="00EC6306" w:rsidRDefault="00935513" w:rsidP="006029A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0F1B7AF8" w14:textId="77777777" w:rsidR="00935513" w:rsidRPr="00EC6306" w:rsidRDefault="00935513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C494154" w14:textId="77777777" w:rsidR="00935513" w:rsidRPr="00EC6306" w:rsidRDefault="00935513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15C0710" w14:textId="77777777" w:rsidR="00935513" w:rsidRPr="00EC6306" w:rsidRDefault="00935513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287B899" w14:textId="77777777" w:rsidR="00935513" w:rsidRPr="00EC6306" w:rsidRDefault="00935513" w:rsidP="006029A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7BC17981" w14:textId="77777777" w:rsidR="00935513" w:rsidRPr="00EC6306" w:rsidRDefault="00935513" w:rsidP="006029A8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85F4558" w14:textId="77777777" w:rsidR="00935513" w:rsidRPr="00EC6306" w:rsidRDefault="00935513" w:rsidP="006029A8">
            <w:pPr>
              <w:pStyle w:val="acctfourfigures"/>
              <w:tabs>
                <w:tab w:val="clear" w:pos="765"/>
                <w:tab w:val="left" w:pos="526"/>
              </w:tabs>
              <w:spacing w:line="240" w:lineRule="atLeast"/>
              <w:ind w:left="76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9F42800" w14:textId="77777777" w:rsidR="00935513" w:rsidRPr="00EC6306" w:rsidRDefault="00935513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6AF321B" w14:textId="77777777" w:rsidR="00935513" w:rsidRPr="00EC6306" w:rsidRDefault="00935513" w:rsidP="006029A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3A223929" w14:textId="77777777" w:rsidR="00935513" w:rsidRPr="00EC6306" w:rsidRDefault="00935513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DF79D68" w14:textId="77777777" w:rsidR="00935513" w:rsidRPr="00EC6306" w:rsidRDefault="00935513" w:rsidP="006029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2F5E6B82" w14:textId="77777777" w:rsidR="00935513" w:rsidRPr="00EC6306" w:rsidRDefault="00935513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44F3411" w14:textId="77777777" w:rsidR="00935513" w:rsidRPr="00EC6306" w:rsidRDefault="00935513" w:rsidP="006029A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D8D41D8" w14:textId="77777777" w:rsidR="00935513" w:rsidRPr="00EC6306" w:rsidRDefault="00935513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F23FB39" w14:textId="77777777" w:rsidR="00935513" w:rsidRPr="00EC6306" w:rsidRDefault="00935513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2698803" w14:textId="77777777" w:rsidR="00935513" w:rsidRPr="00EC6306" w:rsidRDefault="00935513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5938772" w14:textId="77777777" w:rsidR="00935513" w:rsidRPr="00EC6306" w:rsidRDefault="00935513" w:rsidP="006029A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82FA7" w:rsidRPr="00F82FA7" w14:paraId="093414B2" w14:textId="77777777" w:rsidTr="00F82FA7">
        <w:trPr>
          <w:trHeight w:val="261"/>
        </w:trPr>
        <w:tc>
          <w:tcPr>
            <w:tcW w:w="2977" w:type="dxa"/>
            <w:vAlign w:val="bottom"/>
          </w:tcPr>
          <w:p w14:paraId="6F2743AE" w14:textId="77777777" w:rsidR="00F82FA7" w:rsidRPr="00F82FA7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highlight w:val="magenta"/>
              </w:rPr>
            </w:pPr>
          </w:p>
        </w:tc>
        <w:tc>
          <w:tcPr>
            <w:tcW w:w="1418" w:type="dxa"/>
            <w:vAlign w:val="bottom"/>
          </w:tcPr>
          <w:p w14:paraId="505C525C" w14:textId="77777777" w:rsidR="00F82FA7" w:rsidRPr="00F82FA7" w:rsidRDefault="00F82FA7" w:rsidP="006029A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magenta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00D07FD9" w14:textId="77777777" w:rsidR="00F82FA7" w:rsidRPr="00F82FA7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magenta"/>
              </w:rPr>
            </w:pPr>
          </w:p>
        </w:tc>
        <w:tc>
          <w:tcPr>
            <w:tcW w:w="1276" w:type="dxa"/>
            <w:vAlign w:val="bottom"/>
          </w:tcPr>
          <w:p w14:paraId="59C554F0" w14:textId="77777777" w:rsidR="00F82FA7" w:rsidRPr="00F82FA7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highlight w:val="magenta"/>
              </w:rPr>
            </w:pPr>
          </w:p>
        </w:tc>
        <w:tc>
          <w:tcPr>
            <w:tcW w:w="284" w:type="dxa"/>
            <w:vAlign w:val="bottom"/>
          </w:tcPr>
          <w:p w14:paraId="0258625E" w14:textId="77777777" w:rsidR="00F82FA7" w:rsidRPr="00F82FA7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magenta"/>
              </w:rPr>
            </w:pPr>
          </w:p>
        </w:tc>
        <w:tc>
          <w:tcPr>
            <w:tcW w:w="1275" w:type="dxa"/>
            <w:vAlign w:val="bottom"/>
          </w:tcPr>
          <w:p w14:paraId="13C273A9" w14:textId="77777777" w:rsidR="00F82FA7" w:rsidRPr="00F82FA7" w:rsidRDefault="00F82FA7" w:rsidP="006029A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magenta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25DBE720" w14:textId="77777777" w:rsidR="00F82FA7" w:rsidRPr="00F82FA7" w:rsidRDefault="00F82FA7" w:rsidP="006029A8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magenta"/>
              </w:rPr>
            </w:pPr>
          </w:p>
        </w:tc>
        <w:tc>
          <w:tcPr>
            <w:tcW w:w="1134" w:type="dxa"/>
            <w:vAlign w:val="bottom"/>
          </w:tcPr>
          <w:p w14:paraId="003E811C" w14:textId="77777777" w:rsidR="00F82FA7" w:rsidRPr="00F82FA7" w:rsidRDefault="00F82FA7" w:rsidP="006029A8">
            <w:pPr>
              <w:pStyle w:val="acctfourfigures"/>
              <w:tabs>
                <w:tab w:val="clear" w:pos="765"/>
                <w:tab w:val="left" w:pos="526"/>
              </w:tabs>
              <w:spacing w:line="240" w:lineRule="atLeast"/>
              <w:ind w:left="76" w:right="-102"/>
              <w:jc w:val="center"/>
              <w:rPr>
                <w:rFonts w:asciiTheme="majorBidi" w:hAnsiTheme="majorBidi" w:cstheme="majorBidi"/>
                <w:sz w:val="26"/>
                <w:szCs w:val="26"/>
                <w:highlight w:val="magenta"/>
              </w:rPr>
            </w:pPr>
          </w:p>
        </w:tc>
        <w:tc>
          <w:tcPr>
            <w:tcW w:w="283" w:type="dxa"/>
            <w:vAlign w:val="bottom"/>
          </w:tcPr>
          <w:p w14:paraId="78EBB169" w14:textId="77777777" w:rsidR="00F82FA7" w:rsidRPr="00F82FA7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magenta"/>
              </w:rPr>
            </w:pPr>
          </w:p>
        </w:tc>
        <w:tc>
          <w:tcPr>
            <w:tcW w:w="993" w:type="dxa"/>
            <w:vAlign w:val="bottom"/>
          </w:tcPr>
          <w:p w14:paraId="050209BA" w14:textId="77777777" w:rsidR="00F82FA7" w:rsidRPr="00F82FA7" w:rsidRDefault="00F82FA7" w:rsidP="006029A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magenta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3A3BDABF" w14:textId="77777777" w:rsidR="00F82FA7" w:rsidRPr="00F82FA7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magenta"/>
              </w:rPr>
            </w:pPr>
          </w:p>
        </w:tc>
        <w:tc>
          <w:tcPr>
            <w:tcW w:w="851" w:type="dxa"/>
            <w:vAlign w:val="bottom"/>
          </w:tcPr>
          <w:p w14:paraId="25439161" w14:textId="77777777" w:rsidR="00F82FA7" w:rsidRPr="00F82FA7" w:rsidRDefault="00F82FA7" w:rsidP="006029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magenta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2C2CEE5C" w14:textId="77777777" w:rsidR="00F82FA7" w:rsidRPr="00F82FA7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magenta"/>
              </w:rPr>
            </w:pPr>
          </w:p>
        </w:tc>
        <w:tc>
          <w:tcPr>
            <w:tcW w:w="992" w:type="dxa"/>
            <w:vAlign w:val="bottom"/>
          </w:tcPr>
          <w:p w14:paraId="52C11B22" w14:textId="77777777" w:rsidR="00F82FA7" w:rsidRPr="00F82FA7" w:rsidRDefault="00F82FA7" w:rsidP="006029A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magenta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553ACDC7" w14:textId="77777777" w:rsidR="00F82FA7" w:rsidRPr="00F82FA7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magenta"/>
              </w:rPr>
            </w:pPr>
          </w:p>
        </w:tc>
        <w:tc>
          <w:tcPr>
            <w:tcW w:w="992" w:type="dxa"/>
            <w:vAlign w:val="bottom"/>
          </w:tcPr>
          <w:p w14:paraId="4BF530BF" w14:textId="77777777" w:rsidR="00F82FA7" w:rsidRPr="00F82FA7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highlight w:val="magenta"/>
              </w:rPr>
            </w:pPr>
          </w:p>
        </w:tc>
        <w:tc>
          <w:tcPr>
            <w:tcW w:w="284" w:type="dxa"/>
            <w:vAlign w:val="bottom"/>
          </w:tcPr>
          <w:p w14:paraId="185BE6FB" w14:textId="77777777" w:rsidR="00F82FA7" w:rsidRPr="00F82FA7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magenta"/>
              </w:rPr>
            </w:pPr>
          </w:p>
        </w:tc>
        <w:tc>
          <w:tcPr>
            <w:tcW w:w="1134" w:type="dxa"/>
            <w:vAlign w:val="bottom"/>
          </w:tcPr>
          <w:p w14:paraId="18B8EBA0" w14:textId="77777777" w:rsidR="00F82FA7" w:rsidRPr="00F82FA7" w:rsidRDefault="00F82FA7" w:rsidP="006029A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magenta"/>
                <w:lang w:val="en-US"/>
              </w:rPr>
            </w:pPr>
          </w:p>
        </w:tc>
      </w:tr>
      <w:tr w:rsidR="00F82FA7" w:rsidRPr="00FC13B5" w14:paraId="2EEDFFFC" w14:textId="77777777" w:rsidTr="00F82FA7">
        <w:trPr>
          <w:trHeight w:val="270"/>
        </w:trPr>
        <w:tc>
          <w:tcPr>
            <w:tcW w:w="2977" w:type="dxa"/>
            <w:vAlign w:val="bottom"/>
          </w:tcPr>
          <w:p w14:paraId="3E2BC300" w14:textId="77777777" w:rsidR="00F82FA7" w:rsidRPr="00FC13B5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13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8" w:type="dxa"/>
            <w:vAlign w:val="bottom"/>
          </w:tcPr>
          <w:p w14:paraId="2FE4B197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37DB87B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91B4397" w14:textId="77777777" w:rsidR="00F82FA7" w:rsidRPr="00FC13B5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5FCC9E6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DDA78CA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1589701" w14:textId="77777777" w:rsidR="00F82FA7" w:rsidRPr="00FC13B5" w:rsidRDefault="00F82FA7" w:rsidP="006029A8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EA5CEFE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2A02A0A5" w14:textId="77777777" w:rsidR="00F82FA7" w:rsidRPr="00FC13B5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1D9A086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4F01290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9050F02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721D7A65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FED5725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F351A5A" w14:textId="77777777" w:rsidR="00F82FA7" w:rsidRPr="00FC13B5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340EEE6" w14:textId="77777777" w:rsidR="00F82FA7" w:rsidRPr="00FC13B5" w:rsidRDefault="00F82FA7" w:rsidP="00602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D19BF4D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FCCCD55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2FA7" w:rsidRPr="00FC13B5" w14:paraId="458B4F83" w14:textId="77777777" w:rsidTr="00F82FA7">
        <w:trPr>
          <w:trHeight w:val="270"/>
        </w:trPr>
        <w:tc>
          <w:tcPr>
            <w:tcW w:w="2977" w:type="dxa"/>
            <w:vAlign w:val="bottom"/>
          </w:tcPr>
          <w:p w14:paraId="7B8232AC" w14:textId="77777777" w:rsidR="00F82FA7" w:rsidRPr="00FC13B5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เงินกู้ยืมระยะยาวสถาบันการเงิน</w:t>
            </w:r>
          </w:p>
        </w:tc>
        <w:tc>
          <w:tcPr>
            <w:tcW w:w="1418" w:type="dxa"/>
            <w:vAlign w:val="bottom"/>
          </w:tcPr>
          <w:p w14:paraId="4CDEDF4E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D297FB1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C14604C" w14:textId="77777777" w:rsidR="00F82FA7" w:rsidRPr="00FC13B5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4BF29E4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4B6C0FC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72163D04" w14:textId="77777777" w:rsidR="00F82FA7" w:rsidRPr="00FC13B5" w:rsidRDefault="00F82FA7" w:rsidP="006029A8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A2FA881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C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C13B5">
              <w:rPr>
                <w:rFonts w:asciiTheme="majorBidi" w:hAnsiTheme="majorBidi" w:cstheme="majorBidi"/>
                <w:sz w:val="26"/>
                <w:szCs w:val="26"/>
              </w:rPr>
              <w:t>0,000,000)</w:t>
            </w:r>
          </w:p>
        </w:tc>
        <w:tc>
          <w:tcPr>
            <w:tcW w:w="283" w:type="dxa"/>
            <w:vAlign w:val="bottom"/>
          </w:tcPr>
          <w:p w14:paraId="716045FC" w14:textId="77777777" w:rsidR="00F82FA7" w:rsidRPr="00FC13B5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569CEAF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1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0,000,000)</w:t>
            </w:r>
          </w:p>
        </w:tc>
        <w:tc>
          <w:tcPr>
            <w:tcW w:w="283" w:type="dxa"/>
            <w:vAlign w:val="bottom"/>
          </w:tcPr>
          <w:p w14:paraId="172AC60D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EFC9638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1B1BD6B6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608BAF8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(10,000,000)</w:t>
            </w:r>
          </w:p>
        </w:tc>
        <w:tc>
          <w:tcPr>
            <w:tcW w:w="284" w:type="dxa"/>
            <w:vAlign w:val="bottom"/>
          </w:tcPr>
          <w:p w14:paraId="67F96E12" w14:textId="77777777" w:rsidR="00F82FA7" w:rsidRPr="00FC13B5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700884C" w14:textId="77777777" w:rsidR="00F82FA7" w:rsidRPr="00FC13B5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A79AAB2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8963565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10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,000,000)</w:t>
            </w:r>
          </w:p>
        </w:tc>
      </w:tr>
      <w:tr w:rsidR="00F82FA7" w:rsidRPr="00FC13B5" w14:paraId="0C57AE81" w14:textId="77777777" w:rsidTr="00F82FA7">
        <w:trPr>
          <w:trHeight w:val="261"/>
        </w:trPr>
        <w:tc>
          <w:tcPr>
            <w:tcW w:w="2977" w:type="dxa"/>
            <w:vAlign w:val="bottom"/>
          </w:tcPr>
          <w:p w14:paraId="0C763D0B" w14:textId="77777777" w:rsidR="00F82FA7" w:rsidRPr="00FC13B5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18" w:type="dxa"/>
            <w:vAlign w:val="bottom"/>
          </w:tcPr>
          <w:p w14:paraId="2F108A6A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89ADFEC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88D2B49" w14:textId="77777777" w:rsidR="00F82FA7" w:rsidRPr="00FC13B5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3AC28575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386AF98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710B4F1B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9E6A66F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C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Pr="00FC13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991</w:t>
            </w:r>
            <w:r w:rsidRPr="00FC13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495</w:t>
            </w:r>
            <w:r w:rsidRPr="00FC13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008BD242" w14:textId="77777777" w:rsidR="00F82FA7" w:rsidRPr="00FC13B5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F0DF0F7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11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991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495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24E1F60C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BA8DFD3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689F58FC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425AE00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C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Pr="00FC13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881</w:t>
            </w:r>
            <w:r w:rsidRPr="00FC13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398</w:t>
            </w:r>
            <w:r w:rsidRPr="00FC13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4" w:type="dxa"/>
            <w:vAlign w:val="bottom"/>
          </w:tcPr>
          <w:p w14:paraId="74910E1D" w14:textId="77777777" w:rsidR="00F82FA7" w:rsidRPr="00FC13B5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BD75FC0" w14:textId="77777777" w:rsidR="00F82FA7" w:rsidRPr="00FC13B5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0813446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7BF2E15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11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881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398</w:t>
            </w:r>
            <w:r w:rsidRPr="00FC13B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</w:tr>
      <w:tr w:rsidR="00F82FA7" w:rsidRPr="00FC13B5" w14:paraId="4B4C5532" w14:textId="77777777" w:rsidTr="00F82FA7">
        <w:trPr>
          <w:trHeight w:val="261"/>
        </w:trPr>
        <w:tc>
          <w:tcPr>
            <w:tcW w:w="2977" w:type="dxa"/>
            <w:vAlign w:val="bottom"/>
          </w:tcPr>
          <w:p w14:paraId="1ACE3A4C" w14:textId="77777777" w:rsidR="00F82FA7" w:rsidRPr="00FC13B5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418" w:type="dxa"/>
            <w:vAlign w:val="bottom"/>
          </w:tcPr>
          <w:p w14:paraId="749F2842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8D86417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084806D" w14:textId="77777777" w:rsidR="00F82FA7" w:rsidRPr="00FC13B5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63FA6AC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2E9DC7E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20BC969B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DEA810F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8662AF7" w14:textId="77777777" w:rsidR="00F82FA7" w:rsidRPr="00FC13B5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28B0BC9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B5017DA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AAFED86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3A37F3AA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F8B8D43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7B70845" w14:textId="77777777" w:rsidR="00F82FA7" w:rsidRPr="00FC13B5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3C54377" w14:textId="77777777" w:rsidR="00F82FA7" w:rsidRPr="00FC13B5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1BA0493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84E34CC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2FA7" w:rsidRPr="00F82FA7" w14:paraId="086B0621" w14:textId="77777777" w:rsidTr="00F82FA7">
        <w:trPr>
          <w:trHeight w:val="261"/>
        </w:trPr>
        <w:tc>
          <w:tcPr>
            <w:tcW w:w="2977" w:type="dxa"/>
            <w:vAlign w:val="bottom"/>
          </w:tcPr>
          <w:p w14:paraId="4A6D3CE6" w14:textId="77777777" w:rsidR="00F82FA7" w:rsidRPr="00FC13B5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สัญญาแลกเปลี่ยนอัตราดอกเบี้ยที่ใช้ใน</w:t>
            </w:r>
            <w:r w:rsidRPr="00FC13B5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   การป้องกันความเสี่ยง</w:t>
            </w:r>
          </w:p>
        </w:tc>
        <w:tc>
          <w:tcPr>
            <w:tcW w:w="1418" w:type="dxa"/>
            <w:vAlign w:val="bottom"/>
          </w:tcPr>
          <w:p w14:paraId="5BC6264F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(4,312)</w:t>
            </w:r>
          </w:p>
        </w:tc>
        <w:tc>
          <w:tcPr>
            <w:tcW w:w="283" w:type="dxa"/>
            <w:vAlign w:val="bottom"/>
          </w:tcPr>
          <w:p w14:paraId="5BB88DF9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22B6B2A" w14:textId="77777777" w:rsidR="00F82FA7" w:rsidRPr="00FC13B5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66BAFEB3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ECA0E11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188A7161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22C497E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480C238A" w14:textId="77777777" w:rsidR="00F82FA7" w:rsidRPr="00FC13B5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4BC4AE3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C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FC13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312</w:t>
            </w:r>
            <w:r w:rsidRPr="00FC13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1691B392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EA297FE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6EADCEB3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CDFAABB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C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FC13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312</w:t>
            </w:r>
            <w:r w:rsidRPr="00FC13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4" w:type="dxa"/>
            <w:vAlign w:val="bottom"/>
          </w:tcPr>
          <w:p w14:paraId="4BA58B98" w14:textId="77777777" w:rsidR="00F82FA7" w:rsidRPr="00FC13B5" w:rsidRDefault="00F82FA7" w:rsidP="006029A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8E920E2" w14:textId="77777777" w:rsidR="00F82FA7" w:rsidRPr="00FC13B5" w:rsidRDefault="00F82FA7" w:rsidP="00602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29F4FB4" w14:textId="77777777" w:rsidR="00F82FA7" w:rsidRPr="00FC13B5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4C15874" w14:textId="77777777" w:rsidR="00F82FA7" w:rsidRPr="00F82FA7" w:rsidRDefault="00F82FA7" w:rsidP="006029A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C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FC13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13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312</w:t>
            </w:r>
            <w:r w:rsidRPr="00FC13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068BB852" w14:textId="77777777" w:rsidR="00F82FA7" w:rsidRPr="00627208" w:rsidRDefault="00F82FA7" w:rsidP="00886F54">
      <w:pPr>
        <w:ind w:left="720"/>
        <w:rPr>
          <w:rFonts w:asciiTheme="majorBidi" w:hAnsiTheme="majorBidi" w:cstheme="majorBidi"/>
        </w:rPr>
      </w:pPr>
    </w:p>
    <w:p w14:paraId="16666A36" w14:textId="77777777" w:rsidR="00414AA4" w:rsidRDefault="00414AA4" w:rsidP="00886F54">
      <w:pPr>
        <w:ind w:left="720"/>
        <w:rPr>
          <w:rFonts w:asciiTheme="majorBidi" w:hAnsiTheme="majorBidi" w:cstheme="majorBidi"/>
        </w:rPr>
      </w:pPr>
    </w:p>
    <w:p w14:paraId="136F6E75" w14:textId="77777777" w:rsidR="00444995" w:rsidRDefault="00444995" w:rsidP="00886F54">
      <w:pPr>
        <w:ind w:left="720"/>
        <w:rPr>
          <w:rFonts w:asciiTheme="majorBidi" w:hAnsiTheme="majorBidi" w:cstheme="majorBidi"/>
        </w:rPr>
      </w:pPr>
    </w:p>
    <w:p w14:paraId="09D4452C" w14:textId="77777777" w:rsidR="00444995" w:rsidRDefault="00444995" w:rsidP="00886F54">
      <w:pPr>
        <w:ind w:left="720"/>
        <w:rPr>
          <w:rFonts w:asciiTheme="majorBidi" w:hAnsiTheme="majorBidi" w:cstheme="majorBidi"/>
        </w:rPr>
      </w:pPr>
    </w:p>
    <w:p w14:paraId="3645BEE7" w14:textId="77777777" w:rsidR="00444995" w:rsidRDefault="00444995" w:rsidP="00886F54">
      <w:pPr>
        <w:ind w:left="720"/>
        <w:rPr>
          <w:rFonts w:asciiTheme="majorBidi" w:hAnsiTheme="majorBidi" w:cstheme="majorBidi"/>
        </w:rPr>
      </w:pPr>
    </w:p>
    <w:p w14:paraId="647EBD1C" w14:textId="77777777" w:rsidR="00444995" w:rsidRDefault="00444995" w:rsidP="00886F54">
      <w:pPr>
        <w:ind w:left="720"/>
        <w:rPr>
          <w:rFonts w:asciiTheme="majorBidi" w:hAnsiTheme="majorBidi" w:cstheme="majorBidi"/>
        </w:rPr>
      </w:pPr>
    </w:p>
    <w:p w14:paraId="168FF39A" w14:textId="77777777" w:rsidR="00886F54" w:rsidRPr="00AE5F83" w:rsidRDefault="00886F54" w:rsidP="00886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  <w:sectPr w:rsidR="00886F54" w:rsidRPr="00AE5F83" w:rsidSect="003343BC">
          <w:headerReference w:type="default" r:id="rId21"/>
          <w:footerReference w:type="default" r:id="rId22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FFC4374" w14:textId="77777777" w:rsidR="00886F54" w:rsidRPr="00627208" w:rsidRDefault="00886F54" w:rsidP="00886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272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สัญญาแลกเปลี่ยนอัตราดอกเบี้ยและอัตราแลกเปลี่ยนสกุลเงิน</w:t>
      </w:r>
    </w:p>
    <w:p w14:paraId="5BB47C46" w14:textId="77777777" w:rsidR="00886F54" w:rsidRPr="00627208" w:rsidRDefault="00886F54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A18620F" w14:textId="15F56760" w:rsidR="00444995" w:rsidRPr="001D3E79" w:rsidRDefault="00444995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233B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แลกเปลี่ยนอัตราดอกเบี้ยและอัตราแลกเปลี่ยนสกุลเงินหลายสัญญากับสถาบันการเงิน</w:t>
      </w:r>
      <w:r w:rsidRPr="0050233B">
        <w:rPr>
          <w:rFonts w:asciiTheme="majorBidi" w:hAnsiTheme="majorBidi" w:cstheme="majorBidi"/>
          <w:sz w:val="30"/>
          <w:szCs w:val="30"/>
          <w:cs/>
        </w:rPr>
        <w:br/>
        <w:t>หลาย</w:t>
      </w:r>
      <w:r w:rsidRPr="00516F6F">
        <w:rPr>
          <w:rFonts w:asciiTheme="majorBidi" w:hAnsiTheme="majorBidi" w:cstheme="majorBidi"/>
          <w:sz w:val="30"/>
          <w:szCs w:val="30"/>
          <w:cs/>
        </w:rPr>
        <w:t>แห่ง เพื่อใช้ในการจัดการความเสี่ยงที่เกิดจากความผันผวนของอัตราดอกเบี้ยและความเสี่ยงจากอัตราแลกเปลี่ยน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เงินตราต่างประเทศที่เกิดจากเงินกู้ยืม มูลค่าของสัญญาแลกเปลี่ยนอัตราดอกเบี้ยและอัตราแลกเปลี่ยนสกุลเงิน ณ วันที่ </w:t>
      </w:r>
      <w:r w:rsidR="00DB7F27" w:rsidRPr="001D3E79">
        <w:rPr>
          <w:rFonts w:asciiTheme="majorBidi" w:hAnsiTheme="majorBidi" w:cstheme="majorBidi"/>
          <w:sz w:val="30"/>
          <w:szCs w:val="30"/>
        </w:rPr>
        <w:t xml:space="preserve">30 </w:t>
      </w:r>
      <w:r w:rsidR="00DB7F27" w:rsidRPr="001D3E79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DB7F27" w:rsidRPr="001D3E79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="00DB7F27" w:rsidRPr="001D3E79">
        <w:rPr>
          <w:rFonts w:asciiTheme="majorBidi" w:hAnsiTheme="majorBidi" w:cstheme="majorBidi"/>
          <w:sz w:val="30"/>
          <w:szCs w:val="30"/>
        </w:rPr>
        <w:t>256</w:t>
      </w:r>
      <w:r w:rsidR="00D93613" w:rsidRPr="00D93613">
        <w:rPr>
          <w:rFonts w:asciiTheme="majorBidi" w:hAnsiTheme="majorBidi" w:cstheme="majorBidi" w:hint="cs"/>
          <w:sz w:val="30"/>
          <w:szCs w:val="30"/>
          <w:lang w:val="en-GB"/>
        </w:rPr>
        <w:t>8</w:t>
      </w:r>
      <w:r w:rsidR="00DB7F27"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ประกอบด้วยสกุลเงินบาทเป็นจำนวนเงินรวม</w:t>
      </w:r>
      <w:r w:rsidR="00ED1221" w:rsidRPr="001D3E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93613" w:rsidRPr="00D93613">
        <w:rPr>
          <w:rFonts w:asciiTheme="majorBidi" w:hAnsiTheme="majorBidi" w:cstheme="majorBidi" w:hint="cs"/>
          <w:sz w:val="30"/>
          <w:szCs w:val="30"/>
          <w:lang w:val="en-GB"/>
        </w:rPr>
        <w:t>20</w:t>
      </w:r>
      <w:r w:rsidR="00413045" w:rsidRPr="001D3E79">
        <w:rPr>
          <w:rFonts w:asciiTheme="majorBidi" w:hAnsiTheme="majorBidi" w:cstheme="majorBidi"/>
          <w:sz w:val="30"/>
          <w:szCs w:val="30"/>
        </w:rPr>
        <w:t>,</w:t>
      </w:r>
      <w:r w:rsidR="00D93613" w:rsidRPr="00D93613">
        <w:rPr>
          <w:rFonts w:asciiTheme="majorBidi" w:hAnsiTheme="majorBidi" w:cstheme="majorBidi" w:hint="cs"/>
          <w:sz w:val="30"/>
          <w:szCs w:val="30"/>
          <w:lang w:val="en-GB"/>
        </w:rPr>
        <w:t>122</w:t>
      </w:r>
      <w:r w:rsidR="00413045" w:rsidRPr="001D3E79">
        <w:rPr>
          <w:rFonts w:asciiTheme="majorBidi" w:hAnsiTheme="majorBidi" w:cstheme="majorBidi" w:hint="cs"/>
          <w:sz w:val="30"/>
          <w:szCs w:val="30"/>
          <w:cs/>
        </w:rPr>
        <w:t>.</w:t>
      </w:r>
      <w:r w:rsidR="00D93613" w:rsidRPr="00D93613">
        <w:rPr>
          <w:rFonts w:asciiTheme="majorBidi" w:hAnsiTheme="majorBidi" w:cstheme="majorBidi" w:hint="cs"/>
          <w:sz w:val="30"/>
          <w:szCs w:val="30"/>
          <w:lang w:val="en-GB"/>
        </w:rPr>
        <w:t>33</w:t>
      </w:r>
      <w:r w:rsidR="00447B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ล้านบาท สกุลเงินเหรียญสหรัฐอเมริกาจำนวน</w:t>
      </w:r>
      <w:r w:rsidR="00413045" w:rsidRPr="001D3E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93613" w:rsidRPr="00D93613">
        <w:rPr>
          <w:rFonts w:asciiTheme="majorBidi" w:hAnsiTheme="majorBidi" w:cstheme="majorBidi" w:hint="cs"/>
          <w:sz w:val="30"/>
          <w:szCs w:val="30"/>
          <w:lang w:val="en-GB"/>
        </w:rPr>
        <w:t>150</w:t>
      </w:r>
      <w:r w:rsidR="00413045" w:rsidRPr="001D3E79">
        <w:rPr>
          <w:rFonts w:asciiTheme="majorBidi" w:hAnsiTheme="majorBidi" w:cstheme="majorBidi" w:hint="cs"/>
          <w:sz w:val="30"/>
          <w:szCs w:val="30"/>
          <w:cs/>
        </w:rPr>
        <w:t>.</w:t>
      </w:r>
      <w:r w:rsidR="00D93613" w:rsidRPr="00D93613">
        <w:rPr>
          <w:rFonts w:asciiTheme="majorBidi" w:hAnsiTheme="majorBidi" w:cstheme="majorBidi" w:hint="cs"/>
          <w:sz w:val="30"/>
          <w:szCs w:val="30"/>
          <w:lang w:val="en-GB"/>
        </w:rPr>
        <w:t>20</w:t>
      </w:r>
      <w:r w:rsidR="00413045" w:rsidRPr="001D3E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ล้านเหรียญสหรัฐอเมริกา และสกุลเหรียญออสเตรเลียเป็นจำนวนเงินรวม</w:t>
      </w:r>
      <w:r w:rsidR="00413045" w:rsidRPr="001D3E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93613" w:rsidRPr="00D93613">
        <w:rPr>
          <w:rFonts w:asciiTheme="majorBidi" w:hAnsiTheme="majorBidi" w:cstheme="majorBidi" w:hint="cs"/>
          <w:sz w:val="30"/>
          <w:szCs w:val="30"/>
          <w:lang w:val="en-GB"/>
        </w:rPr>
        <w:t>763</w:t>
      </w:r>
      <w:r w:rsidR="00413045" w:rsidRPr="001D3E79">
        <w:rPr>
          <w:rFonts w:asciiTheme="majorBidi" w:hAnsiTheme="majorBidi" w:cstheme="majorBidi" w:hint="cs"/>
          <w:sz w:val="30"/>
          <w:szCs w:val="30"/>
          <w:cs/>
        </w:rPr>
        <w:t>.</w:t>
      </w:r>
      <w:r w:rsidR="00D93613" w:rsidRPr="00D93613">
        <w:rPr>
          <w:rFonts w:asciiTheme="majorBidi" w:hAnsiTheme="majorBidi" w:cstheme="majorBidi" w:hint="cs"/>
          <w:sz w:val="30"/>
          <w:szCs w:val="30"/>
          <w:lang w:val="en-GB"/>
        </w:rPr>
        <w:t>97</w:t>
      </w:r>
      <w:r w:rsidR="00413045" w:rsidRPr="001D3E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ล้านเหรียญออสเตรเลีย 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1D3E7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1D3E79">
        <w:rPr>
          <w:rFonts w:ascii="Angsana New" w:hAnsi="Angsana New"/>
          <w:i/>
          <w:iCs/>
          <w:sz w:val="30"/>
          <w:szCs w:val="30"/>
        </w:rPr>
        <w:t>256</w:t>
      </w:r>
      <w:r w:rsidR="004F0A85" w:rsidRPr="001D3E79">
        <w:rPr>
          <w:rFonts w:ascii="Angsana New" w:hAnsi="Angsana New"/>
          <w:i/>
          <w:iCs/>
          <w:sz w:val="30"/>
          <w:szCs w:val="30"/>
        </w:rPr>
        <w:t>7</w:t>
      </w:r>
      <w:r w:rsidRPr="001D3E79">
        <w:rPr>
          <w:rFonts w:ascii="Angsana New" w:hAnsi="Angsana New"/>
          <w:i/>
          <w:iCs/>
          <w:sz w:val="30"/>
          <w:szCs w:val="30"/>
        </w:rPr>
        <w:t xml:space="preserve">: </w:t>
      </w:r>
      <w:r w:rsidR="004F0A85" w:rsidRPr="001D3E79">
        <w:rPr>
          <w:rFonts w:ascii="Angsana New" w:hAnsi="Angsana New"/>
          <w:i/>
          <w:iCs/>
          <w:sz w:val="30"/>
          <w:szCs w:val="30"/>
          <w:cs/>
        </w:rPr>
        <w:t xml:space="preserve">สกุลเงินบาทเป็นจำนวนเงินรวม </w:t>
      </w:r>
      <w:r w:rsidR="005B7852" w:rsidRPr="001D3E79">
        <w:rPr>
          <w:rFonts w:ascii="Angsana New" w:hAnsi="Angsana New"/>
          <w:i/>
          <w:iCs/>
          <w:sz w:val="30"/>
          <w:szCs w:val="30"/>
        </w:rPr>
        <w:t>5</w:t>
      </w:r>
      <w:r w:rsidR="004F0A85" w:rsidRPr="001D3E79">
        <w:rPr>
          <w:rFonts w:ascii="Angsana New" w:hAnsi="Angsana New"/>
          <w:i/>
          <w:iCs/>
          <w:sz w:val="30"/>
          <w:szCs w:val="30"/>
        </w:rPr>
        <w:t>,</w:t>
      </w:r>
      <w:r w:rsidR="005B7852" w:rsidRPr="001D3E79">
        <w:rPr>
          <w:rFonts w:ascii="Angsana New" w:hAnsi="Angsana New"/>
          <w:i/>
          <w:iCs/>
          <w:sz w:val="30"/>
          <w:szCs w:val="30"/>
        </w:rPr>
        <w:t>414</w:t>
      </w:r>
      <w:r w:rsidR="004F0A85" w:rsidRPr="001D3E79">
        <w:rPr>
          <w:rFonts w:ascii="Angsana New" w:hAnsi="Angsana New"/>
          <w:i/>
          <w:iCs/>
          <w:sz w:val="30"/>
          <w:szCs w:val="30"/>
          <w:cs/>
        </w:rPr>
        <w:t>.</w:t>
      </w:r>
      <w:r w:rsidR="005B7852" w:rsidRPr="001D3E79">
        <w:rPr>
          <w:rFonts w:ascii="Angsana New" w:hAnsi="Angsana New"/>
          <w:i/>
          <w:iCs/>
          <w:sz w:val="30"/>
          <w:szCs w:val="30"/>
        </w:rPr>
        <w:t>70</w:t>
      </w:r>
      <w:r w:rsidR="004F0A85" w:rsidRPr="001D3E79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1F78F4" w:rsidRPr="001D3E79">
        <w:rPr>
          <w:rFonts w:ascii="Angsana New" w:hAnsi="Angsana New"/>
          <w:i/>
          <w:iCs/>
          <w:sz w:val="30"/>
          <w:szCs w:val="30"/>
        </w:rPr>
        <w:t xml:space="preserve"> </w:t>
      </w:r>
      <w:r w:rsidR="001F78F4" w:rsidRPr="001D3E79">
        <w:rPr>
          <w:rFonts w:ascii="Angsana New" w:hAnsi="Angsana New"/>
          <w:i/>
          <w:iCs/>
          <w:sz w:val="30"/>
          <w:szCs w:val="30"/>
          <w:cs/>
        </w:rPr>
        <w:t xml:space="preserve">สกุลเงินเหรียญสหรัฐอเมริกาเป็นจำนวนรวม </w:t>
      </w:r>
      <w:r w:rsidR="00D93613" w:rsidRPr="00D93613">
        <w:rPr>
          <w:rFonts w:ascii="Angsana New" w:hAnsi="Angsana New"/>
          <w:i/>
          <w:iCs/>
          <w:sz w:val="30"/>
          <w:szCs w:val="30"/>
          <w:lang w:val="en-GB"/>
        </w:rPr>
        <w:t>158</w:t>
      </w:r>
      <w:r w:rsidR="001F78F4" w:rsidRPr="001D3E79">
        <w:rPr>
          <w:rFonts w:ascii="Angsana New" w:hAnsi="Angsana New"/>
          <w:i/>
          <w:iCs/>
          <w:sz w:val="30"/>
          <w:szCs w:val="30"/>
          <w:cs/>
        </w:rPr>
        <w:t>.</w:t>
      </w:r>
      <w:r w:rsidR="00D93613" w:rsidRPr="00D93613">
        <w:rPr>
          <w:rFonts w:ascii="Angsana New" w:hAnsi="Angsana New"/>
          <w:i/>
          <w:iCs/>
          <w:sz w:val="30"/>
          <w:szCs w:val="30"/>
          <w:lang w:val="en-GB"/>
        </w:rPr>
        <w:t>10</w:t>
      </w:r>
      <w:r w:rsidR="001F78F4" w:rsidRPr="001D3E79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ล้านเหรียญสหรัฐอเมริกา</w:t>
      </w:r>
      <w:r w:rsidR="004F0A85" w:rsidRPr="001D3E79">
        <w:rPr>
          <w:rFonts w:ascii="Angsana New" w:hAnsi="Angsana New"/>
          <w:i/>
          <w:iCs/>
          <w:sz w:val="30"/>
          <w:szCs w:val="30"/>
          <w:cs/>
        </w:rPr>
        <w:t xml:space="preserve"> สกุลเงินเยนเป็นจำนวนเงินรวม</w:t>
      </w:r>
      <w:r w:rsidR="00296E24" w:rsidRPr="001D3E79">
        <w:rPr>
          <w:rFonts w:ascii="Angsana New" w:hAnsi="Angsana New"/>
          <w:i/>
          <w:iCs/>
          <w:sz w:val="30"/>
          <w:szCs w:val="30"/>
        </w:rPr>
        <w:t xml:space="preserve"> </w:t>
      </w:r>
      <w:r w:rsidR="005B7852" w:rsidRPr="001D3E79">
        <w:rPr>
          <w:rFonts w:ascii="Angsana New" w:hAnsi="Angsana New"/>
          <w:i/>
          <w:iCs/>
          <w:sz w:val="30"/>
          <w:szCs w:val="30"/>
        </w:rPr>
        <w:t>15</w:t>
      </w:r>
      <w:r w:rsidR="004F0A85" w:rsidRPr="001D3E79">
        <w:rPr>
          <w:rFonts w:ascii="Angsana New" w:hAnsi="Angsana New"/>
          <w:i/>
          <w:iCs/>
          <w:sz w:val="30"/>
          <w:szCs w:val="30"/>
        </w:rPr>
        <w:t>,</w:t>
      </w:r>
      <w:r w:rsidR="005B7852" w:rsidRPr="001D3E79">
        <w:rPr>
          <w:rFonts w:ascii="Angsana New" w:hAnsi="Angsana New"/>
          <w:i/>
          <w:iCs/>
          <w:sz w:val="30"/>
          <w:szCs w:val="30"/>
        </w:rPr>
        <w:t>000</w:t>
      </w:r>
      <w:r w:rsidR="004F0A85" w:rsidRPr="001D3E79">
        <w:rPr>
          <w:rFonts w:ascii="Angsana New" w:hAnsi="Angsana New"/>
          <w:i/>
          <w:iCs/>
          <w:sz w:val="30"/>
          <w:szCs w:val="30"/>
          <w:cs/>
        </w:rPr>
        <w:t xml:space="preserve"> ล้านเยน </w:t>
      </w:r>
      <w:r w:rsidR="001F78F4" w:rsidRPr="001D3E79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4F0A85" w:rsidRPr="001D3E79">
        <w:rPr>
          <w:rFonts w:ascii="Angsana New" w:hAnsi="Angsana New"/>
          <w:i/>
          <w:iCs/>
          <w:sz w:val="30"/>
          <w:szCs w:val="30"/>
          <w:cs/>
        </w:rPr>
        <w:t xml:space="preserve">สกุลเหรียญออสเตรเลียเป็นจำนวนเงินรวม </w:t>
      </w:r>
      <w:r w:rsidR="005B7852" w:rsidRPr="001D3E79">
        <w:rPr>
          <w:rFonts w:ascii="Angsana New" w:hAnsi="Angsana New"/>
          <w:i/>
          <w:iCs/>
          <w:sz w:val="30"/>
          <w:szCs w:val="30"/>
        </w:rPr>
        <w:t>812</w:t>
      </w:r>
      <w:r w:rsidR="004F0A85" w:rsidRPr="001D3E79">
        <w:rPr>
          <w:rFonts w:ascii="Angsana New" w:hAnsi="Angsana New"/>
          <w:i/>
          <w:iCs/>
          <w:sz w:val="30"/>
          <w:szCs w:val="30"/>
          <w:cs/>
        </w:rPr>
        <w:t>.</w:t>
      </w:r>
      <w:r w:rsidR="005B7852" w:rsidRPr="001D3E79">
        <w:rPr>
          <w:rFonts w:ascii="Angsana New" w:hAnsi="Angsana New"/>
          <w:i/>
          <w:iCs/>
          <w:sz w:val="30"/>
          <w:szCs w:val="30"/>
        </w:rPr>
        <w:t>72</w:t>
      </w:r>
      <w:r w:rsidR="004F0A85" w:rsidRPr="001D3E79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ล้านเหรียญออสเตรเลีย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564137F2" w14:textId="77777777" w:rsidR="00886F54" w:rsidRPr="001D3E79" w:rsidRDefault="00886F54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62E2144" w14:textId="77777777" w:rsidR="00C00EF2" w:rsidRPr="001D3E79" w:rsidRDefault="00C00EF2" w:rsidP="001D3E7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D3E7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ภาระผูกพันกับกิจการที่ไม่เกี่ยวข้องกัน</w:t>
      </w:r>
    </w:p>
    <w:p w14:paraId="52BEE393" w14:textId="77777777" w:rsidR="00C00EF2" w:rsidRPr="001D3E79" w:rsidRDefault="00C00EF2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2B30B9C" w14:textId="4E34F87E" w:rsidR="00C00EF2" w:rsidRPr="001D3E79" w:rsidRDefault="00C00EF2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D3E7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สัญญาจัดหาและซ่อมอะไหล่โรงไฟฟ้า (Contractual Service Agreement)</w:t>
      </w:r>
    </w:p>
    <w:p w14:paraId="69D14100" w14:textId="77777777" w:rsidR="00C00EF2" w:rsidRPr="001D3E79" w:rsidRDefault="00C00EF2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105C5C" w14:textId="0CA31940" w:rsidR="00E11B2F" w:rsidRPr="001D3E79" w:rsidRDefault="00E11B2F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3E7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D3E79">
        <w:rPr>
          <w:rFonts w:asciiTheme="majorBidi" w:hAnsiTheme="majorBidi" w:cstheme="majorBidi"/>
          <w:sz w:val="30"/>
          <w:szCs w:val="30"/>
        </w:rPr>
        <w:t>29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1D3E79">
        <w:rPr>
          <w:rFonts w:asciiTheme="majorBidi" w:hAnsiTheme="majorBidi" w:cstheme="majorBidi"/>
          <w:sz w:val="30"/>
          <w:szCs w:val="30"/>
        </w:rPr>
        <w:t>2548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ได้ทำสัญญาจัดหาและซ่อมอะไหล่โรงไฟฟ้าพลังความร้อนร่วมกับคู่สัญญาร่วมค้า General Electric International Operations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Co</w:t>
      </w:r>
      <w:proofErr w:type="spellStart"/>
      <w:r w:rsidRPr="001D3E79">
        <w:rPr>
          <w:rFonts w:asciiTheme="majorBidi" w:hAnsiTheme="majorBidi" w:cstheme="majorBidi"/>
          <w:sz w:val="30"/>
          <w:szCs w:val="30"/>
        </w:rPr>
        <w:t>mpany</w:t>
      </w:r>
      <w:proofErr w:type="spellEnd"/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Inc. และ GE Energy Parts, Inc. สัญญาดังกล่าวมีผลบังคับใช้ตั้งแต่วันที่ลงนามในสัญญาจนถึงวันสิ้นสุดการเดินเครื่องของอุปกรณ์กังหันแก๊สตามสัญญาซื้อขายไฟฟ้าในปี </w:t>
      </w:r>
      <w:r w:rsidRPr="001D3E79">
        <w:rPr>
          <w:rFonts w:asciiTheme="majorBidi" w:hAnsiTheme="majorBidi" w:cstheme="majorBidi"/>
          <w:sz w:val="30"/>
          <w:szCs w:val="30"/>
        </w:rPr>
        <w:t xml:space="preserve">2570 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โดยมีมูลค่าตามสัญญาเดิมเป็นจำนวนเงิน </w:t>
      </w:r>
      <w:r w:rsidRPr="001D3E79">
        <w:rPr>
          <w:rFonts w:asciiTheme="majorBidi" w:hAnsiTheme="majorBidi" w:cstheme="majorBidi"/>
          <w:sz w:val="30"/>
          <w:szCs w:val="30"/>
        </w:rPr>
        <w:t>428.60</w:t>
      </w:r>
      <w:r w:rsidRPr="001D3E79">
        <w:rPr>
          <w:rFonts w:asciiTheme="majorBidi" w:hAnsiTheme="majorBidi" w:cstheme="majorBidi"/>
          <w:sz w:val="30"/>
          <w:szCs w:val="30"/>
          <w:cs/>
        </w:rPr>
        <w:br/>
        <w:t xml:space="preserve">ล้านเหรียญสหรัฐอเมริกา ต่อมาเมื่อวันที่ </w:t>
      </w:r>
      <w:r w:rsidRPr="001D3E79">
        <w:rPr>
          <w:rFonts w:asciiTheme="majorBidi" w:hAnsiTheme="majorBidi" w:cstheme="majorBidi"/>
          <w:sz w:val="30"/>
          <w:szCs w:val="30"/>
        </w:rPr>
        <w:t xml:space="preserve">19 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1D3E79">
        <w:rPr>
          <w:rFonts w:asciiTheme="majorBidi" w:hAnsiTheme="majorBidi" w:cstheme="majorBidi"/>
          <w:sz w:val="30"/>
          <w:szCs w:val="30"/>
        </w:rPr>
        <w:t xml:space="preserve">2562 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D3E79">
        <w:rPr>
          <w:rFonts w:asciiTheme="majorBidi" w:hAnsiTheme="majorBidi" w:cstheme="majorBidi"/>
          <w:sz w:val="30"/>
          <w:szCs w:val="30"/>
        </w:rPr>
        <w:t xml:space="preserve">25 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1D3E79">
        <w:rPr>
          <w:rFonts w:asciiTheme="majorBidi" w:hAnsiTheme="majorBidi" w:cstheme="majorBidi"/>
          <w:sz w:val="30"/>
          <w:szCs w:val="30"/>
        </w:rPr>
        <w:t xml:space="preserve">2563 </w:t>
      </w:r>
      <w:r w:rsidRPr="001D3E79">
        <w:rPr>
          <w:rFonts w:asciiTheme="majorBidi" w:hAnsiTheme="majorBidi" w:cstheme="majorBidi"/>
          <w:sz w:val="30"/>
          <w:szCs w:val="30"/>
          <w:cs/>
        </w:rPr>
        <w:t>คู่สัญญาทั้งสามฝ่ายได้ตกลงเปลี่ยนแปลงเงื่อนไขการให้บริการตามสัญญาเดิม โดยการเปลี่ยนแปลงตามสัญญาล่าสุดมีผลบังคับใช้ตั้งแต่เดือนสิงหาคม</w:t>
      </w:r>
      <w:r w:rsidRPr="001D3E79">
        <w:rPr>
          <w:rFonts w:asciiTheme="majorBidi" w:hAnsiTheme="majorBidi" w:cstheme="majorBidi"/>
          <w:sz w:val="30"/>
          <w:szCs w:val="30"/>
        </w:rPr>
        <w:t xml:space="preserve"> 2563 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รวมมีมูลค่าตามสัญญาเป็นจำนวนเงิน </w:t>
      </w:r>
      <w:r w:rsidRPr="001D3E79">
        <w:rPr>
          <w:rFonts w:asciiTheme="majorBidi" w:hAnsiTheme="majorBidi" w:cstheme="majorBidi"/>
          <w:sz w:val="30"/>
          <w:szCs w:val="30"/>
        </w:rPr>
        <w:t>436.75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ล้านเหรียญสหรัฐอเมริกา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="00DB7F27" w:rsidRPr="001D3E79">
        <w:rPr>
          <w:rFonts w:asciiTheme="majorBidi" w:hAnsiTheme="majorBidi" w:cstheme="majorBidi"/>
          <w:sz w:val="30"/>
          <w:szCs w:val="30"/>
        </w:rPr>
        <w:t xml:space="preserve">30 </w:t>
      </w:r>
      <w:r w:rsidR="00DB7F27" w:rsidRPr="001D3E79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DB7F27" w:rsidRPr="001D3E79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="00DB7F27" w:rsidRPr="001D3E79">
        <w:rPr>
          <w:rFonts w:asciiTheme="majorBidi" w:hAnsiTheme="majorBidi" w:cstheme="majorBidi"/>
          <w:sz w:val="30"/>
          <w:szCs w:val="30"/>
        </w:rPr>
        <w:t>256</w:t>
      </w:r>
      <w:r w:rsidR="00D93613" w:rsidRPr="00D93613">
        <w:rPr>
          <w:rFonts w:asciiTheme="majorBidi" w:hAnsiTheme="majorBidi" w:cstheme="majorBidi" w:hint="cs"/>
          <w:sz w:val="30"/>
          <w:szCs w:val="30"/>
          <w:lang w:val="en-GB"/>
        </w:rPr>
        <w:t>8</w:t>
      </w:r>
      <w:r w:rsidR="00DB7F27"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บริษัทย่อยดังกล่าวมีภาระผูกพันคงเหลือตามสัญญาเป็นจำนวนเงิน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="00D70F30" w:rsidRPr="001D3E79">
        <w:rPr>
          <w:rFonts w:asciiTheme="majorBidi" w:hAnsiTheme="majorBidi" w:cstheme="majorBidi"/>
          <w:sz w:val="30"/>
          <w:szCs w:val="30"/>
        </w:rPr>
        <w:t>23.80</w:t>
      </w:r>
      <w:r w:rsidRPr="001D3E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ล้านเหรียญสหรัฐอเมริกา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1D3E7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1D3E79">
        <w:rPr>
          <w:rFonts w:ascii="Angsana New" w:hAnsi="Angsana New"/>
          <w:i/>
          <w:iCs/>
          <w:sz w:val="30"/>
          <w:szCs w:val="30"/>
        </w:rPr>
        <w:t>256</w:t>
      </w:r>
      <w:r w:rsidR="00D75D4B" w:rsidRPr="001D3E79">
        <w:rPr>
          <w:rFonts w:ascii="Angsana New" w:hAnsi="Angsana New"/>
          <w:i/>
          <w:iCs/>
          <w:sz w:val="30"/>
          <w:szCs w:val="30"/>
        </w:rPr>
        <w:t>7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Pr="001D3E79">
        <w:rPr>
          <w:rFonts w:ascii="Angsana New" w:hAnsi="Angsana New" w:hint="cs"/>
          <w:i/>
          <w:iCs/>
          <w:sz w:val="30"/>
          <w:szCs w:val="30"/>
        </w:rPr>
        <w:t>3</w:t>
      </w:r>
      <w:r w:rsidR="00D75D4B" w:rsidRPr="001D3E79">
        <w:rPr>
          <w:rFonts w:ascii="Angsana New" w:hAnsi="Angsana New"/>
          <w:i/>
          <w:iCs/>
          <w:sz w:val="30"/>
          <w:szCs w:val="30"/>
        </w:rPr>
        <w:t xml:space="preserve">1.09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1AB4231F" w14:textId="77777777" w:rsidR="00E11B2F" w:rsidRPr="001D3E79" w:rsidRDefault="00E11B2F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BB40CBE" w14:textId="3C87E257" w:rsidR="00E11B2F" w:rsidRPr="001D3E79" w:rsidRDefault="00E11B2F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D3E79">
        <w:rPr>
          <w:rFonts w:asciiTheme="majorBidi" w:hAnsiTheme="majorBidi" w:cstheme="majorBidi"/>
          <w:sz w:val="30"/>
          <w:szCs w:val="30"/>
          <w:cs/>
        </w:rPr>
        <w:t xml:space="preserve">นอกจากนี้ สัญญาดังกล่าวระบุให้บริษัทย่อยดังกล่าวเปิดเล็ตเตอร์ออฟเครดิตจำนวน </w:t>
      </w:r>
      <w:r w:rsidRPr="001D3E79">
        <w:rPr>
          <w:rFonts w:asciiTheme="majorBidi" w:hAnsiTheme="majorBidi" w:cstheme="majorBidi"/>
          <w:sz w:val="30"/>
          <w:szCs w:val="30"/>
        </w:rPr>
        <w:t xml:space="preserve">6 </w:t>
      </w:r>
      <w:r w:rsidRPr="001D3E79">
        <w:rPr>
          <w:rFonts w:asciiTheme="majorBidi" w:hAnsiTheme="majorBidi" w:cstheme="majorBidi"/>
          <w:sz w:val="30"/>
          <w:szCs w:val="30"/>
          <w:cs/>
        </w:rPr>
        <w:t>ล้านเหรียญสหรัฐอเมริกา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</w:rPr>
        <w:br/>
      </w:r>
      <w:r w:rsidRPr="001D3E79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="00DB7F27" w:rsidRPr="001D3E79">
        <w:rPr>
          <w:rFonts w:asciiTheme="majorBidi" w:hAnsiTheme="majorBidi" w:cstheme="majorBidi"/>
          <w:sz w:val="30"/>
          <w:szCs w:val="30"/>
        </w:rPr>
        <w:t xml:space="preserve">30 </w:t>
      </w:r>
      <w:r w:rsidR="00DB7F27" w:rsidRPr="001D3E79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DB7F27" w:rsidRPr="001D3E79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="00DB7F27" w:rsidRPr="001D3E79">
        <w:rPr>
          <w:rFonts w:asciiTheme="majorBidi" w:hAnsiTheme="majorBidi" w:cstheme="majorBidi"/>
          <w:sz w:val="30"/>
          <w:szCs w:val="30"/>
        </w:rPr>
        <w:t>256</w:t>
      </w:r>
      <w:r w:rsidR="00D93613" w:rsidRPr="00D93613">
        <w:rPr>
          <w:rFonts w:asciiTheme="majorBidi" w:hAnsiTheme="majorBidi" w:cstheme="majorBidi" w:hint="cs"/>
          <w:sz w:val="30"/>
          <w:szCs w:val="30"/>
          <w:lang w:val="en-GB"/>
        </w:rPr>
        <w:t>8</w:t>
      </w:r>
      <w:r w:rsidR="00DB7F27"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บริษัทย่อยดังกล่าวมีเล็ตเตอร์ออฟเครดิตคงเหลือที่ยังไม่ได้ใช้จำนวน</w:t>
      </w:r>
      <w:r w:rsidR="006E7833"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="00D70F30" w:rsidRPr="001D3E79">
        <w:rPr>
          <w:rFonts w:asciiTheme="majorBidi" w:hAnsiTheme="majorBidi" w:cstheme="majorBidi"/>
          <w:sz w:val="30"/>
          <w:szCs w:val="30"/>
        </w:rPr>
        <w:t>6</w:t>
      </w:r>
      <w:r w:rsidR="006E7833"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ล้านเหรียญสหรัฐอเมริกา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1D3E7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1D3E79">
        <w:rPr>
          <w:rFonts w:ascii="Angsana New" w:hAnsi="Angsana New" w:hint="cs"/>
          <w:i/>
          <w:iCs/>
          <w:sz w:val="30"/>
          <w:szCs w:val="30"/>
        </w:rPr>
        <w:t>256</w:t>
      </w:r>
      <w:r w:rsidR="00D75D4B" w:rsidRPr="001D3E79">
        <w:rPr>
          <w:rFonts w:ascii="Angsana New" w:hAnsi="Angsana New"/>
          <w:i/>
          <w:iCs/>
          <w:sz w:val="30"/>
          <w:szCs w:val="30"/>
        </w:rPr>
        <w:t>7</w:t>
      </w:r>
      <w:r w:rsidRPr="001D3E79">
        <w:rPr>
          <w:rFonts w:ascii="Angsana New" w:hAnsi="Angsana New" w:hint="cs"/>
          <w:i/>
          <w:iCs/>
          <w:sz w:val="30"/>
          <w:szCs w:val="30"/>
        </w:rPr>
        <w:t xml:space="preserve">: 6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02FC188D" w14:textId="77777777" w:rsidR="00C00EF2" w:rsidRPr="001D3E79" w:rsidRDefault="00C00EF2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EE3705" w14:textId="40044422" w:rsidR="00E11B2F" w:rsidRPr="001D3E79" w:rsidRDefault="00627208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1D3E79">
        <w:rPr>
          <w:rFonts w:asciiTheme="majorBidi" w:hAnsiTheme="majorBidi" w:cstheme="majorBidi"/>
          <w:sz w:val="30"/>
          <w:szCs w:val="30"/>
          <w:cs/>
        </w:rPr>
        <w:br w:type="page"/>
      </w:r>
      <w:r w:rsidR="00E11B2F" w:rsidRPr="001D3E79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E11B2F" w:rsidRPr="001D3E79">
        <w:rPr>
          <w:rFonts w:asciiTheme="majorBidi" w:hAnsiTheme="majorBidi" w:cstheme="majorBidi"/>
          <w:spacing w:val="-4"/>
          <w:sz w:val="30"/>
          <w:szCs w:val="30"/>
        </w:rPr>
        <w:t xml:space="preserve">29 </w:t>
      </w:r>
      <w:r w:rsidR="00E11B2F" w:rsidRPr="001D3E79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11B2F" w:rsidRPr="001D3E79">
        <w:rPr>
          <w:rFonts w:asciiTheme="majorBidi" w:hAnsiTheme="majorBidi" w:cstheme="majorBidi"/>
          <w:spacing w:val="-4"/>
          <w:sz w:val="30"/>
          <w:szCs w:val="30"/>
        </w:rPr>
        <w:t xml:space="preserve">2562 </w:t>
      </w:r>
      <w:r w:rsidR="00E11B2F" w:rsidRPr="001D3E79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ได้ทำสัญญาจัดหาและซ่อมอะไหล่โรงไฟฟ้ากับผู้ให้บริการรายหนึ่ง เป็นระยะเวลา </w:t>
      </w:r>
      <w:r w:rsidR="00E11B2F" w:rsidRPr="001D3E79">
        <w:rPr>
          <w:rFonts w:asciiTheme="majorBidi" w:hAnsiTheme="majorBidi" w:cstheme="majorBidi"/>
          <w:spacing w:val="-4"/>
          <w:sz w:val="30"/>
          <w:szCs w:val="30"/>
        </w:rPr>
        <w:t xml:space="preserve">15 </w:t>
      </w:r>
      <w:r w:rsidR="00E11B2F" w:rsidRPr="001D3E79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ปี นับจากวันที่ระบุในสัญญา มีมูลค่าตามสัญญาเป็นจำนวนเงิน </w:t>
      </w:r>
      <w:r w:rsidR="00E11B2F" w:rsidRPr="001D3E79">
        <w:rPr>
          <w:rFonts w:asciiTheme="majorBidi" w:hAnsiTheme="majorBidi" w:cstheme="majorBidi"/>
          <w:spacing w:val="-4"/>
          <w:sz w:val="30"/>
          <w:szCs w:val="30"/>
        </w:rPr>
        <w:t>28.33</w:t>
      </w:r>
      <w:r w:rsidR="00E11B2F" w:rsidRPr="001D3E7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ล้านเหรียญสหรัฐอเมริกา ณ วันที่</w:t>
      </w:r>
      <w:r w:rsidR="00E11B2F" w:rsidRPr="001D3E7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B7F27" w:rsidRPr="001D3E79">
        <w:rPr>
          <w:rFonts w:asciiTheme="majorBidi" w:hAnsiTheme="majorBidi" w:cstheme="majorBidi"/>
          <w:sz w:val="30"/>
          <w:szCs w:val="30"/>
        </w:rPr>
        <w:t xml:space="preserve">30 </w:t>
      </w:r>
      <w:r w:rsidR="00DB7F27" w:rsidRPr="001D3E79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DB7F27" w:rsidRPr="001D3E79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="00DB7F27" w:rsidRPr="001D3E79">
        <w:rPr>
          <w:rFonts w:asciiTheme="majorBidi" w:hAnsiTheme="majorBidi" w:cstheme="majorBidi"/>
          <w:sz w:val="30"/>
          <w:szCs w:val="30"/>
        </w:rPr>
        <w:t>256</w:t>
      </w:r>
      <w:r w:rsidR="00D93613" w:rsidRPr="00D93613">
        <w:rPr>
          <w:rFonts w:asciiTheme="majorBidi" w:hAnsiTheme="majorBidi" w:cstheme="majorBidi" w:hint="cs"/>
          <w:sz w:val="30"/>
          <w:szCs w:val="30"/>
          <w:lang w:val="en-GB"/>
        </w:rPr>
        <w:t>8</w:t>
      </w:r>
      <w:r w:rsidR="00DB7F27"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="00E11B2F" w:rsidRPr="001D3E79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บริษัทย่อยดังกล่าวมีภาระผูกพันคงเหลือตามสัญญาเป็นจำนวนเงิน</w:t>
      </w:r>
      <w:r w:rsidR="00E11B2F" w:rsidRPr="001D3E7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E5A91" w:rsidRPr="001D3E79">
        <w:rPr>
          <w:rFonts w:asciiTheme="majorBidi" w:hAnsiTheme="majorBidi" w:cstheme="majorBidi"/>
          <w:spacing w:val="-4"/>
          <w:sz w:val="30"/>
          <w:szCs w:val="30"/>
        </w:rPr>
        <w:t>3.23</w:t>
      </w:r>
      <w:r w:rsidR="006967C7" w:rsidRPr="001D3E7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11B2F" w:rsidRPr="001D3E79">
        <w:rPr>
          <w:rFonts w:asciiTheme="majorBidi" w:hAnsiTheme="majorBidi" w:cstheme="majorBidi"/>
          <w:spacing w:val="-4"/>
          <w:sz w:val="30"/>
          <w:szCs w:val="30"/>
          <w:cs/>
        </w:rPr>
        <w:t>ล้านเหรียญสหรัฐอเมริกา</w:t>
      </w:r>
      <w:r w:rsidR="00E11B2F" w:rsidRPr="001D3E7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11B2F" w:rsidRPr="001D3E79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E11B2F" w:rsidRPr="001D3E79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E11B2F" w:rsidRPr="001D3E79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E11B2F" w:rsidRPr="001D3E79">
        <w:rPr>
          <w:rFonts w:ascii="Angsana New" w:hAnsi="Angsana New" w:hint="cs"/>
          <w:i/>
          <w:iCs/>
          <w:spacing w:val="-4"/>
          <w:sz w:val="30"/>
          <w:szCs w:val="30"/>
        </w:rPr>
        <w:t>256</w:t>
      </w:r>
      <w:r w:rsidR="00D75D4B" w:rsidRPr="001D3E79">
        <w:rPr>
          <w:rFonts w:ascii="Angsana New" w:hAnsi="Angsana New"/>
          <w:i/>
          <w:iCs/>
          <w:spacing w:val="-4"/>
          <w:sz w:val="30"/>
          <w:szCs w:val="30"/>
        </w:rPr>
        <w:t>7</w:t>
      </w:r>
      <w:r w:rsidR="00E11B2F" w:rsidRPr="001D3E79">
        <w:rPr>
          <w:rFonts w:ascii="Angsana New" w:hAnsi="Angsana New" w:hint="cs"/>
          <w:i/>
          <w:iCs/>
          <w:spacing w:val="-4"/>
          <w:sz w:val="30"/>
          <w:szCs w:val="30"/>
        </w:rPr>
        <w:t xml:space="preserve">: </w:t>
      </w:r>
      <w:r w:rsidR="00D75D4B" w:rsidRPr="001D3E79">
        <w:rPr>
          <w:rFonts w:ascii="Angsana New" w:hAnsi="Angsana New"/>
          <w:i/>
          <w:iCs/>
          <w:spacing w:val="-4"/>
          <w:sz w:val="30"/>
          <w:szCs w:val="30"/>
        </w:rPr>
        <w:t>6.58</w:t>
      </w:r>
      <w:r w:rsidR="00E11B2F" w:rsidRPr="001D3E79">
        <w:rPr>
          <w:rFonts w:ascii="Angsana New" w:hAnsi="Angsana New" w:hint="cs"/>
          <w:i/>
          <w:iCs/>
          <w:spacing w:val="-4"/>
          <w:sz w:val="30"/>
          <w:szCs w:val="30"/>
        </w:rPr>
        <w:t xml:space="preserve"> </w:t>
      </w:r>
      <w:r w:rsidR="00E11B2F" w:rsidRPr="001D3E79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ล้านเหรียญสหรัฐอเมริกา)</w:t>
      </w:r>
    </w:p>
    <w:p w14:paraId="50C1AA3C" w14:textId="77777777" w:rsidR="00E11B2F" w:rsidRPr="001D3E79" w:rsidRDefault="00E11B2F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AC9D75" w14:textId="3DFEAF66" w:rsidR="00E11B2F" w:rsidRPr="001D3E79" w:rsidRDefault="00E11B2F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3E79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1D3E79">
        <w:rPr>
          <w:rFonts w:asciiTheme="majorBidi" w:hAnsiTheme="majorBidi" w:cstheme="majorBidi"/>
          <w:sz w:val="30"/>
          <w:szCs w:val="30"/>
        </w:rPr>
        <w:t xml:space="preserve"> 13 </w:t>
      </w:r>
      <w:r w:rsidRPr="001D3E7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1D3E79">
        <w:rPr>
          <w:rFonts w:asciiTheme="majorBidi" w:hAnsiTheme="majorBidi" w:cstheme="majorBidi"/>
          <w:sz w:val="30"/>
          <w:szCs w:val="30"/>
        </w:rPr>
        <w:t xml:space="preserve"> 2565 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ได้ทำสัญญาจัดหาอะไหล่และซ่อมบำรุงเครื่องยนต์ผลิตไฟฟ้าจากก๊าซธรรมชาติ และสัญญาบริการซ่อมบำรุงเครื่องยนต์ผลิตไฟฟ้าจากก๊าซธรรมชาติกับผู้ให้บริการจำนวน </w:t>
      </w:r>
      <w:r w:rsidRPr="001D3E79">
        <w:rPr>
          <w:rFonts w:asciiTheme="majorBidi" w:hAnsiTheme="majorBidi" w:cstheme="majorBidi"/>
          <w:sz w:val="30"/>
          <w:szCs w:val="30"/>
        </w:rPr>
        <w:t>2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 ราย สัญญาดังกล่าว มีกำหนดระยะเวลา</w:t>
      </w:r>
      <w:r w:rsidRPr="001D3E79">
        <w:rPr>
          <w:rFonts w:asciiTheme="majorBidi" w:hAnsiTheme="majorBidi" w:cstheme="majorBidi"/>
          <w:sz w:val="30"/>
          <w:szCs w:val="30"/>
        </w:rPr>
        <w:t> 15 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ปี นับแต่วันที่ลงนามในสัญญา </w:t>
      </w:r>
      <w:r w:rsidRPr="001D3E79">
        <w:rPr>
          <w:rFonts w:asciiTheme="majorBidi" w:hAnsiTheme="majorBidi" w:cstheme="majorBidi"/>
          <w:sz w:val="30"/>
          <w:szCs w:val="30"/>
        </w:rPr>
        <w:br/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มีมูลค่าตามสัญญาเป็นจำนวนเงิน </w:t>
      </w:r>
      <w:r w:rsidRPr="001D3E79">
        <w:rPr>
          <w:rFonts w:asciiTheme="majorBidi" w:hAnsiTheme="majorBidi" w:cstheme="majorBidi"/>
          <w:sz w:val="30"/>
          <w:szCs w:val="30"/>
        </w:rPr>
        <w:t xml:space="preserve">24.90 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Pr="001D3E79">
        <w:rPr>
          <w:rFonts w:asciiTheme="majorBidi" w:hAnsiTheme="majorBidi" w:cstheme="majorBidi"/>
          <w:sz w:val="30"/>
          <w:szCs w:val="30"/>
        </w:rPr>
        <w:t>854</w:t>
      </w:r>
      <w:r w:rsidRPr="001D3E79">
        <w:rPr>
          <w:rFonts w:asciiTheme="majorBidi" w:hAnsiTheme="majorBidi" w:cstheme="majorBidi"/>
          <w:sz w:val="30"/>
          <w:szCs w:val="30"/>
          <w:cs/>
        </w:rPr>
        <w:t>.</w:t>
      </w:r>
      <w:r w:rsidRPr="001D3E79">
        <w:rPr>
          <w:rFonts w:asciiTheme="majorBidi" w:hAnsiTheme="majorBidi" w:cstheme="majorBidi"/>
          <w:sz w:val="30"/>
          <w:szCs w:val="30"/>
        </w:rPr>
        <w:t xml:space="preserve">00 </w:t>
      </w:r>
      <w:r w:rsidRPr="001D3E79">
        <w:rPr>
          <w:rFonts w:asciiTheme="majorBidi" w:hAnsiTheme="majorBidi" w:cstheme="majorBidi"/>
          <w:sz w:val="30"/>
          <w:szCs w:val="30"/>
          <w:cs/>
        </w:rPr>
        <w:t>ล้านเยน ณ วันที่</w:t>
      </w:r>
      <w:r w:rsidRPr="001D3E79">
        <w:rPr>
          <w:rFonts w:asciiTheme="majorBidi" w:hAnsiTheme="majorBidi" w:cstheme="majorBidi"/>
          <w:sz w:val="30"/>
          <w:szCs w:val="30"/>
        </w:rPr>
        <w:t> </w:t>
      </w:r>
      <w:r w:rsidR="00DB7F27" w:rsidRPr="001D3E79">
        <w:rPr>
          <w:rFonts w:asciiTheme="majorBidi" w:hAnsiTheme="majorBidi" w:cstheme="majorBidi"/>
          <w:sz w:val="30"/>
          <w:szCs w:val="30"/>
        </w:rPr>
        <w:t xml:space="preserve">30 </w:t>
      </w:r>
      <w:r w:rsidR="00DB7F27" w:rsidRPr="001D3E79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DB7F27" w:rsidRPr="001D3E79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="00DB7F27" w:rsidRPr="001D3E79">
        <w:rPr>
          <w:rFonts w:asciiTheme="majorBidi" w:hAnsiTheme="majorBidi" w:cstheme="majorBidi"/>
          <w:sz w:val="30"/>
          <w:szCs w:val="30"/>
        </w:rPr>
        <w:t>256</w:t>
      </w:r>
      <w:r w:rsidR="00D93613" w:rsidRPr="00D93613">
        <w:rPr>
          <w:rFonts w:asciiTheme="majorBidi" w:hAnsiTheme="majorBidi" w:cstheme="majorBidi" w:hint="cs"/>
          <w:sz w:val="30"/>
          <w:szCs w:val="30"/>
          <w:lang w:val="en-GB"/>
        </w:rPr>
        <w:t>8</w:t>
      </w:r>
      <w:r w:rsidR="00DB7F27"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F3A8A" w:rsidRPr="001D3E79">
        <w:rPr>
          <w:rFonts w:asciiTheme="majorBidi" w:hAnsiTheme="majorBidi" w:cstheme="majorBidi" w:hint="cs"/>
          <w:sz w:val="30"/>
          <w:szCs w:val="30"/>
          <w:cs/>
        </w:rPr>
        <w:t>ย่อยดังกล่าว</w:t>
      </w:r>
      <w:r w:rsidRPr="001D3E79">
        <w:rPr>
          <w:rFonts w:asciiTheme="majorBidi" w:hAnsiTheme="majorBidi" w:cstheme="majorBidi"/>
          <w:sz w:val="30"/>
          <w:szCs w:val="30"/>
          <w:cs/>
        </w:rPr>
        <w:t>มีภาระผูกพันคงเหลือตามสัญญาเป็นจำนวนเงิน</w:t>
      </w:r>
      <w:r w:rsidR="00FE5A91" w:rsidRPr="001D3E79">
        <w:rPr>
          <w:rFonts w:asciiTheme="majorBidi" w:hAnsiTheme="majorBidi" w:cstheme="majorBidi"/>
          <w:sz w:val="30"/>
          <w:szCs w:val="30"/>
        </w:rPr>
        <w:t xml:space="preserve"> 22.70</w:t>
      </w:r>
      <w:r w:rsidR="000E0408"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A90CD5" w:rsidRPr="001D3E79">
        <w:rPr>
          <w:rFonts w:asciiTheme="majorBidi" w:hAnsiTheme="majorBidi" w:cstheme="majorBidi"/>
          <w:sz w:val="30"/>
          <w:szCs w:val="30"/>
        </w:rPr>
        <w:t xml:space="preserve"> 779.10 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ล้านเยน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1D3E7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1D3E79">
        <w:rPr>
          <w:rFonts w:ascii="Angsana New" w:hAnsi="Angsana New" w:hint="cs"/>
          <w:i/>
          <w:iCs/>
          <w:sz w:val="30"/>
          <w:szCs w:val="30"/>
        </w:rPr>
        <w:t>256</w:t>
      </w:r>
      <w:r w:rsidR="00D75D4B" w:rsidRPr="001D3E79">
        <w:rPr>
          <w:rFonts w:ascii="Angsana New" w:hAnsi="Angsana New"/>
          <w:i/>
          <w:iCs/>
          <w:sz w:val="30"/>
          <w:szCs w:val="30"/>
        </w:rPr>
        <w:t>7</w:t>
      </w:r>
      <w:r w:rsidRPr="001D3E79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1D3E79">
        <w:rPr>
          <w:rFonts w:ascii="Angsana New" w:hAnsi="Angsana New"/>
          <w:i/>
          <w:iCs/>
          <w:sz w:val="30"/>
          <w:szCs w:val="30"/>
        </w:rPr>
        <w:t>23.</w:t>
      </w:r>
      <w:r w:rsidR="00D75D4B" w:rsidRPr="001D3E79">
        <w:rPr>
          <w:rFonts w:ascii="Angsana New" w:hAnsi="Angsana New"/>
          <w:i/>
          <w:iCs/>
          <w:sz w:val="30"/>
          <w:szCs w:val="30"/>
        </w:rPr>
        <w:t>13</w:t>
      </w:r>
      <w:r w:rsidRPr="001D3E79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1D3E79">
        <w:rPr>
          <w:rFonts w:ascii="Angsana New" w:hAnsi="Angsana New"/>
          <w:i/>
          <w:iCs/>
          <w:sz w:val="30"/>
          <w:szCs w:val="30"/>
        </w:rPr>
        <w:t xml:space="preserve">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D75D4B" w:rsidRPr="001D3E79">
        <w:rPr>
          <w:rFonts w:ascii="Angsana New" w:hAnsi="Angsana New"/>
          <w:i/>
          <w:iCs/>
          <w:sz w:val="30"/>
          <w:szCs w:val="30"/>
        </w:rPr>
        <w:t>794.57</w:t>
      </w:r>
      <w:r w:rsidRPr="001D3E79">
        <w:rPr>
          <w:rFonts w:ascii="Angsana New" w:hAnsi="Angsana New"/>
          <w:i/>
          <w:iCs/>
          <w:sz w:val="30"/>
          <w:szCs w:val="30"/>
        </w:rPr>
        <w:t xml:space="preserve">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>ล้านเยน)</w:t>
      </w:r>
      <w:r w:rsidRPr="001D3E79">
        <w:rPr>
          <w:rFonts w:ascii="Angsana New" w:hAnsi="Angsana New"/>
          <w:i/>
          <w:iCs/>
          <w:sz w:val="30"/>
          <w:szCs w:val="30"/>
        </w:rPr>
        <w:t xml:space="preserve">  </w:t>
      </w:r>
    </w:p>
    <w:p w14:paraId="6217960A" w14:textId="77777777" w:rsidR="004C606C" w:rsidRPr="001D3E79" w:rsidRDefault="004C606C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FCFFB1" w14:textId="4644D76D" w:rsidR="004C606C" w:rsidRPr="001D3E79" w:rsidRDefault="004C606C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D3E7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สัญญาบำรุงรักษาเครื่องกังหันก๊าซและเครื่องกำเนิดไฟฟ้า </w:t>
      </w:r>
      <w:r w:rsidRPr="001D3E79">
        <w:rPr>
          <w:rFonts w:ascii="Angsana New" w:hAnsi="Angsana New"/>
          <w:b/>
          <w:bCs/>
          <w:i/>
          <w:iCs/>
          <w:sz w:val="30"/>
          <w:szCs w:val="30"/>
        </w:rPr>
        <w:t>(Maintenance of Gas Turbine and Generator)</w:t>
      </w:r>
    </w:p>
    <w:p w14:paraId="60B39C61" w14:textId="77777777" w:rsidR="004C606C" w:rsidRPr="001D3E79" w:rsidRDefault="004C606C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99F9EF" w14:textId="65D4ACEA" w:rsidR="004C606C" w:rsidRDefault="004C606C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3E7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1D3E79">
        <w:rPr>
          <w:rFonts w:ascii="Angsana New" w:hAnsi="Angsana New"/>
          <w:sz w:val="30"/>
          <w:szCs w:val="30"/>
        </w:rPr>
        <w:t xml:space="preserve">26 </w:t>
      </w:r>
      <w:r w:rsidRPr="001D3E79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1D3E79">
        <w:rPr>
          <w:rFonts w:ascii="Angsana New" w:hAnsi="Angsana New"/>
          <w:sz w:val="30"/>
          <w:szCs w:val="30"/>
        </w:rPr>
        <w:t xml:space="preserve">2563 </w:t>
      </w:r>
      <w:r w:rsidRPr="001D3E79">
        <w:rPr>
          <w:rFonts w:ascii="Angsana New" w:hAnsi="Angsana New" w:hint="cs"/>
          <w:sz w:val="30"/>
          <w:szCs w:val="30"/>
          <w:cs/>
        </w:rPr>
        <w:t xml:space="preserve">บริษัท ราช เอ็นเนอร์จี ระยอง จำกัด ซึ่งเป็นบริษัทย่อยทางตรง ได้ทำสัญญาซ่อมและบำรุงรักษาเครื่องกังหันก๊าซ และเครื่องกำเนิดไฟฟ้ากับบริษัทซีเมนส์ เอนเนอร์ยี่ จำกัด เป็นระยะเวลา </w:t>
      </w:r>
      <w:r w:rsidRPr="001D3E79">
        <w:rPr>
          <w:rFonts w:ascii="Angsana New" w:hAnsi="Angsana New"/>
          <w:sz w:val="30"/>
          <w:szCs w:val="30"/>
        </w:rPr>
        <w:t xml:space="preserve">15 </w:t>
      </w:r>
      <w:r w:rsidRPr="001D3E79">
        <w:rPr>
          <w:rFonts w:ascii="Angsana New" w:hAnsi="Angsana New" w:hint="cs"/>
          <w:sz w:val="30"/>
          <w:szCs w:val="30"/>
          <w:cs/>
        </w:rPr>
        <w:t xml:space="preserve">ปี นับแต่วันที่เดินเครื่องเชิงพาณิชย์ หรือครบชั่วโมงการเดินเครื่องเทียบเท่า </w:t>
      </w:r>
      <w:r w:rsidRPr="001D3E79">
        <w:rPr>
          <w:rFonts w:ascii="Angsana New" w:hAnsi="Angsana New"/>
          <w:sz w:val="30"/>
          <w:szCs w:val="30"/>
        </w:rPr>
        <w:t xml:space="preserve">120,000 </w:t>
      </w:r>
      <w:r w:rsidRPr="001D3E79">
        <w:rPr>
          <w:rFonts w:ascii="Angsana New" w:hAnsi="Angsana New" w:hint="cs"/>
          <w:sz w:val="30"/>
          <w:szCs w:val="30"/>
          <w:cs/>
        </w:rPr>
        <w:t xml:space="preserve">ชั่วโมง หรือครบ </w:t>
      </w:r>
      <w:r w:rsidRPr="001D3E79">
        <w:rPr>
          <w:rFonts w:ascii="Angsana New" w:hAnsi="Angsana New"/>
          <w:sz w:val="30"/>
          <w:szCs w:val="30"/>
        </w:rPr>
        <w:t xml:space="preserve">2,000 </w:t>
      </w:r>
      <w:r w:rsidRPr="001D3E79">
        <w:rPr>
          <w:rFonts w:ascii="Angsana New" w:hAnsi="Angsana New" w:hint="cs"/>
          <w:sz w:val="30"/>
          <w:szCs w:val="30"/>
          <w:cs/>
        </w:rPr>
        <w:t xml:space="preserve">รอบการเดินเครื่องเทียบเท่าอย่างใดอย่างหนึ่งถึงก่อน ทั้งนี้ บริษัทย่อยดังกล่าวต้องจ่ายค่าตอบแทนแก่คู่สัญญาตามอัตราที่ระบุไว้ในสัญญาและจะมีการปรับมูลค่าตามสูตรการคำนวณที่ระบุไว้ไม่เกินร้อยละ </w:t>
      </w:r>
      <w:r w:rsidRPr="001D3E79">
        <w:rPr>
          <w:rFonts w:ascii="Angsana New" w:hAnsi="Angsana New"/>
          <w:sz w:val="30"/>
          <w:szCs w:val="30"/>
        </w:rPr>
        <w:t xml:space="preserve">3 </w:t>
      </w:r>
      <w:r w:rsidRPr="001D3E79">
        <w:rPr>
          <w:rFonts w:ascii="Angsana New" w:hAnsi="Angsana New" w:hint="cs"/>
          <w:sz w:val="30"/>
          <w:szCs w:val="30"/>
          <w:cs/>
        </w:rPr>
        <w:t xml:space="preserve">แต่ไม่ต่ำกว่ามูลค่าตามสัญญา และหากปีใดมูลค่าการปรับสูตรการคำนวณเกินกว่าร้อยละ </w:t>
      </w:r>
      <w:r w:rsidRPr="001D3E79">
        <w:rPr>
          <w:rFonts w:ascii="Angsana New" w:hAnsi="Angsana New"/>
          <w:sz w:val="30"/>
          <w:szCs w:val="30"/>
        </w:rPr>
        <w:t xml:space="preserve">3 </w:t>
      </w:r>
      <w:r w:rsidRPr="001D3E79">
        <w:rPr>
          <w:rFonts w:ascii="Angsana New" w:hAnsi="Angsana New" w:hint="cs"/>
          <w:sz w:val="30"/>
          <w:szCs w:val="30"/>
          <w:cs/>
        </w:rPr>
        <w:t xml:space="preserve">บริษัทผู้ให้บริการจะออกใบลดหนี้เมื่อสิ้นสุดสัญญา ณ วันที่ </w:t>
      </w:r>
      <w:r w:rsidR="00DB7F27" w:rsidRPr="001D3E79">
        <w:rPr>
          <w:rFonts w:asciiTheme="majorBidi" w:hAnsiTheme="majorBidi" w:cstheme="majorBidi"/>
          <w:sz w:val="30"/>
          <w:szCs w:val="30"/>
        </w:rPr>
        <w:t xml:space="preserve">30 </w:t>
      </w:r>
      <w:r w:rsidR="00DB7F27" w:rsidRPr="001D3E79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DB7F27" w:rsidRPr="001D3E79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="00DB7F27" w:rsidRPr="001D3E79">
        <w:rPr>
          <w:rFonts w:asciiTheme="majorBidi" w:hAnsiTheme="majorBidi" w:cstheme="majorBidi"/>
          <w:sz w:val="30"/>
          <w:szCs w:val="30"/>
        </w:rPr>
        <w:t>256</w:t>
      </w:r>
      <w:r w:rsidR="00D93613" w:rsidRPr="00D93613">
        <w:rPr>
          <w:rFonts w:asciiTheme="majorBidi" w:hAnsiTheme="majorBidi" w:cstheme="majorBidi" w:hint="cs"/>
          <w:sz w:val="30"/>
          <w:szCs w:val="30"/>
          <w:lang w:val="en-GB"/>
        </w:rPr>
        <w:t>8</w:t>
      </w:r>
      <w:r w:rsidR="00DB7F27"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="003F3A8A" w:rsidRPr="001D3E79">
        <w:rPr>
          <w:rFonts w:ascii="Angsana New" w:hAnsi="Angsana New" w:hint="cs"/>
          <w:sz w:val="30"/>
          <w:szCs w:val="30"/>
          <w:cs/>
        </w:rPr>
        <w:t xml:space="preserve">บริษัทย่อยดังกล่าวมีภาระผูกพันคงเหลือตามสัญญาเป็นจำนวนเงิน </w:t>
      </w:r>
      <w:r w:rsidR="0097494D" w:rsidRPr="001D3E79">
        <w:rPr>
          <w:rFonts w:ascii="Angsana New" w:hAnsi="Angsana New"/>
          <w:sz w:val="30"/>
          <w:szCs w:val="30"/>
        </w:rPr>
        <w:t>133.79</w:t>
      </w:r>
      <w:r w:rsidR="003F3A8A" w:rsidRPr="001D3E79">
        <w:rPr>
          <w:rFonts w:ascii="Angsana New" w:hAnsi="Angsana New"/>
          <w:sz w:val="30"/>
          <w:szCs w:val="30"/>
        </w:rPr>
        <w:t xml:space="preserve"> </w:t>
      </w:r>
      <w:r w:rsidR="003F3A8A" w:rsidRPr="001D3E79">
        <w:rPr>
          <w:rFonts w:ascii="Angsana New" w:hAnsi="Angsana New" w:hint="cs"/>
          <w:sz w:val="30"/>
          <w:szCs w:val="30"/>
          <w:cs/>
        </w:rPr>
        <w:t>ล้านโครนา</w:t>
      </w:r>
      <w:r w:rsidR="009E3645" w:rsidRPr="001D3E79">
        <w:rPr>
          <w:rFonts w:ascii="Angsana New" w:hAnsi="Angsana New"/>
          <w:sz w:val="30"/>
          <w:szCs w:val="30"/>
          <w:cs/>
        </w:rPr>
        <w:br/>
      </w:r>
      <w:r w:rsidR="003F3A8A" w:rsidRPr="001D3E79">
        <w:rPr>
          <w:rFonts w:ascii="Angsana New" w:hAnsi="Angsana New" w:hint="cs"/>
          <w:sz w:val="30"/>
          <w:szCs w:val="30"/>
          <w:cs/>
        </w:rPr>
        <w:t xml:space="preserve">สวีเดน </w:t>
      </w:r>
      <w:r w:rsidR="003F3A8A" w:rsidRPr="001D3E7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3F3A8A" w:rsidRPr="001D3E79">
        <w:rPr>
          <w:rFonts w:ascii="Angsana New" w:hAnsi="Angsana New"/>
          <w:i/>
          <w:iCs/>
          <w:sz w:val="30"/>
          <w:szCs w:val="30"/>
        </w:rPr>
        <w:t xml:space="preserve">31 </w:t>
      </w:r>
      <w:r w:rsidR="003F3A8A" w:rsidRPr="001D3E7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F3A8A" w:rsidRPr="001D3E79">
        <w:rPr>
          <w:rFonts w:ascii="Angsana New" w:hAnsi="Angsana New"/>
          <w:i/>
          <w:iCs/>
          <w:sz w:val="30"/>
          <w:szCs w:val="30"/>
        </w:rPr>
        <w:t xml:space="preserve">2567: 139.87 </w:t>
      </w:r>
      <w:r w:rsidR="003F3A8A" w:rsidRPr="001D3E79">
        <w:rPr>
          <w:rFonts w:ascii="Angsana New" w:hAnsi="Angsana New" w:hint="cs"/>
          <w:i/>
          <w:iCs/>
          <w:sz w:val="30"/>
          <w:szCs w:val="30"/>
          <w:cs/>
        </w:rPr>
        <w:t>ล้านโครนาสวีเดน)</w:t>
      </w:r>
      <w:r w:rsidRPr="00606ADA">
        <w:rPr>
          <w:rFonts w:ascii="Angsana New" w:hAnsi="Angsana New"/>
          <w:sz w:val="30"/>
          <w:szCs w:val="30"/>
        </w:rPr>
        <w:t xml:space="preserve"> </w:t>
      </w:r>
      <w:r w:rsidRPr="00606AD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926257C" w14:textId="78011037" w:rsidR="00C00EF2" w:rsidRPr="00606ADA" w:rsidRDefault="00C00EF2" w:rsidP="007C7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CB6AFE7" w14:textId="106AF9B0" w:rsidR="00C00EF2" w:rsidRPr="00606ADA" w:rsidRDefault="00C00EF2" w:rsidP="001D3E79">
      <w:pPr>
        <w:spacing w:line="240" w:lineRule="auto"/>
        <w:ind w:left="540" w:right="-43"/>
        <w:jc w:val="thaiDistribute"/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606ADA"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t>วงเงินธุรกรรมที่ยังไม่ได้ใช้</w:t>
      </w:r>
    </w:p>
    <w:p w14:paraId="07872297" w14:textId="77777777" w:rsidR="00C00EF2" w:rsidRPr="00606ADA" w:rsidRDefault="00C00EF2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1E31ED1" w14:textId="6633C2E1" w:rsidR="00C972A4" w:rsidRPr="00627208" w:rsidRDefault="00C00EF2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i/>
          <w:iCs/>
          <w:snapToGrid w:val="0"/>
          <w:sz w:val="30"/>
          <w:szCs w:val="30"/>
          <w:lang w:eastAsia="th-TH"/>
        </w:rPr>
      </w:pPr>
      <w:bookmarkStart w:id="5" w:name="_Hlk196918997"/>
      <w:r w:rsidRPr="001D3E7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B7F27" w:rsidRPr="001D3E79">
        <w:rPr>
          <w:rFonts w:asciiTheme="majorBidi" w:hAnsiTheme="majorBidi" w:cstheme="majorBidi"/>
          <w:sz w:val="30"/>
          <w:szCs w:val="30"/>
        </w:rPr>
        <w:t xml:space="preserve">30 </w:t>
      </w:r>
      <w:r w:rsidR="00DB7F27" w:rsidRPr="001D3E79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DB7F27" w:rsidRPr="001D3E79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="00DB7F27" w:rsidRPr="001D3E79">
        <w:rPr>
          <w:rFonts w:asciiTheme="majorBidi" w:hAnsiTheme="majorBidi" w:cstheme="majorBidi"/>
          <w:sz w:val="30"/>
          <w:szCs w:val="30"/>
        </w:rPr>
        <w:t>256</w:t>
      </w:r>
      <w:r w:rsidR="00D93613" w:rsidRPr="00D93613">
        <w:rPr>
          <w:rFonts w:asciiTheme="majorBidi" w:hAnsiTheme="majorBidi" w:cstheme="majorBidi" w:hint="cs"/>
          <w:sz w:val="30"/>
          <w:szCs w:val="30"/>
          <w:lang w:val="en-GB"/>
        </w:rPr>
        <w:t>8</w:t>
      </w:r>
      <w:r w:rsidR="00DB7F27"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>บริษัทและบริษัทย่อย</w:t>
      </w:r>
      <w:r w:rsidRPr="001D3E79">
        <w:rPr>
          <w:rFonts w:asciiTheme="majorBidi" w:hAnsiTheme="majorBidi" w:cstheme="majorBidi"/>
          <w:sz w:val="30"/>
          <w:szCs w:val="30"/>
          <w:cs/>
        </w:rPr>
        <w:t>มีวงเงินธุรกรรมที่ยังไม่ได้ใช้</w:t>
      </w:r>
      <w:r w:rsidRPr="001D3E79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>เป็นจำนวนเงิน</w:t>
      </w:r>
      <w:r w:rsidR="00C36417" w:rsidRPr="001D3E79">
        <w:rPr>
          <w:rFonts w:asciiTheme="majorBidi" w:eastAsia="Cordia New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="002A0BF2" w:rsidRPr="001D3E79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5,067.23 </w:t>
      </w:r>
      <w:r w:rsidRPr="001D3E79">
        <w:rPr>
          <w:rFonts w:asciiTheme="majorBidi" w:eastAsia="Cordia New" w:hAnsiTheme="majorBidi" w:cstheme="majorBidi"/>
          <w:snapToGrid w:val="0"/>
          <w:sz w:val="30"/>
          <w:szCs w:val="30"/>
          <w:cs/>
          <w:lang w:eastAsia="th-TH"/>
        </w:rPr>
        <w:t>ล้</w:t>
      </w:r>
      <w:r w:rsidRPr="001D3E79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>านบาท</w:t>
      </w:r>
      <w:r w:rsidR="00C36417" w:rsidRPr="001D3E79">
        <w:rPr>
          <w:rFonts w:asciiTheme="majorBidi" w:eastAsia="Cordia New" w:hAnsiTheme="majorBidi" w:cstheme="majorBidi" w:hint="cs"/>
          <w:snapToGrid w:val="0"/>
          <w:sz w:val="30"/>
          <w:szCs w:val="30"/>
          <w:cs/>
          <w:lang w:val="th-TH" w:eastAsia="th-TH"/>
        </w:rPr>
        <w:t>และ</w:t>
      </w:r>
      <w:r w:rsidR="00C972A4" w:rsidRPr="001D3E79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2A0BF2" w:rsidRPr="001D3E79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417.99 </w:t>
      </w:r>
      <w:r w:rsidRPr="001D3E79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>ล้านเหรียญสหรัฐอเมริกา</w:t>
      </w:r>
      <w:r w:rsidR="00557D32" w:rsidRPr="001D3E79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 xml:space="preserve"> </w:t>
      </w:r>
      <w:r w:rsidR="00E11B2F" w:rsidRPr="001D3E79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E11B2F" w:rsidRPr="001D3E79">
        <w:rPr>
          <w:rFonts w:ascii="Angsana New" w:hAnsi="Angsana New"/>
          <w:i/>
          <w:iCs/>
          <w:sz w:val="30"/>
          <w:szCs w:val="30"/>
        </w:rPr>
        <w:t xml:space="preserve">31 </w:t>
      </w:r>
      <w:r w:rsidR="00E11B2F" w:rsidRPr="001D3E7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E11B2F" w:rsidRPr="001D3E79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256</w:t>
      </w:r>
      <w:r w:rsidR="004F0A85" w:rsidRPr="001D3E79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7</w:t>
      </w:r>
      <w:r w:rsidR="00E11B2F" w:rsidRPr="001D3E79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4F0A85" w:rsidRPr="001D3E79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2,513.12 </w:t>
      </w:r>
      <w:r w:rsidR="004F0A85" w:rsidRPr="001D3E79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ล้านบาท และ </w:t>
      </w:r>
      <w:r w:rsidR="004F0A85" w:rsidRPr="001D3E79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663.42 </w:t>
      </w:r>
      <w:r w:rsidR="004F0A85" w:rsidRPr="001D3E79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>ล้านเหรียญสหรัฐอเมริกา</w:t>
      </w:r>
      <w:r w:rsidR="00E11B2F" w:rsidRPr="001D3E79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)</w:t>
      </w:r>
    </w:p>
    <w:bookmarkEnd w:id="5"/>
    <w:p w14:paraId="59C9DCCE" w14:textId="0FC53F7A" w:rsidR="000666CA" w:rsidRDefault="000666CA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9B9E21" w14:textId="0F0E0A6B" w:rsidR="00F37429" w:rsidRDefault="00F37429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2"/>
        <w:gridCol w:w="242"/>
        <w:gridCol w:w="1289"/>
      </w:tblGrid>
      <w:tr w:rsidR="00CC4E68" w:rsidRPr="00627208" w14:paraId="340C29E5" w14:textId="77777777" w:rsidTr="006643BC">
        <w:trPr>
          <w:trHeight w:val="659"/>
          <w:tblHeader/>
        </w:trPr>
        <w:tc>
          <w:tcPr>
            <w:tcW w:w="3479" w:type="pct"/>
            <w:vAlign w:val="bottom"/>
          </w:tcPr>
          <w:p w14:paraId="3F3810C4" w14:textId="21C2103E" w:rsidR="00CC4E68" w:rsidRPr="00627208" w:rsidRDefault="00DB7F27" w:rsidP="001D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93613" w:rsidRPr="00D936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GB"/>
              </w:rPr>
              <w:t>8</w:t>
            </w:r>
          </w:p>
        </w:tc>
        <w:tc>
          <w:tcPr>
            <w:tcW w:w="687" w:type="pct"/>
            <w:vAlign w:val="bottom"/>
          </w:tcPr>
          <w:p w14:paraId="64E8097D" w14:textId="3129B36C" w:rsidR="00CC4E68" w:rsidRPr="00627208" w:rsidRDefault="00CC4E68" w:rsidP="001D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2" w:type="pct"/>
            <w:vAlign w:val="bottom"/>
          </w:tcPr>
          <w:p w14:paraId="34C0FBE5" w14:textId="77777777" w:rsidR="00CC4E68" w:rsidRPr="00627208" w:rsidRDefault="00CC4E68" w:rsidP="001D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6A8C40DA" w14:textId="77777777" w:rsidR="00CC4E68" w:rsidRPr="00627208" w:rsidRDefault="00CC4E68" w:rsidP="001D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1A0E209" w14:textId="27D5135F" w:rsidR="00CC4E68" w:rsidRPr="00627208" w:rsidRDefault="00CC4E68" w:rsidP="001D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CC4E68" w:rsidRPr="00627208" w14:paraId="46A15DD9" w14:textId="77777777" w:rsidTr="006643BC">
        <w:trPr>
          <w:tblHeader/>
        </w:trPr>
        <w:tc>
          <w:tcPr>
            <w:tcW w:w="3479" w:type="pct"/>
          </w:tcPr>
          <w:p w14:paraId="51AFF9A0" w14:textId="2351696F" w:rsidR="00CC4E68" w:rsidRPr="00627208" w:rsidRDefault="00CC4E68" w:rsidP="001D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1" w:type="pct"/>
            <w:gridSpan w:val="3"/>
          </w:tcPr>
          <w:p w14:paraId="67085B3F" w14:textId="77777777" w:rsidR="00CC4E68" w:rsidRPr="00627208" w:rsidRDefault="00CC4E68" w:rsidP="001D3E7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C4E68" w:rsidRPr="00627208" w14:paraId="0304FE0F" w14:textId="77777777" w:rsidTr="00516F6F">
        <w:tc>
          <w:tcPr>
            <w:tcW w:w="3479" w:type="pct"/>
          </w:tcPr>
          <w:p w14:paraId="379A1F21" w14:textId="14028A2A" w:rsidR="00CC4E68" w:rsidRPr="00627208" w:rsidRDefault="00CC4E68" w:rsidP="001D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87" w:type="pct"/>
          </w:tcPr>
          <w:p w14:paraId="2EA911E7" w14:textId="77777777" w:rsidR="00CC4E68" w:rsidRPr="00627208" w:rsidRDefault="00CC4E68" w:rsidP="001D3E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27208763" w14:textId="77777777" w:rsidR="00CC4E68" w:rsidRPr="00627208" w:rsidRDefault="00CC4E68" w:rsidP="001D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2" w:type="pct"/>
          </w:tcPr>
          <w:p w14:paraId="25F6AAD9" w14:textId="77777777" w:rsidR="00CC4E68" w:rsidRPr="00627208" w:rsidRDefault="00CC4E68" w:rsidP="001D3E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E68" w:rsidRPr="00627208" w14:paraId="63E5C1E5" w14:textId="77777777" w:rsidTr="00516F6F">
        <w:tc>
          <w:tcPr>
            <w:tcW w:w="3479" w:type="pct"/>
          </w:tcPr>
          <w:p w14:paraId="719333E7" w14:textId="68BF9AD8" w:rsidR="00CC4E68" w:rsidRPr="00627208" w:rsidRDefault="00F8521F" w:rsidP="001D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6F6F">
              <w:rPr>
                <w:rFonts w:asciiTheme="majorBidi" w:hAnsiTheme="majorBidi" w:cstheme="majorBidi"/>
                <w:sz w:val="30"/>
                <w:szCs w:val="30"/>
                <w:cs/>
              </w:rPr>
              <w:t>โรงไฟฟ้า</w:t>
            </w:r>
            <w:r w:rsidR="00AE5F83" w:rsidRPr="00516F6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E5F83" w:rsidRPr="00516F6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14:paraId="373B1670" w14:textId="1807B82E" w:rsidR="00CC4E68" w:rsidRPr="00E27119" w:rsidRDefault="00D93613" w:rsidP="001D3E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3613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12</w:t>
            </w:r>
            <w:r w:rsidR="00CB21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27119" w:rsidRPr="00E2711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="00CB21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32" w:type="pct"/>
          </w:tcPr>
          <w:p w14:paraId="70D89848" w14:textId="77777777" w:rsidR="00CC4E68" w:rsidRPr="00E27119" w:rsidRDefault="00CC4E68" w:rsidP="001D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double" w:sz="4" w:space="0" w:color="auto"/>
            </w:tcBorders>
          </w:tcPr>
          <w:p w14:paraId="4056FAF1" w14:textId="04E88590" w:rsidR="00CC4E68" w:rsidRPr="00E27119" w:rsidRDefault="00CB215B" w:rsidP="001D3E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1.5</w:t>
            </w:r>
            <w:r w:rsidR="00D93613" w:rsidRPr="00D93613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9</w:t>
            </w:r>
          </w:p>
        </w:tc>
      </w:tr>
      <w:tr w:rsidR="00CC4E68" w:rsidRPr="009B6BAA" w14:paraId="78CD6933" w14:textId="77777777" w:rsidTr="00516F6F">
        <w:tc>
          <w:tcPr>
            <w:tcW w:w="3479" w:type="pct"/>
          </w:tcPr>
          <w:p w14:paraId="7FFDCC2B" w14:textId="77777777" w:rsidR="00CC4E68" w:rsidRPr="009B6BAA" w:rsidRDefault="00CC4E68" w:rsidP="001D3E79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double" w:sz="4" w:space="0" w:color="auto"/>
            </w:tcBorders>
          </w:tcPr>
          <w:p w14:paraId="468E7ADE" w14:textId="77777777" w:rsidR="00CC4E68" w:rsidRPr="00213B29" w:rsidRDefault="00CC4E68" w:rsidP="001D3E79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630C6A31" w14:textId="77777777" w:rsidR="00CC4E68" w:rsidRPr="009B6BAA" w:rsidRDefault="00CC4E68" w:rsidP="001D3E79">
            <w:pPr>
              <w:pStyle w:val="NoSpacing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</w:tcPr>
          <w:p w14:paraId="6E52C7F1" w14:textId="77777777" w:rsidR="00CC4E68" w:rsidRPr="009B6BAA" w:rsidRDefault="00CC4E68" w:rsidP="001D3E79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E68" w:rsidRPr="00627208" w14:paraId="6B3ACE94" w14:textId="77777777" w:rsidTr="00516F6F">
        <w:tc>
          <w:tcPr>
            <w:tcW w:w="3479" w:type="pct"/>
          </w:tcPr>
          <w:p w14:paraId="7B49C515" w14:textId="49C1E65F" w:rsidR="00CC4E68" w:rsidRPr="00627208" w:rsidRDefault="00CC4E68" w:rsidP="001D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87" w:type="pct"/>
          </w:tcPr>
          <w:p w14:paraId="581AA4B3" w14:textId="6D621DA7" w:rsidR="00CC4E68" w:rsidRPr="00213B29" w:rsidRDefault="00CC4E68" w:rsidP="001D3E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14:paraId="112D3A6D" w14:textId="77777777" w:rsidR="00CC4E68" w:rsidRPr="00627208" w:rsidRDefault="00CC4E68" w:rsidP="001D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2" w:type="pct"/>
          </w:tcPr>
          <w:p w14:paraId="0F272172" w14:textId="77777777" w:rsidR="00CC4E68" w:rsidRPr="00627208" w:rsidRDefault="00CC4E68" w:rsidP="001D3E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E68" w:rsidRPr="00627208" w14:paraId="0FCCE517" w14:textId="77777777" w:rsidTr="00516F6F">
        <w:tc>
          <w:tcPr>
            <w:tcW w:w="3479" w:type="pct"/>
          </w:tcPr>
          <w:p w14:paraId="285E9E7A" w14:textId="783BC0B5" w:rsidR="00CC4E68" w:rsidRPr="00627208" w:rsidRDefault="00CC4E68" w:rsidP="001D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  <w:r w:rsidR="009B6B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9B6BAA" w:rsidRPr="00627208">
              <w:rPr>
                <w:rFonts w:asciiTheme="majorBidi" w:hAnsiTheme="majorBidi" w:cstheme="majorBidi"/>
                <w:sz w:val="30"/>
                <w:szCs w:val="30"/>
              </w:rPr>
              <w:t>Standby Letters of Credit</w:t>
            </w: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14:paraId="50F27F8B" w14:textId="5335F2EE" w:rsidR="00CC4E68" w:rsidRPr="00055890" w:rsidRDefault="00055890" w:rsidP="001D3E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8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4,631.93</w:t>
            </w:r>
          </w:p>
        </w:tc>
        <w:tc>
          <w:tcPr>
            <w:tcW w:w="132" w:type="pct"/>
          </w:tcPr>
          <w:p w14:paraId="0213CD71" w14:textId="77777777" w:rsidR="00CC4E68" w:rsidRPr="00055890" w:rsidRDefault="00CC4E68" w:rsidP="001D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double" w:sz="4" w:space="0" w:color="auto"/>
            </w:tcBorders>
          </w:tcPr>
          <w:p w14:paraId="4CBD28A3" w14:textId="241BD7CC" w:rsidR="00CC4E68" w:rsidRPr="00055890" w:rsidRDefault="00055890" w:rsidP="001D3E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58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348.37</w:t>
            </w:r>
          </w:p>
        </w:tc>
      </w:tr>
    </w:tbl>
    <w:p w14:paraId="7D0A5921" w14:textId="5A317FEA" w:rsidR="00D61AC2" w:rsidRPr="00627208" w:rsidRDefault="00D61AC2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EFF0684" w14:textId="77777777" w:rsidR="00E11B2F" w:rsidRPr="0050233B" w:rsidRDefault="00E11B2F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50233B"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สัญญาการจำนำหุ้น</w:t>
      </w:r>
    </w:p>
    <w:p w14:paraId="78A9DA94" w14:textId="77777777" w:rsidR="00E11B2F" w:rsidRPr="0050233B" w:rsidRDefault="00E11B2F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napToGrid w:val="0"/>
          <w:sz w:val="30"/>
          <w:szCs w:val="30"/>
          <w:cs/>
          <w:lang w:eastAsia="th-TH"/>
        </w:rPr>
      </w:pPr>
    </w:p>
    <w:p w14:paraId="27335DCC" w14:textId="624E2994" w:rsidR="00E11B2F" w:rsidRPr="0042150E" w:rsidRDefault="00E11B2F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pacing w:val="2"/>
          <w:sz w:val="30"/>
          <w:szCs w:val="30"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บริษัทได้นำใบหุ้นทั้งหมดของบริษัท ราช โคเจนเนอเรชั่น จำกัด </w:t>
      </w:r>
      <w:r w:rsidR="0042150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และบริษัท ราช เอ็นเนอร์จี ระยอง จำกัด 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ซึ่งเป็น</w:t>
      </w:r>
      <w:r w:rsidRPr="0042150E">
        <w:rPr>
          <w:rFonts w:ascii="Angsana New" w:eastAsia="Cordia New" w:hAnsi="Angsana New"/>
          <w:snapToGrid w:val="0"/>
          <w:spacing w:val="2"/>
          <w:sz w:val="30"/>
          <w:szCs w:val="30"/>
          <w:cs/>
          <w:lang w:val="th-TH" w:eastAsia="th-TH"/>
        </w:rPr>
        <w:t>บริษัทย่อยทางตรง ไปเป็นหลักทรัพย์ค้ำประกันการกู้เงินให้แก่เจ้าหนี้เงินกู้ของบริษัทย่อยดังกล่าว</w:t>
      </w:r>
    </w:p>
    <w:p w14:paraId="78A222AA" w14:textId="77777777" w:rsidR="00E11B2F" w:rsidRPr="006E2E94" w:rsidRDefault="00E11B2F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7F18BF80" w14:textId="77777777" w:rsidR="00E11B2F" w:rsidRPr="00B43614" w:rsidRDefault="00E11B2F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เฟิร์ส โคราช วินด์ จำกัด และบริษัท เค.อาร์.ทู จำกัด ซึ่งเป็นบริษัทร่วมทางตรง ไปเป็นหลักทรัพย์ค้ำประกันการกู้เงินให้แก่เจ้าหนี้เงินกู้ของบริษัทร่วมดังกล่าว</w:t>
      </w:r>
    </w:p>
    <w:p w14:paraId="7377997E" w14:textId="77777777" w:rsidR="00E11B2F" w:rsidRPr="006E2E94" w:rsidRDefault="00E11B2F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4E486AB0" w14:textId="739775D5" w:rsidR="00E11B2F" w:rsidRPr="00B43614" w:rsidRDefault="00E11B2F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กลุ่มบริษัทได้นำใบหุ้นทั้งหมดของบริษัท ไฟฟ้า เซเปียน-เซน้ำน้อย จำกัด บริษัท ราชบุรีเวอลด์ โคเจนเนอเรชั่น จำกัด </w:t>
      </w:r>
      <w:r w:rsidR="0042150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 หินกอง</w:t>
      </w:r>
      <w:r w:rsidR="00B931D6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เพา</w:t>
      </w:r>
      <w:r w:rsidR="0042150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เวอร์ จำกัด บริษัท อาร์ อี เอ็น โคราช เอนเนอร์ยี</w:t>
      </w:r>
      <w:r w:rsidR="00B931D6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่</w:t>
      </w:r>
      <w:r w:rsidR="0042150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จำกัด 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และบริษัท ไฟฟ้าหงสา จำกัด ซึ่งเป็นการร่วมค้า ไปเป็นหลักทรัพย์ค้ำประกันการกู้เงินให้แก่เจ้าหนี้เงินกู้ของการร่วมค้าดังกล่าว</w:t>
      </w:r>
    </w:p>
    <w:p w14:paraId="4B31BBC7" w14:textId="77777777" w:rsidR="00E11B2F" w:rsidRPr="006F5632" w:rsidRDefault="00E11B2F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4DFD92F7" w14:textId="77777777" w:rsidR="00E11B2F" w:rsidRPr="00B43614" w:rsidRDefault="00E11B2F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Fareast Renewable Development Pte. Ltd. 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ซึ่งเป็นบริษัทย่อยทางอ้อม ได้นำใบหุ้นบางส่วนของ </w:t>
      </w:r>
      <w:r w:rsidRPr="00B43614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PT Bajradaya Sentranusa 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ซึ่งเป็นบริษัทย่อยของบริษัทย่อยดังกล่าวไปเป็นหลักทรัพย์ค้ำประกันการกู้เงินให้แก่เจ้าหนี้เงินกู้ของ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B43614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>PT Bajradaya Sentranusa</w:t>
      </w:r>
    </w:p>
    <w:p w14:paraId="0ADBAD2B" w14:textId="77777777" w:rsidR="00E11B2F" w:rsidRPr="00D5443B" w:rsidRDefault="00E11B2F" w:rsidP="001D3E79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4D3C4C1D" w14:textId="77777777" w:rsidR="00E11B2F" w:rsidRDefault="00E11B2F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</w:pPr>
      <w:r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บริษัท อาร์เอช อินเตอร์เนชั่นแนล </w:t>
      </w: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>(</w:t>
      </w:r>
      <w:r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สิงคโปร์</w:t>
      </w: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>)</w:t>
      </w:r>
      <w:r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คอร์ปอเรชั่น จำกัด ซึ่งเป็นบริษัทย่อยทางอ้อม ได้นำใบหุ้นของบริษัท </w:t>
      </w:r>
      <w:proofErr w:type="spellStart"/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>Minejesa</w:t>
      </w:r>
      <w:proofErr w:type="spellEnd"/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Capital B.V. </w:t>
      </w:r>
      <w:r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ซึ่งเป็นการร่วมค้าทางตรงของบริษัทย่อยดังกล่าวไปเป็นหลักทรัพย์ค้ำประกันการกู้เงินให้แก่เจ้าหนี้เงินกู้ของการร่วมค้าดังกล่าว</w:t>
      </w:r>
    </w:p>
    <w:p w14:paraId="43AD280E" w14:textId="77777777" w:rsidR="0042150E" w:rsidRPr="0040073C" w:rsidRDefault="0042150E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64E681E4" w14:textId="77777777" w:rsidR="0042150E" w:rsidRPr="00B43614" w:rsidRDefault="0042150E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นอร์ทเทิร์น บางกอกโมโนเรล จำกัด และบริษัท อีสเทิร์น บางกอกโมโนเรล จำกัด ไปเป็นหลักทรัพย์ค้ำประกันการกู้เงินให้แก่เจ้าหนี้เงินกู้ของบริษัทดังกล่าว</w:t>
      </w:r>
    </w:p>
    <w:p w14:paraId="1D40C5AF" w14:textId="7A11FBBD" w:rsidR="0042150E" w:rsidRDefault="0042150E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</w:pPr>
      <w:r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br w:type="page"/>
      </w:r>
    </w:p>
    <w:p w14:paraId="58EC998C" w14:textId="77777777" w:rsidR="00E11B2F" w:rsidRPr="0050233B" w:rsidRDefault="00E11B2F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02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คดีความสำคัญ</w:t>
      </w:r>
    </w:p>
    <w:p w14:paraId="07CB7AF0" w14:textId="77777777" w:rsidR="00E11B2F" w:rsidRPr="0042396E" w:rsidRDefault="00E11B2F" w:rsidP="001D3E79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20"/>
          <w:szCs w:val="20"/>
          <w:lang w:val="th-TH" w:eastAsia="th-TH"/>
        </w:rPr>
      </w:pPr>
    </w:p>
    <w:p w14:paraId="2437EBF5" w14:textId="77777777" w:rsidR="00E11B2F" w:rsidRDefault="00E11B2F" w:rsidP="001D3E79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</w:pP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ในปี 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2562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 บริษัทถูกฟ้องร้องเป็นจำเลยในคดีแพ่ง โดยมีทุนทรัพย์ที่เรียกร้องจำนวน 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5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lang w:val="th-TH" w:eastAsia="th-TH"/>
        </w:rPr>
        <w:t>,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271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>.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10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 ล้านบาท ซึ่งโจทก์กล่าวหาว่าบริษัทละเมิดสิทธิความลับทางการค้า โดยการนำข้อมูลอันเป็นความลับทางการค้าซึ่งเป็นกรรมสิทธิ์ของโจทก์ไปใช้ประโยชน์โดยไม่ได้รับความยินยอม ทำให้โจทก์เสียสิทธิ รายได้ หรือผลประโยชน์ตอบแทนที่ควรจะได้รับจากข้อมูลอันเป็นความลับทางการค้าดังกล่าว เมื่อวันที่ 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30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 กันยายน 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2563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 ศาลทรัพย์สินทางปัญญ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eastAsia="th-TH"/>
        </w:rPr>
        <w:t>าและการค้าระหว่างประเทศกลางได้มีคำพิพากษายกฟ้องโจทก์ในคดีดังกล่าว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ด้วยเหตุผลว่าข้อมูลที่โจทก์กล่าวอ้างได้สิ้นสุดสภาพการเป็นความลับทางการค้าไปแล้ว ซึ่งโจทก์ได้ยื่นอุทธรณ์คำพิพากษาดังกล่าวต่อศาลอุทธรณ์คดีชำนัญพิเศษ ต่อมาเมื่อวันที่ 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 xml:space="preserve">12 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eastAsia="th-TH"/>
        </w:rPr>
        <w:t xml:space="preserve">กรกฎาคม 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 xml:space="preserve">2565 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>ศาลอุทธรณ์คดีชำนัญพิเศ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eastAsia="th-TH"/>
        </w:rPr>
        <w:t>ษ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>ได้มีคำพิพากษายืนตามคำพิพากษาของศาลทรัพย์สินทางปัญญาและการค้าระหว่างประเทศกลางที่ยกฟ้องโจทก์ บริษัทจึงไม่ได้บันทึกหนี้สินที่อาจจะเกิดขึ้นจากคดีดังกล่าว</w:t>
      </w:r>
    </w:p>
    <w:p w14:paraId="7E782DBB" w14:textId="77777777" w:rsidR="0042396E" w:rsidRPr="0042396E" w:rsidRDefault="0042396E" w:rsidP="001D3E79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pacing w:val="-3"/>
          <w:sz w:val="20"/>
          <w:szCs w:val="20"/>
          <w:lang w:eastAsia="th-TH"/>
        </w:rPr>
      </w:pPr>
    </w:p>
    <w:p w14:paraId="5A264207" w14:textId="77777777" w:rsidR="0042396E" w:rsidRDefault="0042396E" w:rsidP="00423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การลงนามสัญญาซื้อขายหุ้นบริษัท ราชบุรีเพาเวอร์ จำกัด</w:t>
      </w:r>
    </w:p>
    <w:p w14:paraId="08BFF272" w14:textId="77777777" w:rsidR="0042396E" w:rsidRPr="0042396E" w:rsidRDefault="0042396E" w:rsidP="00423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Theme="majorBidi" w:hAnsiTheme="majorBidi" w:cstheme="majorBidi"/>
          <w:sz w:val="20"/>
          <w:szCs w:val="20"/>
          <w:lang w:val="th-TH"/>
        </w:rPr>
      </w:pPr>
    </w:p>
    <w:p w14:paraId="46C4A21B" w14:textId="77777777" w:rsidR="0042396E" w:rsidRPr="00440B0B" w:rsidRDefault="0042396E" w:rsidP="0042396E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/>
          <w:spacing w:val="-4"/>
          <w:sz w:val="30"/>
          <w:szCs w:val="30"/>
          <w:cs/>
          <w:lang w:val="en-US" w:bidi="th-TH"/>
        </w:rPr>
      </w:pPr>
      <w:r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 xml:space="preserve">ในวันที่ </w:t>
      </w:r>
      <w:r>
        <w:rPr>
          <w:rFonts w:asciiTheme="majorBidi" w:hAnsiTheme="majorBidi"/>
          <w:spacing w:val="-4"/>
          <w:sz w:val="30"/>
          <w:szCs w:val="30"/>
          <w:lang w:val="en-US" w:bidi="th-TH"/>
        </w:rPr>
        <w:t xml:space="preserve">5 </w:t>
      </w:r>
      <w:r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 xml:space="preserve">กันยายน </w:t>
      </w:r>
      <w:r>
        <w:rPr>
          <w:rFonts w:asciiTheme="majorBidi" w:hAnsiTheme="majorBidi"/>
          <w:spacing w:val="-4"/>
          <w:sz w:val="30"/>
          <w:szCs w:val="30"/>
          <w:lang w:val="en-US" w:bidi="th-TH"/>
        </w:rPr>
        <w:t xml:space="preserve">2568 </w:t>
      </w:r>
      <w:r w:rsidRPr="00440B0B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บริษัท ราชบุรี อัลลายแอนซ์ จำกัด ซึ่งเป็นบริษัทย่อยทางตรงของบริษัท ได้ลงนามสัญญาซื้อขายหุ้นบริษัท ราชบุรีเพาเวอร์ จำกัด </w:t>
      </w:r>
      <w:r>
        <w:rPr>
          <w:rFonts w:asciiTheme="majorBidi" w:hAnsiTheme="majorBidi"/>
          <w:spacing w:val="-4"/>
          <w:sz w:val="30"/>
          <w:szCs w:val="30"/>
          <w:lang w:val="en-US"/>
        </w:rPr>
        <w:t xml:space="preserve">(“RPCL”) </w:t>
      </w:r>
      <w:r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>กับผู้ถือหุ้นเดิม</w:t>
      </w:r>
      <w:r>
        <w:rPr>
          <w:rFonts w:asciiTheme="majorBidi" w:hAnsiTheme="majorBidi"/>
          <w:spacing w:val="-4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 xml:space="preserve">เพื่อซื้อหุ้น </w:t>
      </w:r>
      <w:r>
        <w:rPr>
          <w:rFonts w:asciiTheme="majorBidi" w:hAnsiTheme="majorBidi"/>
          <w:spacing w:val="-4"/>
          <w:sz w:val="30"/>
          <w:szCs w:val="30"/>
          <w:lang w:val="en-US" w:bidi="th-TH"/>
        </w:rPr>
        <w:t xml:space="preserve">RPCL </w:t>
      </w:r>
      <w:r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 xml:space="preserve">จำนวน </w:t>
      </w:r>
      <w:r>
        <w:rPr>
          <w:rFonts w:asciiTheme="majorBidi" w:hAnsiTheme="majorBidi"/>
          <w:spacing w:val="-4"/>
          <w:sz w:val="30"/>
          <w:szCs w:val="30"/>
          <w:lang w:val="en-US" w:bidi="th-TH"/>
        </w:rPr>
        <w:t xml:space="preserve">11,445,313 </w:t>
      </w:r>
      <w:r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 xml:space="preserve">หุ้น หรือร้อยละ </w:t>
      </w:r>
      <w:r>
        <w:rPr>
          <w:rFonts w:asciiTheme="majorBidi" w:hAnsiTheme="majorBidi"/>
          <w:spacing w:val="-4"/>
          <w:sz w:val="30"/>
          <w:szCs w:val="30"/>
          <w:lang w:val="en-US" w:bidi="th-TH"/>
        </w:rPr>
        <w:t xml:space="preserve">15.625 </w:t>
      </w:r>
      <w:r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 xml:space="preserve">คิดเป็นเงิน </w:t>
      </w:r>
      <w:r>
        <w:rPr>
          <w:rFonts w:asciiTheme="majorBidi" w:hAnsiTheme="majorBidi"/>
          <w:spacing w:val="-4"/>
          <w:sz w:val="30"/>
          <w:szCs w:val="30"/>
          <w:lang w:val="en-US" w:bidi="th-TH"/>
        </w:rPr>
        <w:t xml:space="preserve">23.75 </w:t>
      </w:r>
      <w:r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 xml:space="preserve">ล้านเหรียญสหรัฐอเมริกา หรือเทียบเท่าประมาณ </w:t>
      </w:r>
      <w:r>
        <w:rPr>
          <w:rFonts w:asciiTheme="majorBidi" w:hAnsiTheme="majorBidi"/>
          <w:spacing w:val="-4"/>
          <w:sz w:val="30"/>
          <w:szCs w:val="30"/>
          <w:lang w:val="en-US" w:bidi="th-TH"/>
        </w:rPr>
        <w:t xml:space="preserve">774.42 </w:t>
      </w:r>
      <w:r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 xml:space="preserve">ล้านบาท ภายหลังการซื้อขายหุ้นแล้วเสร็จจะทำให้สัดส่วนการถือหุ้นใน </w:t>
      </w:r>
      <w:r>
        <w:rPr>
          <w:rFonts w:asciiTheme="majorBidi" w:hAnsiTheme="majorBidi"/>
          <w:spacing w:val="-4"/>
          <w:sz w:val="30"/>
          <w:szCs w:val="30"/>
          <w:lang w:val="en-US" w:bidi="th-TH"/>
        </w:rPr>
        <w:t xml:space="preserve">RPCL </w:t>
      </w:r>
      <w:r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 xml:space="preserve">ซึ่งเป็นการร่วมค้าทางอ้อม เพิ่มขึ้นเป็นร้อยละ </w:t>
      </w:r>
      <w:r>
        <w:rPr>
          <w:rFonts w:asciiTheme="majorBidi" w:hAnsiTheme="majorBidi"/>
          <w:spacing w:val="-4"/>
          <w:sz w:val="30"/>
          <w:szCs w:val="30"/>
          <w:lang w:val="en-US" w:bidi="th-TH"/>
        </w:rPr>
        <w:t xml:space="preserve">40.625 </w:t>
      </w:r>
      <w:r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>ทั้งนี้ การซื้อขายหุ้นดังกล่าวยังอยู่ระหว่างการดำเนินการเพื่อบรรลุเงื่อนไขที่เกี่ยวข้อง</w:t>
      </w:r>
    </w:p>
    <w:p w14:paraId="1063D446" w14:textId="77777777" w:rsidR="00E11B2F" w:rsidRPr="0042396E" w:rsidRDefault="00E11B2F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20"/>
          <w:szCs w:val="20"/>
          <w:lang w:val="th-TH" w:eastAsia="th-TH"/>
        </w:rPr>
      </w:pPr>
    </w:p>
    <w:p w14:paraId="0FE9C440" w14:textId="77777777" w:rsidR="008B506D" w:rsidRPr="006543D5" w:rsidRDefault="008B506D" w:rsidP="001D3E7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1D5E6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6FD54914" w14:textId="77777777" w:rsidR="006543D5" w:rsidRPr="0042396E" w:rsidRDefault="006543D5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0A11C771" w14:textId="77777777" w:rsidR="006543D5" w:rsidRPr="008748C3" w:rsidRDefault="006543D5" w:rsidP="001D3E79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Style w:val="normaltextrun"/>
          <w:rFonts w:ascii="Angsana New" w:hAnsi="Angsana New" w:cs="Angsana New"/>
          <w:b/>
          <w:bCs/>
          <w:i/>
          <w:iCs/>
          <w:sz w:val="30"/>
          <w:szCs w:val="30"/>
        </w:rPr>
      </w:pPr>
      <w:r w:rsidRPr="008748C3">
        <w:rPr>
          <w:rStyle w:val="normaltextrun"/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การลดทุนของบริษัท ผลิตไฟฟ้าราชบุรี จำกัด  </w:t>
      </w:r>
    </w:p>
    <w:p w14:paraId="671D020E" w14:textId="77777777" w:rsidR="006543D5" w:rsidRPr="0042396E" w:rsidRDefault="006543D5" w:rsidP="001D3E79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Style w:val="normaltextrun"/>
          <w:rFonts w:ascii="Angsana New" w:hAnsi="Angsana New" w:cstheme="minorBidi"/>
          <w:b/>
          <w:bCs/>
          <w:sz w:val="20"/>
          <w:szCs w:val="20"/>
        </w:rPr>
      </w:pPr>
    </w:p>
    <w:p w14:paraId="5EE4C247" w14:textId="559DB1CA" w:rsidR="006543D5" w:rsidRDefault="006543D5" w:rsidP="001D3E79">
      <w:pPr>
        <w:pStyle w:val="paragraph"/>
        <w:spacing w:before="0" w:beforeAutospacing="0" w:after="0" w:afterAutospacing="0"/>
        <w:ind w:left="540"/>
        <w:jc w:val="thaiDistribute"/>
        <w:textAlignment w:val="baseline"/>
        <w:rPr>
          <w:rStyle w:val="normaltextrun"/>
          <w:rFonts w:asciiTheme="majorBidi" w:hAnsiTheme="majorBidi" w:cstheme="majorBidi"/>
          <w:spacing w:val="2"/>
          <w:sz w:val="30"/>
          <w:szCs w:val="30"/>
        </w:rPr>
      </w:pPr>
      <w:r w:rsidRPr="00715E38">
        <w:rPr>
          <w:rStyle w:val="normaltextrun"/>
          <w:rFonts w:asciiTheme="majorBidi" w:hAnsiTheme="majorBidi" w:cstheme="majorBidi"/>
          <w:sz w:val="30"/>
          <w:szCs w:val="30"/>
          <w:cs/>
        </w:rPr>
        <w:t>ใน</w:t>
      </w:r>
      <w:r w:rsidRPr="00FC6F4D">
        <w:rPr>
          <w:rStyle w:val="normaltextrun"/>
          <w:rFonts w:asciiTheme="majorBidi" w:hAnsiTheme="majorBidi" w:cstheme="majorBidi"/>
          <w:sz w:val="30"/>
          <w:szCs w:val="30"/>
          <w:cs/>
        </w:rPr>
        <w:t>การประชุม</w:t>
      </w:r>
      <w:r w:rsidR="00FC6F4D" w:rsidRPr="00FC6F4D">
        <w:rPr>
          <w:rStyle w:val="normaltextrun"/>
          <w:rFonts w:asciiTheme="majorBidi" w:hAnsiTheme="majorBidi" w:cstheme="majorBidi" w:hint="cs"/>
          <w:sz w:val="30"/>
          <w:szCs w:val="30"/>
          <w:cs/>
        </w:rPr>
        <w:t>วิสามัญผู้ถือหุ้น</w:t>
      </w:r>
      <w:r w:rsidRPr="00FC6F4D">
        <w:rPr>
          <w:rStyle w:val="normaltextrun"/>
          <w:rFonts w:asciiTheme="majorBidi" w:hAnsiTheme="majorBidi" w:cstheme="majorBidi"/>
          <w:sz w:val="30"/>
          <w:szCs w:val="30"/>
          <w:cs/>
        </w:rPr>
        <w:t>ของบริษัท</w:t>
      </w:r>
      <w:r w:rsidR="005004E0">
        <w:rPr>
          <w:rStyle w:val="normaltextrun"/>
          <w:rFonts w:asciiTheme="majorBidi" w:hAnsiTheme="majorBidi" w:cstheme="majorBidi"/>
          <w:sz w:val="30"/>
          <w:szCs w:val="30"/>
        </w:rPr>
        <w:t xml:space="preserve"> </w:t>
      </w:r>
      <w:r w:rsidRPr="00FC6F4D">
        <w:rPr>
          <w:rStyle w:val="normaltextrun"/>
          <w:rFonts w:asciiTheme="majorBidi" w:hAnsiTheme="majorBidi" w:cstheme="majorBidi"/>
          <w:sz w:val="30"/>
          <w:szCs w:val="30"/>
          <w:cs/>
        </w:rPr>
        <w:t>ผลิตไฟฟ้าราชบุรี</w:t>
      </w:r>
      <w:r w:rsidRPr="00FC6F4D">
        <w:rPr>
          <w:rStyle w:val="normaltextrun"/>
          <w:rFonts w:asciiTheme="majorBidi" w:hAnsiTheme="majorBidi" w:cstheme="majorBidi"/>
          <w:sz w:val="30"/>
          <w:szCs w:val="30"/>
        </w:rPr>
        <w:t xml:space="preserve"> </w:t>
      </w:r>
      <w:r w:rsidR="005004E0">
        <w:rPr>
          <w:rStyle w:val="normaltextrun"/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Pr="00FC6F4D">
        <w:rPr>
          <w:rStyle w:val="normaltextrun"/>
          <w:rFonts w:asciiTheme="majorBidi" w:hAnsiTheme="majorBidi" w:cstheme="majorBidi"/>
          <w:sz w:val="30"/>
          <w:szCs w:val="30"/>
          <w:cs/>
        </w:rPr>
        <w:t>ซึ่งเป็นบริษัทย่อยทางตรงเมื่อ</w:t>
      </w:r>
      <w:r w:rsidRPr="00850B70">
        <w:rPr>
          <w:rStyle w:val="normaltextrun"/>
          <w:rFonts w:asciiTheme="majorBidi" w:hAnsiTheme="majorBidi" w:cstheme="majorBidi"/>
          <w:sz w:val="30"/>
          <w:szCs w:val="30"/>
          <w:cs/>
        </w:rPr>
        <w:t>วันที่</w:t>
      </w:r>
      <w:r w:rsidRPr="00850B70">
        <w:rPr>
          <w:rStyle w:val="normaltextrun"/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775EE" w:rsidRPr="00850B70">
        <w:rPr>
          <w:rStyle w:val="normaltextrun"/>
          <w:rFonts w:asciiTheme="majorBidi" w:hAnsiTheme="majorBidi" w:cstheme="majorBidi"/>
          <w:sz w:val="30"/>
          <w:szCs w:val="30"/>
        </w:rPr>
        <w:t>9</w:t>
      </w:r>
      <w:r w:rsidRPr="00850B70">
        <w:rPr>
          <w:rStyle w:val="normaltextrun"/>
          <w:rFonts w:asciiTheme="majorBidi" w:hAnsiTheme="majorBidi" w:cstheme="majorBidi"/>
          <w:sz w:val="30"/>
          <w:szCs w:val="30"/>
        </w:rPr>
        <w:t xml:space="preserve"> </w:t>
      </w:r>
      <w:r w:rsidR="00850B70" w:rsidRPr="00850B70">
        <w:rPr>
          <w:rStyle w:val="normaltextrun"/>
          <w:rFonts w:asciiTheme="majorBidi" w:hAnsiTheme="majorBidi" w:cstheme="majorBidi" w:hint="cs"/>
          <w:sz w:val="30"/>
          <w:szCs w:val="30"/>
          <w:cs/>
        </w:rPr>
        <w:t>ตุลาคม</w:t>
      </w:r>
      <w:r w:rsidRPr="00850B70">
        <w:rPr>
          <w:rStyle w:val="normaltextrun"/>
          <w:rFonts w:asciiTheme="majorBidi" w:hAnsiTheme="majorBidi" w:cstheme="majorBidi"/>
          <w:sz w:val="30"/>
          <w:szCs w:val="30"/>
          <w:cs/>
        </w:rPr>
        <w:t xml:space="preserve"> </w:t>
      </w:r>
      <w:r w:rsidRPr="00850B70">
        <w:rPr>
          <w:rStyle w:val="normaltextrun"/>
          <w:rFonts w:asciiTheme="majorBidi" w:hAnsiTheme="majorBidi" w:cstheme="majorBidi"/>
          <w:sz w:val="30"/>
          <w:szCs w:val="30"/>
        </w:rPr>
        <w:t>256</w:t>
      </w:r>
      <w:r w:rsidR="00D93613" w:rsidRPr="00D93613">
        <w:rPr>
          <w:rStyle w:val="normaltextrun"/>
          <w:rFonts w:asciiTheme="majorBidi" w:hAnsiTheme="majorBidi" w:cstheme="majorBidi" w:hint="cs"/>
          <w:sz w:val="30"/>
          <w:szCs w:val="30"/>
          <w:lang w:val="en-GB"/>
        </w:rPr>
        <w:t>8</w:t>
      </w:r>
      <w:r w:rsidRPr="00715E38">
        <w:rPr>
          <w:rStyle w:val="normaltextrun"/>
          <w:rFonts w:asciiTheme="majorBidi" w:hAnsiTheme="majorBidi" w:cstheme="majorBidi"/>
          <w:sz w:val="30"/>
          <w:szCs w:val="30"/>
        </w:rPr>
        <w:br/>
      </w:r>
      <w:r w:rsidRPr="004356F6">
        <w:rPr>
          <w:rStyle w:val="normaltextrun"/>
          <w:rFonts w:asciiTheme="majorBidi" w:hAnsiTheme="majorBidi" w:cstheme="majorBidi"/>
          <w:sz w:val="30"/>
          <w:szCs w:val="30"/>
          <w:cs/>
        </w:rPr>
        <w:t>ผู้ถือหุ้น</w:t>
      </w:r>
      <w:r w:rsidR="004356F6" w:rsidRPr="004356F6">
        <w:rPr>
          <w:rStyle w:val="normaltextrun"/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4356F6">
        <w:rPr>
          <w:rStyle w:val="normaltextrun"/>
          <w:rFonts w:asciiTheme="majorBidi" w:hAnsiTheme="majorBidi" w:cstheme="majorBidi"/>
          <w:sz w:val="30"/>
          <w:szCs w:val="30"/>
          <w:cs/>
        </w:rPr>
        <w:t>ได้พิจารณาอนุมัติการลดทุนจดทะเบียนของบริษัท</w:t>
      </w:r>
      <w:r w:rsidR="00255ABD">
        <w:rPr>
          <w:rStyle w:val="normaltextrun"/>
          <w:rFonts w:asciiTheme="majorBidi" w:hAnsiTheme="majorBidi" w:cstheme="majorBidi" w:hint="cs"/>
          <w:sz w:val="30"/>
          <w:szCs w:val="30"/>
          <w:cs/>
        </w:rPr>
        <w:t>ย่อยดังกล่าว</w:t>
      </w:r>
      <w:r w:rsidRPr="004356F6">
        <w:rPr>
          <w:rStyle w:val="normaltextrun"/>
          <w:rFonts w:asciiTheme="majorBidi" w:hAnsiTheme="majorBidi" w:cstheme="majorBidi"/>
          <w:sz w:val="30"/>
          <w:szCs w:val="30"/>
          <w:cs/>
        </w:rPr>
        <w:t xml:space="preserve"> โดย</w:t>
      </w:r>
      <w:r w:rsidR="002B6774">
        <w:rPr>
          <w:rStyle w:val="normaltextrun"/>
          <w:rFonts w:asciiTheme="majorBidi" w:hAnsiTheme="majorBidi" w:cstheme="majorBidi" w:hint="cs"/>
          <w:sz w:val="30"/>
          <w:szCs w:val="30"/>
          <w:cs/>
        </w:rPr>
        <w:t>เป็นการ</w:t>
      </w:r>
      <w:r w:rsidRPr="004356F6">
        <w:rPr>
          <w:rStyle w:val="normaltextrun"/>
          <w:rFonts w:asciiTheme="majorBidi" w:hAnsiTheme="majorBidi" w:cstheme="majorBidi"/>
          <w:sz w:val="30"/>
          <w:szCs w:val="30"/>
          <w:cs/>
        </w:rPr>
        <w:t>ลด</w:t>
      </w:r>
      <w:r w:rsidR="004B6833" w:rsidRPr="004356F6">
        <w:rPr>
          <w:rStyle w:val="normaltextrun"/>
          <w:rFonts w:asciiTheme="majorBidi" w:hAnsiTheme="majorBidi" w:cstheme="majorBidi" w:hint="cs"/>
          <w:sz w:val="30"/>
          <w:szCs w:val="30"/>
          <w:cs/>
        </w:rPr>
        <w:t>จำนวน</w:t>
      </w:r>
      <w:r w:rsidR="00FC6F4D" w:rsidRPr="004356F6">
        <w:rPr>
          <w:rStyle w:val="normaltextrun"/>
          <w:rFonts w:asciiTheme="majorBidi" w:hAnsiTheme="majorBidi" w:cstheme="majorBidi" w:hint="cs"/>
          <w:sz w:val="30"/>
          <w:szCs w:val="30"/>
          <w:cs/>
        </w:rPr>
        <w:t xml:space="preserve">หุ้น </w:t>
      </w:r>
      <w:r w:rsidR="00DC5C17">
        <w:rPr>
          <w:rStyle w:val="normaltextrun"/>
          <w:rFonts w:asciiTheme="majorBidi" w:hAnsiTheme="majorBidi" w:cstheme="majorBidi"/>
          <w:sz w:val="30"/>
          <w:szCs w:val="30"/>
        </w:rPr>
        <w:br/>
      </w:r>
      <w:r w:rsidR="00FC6F4D" w:rsidRPr="004356F6">
        <w:rPr>
          <w:rStyle w:val="normaltextrun"/>
          <w:rFonts w:asciiTheme="majorBidi" w:hAnsiTheme="majorBidi" w:cstheme="majorBidi"/>
          <w:sz w:val="30"/>
          <w:szCs w:val="30"/>
        </w:rPr>
        <w:t xml:space="preserve">1,050 </w:t>
      </w:r>
      <w:r w:rsidR="00FC6F4D" w:rsidRPr="004356F6">
        <w:rPr>
          <w:rStyle w:val="normaltextrun"/>
          <w:rFonts w:asciiTheme="majorBidi" w:hAnsiTheme="majorBidi" w:cstheme="majorBidi" w:hint="cs"/>
          <w:sz w:val="30"/>
          <w:szCs w:val="30"/>
          <w:cs/>
        </w:rPr>
        <w:t>ล้าน</w:t>
      </w:r>
      <w:r w:rsidR="004B6833" w:rsidRPr="004356F6">
        <w:rPr>
          <w:rStyle w:val="normaltextrun"/>
          <w:rFonts w:asciiTheme="majorBidi" w:hAnsiTheme="majorBidi" w:cstheme="majorBidi" w:hint="cs"/>
          <w:sz w:val="30"/>
          <w:szCs w:val="30"/>
          <w:cs/>
        </w:rPr>
        <w:t>หุ้น</w:t>
      </w:r>
      <w:r w:rsidRPr="00715E38">
        <w:rPr>
          <w:rStyle w:val="normaltextrun"/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4356F6">
        <w:rPr>
          <w:rStyle w:val="normaltextrun"/>
          <w:rFonts w:asciiTheme="majorBidi" w:hAnsiTheme="majorBidi" w:cstheme="majorBidi" w:hint="cs"/>
          <w:spacing w:val="2"/>
          <w:sz w:val="30"/>
          <w:szCs w:val="30"/>
          <w:cs/>
        </w:rPr>
        <w:t>มูลค่า</w:t>
      </w:r>
      <w:r w:rsidRPr="00715E38">
        <w:rPr>
          <w:rStyle w:val="normaltextrun"/>
          <w:rFonts w:asciiTheme="majorBidi" w:hAnsiTheme="majorBidi" w:cstheme="majorBidi"/>
          <w:spacing w:val="2"/>
          <w:sz w:val="30"/>
          <w:szCs w:val="30"/>
          <w:cs/>
        </w:rPr>
        <w:t xml:space="preserve">หุ้นละ </w:t>
      </w:r>
      <w:r w:rsidR="00FC6F4D">
        <w:rPr>
          <w:rStyle w:val="normaltextrun"/>
          <w:rFonts w:asciiTheme="majorBidi" w:hAnsiTheme="majorBidi" w:cstheme="majorBidi"/>
          <w:spacing w:val="2"/>
          <w:sz w:val="30"/>
          <w:szCs w:val="30"/>
        </w:rPr>
        <w:t>8.35</w:t>
      </w:r>
      <w:r w:rsidRPr="00715E38">
        <w:rPr>
          <w:rStyle w:val="normaltextrun"/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715E38">
        <w:rPr>
          <w:rStyle w:val="normaltextrun"/>
          <w:rFonts w:asciiTheme="majorBidi" w:hAnsiTheme="majorBidi" w:cstheme="majorBidi"/>
          <w:spacing w:val="2"/>
          <w:sz w:val="30"/>
          <w:szCs w:val="30"/>
          <w:cs/>
        </w:rPr>
        <w:t>บาท รวมเป็นจำนวนทุนจดทะเบียนที่ลดลง</w:t>
      </w:r>
      <w:r w:rsidRPr="00715E38">
        <w:rPr>
          <w:rStyle w:val="normaltextrun"/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FC6F4D">
        <w:rPr>
          <w:rStyle w:val="normaltextrun"/>
          <w:rFonts w:asciiTheme="majorBidi" w:hAnsiTheme="majorBidi" w:cstheme="majorBidi"/>
          <w:spacing w:val="2"/>
          <w:sz w:val="30"/>
          <w:szCs w:val="30"/>
        </w:rPr>
        <w:t>8,767</w:t>
      </w:r>
      <w:r w:rsidRPr="00715E38">
        <w:rPr>
          <w:rStyle w:val="normaltextrun"/>
          <w:rFonts w:asciiTheme="majorBidi" w:hAnsiTheme="majorBidi" w:cstheme="majorBidi"/>
          <w:spacing w:val="2"/>
          <w:sz w:val="30"/>
          <w:szCs w:val="30"/>
        </w:rPr>
        <w:t xml:space="preserve">.50 </w:t>
      </w:r>
      <w:r w:rsidRPr="00715E38">
        <w:rPr>
          <w:rStyle w:val="normaltextrun"/>
          <w:rFonts w:asciiTheme="majorBidi" w:hAnsiTheme="majorBidi" w:cstheme="majorBidi"/>
          <w:spacing w:val="2"/>
          <w:sz w:val="30"/>
          <w:szCs w:val="30"/>
          <w:cs/>
        </w:rPr>
        <w:t>ล้านบาท โดยทุนจดทะเบียนภายหลังจาก</w:t>
      </w:r>
      <w:r w:rsidRPr="004356F6">
        <w:rPr>
          <w:rStyle w:val="normaltextrun"/>
          <w:rFonts w:asciiTheme="majorBidi" w:hAnsiTheme="majorBidi" w:cstheme="majorBidi"/>
          <w:sz w:val="30"/>
          <w:szCs w:val="30"/>
          <w:cs/>
        </w:rPr>
        <w:t>การลดทุน</w:t>
      </w:r>
      <w:r w:rsidR="004356F6" w:rsidRPr="004356F6">
        <w:rPr>
          <w:rStyle w:val="normaltextrun"/>
          <w:rFonts w:asciiTheme="majorBidi" w:hAnsiTheme="majorBidi" w:cstheme="majorBidi" w:hint="cs"/>
          <w:sz w:val="30"/>
          <w:szCs w:val="30"/>
          <w:cs/>
        </w:rPr>
        <w:t>มีจำนว</w:t>
      </w:r>
      <w:r w:rsidR="00323D70" w:rsidRPr="004356F6">
        <w:rPr>
          <w:rStyle w:val="normaltextrun"/>
          <w:rFonts w:asciiTheme="majorBidi" w:hAnsiTheme="majorBidi" w:cstheme="majorBidi" w:hint="cs"/>
          <w:sz w:val="30"/>
          <w:szCs w:val="30"/>
          <w:cs/>
        </w:rPr>
        <w:t>น</w:t>
      </w:r>
      <w:r w:rsidR="004356F6" w:rsidRPr="004356F6">
        <w:rPr>
          <w:rStyle w:val="normaltextrun"/>
          <w:rFonts w:asciiTheme="majorBidi" w:hAnsiTheme="majorBidi" w:cstheme="majorBidi" w:hint="cs"/>
          <w:sz w:val="30"/>
          <w:szCs w:val="30"/>
          <w:cs/>
        </w:rPr>
        <w:t>หุ้นคงเหลือ</w:t>
      </w:r>
      <w:r w:rsidR="00323D70" w:rsidRPr="004356F6">
        <w:rPr>
          <w:rStyle w:val="normaltextrun"/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C6F4D" w:rsidRPr="004356F6">
        <w:rPr>
          <w:rStyle w:val="normaltextrun"/>
          <w:rFonts w:asciiTheme="majorBidi" w:hAnsiTheme="majorBidi" w:cstheme="majorBidi"/>
          <w:sz w:val="30"/>
          <w:szCs w:val="30"/>
        </w:rPr>
        <w:t>1</w:t>
      </w:r>
      <w:r w:rsidRPr="004356F6">
        <w:rPr>
          <w:rStyle w:val="normaltextrun"/>
          <w:rFonts w:asciiTheme="majorBidi" w:hAnsiTheme="majorBidi" w:cstheme="majorBidi"/>
          <w:sz w:val="30"/>
          <w:szCs w:val="30"/>
        </w:rPr>
        <w:t>,1</w:t>
      </w:r>
      <w:r w:rsidR="00FC6F4D" w:rsidRPr="004356F6">
        <w:rPr>
          <w:rStyle w:val="normaltextrun"/>
          <w:rFonts w:asciiTheme="majorBidi" w:hAnsiTheme="majorBidi" w:cstheme="majorBidi"/>
          <w:sz w:val="30"/>
          <w:szCs w:val="30"/>
        </w:rPr>
        <w:t>4</w:t>
      </w:r>
      <w:r w:rsidRPr="004356F6">
        <w:rPr>
          <w:rStyle w:val="normaltextrun"/>
          <w:rFonts w:asciiTheme="majorBidi" w:hAnsiTheme="majorBidi" w:cstheme="majorBidi"/>
          <w:sz w:val="30"/>
          <w:szCs w:val="30"/>
        </w:rPr>
        <w:t xml:space="preserve">0 </w:t>
      </w:r>
      <w:r w:rsidRPr="004356F6">
        <w:rPr>
          <w:rStyle w:val="normaltextrun"/>
          <w:rFonts w:asciiTheme="majorBidi" w:hAnsiTheme="majorBidi" w:cstheme="majorBidi"/>
          <w:sz w:val="30"/>
          <w:szCs w:val="30"/>
          <w:cs/>
        </w:rPr>
        <w:t>ล้านหุ้น</w:t>
      </w:r>
      <w:r w:rsidRPr="004356F6">
        <w:rPr>
          <w:rStyle w:val="normaltextrun"/>
          <w:rFonts w:asciiTheme="majorBidi" w:hAnsiTheme="majorBidi" w:cstheme="majorBidi"/>
          <w:sz w:val="30"/>
          <w:szCs w:val="30"/>
        </w:rPr>
        <w:t xml:space="preserve"> </w:t>
      </w:r>
      <w:r w:rsidR="00323D70" w:rsidRPr="004356F6">
        <w:rPr>
          <w:rStyle w:val="normaltextrun"/>
          <w:rFonts w:asciiTheme="majorBidi" w:hAnsiTheme="majorBidi" w:cstheme="majorBidi" w:hint="cs"/>
          <w:sz w:val="30"/>
          <w:szCs w:val="30"/>
          <w:cs/>
        </w:rPr>
        <w:t xml:space="preserve">มูลค่าหุ้นละ </w:t>
      </w:r>
      <w:r w:rsidR="00323D70" w:rsidRPr="004356F6">
        <w:rPr>
          <w:rStyle w:val="normaltextrun"/>
          <w:rFonts w:asciiTheme="majorBidi" w:hAnsiTheme="majorBidi" w:cstheme="majorBidi"/>
          <w:sz w:val="30"/>
          <w:szCs w:val="30"/>
        </w:rPr>
        <w:t xml:space="preserve">8.35 </w:t>
      </w:r>
      <w:r w:rsidR="00323D70" w:rsidRPr="004356F6">
        <w:rPr>
          <w:rStyle w:val="normaltextrun"/>
          <w:rFonts w:asciiTheme="majorBidi" w:hAnsiTheme="majorBidi" w:cstheme="majorBidi"/>
          <w:sz w:val="30"/>
          <w:szCs w:val="30"/>
          <w:cs/>
        </w:rPr>
        <w:t xml:space="preserve">บาท </w:t>
      </w:r>
      <w:r w:rsidRPr="004356F6">
        <w:rPr>
          <w:rStyle w:val="normaltextrun"/>
          <w:rFonts w:asciiTheme="majorBidi" w:hAnsiTheme="majorBidi" w:cstheme="majorBidi"/>
          <w:sz w:val="30"/>
          <w:szCs w:val="30"/>
          <w:cs/>
        </w:rPr>
        <w:t>คิดเป็น</w:t>
      </w:r>
      <w:r w:rsidR="00323D70" w:rsidRPr="004356F6">
        <w:rPr>
          <w:rStyle w:val="normaltextrun"/>
          <w:rFonts w:asciiTheme="majorBidi" w:hAnsiTheme="majorBidi" w:cstheme="majorBidi" w:hint="cs"/>
          <w:sz w:val="30"/>
          <w:szCs w:val="30"/>
          <w:cs/>
        </w:rPr>
        <w:t>ทุนจดทะเบียน</w:t>
      </w:r>
      <w:r w:rsidRPr="004356F6">
        <w:rPr>
          <w:rStyle w:val="normaltextrun"/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FC6F4D" w:rsidRPr="004356F6">
        <w:rPr>
          <w:rStyle w:val="normaltextrun"/>
          <w:rFonts w:asciiTheme="majorBidi" w:hAnsiTheme="majorBidi" w:cstheme="majorBidi"/>
          <w:sz w:val="30"/>
          <w:szCs w:val="30"/>
        </w:rPr>
        <w:t>9</w:t>
      </w:r>
      <w:r w:rsidRPr="004356F6">
        <w:rPr>
          <w:rStyle w:val="normaltextrun"/>
          <w:rFonts w:asciiTheme="majorBidi" w:hAnsiTheme="majorBidi" w:cstheme="majorBidi"/>
          <w:sz w:val="30"/>
          <w:szCs w:val="30"/>
        </w:rPr>
        <w:t>,</w:t>
      </w:r>
      <w:r w:rsidR="00FC6F4D" w:rsidRPr="004356F6">
        <w:rPr>
          <w:rStyle w:val="normaltextrun"/>
          <w:rFonts w:asciiTheme="majorBidi" w:hAnsiTheme="majorBidi" w:cstheme="majorBidi"/>
          <w:sz w:val="30"/>
          <w:szCs w:val="30"/>
        </w:rPr>
        <w:t>519</w:t>
      </w:r>
      <w:r w:rsidRPr="004356F6">
        <w:rPr>
          <w:rStyle w:val="normaltextrun"/>
          <w:rFonts w:asciiTheme="majorBidi" w:hAnsiTheme="majorBidi" w:cstheme="majorBidi"/>
          <w:sz w:val="30"/>
          <w:szCs w:val="30"/>
        </w:rPr>
        <w:t xml:space="preserve"> </w:t>
      </w:r>
      <w:r w:rsidRPr="004356F6">
        <w:rPr>
          <w:rStyle w:val="normaltextrun"/>
          <w:rFonts w:asciiTheme="majorBidi" w:hAnsiTheme="majorBidi" w:cstheme="majorBidi"/>
          <w:sz w:val="30"/>
          <w:szCs w:val="30"/>
          <w:cs/>
        </w:rPr>
        <w:t>ล้านบาท</w:t>
      </w:r>
    </w:p>
    <w:p w14:paraId="624DFC7E" w14:textId="77777777" w:rsidR="00CA3930" w:rsidRPr="0042396E" w:rsidRDefault="00CA3930" w:rsidP="006543D5">
      <w:pPr>
        <w:pStyle w:val="paragraph"/>
        <w:spacing w:before="0" w:beforeAutospacing="0" w:after="0" w:afterAutospacing="0"/>
        <w:ind w:left="540"/>
        <w:jc w:val="thaiDistribute"/>
        <w:textAlignment w:val="baseline"/>
        <w:rPr>
          <w:rStyle w:val="normaltextrun"/>
          <w:rFonts w:asciiTheme="majorBidi" w:hAnsiTheme="majorBidi" w:cstheme="majorBidi"/>
          <w:spacing w:val="2"/>
          <w:sz w:val="20"/>
          <w:szCs w:val="20"/>
        </w:rPr>
      </w:pPr>
    </w:p>
    <w:p w14:paraId="7DCE8339" w14:textId="0B6F929C" w:rsidR="004E55CC" w:rsidRPr="006C1BA4" w:rsidRDefault="003A0830" w:rsidP="004E55CC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6C1BA4">
        <w:rPr>
          <w:rFonts w:asciiTheme="majorBidi" w:hAnsiTheme="majorBidi" w:hint="cs"/>
          <w:b/>
          <w:bCs/>
          <w:i/>
          <w:iCs/>
          <w:sz w:val="30"/>
          <w:szCs w:val="30"/>
          <w:cs/>
          <w:lang w:val="en-US" w:bidi="th-TH"/>
        </w:rPr>
        <w:t>เงินลงทุนในบริษัท หินกองเพาเวอร์ จำกัด</w:t>
      </w:r>
    </w:p>
    <w:p w14:paraId="74535040" w14:textId="77777777" w:rsidR="004E55CC" w:rsidRPr="0042396E" w:rsidRDefault="004E55CC" w:rsidP="004E55CC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i/>
          <w:iCs/>
          <w:spacing w:val="-4"/>
          <w:sz w:val="20"/>
          <w:lang w:val="en-US" w:bidi="th-TH"/>
        </w:rPr>
      </w:pPr>
    </w:p>
    <w:p w14:paraId="07867970" w14:textId="28E97572" w:rsidR="00FC6F4D" w:rsidRPr="004E55CC" w:rsidRDefault="004E55CC" w:rsidP="004E55CC">
      <w:pPr>
        <w:pStyle w:val="block"/>
        <w:ind w:left="540" w:right="-45"/>
        <w:jc w:val="thaiDistribute"/>
        <w:rPr>
          <w:rFonts w:asciiTheme="majorBidi" w:hAnsiTheme="majorBidi" w:cstheme="majorBidi"/>
          <w:spacing w:val="-4"/>
          <w:szCs w:val="22"/>
          <w:cs/>
          <w:lang w:val="en-US" w:bidi="th-TH"/>
        </w:rPr>
      </w:pPr>
      <w:r w:rsidRPr="004E55CC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>บริษัทมีการแก้ไขสัญญาผู้ถือหุ้นระหว่างบริษัทกับคู่สัญญา ส่งผลให้มีการเปลี่ยนประเภทเงินลงทุนใน</w:t>
      </w:r>
      <w:r>
        <w:rPr>
          <w:rFonts w:asciiTheme="majorBidi" w:hAnsiTheme="majorBidi"/>
          <w:spacing w:val="-4"/>
          <w:sz w:val="30"/>
          <w:szCs w:val="30"/>
          <w:cs/>
          <w:lang w:val="en-US" w:bidi="th-TH"/>
        </w:rPr>
        <w:br/>
      </w:r>
      <w:r w:rsidRPr="004E55CC">
        <w:rPr>
          <w:rFonts w:asciiTheme="majorBidi" w:hAnsiTheme="majorBidi"/>
          <w:spacing w:val="2"/>
          <w:sz w:val="30"/>
          <w:szCs w:val="30"/>
          <w:cs/>
          <w:lang w:val="en-US" w:bidi="th-TH"/>
        </w:rPr>
        <w:t>บริษัท หินกองเพาเวอร์ จำกัด จากเงินลงทุนในการร่วมค้าเป็นเงินลงทุนในบริษัทย่อย</w:t>
      </w:r>
    </w:p>
    <w:sectPr w:rsidR="00FC6F4D" w:rsidRPr="004E55CC" w:rsidSect="003343BC">
      <w:headerReference w:type="default" r:id="rId23"/>
      <w:footerReference w:type="default" r:id="rId24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6AB1A" w14:textId="77777777" w:rsidR="002A07FC" w:rsidRDefault="002A07FC" w:rsidP="004956B4">
      <w:r>
        <w:separator/>
      </w:r>
    </w:p>
  </w:endnote>
  <w:endnote w:type="continuationSeparator" w:id="0">
    <w:p w14:paraId="6E4299DA" w14:textId="77777777" w:rsidR="002A07FC" w:rsidRDefault="002A07FC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46601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175E3E4" w14:textId="77777777" w:rsidR="00D26C7E" w:rsidRPr="0046520C" w:rsidRDefault="00D26C7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6520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6520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6520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276C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6520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A96F3" w14:textId="41D61E56" w:rsidR="00AA432E" w:rsidRPr="00702A20" w:rsidRDefault="00AA432E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="006276CD" w:rsidRPr="006276CD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6DD873A" w14:textId="77777777" w:rsidR="00AA432E" w:rsidRPr="00E04E3D" w:rsidRDefault="00AA432E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161B5" w14:textId="1BC9CD5B" w:rsidR="00556DBA" w:rsidRPr="00702A20" w:rsidRDefault="00556DBA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="006276CD" w:rsidRPr="006276CD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9E35B2" w14:textId="77777777" w:rsidR="00556DBA" w:rsidRPr="00E04E3D" w:rsidRDefault="00556DBA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BEFD0" w14:textId="77777777" w:rsidR="00D26C7E" w:rsidRPr="00702A20" w:rsidRDefault="00D26C7E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6276CD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7BBDC9A" w14:textId="77777777" w:rsidR="00D26C7E" w:rsidRPr="00E04E3D" w:rsidRDefault="00D26C7E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9E199" w14:textId="77777777" w:rsidR="00D26C7E" w:rsidRPr="00702A20" w:rsidRDefault="00D26C7E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6276CD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B0919D" w14:textId="77777777" w:rsidR="00D26C7E" w:rsidRPr="00E04E3D" w:rsidRDefault="00D26C7E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1F315" w14:textId="77777777" w:rsidR="00D26C7E" w:rsidRPr="00702A20" w:rsidRDefault="00D26C7E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6276CD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C472161" w14:textId="77777777" w:rsidR="00D26C7E" w:rsidRPr="00E04E3D" w:rsidRDefault="00D26C7E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2DD82" w14:textId="77777777" w:rsidR="00D26C7E" w:rsidRPr="00702A20" w:rsidRDefault="00D26C7E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6276CD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B38A051" w14:textId="77777777" w:rsidR="00D26C7E" w:rsidRPr="00E04E3D" w:rsidRDefault="00D26C7E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9B3E6" w14:textId="77777777" w:rsidR="002A07FC" w:rsidRDefault="002A07FC" w:rsidP="004956B4">
      <w:r>
        <w:separator/>
      </w:r>
    </w:p>
  </w:footnote>
  <w:footnote w:type="continuationSeparator" w:id="0">
    <w:p w14:paraId="147153E2" w14:textId="77777777" w:rsidR="002A07FC" w:rsidRDefault="002A07FC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84DA4" w14:textId="77777777" w:rsidR="003343BC" w:rsidRDefault="003343BC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837873D" w14:textId="77777777" w:rsidR="003343BC" w:rsidRPr="004F0871" w:rsidRDefault="003343BC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381F3F3" w14:textId="66992201" w:rsidR="00C51841" w:rsidRPr="0023512F" w:rsidRDefault="00C51841" w:rsidP="00C518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>
      <w:rPr>
        <w:rFonts w:ascii="Angsana New" w:hAnsi="Angsana New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6276CD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6276C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7D3F21FE" w14:textId="77777777" w:rsidR="003343BC" w:rsidRPr="009873F3" w:rsidRDefault="003343BC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EC3F0" w14:textId="4F85EEFD" w:rsidR="00AA432E" w:rsidRDefault="00AA432E" w:rsidP="00AA43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379FAF72" w14:textId="77777777" w:rsidR="00AA432E" w:rsidRPr="004F0871" w:rsidRDefault="00AA432E" w:rsidP="00AA43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B75302" w14:textId="77777777" w:rsidR="00DB4924" w:rsidRPr="0023512F" w:rsidRDefault="00DB4924" w:rsidP="00DB49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>
      <w:rPr>
        <w:rFonts w:ascii="Angsana New" w:hAnsi="Angsana New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6276CD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6276C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06B0988D" w14:textId="77777777" w:rsidR="00AA432E" w:rsidRPr="00DB4924" w:rsidRDefault="00AA432E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8A3D4" w14:textId="70E90D0B" w:rsidR="00556DBA" w:rsidRDefault="00AA432E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="00556DBA"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AD1E451" w14:textId="04133BC8" w:rsidR="00556DBA" w:rsidRPr="004F0871" w:rsidRDefault="00AA432E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="00556DBA"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="00556DBA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7F0AC39" w14:textId="77777777" w:rsidR="00DB4924" w:rsidRPr="0023512F" w:rsidRDefault="00DB4924" w:rsidP="00DB49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>
      <w:rPr>
        <w:rFonts w:ascii="Angsana New" w:hAnsi="Angsana New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6276CD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6276C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57F2F9B8" w14:textId="77777777" w:rsidR="00556DBA" w:rsidRPr="00DB4924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64511" w14:textId="77777777" w:rsidR="00886F54" w:rsidRDefault="00886F54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326461D0" w14:textId="77777777" w:rsidR="00886F54" w:rsidRPr="004F0871" w:rsidRDefault="00886F54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3275024" w14:textId="77777777" w:rsidR="00DB4924" w:rsidRPr="0023512F" w:rsidRDefault="00DB4924" w:rsidP="00DB49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>
      <w:rPr>
        <w:rFonts w:ascii="Angsana New" w:hAnsi="Angsana New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6276CD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6276C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0AB8E3F6" w14:textId="77777777" w:rsidR="00886F54" w:rsidRPr="00DB4924" w:rsidRDefault="00886F54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DFF8A" w14:textId="77777777" w:rsidR="00886F54" w:rsidRDefault="00886F54" w:rsidP="002202B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B711D30" w14:textId="77777777" w:rsidR="00886F54" w:rsidRPr="004F0871" w:rsidRDefault="00886F54" w:rsidP="002202B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894037F" w14:textId="515AB24F" w:rsidR="00886F54" w:rsidRDefault="00DB7F2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>
      <w:rPr>
        <w:rFonts w:ascii="Angsana New" w:hAnsi="Angsana New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6276CD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6276C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6080182A" w14:textId="77777777" w:rsidR="00DB7F27" w:rsidRPr="00AA432E" w:rsidRDefault="00DB7F2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C30C8" w14:textId="77777777" w:rsidR="00886F54" w:rsidRDefault="00886F54" w:rsidP="00D26C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6FC84CD5" w14:textId="77777777" w:rsidR="00886F54" w:rsidRPr="004F0871" w:rsidRDefault="00886F54" w:rsidP="00D26C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CDE9A7F" w14:textId="1A7E0F69" w:rsidR="00886F54" w:rsidRDefault="00DB7F27" w:rsidP="00D26C7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>
      <w:rPr>
        <w:rFonts w:ascii="Angsana New" w:hAnsi="Angsana New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6276CD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6276C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32FC7501" w14:textId="77777777" w:rsidR="00DB7F27" w:rsidRPr="00AA432E" w:rsidRDefault="00DB7F27" w:rsidP="00D26C7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F1211" w14:textId="77777777" w:rsidR="00556DBA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7C150F2E" w14:textId="77777777" w:rsidR="00556DBA" w:rsidRPr="004F0871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0E2E67B" w14:textId="230DE404" w:rsidR="00556DBA" w:rsidRDefault="00DB7F2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>
      <w:rPr>
        <w:rFonts w:ascii="Angsana New" w:hAnsi="Angsana New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6276CD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6276C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24999596" w14:textId="77777777" w:rsidR="00DB7F27" w:rsidRPr="00AA432E" w:rsidRDefault="00DB7F2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749E8"/>
    <w:multiLevelType w:val="hybridMultilevel"/>
    <w:tmpl w:val="6C72D40C"/>
    <w:lvl w:ilvl="0" w:tplc="5EA20606">
      <w:start w:val="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957799C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B642EE0"/>
    <w:multiLevelType w:val="hybridMultilevel"/>
    <w:tmpl w:val="69682458"/>
    <w:lvl w:ilvl="0" w:tplc="D112303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A716B7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A7507CF"/>
    <w:multiLevelType w:val="hybridMultilevel"/>
    <w:tmpl w:val="89EA572A"/>
    <w:lvl w:ilvl="0" w:tplc="D1AAEB4C">
      <w:start w:val="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10A17A6"/>
    <w:multiLevelType w:val="hybridMultilevel"/>
    <w:tmpl w:val="1AE2C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6F60A98"/>
    <w:multiLevelType w:val="singleLevel"/>
    <w:tmpl w:val="BDC820C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7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2C5891"/>
    <w:multiLevelType w:val="hybridMultilevel"/>
    <w:tmpl w:val="93001052"/>
    <w:lvl w:ilvl="0" w:tplc="B922EE8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1A7BEA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2081" w:hanging="360"/>
      </w:pPr>
    </w:lvl>
    <w:lvl w:ilvl="2" w:tplc="0409001B">
      <w:start w:val="1"/>
      <w:numFmt w:val="lowerRoman"/>
      <w:lvlText w:val="%3."/>
      <w:lvlJc w:val="right"/>
      <w:pPr>
        <w:ind w:left="2801" w:hanging="180"/>
      </w:pPr>
    </w:lvl>
    <w:lvl w:ilvl="3" w:tplc="0409000F">
      <w:start w:val="1"/>
      <w:numFmt w:val="decimal"/>
      <w:lvlText w:val="%4."/>
      <w:lvlJc w:val="left"/>
      <w:pPr>
        <w:ind w:left="3521" w:hanging="360"/>
      </w:pPr>
    </w:lvl>
    <w:lvl w:ilvl="4" w:tplc="04090019">
      <w:start w:val="1"/>
      <w:numFmt w:val="lowerLetter"/>
      <w:lvlText w:val="%5."/>
      <w:lvlJc w:val="left"/>
      <w:pPr>
        <w:ind w:left="4241" w:hanging="360"/>
      </w:pPr>
    </w:lvl>
    <w:lvl w:ilvl="5" w:tplc="0409001B">
      <w:start w:val="1"/>
      <w:numFmt w:val="lowerRoman"/>
      <w:lvlText w:val="%6."/>
      <w:lvlJc w:val="right"/>
      <w:pPr>
        <w:ind w:left="4961" w:hanging="180"/>
      </w:pPr>
    </w:lvl>
    <w:lvl w:ilvl="6" w:tplc="0409000F">
      <w:start w:val="1"/>
      <w:numFmt w:val="decimal"/>
      <w:lvlText w:val="%7."/>
      <w:lvlJc w:val="left"/>
      <w:pPr>
        <w:ind w:left="5681" w:hanging="360"/>
      </w:pPr>
    </w:lvl>
    <w:lvl w:ilvl="7" w:tplc="04090019">
      <w:start w:val="1"/>
      <w:numFmt w:val="lowerLetter"/>
      <w:lvlText w:val="%8."/>
      <w:lvlJc w:val="left"/>
      <w:pPr>
        <w:ind w:left="6401" w:hanging="360"/>
      </w:pPr>
    </w:lvl>
    <w:lvl w:ilvl="8" w:tplc="0409001B">
      <w:start w:val="1"/>
      <w:numFmt w:val="lowerRoman"/>
      <w:lvlText w:val="%9."/>
      <w:lvlJc w:val="right"/>
      <w:pPr>
        <w:ind w:left="7121" w:hanging="180"/>
      </w:pPr>
    </w:lvl>
  </w:abstractNum>
  <w:abstractNum w:abstractNumId="40" w15:restartNumberingAfterBreak="0">
    <w:nsid w:val="6D6E5F9A"/>
    <w:multiLevelType w:val="singleLevel"/>
    <w:tmpl w:val="19D2D3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1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436236">
    <w:abstractNumId w:val="6"/>
  </w:num>
  <w:num w:numId="2" w16cid:durableId="1086150213">
    <w:abstractNumId w:val="5"/>
  </w:num>
  <w:num w:numId="3" w16cid:durableId="53549428">
    <w:abstractNumId w:val="9"/>
  </w:num>
  <w:num w:numId="4" w16cid:durableId="1876428474">
    <w:abstractNumId w:val="7"/>
  </w:num>
  <w:num w:numId="5" w16cid:durableId="255098252">
    <w:abstractNumId w:val="8"/>
  </w:num>
  <w:num w:numId="6" w16cid:durableId="594480873">
    <w:abstractNumId w:val="3"/>
  </w:num>
  <w:num w:numId="7" w16cid:durableId="1653367043">
    <w:abstractNumId w:val="2"/>
  </w:num>
  <w:num w:numId="8" w16cid:durableId="573125722">
    <w:abstractNumId w:val="0"/>
  </w:num>
  <w:num w:numId="9" w16cid:durableId="1061367853">
    <w:abstractNumId w:val="1"/>
  </w:num>
  <w:num w:numId="10" w16cid:durableId="627122988">
    <w:abstractNumId w:val="4"/>
  </w:num>
  <w:num w:numId="11" w16cid:durableId="577372399">
    <w:abstractNumId w:val="23"/>
  </w:num>
  <w:num w:numId="12" w16cid:durableId="647826077">
    <w:abstractNumId w:val="19"/>
  </w:num>
  <w:num w:numId="13" w16cid:durableId="1851022401">
    <w:abstractNumId w:val="37"/>
  </w:num>
  <w:num w:numId="14" w16cid:durableId="181286400">
    <w:abstractNumId w:val="22"/>
  </w:num>
  <w:num w:numId="15" w16cid:durableId="1628584710">
    <w:abstractNumId w:val="24"/>
  </w:num>
  <w:num w:numId="16" w16cid:durableId="153037106">
    <w:abstractNumId w:val="42"/>
  </w:num>
  <w:num w:numId="17" w16cid:durableId="544023893">
    <w:abstractNumId w:val="43"/>
  </w:num>
  <w:num w:numId="18" w16cid:durableId="1960604579">
    <w:abstractNumId w:val="27"/>
  </w:num>
  <w:num w:numId="19" w16cid:durableId="495606549">
    <w:abstractNumId w:val="16"/>
  </w:num>
  <w:num w:numId="20" w16cid:durableId="471795874">
    <w:abstractNumId w:val="11"/>
  </w:num>
  <w:num w:numId="21" w16cid:durableId="2004432530">
    <w:abstractNumId w:val="14"/>
  </w:num>
  <w:num w:numId="22" w16cid:durableId="1666281206">
    <w:abstractNumId w:val="34"/>
  </w:num>
  <w:num w:numId="23" w16cid:durableId="2107117742">
    <w:abstractNumId w:val="31"/>
  </w:num>
  <w:num w:numId="24" w16cid:durableId="716979262">
    <w:abstractNumId w:val="18"/>
  </w:num>
  <w:num w:numId="25" w16cid:durableId="989208243">
    <w:abstractNumId w:val="45"/>
  </w:num>
  <w:num w:numId="26" w16cid:durableId="1128624319">
    <w:abstractNumId w:val="22"/>
  </w:num>
  <w:num w:numId="27" w16cid:durableId="1374305785">
    <w:abstractNumId w:val="36"/>
  </w:num>
  <w:num w:numId="28" w16cid:durableId="506865414">
    <w:abstractNumId w:val="41"/>
  </w:num>
  <w:num w:numId="29" w16cid:durableId="504907980">
    <w:abstractNumId w:val="32"/>
  </w:num>
  <w:num w:numId="30" w16cid:durableId="32509570">
    <w:abstractNumId w:val="35"/>
  </w:num>
  <w:num w:numId="31" w16cid:durableId="382103497">
    <w:abstractNumId w:val="28"/>
  </w:num>
  <w:num w:numId="32" w16cid:durableId="2038315622">
    <w:abstractNumId w:val="10"/>
  </w:num>
  <w:num w:numId="33" w16cid:durableId="1666087286">
    <w:abstractNumId w:val="44"/>
  </w:num>
  <w:num w:numId="34" w16cid:durableId="1336148846">
    <w:abstractNumId w:val="30"/>
  </w:num>
  <w:num w:numId="35" w16cid:durableId="1953516480">
    <w:abstractNumId w:val="12"/>
  </w:num>
  <w:num w:numId="36" w16cid:durableId="1226448447">
    <w:abstractNumId w:val="29"/>
  </w:num>
  <w:num w:numId="37" w16cid:durableId="2074693097">
    <w:abstractNumId w:val="20"/>
  </w:num>
  <w:num w:numId="38" w16cid:durableId="526137466">
    <w:abstractNumId w:val="15"/>
  </w:num>
  <w:num w:numId="39" w16cid:durableId="209153195">
    <w:abstractNumId w:val="40"/>
  </w:num>
  <w:num w:numId="40" w16cid:durableId="16170406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81750282">
    <w:abstractNumId w:val="21"/>
  </w:num>
  <w:num w:numId="42" w16cid:durableId="1251112883">
    <w:abstractNumId w:val="26"/>
  </w:num>
  <w:num w:numId="43" w16cid:durableId="1159805657">
    <w:abstractNumId w:val="38"/>
  </w:num>
  <w:num w:numId="44" w16cid:durableId="216092473">
    <w:abstractNumId w:val="33"/>
  </w:num>
  <w:num w:numId="45" w16cid:durableId="1485897910">
    <w:abstractNumId w:val="25"/>
  </w:num>
  <w:num w:numId="46" w16cid:durableId="1242713964">
    <w:abstractNumId w:val="17"/>
  </w:num>
  <w:num w:numId="47" w16cid:durableId="775947585">
    <w:abstractNumId w:val="1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29C"/>
    <w:rsid w:val="00002354"/>
    <w:rsid w:val="0000240E"/>
    <w:rsid w:val="0000270A"/>
    <w:rsid w:val="00002AF0"/>
    <w:rsid w:val="00002BC6"/>
    <w:rsid w:val="00002EC7"/>
    <w:rsid w:val="000031D3"/>
    <w:rsid w:val="000036B5"/>
    <w:rsid w:val="0000384E"/>
    <w:rsid w:val="00003A38"/>
    <w:rsid w:val="00003A9F"/>
    <w:rsid w:val="00003ACC"/>
    <w:rsid w:val="00003C49"/>
    <w:rsid w:val="00003CF4"/>
    <w:rsid w:val="00003E88"/>
    <w:rsid w:val="000049DF"/>
    <w:rsid w:val="00004D38"/>
    <w:rsid w:val="00004EE5"/>
    <w:rsid w:val="000050FD"/>
    <w:rsid w:val="000052FD"/>
    <w:rsid w:val="00005436"/>
    <w:rsid w:val="0000544C"/>
    <w:rsid w:val="00005554"/>
    <w:rsid w:val="000055DD"/>
    <w:rsid w:val="00005964"/>
    <w:rsid w:val="000059D5"/>
    <w:rsid w:val="00005CE3"/>
    <w:rsid w:val="00005EFE"/>
    <w:rsid w:val="000060ED"/>
    <w:rsid w:val="000063D8"/>
    <w:rsid w:val="000063E0"/>
    <w:rsid w:val="00006671"/>
    <w:rsid w:val="00006792"/>
    <w:rsid w:val="00006934"/>
    <w:rsid w:val="000069C0"/>
    <w:rsid w:val="00006A56"/>
    <w:rsid w:val="00006AA8"/>
    <w:rsid w:val="00006C45"/>
    <w:rsid w:val="00006D3A"/>
    <w:rsid w:val="00006EDD"/>
    <w:rsid w:val="000075CB"/>
    <w:rsid w:val="00007660"/>
    <w:rsid w:val="00007766"/>
    <w:rsid w:val="00007770"/>
    <w:rsid w:val="00007DC7"/>
    <w:rsid w:val="00007F9B"/>
    <w:rsid w:val="00010549"/>
    <w:rsid w:val="00010661"/>
    <w:rsid w:val="00010665"/>
    <w:rsid w:val="0001071E"/>
    <w:rsid w:val="000107E1"/>
    <w:rsid w:val="00010D91"/>
    <w:rsid w:val="00010DBC"/>
    <w:rsid w:val="00010E08"/>
    <w:rsid w:val="00010F72"/>
    <w:rsid w:val="00011155"/>
    <w:rsid w:val="00011267"/>
    <w:rsid w:val="000113DC"/>
    <w:rsid w:val="0001194A"/>
    <w:rsid w:val="00011A6B"/>
    <w:rsid w:val="00011E5D"/>
    <w:rsid w:val="00011F46"/>
    <w:rsid w:val="00012064"/>
    <w:rsid w:val="00012358"/>
    <w:rsid w:val="00012397"/>
    <w:rsid w:val="00012528"/>
    <w:rsid w:val="00012B85"/>
    <w:rsid w:val="00012BA4"/>
    <w:rsid w:val="00012EF3"/>
    <w:rsid w:val="00012FBF"/>
    <w:rsid w:val="000132EA"/>
    <w:rsid w:val="0001342C"/>
    <w:rsid w:val="00013616"/>
    <w:rsid w:val="000136AF"/>
    <w:rsid w:val="00013704"/>
    <w:rsid w:val="00013A54"/>
    <w:rsid w:val="00013BD8"/>
    <w:rsid w:val="000142B5"/>
    <w:rsid w:val="0001435A"/>
    <w:rsid w:val="000143E8"/>
    <w:rsid w:val="0001449E"/>
    <w:rsid w:val="00014526"/>
    <w:rsid w:val="00014B96"/>
    <w:rsid w:val="00014BBD"/>
    <w:rsid w:val="00014C05"/>
    <w:rsid w:val="00014CD6"/>
    <w:rsid w:val="00014E03"/>
    <w:rsid w:val="00014E5B"/>
    <w:rsid w:val="0001501E"/>
    <w:rsid w:val="00015077"/>
    <w:rsid w:val="000150C9"/>
    <w:rsid w:val="000152A3"/>
    <w:rsid w:val="000152C1"/>
    <w:rsid w:val="000154D2"/>
    <w:rsid w:val="0001581F"/>
    <w:rsid w:val="00015860"/>
    <w:rsid w:val="000159BC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4"/>
    <w:rsid w:val="000169F6"/>
    <w:rsid w:val="00016DE4"/>
    <w:rsid w:val="0001700D"/>
    <w:rsid w:val="00017844"/>
    <w:rsid w:val="00017C07"/>
    <w:rsid w:val="00017DB7"/>
    <w:rsid w:val="0002016E"/>
    <w:rsid w:val="00020295"/>
    <w:rsid w:val="0002058D"/>
    <w:rsid w:val="00020898"/>
    <w:rsid w:val="000208C6"/>
    <w:rsid w:val="00020955"/>
    <w:rsid w:val="00020C6D"/>
    <w:rsid w:val="0002110F"/>
    <w:rsid w:val="000212D4"/>
    <w:rsid w:val="000213E2"/>
    <w:rsid w:val="00021442"/>
    <w:rsid w:val="00021566"/>
    <w:rsid w:val="00021CC7"/>
    <w:rsid w:val="00021D1B"/>
    <w:rsid w:val="00021D6B"/>
    <w:rsid w:val="00021E28"/>
    <w:rsid w:val="00021F91"/>
    <w:rsid w:val="000221BF"/>
    <w:rsid w:val="000223E4"/>
    <w:rsid w:val="0002277D"/>
    <w:rsid w:val="00022861"/>
    <w:rsid w:val="00022944"/>
    <w:rsid w:val="00022B7B"/>
    <w:rsid w:val="00022CCA"/>
    <w:rsid w:val="00022E65"/>
    <w:rsid w:val="00022F48"/>
    <w:rsid w:val="0002318D"/>
    <w:rsid w:val="00023541"/>
    <w:rsid w:val="000235BD"/>
    <w:rsid w:val="0002369A"/>
    <w:rsid w:val="00023813"/>
    <w:rsid w:val="0002390E"/>
    <w:rsid w:val="00023912"/>
    <w:rsid w:val="00023A7E"/>
    <w:rsid w:val="00023E11"/>
    <w:rsid w:val="00023E63"/>
    <w:rsid w:val="00023ED3"/>
    <w:rsid w:val="00023FEB"/>
    <w:rsid w:val="00024234"/>
    <w:rsid w:val="00024258"/>
    <w:rsid w:val="0002426A"/>
    <w:rsid w:val="0002428B"/>
    <w:rsid w:val="000242C9"/>
    <w:rsid w:val="000242F0"/>
    <w:rsid w:val="0002442B"/>
    <w:rsid w:val="0002455A"/>
    <w:rsid w:val="000246F2"/>
    <w:rsid w:val="00024960"/>
    <w:rsid w:val="00024B6C"/>
    <w:rsid w:val="00024B70"/>
    <w:rsid w:val="00024C24"/>
    <w:rsid w:val="00024DC0"/>
    <w:rsid w:val="00024E83"/>
    <w:rsid w:val="00025093"/>
    <w:rsid w:val="000250BF"/>
    <w:rsid w:val="000250F2"/>
    <w:rsid w:val="0002566A"/>
    <w:rsid w:val="000258F4"/>
    <w:rsid w:val="00025989"/>
    <w:rsid w:val="00025EE6"/>
    <w:rsid w:val="00026143"/>
    <w:rsid w:val="0002641B"/>
    <w:rsid w:val="000265CC"/>
    <w:rsid w:val="000267CD"/>
    <w:rsid w:val="00026923"/>
    <w:rsid w:val="00026952"/>
    <w:rsid w:val="000269A7"/>
    <w:rsid w:val="00026B06"/>
    <w:rsid w:val="00026B8B"/>
    <w:rsid w:val="00026C27"/>
    <w:rsid w:val="00026CA3"/>
    <w:rsid w:val="00026D2A"/>
    <w:rsid w:val="00026D5E"/>
    <w:rsid w:val="00026E0D"/>
    <w:rsid w:val="000271C5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5A"/>
    <w:rsid w:val="00027C8C"/>
    <w:rsid w:val="0003011D"/>
    <w:rsid w:val="000301A8"/>
    <w:rsid w:val="000301F2"/>
    <w:rsid w:val="0003043E"/>
    <w:rsid w:val="00030551"/>
    <w:rsid w:val="000308D0"/>
    <w:rsid w:val="000309F0"/>
    <w:rsid w:val="00030B98"/>
    <w:rsid w:val="0003102B"/>
    <w:rsid w:val="00031110"/>
    <w:rsid w:val="00031A1E"/>
    <w:rsid w:val="00031B7A"/>
    <w:rsid w:val="00031DFB"/>
    <w:rsid w:val="00031F31"/>
    <w:rsid w:val="00031F89"/>
    <w:rsid w:val="000320CD"/>
    <w:rsid w:val="000321F9"/>
    <w:rsid w:val="00032255"/>
    <w:rsid w:val="000323CB"/>
    <w:rsid w:val="000324F0"/>
    <w:rsid w:val="00032675"/>
    <w:rsid w:val="000326F5"/>
    <w:rsid w:val="000332A7"/>
    <w:rsid w:val="0003353C"/>
    <w:rsid w:val="000339B8"/>
    <w:rsid w:val="000339E3"/>
    <w:rsid w:val="00033D45"/>
    <w:rsid w:val="00033E0D"/>
    <w:rsid w:val="00033F70"/>
    <w:rsid w:val="00033FCC"/>
    <w:rsid w:val="0003422E"/>
    <w:rsid w:val="000346A2"/>
    <w:rsid w:val="0003483C"/>
    <w:rsid w:val="000348C9"/>
    <w:rsid w:val="00034A55"/>
    <w:rsid w:val="00034B0F"/>
    <w:rsid w:val="00034BEA"/>
    <w:rsid w:val="00034DAE"/>
    <w:rsid w:val="00034DFD"/>
    <w:rsid w:val="00034F3E"/>
    <w:rsid w:val="00034FA7"/>
    <w:rsid w:val="0003508B"/>
    <w:rsid w:val="00035149"/>
    <w:rsid w:val="000351AB"/>
    <w:rsid w:val="00035AA5"/>
    <w:rsid w:val="00035AE2"/>
    <w:rsid w:val="00035C3E"/>
    <w:rsid w:val="00035D98"/>
    <w:rsid w:val="00036529"/>
    <w:rsid w:val="000369D6"/>
    <w:rsid w:val="00036C19"/>
    <w:rsid w:val="00036CA0"/>
    <w:rsid w:val="00036E08"/>
    <w:rsid w:val="0003707F"/>
    <w:rsid w:val="000372E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81C"/>
    <w:rsid w:val="00040B4A"/>
    <w:rsid w:val="00040BCC"/>
    <w:rsid w:val="00041159"/>
    <w:rsid w:val="0004129F"/>
    <w:rsid w:val="000412E6"/>
    <w:rsid w:val="00041576"/>
    <w:rsid w:val="0004162C"/>
    <w:rsid w:val="000419C7"/>
    <w:rsid w:val="00041E41"/>
    <w:rsid w:val="00042059"/>
    <w:rsid w:val="0004263F"/>
    <w:rsid w:val="00042E12"/>
    <w:rsid w:val="00042E2F"/>
    <w:rsid w:val="00042FE9"/>
    <w:rsid w:val="000431BB"/>
    <w:rsid w:val="00043297"/>
    <w:rsid w:val="00043334"/>
    <w:rsid w:val="000437D4"/>
    <w:rsid w:val="00043856"/>
    <w:rsid w:val="00043B82"/>
    <w:rsid w:val="00043F2F"/>
    <w:rsid w:val="00043FBA"/>
    <w:rsid w:val="00044312"/>
    <w:rsid w:val="00044740"/>
    <w:rsid w:val="000448C5"/>
    <w:rsid w:val="00044DC9"/>
    <w:rsid w:val="00044FE0"/>
    <w:rsid w:val="000458DE"/>
    <w:rsid w:val="00045BC5"/>
    <w:rsid w:val="00045F1F"/>
    <w:rsid w:val="00045F78"/>
    <w:rsid w:val="000463D7"/>
    <w:rsid w:val="000466C6"/>
    <w:rsid w:val="0004697D"/>
    <w:rsid w:val="00046CB3"/>
    <w:rsid w:val="00046D0B"/>
    <w:rsid w:val="00046DD5"/>
    <w:rsid w:val="0004702B"/>
    <w:rsid w:val="0004709F"/>
    <w:rsid w:val="0004744F"/>
    <w:rsid w:val="000476B3"/>
    <w:rsid w:val="0004778F"/>
    <w:rsid w:val="000477EA"/>
    <w:rsid w:val="000479BE"/>
    <w:rsid w:val="00047C6D"/>
    <w:rsid w:val="00047CA3"/>
    <w:rsid w:val="00050183"/>
    <w:rsid w:val="0005037F"/>
    <w:rsid w:val="000507A6"/>
    <w:rsid w:val="00050AFE"/>
    <w:rsid w:val="00050BAB"/>
    <w:rsid w:val="00050BE6"/>
    <w:rsid w:val="00050DF0"/>
    <w:rsid w:val="000512F9"/>
    <w:rsid w:val="00051307"/>
    <w:rsid w:val="0005163C"/>
    <w:rsid w:val="000516EB"/>
    <w:rsid w:val="0005172F"/>
    <w:rsid w:val="0005198E"/>
    <w:rsid w:val="00051A0B"/>
    <w:rsid w:val="00051A69"/>
    <w:rsid w:val="00051FC9"/>
    <w:rsid w:val="000520A3"/>
    <w:rsid w:val="0005210C"/>
    <w:rsid w:val="00052408"/>
    <w:rsid w:val="000525DD"/>
    <w:rsid w:val="000527C0"/>
    <w:rsid w:val="00052808"/>
    <w:rsid w:val="0005295F"/>
    <w:rsid w:val="00052D76"/>
    <w:rsid w:val="000531C2"/>
    <w:rsid w:val="00053262"/>
    <w:rsid w:val="0005326C"/>
    <w:rsid w:val="00053331"/>
    <w:rsid w:val="000533EE"/>
    <w:rsid w:val="000534E7"/>
    <w:rsid w:val="00053C55"/>
    <w:rsid w:val="00053E19"/>
    <w:rsid w:val="00053ED5"/>
    <w:rsid w:val="00054401"/>
    <w:rsid w:val="0005461D"/>
    <w:rsid w:val="000546EE"/>
    <w:rsid w:val="00054892"/>
    <w:rsid w:val="00054E2D"/>
    <w:rsid w:val="00054FD2"/>
    <w:rsid w:val="00055234"/>
    <w:rsid w:val="00055468"/>
    <w:rsid w:val="00055482"/>
    <w:rsid w:val="00055528"/>
    <w:rsid w:val="00055546"/>
    <w:rsid w:val="00055890"/>
    <w:rsid w:val="00055960"/>
    <w:rsid w:val="000559B2"/>
    <w:rsid w:val="00055A1B"/>
    <w:rsid w:val="00055D63"/>
    <w:rsid w:val="00055F8C"/>
    <w:rsid w:val="00056116"/>
    <w:rsid w:val="000563CA"/>
    <w:rsid w:val="00056416"/>
    <w:rsid w:val="00056740"/>
    <w:rsid w:val="000568F0"/>
    <w:rsid w:val="00056906"/>
    <w:rsid w:val="00056C53"/>
    <w:rsid w:val="00056E66"/>
    <w:rsid w:val="00056EAC"/>
    <w:rsid w:val="000571CF"/>
    <w:rsid w:val="000573F1"/>
    <w:rsid w:val="000574DA"/>
    <w:rsid w:val="0005751D"/>
    <w:rsid w:val="000576E6"/>
    <w:rsid w:val="0005790E"/>
    <w:rsid w:val="00057B31"/>
    <w:rsid w:val="00057C6E"/>
    <w:rsid w:val="000603B8"/>
    <w:rsid w:val="00060457"/>
    <w:rsid w:val="000606D5"/>
    <w:rsid w:val="00060877"/>
    <w:rsid w:val="000609F1"/>
    <w:rsid w:val="00060C3F"/>
    <w:rsid w:val="00060C4D"/>
    <w:rsid w:val="00060CB8"/>
    <w:rsid w:val="00060EE9"/>
    <w:rsid w:val="00060EF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EE4"/>
    <w:rsid w:val="00062F3E"/>
    <w:rsid w:val="00062F6B"/>
    <w:rsid w:val="0006354B"/>
    <w:rsid w:val="00063C92"/>
    <w:rsid w:val="00063FDE"/>
    <w:rsid w:val="00063FFA"/>
    <w:rsid w:val="000640A0"/>
    <w:rsid w:val="00064500"/>
    <w:rsid w:val="0006456E"/>
    <w:rsid w:val="00064641"/>
    <w:rsid w:val="000646A7"/>
    <w:rsid w:val="0006470E"/>
    <w:rsid w:val="00064D57"/>
    <w:rsid w:val="0006500F"/>
    <w:rsid w:val="0006526D"/>
    <w:rsid w:val="0006549F"/>
    <w:rsid w:val="0006552B"/>
    <w:rsid w:val="000656D4"/>
    <w:rsid w:val="000656E1"/>
    <w:rsid w:val="0006573E"/>
    <w:rsid w:val="000658B2"/>
    <w:rsid w:val="00065ADE"/>
    <w:rsid w:val="00065BFA"/>
    <w:rsid w:val="00065C28"/>
    <w:rsid w:val="00065C80"/>
    <w:rsid w:val="00065EE4"/>
    <w:rsid w:val="000663F9"/>
    <w:rsid w:val="00066403"/>
    <w:rsid w:val="0006640C"/>
    <w:rsid w:val="00066538"/>
    <w:rsid w:val="000666CA"/>
    <w:rsid w:val="00066730"/>
    <w:rsid w:val="000668DF"/>
    <w:rsid w:val="00066A24"/>
    <w:rsid w:val="00066D24"/>
    <w:rsid w:val="00067206"/>
    <w:rsid w:val="00067412"/>
    <w:rsid w:val="00067554"/>
    <w:rsid w:val="00067906"/>
    <w:rsid w:val="00067D22"/>
    <w:rsid w:val="00067E6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C85"/>
    <w:rsid w:val="00073E77"/>
    <w:rsid w:val="00073F9A"/>
    <w:rsid w:val="000742FD"/>
    <w:rsid w:val="00074301"/>
    <w:rsid w:val="000744FA"/>
    <w:rsid w:val="000748D0"/>
    <w:rsid w:val="00074D89"/>
    <w:rsid w:val="00074E6D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8C"/>
    <w:rsid w:val="00075C9B"/>
    <w:rsid w:val="00076366"/>
    <w:rsid w:val="000763A9"/>
    <w:rsid w:val="00076495"/>
    <w:rsid w:val="000766A2"/>
    <w:rsid w:val="0007679B"/>
    <w:rsid w:val="00076B13"/>
    <w:rsid w:val="00076C73"/>
    <w:rsid w:val="00076D0C"/>
    <w:rsid w:val="00076FBF"/>
    <w:rsid w:val="0007725A"/>
    <w:rsid w:val="000772F4"/>
    <w:rsid w:val="000779C7"/>
    <w:rsid w:val="00077BBE"/>
    <w:rsid w:val="00077D53"/>
    <w:rsid w:val="00077D7C"/>
    <w:rsid w:val="000802BD"/>
    <w:rsid w:val="00080577"/>
    <w:rsid w:val="00080715"/>
    <w:rsid w:val="000808F4"/>
    <w:rsid w:val="00080972"/>
    <w:rsid w:val="0008138F"/>
    <w:rsid w:val="00081A59"/>
    <w:rsid w:val="00081BD6"/>
    <w:rsid w:val="00081FD7"/>
    <w:rsid w:val="00082523"/>
    <w:rsid w:val="00082576"/>
    <w:rsid w:val="00082BA6"/>
    <w:rsid w:val="00082F02"/>
    <w:rsid w:val="00082F55"/>
    <w:rsid w:val="000832F2"/>
    <w:rsid w:val="000834DF"/>
    <w:rsid w:val="0008356D"/>
    <w:rsid w:val="000835AF"/>
    <w:rsid w:val="00083673"/>
    <w:rsid w:val="000838F4"/>
    <w:rsid w:val="00083D69"/>
    <w:rsid w:val="00083F7F"/>
    <w:rsid w:val="000843A2"/>
    <w:rsid w:val="0008445F"/>
    <w:rsid w:val="00084539"/>
    <w:rsid w:val="00084563"/>
    <w:rsid w:val="00084CB7"/>
    <w:rsid w:val="000851AB"/>
    <w:rsid w:val="00085345"/>
    <w:rsid w:val="00085373"/>
    <w:rsid w:val="0008537C"/>
    <w:rsid w:val="00085548"/>
    <w:rsid w:val="00085726"/>
    <w:rsid w:val="00085F9E"/>
    <w:rsid w:val="00086280"/>
    <w:rsid w:val="0008635F"/>
    <w:rsid w:val="000864C3"/>
    <w:rsid w:val="0008685E"/>
    <w:rsid w:val="00086A5B"/>
    <w:rsid w:val="00086C65"/>
    <w:rsid w:val="00086E51"/>
    <w:rsid w:val="00087576"/>
    <w:rsid w:val="000877F1"/>
    <w:rsid w:val="00087832"/>
    <w:rsid w:val="000878A2"/>
    <w:rsid w:val="00087B4B"/>
    <w:rsid w:val="00087BCE"/>
    <w:rsid w:val="00087C6D"/>
    <w:rsid w:val="00087C9A"/>
    <w:rsid w:val="00087D46"/>
    <w:rsid w:val="00087D9E"/>
    <w:rsid w:val="0009004B"/>
    <w:rsid w:val="000903F5"/>
    <w:rsid w:val="000905B0"/>
    <w:rsid w:val="0009074D"/>
    <w:rsid w:val="00090C74"/>
    <w:rsid w:val="00090EA4"/>
    <w:rsid w:val="0009103D"/>
    <w:rsid w:val="000910E9"/>
    <w:rsid w:val="00091116"/>
    <w:rsid w:val="0009114C"/>
    <w:rsid w:val="0009119A"/>
    <w:rsid w:val="000915D5"/>
    <w:rsid w:val="000915E7"/>
    <w:rsid w:val="0009173D"/>
    <w:rsid w:val="0009182F"/>
    <w:rsid w:val="00091874"/>
    <w:rsid w:val="00091943"/>
    <w:rsid w:val="00091C62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5F0"/>
    <w:rsid w:val="00093684"/>
    <w:rsid w:val="000936D5"/>
    <w:rsid w:val="00093900"/>
    <w:rsid w:val="00093A25"/>
    <w:rsid w:val="00093B7D"/>
    <w:rsid w:val="00093DFB"/>
    <w:rsid w:val="000940EC"/>
    <w:rsid w:val="00094460"/>
    <w:rsid w:val="0009447D"/>
    <w:rsid w:val="0009458D"/>
    <w:rsid w:val="000945B8"/>
    <w:rsid w:val="00094891"/>
    <w:rsid w:val="00094A02"/>
    <w:rsid w:val="00094BDB"/>
    <w:rsid w:val="00094C20"/>
    <w:rsid w:val="00094E2C"/>
    <w:rsid w:val="00094EB9"/>
    <w:rsid w:val="0009515F"/>
    <w:rsid w:val="00095505"/>
    <w:rsid w:val="000955D2"/>
    <w:rsid w:val="000957CE"/>
    <w:rsid w:val="00095847"/>
    <w:rsid w:val="00095939"/>
    <w:rsid w:val="00096568"/>
    <w:rsid w:val="00096694"/>
    <w:rsid w:val="00096700"/>
    <w:rsid w:val="00096712"/>
    <w:rsid w:val="000967C8"/>
    <w:rsid w:val="000968E5"/>
    <w:rsid w:val="00096A05"/>
    <w:rsid w:val="00096E14"/>
    <w:rsid w:val="0009727B"/>
    <w:rsid w:val="000973AE"/>
    <w:rsid w:val="000973DB"/>
    <w:rsid w:val="000974F3"/>
    <w:rsid w:val="0009756E"/>
    <w:rsid w:val="0009759B"/>
    <w:rsid w:val="0009763D"/>
    <w:rsid w:val="000977BF"/>
    <w:rsid w:val="000979CA"/>
    <w:rsid w:val="00097A19"/>
    <w:rsid w:val="00097B55"/>
    <w:rsid w:val="00097BC9"/>
    <w:rsid w:val="00097BFD"/>
    <w:rsid w:val="00097F39"/>
    <w:rsid w:val="000A0034"/>
    <w:rsid w:val="000A00E4"/>
    <w:rsid w:val="000A0369"/>
    <w:rsid w:val="000A036D"/>
    <w:rsid w:val="000A0568"/>
    <w:rsid w:val="000A080A"/>
    <w:rsid w:val="000A08C3"/>
    <w:rsid w:val="000A0ACC"/>
    <w:rsid w:val="000A0C9B"/>
    <w:rsid w:val="000A0EA3"/>
    <w:rsid w:val="000A0F72"/>
    <w:rsid w:val="000A1623"/>
    <w:rsid w:val="000A1719"/>
    <w:rsid w:val="000A18F8"/>
    <w:rsid w:val="000A192A"/>
    <w:rsid w:val="000A1BF8"/>
    <w:rsid w:val="000A1C51"/>
    <w:rsid w:val="000A2079"/>
    <w:rsid w:val="000A23CD"/>
    <w:rsid w:val="000A249C"/>
    <w:rsid w:val="000A259D"/>
    <w:rsid w:val="000A2659"/>
    <w:rsid w:val="000A2B4E"/>
    <w:rsid w:val="000A2CAF"/>
    <w:rsid w:val="000A2CB6"/>
    <w:rsid w:val="000A2F6E"/>
    <w:rsid w:val="000A34F9"/>
    <w:rsid w:val="000A363B"/>
    <w:rsid w:val="000A3877"/>
    <w:rsid w:val="000A38C4"/>
    <w:rsid w:val="000A3A71"/>
    <w:rsid w:val="000A3B93"/>
    <w:rsid w:val="000A3BDE"/>
    <w:rsid w:val="000A3F22"/>
    <w:rsid w:val="000A3FBE"/>
    <w:rsid w:val="000A43D0"/>
    <w:rsid w:val="000A43F1"/>
    <w:rsid w:val="000A4A06"/>
    <w:rsid w:val="000A4C89"/>
    <w:rsid w:val="000A4DA6"/>
    <w:rsid w:val="000A4DAB"/>
    <w:rsid w:val="000A4EFE"/>
    <w:rsid w:val="000A50CC"/>
    <w:rsid w:val="000A54F5"/>
    <w:rsid w:val="000A5583"/>
    <w:rsid w:val="000A5694"/>
    <w:rsid w:val="000A57C8"/>
    <w:rsid w:val="000A5807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BE6"/>
    <w:rsid w:val="000A6C35"/>
    <w:rsid w:val="000A6D38"/>
    <w:rsid w:val="000A6D96"/>
    <w:rsid w:val="000A6FC3"/>
    <w:rsid w:val="000A6FD0"/>
    <w:rsid w:val="000A71EC"/>
    <w:rsid w:val="000A71FF"/>
    <w:rsid w:val="000A7206"/>
    <w:rsid w:val="000A75BF"/>
    <w:rsid w:val="000A77C3"/>
    <w:rsid w:val="000A7CDE"/>
    <w:rsid w:val="000A7D06"/>
    <w:rsid w:val="000A7E53"/>
    <w:rsid w:val="000B018B"/>
    <w:rsid w:val="000B0720"/>
    <w:rsid w:val="000B0BE6"/>
    <w:rsid w:val="000B0E74"/>
    <w:rsid w:val="000B13CC"/>
    <w:rsid w:val="000B1511"/>
    <w:rsid w:val="000B16F0"/>
    <w:rsid w:val="000B184F"/>
    <w:rsid w:val="000B1B44"/>
    <w:rsid w:val="000B20E0"/>
    <w:rsid w:val="000B21DC"/>
    <w:rsid w:val="000B21FA"/>
    <w:rsid w:val="000B220F"/>
    <w:rsid w:val="000B23AC"/>
    <w:rsid w:val="000B2485"/>
    <w:rsid w:val="000B26DA"/>
    <w:rsid w:val="000B27A1"/>
    <w:rsid w:val="000B2A85"/>
    <w:rsid w:val="000B2E70"/>
    <w:rsid w:val="000B2F90"/>
    <w:rsid w:val="000B2FCB"/>
    <w:rsid w:val="000B30BC"/>
    <w:rsid w:val="000B3193"/>
    <w:rsid w:val="000B34DA"/>
    <w:rsid w:val="000B36B2"/>
    <w:rsid w:val="000B3AAD"/>
    <w:rsid w:val="000B3B58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B62"/>
    <w:rsid w:val="000B4C86"/>
    <w:rsid w:val="000B4E23"/>
    <w:rsid w:val="000B5088"/>
    <w:rsid w:val="000B5147"/>
    <w:rsid w:val="000B5708"/>
    <w:rsid w:val="000B62AC"/>
    <w:rsid w:val="000B6837"/>
    <w:rsid w:val="000B685D"/>
    <w:rsid w:val="000B695E"/>
    <w:rsid w:val="000B6998"/>
    <w:rsid w:val="000B6AF9"/>
    <w:rsid w:val="000B6AFD"/>
    <w:rsid w:val="000B6BDA"/>
    <w:rsid w:val="000B6E22"/>
    <w:rsid w:val="000B71B2"/>
    <w:rsid w:val="000B777C"/>
    <w:rsid w:val="000B78AD"/>
    <w:rsid w:val="000B7A60"/>
    <w:rsid w:val="000B7BB2"/>
    <w:rsid w:val="000B7D61"/>
    <w:rsid w:val="000B7F82"/>
    <w:rsid w:val="000C0088"/>
    <w:rsid w:val="000C01D6"/>
    <w:rsid w:val="000C0365"/>
    <w:rsid w:val="000C036B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4C7"/>
    <w:rsid w:val="000C14F6"/>
    <w:rsid w:val="000C1635"/>
    <w:rsid w:val="000C1822"/>
    <w:rsid w:val="000C19ED"/>
    <w:rsid w:val="000C1A68"/>
    <w:rsid w:val="000C2123"/>
    <w:rsid w:val="000C222A"/>
    <w:rsid w:val="000C2275"/>
    <w:rsid w:val="000C22C7"/>
    <w:rsid w:val="000C26F3"/>
    <w:rsid w:val="000C2F8C"/>
    <w:rsid w:val="000C3201"/>
    <w:rsid w:val="000C3576"/>
    <w:rsid w:val="000C35C8"/>
    <w:rsid w:val="000C3C20"/>
    <w:rsid w:val="000C3E27"/>
    <w:rsid w:val="000C4097"/>
    <w:rsid w:val="000C4178"/>
    <w:rsid w:val="000C4231"/>
    <w:rsid w:val="000C48CB"/>
    <w:rsid w:val="000C4D02"/>
    <w:rsid w:val="000C4F26"/>
    <w:rsid w:val="000C4F69"/>
    <w:rsid w:val="000C5453"/>
    <w:rsid w:val="000C55D7"/>
    <w:rsid w:val="000C56FF"/>
    <w:rsid w:val="000C5898"/>
    <w:rsid w:val="000C5B66"/>
    <w:rsid w:val="000C5D9C"/>
    <w:rsid w:val="000C5DC6"/>
    <w:rsid w:val="000C5F42"/>
    <w:rsid w:val="000C61C9"/>
    <w:rsid w:val="000C6262"/>
    <w:rsid w:val="000C66D7"/>
    <w:rsid w:val="000C693A"/>
    <w:rsid w:val="000C6B43"/>
    <w:rsid w:val="000C6C83"/>
    <w:rsid w:val="000C6CC6"/>
    <w:rsid w:val="000C6D34"/>
    <w:rsid w:val="000C6E5B"/>
    <w:rsid w:val="000C6F1B"/>
    <w:rsid w:val="000C71B2"/>
    <w:rsid w:val="000C74A7"/>
    <w:rsid w:val="000C75BD"/>
    <w:rsid w:val="000C7827"/>
    <w:rsid w:val="000C7A7D"/>
    <w:rsid w:val="000C7C75"/>
    <w:rsid w:val="000C7D2E"/>
    <w:rsid w:val="000C7F15"/>
    <w:rsid w:val="000D03D6"/>
    <w:rsid w:val="000D05B1"/>
    <w:rsid w:val="000D07AA"/>
    <w:rsid w:val="000D0913"/>
    <w:rsid w:val="000D0AC3"/>
    <w:rsid w:val="000D0B08"/>
    <w:rsid w:val="000D0B83"/>
    <w:rsid w:val="000D0DE0"/>
    <w:rsid w:val="000D104A"/>
    <w:rsid w:val="000D1453"/>
    <w:rsid w:val="000D15F7"/>
    <w:rsid w:val="000D1636"/>
    <w:rsid w:val="000D191D"/>
    <w:rsid w:val="000D19F0"/>
    <w:rsid w:val="000D1AB9"/>
    <w:rsid w:val="000D1CA0"/>
    <w:rsid w:val="000D1D16"/>
    <w:rsid w:val="000D1D38"/>
    <w:rsid w:val="000D1F19"/>
    <w:rsid w:val="000D1F87"/>
    <w:rsid w:val="000D21E1"/>
    <w:rsid w:val="000D2210"/>
    <w:rsid w:val="000D2357"/>
    <w:rsid w:val="000D2706"/>
    <w:rsid w:val="000D2780"/>
    <w:rsid w:val="000D29FC"/>
    <w:rsid w:val="000D2A64"/>
    <w:rsid w:val="000D2A68"/>
    <w:rsid w:val="000D2C08"/>
    <w:rsid w:val="000D2DF1"/>
    <w:rsid w:val="000D3186"/>
    <w:rsid w:val="000D33B4"/>
    <w:rsid w:val="000D38EC"/>
    <w:rsid w:val="000D3B84"/>
    <w:rsid w:val="000D3ED5"/>
    <w:rsid w:val="000D41FB"/>
    <w:rsid w:val="000D435D"/>
    <w:rsid w:val="000D45D4"/>
    <w:rsid w:val="000D483D"/>
    <w:rsid w:val="000D4901"/>
    <w:rsid w:val="000D4B9B"/>
    <w:rsid w:val="000D5152"/>
    <w:rsid w:val="000D5189"/>
    <w:rsid w:val="000D535A"/>
    <w:rsid w:val="000D57AC"/>
    <w:rsid w:val="000D581D"/>
    <w:rsid w:val="000D59AD"/>
    <w:rsid w:val="000D5B22"/>
    <w:rsid w:val="000D5E76"/>
    <w:rsid w:val="000D5F8C"/>
    <w:rsid w:val="000D5FDB"/>
    <w:rsid w:val="000D6056"/>
    <w:rsid w:val="000D6157"/>
    <w:rsid w:val="000D6266"/>
    <w:rsid w:val="000D6393"/>
    <w:rsid w:val="000D63C1"/>
    <w:rsid w:val="000D65FE"/>
    <w:rsid w:val="000D6ABB"/>
    <w:rsid w:val="000D6FC6"/>
    <w:rsid w:val="000D7027"/>
    <w:rsid w:val="000D7143"/>
    <w:rsid w:val="000D74C9"/>
    <w:rsid w:val="000D778F"/>
    <w:rsid w:val="000D79B8"/>
    <w:rsid w:val="000D79DC"/>
    <w:rsid w:val="000D7B69"/>
    <w:rsid w:val="000D7B7A"/>
    <w:rsid w:val="000D7B80"/>
    <w:rsid w:val="000D7CB7"/>
    <w:rsid w:val="000D7E2D"/>
    <w:rsid w:val="000E0408"/>
    <w:rsid w:val="000E042E"/>
    <w:rsid w:val="000E046F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14B1"/>
    <w:rsid w:val="000E21C8"/>
    <w:rsid w:val="000E25F5"/>
    <w:rsid w:val="000E280D"/>
    <w:rsid w:val="000E29CA"/>
    <w:rsid w:val="000E2A26"/>
    <w:rsid w:val="000E2B53"/>
    <w:rsid w:val="000E2CF3"/>
    <w:rsid w:val="000E2E18"/>
    <w:rsid w:val="000E2F73"/>
    <w:rsid w:val="000E302C"/>
    <w:rsid w:val="000E33BB"/>
    <w:rsid w:val="000E340C"/>
    <w:rsid w:val="000E37B7"/>
    <w:rsid w:val="000E38A8"/>
    <w:rsid w:val="000E38D5"/>
    <w:rsid w:val="000E3AD4"/>
    <w:rsid w:val="000E3E5A"/>
    <w:rsid w:val="000E3F37"/>
    <w:rsid w:val="000E407D"/>
    <w:rsid w:val="000E448A"/>
    <w:rsid w:val="000E4629"/>
    <w:rsid w:val="000E4683"/>
    <w:rsid w:val="000E47D0"/>
    <w:rsid w:val="000E482D"/>
    <w:rsid w:val="000E49CB"/>
    <w:rsid w:val="000E511E"/>
    <w:rsid w:val="000E5549"/>
    <w:rsid w:val="000E57F4"/>
    <w:rsid w:val="000E5EB1"/>
    <w:rsid w:val="000E5F8F"/>
    <w:rsid w:val="000E605F"/>
    <w:rsid w:val="000E61CC"/>
    <w:rsid w:val="000E640C"/>
    <w:rsid w:val="000E64A5"/>
    <w:rsid w:val="000E652E"/>
    <w:rsid w:val="000E6757"/>
    <w:rsid w:val="000E6A6E"/>
    <w:rsid w:val="000E6B4E"/>
    <w:rsid w:val="000E6CD9"/>
    <w:rsid w:val="000E6CEA"/>
    <w:rsid w:val="000E6E34"/>
    <w:rsid w:val="000E6FD0"/>
    <w:rsid w:val="000E7073"/>
    <w:rsid w:val="000E72D9"/>
    <w:rsid w:val="000E74E0"/>
    <w:rsid w:val="000E7583"/>
    <w:rsid w:val="000E7BDB"/>
    <w:rsid w:val="000E7D00"/>
    <w:rsid w:val="000E7DAE"/>
    <w:rsid w:val="000E7E13"/>
    <w:rsid w:val="000F092A"/>
    <w:rsid w:val="000F0A9B"/>
    <w:rsid w:val="000F0F72"/>
    <w:rsid w:val="000F101E"/>
    <w:rsid w:val="000F1023"/>
    <w:rsid w:val="000F11B6"/>
    <w:rsid w:val="000F1580"/>
    <w:rsid w:val="000F17F0"/>
    <w:rsid w:val="000F18D7"/>
    <w:rsid w:val="000F1B01"/>
    <w:rsid w:val="000F1B1B"/>
    <w:rsid w:val="000F1CA9"/>
    <w:rsid w:val="000F23B8"/>
    <w:rsid w:val="000F249F"/>
    <w:rsid w:val="000F2577"/>
    <w:rsid w:val="000F2767"/>
    <w:rsid w:val="000F2CBC"/>
    <w:rsid w:val="000F2E5D"/>
    <w:rsid w:val="000F2E6E"/>
    <w:rsid w:val="000F3319"/>
    <w:rsid w:val="000F3365"/>
    <w:rsid w:val="000F3401"/>
    <w:rsid w:val="000F3899"/>
    <w:rsid w:val="000F3E52"/>
    <w:rsid w:val="000F403A"/>
    <w:rsid w:val="000F480A"/>
    <w:rsid w:val="000F4C7A"/>
    <w:rsid w:val="000F4D1A"/>
    <w:rsid w:val="000F4F11"/>
    <w:rsid w:val="000F4FDD"/>
    <w:rsid w:val="000F511D"/>
    <w:rsid w:val="000F52B1"/>
    <w:rsid w:val="000F52CD"/>
    <w:rsid w:val="000F5851"/>
    <w:rsid w:val="000F5897"/>
    <w:rsid w:val="000F5C3C"/>
    <w:rsid w:val="000F5E98"/>
    <w:rsid w:val="000F5F15"/>
    <w:rsid w:val="000F607B"/>
    <w:rsid w:val="000F6126"/>
    <w:rsid w:val="000F6235"/>
    <w:rsid w:val="000F6375"/>
    <w:rsid w:val="000F639B"/>
    <w:rsid w:val="000F64DA"/>
    <w:rsid w:val="000F69E2"/>
    <w:rsid w:val="000F6BCA"/>
    <w:rsid w:val="000F6CFE"/>
    <w:rsid w:val="000F72B3"/>
    <w:rsid w:val="000F7366"/>
    <w:rsid w:val="000F7393"/>
    <w:rsid w:val="000F7503"/>
    <w:rsid w:val="000F75DF"/>
    <w:rsid w:val="000F7920"/>
    <w:rsid w:val="000F7AF0"/>
    <w:rsid w:val="000F7B42"/>
    <w:rsid w:val="000F7C16"/>
    <w:rsid w:val="000F7CD6"/>
    <w:rsid w:val="000F7E9A"/>
    <w:rsid w:val="000F7F49"/>
    <w:rsid w:val="001003C6"/>
    <w:rsid w:val="00100573"/>
    <w:rsid w:val="00100666"/>
    <w:rsid w:val="00100C2F"/>
    <w:rsid w:val="00100FD0"/>
    <w:rsid w:val="00100FFF"/>
    <w:rsid w:val="001012F2"/>
    <w:rsid w:val="001014D0"/>
    <w:rsid w:val="00101600"/>
    <w:rsid w:val="00101B3F"/>
    <w:rsid w:val="00101B62"/>
    <w:rsid w:val="00101BC9"/>
    <w:rsid w:val="00101E70"/>
    <w:rsid w:val="0010205F"/>
    <w:rsid w:val="001022EB"/>
    <w:rsid w:val="001023A6"/>
    <w:rsid w:val="00102612"/>
    <w:rsid w:val="00102960"/>
    <w:rsid w:val="001029A7"/>
    <w:rsid w:val="00102CD6"/>
    <w:rsid w:val="00102D69"/>
    <w:rsid w:val="0010304C"/>
    <w:rsid w:val="001031E6"/>
    <w:rsid w:val="0010337C"/>
    <w:rsid w:val="0010338C"/>
    <w:rsid w:val="00103521"/>
    <w:rsid w:val="0010352B"/>
    <w:rsid w:val="0010370B"/>
    <w:rsid w:val="0010376D"/>
    <w:rsid w:val="001038AD"/>
    <w:rsid w:val="00103B37"/>
    <w:rsid w:val="00103C5C"/>
    <w:rsid w:val="00103DD1"/>
    <w:rsid w:val="00103FD7"/>
    <w:rsid w:val="001040EB"/>
    <w:rsid w:val="00104406"/>
    <w:rsid w:val="00104539"/>
    <w:rsid w:val="001045D0"/>
    <w:rsid w:val="001048AD"/>
    <w:rsid w:val="001049B3"/>
    <w:rsid w:val="00104B5D"/>
    <w:rsid w:val="00104DDE"/>
    <w:rsid w:val="00104EAD"/>
    <w:rsid w:val="00105648"/>
    <w:rsid w:val="00105795"/>
    <w:rsid w:val="0010597C"/>
    <w:rsid w:val="001059DD"/>
    <w:rsid w:val="00105B0D"/>
    <w:rsid w:val="00105CB6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6ED1"/>
    <w:rsid w:val="001071D1"/>
    <w:rsid w:val="00107594"/>
    <w:rsid w:val="00107655"/>
    <w:rsid w:val="0010775C"/>
    <w:rsid w:val="001077C4"/>
    <w:rsid w:val="00107886"/>
    <w:rsid w:val="00107B27"/>
    <w:rsid w:val="00107EF7"/>
    <w:rsid w:val="00107F3C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0FC"/>
    <w:rsid w:val="0011122B"/>
    <w:rsid w:val="0011137C"/>
    <w:rsid w:val="00111467"/>
    <w:rsid w:val="00111B77"/>
    <w:rsid w:val="00112015"/>
    <w:rsid w:val="0011228A"/>
    <w:rsid w:val="00112301"/>
    <w:rsid w:val="0011248E"/>
    <w:rsid w:val="001125BB"/>
    <w:rsid w:val="001127E5"/>
    <w:rsid w:val="00112819"/>
    <w:rsid w:val="0011283C"/>
    <w:rsid w:val="00112DFD"/>
    <w:rsid w:val="00112EC0"/>
    <w:rsid w:val="00113091"/>
    <w:rsid w:val="0011354A"/>
    <w:rsid w:val="0011378F"/>
    <w:rsid w:val="00113E1F"/>
    <w:rsid w:val="00113F6C"/>
    <w:rsid w:val="00113F99"/>
    <w:rsid w:val="00114082"/>
    <w:rsid w:val="0011413D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261"/>
    <w:rsid w:val="001164B9"/>
    <w:rsid w:val="001164C2"/>
    <w:rsid w:val="00116574"/>
    <w:rsid w:val="001170DE"/>
    <w:rsid w:val="0011739C"/>
    <w:rsid w:val="001174EC"/>
    <w:rsid w:val="00117582"/>
    <w:rsid w:val="0011770A"/>
    <w:rsid w:val="00117909"/>
    <w:rsid w:val="00117B23"/>
    <w:rsid w:val="00117B4A"/>
    <w:rsid w:val="00117B78"/>
    <w:rsid w:val="00117C37"/>
    <w:rsid w:val="00117D6F"/>
    <w:rsid w:val="001200B5"/>
    <w:rsid w:val="001202E8"/>
    <w:rsid w:val="00120302"/>
    <w:rsid w:val="001204B8"/>
    <w:rsid w:val="0012070E"/>
    <w:rsid w:val="001208B2"/>
    <w:rsid w:val="001208BB"/>
    <w:rsid w:val="001209FE"/>
    <w:rsid w:val="00120C22"/>
    <w:rsid w:val="00121317"/>
    <w:rsid w:val="001214D5"/>
    <w:rsid w:val="001219E3"/>
    <w:rsid w:val="00121AD0"/>
    <w:rsid w:val="00121D45"/>
    <w:rsid w:val="00121ED3"/>
    <w:rsid w:val="00121EDA"/>
    <w:rsid w:val="00121FA3"/>
    <w:rsid w:val="00122677"/>
    <w:rsid w:val="00122AB7"/>
    <w:rsid w:val="00122B8F"/>
    <w:rsid w:val="00122D79"/>
    <w:rsid w:val="00122E79"/>
    <w:rsid w:val="00122E9F"/>
    <w:rsid w:val="001231CC"/>
    <w:rsid w:val="001231D5"/>
    <w:rsid w:val="00123336"/>
    <w:rsid w:val="00123419"/>
    <w:rsid w:val="001234A3"/>
    <w:rsid w:val="001236F5"/>
    <w:rsid w:val="00123737"/>
    <w:rsid w:val="00123AC4"/>
    <w:rsid w:val="00123D39"/>
    <w:rsid w:val="00123DF2"/>
    <w:rsid w:val="0012447F"/>
    <w:rsid w:val="001245E6"/>
    <w:rsid w:val="001245F1"/>
    <w:rsid w:val="00124623"/>
    <w:rsid w:val="00124B92"/>
    <w:rsid w:val="00124BFC"/>
    <w:rsid w:val="0012508E"/>
    <w:rsid w:val="001254B0"/>
    <w:rsid w:val="00125885"/>
    <w:rsid w:val="001258DE"/>
    <w:rsid w:val="00125939"/>
    <w:rsid w:val="00125980"/>
    <w:rsid w:val="00125982"/>
    <w:rsid w:val="001259A1"/>
    <w:rsid w:val="00125C02"/>
    <w:rsid w:val="00126259"/>
    <w:rsid w:val="0012668E"/>
    <w:rsid w:val="0012675B"/>
    <w:rsid w:val="0012683E"/>
    <w:rsid w:val="00126A30"/>
    <w:rsid w:val="00126C10"/>
    <w:rsid w:val="00126C68"/>
    <w:rsid w:val="00126D02"/>
    <w:rsid w:val="00127299"/>
    <w:rsid w:val="001272A0"/>
    <w:rsid w:val="00127C44"/>
    <w:rsid w:val="00130144"/>
    <w:rsid w:val="0013014E"/>
    <w:rsid w:val="001303C0"/>
    <w:rsid w:val="00130442"/>
    <w:rsid w:val="0013048A"/>
    <w:rsid w:val="00130564"/>
    <w:rsid w:val="001306EF"/>
    <w:rsid w:val="00130776"/>
    <w:rsid w:val="0013098E"/>
    <w:rsid w:val="00130AF4"/>
    <w:rsid w:val="00130B26"/>
    <w:rsid w:val="00130BE7"/>
    <w:rsid w:val="00130CB5"/>
    <w:rsid w:val="00130D37"/>
    <w:rsid w:val="00130DBC"/>
    <w:rsid w:val="00130E4C"/>
    <w:rsid w:val="00130EE2"/>
    <w:rsid w:val="0013123A"/>
    <w:rsid w:val="00131345"/>
    <w:rsid w:val="00131392"/>
    <w:rsid w:val="0013142A"/>
    <w:rsid w:val="001314C0"/>
    <w:rsid w:val="001315F1"/>
    <w:rsid w:val="0013174E"/>
    <w:rsid w:val="00131BD3"/>
    <w:rsid w:val="00131CF8"/>
    <w:rsid w:val="00131DED"/>
    <w:rsid w:val="00131E5C"/>
    <w:rsid w:val="00131E85"/>
    <w:rsid w:val="00131EBE"/>
    <w:rsid w:val="00132190"/>
    <w:rsid w:val="00132225"/>
    <w:rsid w:val="00132249"/>
    <w:rsid w:val="001325E0"/>
    <w:rsid w:val="001326EC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5D4C"/>
    <w:rsid w:val="00135DD8"/>
    <w:rsid w:val="00136471"/>
    <w:rsid w:val="00136657"/>
    <w:rsid w:val="00136A81"/>
    <w:rsid w:val="001372E4"/>
    <w:rsid w:val="00137413"/>
    <w:rsid w:val="00137742"/>
    <w:rsid w:val="00137780"/>
    <w:rsid w:val="00137A81"/>
    <w:rsid w:val="00137C9A"/>
    <w:rsid w:val="00137CFC"/>
    <w:rsid w:val="00137D57"/>
    <w:rsid w:val="001400ED"/>
    <w:rsid w:val="0014058B"/>
    <w:rsid w:val="00140633"/>
    <w:rsid w:val="001407B8"/>
    <w:rsid w:val="001409FE"/>
    <w:rsid w:val="00140C26"/>
    <w:rsid w:val="00140C7C"/>
    <w:rsid w:val="00140FB7"/>
    <w:rsid w:val="00141092"/>
    <w:rsid w:val="0014111E"/>
    <w:rsid w:val="00141127"/>
    <w:rsid w:val="0014137F"/>
    <w:rsid w:val="001413F4"/>
    <w:rsid w:val="001419B7"/>
    <w:rsid w:val="00141CFC"/>
    <w:rsid w:val="00141E3E"/>
    <w:rsid w:val="001423D0"/>
    <w:rsid w:val="001427E2"/>
    <w:rsid w:val="001428E0"/>
    <w:rsid w:val="00142925"/>
    <w:rsid w:val="0014298D"/>
    <w:rsid w:val="00143430"/>
    <w:rsid w:val="001434A2"/>
    <w:rsid w:val="0014359A"/>
    <w:rsid w:val="001436AF"/>
    <w:rsid w:val="001439E9"/>
    <w:rsid w:val="00143C41"/>
    <w:rsid w:val="00143D1F"/>
    <w:rsid w:val="00144325"/>
    <w:rsid w:val="00144425"/>
    <w:rsid w:val="00144E19"/>
    <w:rsid w:val="00144EFC"/>
    <w:rsid w:val="001452BB"/>
    <w:rsid w:val="001453F0"/>
    <w:rsid w:val="001453F2"/>
    <w:rsid w:val="00145465"/>
    <w:rsid w:val="001457B1"/>
    <w:rsid w:val="00145954"/>
    <w:rsid w:val="00145AB6"/>
    <w:rsid w:val="00145D94"/>
    <w:rsid w:val="0014612C"/>
    <w:rsid w:val="00146505"/>
    <w:rsid w:val="001465D3"/>
    <w:rsid w:val="00146600"/>
    <w:rsid w:val="00146856"/>
    <w:rsid w:val="00146857"/>
    <w:rsid w:val="00146971"/>
    <w:rsid w:val="00146E02"/>
    <w:rsid w:val="00146E63"/>
    <w:rsid w:val="00146E97"/>
    <w:rsid w:val="001471BB"/>
    <w:rsid w:val="001472BD"/>
    <w:rsid w:val="00147412"/>
    <w:rsid w:val="00147905"/>
    <w:rsid w:val="0014791F"/>
    <w:rsid w:val="00147A1D"/>
    <w:rsid w:val="00147E02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EC2"/>
    <w:rsid w:val="00150FD7"/>
    <w:rsid w:val="0015119E"/>
    <w:rsid w:val="00151345"/>
    <w:rsid w:val="00151693"/>
    <w:rsid w:val="001516F0"/>
    <w:rsid w:val="0015191D"/>
    <w:rsid w:val="001519A5"/>
    <w:rsid w:val="00151F14"/>
    <w:rsid w:val="00152214"/>
    <w:rsid w:val="0015267D"/>
    <w:rsid w:val="00152B69"/>
    <w:rsid w:val="00153470"/>
    <w:rsid w:val="00153BED"/>
    <w:rsid w:val="00153C41"/>
    <w:rsid w:val="00153DCA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1DB"/>
    <w:rsid w:val="001558D9"/>
    <w:rsid w:val="001559F5"/>
    <w:rsid w:val="00155AB2"/>
    <w:rsid w:val="00155E4C"/>
    <w:rsid w:val="0015645F"/>
    <w:rsid w:val="001569D0"/>
    <w:rsid w:val="00156C26"/>
    <w:rsid w:val="00156CD7"/>
    <w:rsid w:val="00156CF3"/>
    <w:rsid w:val="00156DB8"/>
    <w:rsid w:val="00156DE3"/>
    <w:rsid w:val="00156FFE"/>
    <w:rsid w:val="001571B6"/>
    <w:rsid w:val="00157857"/>
    <w:rsid w:val="00157A4E"/>
    <w:rsid w:val="00157C74"/>
    <w:rsid w:val="00157CE5"/>
    <w:rsid w:val="00157DB5"/>
    <w:rsid w:val="00157E07"/>
    <w:rsid w:val="00157F30"/>
    <w:rsid w:val="00157FD3"/>
    <w:rsid w:val="001601B2"/>
    <w:rsid w:val="00160214"/>
    <w:rsid w:val="0016028C"/>
    <w:rsid w:val="0016056B"/>
    <w:rsid w:val="00160899"/>
    <w:rsid w:val="0016091A"/>
    <w:rsid w:val="00160B21"/>
    <w:rsid w:val="00160B28"/>
    <w:rsid w:val="00160D31"/>
    <w:rsid w:val="00160E30"/>
    <w:rsid w:val="00160FCF"/>
    <w:rsid w:val="0016110C"/>
    <w:rsid w:val="00161627"/>
    <w:rsid w:val="001618C8"/>
    <w:rsid w:val="00161DBE"/>
    <w:rsid w:val="00161F65"/>
    <w:rsid w:val="001620C9"/>
    <w:rsid w:val="001621DA"/>
    <w:rsid w:val="00162AE3"/>
    <w:rsid w:val="00162AE9"/>
    <w:rsid w:val="0016339C"/>
    <w:rsid w:val="0016383F"/>
    <w:rsid w:val="00163F0F"/>
    <w:rsid w:val="00163F9A"/>
    <w:rsid w:val="00164109"/>
    <w:rsid w:val="0016429C"/>
    <w:rsid w:val="001642D0"/>
    <w:rsid w:val="0016432D"/>
    <w:rsid w:val="00164603"/>
    <w:rsid w:val="00164E1C"/>
    <w:rsid w:val="00164E9D"/>
    <w:rsid w:val="00165223"/>
    <w:rsid w:val="00165237"/>
    <w:rsid w:val="001652C1"/>
    <w:rsid w:val="0016555B"/>
    <w:rsid w:val="00165759"/>
    <w:rsid w:val="001657FE"/>
    <w:rsid w:val="00165BB2"/>
    <w:rsid w:val="001667AB"/>
    <w:rsid w:val="0016711F"/>
    <w:rsid w:val="001671AA"/>
    <w:rsid w:val="00167225"/>
    <w:rsid w:val="00167293"/>
    <w:rsid w:val="00167955"/>
    <w:rsid w:val="00167AC3"/>
    <w:rsid w:val="00167EC2"/>
    <w:rsid w:val="00167EE1"/>
    <w:rsid w:val="00167FF2"/>
    <w:rsid w:val="0017007F"/>
    <w:rsid w:val="001708ED"/>
    <w:rsid w:val="00170913"/>
    <w:rsid w:val="00170E05"/>
    <w:rsid w:val="00171079"/>
    <w:rsid w:val="001710E4"/>
    <w:rsid w:val="001711F3"/>
    <w:rsid w:val="00171478"/>
    <w:rsid w:val="001715C8"/>
    <w:rsid w:val="0017192F"/>
    <w:rsid w:val="00171A8D"/>
    <w:rsid w:val="00171D05"/>
    <w:rsid w:val="00171E67"/>
    <w:rsid w:val="00171F4F"/>
    <w:rsid w:val="00171FE3"/>
    <w:rsid w:val="00172046"/>
    <w:rsid w:val="001721C3"/>
    <w:rsid w:val="001721FC"/>
    <w:rsid w:val="001722DF"/>
    <w:rsid w:val="00172914"/>
    <w:rsid w:val="00172CF2"/>
    <w:rsid w:val="00172F9F"/>
    <w:rsid w:val="001730B7"/>
    <w:rsid w:val="00173342"/>
    <w:rsid w:val="001737C1"/>
    <w:rsid w:val="00173C0F"/>
    <w:rsid w:val="00173ED1"/>
    <w:rsid w:val="00174171"/>
    <w:rsid w:val="00174217"/>
    <w:rsid w:val="00174254"/>
    <w:rsid w:val="0017429F"/>
    <w:rsid w:val="001746C9"/>
    <w:rsid w:val="001747FF"/>
    <w:rsid w:val="001748A6"/>
    <w:rsid w:val="001748BB"/>
    <w:rsid w:val="00174BBF"/>
    <w:rsid w:val="00174C01"/>
    <w:rsid w:val="00174C91"/>
    <w:rsid w:val="00174E60"/>
    <w:rsid w:val="00174EAD"/>
    <w:rsid w:val="0017522D"/>
    <w:rsid w:val="00175552"/>
    <w:rsid w:val="00175561"/>
    <w:rsid w:val="0017561B"/>
    <w:rsid w:val="0017565A"/>
    <w:rsid w:val="001758A1"/>
    <w:rsid w:val="00175B2F"/>
    <w:rsid w:val="00175C3F"/>
    <w:rsid w:val="00175C59"/>
    <w:rsid w:val="00175EE8"/>
    <w:rsid w:val="001762AD"/>
    <w:rsid w:val="001762F1"/>
    <w:rsid w:val="001766D8"/>
    <w:rsid w:val="00176AE7"/>
    <w:rsid w:val="00177070"/>
    <w:rsid w:val="001771F9"/>
    <w:rsid w:val="001777C4"/>
    <w:rsid w:val="0017795C"/>
    <w:rsid w:val="001779F4"/>
    <w:rsid w:val="00177A43"/>
    <w:rsid w:val="00177A73"/>
    <w:rsid w:val="00177A91"/>
    <w:rsid w:val="00177C93"/>
    <w:rsid w:val="00177D03"/>
    <w:rsid w:val="0018003B"/>
    <w:rsid w:val="00180187"/>
    <w:rsid w:val="00180434"/>
    <w:rsid w:val="0018055F"/>
    <w:rsid w:val="00180863"/>
    <w:rsid w:val="00180865"/>
    <w:rsid w:val="001808BE"/>
    <w:rsid w:val="001808C6"/>
    <w:rsid w:val="00180A97"/>
    <w:rsid w:val="00180DBE"/>
    <w:rsid w:val="00180DFA"/>
    <w:rsid w:val="00180F65"/>
    <w:rsid w:val="00180FF1"/>
    <w:rsid w:val="00181176"/>
    <w:rsid w:val="00181182"/>
    <w:rsid w:val="0018159A"/>
    <w:rsid w:val="00181609"/>
    <w:rsid w:val="00181691"/>
    <w:rsid w:val="001819F8"/>
    <w:rsid w:val="00181A61"/>
    <w:rsid w:val="00181A9D"/>
    <w:rsid w:val="00181B71"/>
    <w:rsid w:val="00181C4B"/>
    <w:rsid w:val="00182605"/>
    <w:rsid w:val="001828A2"/>
    <w:rsid w:val="001829C5"/>
    <w:rsid w:val="00182A2A"/>
    <w:rsid w:val="00182DC4"/>
    <w:rsid w:val="00182F4C"/>
    <w:rsid w:val="00182FD4"/>
    <w:rsid w:val="001833FE"/>
    <w:rsid w:val="001834B5"/>
    <w:rsid w:val="00183770"/>
    <w:rsid w:val="00183941"/>
    <w:rsid w:val="00183C4D"/>
    <w:rsid w:val="00183DDE"/>
    <w:rsid w:val="00183F59"/>
    <w:rsid w:val="00183FA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6D"/>
    <w:rsid w:val="00184DAA"/>
    <w:rsid w:val="0018524F"/>
    <w:rsid w:val="00185392"/>
    <w:rsid w:val="001853F3"/>
    <w:rsid w:val="001859C7"/>
    <w:rsid w:val="001859E7"/>
    <w:rsid w:val="00185A52"/>
    <w:rsid w:val="00185E1F"/>
    <w:rsid w:val="00185EED"/>
    <w:rsid w:val="00185EF5"/>
    <w:rsid w:val="001861F1"/>
    <w:rsid w:val="00186283"/>
    <w:rsid w:val="00186379"/>
    <w:rsid w:val="001863A1"/>
    <w:rsid w:val="001868AA"/>
    <w:rsid w:val="00186A12"/>
    <w:rsid w:val="00186EA6"/>
    <w:rsid w:val="00186F12"/>
    <w:rsid w:val="001874C6"/>
    <w:rsid w:val="0018775F"/>
    <w:rsid w:val="00187870"/>
    <w:rsid w:val="00187A66"/>
    <w:rsid w:val="00187CFC"/>
    <w:rsid w:val="00187DD6"/>
    <w:rsid w:val="00187ED0"/>
    <w:rsid w:val="00187FEF"/>
    <w:rsid w:val="00190055"/>
    <w:rsid w:val="0019009C"/>
    <w:rsid w:val="001904CA"/>
    <w:rsid w:val="00190953"/>
    <w:rsid w:val="001909D4"/>
    <w:rsid w:val="00190B60"/>
    <w:rsid w:val="00190FE5"/>
    <w:rsid w:val="001910CB"/>
    <w:rsid w:val="001912E1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DC1"/>
    <w:rsid w:val="00191F68"/>
    <w:rsid w:val="00192018"/>
    <w:rsid w:val="0019233E"/>
    <w:rsid w:val="001924FB"/>
    <w:rsid w:val="0019290C"/>
    <w:rsid w:val="00192BAD"/>
    <w:rsid w:val="00192CD5"/>
    <w:rsid w:val="00192E65"/>
    <w:rsid w:val="00192E7C"/>
    <w:rsid w:val="00192FA5"/>
    <w:rsid w:val="001932AB"/>
    <w:rsid w:val="001933C0"/>
    <w:rsid w:val="001936D3"/>
    <w:rsid w:val="00193822"/>
    <w:rsid w:val="0019384B"/>
    <w:rsid w:val="001938B6"/>
    <w:rsid w:val="00193BD8"/>
    <w:rsid w:val="00193D18"/>
    <w:rsid w:val="00193F8D"/>
    <w:rsid w:val="0019442F"/>
    <w:rsid w:val="00194593"/>
    <w:rsid w:val="001946EA"/>
    <w:rsid w:val="001947C3"/>
    <w:rsid w:val="001947FB"/>
    <w:rsid w:val="0019498E"/>
    <w:rsid w:val="001949E8"/>
    <w:rsid w:val="00194AC9"/>
    <w:rsid w:val="00194BD3"/>
    <w:rsid w:val="00194F4C"/>
    <w:rsid w:val="00194F63"/>
    <w:rsid w:val="00195071"/>
    <w:rsid w:val="001950B0"/>
    <w:rsid w:val="001950BC"/>
    <w:rsid w:val="001953AE"/>
    <w:rsid w:val="001953D9"/>
    <w:rsid w:val="001955B6"/>
    <w:rsid w:val="00195844"/>
    <w:rsid w:val="00195D3D"/>
    <w:rsid w:val="00195E5F"/>
    <w:rsid w:val="00196041"/>
    <w:rsid w:val="001961AA"/>
    <w:rsid w:val="001967D1"/>
    <w:rsid w:val="00196C58"/>
    <w:rsid w:val="00196FBB"/>
    <w:rsid w:val="001971E4"/>
    <w:rsid w:val="001971F6"/>
    <w:rsid w:val="00197219"/>
    <w:rsid w:val="00197279"/>
    <w:rsid w:val="0019727B"/>
    <w:rsid w:val="001973CF"/>
    <w:rsid w:val="00197517"/>
    <w:rsid w:val="00197967"/>
    <w:rsid w:val="00197A64"/>
    <w:rsid w:val="00197B50"/>
    <w:rsid w:val="00197BA8"/>
    <w:rsid w:val="00197EC9"/>
    <w:rsid w:val="00197FF6"/>
    <w:rsid w:val="001A021F"/>
    <w:rsid w:val="001A029C"/>
    <w:rsid w:val="001A0369"/>
    <w:rsid w:val="001A0487"/>
    <w:rsid w:val="001A0C6F"/>
    <w:rsid w:val="001A0CB9"/>
    <w:rsid w:val="001A116F"/>
    <w:rsid w:val="001A1171"/>
    <w:rsid w:val="001A1712"/>
    <w:rsid w:val="001A18BF"/>
    <w:rsid w:val="001A1BC8"/>
    <w:rsid w:val="001A224E"/>
    <w:rsid w:val="001A2627"/>
    <w:rsid w:val="001A29E3"/>
    <w:rsid w:val="001A2A1C"/>
    <w:rsid w:val="001A2CE3"/>
    <w:rsid w:val="001A2E51"/>
    <w:rsid w:val="001A2EB1"/>
    <w:rsid w:val="001A301C"/>
    <w:rsid w:val="001A304D"/>
    <w:rsid w:val="001A31E9"/>
    <w:rsid w:val="001A3358"/>
    <w:rsid w:val="001A34AA"/>
    <w:rsid w:val="001A350F"/>
    <w:rsid w:val="001A35EB"/>
    <w:rsid w:val="001A3A74"/>
    <w:rsid w:val="001A3B52"/>
    <w:rsid w:val="001A3D0A"/>
    <w:rsid w:val="001A3DF2"/>
    <w:rsid w:val="001A3F68"/>
    <w:rsid w:val="001A4280"/>
    <w:rsid w:val="001A4530"/>
    <w:rsid w:val="001A462E"/>
    <w:rsid w:val="001A4684"/>
    <w:rsid w:val="001A4AC4"/>
    <w:rsid w:val="001A4ADA"/>
    <w:rsid w:val="001A4C35"/>
    <w:rsid w:val="001A4C4C"/>
    <w:rsid w:val="001A4E1C"/>
    <w:rsid w:val="001A4F0F"/>
    <w:rsid w:val="001A4F75"/>
    <w:rsid w:val="001A50A1"/>
    <w:rsid w:val="001A5100"/>
    <w:rsid w:val="001A51D4"/>
    <w:rsid w:val="001A580F"/>
    <w:rsid w:val="001A583F"/>
    <w:rsid w:val="001A5D27"/>
    <w:rsid w:val="001A5ED1"/>
    <w:rsid w:val="001A5F25"/>
    <w:rsid w:val="001A6405"/>
    <w:rsid w:val="001A65C2"/>
    <w:rsid w:val="001A65FF"/>
    <w:rsid w:val="001A67F1"/>
    <w:rsid w:val="001A6961"/>
    <w:rsid w:val="001A6A4A"/>
    <w:rsid w:val="001A6D76"/>
    <w:rsid w:val="001A6EBF"/>
    <w:rsid w:val="001A70EA"/>
    <w:rsid w:val="001A727D"/>
    <w:rsid w:val="001A763A"/>
    <w:rsid w:val="001A793F"/>
    <w:rsid w:val="001A7CF0"/>
    <w:rsid w:val="001A7E45"/>
    <w:rsid w:val="001B018D"/>
    <w:rsid w:val="001B01A7"/>
    <w:rsid w:val="001B02BF"/>
    <w:rsid w:val="001B068F"/>
    <w:rsid w:val="001B0920"/>
    <w:rsid w:val="001B09D4"/>
    <w:rsid w:val="001B0B13"/>
    <w:rsid w:val="001B0E7A"/>
    <w:rsid w:val="001B101F"/>
    <w:rsid w:val="001B103E"/>
    <w:rsid w:val="001B1061"/>
    <w:rsid w:val="001B1600"/>
    <w:rsid w:val="001B166C"/>
    <w:rsid w:val="001B1AB3"/>
    <w:rsid w:val="001B1AFC"/>
    <w:rsid w:val="001B1C98"/>
    <w:rsid w:val="001B1C9D"/>
    <w:rsid w:val="001B1CC1"/>
    <w:rsid w:val="001B2355"/>
    <w:rsid w:val="001B244F"/>
    <w:rsid w:val="001B26B7"/>
    <w:rsid w:val="001B27D6"/>
    <w:rsid w:val="001B28D7"/>
    <w:rsid w:val="001B2F03"/>
    <w:rsid w:val="001B3029"/>
    <w:rsid w:val="001B3638"/>
    <w:rsid w:val="001B3CC3"/>
    <w:rsid w:val="001B3CF9"/>
    <w:rsid w:val="001B461D"/>
    <w:rsid w:val="001B474A"/>
    <w:rsid w:val="001B47A8"/>
    <w:rsid w:val="001B4BA1"/>
    <w:rsid w:val="001B4F27"/>
    <w:rsid w:val="001B5059"/>
    <w:rsid w:val="001B529A"/>
    <w:rsid w:val="001B535D"/>
    <w:rsid w:val="001B5569"/>
    <w:rsid w:val="001B56FE"/>
    <w:rsid w:val="001B5AD3"/>
    <w:rsid w:val="001B5B39"/>
    <w:rsid w:val="001B5D0C"/>
    <w:rsid w:val="001B5D9F"/>
    <w:rsid w:val="001B5EED"/>
    <w:rsid w:val="001B5EF8"/>
    <w:rsid w:val="001B5F63"/>
    <w:rsid w:val="001B5FD7"/>
    <w:rsid w:val="001B6335"/>
    <w:rsid w:val="001B646A"/>
    <w:rsid w:val="001B646D"/>
    <w:rsid w:val="001B68CF"/>
    <w:rsid w:val="001B6A80"/>
    <w:rsid w:val="001B6A8C"/>
    <w:rsid w:val="001B6B11"/>
    <w:rsid w:val="001B6B58"/>
    <w:rsid w:val="001B6EC9"/>
    <w:rsid w:val="001B6F0F"/>
    <w:rsid w:val="001B7290"/>
    <w:rsid w:val="001B739C"/>
    <w:rsid w:val="001B73E5"/>
    <w:rsid w:val="001B768B"/>
    <w:rsid w:val="001B76D1"/>
    <w:rsid w:val="001B7988"/>
    <w:rsid w:val="001B7C95"/>
    <w:rsid w:val="001B7EDE"/>
    <w:rsid w:val="001B7EDF"/>
    <w:rsid w:val="001C017F"/>
    <w:rsid w:val="001C01A2"/>
    <w:rsid w:val="001C054D"/>
    <w:rsid w:val="001C0574"/>
    <w:rsid w:val="001C058A"/>
    <w:rsid w:val="001C0663"/>
    <w:rsid w:val="001C075D"/>
    <w:rsid w:val="001C0764"/>
    <w:rsid w:val="001C07F6"/>
    <w:rsid w:val="001C0A29"/>
    <w:rsid w:val="001C0C3E"/>
    <w:rsid w:val="001C0C51"/>
    <w:rsid w:val="001C1078"/>
    <w:rsid w:val="001C15FF"/>
    <w:rsid w:val="001C16DA"/>
    <w:rsid w:val="001C1747"/>
    <w:rsid w:val="001C176A"/>
    <w:rsid w:val="001C1810"/>
    <w:rsid w:val="001C1943"/>
    <w:rsid w:val="001C1A2F"/>
    <w:rsid w:val="001C1F60"/>
    <w:rsid w:val="001C23D6"/>
    <w:rsid w:val="001C273A"/>
    <w:rsid w:val="001C2950"/>
    <w:rsid w:val="001C2A20"/>
    <w:rsid w:val="001C2A75"/>
    <w:rsid w:val="001C2B04"/>
    <w:rsid w:val="001C2CE5"/>
    <w:rsid w:val="001C2D3A"/>
    <w:rsid w:val="001C2EB2"/>
    <w:rsid w:val="001C2FE9"/>
    <w:rsid w:val="001C34A3"/>
    <w:rsid w:val="001C373A"/>
    <w:rsid w:val="001C377C"/>
    <w:rsid w:val="001C39E8"/>
    <w:rsid w:val="001C3CBD"/>
    <w:rsid w:val="001C3DB6"/>
    <w:rsid w:val="001C3F3F"/>
    <w:rsid w:val="001C4355"/>
    <w:rsid w:val="001C47EB"/>
    <w:rsid w:val="001C493B"/>
    <w:rsid w:val="001C4BFB"/>
    <w:rsid w:val="001C4DB6"/>
    <w:rsid w:val="001C5078"/>
    <w:rsid w:val="001C50FE"/>
    <w:rsid w:val="001C5172"/>
    <w:rsid w:val="001C52DE"/>
    <w:rsid w:val="001C5394"/>
    <w:rsid w:val="001C5501"/>
    <w:rsid w:val="001C5A5D"/>
    <w:rsid w:val="001C5CF6"/>
    <w:rsid w:val="001C5D99"/>
    <w:rsid w:val="001C5DD2"/>
    <w:rsid w:val="001C5EAE"/>
    <w:rsid w:val="001C6514"/>
    <w:rsid w:val="001C6523"/>
    <w:rsid w:val="001C69C8"/>
    <w:rsid w:val="001C6BCF"/>
    <w:rsid w:val="001C6DCF"/>
    <w:rsid w:val="001C6F37"/>
    <w:rsid w:val="001C7119"/>
    <w:rsid w:val="001C71C2"/>
    <w:rsid w:val="001C72AB"/>
    <w:rsid w:val="001C74F9"/>
    <w:rsid w:val="001C790F"/>
    <w:rsid w:val="001C7C95"/>
    <w:rsid w:val="001C7D0D"/>
    <w:rsid w:val="001C7E14"/>
    <w:rsid w:val="001C7EC1"/>
    <w:rsid w:val="001D02D0"/>
    <w:rsid w:val="001D040D"/>
    <w:rsid w:val="001D051D"/>
    <w:rsid w:val="001D0626"/>
    <w:rsid w:val="001D098B"/>
    <w:rsid w:val="001D0A04"/>
    <w:rsid w:val="001D0AC6"/>
    <w:rsid w:val="001D0B59"/>
    <w:rsid w:val="001D116D"/>
    <w:rsid w:val="001D1694"/>
    <w:rsid w:val="001D16D9"/>
    <w:rsid w:val="001D17CC"/>
    <w:rsid w:val="001D17D2"/>
    <w:rsid w:val="001D1A0B"/>
    <w:rsid w:val="001D1B85"/>
    <w:rsid w:val="001D1BE7"/>
    <w:rsid w:val="001D1C2A"/>
    <w:rsid w:val="001D1C31"/>
    <w:rsid w:val="001D1DAD"/>
    <w:rsid w:val="001D221D"/>
    <w:rsid w:val="001D274D"/>
    <w:rsid w:val="001D2791"/>
    <w:rsid w:val="001D2BE1"/>
    <w:rsid w:val="001D2DF9"/>
    <w:rsid w:val="001D2EB6"/>
    <w:rsid w:val="001D2F18"/>
    <w:rsid w:val="001D30B0"/>
    <w:rsid w:val="001D326A"/>
    <w:rsid w:val="001D34F0"/>
    <w:rsid w:val="001D36CB"/>
    <w:rsid w:val="001D3784"/>
    <w:rsid w:val="001D37E6"/>
    <w:rsid w:val="001D3B6C"/>
    <w:rsid w:val="001D3C2B"/>
    <w:rsid w:val="001D3DBD"/>
    <w:rsid w:val="001D3E79"/>
    <w:rsid w:val="001D3EB0"/>
    <w:rsid w:val="001D4213"/>
    <w:rsid w:val="001D43E6"/>
    <w:rsid w:val="001D4550"/>
    <w:rsid w:val="001D4D81"/>
    <w:rsid w:val="001D5312"/>
    <w:rsid w:val="001D576E"/>
    <w:rsid w:val="001D5943"/>
    <w:rsid w:val="001D5E6A"/>
    <w:rsid w:val="001D5F4C"/>
    <w:rsid w:val="001D6173"/>
    <w:rsid w:val="001D61A6"/>
    <w:rsid w:val="001D61ED"/>
    <w:rsid w:val="001D6667"/>
    <w:rsid w:val="001D67DF"/>
    <w:rsid w:val="001D6801"/>
    <w:rsid w:val="001D6AF3"/>
    <w:rsid w:val="001D6BEA"/>
    <w:rsid w:val="001D6EAE"/>
    <w:rsid w:val="001D70CD"/>
    <w:rsid w:val="001D7275"/>
    <w:rsid w:val="001D7310"/>
    <w:rsid w:val="001D73CA"/>
    <w:rsid w:val="001D74BD"/>
    <w:rsid w:val="001D7692"/>
    <w:rsid w:val="001D7728"/>
    <w:rsid w:val="001D7AE5"/>
    <w:rsid w:val="001D7B15"/>
    <w:rsid w:val="001D7C23"/>
    <w:rsid w:val="001D7FCB"/>
    <w:rsid w:val="001E0251"/>
    <w:rsid w:val="001E03F6"/>
    <w:rsid w:val="001E0DC1"/>
    <w:rsid w:val="001E0E8D"/>
    <w:rsid w:val="001E12B2"/>
    <w:rsid w:val="001E14B2"/>
    <w:rsid w:val="001E1AC3"/>
    <w:rsid w:val="001E1BFE"/>
    <w:rsid w:val="001E1C75"/>
    <w:rsid w:val="001E1E57"/>
    <w:rsid w:val="001E2824"/>
    <w:rsid w:val="001E288A"/>
    <w:rsid w:val="001E28DE"/>
    <w:rsid w:val="001E2A4F"/>
    <w:rsid w:val="001E2B23"/>
    <w:rsid w:val="001E329B"/>
    <w:rsid w:val="001E3460"/>
    <w:rsid w:val="001E35A0"/>
    <w:rsid w:val="001E36AA"/>
    <w:rsid w:val="001E3CAB"/>
    <w:rsid w:val="001E3D8B"/>
    <w:rsid w:val="001E3DD2"/>
    <w:rsid w:val="001E3E14"/>
    <w:rsid w:val="001E400A"/>
    <w:rsid w:val="001E40D9"/>
    <w:rsid w:val="001E415A"/>
    <w:rsid w:val="001E43A8"/>
    <w:rsid w:val="001E441F"/>
    <w:rsid w:val="001E465A"/>
    <w:rsid w:val="001E49A3"/>
    <w:rsid w:val="001E49AD"/>
    <w:rsid w:val="001E49BD"/>
    <w:rsid w:val="001E4D76"/>
    <w:rsid w:val="001E4E87"/>
    <w:rsid w:val="001E4F80"/>
    <w:rsid w:val="001E51B6"/>
    <w:rsid w:val="001E58BC"/>
    <w:rsid w:val="001E59BD"/>
    <w:rsid w:val="001E5B7C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07"/>
    <w:rsid w:val="001E789C"/>
    <w:rsid w:val="001E7CA5"/>
    <w:rsid w:val="001E7E16"/>
    <w:rsid w:val="001F00C1"/>
    <w:rsid w:val="001F05AF"/>
    <w:rsid w:val="001F05BD"/>
    <w:rsid w:val="001F0965"/>
    <w:rsid w:val="001F0B05"/>
    <w:rsid w:val="001F0D57"/>
    <w:rsid w:val="001F0F18"/>
    <w:rsid w:val="001F150C"/>
    <w:rsid w:val="001F1549"/>
    <w:rsid w:val="001F1676"/>
    <w:rsid w:val="001F1967"/>
    <w:rsid w:val="001F226F"/>
    <w:rsid w:val="001F22FE"/>
    <w:rsid w:val="001F2349"/>
    <w:rsid w:val="001F257F"/>
    <w:rsid w:val="001F2618"/>
    <w:rsid w:val="001F26DB"/>
    <w:rsid w:val="001F27A5"/>
    <w:rsid w:val="001F27FF"/>
    <w:rsid w:val="001F2B5D"/>
    <w:rsid w:val="001F2C59"/>
    <w:rsid w:val="001F33D6"/>
    <w:rsid w:val="001F3544"/>
    <w:rsid w:val="001F35C9"/>
    <w:rsid w:val="001F374C"/>
    <w:rsid w:val="001F3857"/>
    <w:rsid w:val="001F397C"/>
    <w:rsid w:val="001F3986"/>
    <w:rsid w:val="001F3E12"/>
    <w:rsid w:val="001F41EF"/>
    <w:rsid w:val="001F45C5"/>
    <w:rsid w:val="001F493D"/>
    <w:rsid w:val="001F499D"/>
    <w:rsid w:val="001F4B72"/>
    <w:rsid w:val="001F4DDD"/>
    <w:rsid w:val="001F4ED8"/>
    <w:rsid w:val="001F4FEA"/>
    <w:rsid w:val="001F50FD"/>
    <w:rsid w:val="001F5492"/>
    <w:rsid w:val="001F55B6"/>
    <w:rsid w:val="001F56B3"/>
    <w:rsid w:val="001F56BE"/>
    <w:rsid w:val="001F5941"/>
    <w:rsid w:val="001F5AF7"/>
    <w:rsid w:val="001F5B9C"/>
    <w:rsid w:val="001F5C62"/>
    <w:rsid w:val="001F5D92"/>
    <w:rsid w:val="001F5DFF"/>
    <w:rsid w:val="001F600D"/>
    <w:rsid w:val="001F6015"/>
    <w:rsid w:val="001F6045"/>
    <w:rsid w:val="001F65C1"/>
    <w:rsid w:val="001F67A8"/>
    <w:rsid w:val="001F6DF4"/>
    <w:rsid w:val="001F746F"/>
    <w:rsid w:val="001F74F5"/>
    <w:rsid w:val="001F75FA"/>
    <w:rsid w:val="001F7667"/>
    <w:rsid w:val="001F78F4"/>
    <w:rsid w:val="001F79F9"/>
    <w:rsid w:val="001F7A85"/>
    <w:rsid w:val="001F7B2A"/>
    <w:rsid w:val="00200093"/>
    <w:rsid w:val="00200163"/>
    <w:rsid w:val="002002CE"/>
    <w:rsid w:val="002003E3"/>
    <w:rsid w:val="00200408"/>
    <w:rsid w:val="002004FB"/>
    <w:rsid w:val="00200537"/>
    <w:rsid w:val="002006A9"/>
    <w:rsid w:val="002009E6"/>
    <w:rsid w:val="00201504"/>
    <w:rsid w:val="00201728"/>
    <w:rsid w:val="0020178D"/>
    <w:rsid w:val="002019E5"/>
    <w:rsid w:val="00201D77"/>
    <w:rsid w:val="00202292"/>
    <w:rsid w:val="00202377"/>
    <w:rsid w:val="00202860"/>
    <w:rsid w:val="00202AEC"/>
    <w:rsid w:val="00202D63"/>
    <w:rsid w:val="00202FC5"/>
    <w:rsid w:val="002033D1"/>
    <w:rsid w:val="002035DE"/>
    <w:rsid w:val="00203633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050"/>
    <w:rsid w:val="002052A9"/>
    <w:rsid w:val="0020547E"/>
    <w:rsid w:val="002056B7"/>
    <w:rsid w:val="00205893"/>
    <w:rsid w:val="00205934"/>
    <w:rsid w:val="002059E9"/>
    <w:rsid w:val="00205B41"/>
    <w:rsid w:val="00205DAF"/>
    <w:rsid w:val="002060BB"/>
    <w:rsid w:val="0020635E"/>
    <w:rsid w:val="00206569"/>
    <w:rsid w:val="0020679D"/>
    <w:rsid w:val="00206A4F"/>
    <w:rsid w:val="00206CBD"/>
    <w:rsid w:val="00206EFC"/>
    <w:rsid w:val="002071DC"/>
    <w:rsid w:val="00207260"/>
    <w:rsid w:val="00207422"/>
    <w:rsid w:val="00207724"/>
    <w:rsid w:val="002079BA"/>
    <w:rsid w:val="00207AEC"/>
    <w:rsid w:val="00207C15"/>
    <w:rsid w:val="00207C55"/>
    <w:rsid w:val="00207CD4"/>
    <w:rsid w:val="00207EDA"/>
    <w:rsid w:val="002101BC"/>
    <w:rsid w:val="0021056F"/>
    <w:rsid w:val="00210605"/>
    <w:rsid w:val="0021064D"/>
    <w:rsid w:val="002106EC"/>
    <w:rsid w:val="00210791"/>
    <w:rsid w:val="00210822"/>
    <w:rsid w:val="00210900"/>
    <w:rsid w:val="00210A36"/>
    <w:rsid w:val="00210B6C"/>
    <w:rsid w:val="00210DE1"/>
    <w:rsid w:val="002112FB"/>
    <w:rsid w:val="00211394"/>
    <w:rsid w:val="002116EF"/>
    <w:rsid w:val="00211981"/>
    <w:rsid w:val="00211CD0"/>
    <w:rsid w:val="00212112"/>
    <w:rsid w:val="00212115"/>
    <w:rsid w:val="00212377"/>
    <w:rsid w:val="002127E2"/>
    <w:rsid w:val="0021308B"/>
    <w:rsid w:val="0021308C"/>
    <w:rsid w:val="00213435"/>
    <w:rsid w:val="002134D3"/>
    <w:rsid w:val="00213B29"/>
    <w:rsid w:val="00213BBB"/>
    <w:rsid w:val="00213CBA"/>
    <w:rsid w:val="00213D71"/>
    <w:rsid w:val="00213E26"/>
    <w:rsid w:val="00213EC2"/>
    <w:rsid w:val="00214001"/>
    <w:rsid w:val="00214398"/>
    <w:rsid w:val="002143B1"/>
    <w:rsid w:val="002143BE"/>
    <w:rsid w:val="002146A0"/>
    <w:rsid w:val="002146F5"/>
    <w:rsid w:val="00214A07"/>
    <w:rsid w:val="00214AD9"/>
    <w:rsid w:val="00214EF0"/>
    <w:rsid w:val="00214FF6"/>
    <w:rsid w:val="00215008"/>
    <w:rsid w:val="00215153"/>
    <w:rsid w:val="002151E8"/>
    <w:rsid w:val="00215243"/>
    <w:rsid w:val="00215368"/>
    <w:rsid w:val="00215546"/>
    <w:rsid w:val="00215838"/>
    <w:rsid w:val="002159D2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C6B"/>
    <w:rsid w:val="00216D05"/>
    <w:rsid w:val="00217088"/>
    <w:rsid w:val="0021719C"/>
    <w:rsid w:val="00217C6A"/>
    <w:rsid w:val="00217CAA"/>
    <w:rsid w:val="00217E88"/>
    <w:rsid w:val="00217FE8"/>
    <w:rsid w:val="00220154"/>
    <w:rsid w:val="00220163"/>
    <w:rsid w:val="00220226"/>
    <w:rsid w:val="00220290"/>
    <w:rsid w:val="002202B9"/>
    <w:rsid w:val="002206F4"/>
    <w:rsid w:val="002207A2"/>
    <w:rsid w:val="0022086F"/>
    <w:rsid w:val="00220F20"/>
    <w:rsid w:val="0022107A"/>
    <w:rsid w:val="0022151E"/>
    <w:rsid w:val="00221929"/>
    <w:rsid w:val="00221EE6"/>
    <w:rsid w:val="00222122"/>
    <w:rsid w:val="00222144"/>
    <w:rsid w:val="00222240"/>
    <w:rsid w:val="002224A5"/>
    <w:rsid w:val="0022349F"/>
    <w:rsid w:val="002234DC"/>
    <w:rsid w:val="002235E3"/>
    <w:rsid w:val="0022370C"/>
    <w:rsid w:val="00223A2D"/>
    <w:rsid w:val="002242B3"/>
    <w:rsid w:val="002243CB"/>
    <w:rsid w:val="00224791"/>
    <w:rsid w:val="00224795"/>
    <w:rsid w:val="002248FE"/>
    <w:rsid w:val="00224B3A"/>
    <w:rsid w:val="00224C4D"/>
    <w:rsid w:val="00224F3B"/>
    <w:rsid w:val="0022516B"/>
    <w:rsid w:val="00225A5E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A85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4BE"/>
    <w:rsid w:val="0023194E"/>
    <w:rsid w:val="00231E9A"/>
    <w:rsid w:val="002321E8"/>
    <w:rsid w:val="00232294"/>
    <w:rsid w:val="0023232F"/>
    <w:rsid w:val="00232511"/>
    <w:rsid w:val="00232755"/>
    <w:rsid w:val="00232760"/>
    <w:rsid w:val="002327D7"/>
    <w:rsid w:val="00232B73"/>
    <w:rsid w:val="00232BF2"/>
    <w:rsid w:val="00232E1B"/>
    <w:rsid w:val="002331D7"/>
    <w:rsid w:val="002331F4"/>
    <w:rsid w:val="00233318"/>
    <w:rsid w:val="002338E8"/>
    <w:rsid w:val="002338FA"/>
    <w:rsid w:val="00233979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4B29"/>
    <w:rsid w:val="002350CC"/>
    <w:rsid w:val="002350F8"/>
    <w:rsid w:val="0023512F"/>
    <w:rsid w:val="00235246"/>
    <w:rsid w:val="002354CB"/>
    <w:rsid w:val="002359B3"/>
    <w:rsid w:val="00235CB8"/>
    <w:rsid w:val="00235F5F"/>
    <w:rsid w:val="00236017"/>
    <w:rsid w:val="002362FB"/>
    <w:rsid w:val="00236A33"/>
    <w:rsid w:val="00236AEC"/>
    <w:rsid w:val="00236EE1"/>
    <w:rsid w:val="002371F4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0EDA"/>
    <w:rsid w:val="00241191"/>
    <w:rsid w:val="00241361"/>
    <w:rsid w:val="00241500"/>
    <w:rsid w:val="002415E3"/>
    <w:rsid w:val="00241682"/>
    <w:rsid w:val="002416EB"/>
    <w:rsid w:val="002417F3"/>
    <w:rsid w:val="00241AF8"/>
    <w:rsid w:val="00241C75"/>
    <w:rsid w:val="00241CB4"/>
    <w:rsid w:val="00241D33"/>
    <w:rsid w:val="00242298"/>
    <w:rsid w:val="00242B14"/>
    <w:rsid w:val="00242CD5"/>
    <w:rsid w:val="00242FC0"/>
    <w:rsid w:val="0024300F"/>
    <w:rsid w:val="00243250"/>
    <w:rsid w:val="00243318"/>
    <w:rsid w:val="0024333B"/>
    <w:rsid w:val="0024348E"/>
    <w:rsid w:val="00243502"/>
    <w:rsid w:val="00243712"/>
    <w:rsid w:val="0024377A"/>
    <w:rsid w:val="002438DD"/>
    <w:rsid w:val="002439CB"/>
    <w:rsid w:val="00243D71"/>
    <w:rsid w:val="00243D8D"/>
    <w:rsid w:val="00243EBF"/>
    <w:rsid w:val="00243F45"/>
    <w:rsid w:val="00243FAE"/>
    <w:rsid w:val="00244127"/>
    <w:rsid w:val="002441FD"/>
    <w:rsid w:val="0024430A"/>
    <w:rsid w:val="0024449E"/>
    <w:rsid w:val="002446B0"/>
    <w:rsid w:val="002447E0"/>
    <w:rsid w:val="00244919"/>
    <w:rsid w:val="00244CAE"/>
    <w:rsid w:val="00244CE8"/>
    <w:rsid w:val="00244F4E"/>
    <w:rsid w:val="002450EB"/>
    <w:rsid w:val="002450F9"/>
    <w:rsid w:val="0024524F"/>
    <w:rsid w:val="00245C20"/>
    <w:rsid w:val="00245CA1"/>
    <w:rsid w:val="00246025"/>
    <w:rsid w:val="002460B1"/>
    <w:rsid w:val="00246242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47F55"/>
    <w:rsid w:val="00250164"/>
    <w:rsid w:val="00250205"/>
    <w:rsid w:val="002507CE"/>
    <w:rsid w:val="00250BB0"/>
    <w:rsid w:val="00250D82"/>
    <w:rsid w:val="00250FAB"/>
    <w:rsid w:val="002510A2"/>
    <w:rsid w:val="00251274"/>
    <w:rsid w:val="00251690"/>
    <w:rsid w:val="0025195C"/>
    <w:rsid w:val="00251AD9"/>
    <w:rsid w:val="00251B2C"/>
    <w:rsid w:val="00251BEF"/>
    <w:rsid w:val="00251C6C"/>
    <w:rsid w:val="00251D0F"/>
    <w:rsid w:val="00252778"/>
    <w:rsid w:val="002527F3"/>
    <w:rsid w:val="002529DB"/>
    <w:rsid w:val="00252A1C"/>
    <w:rsid w:val="00252D56"/>
    <w:rsid w:val="00253042"/>
    <w:rsid w:val="0025310B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AA3"/>
    <w:rsid w:val="00255ABD"/>
    <w:rsid w:val="00255B1C"/>
    <w:rsid w:val="00255FE7"/>
    <w:rsid w:val="00256055"/>
    <w:rsid w:val="002560D5"/>
    <w:rsid w:val="00256163"/>
    <w:rsid w:val="0025621D"/>
    <w:rsid w:val="002564C9"/>
    <w:rsid w:val="0025655E"/>
    <w:rsid w:val="002565CA"/>
    <w:rsid w:val="002565EE"/>
    <w:rsid w:val="002565FE"/>
    <w:rsid w:val="002566A6"/>
    <w:rsid w:val="00256701"/>
    <w:rsid w:val="00256A9C"/>
    <w:rsid w:val="00256D62"/>
    <w:rsid w:val="00256DE8"/>
    <w:rsid w:val="0025723D"/>
    <w:rsid w:val="0025733D"/>
    <w:rsid w:val="00257436"/>
    <w:rsid w:val="00257BF5"/>
    <w:rsid w:val="00257C82"/>
    <w:rsid w:val="00257C99"/>
    <w:rsid w:val="00257E2F"/>
    <w:rsid w:val="002604EB"/>
    <w:rsid w:val="00260B1B"/>
    <w:rsid w:val="00260CC0"/>
    <w:rsid w:val="00260CCF"/>
    <w:rsid w:val="00260DC5"/>
    <w:rsid w:val="0026150F"/>
    <w:rsid w:val="00261F1B"/>
    <w:rsid w:val="002620AE"/>
    <w:rsid w:val="00262205"/>
    <w:rsid w:val="00262284"/>
    <w:rsid w:val="002622DA"/>
    <w:rsid w:val="00262317"/>
    <w:rsid w:val="002625A6"/>
    <w:rsid w:val="00262A92"/>
    <w:rsid w:val="00262D7A"/>
    <w:rsid w:val="00262EFE"/>
    <w:rsid w:val="00262F3E"/>
    <w:rsid w:val="00263225"/>
    <w:rsid w:val="00263365"/>
    <w:rsid w:val="002634A8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8B7"/>
    <w:rsid w:val="00264BE8"/>
    <w:rsid w:val="00264D7D"/>
    <w:rsid w:val="002651BE"/>
    <w:rsid w:val="0026533D"/>
    <w:rsid w:val="002655D6"/>
    <w:rsid w:val="00265A63"/>
    <w:rsid w:val="00265BDB"/>
    <w:rsid w:val="00265CFC"/>
    <w:rsid w:val="00265DE1"/>
    <w:rsid w:val="00265F4B"/>
    <w:rsid w:val="00265FD6"/>
    <w:rsid w:val="00265FFB"/>
    <w:rsid w:val="002666D0"/>
    <w:rsid w:val="00266A3D"/>
    <w:rsid w:val="00266D6B"/>
    <w:rsid w:val="00266F06"/>
    <w:rsid w:val="002672BB"/>
    <w:rsid w:val="002672EC"/>
    <w:rsid w:val="002674E6"/>
    <w:rsid w:val="00267800"/>
    <w:rsid w:val="00267A49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1E85"/>
    <w:rsid w:val="00271F45"/>
    <w:rsid w:val="002721A5"/>
    <w:rsid w:val="002721E1"/>
    <w:rsid w:val="0027240A"/>
    <w:rsid w:val="0027271B"/>
    <w:rsid w:val="00272B15"/>
    <w:rsid w:val="00272BD6"/>
    <w:rsid w:val="00272DBF"/>
    <w:rsid w:val="00272ED0"/>
    <w:rsid w:val="00272F69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47B"/>
    <w:rsid w:val="0027478F"/>
    <w:rsid w:val="0027480F"/>
    <w:rsid w:val="00274E70"/>
    <w:rsid w:val="00274F1F"/>
    <w:rsid w:val="00275011"/>
    <w:rsid w:val="00275085"/>
    <w:rsid w:val="002750B7"/>
    <w:rsid w:val="0027547B"/>
    <w:rsid w:val="00275697"/>
    <w:rsid w:val="00275713"/>
    <w:rsid w:val="0027596E"/>
    <w:rsid w:val="00275C99"/>
    <w:rsid w:val="00275E1D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34"/>
    <w:rsid w:val="00276CBD"/>
    <w:rsid w:val="00276D51"/>
    <w:rsid w:val="0027701E"/>
    <w:rsid w:val="0027702E"/>
    <w:rsid w:val="00277098"/>
    <w:rsid w:val="0027709B"/>
    <w:rsid w:val="002770D5"/>
    <w:rsid w:val="002772AA"/>
    <w:rsid w:val="00277394"/>
    <w:rsid w:val="00277402"/>
    <w:rsid w:val="002774C4"/>
    <w:rsid w:val="00277962"/>
    <w:rsid w:val="00277AA4"/>
    <w:rsid w:val="00277AD8"/>
    <w:rsid w:val="00277C63"/>
    <w:rsid w:val="00277CB8"/>
    <w:rsid w:val="00277D10"/>
    <w:rsid w:val="00277D46"/>
    <w:rsid w:val="00277EF7"/>
    <w:rsid w:val="00277F51"/>
    <w:rsid w:val="00277FC9"/>
    <w:rsid w:val="002802EC"/>
    <w:rsid w:val="00280379"/>
    <w:rsid w:val="002804F6"/>
    <w:rsid w:val="002806E8"/>
    <w:rsid w:val="002807A5"/>
    <w:rsid w:val="00280AD2"/>
    <w:rsid w:val="00280B65"/>
    <w:rsid w:val="00280D2B"/>
    <w:rsid w:val="00280FCF"/>
    <w:rsid w:val="00280FEB"/>
    <w:rsid w:val="0028109A"/>
    <w:rsid w:val="002810A3"/>
    <w:rsid w:val="002810DB"/>
    <w:rsid w:val="00281237"/>
    <w:rsid w:val="0028127E"/>
    <w:rsid w:val="00281F6D"/>
    <w:rsid w:val="00282243"/>
    <w:rsid w:val="00282335"/>
    <w:rsid w:val="002823FE"/>
    <w:rsid w:val="00282570"/>
    <w:rsid w:val="002828E5"/>
    <w:rsid w:val="00282A55"/>
    <w:rsid w:val="00283109"/>
    <w:rsid w:val="00283373"/>
    <w:rsid w:val="00283549"/>
    <w:rsid w:val="002835B3"/>
    <w:rsid w:val="00283608"/>
    <w:rsid w:val="00283640"/>
    <w:rsid w:val="00283668"/>
    <w:rsid w:val="00283917"/>
    <w:rsid w:val="00283BA5"/>
    <w:rsid w:val="00283CCA"/>
    <w:rsid w:val="00283EA2"/>
    <w:rsid w:val="00283EEF"/>
    <w:rsid w:val="002840F0"/>
    <w:rsid w:val="00284463"/>
    <w:rsid w:val="00284582"/>
    <w:rsid w:val="00284692"/>
    <w:rsid w:val="002848A4"/>
    <w:rsid w:val="00284F85"/>
    <w:rsid w:val="00284FA2"/>
    <w:rsid w:val="002853D9"/>
    <w:rsid w:val="00285885"/>
    <w:rsid w:val="002859D6"/>
    <w:rsid w:val="00285D52"/>
    <w:rsid w:val="00285F0D"/>
    <w:rsid w:val="00286003"/>
    <w:rsid w:val="002860D0"/>
    <w:rsid w:val="00286513"/>
    <w:rsid w:val="00286518"/>
    <w:rsid w:val="00286956"/>
    <w:rsid w:val="002869EF"/>
    <w:rsid w:val="00286C09"/>
    <w:rsid w:val="00286E81"/>
    <w:rsid w:val="00286F09"/>
    <w:rsid w:val="00286F6D"/>
    <w:rsid w:val="002875A0"/>
    <w:rsid w:val="0028771E"/>
    <w:rsid w:val="00287924"/>
    <w:rsid w:val="0028795A"/>
    <w:rsid w:val="00287C9A"/>
    <w:rsid w:val="00287CB7"/>
    <w:rsid w:val="00287EE4"/>
    <w:rsid w:val="00287F8A"/>
    <w:rsid w:val="00290074"/>
    <w:rsid w:val="002901F6"/>
    <w:rsid w:val="0029029B"/>
    <w:rsid w:val="002904A0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C98"/>
    <w:rsid w:val="00291DCF"/>
    <w:rsid w:val="00291F7D"/>
    <w:rsid w:val="002920C1"/>
    <w:rsid w:val="0029224E"/>
    <w:rsid w:val="002922B1"/>
    <w:rsid w:val="002923F6"/>
    <w:rsid w:val="00292441"/>
    <w:rsid w:val="0029248F"/>
    <w:rsid w:val="002924DC"/>
    <w:rsid w:val="00292740"/>
    <w:rsid w:val="002928AA"/>
    <w:rsid w:val="00292D26"/>
    <w:rsid w:val="00292D57"/>
    <w:rsid w:val="00292DF4"/>
    <w:rsid w:val="00292E78"/>
    <w:rsid w:val="00293708"/>
    <w:rsid w:val="00293792"/>
    <w:rsid w:val="00293991"/>
    <w:rsid w:val="00293B83"/>
    <w:rsid w:val="00293CE1"/>
    <w:rsid w:val="00293FBB"/>
    <w:rsid w:val="0029401A"/>
    <w:rsid w:val="002942A6"/>
    <w:rsid w:val="002944D6"/>
    <w:rsid w:val="00294564"/>
    <w:rsid w:val="00294B02"/>
    <w:rsid w:val="00294BB1"/>
    <w:rsid w:val="00294C78"/>
    <w:rsid w:val="00294CD3"/>
    <w:rsid w:val="00294F1D"/>
    <w:rsid w:val="00294FB9"/>
    <w:rsid w:val="00295658"/>
    <w:rsid w:val="0029583A"/>
    <w:rsid w:val="002959D7"/>
    <w:rsid w:val="00295B46"/>
    <w:rsid w:val="00295BCC"/>
    <w:rsid w:val="00295F30"/>
    <w:rsid w:val="00296019"/>
    <w:rsid w:val="00296391"/>
    <w:rsid w:val="002963BC"/>
    <w:rsid w:val="00296552"/>
    <w:rsid w:val="00296E24"/>
    <w:rsid w:val="00296EA0"/>
    <w:rsid w:val="00296F90"/>
    <w:rsid w:val="002972E4"/>
    <w:rsid w:val="0029740E"/>
    <w:rsid w:val="00297486"/>
    <w:rsid w:val="0029752E"/>
    <w:rsid w:val="002976A7"/>
    <w:rsid w:val="002976EE"/>
    <w:rsid w:val="002979EE"/>
    <w:rsid w:val="00297D76"/>
    <w:rsid w:val="00297F27"/>
    <w:rsid w:val="002A03E7"/>
    <w:rsid w:val="002A0481"/>
    <w:rsid w:val="002A07FC"/>
    <w:rsid w:val="002A09F6"/>
    <w:rsid w:val="002A0BF2"/>
    <w:rsid w:val="002A0E89"/>
    <w:rsid w:val="002A0EA7"/>
    <w:rsid w:val="002A0F20"/>
    <w:rsid w:val="002A117C"/>
    <w:rsid w:val="002A11D7"/>
    <w:rsid w:val="002A1295"/>
    <w:rsid w:val="002A13CB"/>
    <w:rsid w:val="002A1508"/>
    <w:rsid w:val="002A1524"/>
    <w:rsid w:val="002A15DF"/>
    <w:rsid w:val="002A19C1"/>
    <w:rsid w:val="002A1B15"/>
    <w:rsid w:val="002A1CEC"/>
    <w:rsid w:val="002A1DD0"/>
    <w:rsid w:val="002A1DF4"/>
    <w:rsid w:val="002A24F1"/>
    <w:rsid w:val="002A26BE"/>
    <w:rsid w:val="002A2796"/>
    <w:rsid w:val="002A2C74"/>
    <w:rsid w:val="002A2CFE"/>
    <w:rsid w:val="002A2DBC"/>
    <w:rsid w:val="002A3037"/>
    <w:rsid w:val="002A3117"/>
    <w:rsid w:val="002A3212"/>
    <w:rsid w:val="002A3335"/>
    <w:rsid w:val="002A33D2"/>
    <w:rsid w:val="002A361B"/>
    <w:rsid w:val="002A3845"/>
    <w:rsid w:val="002A3848"/>
    <w:rsid w:val="002A3BB0"/>
    <w:rsid w:val="002A3CE8"/>
    <w:rsid w:val="002A41B0"/>
    <w:rsid w:val="002A4262"/>
    <w:rsid w:val="002A443F"/>
    <w:rsid w:val="002A44C6"/>
    <w:rsid w:val="002A4A19"/>
    <w:rsid w:val="002A4C10"/>
    <w:rsid w:val="002A4CE3"/>
    <w:rsid w:val="002A4D48"/>
    <w:rsid w:val="002A4D8B"/>
    <w:rsid w:val="002A4F72"/>
    <w:rsid w:val="002A4FBD"/>
    <w:rsid w:val="002A5303"/>
    <w:rsid w:val="002A55C8"/>
    <w:rsid w:val="002A5A79"/>
    <w:rsid w:val="002A5D42"/>
    <w:rsid w:val="002A5EA5"/>
    <w:rsid w:val="002A5EED"/>
    <w:rsid w:val="002A62E2"/>
    <w:rsid w:val="002A62F4"/>
    <w:rsid w:val="002A6570"/>
    <w:rsid w:val="002A65CD"/>
    <w:rsid w:val="002A6C6A"/>
    <w:rsid w:val="002A7324"/>
    <w:rsid w:val="002A748E"/>
    <w:rsid w:val="002A76FB"/>
    <w:rsid w:val="002A785C"/>
    <w:rsid w:val="002A79F8"/>
    <w:rsid w:val="002A7CC9"/>
    <w:rsid w:val="002A7E08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273"/>
    <w:rsid w:val="002B2365"/>
    <w:rsid w:val="002B26A7"/>
    <w:rsid w:val="002B30E0"/>
    <w:rsid w:val="002B3142"/>
    <w:rsid w:val="002B34F1"/>
    <w:rsid w:val="002B373D"/>
    <w:rsid w:val="002B451E"/>
    <w:rsid w:val="002B47B2"/>
    <w:rsid w:val="002B47F2"/>
    <w:rsid w:val="002B4891"/>
    <w:rsid w:val="002B49CC"/>
    <w:rsid w:val="002B4A40"/>
    <w:rsid w:val="002B4D1B"/>
    <w:rsid w:val="002B4D77"/>
    <w:rsid w:val="002B4EC8"/>
    <w:rsid w:val="002B4FB7"/>
    <w:rsid w:val="002B5488"/>
    <w:rsid w:val="002B5708"/>
    <w:rsid w:val="002B5796"/>
    <w:rsid w:val="002B57C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774"/>
    <w:rsid w:val="002B681F"/>
    <w:rsid w:val="002B684A"/>
    <w:rsid w:val="002B6997"/>
    <w:rsid w:val="002B6ACD"/>
    <w:rsid w:val="002B6BB9"/>
    <w:rsid w:val="002B72C0"/>
    <w:rsid w:val="002B7316"/>
    <w:rsid w:val="002B757A"/>
    <w:rsid w:val="002B76BF"/>
    <w:rsid w:val="002B7802"/>
    <w:rsid w:val="002B7855"/>
    <w:rsid w:val="002B788D"/>
    <w:rsid w:val="002B799A"/>
    <w:rsid w:val="002B79E1"/>
    <w:rsid w:val="002B7DCC"/>
    <w:rsid w:val="002C039A"/>
    <w:rsid w:val="002C03E0"/>
    <w:rsid w:val="002C042C"/>
    <w:rsid w:val="002C0476"/>
    <w:rsid w:val="002C06CF"/>
    <w:rsid w:val="002C0713"/>
    <w:rsid w:val="002C0C39"/>
    <w:rsid w:val="002C0F85"/>
    <w:rsid w:val="002C1318"/>
    <w:rsid w:val="002C13BE"/>
    <w:rsid w:val="002C1549"/>
    <w:rsid w:val="002C1573"/>
    <w:rsid w:val="002C15C1"/>
    <w:rsid w:val="002C1698"/>
    <w:rsid w:val="002C16B2"/>
    <w:rsid w:val="002C1759"/>
    <w:rsid w:val="002C1A18"/>
    <w:rsid w:val="002C1D2B"/>
    <w:rsid w:val="002C1D2F"/>
    <w:rsid w:val="002C1E3F"/>
    <w:rsid w:val="002C1E96"/>
    <w:rsid w:val="002C1F0D"/>
    <w:rsid w:val="002C201E"/>
    <w:rsid w:val="002C21B0"/>
    <w:rsid w:val="002C2511"/>
    <w:rsid w:val="002C26B3"/>
    <w:rsid w:val="002C28EF"/>
    <w:rsid w:val="002C2977"/>
    <w:rsid w:val="002C2A75"/>
    <w:rsid w:val="002C2C4D"/>
    <w:rsid w:val="002C2CD0"/>
    <w:rsid w:val="002C2DD8"/>
    <w:rsid w:val="002C2EEB"/>
    <w:rsid w:val="002C3133"/>
    <w:rsid w:val="002C358B"/>
    <w:rsid w:val="002C368C"/>
    <w:rsid w:val="002C3B1A"/>
    <w:rsid w:val="002C3D36"/>
    <w:rsid w:val="002C3E41"/>
    <w:rsid w:val="002C3F89"/>
    <w:rsid w:val="002C40ED"/>
    <w:rsid w:val="002C420D"/>
    <w:rsid w:val="002C452B"/>
    <w:rsid w:val="002C4A3D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121"/>
    <w:rsid w:val="002C7351"/>
    <w:rsid w:val="002C751A"/>
    <w:rsid w:val="002C796E"/>
    <w:rsid w:val="002C7DC7"/>
    <w:rsid w:val="002C7DE1"/>
    <w:rsid w:val="002C7F96"/>
    <w:rsid w:val="002C7FC6"/>
    <w:rsid w:val="002D000E"/>
    <w:rsid w:val="002D024A"/>
    <w:rsid w:val="002D045B"/>
    <w:rsid w:val="002D09BB"/>
    <w:rsid w:val="002D0A49"/>
    <w:rsid w:val="002D0BFB"/>
    <w:rsid w:val="002D1069"/>
    <w:rsid w:val="002D1091"/>
    <w:rsid w:val="002D141F"/>
    <w:rsid w:val="002D146C"/>
    <w:rsid w:val="002D16F2"/>
    <w:rsid w:val="002D18B8"/>
    <w:rsid w:val="002D1927"/>
    <w:rsid w:val="002D1A6F"/>
    <w:rsid w:val="002D1DF8"/>
    <w:rsid w:val="002D22EC"/>
    <w:rsid w:val="002D23D2"/>
    <w:rsid w:val="002D24C5"/>
    <w:rsid w:val="002D2511"/>
    <w:rsid w:val="002D27D7"/>
    <w:rsid w:val="002D296A"/>
    <w:rsid w:val="002D2E10"/>
    <w:rsid w:val="002D2FCE"/>
    <w:rsid w:val="002D3006"/>
    <w:rsid w:val="002D339B"/>
    <w:rsid w:val="002D34DF"/>
    <w:rsid w:val="002D3540"/>
    <w:rsid w:val="002D3E3C"/>
    <w:rsid w:val="002D3EB1"/>
    <w:rsid w:val="002D41B9"/>
    <w:rsid w:val="002D437F"/>
    <w:rsid w:val="002D43FC"/>
    <w:rsid w:val="002D4565"/>
    <w:rsid w:val="002D463B"/>
    <w:rsid w:val="002D479A"/>
    <w:rsid w:val="002D488F"/>
    <w:rsid w:val="002D4F12"/>
    <w:rsid w:val="002D51C9"/>
    <w:rsid w:val="002D5229"/>
    <w:rsid w:val="002D526E"/>
    <w:rsid w:val="002D599F"/>
    <w:rsid w:val="002D5B0A"/>
    <w:rsid w:val="002D5BB4"/>
    <w:rsid w:val="002D5F76"/>
    <w:rsid w:val="002D6119"/>
    <w:rsid w:val="002D612A"/>
    <w:rsid w:val="002D6216"/>
    <w:rsid w:val="002D62EE"/>
    <w:rsid w:val="002D633C"/>
    <w:rsid w:val="002D642B"/>
    <w:rsid w:val="002D66EF"/>
    <w:rsid w:val="002D68ED"/>
    <w:rsid w:val="002D6AD6"/>
    <w:rsid w:val="002D6E30"/>
    <w:rsid w:val="002D6FD5"/>
    <w:rsid w:val="002D706F"/>
    <w:rsid w:val="002D751D"/>
    <w:rsid w:val="002D7817"/>
    <w:rsid w:val="002D7F6A"/>
    <w:rsid w:val="002E013F"/>
    <w:rsid w:val="002E03AF"/>
    <w:rsid w:val="002E0630"/>
    <w:rsid w:val="002E0631"/>
    <w:rsid w:val="002E0731"/>
    <w:rsid w:val="002E0821"/>
    <w:rsid w:val="002E0A99"/>
    <w:rsid w:val="002E0C7B"/>
    <w:rsid w:val="002E0D6A"/>
    <w:rsid w:val="002E0F92"/>
    <w:rsid w:val="002E10D2"/>
    <w:rsid w:val="002E1326"/>
    <w:rsid w:val="002E188D"/>
    <w:rsid w:val="002E1D7D"/>
    <w:rsid w:val="002E1EFF"/>
    <w:rsid w:val="002E1F1D"/>
    <w:rsid w:val="002E214D"/>
    <w:rsid w:val="002E2301"/>
    <w:rsid w:val="002E2783"/>
    <w:rsid w:val="002E29AC"/>
    <w:rsid w:val="002E2A9E"/>
    <w:rsid w:val="002E2AD3"/>
    <w:rsid w:val="002E2CFD"/>
    <w:rsid w:val="002E2D36"/>
    <w:rsid w:val="002E2EEC"/>
    <w:rsid w:val="002E30DF"/>
    <w:rsid w:val="002E30E6"/>
    <w:rsid w:val="002E38E3"/>
    <w:rsid w:val="002E3A45"/>
    <w:rsid w:val="002E4090"/>
    <w:rsid w:val="002E41A8"/>
    <w:rsid w:val="002E4350"/>
    <w:rsid w:val="002E4D5E"/>
    <w:rsid w:val="002E50AA"/>
    <w:rsid w:val="002E57BD"/>
    <w:rsid w:val="002E595B"/>
    <w:rsid w:val="002E5CEE"/>
    <w:rsid w:val="002E5D1B"/>
    <w:rsid w:val="002E5E13"/>
    <w:rsid w:val="002E5F33"/>
    <w:rsid w:val="002E6094"/>
    <w:rsid w:val="002E613F"/>
    <w:rsid w:val="002E61E4"/>
    <w:rsid w:val="002E6346"/>
    <w:rsid w:val="002E64CC"/>
    <w:rsid w:val="002E65A3"/>
    <w:rsid w:val="002E6781"/>
    <w:rsid w:val="002E6AE6"/>
    <w:rsid w:val="002E6B5A"/>
    <w:rsid w:val="002E6B5E"/>
    <w:rsid w:val="002E6BA6"/>
    <w:rsid w:val="002E6EA4"/>
    <w:rsid w:val="002E6FD9"/>
    <w:rsid w:val="002E7490"/>
    <w:rsid w:val="002E765B"/>
    <w:rsid w:val="002E77DB"/>
    <w:rsid w:val="002E7983"/>
    <w:rsid w:val="002E7F6C"/>
    <w:rsid w:val="002E7FE3"/>
    <w:rsid w:val="002F0015"/>
    <w:rsid w:val="002F0133"/>
    <w:rsid w:val="002F01AC"/>
    <w:rsid w:val="002F0425"/>
    <w:rsid w:val="002F0529"/>
    <w:rsid w:val="002F0572"/>
    <w:rsid w:val="002F06C8"/>
    <w:rsid w:val="002F06D6"/>
    <w:rsid w:val="002F0718"/>
    <w:rsid w:val="002F074F"/>
    <w:rsid w:val="002F081A"/>
    <w:rsid w:val="002F09E7"/>
    <w:rsid w:val="002F0CFE"/>
    <w:rsid w:val="002F0F2C"/>
    <w:rsid w:val="002F137E"/>
    <w:rsid w:val="002F13DF"/>
    <w:rsid w:val="002F16C8"/>
    <w:rsid w:val="002F1B8C"/>
    <w:rsid w:val="002F1BB2"/>
    <w:rsid w:val="002F1C7E"/>
    <w:rsid w:val="002F1CA2"/>
    <w:rsid w:val="002F1CD1"/>
    <w:rsid w:val="002F1CF0"/>
    <w:rsid w:val="002F1CFF"/>
    <w:rsid w:val="002F1F99"/>
    <w:rsid w:val="002F20BA"/>
    <w:rsid w:val="002F20BB"/>
    <w:rsid w:val="002F2361"/>
    <w:rsid w:val="002F25CF"/>
    <w:rsid w:val="002F2638"/>
    <w:rsid w:val="002F2860"/>
    <w:rsid w:val="002F295D"/>
    <w:rsid w:val="002F29E0"/>
    <w:rsid w:val="002F2A8D"/>
    <w:rsid w:val="002F2C7D"/>
    <w:rsid w:val="002F2E59"/>
    <w:rsid w:val="002F2EB3"/>
    <w:rsid w:val="002F2EBD"/>
    <w:rsid w:val="002F33B5"/>
    <w:rsid w:val="002F35C8"/>
    <w:rsid w:val="002F3D01"/>
    <w:rsid w:val="002F414D"/>
    <w:rsid w:val="002F4340"/>
    <w:rsid w:val="002F4602"/>
    <w:rsid w:val="002F4763"/>
    <w:rsid w:val="002F4DE8"/>
    <w:rsid w:val="002F4DFF"/>
    <w:rsid w:val="002F4F3A"/>
    <w:rsid w:val="002F53BB"/>
    <w:rsid w:val="002F549B"/>
    <w:rsid w:val="002F556A"/>
    <w:rsid w:val="002F5A9F"/>
    <w:rsid w:val="002F5D32"/>
    <w:rsid w:val="002F60B1"/>
    <w:rsid w:val="002F60B9"/>
    <w:rsid w:val="002F62A0"/>
    <w:rsid w:val="002F649C"/>
    <w:rsid w:val="002F6EC0"/>
    <w:rsid w:val="002F71F4"/>
    <w:rsid w:val="002F72E9"/>
    <w:rsid w:val="002F73C9"/>
    <w:rsid w:val="002F7412"/>
    <w:rsid w:val="002F7521"/>
    <w:rsid w:val="002F7529"/>
    <w:rsid w:val="002F7861"/>
    <w:rsid w:val="002F7943"/>
    <w:rsid w:val="002F79D2"/>
    <w:rsid w:val="002F7AB4"/>
    <w:rsid w:val="00300069"/>
    <w:rsid w:val="003000CD"/>
    <w:rsid w:val="00300116"/>
    <w:rsid w:val="00300121"/>
    <w:rsid w:val="0030012F"/>
    <w:rsid w:val="003002E3"/>
    <w:rsid w:val="003004E1"/>
    <w:rsid w:val="003007FC"/>
    <w:rsid w:val="00300A52"/>
    <w:rsid w:val="00300D6F"/>
    <w:rsid w:val="00300EB9"/>
    <w:rsid w:val="00300FD4"/>
    <w:rsid w:val="00301497"/>
    <w:rsid w:val="00301519"/>
    <w:rsid w:val="00301B7C"/>
    <w:rsid w:val="00301C19"/>
    <w:rsid w:val="00301E03"/>
    <w:rsid w:val="00302038"/>
    <w:rsid w:val="0030208F"/>
    <w:rsid w:val="00302259"/>
    <w:rsid w:val="00302291"/>
    <w:rsid w:val="0030235C"/>
    <w:rsid w:val="003024DF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A0A"/>
    <w:rsid w:val="00303D6B"/>
    <w:rsid w:val="00303F09"/>
    <w:rsid w:val="00304873"/>
    <w:rsid w:val="00304AE3"/>
    <w:rsid w:val="00304D26"/>
    <w:rsid w:val="00304DB5"/>
    <w:rsid w:val="00304DBE"/>
    <w:rsid w:val="00304F3E"/>
    <w:rsid w:val="00305033"/>
    <w:rsid w:val="00305228"/>
    <w:rsid w:val="003057D6"/>
    <w:rsid w:val="00305961"/>
    <w:rsid w:val="00305AA6"/>
    <w:rsid w:val="00305D03"/>
    <w:rsid w:val="00305E08"/>
    <w:rsid w:val="00306121"/>
    <w:rsid w:val="0030612B"/>
    <w:rsid w:val="0030613D"/>
    <w:rsid w:val="003063CE"/>
    <w:rsid w:val="00306591"/>
    <w:rsid w:val="003066A6"/>
    <w:rsid w:val="00306750"/>
    <w:rsid w:val="00306799"/>
    <w:rsid w:val="00306A6E"/>
    <w:rsid w:val="00306BF9"/>
    <w:rsid w:val="00306C11"/>
    <w:rsid w:val="00306CFA"/>
    <w:rsid w:val="00307003"/>
    <w:rsid w:val="00307114"/>
    <w:rsid w:val="0030724E"/>
    <w:rsid w:val="0030728F"/>
    <w:rsid w:val="003073D1"/>
    <w:rsid w:val="003074FE"/>
    <w:rsid w:val="00307994"/>
    <w:rsid w:val="003079D5"/>
    <w:rsid w:val="00307C4C"/>
    <w:rsid w:val="00307D09"/>
    <w:rsid w:val="00307DCA"/>
    <w:rsid w:val="00307E02"/>
    <w:rsid w:val="00310224"/>
    <w:rsid w:val="003102B5"/>
    <w:rsid w:val="00310725"/>
    <w:rsid w:val="00310731"/>
    <w:rsid w:val="003107B6"/>
    <w:rsid w:val="00310D5A"/>
    <w:rsid w:val="00310E87"/>
    <w:rsid w:val="003110C8"/>
    <w:rsid w:val="0031117F"/>
    <w:rsid w:val="00311211"/>
    <w:rsid w:val="0031141D"/>
    <w:rsid w:val="00311790"/>
    <w:rsid w:val="00311ABB"/>
    <w:rsid w:val="00311D67"/>
    <w:rsid w:val="00311E87"/>
    <w:rsid w:val="00312028"/>
    <w:rsid w:val="003120B4"/>
    <w:rsid w:val="00312162"/>
    <w:rsid w:val="00312239"/>
    <w:rsid w:val="00312380"/>
    <w:rsid w:val="003126D3"/>
    <w:rsid w:val="0031296F"/>
    <w:rsid w:val="00312AC5"/>
    <w:rsid w:val="00312B6C"/>
    <w:rsid w:val="00312B77"/>
    <w:rsid w:val="00312BD1"/>
    <w:rsid w:val="00312E1C"/>
    <w:rsid w:val="00312F1F"/>
    <w:rsid w:val="00313076"/>
    <w:rsid w:val="003130D3"/>
    <w:rsid w:val="0031360E"/>
    <w:rsid w:val="00313651"/>
    <w:rsid w:val="00313ACB"/>
    <w:rsid w:val="00313C10"/>
    <w:rsid w:val="0031404D"/>
    <w:rsid w:val="003141C7"/>
    <w:rsid w:val="003142AD"/>
    <w:rsid w:val="00314390"/>
    <w:rsid w:val="00314781"/>
    <w:rsid w:val="003148D5"/>
    <w:rsid w:val="00314BDD"/>
    <w:rsid w:val="00314D84"/>
    <w:rsid w:val="00314E14"/>
    <w:rsid w:val="00314F79"/>
    <w:rsid w:val="00314FD3"/>
    <w:rsid w:val="00315674"/>
    <w:rsid w:val="00315720"/>
    <w:rsid w:val="00315999"/>
    <w:rsid w:val="00315C83"/>
    <w:rsid w:val="00315CEE"/>
    <w:rsid w:val="00315EB0"/>
    <w:rsid w:val="00316054"/>
    <w:rsid w:val="00316059"/>
    <w:rsid w:val="003161D3"/>
    <w:rsid w:val="003162A2"/>
    <w:rsid w:val="003167AD"/>
    <w:rsid w:val="00316B2E"/>
    <w:rsid w:val="00316C2F"/>
    <w:rsid w:val="00316F2F"/>
    <w:rsid w:val="00316F61"/>
    <w:rsid w:val="00316FDF"/>
    <w:rsid w:val="00317173"/>
    <w:rsid w:val="00317668"/>
    <w:rsid w:val="003178C0"/>
    <w:rsid w:val="00317A89"/>
    <w:rsid w:val="00317AD9"/>
    <w:rsid w:val="00317B65"/>
    <w:rsid w:val="00317BEF"/>
    <w:rsid w:val="00317BFF"/>
    <w:rsid w:val="00317D60"/>
    <w:rsid w:val="00317DAF"/>
    <w:rsid w:val="00317F97"/>
    <w:rsid w:val="00317FE7"/>
    <w:rsid w:val="003200BC"/>
    <w:rsid w:val="003203A1"/>
    <w:rsid w:val="003207B2"/>
    <w:rsid w:val="003208CB"/>
    <w:rsid w:val="0032095A"/>
    <w:rsid w:val="00320BA5"/>
    <w:rsid w:val="00320C5B"/>
    <w:rsid w:val="00320D17"/>
    <w:rsid w:val="00320EA3"/>
    <w:rsid w:val="00321009"/>
    <w:rsid w:val="00321057"/>
    <w:rsid w:val="0032120F"/>
    <w:rsid w:val="003214BD"/>
    <w:rsid w:val="00321592"/>
    <w:rsid w:val="00321A25"/>
    <w:rsid w:val="00321ADE"/>
    <w:rsid w:val="00321CA9"/>
    <w:rsid w:val="00321F64"/>
    <w:rsid w:val="00322851"/>
    <w:rsid w:val="00322BFF"/>
    <w:rsid w:val="00322EA1"/>
    <w:rsid w:val="00323069"/>
    <w:rsid w:val="00323094"/>
    <w:rsid w:val="003234DE"/>
    <w:rsid w:val="0032374C"/>
    <w:rsid w:val="003238FC"/>
    <w:rsid w:val="00323CC9"/>
    <w:rsid w:val="00323D70"/>
    <w:rsid w:val="00323E38"/>
    <w:rsid w:val="0032401F"/>
    <w:rsid w:val="0032418B"/>
    <w:rsid w:val="00324255"/>
    <w:rsid w:val="00324833"/>
    <w:rsid w:val="00324A6F"/>
    <w:rsid w:val="00324B77"/>
    <w:rsid w:val="00324CC3"/>
    <w:rsid w:val="00324D52"/>
    <w:rsid w:val="00324E58"/>
    <w:rsid w:val="00324E8B"/>
    <w:rsid w:val="003250D5"/>
    <w:rsid w:val="003251F6"/>
    <w:rsid w:val="00325261"/>
    <w:rsid w:val="00325502"/>
    <w:rsid w:val="00325ADD"/>
    <w:rsid w:val="00325CC4"/>
    <w:rsid w:val="00325EE6"/>
    <w:rsid w:val="0032609C"/>
    <w:rsid w:val="003261D5"/>
    <w:rsid w:val="0032679C"/>
    <w:rsid w:val="0032696B"/>
    <w:rsid w:val="00326C49"/>
    <w:rsid w:val="00326D07"/>
    <w:rsid w:val="00326DEF"/>
    <w:rsid w:val="00326E35"/>
    <w:rsid w:val="00326EE5"/>
    <w:rsid w:val="00327120"/>
    <w:rsid w:val="00327177"/>
    <w:rsid w:val="003271AC"/>
    <w:rsid w:val="003271F2"/>
    <w:rsid w:val="003274BB"/>
    <w:rsid w:val="003274E3"/>
    <w:rsid w:val="00327870"/>
    <w:rsid w:val="00327ABA"/>
    <w:rsid w:val="00327AE6"/>
    <w:rsid w:val="00327CE9"/>
    <w:rsid w:val="00327F6A"/>
    <w:rsid w:val="00327FFA"/>
    <w:rsid w:val="00330022"/>
    <w:rsid w:val="00330227"/>
    <w:rsid w:val="003308BC"/>
    <w:rsid w:val="00330940"/>
    <w:rsid w:val="00330A96"/>
    <w:rsid w:val="00330DD0"/>
    <w:rsid w:val="00330F7A"/>
    <w:rsid w:val="00331274"/>
    <w:rsid w:val="00331301"/>
    <w:rsid w:val="00331A74"/>
    <w:rsid w:val="00331BFC"/>
    <w:rsid w:val="00331D7B"/>
    <w:rsid w:val="00331DBB"/>
    <w:rsid w:val="00332256"/>
    <w:rsid w:val="003324FE"/>
    <w:rsid w:val="0033258C"/>
    <w:rsid w:val="0033262C"/>
    <w:rsid w:val="00332A36"/>
    <w:rsid w:val="00332B77"/>
    <w:rsid w:val="00332BF6"/>
    <w:rsid w:val="00332D2F"/>
    <w:rsid w:val="00332D55"/>
    <w:rsid w:val="00332E43"/>
    <w:rsid w:val="00333273"/>
    <w:rsid w:val="003333AA"/>
    <w:rsid w:val="00333C8C"/>
    <w:rsid w:val="00333D31"/>
    <w:rsid w:val="003342B7"/>
    <w:rsid w:val="003343BC"/>
    <w:rsid w:val="003345A9"/>
    <w:rsid w:val="003346BE"/>
    <w:rsid w:val="003349F2"/>
    <w:rsid w:val="00334ED6"/>
    <w:rsid w:val="00334EF7"/>
    <w:rsid w:val="00334F46"/>
    <w:rsid w:val="00335276"/>
    <w:rsid w:val="003355C0"/>
    <w:rsid w:val="003357B1"/>
    <w:rsid w:val="0033593F"/>
    <w:rsid w:val="00335980"/>
    <w:rsid w:val="00335B5B"/>
    <w:rsid w:val="00335D80"/>
    <w:rsid w:val="00335E13"/>
    <w:rsid w:val="00336218"/>
    <w:rsid w:val="0033624B"/>
    <w:rsid w:val="00336265"/>
    <w:rsid w:val="003368FD"/>
    <w:rsid w:val="00336915"/>
    <w:rsid w:val="003369C6"/>
    <w:rsid w:val="00336F91"/>
    <w:rsid w:val="00336FFD"/>
    <w:rsid w:val="00337196"/>
    <w:rsid w:val="003371DD"/>
    <w:rsid w:val="003373C3"/>
    <w:rsid w:val="00337586"/>
    <w:rsid w:val="003376E9"/>
    <w:rsid w:val="003377B5"/>
    <w:rsid w:val="0034034F"/>
    <w:rsid w:val="00340642"/>
    <w:rsid w:val="003407E9"/>
    <w:rsid w:val="00340A8F"/>
    <w:rsid w:val="00340AC2"/>
    <w:rsid w:val="003411D7"/>
    <w:rsid w:val="003413AF"/>
    <w:rsid w:val="0034172B"/>
    <w:rsid w:val="00341745"/>
    <w:rsid w:val="003419F0"/>
    <w:rsid w:val="00341E79"/>
    <w:rsid w:val="00341F4C"/>
    <w:rsid w:val="0034204B"/>
    <w:rsid w:val="00342270"/>
    <w:rsid w:val="00342274"/>
    <w:rsid w:val="00342392"/>
    <w:rsid w:val="003424D2"/>
    <w:rsid w:val="00342649"/>
    <w:rsid w:val="003426B2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798"/>
    <w:rsid w:val="00343A3F"/>
    <w:rsid w:val="00343B33"/>
    <w:rsid w:val="00343D74"/>
    <w:rsid w:val="00343DD0"/>
    <w:rsid w:val="00343DE2"/>
    <w:rsid w:val="00343FF2"/>
    <w:rsid w:val="0034431D"/>
    <w:rsid w:val="00344533"/>
    <w:rsid w:val="0034457C"/>
    <w:rsid w:val="00344735"/>
    <w:rsid w:val="003447CA"/>
    <w:rsid w:val="003449FE"/>
    <w:rsid w:val="00344E34"/>
    <w:rsid w:val="00345020"/>
    <w:rsid w:val="003452E9"/>
    <w:rsid w:val="003452F2"/>
    <w:rsid w:val="003453A9"/>
    <w:rsid w:val="003453CB"/>
    <w:rsid w:val="0034540C"/>
    <w:rsid w:val="003454D5"/>
    <w:rsid w:val="00345709"/>
    <w:rsid w:val="003458DC"/>
    <w:rsid w:val="00345A4A"/>
    <w:rsid w:val="00345C4A"/>
    <w:rsid w:val="00345CBA"/>
    <w:rsid w:val="00345FD0"/>
    <w:rsid w:val="003460F2"/>
    <w:rsid w:val="00346189"/>
    <w:rsid w:val="00346308"/>
    <w:rsid w:val="00346317"/>
    <w:rsid w:val="0034634A"/>
    <w:rsid w:val="00346616"/>
    <w:rsid w:val="00346E00"/>
    <w:rsid w:val="00347107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0FDA"/>
    <w:rsid w:val="003510D2"/>
    <w:rsid w:val="00351317"/>
    <w:rsid w:val="0035149C"/>
    <w:rsid w:val="0035153C"/>
    <w:rsid w:val="00351621"/>
    <w:rsid w:val="003516A5"/>
    <w:rsid w:val="00351711"/>
    <w:rsid w:val="0035173D"/>
    <w:rsid w:val="00351754"/>
    <w:rsid w:val="003517B5"/>
    <w:rsid w:val="00351874"/>
    <w:rsid w:val="00351928"/>
    <w:rsid w:val="00351BE8"/>
    <w:rsid w:val="00351C6D"/>
    <w:rsid w:val="00351C8E"/>
    <w:rsid w:val="00351F64"/>
    <w:rsid w:val="0035266D"/>
    <w:rsid w:val="0035270E"/>
    <w:rsid w:val="0035292C"/>
    <w:rsid w:val="00352CF6"/>
    <w:rsid w:val="00352D9F"/>
    <w:rsid w:val="0035348C"/>
    <w:rsid w:val="003534CE"/>
    <w:rsid w:val="003535C4"/>
    <w:rsid w:val="00353785"/>
    <w:rsid w:val="00353789"/>
    <w:rsid w:val="003539F8"/>
    <w:rsid w:val="00353A27"/>
    <w:rsid w:val="00353B76"/>
    <w:rsid w:val="00353DC5"/>
    <w:rsid w:val="003545A8"/>
    <w:rsid w:val="003545BC"/>
    <w:rsid w:val="00354CD9"/>
    <w:rsid w:val="00354CED"/>
    <w:rsid w:val="00354D6D"/>
    <w:rsid w:val="00354E9F"/>
    <w:rsid w:val="00354F31"/>
    <w:rsid w:val="00355252"/>
    <w:rsid w:val="003552B8"/>
    <w:rsid w:val="00355603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ACA"/>
    <w:rsid w:val="00356BEC"/>
    <w:rsid w:val="003574C4"/>
    <w:rsid w:val="00357670"/>
    <w:rsid w:val="003576E4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71C"/>
    <w:rsid w:val="0036077E"/>
    <w:rsid w:val="0036088F"/>
    <w:rsid w:val="003608CF"/>
    <w:rsid w:val="00360958"/>
    <w:rsid w:val="00360BC8"/>
    <w:rsid w:val="00360F32"/>
    <w:rsid w:val="00361327"/>
    <w:rsid w:val="00361438"/>
    <w:rsid w:val="00361440"/>
    <w:rsid w:val="00361572"/>
    <w:rsid w:val="00361779"/>
    <w:rsid w:val="00361974"/>
    <w:rsid w:val="00361980"/>
    <w:rsid w:val="003619E7"/>
    <w:rsid w:val="00361B92"/>
    <w:rsid w:val="0036255A"/>
    <w:rsid w:val="003625CB"/>
    <w:rsid w:val="003626EA"/>
    <w:rsid w:val="00362892"/>
    <w:rsid w:val="00362E10"/>
    <w:rsid w:val="00363080"/>
    <w:rsid w:val="003632F5"/>
    <w:rsid w:val="00363367"/>
    <w:rsid w:val="00363693"/>
    <w:rsid w:val="003640DF"/>
    <w:rsid w:val="003640F4"/>
    <w:rsid w:val="00364123"/>
    <w:rsid w:val="0036422D"/>
    <w:rsid w:val="00364251"/>
    <w:rsid w:val="0036438C"/>
    <w:rsid w:val="00364513"/>
    <w:rsid w:val="0036452A"/>
    <w:rsid w:val="00364805"/>
    <w:rsid w:val="0036484E"/>
    <w:rsid w:val="00364CD0"/>
    <w:rsid w:val="00364ED8"/>
    <w:rsid w:val="00365BBA"/>
    <w:rsid w:val="00365EEE"/>
    <w:rsid w:val="00365F2D"/>
    <w:rsid w:val="00365FC5"/>
    <w:rsid w:val="0036625F"/>
    <w:rsid w:val="003664F2"/>
    <w:rsid w:val="00366562"/>
    <w:rsid w:val="00366CFE"/>
    <w:rsid w:val="00366FCF"/>
    <w:rsid w:val="003679F1"/>
    <w:rsid w:val="003679FD"/>
    <w:rsid w:val="00367BDA"/>
    <w:rsid w:val="00367D11"/>
    <w:rsid w:val="00367E27"/>
    <w:rsid w:val="00367E6E"/>
    <w:rsid w:val="00367EBC"/>
    <w:rsid w:val="00370007"/>
    <w:rsid w:val="00370341"/>
    <w:rsid w:val="003703EC"/>
    <w:rsid w:val="0037044D"/>
    <w:rsid w:val="003705BF"/>
    <w:rsid w:val="00370641"/>
    <w:rsid w:val="00370742"/>
    <w:rsid w:val="0037093B"/>
    <w:rsid w:val="00370DE1"/>
    <w:rsid w:val="00370E95"/>
    <w:rsid w:val="003714B6"/>
    <w:rsid w:val="003715A0"/>
    <w:rsid w:val="0037173F"/>
    <w:rsid w:val="00371890"/>
    <w:rsid w:val="003718F3"/>
    <w:rsid w:val="00371904"/>
    <w:rsid w:val="0037198E"/>
    <w:rsid w:val="00372031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7F8"/>
    <w:rsid w:val="00372BE6"/>
    <w:rsid w:val="00372C02"/>
    <w:rsid w:val="00372EE0"/>
    <w:rsid w:val="00372FAB"/>
    <w:rsid w:val="00373367"/>
    <w:rsid w:val="003733F8"/>
    <w:rsid w:val="0037344B"/>
    <w:rsid w:val="0037349E"/>
    <w:rsid w:val="003736D1"/>
    <w:rsid w:val="00373795"/>
    <w:rsid w:val="0037389C"/>
    <w:rsid w:val="00373963"/>
    <w:rsid w:val="00373A47"/>
    <w:rsid w:val="00373B1B"/>
    <w:rsid w:val="00373CDE"/>
    <w:rsid w:val="00373DCC"/>
    <w:rsid w:val="00373DD8"/>
    <w:rsid w:val="00373DF0"/>
    <w:rsid w:val="003741B4"/>
    <w:rsid w:val="003745A1"/>
    <w:rsid w:val="003745E9"/>
    <w:rsid w:val="0037466F"/>
    <w:rsid w:val="00374A94"/>
    <w:rsid w:val="00374A96"/>
    <w:rsid w:val="00374AFA"/>
    <w:rsid w:val="00374B46"/>
    <w:rsid w:val="00374B7C"/>
    <w:rsid w:val="00374DAE"/>
    <w:rsid w:val="003750CF"/>
    <w:rsid w:val="00375300"/>
    <w:rsid w:val="00375334"/>
    <w:rsid w:val="00375A20"/>
    <w:rsid w:val="00375C14"/>
    <w:rsid w:val="00375D0D"/>
    <w:rsid w:val="00375F5C"/>
    <w:rsid w:val="00376245"/>
    <w:rsid w:val="00376302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9AF"/>
    <w:rsid w:val="00377A8B"/>
    <w:rsid w:val="00377C06"/>
    <w:rsid w:val="00377EA1"/>
    <w:rsid w:val="00377F1F"/>
    <w:rsid w:val="00380078"/>
    <w:rsid w:val="0038030A"/>
    <w:rsid w:val="00380335"/>
    <w:rsid w:val="0038036B"/>
    <w:rsid w:val="00380A0E"/>
    <w:rsid w:val="00380A54"/>
    <w:rsid w:val="00380B1E"/>
    <w:rsid w:val="00380B83"/>
    <w:rsid w:val="00380D23"/>
    <w:rsid w:val="00380EF3"/>
    <w:rsid w:val="00381154"/>
    <w:rsid w:val="00381226"/>
    <w:rsid w:val="003812E8"/>
    <w:rsid w:val="00381513"/>
    <w:rsid w:val="0038156F"/>
    <w:rsid w:val="00381ABB"/>
    <w:rsid w:val="003820DB"/>
    <w:rsid w:val="00382141"/>
    <w:rsid w:val="003821BA"/>
    <w:rsid w:val="0038239F"/>
    <w:rsid w:val="003824D5"/>
    <w:rsid w:val="003825A1"/>
    <w:rsid w:val="003825B9"/>
    <w:rsid w:val="003825C5"/>
    <w:rsid w:val="00382794"/>
    <w:rsid w:val="0038284D"/>
    <w:rsid w:val="0038285C"/>
    <w:rsid w:val="0038287A"/>
    <w:rsid w:val="00382A2D"/>
    <w:rsid w:val="00382F2C"/>
    <w:rsid w:val="00383036"/>
    <w:rsid w:val="00383061"/>
    <w:rsid w:val="003834A6"/>
    <w:rsid w:val="003835ED"/>
    <w:rsid w:val="00383835"/>
    <w:rsid w:val="00383B72"/>
    <w:rsid w:val="00383D18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396"/>
    <w:rsid w:val="003863F4"/>
    <w:rsid w:val="00386415"/>
    <w:rsid w:val="003867F5"/>
    <w:rsid w:val="00386831"/>
    <w:rsid w:val="0038693D"/>
    <w:rsid w:val="003869F1"/>
    <w:rsid w:val="00386B05"/>
    <w:rsid w:val="00386B4D"/>
    <w:rsid w:val="00386B94"/>
    <w:rsid w:val="00386E94"/>
    <w:rsid w:val="00386F9A"/>
    <w:rsid w:val="00386FA1"/>
    <w:rsid w:val="003870AD"/>
    <w:rsid w:val="00387484"/>
    <w:rsid w:val="0038749F"/>
    <w:rsid w:val="00387848"/>
    <w:rsid w:val="00387B04"/>
    <w:rsid w:val="00387BD2"/>
    <w:rsid w:val="00387C18"/>
    <w:rsid w:val="00387CA6"/>
    <w:rsid w:val="00387D31"/>
    <w:rsid w:val="00387E3D"/>
    <w:rsid w:val="003900F6"/>
    <w:rsid w:val="003902C4"/>
    <w:rsid w:val="00390613"/>
    <w:rsid w:val="003906D8"/>
    <w:rsid w:val="00390A92"/>
    <w:rsid w:val="00390CAD"/>
    <w:rsid w:val="00390CB0"/>
    <w:rsid w:val="0039114B"/>
    <w:rsid w:val="003912B7"/>
    <w:rsid w:val="00391580"/>
    <w:rsid w:val="003916E9"/>
    <w:rsid w:val="0039178C"/>
    <w:rsid w:val="003918A9"/>
    <w:rsid w:val="00391CB7"/>
    <w:rsid w:val="00391D76"/>
    <w:rsid w:val="00391F3D"/>
    <w:rsid w:val="00391F85"/>
    <w:rsid w:val="00391FA3"/>
    <w:rsid w:val="00391FB7"/>
    <w:rsid w:val="00392038"/>
    <w:rsid w:val="003921F5"/>
    <w:rsid w:val="0039237A"/>
    <w:rsid w:val="00392381"/>
    <w:rsid w:val="00392932"/>
    <w:rsid w:val="00392B4D"/>
    <w:rsid w:val="00392B8B"/>
    <w:rsid w:val="00392F8B"/>
    <w:rsid w:val="003931AE"/>
    <w:rsid w:val="0039323E"/>
    <w:rsid w:val="003933A2"/>
    <w:rsid w:val="003935C2"/>
    <w:rsid w:val="00393736"/>
    <w:rsid w:val="0039399F"/>
    <w:rsid w:val="00393D28"/>
    <w:rsid w:val="0039438D"/>
    <w:rsid w:val="00394BBB"/>
    <w:rsid w:val="00394BDB"/>
    <w:rsid w:val="00394C32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AFF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C9B"/>
    <w:rsid w:val="00396E1C"/>
    <w:rsid w:val="00396E97"/>
    <w:rsid w:val="003974D1"/>
    <w:rsid w:val="00397518"/>
    <w:rsid w:val="00397B54"/>
    <w:rsid w:val="00397B61"/>
    <w:rsid w:val="00397C74"/>
    <w:rsid w:val="00397D8F"/>
    <w:rsid w:val="00397F91"/>
    <w:rsid w:val="003A0184"/>
    <w:rsid w:val="003A02E3"/>
    <w:rsid w:val="003A04D5"/>
    <w:rsid w:val="003A0830"/>
    <w:rsid w:val="003A0886"/>
    <w:rsid w:val="003A0A5C"/>
    <w:rsid w:val="003A0C7D"/>
    <w:rsid w:val="003A0C8E"/>
    <w:rsid w:val="003A131C"/>
    <w:rsid w:val="003A1668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315"/>
    <w:rsid w:val="003A3B59"/>
    <w:rsid w:val="003A3C9A"/>
    <w:rsid w:val="003A3E24"/>
    <w:rsid w:val="003A3F23"/>
    <w:rsid w:val="003A3F91"/>
    <w:rsid w:val="003A40FA"/>
    <w:rsid w:val="003A42A5"/>
    <w:rsid w:val="003A442E"/>
    <w:rsid w:val="003A46C1"/>
    <w:rsid w:val="003A4AEB"/>
    <w:rsid w:val="003A4C7B"/>
    <w:rsid w:val="003A4D5D"/>
    <w:rsid w:val="003A4FD8"/>
    <w:rsid w:val="003A4FEE"/>
    <w:rsid w:val="003A51AC"/>
    <w:rsid w:val="003A529B"/>
    <w:rsid w:val="003A5491"/>
    <w:rsid w:val="003A57EA"/>
    <w:rsid w:val="003A58DA"/>
    <w:rsid w:val="003A58DE"/>
    <w:rsid w:val="003A5992"/>
    <w:rsid w:val="003A5A0D"/>
    <w:rsid w:val="003A5AC1"/>
    <w:rsid w:val="003A5B04"/>
    <w:rsid w:val="003A5EC9"/>
    <w:rsid w:val="003A5FD1"/>
    <w:rsid w:val="003A6367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7DE"/>
    <w:rsid w:val="003A7B69"/>
    <w:rsid w:val="003A7BE9"/>
    <w:rsid w:val="003A7C24"/>
    <w:rsid w:val="003A7C9F"/>
    <w:rsid w:val="003A7E0B"/>
    <w:rsid w:val="003B01CD"/>
    <w:rsid w:val="003B0300"/>
    <w:rsid w:val="003B048E"/>
    <w:rsid w:val="003B0562"/>
    <w:rsid w:val="003B05ED"/>
    <w:rsid w:val="003B0644"/>
    <w:rsid w:val="003B07E1"/>
    <w:rsid w:val="003B09E5"/>
    <w:rsid w:val="003B0A65"/>
    <w:rsid w:val="003B0B32"/>
    <w:rsid w:val="003B0BE9"/>
    <w:rsid w:val="003B0BED"/>
    <w:rsid w:val="003B102F"/>
    <w:rsid w:val="003B107C"/>
    <w:rsid w:val="003B1296"/>
    <w:rsid w:val="003B13E9"/>
    <w:rsid w:val="003B14DE"/>
    <w:rsid w:val="003B1805"/>
    <w:rsid w:val="003B1B11"/>
    <w:rsid w:val="003B1CE1"/>
    <w:rsid w:val="003B2059"/>
    <w:rsid w:val="003B225D"/>
    <w:rsid w:val="003B22FF"/>
    <w:rsid w:val="003B2342"/>
    <w:rsid w:val="003B2530"/>
    <w:rsid w:val="003B2882"/>
    <w:rsid w:val="003B28BA"/>
    <w:rsid w:val="003B2A2C"/>
    <w:rsid w:val="003B2A86"/>
    <w:rsid w:val="003B2AED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652"/>
    <w:rsid w:val="003B465F"/>
    <w:rsid w:val="003B4736"/>
    <w:rsid w:val="003B4A62"/>
    <w:rsid w:val="003B4A8C"/>
    <w:rsid w:val="003B4CB7"/>
    <w:rsid w:val="003B4D02"/>
    <w:rsid w:val="003B4E8C"/>
    <w:rsid w:val="003B4ED9"/>
    <w:rsid w:val="003B4F69"/>
    <w:rsid w:val="003B507C"/>
    <w:rsid w:val="003B515F"/>
    <w:rsid w:val="003B5588"/>
    <w:rsid w:val="003B572F"/>
    <w:rsid w:val="003B59E8"/>
    <w:rsid w:val="003B5BAC"/>
    <w:rsid w:val="003B5E7B"/>
    <w:rsid w:val="003B5F50"/>
    <w:rsid w:val="003B601A"/>
    <w:rsid w:val="003B609D"/>
    <w:rsid w:val="003B610E"/>
    <w:rsid w:val="003B61FC"/>
    <w:rsid w:val="003B66D0"/>
    <w:rsid w:val="003B6D1F"/>
    <w:rsid w:val="003B6D2E"/>
    <w:rsid w:val="003B6D63"/>
    <w:rsid w:val="003B6E78"/>
    <w:rsid w:val="003B6FCC"/>
    <w:rsid w:val="003B728F"/>
    <w:rsid w:val="003B7514"/>
    <w:rsid w:val="003B796C"/>
    <w:rsid w:val="003B79EF"/>
    <w:rsid w:val="003B7B67"/>
    <w:rsid w:val="003B7C12"/>
    <w:rsid w:val="003C001C"/>
    <w:rsid w:val="003C01C4"/>
    <w:rsid w:val="003C037C"/>
    <w:rsid w:val="003C043E"/>
    <w:rsid w:val="003C0662"/>
    <w:rsid w:val="003C0768"/>
    <w:rsid w:val="003C08DC"/>
    <w:rsid w:val="003C0C5C"/>
    <w:rsid w:val="003C0D65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2C4"/>
    <w:rsid w:val="003C2300"/>
    <w:rsid w:val="003C27BB"/>
    <w:rsid w:val="003C294E"/>
    <w:rsid w:val="003C2C26"/>
    <w:rsid w:val="003C2C34"/>
    <w:rsid w:val="003C2C66"/>
    <w:rsid w:val="003C2D2E"/>
    <w:rsid w:val="003C3759"/>
    <w:rsid w:val="003C380E"/>
    <w:rsid w:val="003C38BB"/>
    <w:rsid w:val="003C3A28"/>
    <w:rsid w:val="003C3DBF"/>
    <w:rsid w:val="003C3E88"/>
    <w:rsid w:val="003C3EFF"/>
    <w:rsid w:val="003C3FE8"/>
    <w:rsid w:val="003C4076"/>
    <w:rsid w:val="003C4093"/>
    <w:rsid w:val="003C40A6"/>
    <w:rsid w:val="003C4172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56BE"/>
    <w:rsid w:val="003C5988"/>
    <w:rsid w:val="003C5F4C"/>
    <w:rsid w:val="003C6034"/>
    <w:rsid w:val="003C60D1"/>
    <w:rsid w:val="003C641C"/>
    <w:rsid w:val="003C6696"/>
    <w:rsid w:val="003C695E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459"/>
    <w:rsid w:val="003C763B"/>
    <w:rsid w:val="003C78CE"/>
    <w:rsid w:val="003C79AD"/>
    <w:rsid w:val="003C7AF0"/>
    <w:rsid w:val="003C7B4C"/>
    <w:rsid w:val="003C7B79"/>
    <w:rsid w:val="003C7B93"/>
    <w:rsid w:val="003C7DC7"/>
    <w:rsid w:val="003C7E66"/>
    <w:rsid w:val="003D03CC"/>
    <w:rsid w:val="003D0745"/>
    <w:rsid w:val="003D08CC"/>
    <w:rsid w:val="003D0AB3"/>
    <w:rsid w:val="003D0DA9"/>
    <w:rsid w:val="003D117B"/>
    <w:rsid w:val="003D139B"/>
    <w:rsid w:val="003D19AB"/>
    <w:rsid w:val="003D1A31"/>
    <w:rsid w:val="003D1FA7"/>
    <w:rsid w:val="003D20CF"/>
    <w:rsid w:val="003D2369"/>
    <w:rsid w:val="003D247B"/>
    <w:rsid w:val="003D263B"/>
    <w:rsid w:val="003D29EE"/>
    <w:rsid w:val="003D2FAB"/>
    <w:rsid w:val="003D2FB5"/>
    <w:rsid w:val="003D30B9"/>
    <w:rsid w:val="003D31C5"/>
    <w:rsid w:val="003D3251"/>
    <w:rsid w:val="003D325C"/>
    <w:rsid w:val="003D33A9"/>
    <w:rsid w:val="003D33EE"/>
    <w:rsid w:val="003D393B"/>
    <w:rsid w:val="003D440B"/>
    <w:rsid w:val="003D4659"/>
    <w:rsid w:val="003D4879"/>
    <w:rsid w:val="003D48E6"/>
    <w:rsid w:val="003D4A18"/>
    <w:rsid w:val="003D4CC7"/>
    <w:rsid w:val="003D4D17"/>
    <w:rsid w:val="003D55C3"/>
    <w:rsid w:val="003D5740"/>
    <w:rsid w:val="003D5D44"/>
    <w:rsid w:val="003D64CF"/>
    <w:rsid w:val="003D6504"/>
    <w:rsid w:val="003D6630"/>
    <w:rsid w:val="003D6A17"/>
    <w:rsid w:val="003D6B65"/>
    <w:rsid w:val="003D6CDC"/>
    <w:rsid w:val="003D70DD"/>
    <w:rsid w:val="003D711F"/>
    <w:rsid w:val="003D726D"/>
    <w:rsid w:val="003D73B1"/>
    <w:rsid w:val="003D7596"/>
    <w:rsid w:val="003D76EC"/>
    <w:rsid w:val="003D77EA"/>
    <w:rsid w:val="003D7865"/>
    <w:rsid w:val="003D79C2"/>
    <w:rsid w:val="003D7B52"/>
    <w:rsid w:val="003D7BAF"/>
    <w:rsid w:val="003D7D4A"/>
    <w:rsid w:val="003E0706"/>
    <w:rsid w:val="003E082C"/>
    <w:rsid w:val="003E0A8A"/>
    <w:rsid w:val="003E0B8C"/>
    <w:rsid w:val="003E0C0F"/>
    <w:rsid w:val="003E14C0"/>
    <w:rsid w:val="003E171F"/>
    <w:rsid w:val="003E1949"/>
    <w:rsid w:val="003E1959"/>
    <w:rsid w:val="003E1A03"/>
    <w:rsid w:val="003E1A75"/>
    <w:rsid w:val="003E1AF6"/>
    <w:rsid w:val="003E1C2F"/>
    <w:rsid w:val="003E1C96"/>
    <w:rsid w:val="003E1E8E"/>
    <w:rsid w:val="003E1EA4"/>
    <w:rsid w:val="003E1EE4"/>
    <w:rsid w:val="003E1F7B"/>
    <w:rsid w:val="003E2000"/>
    <w:rsid w:val="003E2202"/>
    <w:rsid w:val="003E2473"/>
    <w:rsid w:val="003E24FE"/>
    <w:rsid w:val="003E2931"/>
    <w:rsid w:val="003E2B38"/>
    <w:rsid w:val="003E30B4"/>
    <w:rsid w:val="003E3186"/>
    <w:rsid w:val="003E3316"/>
    <w:rsid w:val="003E3501"/>
    <w:rsid w:val="003E3735"/>
    <w:rsid w:val="003E3A08"/>
    <w:rsid w:val="003E3B48"/>
    <w:rsid w:val="003E3DDE"/>
    <w:rsid w:val="003E40B0"/>
    <w:rsid w:val="003E4134"/>
    <w:rsid w:val="003E422C"/>
    <w:rsid w:val="003E433A"/>
    <w:rsid w:val="003E44AA"/>
    <w:rsid w:val="003E49A4"/>
    <w:rsid w:val="003E4E2A"/>
    <w:rsid w:val="003E5033"/>
    <w:rsid w:val="003E525B"/>
    <w:rsid w:val="003E5336"/>
    <w:rsid w:val="003E5429"/>
    <w:rsid w:val="003E5597"/>
    <w:rsid w:val="003E5614"/>
    <w:rsid w:val="003E5E2F"/>
    <w:rsid w:val="003E5E55"/>
    <w:rsid w:val="003E5EA5"/>
    <w:rsid w:val="003E60BA"/>
    <w:rsid w:val="003E61D4"/>
    <w:rsid w:val="003E6265"/>
    <w:rsid w:val="003E69A3"/>
    <w:rsid w:val="003E6AEB"/>
    <w:rsid w:val="003E6B0E"/>
    <w:rsid w:val="003E6B4A"/>
    <w:rsid w:val="003E6B66"/>
    <w:rsid w:val="003E6C07"/>
    <w:rsid w:val="003E6C48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B81"/>
    <w:rsid w:val="003E7E70"/>
    <w:rsid w:val="003E7F58"/>
    <w:rsid w:val="003F0525"/>
    <w:rsid w:val="003F0685"/>
    <w:rsid w:val="003F07A1"/>
    <w:rsid w:val="003F0852"/>
    <w:rsid w:val="003F0B40"/>
    <w:rsid w:val="003F0E8E"/>
    <w:rsid w:val="003F13A8"/>
    <w:rsid w:val="003F15C2"/>
    <w:rsid w:val="003F15FA"/>
    <w:rsid w:val="003F1704"/>
    <w:rsid w:val="003F19AA"/>
    <w:rsid w:val="003F1C8C"/>
    <w:rsid w:val="003F1C99"/>
    <w:rsid w:val="003F1CE8"/>
    <w:rsid w:val="003F1D17"/>
    <w:rsid w:val="003F1DCE"/>
    <w:rsid w:val="003F1F20"/>
    <w:rsid w:val="003F1FAD"/>
    <w:rsid w:val="003F210B"/>
    <w:rsid w:val="003F2218"/>
    <w:rsid w:val="003F2371"/>
    <w:rsid w:val="003F273E"/>
    <w:rsid w:val="003F27F9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A8A"/>
    <w:rsid w:val="003F3C94"/>
    <w:rsid w:val="003F404B"/>
    <w:rsid w:val="003F45D1"/>
    <w:rsid w:val="003F4A74"/>
    <w:rsid w:val="003F4B72"/>
    <w:rsid w:val="003F4DE3"/>
    <w:rsid w:val="003F4E91"/>
    <w:rsid w:val="003F4F02"/>
    <w:rsid w:val="003F5076"/>
    <w:rsid w:val="003F5777"/>
    <w:rsid w:val="003F579D"/>
    <w:rsid w:val="003F5B54"/>
    <w:rsid w:val="003F5BAA"/>
    <w:rsid w:val="003F6020"/>
    <w:rsid w:val="003F624A"/>
    <w:rsid w:val="003F6479"/>
    <w:rsid w:val="003F6685"/>
    <w:rsid w:val="003F6795"/>
    <w:rsid w:val="003F67FD"/>
    <w:rsid w:val="003F68FD"/>
    <w:rsid w:val="003F6947"/>
    <w:rsid w:val="003F6E8D"/>
    <w:rsid w:val="003F6FF0"/>
    <w:rsid w:val="003F70A9"/>
    <w:rsid w:val="003F7293"/>
    <w:rsid w:val="003F747D"/>
    <w:rsid w:val="003F7853"/>
    <w:rsid w:val="003F7C42"/>
    <w:rsid w:val="00400285"/>
    <w:rsid w:val="004002F2"/>
    <w:rsid w:val="00400591"/>
    <w:rsid w:val="0040073C"/>
    <w:rsid w:val="004009D2"/>
    <w:rsid w:val="00400A65"/>
    <w:rsid w:val="00400BE2"/>
    <w:rsid w:val="00400EDD"/>
    <w:rsid w:val="0040122A"/>
    <w:rsid w:val="00401363"/>
    <w:rsid w:val="004015D9"/>
    <w:rsid w:val="00401741"/>
    <w:rsid w:val="00401872"/>
    <w:rsid w:val="00401AA7"/>
    <w:rsid w:val="00401C4E"/>
    <w:rsid w:val="00401EE8"/>
    <w:rsid w:val="0040209A"/>
    <w:rsid w:val="004023B1"/>
    <w:rsid w:val="00402CC7"/>
    <w:rsid w:val="0040318F"/>
    <w:rsid w:val="0040329B"/>
    <w:rsid w:val="0040353F"/>
    <w:rsid w:val="00403980"/>
    <w:rsid w:val="00403AEB"/>
    <w:rsid w:val="00403B3C"/>
    <w:rsid w:val="00403CBF"/>
    <w:rsid w:val="00403CFE"/>
    <w:rsid w:val="00403D9A"/>
    <w:rsid w:val="00403E00"/>
    <w:rsid w:val="004041DB"/>
    <w:rsid w:val="00404431"/>
    <w:rsid w:val="00404559"/>
    <w:rsid w:val="0040472A"/>
    <w:rsid w:val="00404ADE"/>
    <w:rsid w:val="00404D25"/>
    <w:rsid w:val="00404EFF"/>
    <w:rsid w:val="004050AE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9D6"/>
    <w:rsid w:val="00407BCA"/>
    <w:rsid w:val="00407DCA"/>
    <w:rsid w:val="00407EDE"/>
    <w:rsid w:val="00407FAC"/>
    <w:rsid w:val="00410272"/>
    <w:rsid w:val="0041043F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923"/>
    <w:rsid w:val="00412BE4"/>
    <w:rsid w:val="00412DC8"/>
    <w:rsid w:val="00412F4A"/>
    <w:rsid w:val="0041300E"/>
    <w:rsid w:val="00413045"/>
    <w:rsid w:val="0041305F"/>
    <w:rsid w:val="004130C9"/>
    <w:rsid w:val="004132B9"/>
    <w:rsid w:val="00413492"/>
    <w:rsid w:val="004135B9"/>
    <w:rsid w:val="0041361C"/>
    <w:rsid w:val="0041364C"/>
    <w:rsid w:val="00413C85"/>
    <w:rsid w:val="00413E39"/>
    <w:rsid w:val="00414066"/>
    <w:rsid w:val="004140CB"/>
    <w:rsid w:val="004141A3"/>
    <w:rsid w:val="004141FB"/>
    <w:rsid w:val="00414249"/>
    <w:rsid w:val="004142B0"/>
    <w:rsid w:val="00414332"/>
    <w:rsid w:val="004145CE"/>
    <w:rsid w:val="00414792"/>
    <w:rsid w:val="00414946"/>
    <w:rsid w:val="00414AA4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0C7"/>
    <w:rsid w:val="004161D3"/>
    <w:rsid w:val="0041630A"/>
    <w:rsid w:val="00416832"/>
    <w:rsid w:val="00416A8C"/>
    <w:rsid w:val="00416C19"/>
    <w:rsid w:val="00416CB6"/>
    <w:rsid w:val="004174F5"/>
    <w:rsid w:val="0041755E"/>
    <w:rsid w:val="0041774A"/>
    <w:rsid w:val="00417A6D"/>
    <w:rsid w:val="00417BC9"/>
    <w:rsid w:val="00417E5F"/>
    <w:rsid w:val="00417EB8"/>
    <w:rsid w:val="00417EC2"/>
    <w:rsid w:val="00417F22"/>
    <w:rsid w:val="004201BE"/>
    <w:rsid w:val="00420233"/>
    <w:rsid w:val="00420321"/>
    <w:rsid w:val="004204E8"/>
    <w:rsid w:val="004205F3"/>
    <w:rsid w:val="004206CD"/>
    <w:rsid w:val="00420741"/>
    <w:rsid w:val="004207C1"/>
    <w:rsid w:val="00420F63"/>
    <w:rsid w:val="00420FAE"/>
    <w:rsid w:val="00420FBF"/>
    <w:rsid w:val="004212D5"/>
    <w:rsid w:val="004214EE"/>
    <w:rsid w:val="0042150E"/>
    <w:rsid w:val="00421934"/>
    <w:rsid w:val="00422147"/>
    <w:rsid w:val="004223B0"/>
    <w:rsid w:val="0042253F"/>
    <w:rsid w:val="004227A8"/>
    <w:rsid w:val="00422BD3"/>
    <w:rsid w:val="004231FF"/>
    <w:rsid w:val="00423290"/>
    <w:rsid w:val="004233A2"/>
    <w:rsid w:val="0042343D"/>
    <w:rsid w:val="0042348F"/>
    <w:rsid w:val="00423490"/>
    <w:rsid w:val="004234A1"/>
    <w:rsid w:val="0042360A"/>
    <w:rsid w:val="00423661"/>
    <w:rsid w:val="0042396E"/>
    <w:rsid w:val="00423DAC"/>
    <w:rsid w:val="00424203"/>
    <w:rsid w:val="00424359"/>
    <w:rsid w:val="00424574"/>
    <w:rsid w:val="004249D5"/>
    <w:rsid w:val="00424EA3"/>
    <w:rsid w:val="00424F3C"/>
    <w:rsid w:val="00424F72"/>
    <w:rsid w:val="00424FCF"/>
    <w:rsid w:val="00425227"/>
    <w:rsid w:val="00425A17"/>
    <w:rsid w:val="00425AA9"/>
    <w:rsid w:val="00425CC4"/>
    <w:rsid w:val="00425D60"/>
    <w:rsid w:val="00425DEC"/>
    <w:rsid w:val="00425EB0"/>
    <w:rsid w:val="00425ED4"/>
    <w:rsid w:val="00425F74"/>
    <w:rsid w:val="00426181"/>
    <w:rsid w:val="00426540"/>
    <w:rsid w:val="004266A9"/>
    <w:rsid w:val="004268E6"/>
    <w:rsid w:val="00426983"/>
    <w:rsid w:val="00426BB9"/>
    <w:rsid w:val="00426CFF"/>
    <w:rsid w:val="00426F43"/>
    <w:rsid w:val="00427184"/>
    <w:rsid w:val="0042745F"/>
    <w:rsid w:val="004276A0"/>
    <w:rsid w:val="00427AF8"/>
    <w:rsid w:val="00427C0E"/>
    <w:rsid w:val="00427C16"/>
    <w:rsid w:val="00427D0A"/>
    <w:rsid w:val="00427EEA"/>
    <w:rsid w:val="004303B9"/>
    <w:rsid w:val="00430A15"/>
    <w:rsid w:val="00430A4D"/>
    <w:rsid w:val="00430ADC"/>
    <w:rsid w:val="00430BC2"/>
    <w:rsid w:val="00430C40"/>
    <w:rsid w:val="00430C69"/>
    <w:rsid w:val="00430C93"/>
    <w:rsid w:val="00430CD0"/>
    <w:rsid w:val="00430CEC"/>
    <w:rsid w:val="00430DCA"/>
    <w:rsid w:val="00430E22"/>
    <w:rsid w:val="00430E48"/>
    <w:rsid w:val="0043117C"/>
    <w:rsid w:val="00431224"/>
    <w:rsid w:val="004312AD"/>
    <w:rsid w:val="004315B2"/>
    <w:rsid w:val="004315F8"/>
    <w:rsid w:val="004317A7"/>
    <w:rsid w:val="004319C8"/>
    <w:rsid w:val="00431ABF"/>
    <w:rsid w:val="00431D41"/>
    <w:rsid w:val="00432173"/>
    <w:rsid w:val="004322FA"/>
    <w:rsid w:val="00432539"/>
    <w:rsid w:val="004327AE"/>
    <w:rsid w:val="00432809"/>
    <w:rsid w:val="00432974"/>
    <w:rsid w:val="00432C74"/>
    <w:rsid w:val="00432F95"/>
    <w:rsid w:val="0043312A"/>
    <w:rsid w:val="0043313C"/>
    <w:rsid w:val="00433249"/>
    <w:rsid w:val="00433255"/>
    <w:rsid w:val="0043328F"/>
    <w:rsid w:val="004332ED"/>
    <w:rsid w:val="00433342"/>
    <w:rsid w:val="0043335C"/>
    <w:rsid w:val="004336E5"/>
    <w:rsid w:val="004337C6"/>
    <w:rsid w:val="00433BC1"/>
    <w:rsid w:val="00433C61"/>
    <w:rsid w:val="00433FB7"/>
    <w:rsid w:val="0043408A"/>
    <w:rsid w:val="00434582"/>
    <w:rsid w:val="00434670"/>
    <w:rsid w:val="00434ABF"/>
    <w:rsid w:val="00434C0D"/>
    <w:rsid w:val="00434D35"/>
    <w:rsid w:val="0043503F"/>
    <w:rsid w:val="0043505E"/>
    <w:rsid w:val="004353D4"/>
    <w:rsid w:val="004356F6"/>
    <w:rsid w:val="00435A95"/>
    <w:rsid w:val="00435D13"/>
    <w:rsid w:val="00435DB1"/>
    <w:rsid w:val="00435E61"/>
    <w:rsid w:val="004360E1"/>
    <w:rsid w:val="00436159"/>
    <w:rsid w:val="00436271"/>
    <w:rsid w:val="004362A2"/>
    <w:rsid w:val="004364B6"/>
    <w:rsid w:val="004368FA"/>
    <w:rsid w:val="00436999"/>
    <w:rsid w:val="00436A95"/>
    <w:rsid w:val="00436C7D"/>
    <w:rsid w:val="00436EED"/>
    <w:rsid w:val="00437224"/>
    <w:rsid w:val="0043732D"/>
    <w:rsid w:val="0043783F"/>
    <w:rsid w:val="00437929"/>
    <w:rsid w:val="00437B65"/>
    <w:rsid w:val="00440030"/>
    <w:rsid w:val="004401A0"/>
    <w:rsid w:val="00440244"/>
    <w:rsid w:val="0044032D"/>
    <w:rsid w:val="004403A8"/>
    <w:rsid w:val="00440567"/>
    <w:rsid w:val="0044056B"/>
    <w:rsid w:val="004407D8"/>
    <w:rsid w:val="0044081C"/>
    <w:rsid w:val="00440873"/>
    <w:rsid w:val="004408CC"/>
    <w:rsid w:val="00440AEF"/>
    <w:rsid w:val="00440B0B"/>
    <w:rsid w:val="00440CE4"/>
    <w:rsid w:val="00440CE6"/>
    <w:rsid w:val="0044115A"/>
    <w:rsid w:val="004415D2"/>
    <w:rsid w:val="00441659"/>
    <w:rsid w:val="0044169B"/>
    <w:rsid w:val="00441742"/>
    <w:rsid w:val="0044184A"/>
    <w:rsid w:val="00441D15"/>
    <w:rsid w:val="00441D7D"/>
    <w:rsid w:val="00441FDD"/>
    <w:rsid w:val="00442187"/>
    <w:rsid w:val="0044234A"/>
    <w:rsid w:val="004425EB"/>
    <w:rsid w:val="00442769"/>
    <w:rsid w:val="00442B09"/>
    <w:rsid w:val="00442B8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12A"/>
    <w:rsid w:val="00444309"/>
    <w:rsid w:val="00444423"/>
    <w:rsid w:val="004445D1"/>
    <w:rsid w:val="0044473D"/>
    <w:rsid w:val="004447B2"/>
    <w:rsid w:val="00444995"/>
    <w:rsid w:val="00444A5C"/>
    <w:rsid w:val="00444DE0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C9C"/>
    <w:rsid w:val="00446CAD"/>
    <w:rsid w:val="00446ED4"/>
    <w:rsid w:val="00446FAC"/>
    <w:rsid w:val="004470C4"/>
    <w:rsid w:val="00447163"/>
    <w:rsid w:val="004474AC"/>
    <w:rsid w:val="00447725"/>
    <w:rsid w:val="00447A5A"/>
    <w:rsid w:val="00447B89"/>
    <w:rsid w:val="00447BF5"/>
    <w:rsid w:val="00447C38"/>
    <w:rsid w:val="00447DF1"/>
    <w:rsid w:val="00450035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1FC7"/>
    <w:rsid w:val="004521EB"/>
    <w:rsid w:val="0045222A"/>
    <w:rsid w:val="004524A0"/>
    <w:rsid w:val="004524D7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E9E"/>
    <w:rsid w:val="004531CA"/>
    <w:rsid w:val="00453249"/>
    <w:rsid w:val="004533C6"/>
    <w:rsid w:val="004535C9"/>
    <w:rsid w:val="00453AB7"/>
    <w:rsid w:val="00453C70"/>
    <w:rsid w:val="00453F01"/>
    <w:rsid w:val="00453FC5"/>
    <w:rsid w:val="00453FDC"/>
    <w:rsid w:val="004541EC"/>
    <w:rsid w:val="00454255"/>
    <w:rsid w:val="00454339"/>
    <w:rsid w:val="004543CF"/>
    <w:rsid w:val="0045446D"/>
    <w:rsid w:val="00454A9F"/>
    <w:rsid w:val="00454C6D"/>
    <w:rsid w:val="00454CBA"/>
    <w:rsid w:val="00454D0F"/>
    <w:rsid w:val="00454D42"/>
    <w:rsid w:val="00454D44"/>
    <w:rsid w:val="004552A2"/>
    <w:rsid w:val="00455344"/>
    <w:rsid w:val="0045536C"/>
    <w:rsid w:val="0045553B"/>
    <w:rsid w:val="004556FE"/>
    <w:rsid w:val="004558BF"/>
    <w:rsid w:val="004558EE"/>
    <w:rsid w:val="0045595F"/>
    <w:rsid w:val="00455B03"/>
    <w:rsid w:val="00455CF3"/>
    <w:rsid w:val="00455D54"/>
    <w:rsid w:val="00455E26"/>
    <w:rsid w:val="00456146"/>
    <w:rsid w:val="00456A9F"/>
    <w:rsid w:val="00456B80"/>
    <w:rsid w:val="00456D9C"/>
    <w:rsid w:val="00456E25"/>
    <w:rsid w:val="00456F1D"/>
    <w:rsid w:val="00457120"/>
    <w:rsid w:val="004571CB"/>
    <w:rsid w:val="004575C8"/>
    <w:rsid w:val="004576D7"/>
    <w:rsid w:val="004576F3"/>
    <w:rsid w:val="00457BF9"/>
    <w:rsid w:val="00457F9F"/>
    <w:rsid w:val="00457FD1"/>
    <w:rsid w:val="004600CF"/>
    <w:rsid w:val="00460278"/>
    <w:rsid w:val="0046082C"/>
    <w:rsid w:val="00460B83"/>
    <w:rsid w:val="00460F76"/>
    <w:rsid w:val="0046104F"/>
    <w:rsid w:val="00461375"/>
    <w:rsid w:val="0046143E"/>
    <w:rsid w:val="0046159E"/>
    <w:rsid w:val="0046190A"/>
    <w:rsid w:val="00461A72"/>
    <w:rsid w:val="00461BB5"/>
    <w:rsid w:val="0046213D"/>
    <w:rsid w:val="00462282"/>
    <w:rsid w:val="004625A1"/>
    <w:rsid w:val="00462919"/>
    <w:rsid w:val="00462A68"/>
    <w:rsid w:val="004630DB"/>
    <w:rsid w:val="004635DA"/>
    <w:rsid w:val="00463899"/>
    <w:rsid w:val="00463E50"/>
    <w:rsid w:val="00463F34"/>
    <w:rsid w:val="004642F9"/>
    <w:rsid w:val="004644B5"/>
    <w:rsid w:val="0046469E"/>
    <w:rsid w:val="0046486F"/>
    <w:rsid w:val="00464A14"/>
    <w:rsid w:val="00464FAE"/>
    <w:rsid w:val="0046520C"/>
    <w:rsid w:val="00465258"/>
    <w:rsid w:val="0046539B"/>
    <w:rsid w:val="004653B1"/>
    <w:rsid w:val="00465468"/>
    <w:rsid w:val="00465611"/>
    <w:rsid w:val="00465617"/>
    <w:rsid w:val="0046573D"/>
    <w:rsid w:val="00465C8B"/>
    <w:rsid w:val="00465FCB"/>
    <w:rsid w:val="00466470"/>
    <w:rsid w:val="004666EC"/>
    <w:rsid w:val="00466831"/>
    <w:rsid w:val="00466A5B"/>
    <w:rsid w:val="00466BE0"/>
    <w:rsid w:val="0046745A"/>
    <w:rsid w:val="004675D8"/>
    <w:rsid w:val="004675E1"/>
    <w:rsid w:val="0046769A"/>
    <w:rsid w:val="00467E66"/>
    <w:rsid w:val="00470228"/>
    <w:rsid w:val="004702AC"/>
    <w:rsid w:val="0047060E"/>
    <w:rsid w:val="00470E4A"/>
    <w:rsid w:val="00470F7D"/>
    <w:rsid w:val="00471121"/>
    <w:rsid w:val="0047124D"/>
    <w:rsid w:val="00471691"/>
    <w:rsid w:val="00471E01"/>
    <w:rsid w:val="004723C9"/>
    <w:rsid w:val="004725B8"/>
    <w:rsid w:val="004727CB"/>
    <w:rsid w:val="00472939"/>
    <w:rsid w:val="004729DF"/>
    <w:rsid w:val="004733BA"/>
    <w:rsid w:val="004734C5"/>
    <w:rsid w:val="00473665"/>
    <w:rsid w:val="004736A8"/>
    <w:rsid w:val="00473707"/>
    <w:rsid w:val="004738A1"/>
    <w:rsid w:val="004738CF"/>
    <w:rsid w:val="004738DB"/>
    <w:rsid w:val="00473961"/>
    <w:rsid w:val="00473C63"/>
    <w:rsid w:val="004742A0"/>
    <w:rsid w:val="004742A3"/>
    <w:rsid w:val="00474AC8"/>
    <w:rsid w:val="00474B36"/>
    <w:rsid w:val="0047502F"/>
    <w:rsid w:val="0047539A"/>
    <w:rsid w:val="00475C84"/>
    <w:rsid w:val="00475D5F"/>
    <w:rsid w:val="00476067"/>
    <w:rsid w:val="004761C0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055"/>
    <w:rsid w:val="0047714F"/>
    <w:rsid w:val="0047722F"/>
    <w:rsid w:val="0047726D"/>
    <w:rsid w:val="0047727D"/>
    <w:rsid w:val="004776AC"/>
    <w:rsid w:val="00477742"/>
    <w:rsid w:val="00477783"/>
    <w:rsid w:val="0047783F"/>
    <w:rsid w:val="00477903"/>
    <w:rsid w:val="00477AB0"/>
    <w:rsid w:val="00477B20"/>
    <w:rsid w:val="00477C32"/>
    <w:rsid w:val="00477CAD"/>
    <w:rsid w:val="00480011"/>
    <w:rsid w:val="00480015"/>
    <w:rsid w:val="004801DB"/>
    <w:rsid w:val="00480238"/>
    <w:rsid w:val="00480413"/>
    <w:rsid w:val="00480507"/>
    <w:rsid w:val="00480665"/>
    <w:rsid w:val="004809A6"/>
    <w:rsid w:val="00480E17"/>
    <w:rsid w:val="00480E51"/>
    <w:rsid w:val="004810F4"/>
    <w:rsid w:val="00481457"/>
    <w:rsid w:val="00481BCD"/>
    <w:rsid w:val="00481C2A"/>
    <w:rsid w:val="00481EF2"/>
    <w:rsid w:val="00482075"/>
    <w:rsid w:val="004820DA"/>
    <w:rsid w:val="00482574"/>
    <w:rsid w:val="004827C1"/>
    <w:rsid w:val="00482C0B"/>
    <w:rsid w:val="00482D28"/>
    <w:rsid w:val="00482DB3"/>
    <w:rsid w:val="004830F0"/>
    <w:rsid w:val="004833F3"/>
    <w:rsid w:val="0048399E"/>
    <w:rsid w:val="00483DF4"/>
    <w:rsid w:val="004846C8"/>
    <w:rsid w:val="00484841"/>
    <w:rsid w:val="00484ABD"/>
    <w:rsid w:val="00484D0B"/>
    <w:rsid w:val="00484F68"/>
    <w:rsid w:val="004853BA"/>
    <w:rsid w:val="00485BC7"/>
    <w:rsid w:val="00485C8B"/>
    <w:rsid w:val="00486196"/>
    <w:rsid w:val="00486357"/>
    <w:rsid w:val="004864AE"/>
    <w:rsid w:val="00486564"/>
    <w:rsid w:val="00486764"/>
    <w:rsid w:val="004867EF"/>
    <w:rsid w:val="00486CCF"/>
    <w:rsid w:val="00486EF1"/>
    <w:rsid w:val="00487035"/>
    <w:rsid w:val="0048707F"/>
    <w:rsid w:val="0048757D"/>
    <w:rsid w:val="00487656"/>
    <w:rsid w:val="004879FA"/>
    <w:rsid w:val="0049021F"/>
    <w:rsid w:val="004903B5"/>
    <w:rsid w:val="004903EA"/>
    <w:rsid w:val="004906F0"/>
    <w:rsid w:val="00490ECE"/>
    <w:rsid w:val="004912CE"/>
    <w:rsid w:val="004914EB"/>
    <w:rsid w:val="00491777"/>
    <w:rsid w:val="00491943"/>
    <w:rsid w:val="00491965"/>
    <w:rsid w:val="00491F5E"/>
    <w:rsid w:val="00492174"/>
    <w:rsid w:val="0049223D"/>
    <w:rsid w:val="00492377"/>
    <w:rsid w:val="004924C0"/>
    <w:rsid w:val="004925FD"/>
    <w:rsid w:val="0049281E"/>
    <w:rsid w:val="00492BF1"/>
    <w:rsid w:val="00492CC2"/>
    <w:rsid w:val="00492DC5"/>
    <w:rsid w:val="00493129"/>
    <w:rsid w:val="004931C6"/>
    <w:rsid w:val="00493261"/>
    <w:rsid w:val="0049342E"/>
    <w:rsid w:val="00493689"/>
    <w:rsid w:val="004939B2"/>
    <w:rsid w:val="004939FA"/>
    <w:rsid w:val="00493B61"/>
    <w:rsid w:val="00493BBB"/>
    <w:rsid w:val="00493E23"/>
    <w:rsid w:val="00493EEC"/>
    <w:rsid w:val="00493FE2"/>
    <w:rsid w:val="00494003"/>
    <w:rsid w:val="00494180"/>
    <w:rsid w:val="00494185"/>
    <w:rsid w:val="0049452D"/>
    <w:rsid w:val="004945FD"/>
    <w:rsid w:val="0049463D"/>
    <w:rsid w:val="0049471E"/>
    <w:rsid w:val="004947B8"/>
    <w:rsid w:val="0049480A"/>
    <w:rsid w:val="0049489B"/>
    <w:rsid w:val="00494971"/>
    <w:rsid w:val="00494E10"/>
    <w:rsid w:val="00495081"/>
    <w:rsid w:val="004950DF"/>
    <w:rsid w:val="004951A8"/>
    <w:rsid w:val="00495286"/>
    <w:rsid w:val="0049544A"/>
    <w:rsid w:val="004955AA"/>
    <w:rsid w:val="004956B4"/>
    <w:rsid w:val="00495746"/>
    <w:rsid w:val="00495901"/>
    <w:rsid w:val="00495A21"/>
    <w:rsid w:val="00495B07"/>
    <w:rsid w:val="00495B7B"/>
    <w:rsid w:val="00495CC1"/>
    <w:rsid w:val="00495F3F"/>
    <w:rsid w:val="0049602C"/>
    <w:rsid w:val="00496031"/>
    <w:rsid w:val="004966E1"/>
    <w:rsid w:val="0049673D"/>
    <w:rsid w:val="0049677C"/>
    <w:rsid w:val="0049684E"/>
    <w:rsid w:val="00496876"/>
    <w:rsid w:val="00496AAB"/>
    <w:rsid w:val="00496B31"/>
    <w:rsid w:val="00497007"/>
    <w:rsid w:val="00497146"/>
    <w:rsid w:val="00497265"/>
    <w:rsid w:val="00497510"/>
    <w:rsid w:val="00497517"/>
    <w:rsid w:val="0049766C"/>
    <w:rsid w:val="004A010F"/>
    <w:rsid w:val="004A0144"/>
    <w:rsid w:val="004A0325"/>
    <w:rsid w:val="004A052C"/>
    <w:rsid w:val="004A0576"/>
    <w:rsid w:val="004A0619"/>
    <w:rsid w:val="004A0658"/>
    <w:rsid w:val="004A07A7"/>
    <w:rsid w:val="004A0859"/>
    <w:rsid w:val="004A098B"/>
    <w:rsid w:val="004A0B01"/>
    <w:rsid w:val="004A0B56"/>
    <w:rsid w:val="004A0C6B"/>
    <w:rsid w:val="004A0F84"/>
    <w:rsid w:val="004A11D9"/>
    <w:rsid w:val="004A13F9"/>
    <w:rsid w:val="004A14E8"/>
    <w:rsid w:val="004A15B3"/>
    <w:rsid w:val="004A174D"/>
    <w:rsid w:val="004A192C"/>
    <w:rsid w:val="004A19AE"/>
    <w:rsid w:val="004A1C3C"/>
    <w:rsid w:val="004A1CE0"/>
    <w:rsid w:val="004A2126"/>
    <w:rsid w:val="004A21BF"/>
    <w:rsid w:val="004A225D"/>
    <w:rsid w:val="004A2309"/>
    <w:rsid w:val="004A2734"/>
    <w:rsid w:val="004A27F7"/>
    <w:rsid w:val="004A2865"/>
    <w:rsid w:val="004A290E"/>
    <w:rsid w:val="004A2D89"/>
    <w:rsid w:val="004A2DC6"/>
    <w:rsid w:val="004A3085"/>
    <w:rsid w:val="004A30A4"/>
    <w:rsid w:val="004A3347"/>
    <w:rsid w:val="004A34B8"/>
    <w:rsid w:val="004A38AE"/>
    <w:rsid w:val="004A3B8B"/>
    <w:rsid w:val="004A4053"/>
    <w:rsid w:val="004A4313"/>
    <w:rsid w:val="004A451B"/>
    <w:rsid w:val="004A46BE"/>
    <w:rsid w:val="004A4701"/>
    <w:rsid w:val="004A472D"/>
    <w:rsid w:val="004A4878"/>
    <w:rsid w:val="004A4BF2"/>
    <w:rsid w:val="004A4C70"/>
    <w:rsid w:val="004A4CB6"/>
    <w:rsid w:val="004A4D8F"/>
    <w:rsid w:val="004A4E17"/>
    <w:rsid w:val="004A4ED5"/>
    <w:rsid w:val="004A5013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793"/>
    <w:rsid w:val="004A7CC2"/>
    <w:rsid w:val="004A7F16"/>
    <w:rsid w:val="004A7FFA"/>
    <w:rsid w:val="004B0018"/>
    <w:rsid w:val="004B017B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197"/>
    <w:rsid w:val="004B12C0"/>
    <w:rsid w:val="004B137D"/>
    <w:rsid w:val="004B1B56"/>
    <w:rsid w:val="004B206E"/>
    <w:rsid w:val="004B2159"/>
    <w:rsid w:val="004B2648"/>
    <w:rsid w:val="004B2A55"/>
    <w:rsid w:val="004B2FF5"/>
    <w:rsid w:val="004B3069"/>
    <w:rsid w:val="004B31A6"/>
    <w:rsid w:val="004B3357"/>
    <w:rsid w:val="004B3580"/>
    <w:rsid w:val="004B3900"/>
    <w:rsid w:val="004B3BD9"/>
    <w:rsid w:val="004B3C08"/>
    <w:rsid w:val="004B439F"/>
    <w:rsid w:val="004B4635"/>
    <w:rsid w:val="004B495E"/>
    <w:rsid w:val="004B499E"/>
    <w:rsid w:val="004B4B96"/>
    <w:rsid w:val="004B4E64"/>
    <w:rsid w:val="004B4E71"/>
    <w:rsid w:val="004B4FA2"/>
    <w:rsid w:val="004B5009"/>
    <w:rsid w:val="004B502F"/>
    <w:rsid w:val="004B5428"/>
    <w:rsid w:val="004B547F"/>
    <w:rsid w:val="004B567B"/>
    <w:rsid w:val="004B5682"/>
    <w:rsid w:val="004B591B"/>
    <w:rsid w:val="004B598E"/>
    <w:rsid w:val="004B5BEC"/>
    <w:rsid w:val="004B5C93"/>
    <w:rsid w:val="004B5D84"/>
    <w:rsid w:val="004B63EF"/>
    <w:rsid w:val="004B6473"/>
    <w:rsid w:val="004B6833"/>
    <w:rsid w:val="004B6A50"/>
    <w:rsid w:val="004B6BD0"/>
    <w:rsid w:val="004B6C0C"/>
    <w:rsid w:val="004B6C28"/>
    <w:rsid w:val="004B7A2E"/>
    <w:rsid w:val="004B7CD2"/>
    <w:rsid w:val="004C008D"/>
    <w:rsid w:val="004C0394"/>
    <w:rsid w:val="004C0906"/>
    <w:rsid w:val="004C0A80"/>
    <w:rsid w:val="004C0EB7"/>
    <w:rsid w:val="004C111A"/>
    <w:rsid w:val="004C14E4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2F82"/>
    <w:rsid w:val="004C31AC"/>
    <w:rsid w:val="004C31CE"/>
    <w:rsid w:val="004C3378"/>
    <w:rsid w:val="004C338A"/>
    <w:rsid w:val="004C33FD"/>
    <w:rsid w:val="004C36A9"/>
    <w:rsid w:val="004C378A"/>
    <w:rsid w:val="004C3CA5"/>
    <w:rsid w:val="004C3D79"/>
    <w:rsid w:val="004C3EE2"/>
    <w:rsid w:val="004C3FE9"/>
    <w:rsid w:val="004C41E0"/>
    <w:rsid w:val="004C4236"/>
    <w:rsid w:val="004C4249"/>
    <w:rsid w:val="004C444E"/>
    <w:rsid w:val="004C4644"/>
    <w:rsid w:val="004C466F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9E"/>
    <w:rsid w:val="004C57DB"/>
    <w:rsid w:val="004C5F1D"/>
    <w:rsid w:val="004C606C"/>
    <w:rsid w:val="004C621B"/>
    <w:rsid w:val="004C6599"/>
    <w:rsid w:val="004C677F"/>
    <w:rsid w:val="004C67F2"/>
    <w:rsid w:val="004C689E"/>
    <w:rsid w:val="004C68A5"/>
    <w:rsid w:val="004C6A2C"/>
    <w:rsid w:val="004C6BB0"/>
    <w:rsid w:val="004C6C7B"/>
    <w:rsid w:val="004C6F0A"/>
    <w:rsid w:val="004C770C"/>
    <w:rsid w:val="004C776C"/>
    <w:rsid w:val="004C779A"/>
    <w:rsid w:val="004C77C2"/>
    <w:rsid w:val="004C7807"/>
    <w:rsid w:val="004C7B76"/>
    <w:rsid w:val="004C7BEF"/>
    <w:rsid w:val="004C7D45"/>
    <w:rsid w:val="004D0024"/>
    <w:rsid w:val="004D037F"/>
    <w:rsid w:val="004D03B6"/>
    <w:rsid w:val="004D0526"/>
    <w:rsid w:val="004D05B5"/>
    <w:rsid w:val="004D0815"/>
    <w:rsid w:val="004D0996"/>
    <w:rsid w:val="004D0CEA"/>
    <w:rsid w:val="004D0FF0"/>
    <w:rsid w:val="004D11F3"/>
    <w:rsid w:val="004D143E"/>
    <w:rsid w:val="004D1856"/>
    <w:rsid w:val="004D19CC"/>
    <w:rsid w:val="004D1F05"/>
    <w:rsid w:val="004D1F4E"/>
    <w:rsid w:val="004D2097"/>
    <w:rsid w:val="004D22CB"/>
    <w:rsid w:val="004D2405"/>
    <w:rsid w:val="004D2436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6A6"/>
    <w:rsid w:val="004D379B"/>
    <w:rsid w:val="004D3955"/>
    <w:rsid w:val="004D3B30"/>
    <w:rsid w:val="004D3C34"/>
    <w:rsid w:val="004D4003"/>
    <w:rsid w:val="004D40EB"/>
    <w:rsid w:val="004D4342"/>
    <w:rsid w:val="004D4439"/>
    <w:rsid w:val="004D46E0"/>
    <w:rsid w:val="004D48C8"/>
    <w:rsid w:val="004D4B67"/>
    <w:rsid w:val="004D4BE3"/>
    <w:rsid w:val="004D4D25"/>
    <w:rsid w:val="004D4EC7"/>
    <w:rsid w:val="004D4F01"/>
    <w:rsid w:val="004D5163"/>
    <w:rsid w:val="004D5169"/>
    <w:rsid w:val="004D5298"/>
    <w:rsid w:val="004D5482"/>
    <w:rsid w:val="004D54D0"/>
    <w:rsid w:val="004D563A"/>
    <w:rsid w:val="004D5848"/>
    <w:rsid w:val="004D59BD"/>
    <w:rsid w:val="004D5A9A"/>
    <w:rsid w:val="004D5D40"/>
    <w:rsid w:val="004D5E6D"/>
    <w:rsid w:val="004D60C8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212"/>
    <w:rsid w:val="004D7988"/>
    <w:rsid w:val="004D79A7"/>
    <w:rsid w:val="004D79FB"/>
    <w:rsid w:val="004D7AB4"/>
    <w:rsid w:val="004D7BAC"/>
    <w:rsid w:val="004D7D04"/>
    <w:rsid w:val="004D7D55"/>
    <w:rsid w:val="004D7EE3"/>
    <w:rsid w:val="004D7F51"/>
    <w:rsid w:val="004E03A0"/>
    <w:rsid w:val="004E03B6"/>
    <w:rsid w:val="004E03DC"/>
    <w:rsid w:val="004E0527"/>
    <w:rsid w:val="004E0AC7"/>
    <w:rsid w:val="004E0B8A"/>
    <w:rsid w:val="004E0D98"/>
    <w:rsid w:val="004E0E27"/>
    <w:rsid w:val="004E0F89"/>
    <w:rsid w:val="004E1191"/>
    <w:rsid w:val="004E11C3"/>
    <w:rsid w:val="004E1209"/>
    <w:rsid w:val="004E13D8"/>
    <w:rsid w:val="004E13FE"/>
    <w:rsid w:val="004E14D4"/>
    <w:rsid w:val="004E1685"/>
    <w:rsid w:val="004E16B7"/>
    <w:rsid w:val="004E16F1"/>
    <w:rsid w:val="004E1718"/>
    <w:rsid w:val="004E1757"/>
    <w:rsid w:val="004E176F"/>
    <w:rsid w:val="004E1800"/>
    <w:rsid w:val="004E1EE7"/>
    <w:rsid w:val="004E1FEB"/>
    <w:rsid w:val="004E227B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1FF"/>
    <w:rsid w:val="004E555B"/>
    <w:rsid w:val="004E55CC"/>
    <w:rsid w:val="004E583C"/>
    <w:rsid w:val="004E58EC"/>
    <w:rsid w:val="004E593B"/>
    <w:rsid w:val="004E5950"/>
    <w:rsid w:val="004E5AE2"/>
    <w:rsid w:val="004E5E67"/>
    <w:rsid w:val="004E6313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054"/>
    <w:rsid w:val="004F0160"/>
    <w:rsid w:val="004F02F1"/>
    <w:rsid w:val="004F0815"/>
    <w:rsid w:val="004F0871"/>
    <w:rsid w:val="004F09C8"/>
    <w:rsid w:val="004F09F4"/>
    <w:rsid w:val="004F0A85"/>
    <w:rsid w:val="004F0E2D"/>
    <w:rsid w:val="004F104F"/>
    <w:rsid w:val="004F16AC"/>
    <w:rsid w:val="004F1AAF"/>
    <w:rsid w:val="004F1AFC"/>
    <w:rsid w:val="004F21A5"/>
    <w:rsid w:val="004F2347"/>
    <w:rsid w:val="004F23A8"/>
    <w:rsid w:val="004F23B7"/>
    <w:rsid w:val="004F25BD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6F4"/>
    <w:rsid w:val="004F37DF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01"/>
    <w:rsid w:val="004F4656"/>
    <w:rsid w:val="004F484D"/>
    <w:rsid w:val="004F48FB"/>
    <w:rsid w:val="004F493E"/>
    <w:rsid w:val="004F4B2E"/>
    <w:rsid w:val="004F4B48"/>
    <w:rsid w:val="004F4B87"/>
    <w:rsid w:val="004F4C48"/>
    <w:rsid w:val="004F4CF4"/>
    <w:rsid w:val="004F4CFF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558"/>
    <w:rsid w:val="004F5603"/>
    <w:rsid w:val="004F56E0"/>
    <w:rsid w:val="004F590F"/>
    <w:rsid w:val="004F5A2D"/>
    <w:rsid w:val="004F5ACA"/>
    <w:rsid w:val="004F5BE6"/>
    <w:rsid w:val="004F5CA3"/>
    <w:rsid w:val="004F5D23"/>
    <w:rsid w:val="004F5D90"/>
    <w:rsid w:val="004F6528"/>
    <w:rsid w:val="004F658B"/>
    <w:rsid w:val="004F66A3"/>
    <w:rsid w:val="004F6722"/>
    <w:rsid w:val="004F680A"/>
    <w:rsid w:val="004F6B15"/>
    <w:rsid w:val="004F6B8A"/>
    <w:rsid w:val="004F6C73"/>
    <w:rsid w:val="004F6E51"/>
    <w:rsid w:val="004F706A"/>
    <w:rsid w:val="004F7309"/>
    <w:rsid w:val="004F7404"/>
    <w:rsid w:val="004F744C"/>
    <w:rsid w:val="004F76AD"/>
    <w:rsid w:val="004F76CD"/>
    <w:rsid w:val="004F778F"/>
    <w:rsid w:val="004F782B"/>
    <w:rsid w:val="004F78CA"/>
    <w:rsid w:val="004F79F3"/>
    <w:rsid w:val="004F7CF1"/>
    <w:rsid w:val="004F7E49"/>
    <w:rsid w:val="004F7E84"/>
    <w:rsid w:val="00500415"/>
    <w:rsid w:val="005004E0"/>
    <w:rsid w:val="005009DE"/>
    <w:rsid w:val="00500AA3"/>
    <w:rsid w:val="00500BB5"/>
    <w:rsid w:val="00500C4D"/>
    <w:rsid w:val="00500DB2"/>
    <w:rsid w:val="00500E66"/>
    <w:rsid w:val="00500E67"/>
    <w:rsid w:val="00500ECB"/>
    <w:rsid w:val="00501C12"/>
    <w:rsid w:val="00501C36"/>
    <w:rsid w:val="00501D8E"/>
    <w:rsid w:val="005021E6"/>
    <w:rsid w:val="0050237F"/>
    <w:rsid w:val="005023D0"/>
    <w:rsid w:val="00502605"/>
    <w:rsid w:val="00502751"/>
    <w:rsid w:val="0050279F"/>
    <w:rsid w:val="005029E3"/>
    <w:rsid w:val="00502F3D"/>
    <w:rsid w:val="00503088"/>
    <w:rsid w:val="00503415"/>
    <w:rsid w:val="0050382F"/>
    <w:rsid w:val="005038E7"/>
    <w:rsid w:val="00503A58"/>
    <w:rsid w:val="00503C4D"/>
    <w:rsid w:val="00503CAC"/>
    <w:rsid w:val="00503DAA"/>
    <w:rsid w:val="00503DCE"/>
    <w:rsid w:val="00503E69"/>
    <w:rsid w:val="0050440C"/>
    <w:rsid w:val="0050442A"/>
    <w:rsid w:val="00504435"/>
    <w:rsid w:val="0050443E"/>
    <w:rsid w:val="005044FA"/>
    <w:rsid w:val="0050471D"/>
    <w:rsid w:val="005047BF"/>
    <w:rsid w:val="00504A08"/>
    <w:rsid w:val="00504BE7"/>
    <w:rsid w:val="00504D8E"/>
    <w:rsid w:val="005050C7"/>
    <w:rsid w:val="0050561D"/>
    <w:rsid w:val="00505938"/>
    <w:rsid w:val="00505EBF"/>
    <w:rsid w:val="00506035"/>
    <w:rsid w:val="0050612B"/>
    <w:rsid w:val="0050615E"/>
    <w:rsid w:val="005062B3"/>
    <w:rsid w:val="00506349"/>
    <w:rsid w:val="00506503"/>
    <w:rsid w:val="00506564"/>
    <w:rsid w:val="005065DE"/>
    <w:rsid w:val="00506699"/>
    <w:rsid w:val="005066D6"/>
    <w:rsid w:val="00506B19"/>
    <w:rsid w:val="00506B47"/>
    <w:rsid w:val="00506CA7"/>
    <w:rsid w:val="00506D0C"/>
    <w:rsid w:val="00506D67"/>
    <w:rsid w:val="00506E2D"/>
    <w:rsid w:val="00506E7B"/>
    <w:rsid w:val="00506EF5"/>
    <w:rsid w:val="005074B2"/>
    <w:rsid w:val="00507522"/>
    <w:rsid w:val="005075B3"/>
    <w:rsid w:val="00507677"/>
    <w:rsid w:val="005076B5"/>
    <w:rsid w:val="005079CE"/>
    <w:rsid w:val="005104B5"/>
    <w:rsid w:val="005112EC"/>
    <w:rsid w:val="005116F8"/>
    <w:rsid w:val="0051184D"/>
    <w:rsid w:val="00511F77"/>
    <w:rsid w:val="00512163"/>
    <w:rsid w:val="0051225C"/>
    <w:rsid w:val="005122C9"/>
    <w:rsid w:val="00512946"/>
    <w:rsid w:val="00512B31"/>
    <w:rsid w:val="00512B3E"/>
    <w:rsid w:val="00512F35"/>
    <w:rsid w:val="00513529"/>
    <w:rsid w:val="00513AA3"/>
    <w:rsid w:val="00513B2D"/>
    <w:rsid w:val="00513EC0"/>
    <w:rsid w:val="00513EE9"/>
    <w:rsid w:val="00514106"/>
    <w:rsid w:val="00514383"/>
    <w:rsid w:val="00514776"/>
    <w:rsid w:val="0051486C"/>
    <w:rsid w:val="00514C0B"/>
    <w:rsid w:val="00514EFC"/>
    <w:rsid w:val="00515269"/>
    <w:rsid w:val="00515604"/>
    <w:rsid w:val="00515745"/>
    <w:rsid w:val="00515797"/>
    <w:rsid w:val="00515D1D"/>
    <w:rsid w:val="00515DBD"/>
    <w:rsid w:val="00515E1F"/>
    <w:rsid w:val="005161CE"/>
    <w:rsid w:val="00516312"/>
    <w:rsid w:val="00516699"/>
    <w:rsid w:val="00516772"/>
    <w:rsid w:val="00516C9E"/>
    <w:rsid w:val="00516F5D"/>
    <w:rsid w:val="00516F6F"/>
    <w:rsid w:val="00517100"/>
    <w:rsid w:val="005173FF"/>
    <w:rsid w:val="00517408"/>
    <w:rsid w:val="00517521"/>
    <w:rsid w:val="00517F4A"/>
    <w:rsid w:val="00520153"/>
    <w:rsid w:val="00520176"/>
    <w:rsid w:val="005201B2"/>
    <w:rsid w:val="00520466"/>
    <w:rsid w:val="0052063C"/>
    <w:rsid w:val="00520819"/>
    <w:rsid w:val="005209AF"/>
    <w:rsid w:val="00520D4F"/>
    <w:rsid w:val="00520EA0"/>
    <w:rsid w:val="00520F7E"/>
    <w:rsid w:val="00520FBE"/>
    <w:rsid w:val="00520FD4"/>
    <w:rsid w:val="0052129D"/>
    <w:rsid w:val="0052172D"/>
    <w:rsid w:val="00521874"/>
    <w:rsid w:val="00521A1C"/>
    <w:rsid w:val="00521D45"/>
    <w:rsid w:val="00521FF2"/>
    <w:rsid w:val="005221E2"/>
    <w:rsid w:val="005221FC"/>
    <w:rsid w:val="00522840"/>
    <w:rsid w:val="00522BB0"/>
    <w:rsid w:val="00522BB1"/>
    <w:rsid w:val="00522C3A"/>
    <w:rsid w:val="00522FA9"/>
    <w:rsid w:val="0052360A"/>
    <w:rsid w:val="0052389F"/>
    <w:rsid w:val="0052393E"/>
    <w:rsid w:val="00523C97"/>
    <w:rsid w:val="00523D0E"/>
    <w:rsid w:val="00523FA6"/>
    <w:rsid w:val="00524220"/>
    <w:rsid w:val="005242EB"/>
    <w:rsid w:val="005245AF"/>
    <w:rsid w:val="005245F6"/>
    <w:rsid w:val="005247AF"/>
    <w:rsid w:val="005248A7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5B3"/>
    <w:rsid w:val="00527B8C"/>
    <w:rsid w:val="00527D50"/>
    <w:rsid w:val="00527E63"/>
    <w:rsid w:val="00530010"/>
    <w:rsid w:val="00530093"/>
    <w:rsid w:val="00530127"/>
    <w:rsid w:val="005304CD"/>
    <w:rsid w:val="00530547"/>
    <w:rsid w:val="00530852"/>
    <w:rsid w:val="00530ADB"/>
    <w:rsid w:val="00530ADE"/>
    <w:rsid w:val="00530B4B"/>
    <w:rsid w:val="00530D8B"/>
    <w:rsid w:val="00530FA9"/>
    <w:rsid w:val="00530FCA"/>
    <w:rsid w:val="00531453"/>
    <w:rsid w:val="00531565"/>
    <w:rsid w:val="005316C8"/>
    <w:rsid w:val="005319C5"/>
    <w:rsid w:val="00531ED9"/>
    <w:rsid w:val="00531F39"/>
    <w:rsid w:val="0053217F"/>
    <w:rsid w:val="0053224C"/>
    <w:rsid w:val="00532393"/>
    <w:rsid w:val="005323F9"/>
    <w:rsid w:val="005327C7"/>
    <w:rsid w:val="005329C5"/>
    <w:rsid w:val="00532AE1"/>
    <w:rsid w:val="00532F71"/>
    <w:rsid w:val="00533980"/>
    <w:rsid w:val="005339EA"/>
    <w:rsid w:val="00533A13"/>
    <w:rsid w:val="00533A41"/>
    <w:rsid w:val="00533E05"/>
    <w:rsid w:val="00533E28"/>
    <w:rsid w:val="005340F2"/>
    <w:rsid w:val="005347C5"/>
    <w:rsid w:val="00534871"/>
    <w:rsid w:val="00534C88"/>
    <w:rsid w:val="00534E8C"/>
    <w:rsid w:val="00534F27"/>
    <w:rsid w:val="005350A3"/>
    <w:rsid w:val="0053517E"/>
    <w:rsid w:val="005351E5"/>
    <w:rsid w:val="00535279"/>
    <w:rsid w:val="00535296"/>
    <w:rsid w:val="005353B1"/>
    <w:rsid w:val="00535561"/>
    <w:rsid w:val="005356F5"/>
    <w:rsid w:val="005357E9"/>
    <w:rsid w:val="00535966"/>
    <w:rsid w:val="005359B4"/>
    <w:rsid w:val="00535A9D"/>
    <w:rsid w:val="00535AA2"/>
    <w:rsid w:val="005362A9"/>
    <w:rsid w:val="00536359"/>
    <w:rsid w:val="0053640B"/>
    <w:rsid w:val="00536437"/>
    <w:rsid w:val="0053672C"/>
    <w:rsid w:val="0053673E"/>
    <w:rsid w:val="005367DA"/>
    <w:rsid w:val="005367F1"/>
    <w:rsid w:val="005369C9"/>
    <w:rsid w:val="00536CA3"/>
    <w:rsid w:val="00536D35"/>
    <w:rsid w:val="00536F22"/>
    <w:rsid w:val="00536F8E"/>
    <w:rsid w:val="00537720"/>
    <w:rsid w:val="00537B00"/>
    <w:rsid w:val="00537BEC"/>
    <w:rsid w:val="00537DAF"/>
    <w:rsid w:val="00537DEB"/>
    <w:rsid w:val="00537F5F"/>
    <w:rsid w:val="00540384"/>
    <w:rsid w:val="00540443"/>
    <w:rsid w:val="005408B5"/>
    <w:rsid w:val="00540ADB"/>
    <w:rsid w:val="00540E32"/>
    <w:rsid w:val="0054143F"/>
    <w:rsid w:val="005414B5"/>
    <w:rsid w:val="00541817"/>
    <w:rsid w:val="0054189E"/>
    <w:rsid w:val="00541A4C"/>
    <w:rsid w:val="00541F9A"/>
    <w:rsid w:val="00542126"/>
    <w:rsid w:val="00542154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1BD"/>
    <w:rsid w:val="00543485"/>
    <w:rsid w:val="00543870"/>
    <w:rsid w:val="005439E6"/>
    <w:rsid w:val="00543B6D"/>
    <w:rsid w:val="00544373"/>
    <w:rsid w:val="00544460"/>
    <w:rsid w:val="005446FB"/>
    <w:rsid w:val="00544872"/>
    <w:rsid w:val="00544909"/>
    <w:rsid w:val="00544D47"/>
    <w:rsid w:val="00544DC9"/>
    <w:rsid w:val="00544DED"/>
    <w:rsid w:val="00545178"/>
    <w:rsid w:val="0054522C"/>
    <w:rsid w:val="0054577F"/>
    <w:rsid w:val="00545783"/>
    <w:rsid w:val="005459B7"/>
    <w:rsid w:val="00545B5F"/>
    <w:rsid w:val="00545B9E"/>
    <w:rsid w:val="00545BB8"/>
    <w:rsid w:val="00545D08"/>
    <w:rsid w:val="00545DBC"/>
    <w:rsid w:val="00545E37"/>
    <w:rsid w:val="00546079"/>
    <w:rsid w:val="0054607E"/>
    <w:rsid w:val="0054609E"/>
    <w:rsid w:val="005460FB"/>
    <w:rsid w:val="005461B2"/>
    <w:rsid w:val="0054642E"/>
    <w:rsid w:val="00546487"/>
    <w:rsid w:val="00546540"/>
    <w:rsid w:val="005466DB"/>
    <w:rsid w:val="0054676B"/>
    <w:rsid w:val="00546789"/>
    <w:rsid w:val="005467FC"/>
    <w:rsid w:val="0054688D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DF3"/>
    <w:rsid w:val="00550F30"/>
    <w:rsid w:val="00551026"/>
    <w:rsid w:val="005510DA"/>
    <w:rsid w:val="005515BA"/>
    <w:rsid w:val="005516AA"/>
    <w:rsid w:val="0055174D"/>
    <w:rsid w:val="005517A5"/>
    <w:rsid w:val="00551A2C"/>
    <w:rsid w:val="00551A32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228"/>
    <w:rsid w:val="00552447"/>
    <w:rsid w:val="00552735"/>
    <w:rsid w:val="00552855"/>
    <w:rsid w:val="00552868"/>
    <w:rsid w:val="00552B02"/>
    <w:rsid w:val="00552C5F"/>
    <w:rsid w:val="00552E15"/>
    <w:rsid w:val="00552F70"/>
    <w:rsid w:val="00552F84"/>
    <w:rsid w:val="00553025"/>
    <w:rsid w:val="0055307B"/>
    <w:rsid w:val="005530E3"/>
    <w:rsid w:val="00553149"/>
    <w:rsid w:val="005538CE"/>
    <w:rsid w:val="00553B1A"/>
    <w:rsid w:val="00553C0C"/>
    <w:rsid w:val="00553C95"/>
    <w:rsid w:val="00553D54"/>
    <w:rsid w:val="00553DEA"/>
    <w:rsid w:val="00553E01"/>
    <w:rsid w:val="00554500"/>
    <w:rsid w:val="0055450B"/>
    <w:rsid w:val="005546C0"/>
    <w:rsid w:val="00554809"/>
    <w:rsid w:val="005549A0"/>
    <w:rsid w:val="00554A42"/>
    <w:rsid w:val="00554C0B"/>
    <w:rsid w:val="00554C4F"/>
    <w:rsid w:val="00554DCC"/>
    <w:rsid w:val="00554E05"/>
    <w:rsid w:val="00554F04"/>
    <w:rsid w:val="0055505A"/>
    <w:rsid w:val="005551ED"/>
    <w:rsid w:val="00555254"/>
    <w:rsid w:val="005555A8"/>
    <w:rsid w:val="005556EE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6DBA"/>
    <w:rsid w:val="00556ECB"/>
    <w:rsid w:val="00557086"/>
    <w:rsid w:val="00557101"/>
    <w:rsid w:val="00557975"/>
    <w:rsid w:val="005579AC"/>
    <w:rsid w:val="00557B22"/>
    <w:rsid w:val="00557CD9"/>
    <w:rsid w:val="00557D32"/>
    <w:rsid w:val="005604FC"/>
    <w:rsid w:val="00560559"/>
    <w:rsid w:val="00560726"/>
    <w:rsid w:val="0056085F"/>
    <w:rsid w:val="00560BAB"/>
    <w:rsid w:val="00560C17"/>
    <w:rsid w:val="00560DD0"/>
    <w:rsid w:val="005619FA"/>
    <w:rsid w:val="00561BC4"/>
    <w:rsid w:val="00561EAD"/>
    <w:rsid w:val="00561F51"/>
    <w:rsid w:val="00561F81"/>
    <w:rsid w:val="00561FD4"/>
    <w:rsid w:val="00562161"/>
    <w:rsid w:val="0056219D"/>
    <w:rsid w:val="005622D0"/>
    <w:rsid w:val="00562377"/>
    <w:rsid w:val="005623E6"/>
    <w:rsid w:val="0056243F"/>
    <w:rsid w:val="0056247C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115"/>
    <w:rsid w:val="0056352D"/>
    <w:rsid w:val="005635D9"/>
    <w:rsid w:val="005636BC"/>
    <w:rsid w:val="005637E5"/>
    <w:rsid w:val="0056392D"/>
    <w:rsid w:val="00563DFD"/>
    <w:rsid w:val="0056403D"/>
    <w:rsid w:val="00564270"/>
    <w:rsid w:val="005647EE"/>
    <w:rsid w:val="00564A38"/>
    <w:rsid w:val="00564B0A"/>
    <w:rsid w:val="00564C83"/>
    <w:rsid w:val="00564F0A"/>
    <w:rsid w:val="005650D8"/>
    <w:rsid w:val="00565399"/>
    <w:rsid w:val="00565442"/>
    <w:rsid w:val="005657A8"/>
    <w:rsid w:val="005657E8"/>
    <w:rsid w:val="00565873"/>
    <w:rsid w:val="005658C9"/>
    <w:rsid w:val="00565A19"/>
    <w:rsid w:val="00565C1D"/>
    <w:rsid w:val="005663B1"/>
    <w:rsid w:val="005667B7"/>
    <w:rsid w:val="00566898"/>
    <w:rsid w:val="00566909"/>
    <w:rsid w:val="00566922"/>
    <w:rsid w:val="005669A3"/>
    <w:rsid w:val="00566D2A"/>
    <w:rsid w:val="00566F62"/>
    <w:rsid w:val="005670D6"/>
    <w:rsid w:val="00567108"/>
    <w:rsid w:val="00567286"/>
    <w:rsid w:val="0056728E"/>
    <w:rsid w:val="00567567"/>
    <w:rsid w:val="00567590"/>
    <w:rsid w:val="00567610"/>
    <w:rsid w:val="00567A66"/>
    <w:rsid w:val="00567BDC"/>
    <w:rsid w:val="00567C66"/>
    <w:rsid w:val="00567EA3"/>
    <w:rsid w:val="00570013"/>
    <w:rsid w:val="0057029F"/>
    <w:rsid w:val="005705AD"/>
    <w:rsid w:val="00570691"/>
    <w:rsid w:val="00570741"/>
    <w:rsid w:val="0057080A"/>
    <w:rsid w:val="00570A39"/>
    <w:rsid w:val="00570AB5"/>
    <w:rsid w:val="00570E2E"/>
    <w:rsid w:val="00570ED2"/>
    <w:rsid w:val="00570FE8"/>
    <w:rsid w:val="00571095"/>
    <w:rsid w:val="0057117B"/>
    <w:rsid w:val="00571570"/>
    <w:rsid w:val="00571573"/>
    <w:rsid w:val="00571BD0"/>
    <w:rsid w:val="00571C27"/>
    <w:rsid w:val="00571DB0"/>
    <w:rsid w:val="00572035"/>
    <w:rsid w:val="00572062"/>
    <w:rsid w:val="0057212A"/>
    <w:rsid w:val="005726EA"/>
    <w:rsid w:val="0057280B"/>
    <w:rsid w:val="00572B0D"/>
    <w:rsid w:val="00572BA3"/>
    <w:rsid w:val="00572E95"/>
    <w:rsid w:val="00572EE7"/>
    <w:rsid w:val="00572F88"/>
    <w:rsid w:val="005733F9"/>
    <w:rsid w:val="00573641"/>
    <w:rsid w:val="00573841"/>
    <w:rsid w:val="00573BAC"/>
    <w:rsid w:val="00573BBF"/>
    <w:rsid w:val="00573D67"/>
    <w:rsid w:val="00573E9F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D66"/>
    <w:rsid w:val="00575E53"/>
    <w:rsid w:val="0057620D"/>
    <w:rsid w:val="005762BF"/>
    <w:rsid w:val="005762FF"/>
    <w:rsid w:val="005764A1"/>
    <w:rsid w:val="0057672C"/>
    <w:rsid w:val="00576790"/>
    <w:rsid w:val="005768F3"/>
    <w:rsid w:val="00576978"/>
    <w:rsid w:val="00576CF7"/>
    <w:rsid w:val="00576EC9"/>
    <w:rsid w:val="00577827"/>
    <w:rsid w:val="0057783E"/>
    <w:rsid w:val="00577CF5"/>
    <w:rsid w:val="00577ECC"/>
    <w:rsid w:val="0058000D"/>
    <w:rsid w:val="005802DE"/>
    <w:rsid w:val="00580474"/>
    <w:rsid w:val="005806ED"/>
    <w:rsid w:val="00580757"/>
    <w:rsid w:val="0058085C"/>
    <w:rsid w:val="005808B5"/>
    <w:rsid w:val="00580979"/>
    <w:rsid w:val="00580A3A"/>
    <w:rsid w:val="00580A74"/>
    <w:rsid w:val="00580D14"/>
    <w:rsid w:val="00580F65"/>
    <w:rsid w:val="00581024"/>
    <w:rsid w:val="0058145E"/>
    <w:rsid w:val="00581A06"/>
    <w:rsid w:val="00581A22"/>
    <w:rsid w:val="00581BA5"/>
    <w:rsid w:val="005821C2"/>
    <w:rsid w:val="0058249F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2F5"/>
    <w:rsid w:val="00583338"/>
    <w:rsid w:val="00583413"/>
    <w:rsid w:val="00583681"/>
    <w:rsid w:val="00583ACD"/>
    <w:rsid w:val="00583EA7"/>
    <w:rsid w:val="00583EEB"/>
    <w:rsid w:val="00584066"/>
    <w:rsid w:val="005840D4"/>
    <w:rsid w:val="005846A8"/>
    <w:rsid w:val="00584938"/>
    <w:rsid w:val="00584A55"/>
    <w:rsid w:val="00584C12"/>
    <w:rsid w:val="00584D9B"/>
    <w:rsid w:val="0058532E"/>
    <w:rsid w:val="00585412"/>
    <w:rsid w:val="00585889"/>
    <w:rsid w:val="00585938"/>
    <w:rsid w:val="0058596D"/>
    <w:rsid w:val="0058598F"/>
    <w:rsid w:val="00585A1D"/>
    <w:rsid w:val="00585B63"/>
    <w:rsid w:val="00586366"/>
    <w:rsid w:val="00586502"/>
    <w:rsid w:val="00586762"/>
    <w:rsid w:val="00586911"/>
    <w:rsid w:val="00586B7F"/>
    <w:rsid w:val="00586CE9"/>
    <w:rsid w:val="00586D75"/>
    <w:rsid w:val="00586DE7"/>
    <w:rsid w:val="00586E03"/>
    <w:rsid w:val="00586E7D"/>
    <w:rsid w:val="00587310"/>
    <w:rsid w:val="00587419"/>
    <w:rsid w:val="00587F64"/>
    <w:rsid w:val="00587FA9"/>
    <w:rsid w:val="005906C9"/>
    <w:rsid w:val="005906D9"/>
    <w:rsid w:val="00590718"/>
    <w:rsid w:val="0059084D"/>
    <w:rsid w:val="00590AAF"/>
    <w:rsid w:val="00591359"/>
    <w:rsid w:val="005914AF"/>
    <w:rsid w:val="00591B55"/>
    <w:rsid w:val="00591BCC"/>
    <w:rsid w:val="00591D0F"/>
    <w:rsid w:val="00591D13"/>
    <w:rsid w:val="00591E03"/>
    <w:rsid w:val="00591FFA"/>
    <w:rsid w:val="005920A7"/>
    <w:rsid w:val="005923AE"/>
    <w:rsid w:val="005925D9"/>
    <w:rsid w:val="00592640"/>
    <w:rsid w:val="00592B06"/>
    <w:rsid w:val="00592BAC"/>
    <w:rsid w:val="00592E7D"/>
    <w:rsid w:val="005932B1"/>
    <w:rsid w:val="0059339A"/>
    <w:rsid w:val="0059347F"/>
    <w:rsid w:val="005934E8"/>
    <w:rsid w:val="005935DA"/>
    <w:rsid w:val="0059362D"/>
    <w:rsid w:val="005936A1"/>
    <w:rsid w:val="005936AF"/>
    <w:rsid w:val="00593788"/>
    <w:rsid w:val="00593799"/>
    <w:rsid w:val="00593960"/>
    <w:rsid w:val="00593BB7"/>
    <w:rsid w:val="00593E64"/>
    <w:rsid w:val="00593EFA"/>
    <w:rsid w:val="0059428F"/>
    <w:rsid w:val="005943B6"/>
    <w:rsid w:val="00594627"/>
    <w:rsid w:val="00594804"/>
    <w:rsid w:val="005948C1"/>
    <w:rsid w:val="005948C4"/>
    <w:rsid w:val="005949DC"/>
    <w:rsid w:val="00594D5B"/>
    <w:rsid w:val="00594E86"/>
    <w:rsid w:val="00595501"/>
    <w:rsid w:val="005956B2"/>
    <w:rsid w:val="00595A16"/>
    <w:rsid w:val="00595BD9"/>
    <w:rsid w:val="00595E0B"/>
    <w:rsid w:val="005962EE"/>
    <w:rsid w:val="005963DB"/>
    <w:rsid w:val="005964A8"/>
    <w:rsid w:val="0059653B"/>
    <w:rsid w:val="00596845"/>
    <w:rsid w:val="00596DCF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E1D"/>
    <w:rsid w:val="00597FEF"/>
    <w:rsid w:val="005A00BD"/>
    <w:rsid w:val="005A0184"/>
    <w:rsid w:val="005A05F4"/>
    <w:rsid w:val="005A093C"/>
    <w:rsid w:val="005A0954"/>
    <w:rsid w:val="005A0965"/>
    <w:rsid w:val="005A0CBD"/>
    <w:rsid w:val="005A0CE1"/>
    <w:rsid w:val="005A0D81"/>
    <w:rsid w:val="005A0D83"/>
    <w:rsid w:val="005A0E5D"/>
    <w:rsid w:val="005A0EB3"/>
    <w:rsid w:val="005A105B"/>
    <w:rsid w:val="005A1C58"/>
    <w:rsid w:val="005A1C99"/>
    <w:rsid w:val="005A1E26"/>
    <w:rsid w:val="005A201E"/>
    <w:rsid w:val="005A211D"/>
    <w:rsid w:val="005A2628"/>
    <w:rsid w:val="005A27E2"/>
    <w:rsid w:val="005A2841"/>
    <w:rsid w:val="005A2963"/>
    <w:rsid w:val="005A29D0"/>
    <w:rsid w:val="005A2AC6"/>
    <w:rsid w:val="005A2D07"/>
    <w:rsid w:val="005A2DB4"/>
    <w:rsid w:val="005A2E49"/>
    <w:rsid w:val="005A30CD"/>
    <w:rsid w:val="005A3260"/>
    <w:rsid w:val="005A3612"/>
    <w:rsid w:val="005A3642"/>
    <w:rsid w:val="005A394F"/>
    <w:rsid w:val="005A39FC"/>
    <w:rsid w:val="005A3A79"/>
    <w:rsid w:val="005A3CAC"/>
    <w:rsid w:val="005A3EDF"/>
    <w:rsid w:val="005A3F14"/>
    <w:rsid w:val="005A4282"/>
    <w:rsid w:val="005A4353"/>
    <w:rsid w:val="005A447D"/>
    <w:rsid w:val="005A4495"/>
    <w:rsid w:val="005A4554"/>
    <w:rsid w:val="005A4A12"/>
    <w:rsid w:val="005A4A5B"/>
    <w:rsid w:val="005A4D61"/>
    <w:rsid w:val="005A4D9C"/>
    <w:rsid w:val="005A5067"/>
    <w:rsid w:val="005A5289"/>
    <w:rsid w:val="005A53F4"/>
    <w:rsid w:val="005A5963"/>
    <w:rsid w:val="005A5965"/>
    <w:rsid w:val="005A5A42"/>
    <w:rsid w:val="005A5CA4"/>
    <w:rsid w:val="005A6124"/>
    <w:rsid w:val="005A624E"/>
    <w:rsid w:val="005A627E"/>
    <w:rsid w:val="005A6457"/>
    <w:rsid w:val="005A689D"/>
    <w:rsid w:val="005A6AA4"/>
    <w:rsid w:val="005A6AF6"/>
    <w:rsid w:val="005A6D5B"/>
    <w:rsid w:val="005A70CB"/>
    <w:rsid w:val="005A7159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1DD"/>
    <w:rsid w:val="005B029C"/>
    <w:rsid w:val="005B031C"/>
    <w:rsid w:val="005B04FF"/>
    <w:rsid w:val="005B07D0"/>
    <w:rsid w:val="005B0818"/>
    <w:rsid w:val="005B0871"/>
    <w:rsid w:val="005B0A74"/>
    <w:rsid w:val="005B1303"/>
    <w:rsid w:val="005B16D8"/>
    <w:rsid w:val="005B17E1"/>
    <w:rsid w:val="005B1C57"/>
    <w:rsid w:val="005B1C5A"/>
    <w:rsid w:val="005B1E62"/>
    <w:rsid w:val="005B1EC1"/>
    <w:rsid w:val="005B2036"/>
    <w:rsid w:val="005B23A4"/>
    <w:rsid w:val="005B26A2"/>
    <w:rsid w:val="005B2829"/>
    <w:rsid w:val="005B29DD"/>
    <w:rsid w:val="005B2A03"/>
    <w:rsid w:val="005B2CB7"/>
    <w:rsid w:val="005B2D05"/>
    <w:rsid w:val="005B3236"/>
    <w:rsid w:val="005B3331"/>
    <w:rsid w:val="005B33AA"/>
    <w:rsid w:val="005B3401"/>
    <w:rsid w:val="005B3634"/>
    <w:rsid w:val="005B3D16"/>
    <w:rsid w:val="005B3F27"/>
    <w:rsid w:val="005B404C"/>
    <w:rsid w:val="005B40E9"/>
    <w:rsid w:val="005B43C2"/>
    <w:rsid w:val="005B47DF"/>
    <w:rsid w:val="005B4AB5"/>
    <w:rsid w:val="005B4D4C"/>
    <w:rsid w:val="005B4E99"/>
    <w:rsid w:val="005B4F96"/>
    <w:rsid w:val="005B515E"/>
    <w:rsid w:val="005B5302"/>
    <w:rsid w:val="005B53E6"/>
    <w:rsid w:val="005B57B3"/>
    <w:rsid w:val="005B59D8"/>
    <w:rsid w:val="005B5AAD"/>
    <w:rsid w:val="005B5B38"/>
    <w:rsid w:val="005B5BB7"/>
    <w:rsid w:val="005B5DF6"/>
    <w:rsid w:val="005B5EB2"/>
    <w:rsid w:val="005B61A0"/>
    <w:rsid w:val="005B62BF"/>
    <w:rsid w:val="005B6398"/>
    <w:rsid w:val="005B63F0"/>
    <w:rsid w:val="005B6686"/>
    <w:rsid w:val="005B6726"/>
    <w:rsid w:val="005B68A8"/>
    <w:rsid w:val="005B69AC"/>
    <w:rsid w:val="005B6AF7"/>
    <w:rsid w:val="005B6B05"/>
    <w:rsid w:val="005B6B0A"/>
    <w:rsid w:val="005B6CF8"/>
    <w:rsid w:val="005B6E7F"/>
    <w:rsid w:val="005B71E2"/>
    <w:rsid w:val="005B7852"/>
    <w:rsid w:val="005B7966"/>
    <w:rsid w:val="005B7A08"/>
    <w:rsid w:val="005B7BB7"/>
    <w:rsid w:val="005B7C07"/>
    <w:rsid w:val="005B7D89"/>
    <w:rsid w:val="005C0408"/>
    <w:rsid w:val="005C0487"/>
    <w:rsid w:val="005C06ED"/>
    <w:rsid w:val="005C0747"/>
    <w:rsid w:val="005C08C8"/>
    <w:rsid w:val="005C0909"/>
    <w:rsid w:val="005C0A5A"/>
    <w:rsid w:val="005C0CCF"/>
    <w:rsid w:val="005C1258"/>
    <w:rsid w:val="005C15DE"/>
    <w:rsid w:val="005C19B3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9B1"/>
    <w:rsid w:val="005C2A34"/>
    <w:rsid w:val="005C2A87"/>
    <w:rsid w:val="005C2F04"/>
    <w:rsid w:val="005C31B6"/>
    <w:rsid w:val="005C31FB"/>
    <w:rsid w:val="005C337B"/>
    <w:rsid w:val="005C34A4"/>
    <w:rsid w:val="005C34E6"/>
    <w:rsid w:val="005C3574"/>
    <w:rsid w:val="005C3747"/>
    <w:rsid w:val="005C37FB"/>
    <w:rsid w:val="005C397B"/>
    <w:rsid w:val="005C3D29"/>
    <w:rsid w:val="005C3D43"/>
    <w:rsid w:val="005C3D4E"/>
    <w:rsid w:val="005C3E25"/>
    <w:rsid w:val="005C3F80"/>
    <w:rsid w:val="005C405E"/>
    <w:rsid w:val="005C42FA"/>
    <w:rsid w:val="005C45AE"/>
    <w:rsid w:val="005C46AA"/>
    <w:rsid w:val="005C46E4"/>
    <w:rsid w:val="005C471F"/>
    <w:rsid w:val="005C47B4"/>
    <w:rsid w:val="005C4A89"/>
    <w:rsid w:val="005C4BC7"/>
    <w:rsid w:val="005C4BE8"/>
    <w:rsid w:val="005C4CD8"/>
    <w:rsid w:val="005C4EAC"/>
    <w:rsid w:val="005C4F02"/>
    <w:rsid w:val="005C530E"/>
    <w:rsid w:val="005C5691"/>
    <w:rsid w:val="005C595C"/>
    <w:rsid w:val="005C59EE"/>
    <w:rsid w:val="005C5BF2"/>
    <w:rsid w:val="005C60B8"/>
    <w:rsid w:val="005C60C2"/>
    <w:rsid w:val="005C6139"/>
    <w:rsid w:val="005C66D3"/>
    <w:rsid w:val="005C694F"/>
    <w:rsid w:val="005C6BEC"/>
    <w:rsid w:val="005C6C05"/>
    <w:rsid w:val="005C6D86"/>
    <w:rsid w:val="005C7280"/>
    <w:rsid w:val="005C75E2"/>
    <w:rsid w:val="005C7635"/>
    <w:rsid w:val="005C7687"/>
    <w:rsid w:val="005C777E"/>
    <w:rsid w:val="005C7803"/>
    <w:rsid w:val="005C79EF"/>
    <w:rsid w:val="005C7D60"/>
    <w:rsid w:val="005C7DDA"/>
    <w:rsid w:val="005D0277"/>
    <w:rsid w:val="005D0393"/>
    <w:rsid w:val="005D03E5"/>
    <w:rsid w:val="005D0542"/>
    <w:rsid w:val="005D0640"/>
    <w:rsid w:val="005D064D"/>
    <w:rsid w:val="005D081A"/>
    <w:rsid w:val="005D09C6"/>
    <w:rsid w:val="005D0A21"/>
    <w:rsid w:val="005D0B7D"/>
    <w:rsid w:val="005D0C1A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30C"/>
    <w:rsid w:val="005D25C8"/>
    <w:rsid w:val="005D28F5"/>
    <w:rsid w:val="005D2938"/>
    <w:rsid w:val="005D2E3B"/>
    <w:rsid w:val="005D3133"/>
    <w:rsid w:val="005D3170"/>
    <w:rsid w:val="005D327D"/>
    <w:rsid w:val="005D3689"/>
    <w:rsid w:val="005D3753"/>
    <w:rsid w:val="005D3781"/>
    <w:rsid w:val="005D3E1D"/>
    <w:rsid w:val="005D40ED"/>
    <w:rsid w:val="005D419D"/>
    <w:rsid w:val="005D4336"/>
    <w:rsid w:val="005D45BB"/>
    <w:rsid w:val="005D4644"/>
    <w:rsid w:val="005D46AC"/>
    <w:rsid w:val="005D491F"/>
    <w:rsid w:val="005D4BF8"/>
    <w:rsid w:val="005D4D4B"/>
    <w:rsid w:val="005D4E89"/>
    <w:rsid w:val="005D4FD8"/>
    <w:rsid w:val="005D5031"/>
    <w:rsid w:val="005D5846"/>
    <w:rsid w:val="005D5862"/>
    <w:rsid w:val="005D5AE8"/>
    <w:rsid w:val="005D5BB3"/>
    <w:rsid w:val="005D5C02"/>
    <w:rsid w:val="005D5DCD"/>
    <w:rsid w:val="005D5FD6"/>
    <w:rsid w:val="005D61CF"/>
    <w:rsid w:val="005D6311"/>
    <w:rsid w:val="005D684A"/>
    <w:rsid w:val="005D699A"/>
    <w:rsid w:val="005D6BC5"/>
    <w:rsid w:val="005D6C9C"/>
    <w:rsid w:val="005D70FB"/>
    <w:rsid w:val="005D710B"/>
    <w:rsid w:val="005D7252"/>
    <w:rsid w:val="005D73A7"/>
    <w:rsid w:val="005D73B9"/>
    <w:rsid w:val="005D7625"/>
    <w:rsid w:val="005D794B"/>
    <w:rsid w:val="005D79B8"/>
    <w:rsid w:val="005D7CE2"/>
    <w:rsid w:val="005E01F8"/>
    <w:rsid w:val="005E05B4"/>
    <w:rsid w:val="005E0850"/>
    <w:rsid w:val="005E089F"/>
    <w:rsid w:val="005E08E3"/>
    <w:rsid w:val="005E0993"/>
    <w:rsid w:val="005E0A8D"/>
    <w:rsid w:val="005E0C07"/>
    <w:rsid w:val="005E0CB5"/>
    <w:rsid w:val="005E105A"/>
    <w:rsid w:val="005E10C0"/>
    <w:rsid w:val="005E111C"/>
    <w:rsid w:val="005E12A7"/>
    <w:rsid w:val="005E12D7"/>
    <w:rsid w:val="005E18F0"/>
    <w:rsid w:val="005E1A4A"/>
    <w:rsid w:val="005E1BE8"/>
    <w:rsid w:val="005E1C8A"/>
    <w:rsid w:val="005E22D7"/>
    <w:rsid w:val="005E230C"/>
    <w:rsid w:val="005E2619"/>
    <w:rsid w:val="005E2A86"/>
    <w:rsid w:val="005E2B43"/>
    <w:rsid w:val="005E2BB1"/>
    <w:rsid w:val="005E2F87"/>
    <w:rsid w:val="005E30FD"/>
    <w:rsid w:val="005E329B"/>
    <w:rsid w:val="005E3437"/>
    <w:rsid w:val="005E3750"/>
    <w:rsid w:val="005E378D"/>
    <w:rsid w:val="005E3806"/>
    <w:rsid w:val="005E3881"/>
    <w:rsid w:val="005E38CC"/>
    <w:rsid w:val="005E3A37"/>
    <w:rsid w:val="005E3DDB"/>
    <w:rsid w:val="005E3F8D"/>
    <w:rsid w:val="005E40A1"/>
    <w:rsid w:val="005E40CB"/>
    <w:rsid w:val="005E44C6"/>
    <w:rsid w:val="005E45DC"/>
    <w:rsid w:val="005E487B"/>
    <w:rsid w:val="005E49BC"/>
    <w:rsid w:val="005E4ADB"/>
    <w:rsid w:val="005E4B0D"/>
    <w:rsid w:val="005E4E8A"/>
    <w:rsid w:val="005E5289"/>
    <w:rsid w:val="005E528D"/>
    <w:rsid w:val="005E52D7"/>
    <w:rsid w:val="005E5689"/>
    <w:rsid w:val="005E5696"/>
    <w:rsid w:val="005E5792"/>
    <w:rsid w:val="005E5A3C"/>
    <w:rsid w:val="005E5ACE"/>
    <w:rsid w:val="005E5C03"/>
    <w:rsid w:val="005E5C39"/>
    <w:rsid w:val="005E5C9D"/>
    <w:rsid w:val="005E5D84"/>
    <w:rsid w:val="005E5DD2"/>
    <w:rsid w:val="005E60EE"/>
    <w:rsid w:val="005E633A"/>
    <w:rsid w:val="005E6406"/>
    <w:rsid w:val="005E64AD"/>
    <w:rsid w:val="005E6775"/>
    <w:rsid w:val="005E6855"/>
    <w:rsid w:val="005E6A21"/>
    <w:rsid w:val="005E6CD1"/>
    <w:rsid w:val="005E711F"/>
    <w:rsid w:val="005E7634"/>
    <w:rsid w:val="005E7724"/>
    <w:rsid w:val="005E7A1F"/>
    <w:rsid w:val="005E7C1D"/>
    <w:rsid w:val="005E7C6B"/>
    <w:rsid w:val="005F025E"/>
    <w:rsid w:val="005F0433"/>
    <w:rsid w:val="005F0869"/>
    <w:rsid w:val="005F08FA"/>
    <w:rsid w:val="005F0C26"/>
    <w:rsid w:val="005F0D9C"/>
    <w:rsid w:val="005F0E9E"/>
    <w:rsid w:val="005F0EBD"/>
    <w:rsid w:val="005F0FB3"/>
    <w:rsid w:val="005F11BF"/>
    <w:rsid w:val="005F1580"/>
    <w:rsid w:val="005F1A76"/>
    <w:rsid w:val="005F1C33"/>
    <w:rsid w:val="005F1C85"/>
    <w:rsid w:val="005F2060"/>
    <w:rsid w:val="005F22D0"/>
    <w:rsid w:val="005F2812"/>
    <w:rsid w:val="005F2B55"/>
    <w:rsid w:val="005F2C7A"/>
    <w:rsid w:val="005F2D05"/>
    <w:rsid w:val="005F2FFF"/>
    <w:rsid w:val="005F300E"/>
    <w:rsid w:val="005F3032"/>
    <w:rsid w:val="005F3207"/>
    <w:rsid w:val="005F3818"/>
    <w:rsid w:val="005F3A8A"/>
    <w:rsid w:val="005F3AFE"/>
    <w:rsid w:val="005F3B1F"/>
    <w:rsid w:val="005F3D99"/>
    <w:rsid w:val="005F3E25"/>
    <w:rsid w:val="005F3E54"/>
    <w:rsid w:val="005F41EC"/>
    <w:rsid w:val="005F448E"/>
    <w:rsid w:val="005F45CB"/>
    <w:rsid w:val="005F4751"/>
    <w:rsid w:val="005F4B3B"/>
    <w:rsid w:val="005F4CF0"/>
    <w:rsid w:val="005F4CFF"/>
    <w:rsid w:val="005F4D09"/>
    <w:rsid w:val="005F4EB9"/>
    <w:rsid w:val="005F4F1E"/>
    <w:rsid w:val="005F4F9D"/>
    <w:rsid w:val="005F52B8"/>
    <w:rsid w:val="005F5657"/>
    <w:rsid w:val="005F576C"/>
    <w:rsid w:val="005F58BA"/>
    <w:rsid w:val="005F591D"/>
    <w:rsid w:val="005F5CE7"/>
    <w:rsid w:val="005F5FF8"/>
    <w:rsid w:val="005F6382"/>
    <w:rsid w:val="005F6445"/>
    <w:rsid w:val="005F644A"/>
    <w:rsid w:val="005F6554"/>
    <w:rsid w:val="005F6707"/>
    <w:rsid w:val="005F673A"/>
    <w:rsid w:val="005F680B"/>
    <w:rsid w:val="005F6919"/>
    <w:rsid w:val="005F6ECA"/>
    <w:rsid w:val="005F702A"/>
    <w:rsid w:val="005F70D8"/>
    <w:rsid w:val="005F7779"/>
    <w:rsid w:val="005F77E5"/>
    <w:rsid w:val="005F78FD"/>
    <w:rsid w:val="005F791A"/>
    <w:rsid w:val="005F7EBC"/>
    <w:rsid w:val="0060017B"/>
    <w:rsid w:val="00600225"/>
    <w:rsid w:val="00600387"/>
    <w:rsid w:val="006004D7"/>
    <w:rsid w:val="006005CA"/>
    <w:rsid w:val="006005EB"/>
    <w:rsid w:val="00600864"/>
    <w:rsid w:val="00600A81"/>
    <w:rsid w:val="00600B13"/>
    <w:rsid w:val="00600C54"/>
    <w:rsid w:val="00600C88"/>
    <w:rsid w:val="00600DDA"/>
    <w:rsid w:val="00600E67"/>
    <w:rsid w:val="00600F9F"/>
    <w:rsid w:val="00600FCE"/>
    <w:rsid w:val="00601050"/>
    <w:rsid w:val="006010E9"/>
    <w:rsid w:val="00601253"/>
    <w:rsid w:val="0060142C"/>
    <w:rsid w:val="00601488"/>
    <w:rsid w:val="006014A4"/>
    <w:rsid w:val="006014F8"/>
    <w:rsid w:val="00601613"/>
    <w:rsid w:val="00601A5A"/>
    <w:rsid w:val="00601A8A"/>
    <w:rsid w:val="00601B7A"/>
    <w:rsid w:val="00601BB4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C69"/>
    <w:rsid w:val="00602D3F"/>
    <w:rsid w:val="00602DA6"/>
    <w:rsid w:val="006030D0"/>
    <w:rsid w:val="0060318A"/>
    <w:rsid w:val="006038B5"/>
    <w:rsid w:val="006039B1"/>
    <w:rsid w:val="00603BAC"/>
    <w:rsid w:val="00603BDE"/>
    <w:rsid w:val="00603E0A"/>
    <w:rsid w:val="00604088"/>
    <w:rsid w:val="00604120"/>
    <w:rsid w:val="006041DB"/>
    <w:rsid w:val="0060433A"/>
    <w:rsid w:val="006043E3"/>
    <w:rsid w:val="006044AC"/>
    <w:rsid w:val="006044EC"/>
    <w:rsid w:val="0060485F"/>
    <w:rsid w:val="00604BC1"/>
    <w:rsid w:val="00604CDD"/>
    <w:rsid w:val="006050A2"/>
    <w:rsid w:val="00605417"/>
    <w:rsid w:val="00605630"/>
    <w:rsid w:val="006056A4"/>
    <w:rsid w:val="0060572A"/>
    <w:rsid w:val="006058AE"/>
    <w:rsid w:val="0060590A"/>
    <w:rsid w:val="0060594A"/>
    <w:rsid w:val="00605CE5"/>
    <w:rsid w:val="00605CF1"/>
    <w:rsid w:val="00605D6A"/>
    <w:rsid w:val="00605DBC"/>
    <w:rsid w:val="006064A0"/>
    <w:rsid w:val="00606987"/>
    <w:rsid w:val="00606ADA"/>
    <w:rsid w:val="00606AF6"/>
    <w:rsid w:val="00606CFB"/>
    <w:rsid w:val="00606F2F"/>
    <w:rsid w:val="00607052"/>
    <w:rsid w:val="0060740F"/>
    <w:rsid w:val="0060745A"/>
    <w:rsid w:val="00607688"/>
    <w:rsid w:val="00607A6C"/>
    <w:rsid w:val="00607B5C"/>
    <w:rsid w:val="00607BB2"/>
    <w:rsid w:val="00607CB8"/>
    <w:rsid w:val="00607E82"/>
    <w:rsid w:val="00610654"/>
    <w:rsid w:val="006106AC"/>
    <w:rsid w:val="00610B8B"/>
    <w:rsid w:val="00610C74"/>
    <w:rsid w:val="00610D74"/>
    <w:rsid w:val="00610E1C"/>
    <w:rsid w:val="00610FE0"/>
    <w:rsid w:val="006111F6"/>
    <w:rsid w:val="006111FE"/>
    <w:rsid w:val="00611262"/>
    <w:rsid w:val="00611500"/>
    <w:rsid w:val="006117CF"/>
    <w:rsid w:val="006118E4"/>
    <w:rsid w:val="00611BD8"/>
    <w:rsid w:val="00611DE1"/>
    <w:rsid w:val="0061201E"/>
    <w:rsid w:val="006121AF"/>
    <w:rsid w:val="0061222C"/>
    <w:rsid w:val="00612500"/>
    <w:rsid w:val="006125CD"/>
    <w:rsid w:val="0061269A"/>
    <w:rsid w:val="0061276E"/>
    <w:rsid w:val="00612A3C"/>
    <w:rsid w:val="00612DBB"/>
    <w:rsid w:val="00612DFE"/>
    <w:rsid w:val="00612EE2"/>
    <w:rsid w:val="00612F25"/>
    <w:rsid w:val="00613A30"/>
    <w:rsid w:val="00613B8F"/>
    <w:rsid w:val="00613BB1"/>
    <w:rsid w:val="00613D83"/>
    <w:rsid w:val="00613DA6"/>
    <w:rsid w:val="006141C0"/>
    <w:rsid w:val="006142D5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A10"/>
    <w:rsid w:val="00615B8A"/>
    <w:rsid w:val="00615FE0"/>
    <w:rsid w:val="006160B4"/>
    <w:rsid w:val="006160B7"/>
    <w:rsid w:val="006161D6"/>
    <w:rsid w:val="00616649"/>
    <w:rsid w:val="0061682E"/>
    <w:rsid w:val="00616A47"/>
    <w:rsid w:val="00617045"/>
    <w:rsid w:val="006173B9"/>
    <w:rsid w:val="006175D8"/>
    <w:rsid w:val="006175DE"/>
    <w:rsid w:val="00617728"/>
    <w:rsid w:val="0061777C"/>
    <w:rsid w:val="0061799C"/>
    <w:rsid w:val="00617CAB"/>
    <w:rsid w:val="00617F9F"/>
    <w:rsid w:val="00620080"/>
    <w:rsid w:val="00620195"/>
    <w:rsid w:val="00620267"/>
    <w:rsid w:val="0062026F"/>
    <w:rsid w:val="0062030F"/>
    <w:rsid w:val="00620510"/>
    <w:rsid w:val="00620616"/>
    <w:rsid w:val="00620A41"/>
    <w:rsid w:val="00620AA0"/>
    <w:rsid w:val="00621174"/>
    <w:rsid w:val="0062159F"/>
    <w:rsid w:val="006216FA"/>
    <w:rsid w:val="0062188A"/>
    <w:rsid w:val="00621955"/>
    <w:rsid w:val="0062197A"/>
    <w:rsid w:val="00621ECC"/>
    <w:rsid w:val="006220AF"/>
    <w:rsid w:val="0062229E"/>
    <w:rsid w:val="0062244F"/>
    <w:rsid w:val="0062245D"/>
    <w:rsid w:val="006227A2"/>
    <w:rsid w:val="0062284E"/>
    <w:rsid w:val="00622A7C"/>
    <w:rsid w:val="0062314F"/>
    <w:rsid w:val="006233F9"/>
    <w:rsid w:val="006233FD"/>
    <w:rsid w:val="006234DD"/>
    <w:rsid w:val="00623A3B"/>
    <w:rsid w:val="00623A8E"/>
    <w:rsid w:val="00623CED"/>
    <w:rsid w:val="006244AB"/>
    <w:rsid w:val="0062464C"/>
    <w:rsid w:val="0062466A"/>
    <w:rsid w:val="00624CB3"/>
    <w:rsid w:val="00624EA0"/>
    <w:rsid w:val="00624EFF"/>
    <w:rsid w:val="0062573E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208"/>
    <w:rsid w:val="0062757B"/>
    <w:rsid w:val="006276CD"/>
    <w:rsid w:val="006278EE"/>
    <w:rsid w:val="00627936"/>
    <w:rsid w:val="00627B2D"/>
    <w:rsid w:val="00627BFC"/>
    <w:rsid w:val="00627E75"/>
    <w:rsid w:val="00630157"/>
    <w:rsid w:val="0063060A"/>
    <w:rsid w:val="006306E3"/>
    <w:rsid w:val="006306FC"/>
    <w:rsid w:val="006307E6"/>
    <w:rsid w:val="0063082B"/>
    <w:rsid w:val="00630D92"/>
    <w:rsid w:val="00630DD4"/>
    <w:rsid w:val="00631089"/>
    <w:rsid w:val="006312C9"/>
    <w:rsid w:val="0063143F"/>
    <w:rsid w:val="006317AF"/>
    <w:rsid w:val="00631816"/>
    <w:rsid w:val="00631822"/>
    <w:rsid w:val="00631998"/>
    <w:rsid w:val="00631E7B"/>
    <w:rsid w:val="00631FEE"/>
    <w:rsid w:val="006320E5"/>
    <w:rsid w:val="00632100"/>
    <w:rsid w:val="006321A0"/>
    <w:rsid w:val="00632272"/>
    <w:rsid w:val="00632331"/>
    <w:rsid w:val="0063249E"/>
    <w:rsid w:val="00632725"/>
    <w:rsid w:val="00632C17"/>
    <w:rsid w:val="00632D46"/>
    <w:rsid w:val="00632D64"/>
    <w:rsid w:val="00632EAC"/>
    <w:rsid w:val="00632F30"/>
    <w:rsid w:val="00633096"/>
    <w:rsid w:val="006331EC"/>
    <w:rsid w:val="006334A3"/>
    <w:rsid w:val="00633538"/>
    <w:rsid w:val="00633792"/>
    <w:rsid w:val="006338A3"/>
    <w:rsid w:val="00633AB0"/>
    <w:rsid w:val="00633ADF"/>
    <w:rsid w:val="00633E1D"/>
    <w:rsid w:val="00633EEA"/>
    <w:rsid w:val="0063443A"/>
    <w:rsid w:val="006348BF"/>
    <w:rsid w:val="00634AB0"/>
    <w:rsid w:val="00634B01"/>
    <w:rsid w:val="00634C38"/>
    <w:rsid w:val="0063572F"/>
    <w:rsid w:val="006359F7"/>
    <w:rsid w:val="00635AAD"/>
    <w:rsid w:val="00635ACB"/>
    <w:rsid w:val="00635B5A"/>
    <w:rsid w:val="00635E61"/>
    <w:rsid w:val="00635F68"/>
    <w:rsid w:val="006361A7"/>
    <w:rsid w:val="0063666B"/>
    <w:rsid w:val="00636683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476"/>
    <w:rsid w:val="00640502"/>
    <w:rsid w:val="0064068C"/>
    <w:rsid w:val="00640737"/>
    <w:rsid w:val="006408C1"/>
    <w:rsid w:val="00640C30"/>
    <w:rsid w:val="00640C79"/>
    <w:rsid w:val="00640D5A"/>
    <w:rsid w:val="00640DC9"/>
    <w:rsid w:val="00640E08"/>
    <w:rsid w:val="00640F0C"/>
    <w:rsid w:val="006411BD"/>
    <w:rsid w:val="00641206"/>
    <w:rsid w:val="00641429"/>
    <w:rsid w:val="00641800"/>
    <w:rsid w:val="00641B46"/>
    <w:rsid w:val="00641B76"/>
    <w:rsid w:val="00641BE3"/>
    <w:rsid w:val="00641CA6"/>
    <w:rsid w:val="00641D33"/>
    <w:rsid w:val="00641DB5"/>
    <w:rsid w:val="00642099"/>
    <w:rsid w:val="006422A5"/>
    <w:rsid w:val="00642805"/>
    <w:rsid w:val="00642851"/>
    <w:rsid w:val="006428B8"/>
    <w:rsid w:val="00642A7B"/>
    <w:rsid w:val="00642D8A"/>
    <w:rsid w:val="00642EC6"/>
    <w:rsid w:val="006430AA"/>
    <w:rsid w:val="0064318D"/>
    <w:rsid w:val="006431EA"/>
    <w:rsid w:val="0064333F"/>
    <w:rsid w:val="00643585"/>
    <w:rsid w:val="00643A0A"/>
    <w:rsid w:val="00643AD1"/>
    <w:rsid w:val="00643ADA"/>
    <w:rsid w:val="00643B92"/>
    <w:rsid w:val="00643FB4"/>
    <w:rsid w:val="00644152"/>
    <w:rsid w:val="006441DC"/>
    <w:rsid w:val="006445E0"/>
    <w:rsid w:val="006446F2"/>
    <w:rsid w:val="00644753"/>
    <w:rsid w:val="00644841"/>
    <w:rsid w:val="00644D26"/>
    <w:rsid w:val="00644F38"/>
    <w:rsid w:val="00644FF3"/>
    <w:rsid w:val="006453C6"/>
    <w:rsid w:val="0064540E"/>
    <w:rsid w:val="0064558D"/>
    <w:rsid w:val="006456C9"/>
    <w:rsid w:val="006456F1"/>
    <w:rsid w:val="006458AC"/>
    <w:rsid w:val="00645A41"/>
    <w:rsid w:val="00645C05"/>
    <w:rsid w:val="00645E03"/>
    <w:rsid w:val="00645F7F"/>
    <w:rsid w:val="00645F8F"/>
    <w:rsid w:val="00646011"/>
    <w:rsid w:val="0064609A"/>
    <w:rsid w:val="006460AC"/>
    <w:rsid w:val="0064625B"/>
    <w:rsid w:val="00646646"/>
    <w:rsid w:val="006466A1"/>
    <w:rsid w:val="006467ED"/>
    <w:rsid w:val="00646AA6"/>
    <w:rsid w:val="00646B9A"/>
    <w:rsid w:val="00646DDC"/>
    <w:rsid w:val="0064714F"/>
    <w:rsid w:val="00647431"/>
    <w:rsid w:val="006474E9"/>
    <w:rsid w:val="0064750F"/>
    <w:rsid w:val="0064763D"/>
    <w:rsid w:val="0064781A"/>
    <w:rsid w:val="00647D26"/>
    <w:rsid w:val="00647E5B"/>
    <w:rsid w:val="00650004"/>
    <w:rsid w:val="00650187"/>
    <w:rsid w:val="0065025B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1D58"/>
    <w:rsid w:val="006521CD"/>
    <w:rsid w:val="006526D2"/>
    <w:rsid w:val="00652867"/>
    <w:rsid w:val="0065297D"/>
    <w:rsid w:val="006529A2"/>
    <w:rsid w:val="00652AD0"/>
    <w:rsid w:val="00652B53"/>
    <w:rsid w:val="00652C5A"/>
    <w:rsid w:val="00652C88"/>
    <w:rsid w:val="00653435"/>
    <w:rsid w:val="0065346C"/>
    <w:rsid w:val="006534F9"/>
    <w:rsid w:val="006535B9"/>
    <w:rsid w:val="006538BD"/>
    <w:rsid w:val="00653AF6"/>
    <w:rsid w:val="00653FD3"/>
    <w:rsid w:val="0065407E"/>
    <w:rsid w:val="006543CF"/>
    <w:rsid w:val="006543D5"/>
    <w:rsid w:val="00654762"/>
    <w:rsid w:val="00654816"/>
    <w:rsid w:val="00654A37"/>
    <w:rsid w:val="00654AE6"/>
    <w:rsid w:val="00654B76"/>
    <w:rsid w:val="00654BE3"/>
    <w:rsid w:val="00654C3C"/>
    <w:rsid w:val="00654CC5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10F"/>
    <w:rsid w:val="006562AD"/>
    <w:rsid w:val="0065641D"/>
    <w:rsid w:val="00656467"/>
    <w:rsid w:val="0065662A"/>
    <w:rsid w:val="006567D3"/>
    <w:rsid w:val="0065688C"/>
    <w:rsid w:val="006569C7"/>
    <w:rsid w:val="00656C1F"/>
    <w:rsid w:val="00656D30"/>
    <w:rsid w:val="00656E9A"/>
    <w:rsid w:val="00656F16"/>
    <w:rsid w:val="00657298"/>
    <w:rsid w:val="006573B1"/>
    <w:rsid w:val="006573DA"/>
    <w:rsid w:val="00657780"/>
    <w:rsid w:val="00657982"/>
    <w:rsid w:val="00657B9B"/>
    <w:rsid w:val="00657F16"/>
    <w:rsid w:val="006602B7"/>
    <w:rsid w:val="00660696"/>
    <w:rsid w:val="00660870"/>
    <w:rsid w:val="00660AF9"/>
    <w:rsid w:val="00660E8C"/>
    <w:rsid w:val="00661076"/>
    <w:rsid w:val="00661097"/>
    <w:rsid w:val="0066116B"/>
    <w:rsid w:val="00661256"/>
    <w:rsid w:val="00661474"/>
    <w:rsid w:val="00661567"/>
    <w:rsid w:val="006616EA"/>
    <w:rsid w:val="006617B5"/>
    <w:rsid w:val="0066188B"/>
    <w:rsid w:val="006618F7"/>
    <w:rsid w:val="00661D50"/>
    <w:rsid w:val="00661F24"/>
    <w:rsid w:val="00662219"/>
    <w:rsid w:val="006625C7"/>
    <w:rsid w:val="0066292C"/>
    <w:rsid w:val="006629D4"/>
    <w:rsid w:val="00662AA1"/>
    <w:rsid w:val="00662C0C"/>
    <w:rsid w:val="00662D7D"/>
    <w:rsid w:val="00662E28"/>
    <w:rsid w:val="00662E86"/>
    <w:rsid w:val="006631D6"/>
    <w:rsid w:val="006632BC"/>
    <w:rsid w:val="006633CE"/>
    <w:rsid w:val="006634C7"/>
    <w:rsid w:val="0066389F"/>
    <w:rsid w:val="00663AE1"/>
    <w:rsid w:val="00663CC0"/>
    <w:rsid w:val="00663F2A"/>
    <w:rsid w:val="006642B7"/>
    <w:rsid w:val="006643BC"/>
    <w:rsid w:val="00664613"/>
    <w:rsid w:val="006647AC"/>
    <w:rsid w:val="006647F4"/>
    <w:rsid w:val="006647FC"/>
    <w:rsid w:val="00664889"/>
    <w:rsid w:val="00664999"/>
    <w:rsid w:val="00664A4E"/>
    <w:rsid w:val="00664C26"/>
    <w:rsid w:val="00664CA4"/>
    <w:rsid w:val="00664DBE"/>
    <w:rsid w:val="0066508F"/>
    <w:rsid w:val="006650F5"/>
    <w:rsid w:val="006651A8"/>
    <w:rsid w:val="006651B4"/>
    <w:rsid w:val="0066533A"/>
    <w:rsid w:val="006657F7"/>
    <w:rsid w:val="00665E6E"/>
    <w:rsid w:val="006662E2"/>
    <w:rsid w:val="006663A5"/>
    <w:rsid w:val="00666479"/>
    <w:rsid w:val="00666534"/>
    <w:rsid w:val="00666848"/>
    <w:rsid w:val="00666A86"/>
    <w:rsid w:val="00666BDA"/>
    <w:rsid w:val="00666C1C"/>
    <w:rsid w:val="00666D6B"/>
    <w:rsid w:val="006670FC"/>
    <w:rsid w:val="00667264"/>
    <w:rsid w:val="00667339"/>
    <w:rsid w:val="0066767A"/>
    <w:rsid w:val="00667D70"/>
    <w:rsid w:val="00667DBB"/>
    <w:rsid w:val="00667E5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BFB"/>
    <w:rsid w:val="00670C57"/>
    <w:rsid w:val="00671066"/>
    <w:rsid w:val="0067142F"/>
    <w:rsid w:val="0067150F"/>
    <w:rsid w:val="006716B8"/>
    <w:rsid w:val="00671878"/>
    <w:rsid w:val="00671BC0"/>
    <w:rsid w:val="00671C0B"/>
    <w:rsid w:val="00671D06"/>
    <w:rsid w:val="00671DF7"/>
    <w:rsid w:val="00671E7D"/>
    <w:rsid w:val="00672302"/>
    <w:rsid w:val="00672854"/>
    <w:rsid w:val="00672A4D"/>
    <w:rsid w:val="00672A7B"/>
    <w:rsid w:val="006730B7"/>
    <w:rsid w:val="0067350A"/>
    <w:rsid w:val="0067374C"/>
    <w:rsid w:val="0067375B"/>
    <w:rsid w:val="00673A50"/>
    <w:rsid w:val="00673C86"/>
    <w:rsid w:val="00674221"/>
    <w:rsid w:val="00674932"/>
    <w:rsid w:val="00674E8B"/>
    <w:rsid w:val="00674F7E"/>
    <w:rsid w:val="00675231"/>
    <w:rsid w:val="00675538"/>
    <w:rsid w:val="0067582F"/>
    <w:rsid w:val="00675DEA"/>
    <w:rsid w:val="0067606C"/>
    <w:rsid w:val="00676295"/>
    <w:rsid w:val="0067635E"/>
    <w:rsid w:val="00676523"/>
    <w:rsid w:val="006768DD"/>
    <w:rsid w:val="00676B55"/>
    <w:rsid w:val="00676D9D"/>
    <w:rsid w:val="00677112"/>
    <w:rsid w:val="006771E9"/>
    <w:rsid w:val="006771FB"/>
    <w:rsid w:val="0067763B"/>
    <w:rsid w:val="00677E6F"/>
    <w:rsid w:val="00677FA6"/>
    <w:rsid w:val="00677FD1"/>
    <w:rsid w:val="0068003D"/>
    <w:rsid w:val="00680202"/>
    <w:rsid w:val="00680461"/>
    <w:rsid w:val="006804F6"/>
    <w:rsid w:val="00680627"/>
    <w:rsid w:val="00680629"/>
    <w:rsid w:val="006806AD"/>
    <w:rsid w:val="00680826"/>
    <w:rsid w:val="00680831"/>
    <w:rsid w:val="00680836"/>
    <w:rsid w:val="00680B77"/>
    <w:rsid w:val="00680CFA"/>
    <w:rsid w:val="00680E2E"/>
    <w:rsid w:val="00680F79"/>
    <w:rsid w:val="00680F95"/>
    <w:rsid w:val="00680FFF"/>
    <w:rsid w:val="00681516"/>
    <w:rsid w:val="00681555"/>
    <w:rsid w:val="006816C0"/>
    <w:rsid w:val="006817C0"/>
    <w:rsid w:val="006818D9"/>
    <w:rsid w:val="006818E1"/>
    <w:rsid w:val="006818EE"/>
    <w:rsid w:val="00681A91"/>
    <w:rsid w:val="00681E14"/>
    <w:rsid w:val="006820B7"/>
    <w:rsid w:val="00682645"/>
    <w:rsid w:val="006826BF"/>
    <w:rsid w:val="00682796"/>
    <w:rsid w:val="00682834"/>
    <w:rsid w:val="006828B7"/>
    <w:rsid w:val="00682938"/>
    <w:rsid w:val="00682CDF"/>
    <w:rsid w:val="00683058"/>
    <w:rsid w:val="00683416"/>
    <w:rsid w:val="006836CC"/>
    <w:rsid w:val="0068370D"/>
    <w:rsid w:val="006837B2"/>
    <w:rsid w:val="00683818"/>
    <w:rsid w:val="006838BD"/>
    <w:rsid w:val="00683BAD"/>
    <w:rsid w:val="00683E00"/>
    <w:rsid w:val="00683E28"/>
    <w:rsid w:val="00683EF4"/>
    <w:rsid w:val="0068405F"/>
    <w:rsid w:val="006844C1"/>
    <w:rsid w:val="00684561"/>
    <w:rsid w:val="0068472F"/>
    <w:rsid w:val="00684C84"/>
    <w:rsid w:val="00684C9C"/>
    <w:rsid w:val="00684CF6"/>
    <w:rsid w:val="00684F23"/>
    <w:rsid w:val="0068526B"/>
    <w:rsid w:val="00685426"/>
    <w:rsid w:val="00685444"/>
    <w:rsid w:val="00685589"/>
    <w:rsid w:val="00685638"/>
    <w:rsid w:val="006857A4"/>
    <w:rsid w:val="006858F9"/>
    <w:rsid w:val="00685B41"/>
    <w:rsid w:val="00685C88"/>
    <w:rsid w:val="00686005"/>
    <w:rsid w:val="0068602A"/>
    <w:rsid w:val="00686249"/>
    <w:rsid w:val="00686289"/>
    <w:rsid w:val="006862C2"/>
    <w:rsid w:val="0068636A"/>
    <w:rsid w:val="0068682B"/>
    <w:rsid w:val="00686947"/>
    <w:rsid w:val="00686A7A"/>
    <w:rsid w:val="00686FB7"/>
    <w:rsid w:val="006871A6"/>
    <w:rsid w:val="006872A5"/>
    <w:rsid w:val="006872CC"/>
    <w:rsid w:val="006874C6"/>
    <w:rsid w:val="00687700"/>
    <w:rsid w:val="0068771C"/>
    <w:rsid w:val="006877A0"/>
    <w:rsid w:val="0069011E"/>
    <w:rsid w:val="00690124"/>
    <w:rsid w:val="00690248"/>
    <w:rsid w:val="0069029B"/>
    <w:rsid w:val="00690468"/>
    <w:rsid w:val="00690544"/>
    <w:rsid w:val="00690A54"/>
    <w:rsid w:val="0069107F"/>
    <w:rsid w:val="006913C5"/>
    <w:rsid w:val="0069160C"/>
    <w:rsid w:val="00691646"/>
    <w:rsid w:val="00691892"/>
    <w:rsid w:val="006918FA"/>
    <w:rsid w:val="00691978"/>
    <w:rsid w:val="006919C0"/>
    <w:rsid w:val="006919FE"/>
    <w:rsid w:val="00691AAE"/>
    <w:rsid w:val="00691AC8"/>
    <w:rsid w:val="00691E6D"/>
    <w:rsid w:val="00692568"/>
    <w:rsid w:val="006926DC"/>
    <w:rsid w:val="00692A13"/>
    <w:rsid w:val="00692B6A"/>
    <w:rsid w:val="00692C3B"/>
    <w:rsid w:val="00692C73"/>
    <w:rsid w:val="00692CB7"/>
    <w:rsid w:val="00692D27"/>
    <w:rsid w:val="00692EAB"/>
    <w:rsid w:val="00692EEF"/>
    <w:rsid w:val="00692F57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6BB"/>
    <w:rsid w:val="00694B4E"/>
    <w:rsid w:val="00694D0A"/>
    <w:rsid w:val="00694E13"/>
    <w:rsid w:val="00694F76"/>
    <w:rsid w:val="00694F88"/>
    <w:rsid w:val="006954B5"/>
    <w:rsid w:val="006955D4"/>
    <w:rsid w:val="00695798"/>
    <w:rsid w:val="0069593E"/>
    <w:rsid w:val="00695B9B"/>
    <w:rsid w:val="00695C32"/>
    <w:rsid w:val="00696034"/>
    <w:rsid w:val="00696264"/>
    <w:rsid w:val="0069626A"/>
    <w:rsid w:val="00696412"/>
    <w:rsid w:val="0069662A"/>
    <w:rsid w:val="006967C7"/>
    <w:rsid w:val="006967EA"/>
    <w:rsid w:val="00696896"/>
    <w:rsid w:val="00696C0A"/>
    <w:rsid w:val="00696EDA"/>
    <w:rsid w:val="00697062"/>
    <w:rsid w:val="0069767E"/>
    <w:rsid w:val="00697685"/>
    <w:rsid w:val="006976D9"/>
    <w:rsid w:val="00697A25"/>
    <w:rsid w:val="00697E72"/>
    <w:rsid w:val="006A0063"/>
    <w:rsid w:val="006A01D2"/>
    <w:rsid w:val="006A0472"/>
    <w:rsid w:val="006A0626"/>
    <w:rsid w:val="006A076C"/>
    <w:rsid w:val="006A07CA"/>
    <w:rsid w:val="006A0935"/>
    <w:rsid w:val="006A09A9"/>
    <w:rsid w:val="006A09B4"/>
    <w:rsid w:val="006A0AC0"/>
    <w:rsid w:val="006A0DDA"/>
    <w:rsid w:val="006A0F26"/>
    <w:rsid w:val="006A0F6C"/>
    <w:rsid w:val="006A102F"/>
    <w:rsid w:val="006A11BA"/>
    <w:rsid w:val="006A14CE"/>
    <w:rsid w:val="006A1839"/>
    <w:rsid w:val="006A1907"/>
    <w:rsid w:val="006A1A14"/>
    <w:rsid w:val="006A1AC3"/>
    <w:rsid w:val="006A1AD4"/>
    <w:rsid w:val="006A1DBB"/>
    <w:rsid w:val="006A2009"/>
    <w:rsid w:val="006A21C2"/>
    <w:rsid w:val="006A23D5"/>
    <w:rsid w:val="006A24D5"/>
    <w:rsid w:val="006A2783"/>
    <w:rsid w:val="006A27C0"/>
    <w:rsid w:val="006A27C3"/>
    <w:rsid w:val="006A2A1E"/>
    <w:rsid w:val="006A2BD6"/>
    <w:rsid w:val="006A2CF7"/>
    <w:rsid w:val="006A2D3A"/>
    <w:rsid w:val="006A2E06"/>
    <w:rsid w:val="006A2E7C"/>
    <w:rsid w:val="006A3033"/>
    <w:rsid w:val="006A3267"/>
    <w:rsid w:val="006A36E0"/>
    <w:rsid w:val="006A38A7"/>
    <w:rsid w:val="006A3935"/>
    <w:rsid w:val="006A3A00"/>
    <w:rsid w:val="006A3A37"/>
    <w:rsid w:val="006A3A81"/>
    <w:rsid w:val="006A3BFF"/>
    <w:rsid w:val="006A4010"/>
    <w:rsid w:val="006A40CF"/>
    <w:rsid w:val="006A42B3"/>
    <w:rsid w:val="006A42BB"/>
    <w:rsid w:val="006A449E"/>
    <w:rsid w:val="006A489C"/>
    <w:rsid w:val="006A4B1A"/>
    <w:rsid w:val="006A5345"/>
    <w:rsid w:val="006A5504"/>
    <w:rsid w:val="006A5B76"/>
    <w:rsid w:val="006A6276"/>
    <w:rsid w:val="006A6581"/>
    <w:rsid w:val="006A66B6"/>
    <w:rsid w:val="006A673B"/>
    <w:rsid w:val="006A6979"/>
    <w:rsid w:val="006A6C05"/>
    <w:rsid w:val="006A6D16"/>
    <w:rsid w:val="006A6E46"/>
    <w:rsid w:val="006A70DB"/>
    <w:rsid w:val="006A721C"/>
    <w:rsid w:val="006A747C"/>
    <w:rsid w:val="006A75B8"/>
    <w:rsid w:val="006A7AB9"/>
    <w:rsid w:val="006B013F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90"/>
    <w:rsid w:val="006B1FA9"/>
    <w:rsid w:val="006B2043"/>
    <w:rsid w:val="006B2065"/>
    <w:rsid w:val="006B206E"/>
    <w:rsid w:val="006B2581"/>
    <w:rsid w:val="006B2A60"/>
    <w:rsid w:val="006B2B83"/>
    <w:rsid w:val="006B2EB6"/>
    <w:rsid w:val="006B30FD"/>
    <w:rsid w:val="006B3489"/>
    <w:rsid w:val="006B357E"/>
    <w:rsid w:val="006B3DBD"/>
    <w:rsid w:val="006B3E5C"/>
    <w:rsid w:val="006B3F06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777"/>
    <w:rsid w:val="006B5840"/>
    <w:rsid w:val="006B58C9"/>
    <w:rsid w:val="006B5E84"/>
    <w:rsid w:val="006B6118"/>
    <w:rsid w:val="006B61E2"/>
    <w:rsid w:val="006B646D"/>
    <w:rsid w:val="006B6576"/>
    <w:rsid w:val="006B6860"/>
    <w:rsid w:val="006B694F"/>
    <w:rsid w:val="006B6A94"/>
    <w:rsid w:val="006B6AC1"/>
    <w:rsid w:val="006B6B43"/>
    <w:rsid w:val="006B6C55"/>
    <w:rsid w:val="006B6E0B"/>
    <w:rsid w:val="006B6F24"/>
    <w:rsid w:val="006B6F5E"/>
    <w:rsid w:val="006B7203"/>
    <w:rsid w:val="006B7395"/>
    <w:rsid w:val="006B7518"/>
    <w:rsid w:val="006B7675"/>
    <w:rsid w:val="006B78C7"/>
    <w:rsid w:val="006B79BE"/>
    <w:rsid w:val="006B7A01"/>
    <w:rsid w:val="006B7C24"/>
    <w:rsid w:val="006B7D1F"/>
    <w:rsid w:val="006B7D86"/>
    <w:rsid w:val="006B7E6F"/>
    <w:rsid w:val="006B7F22"/>
    <w:rsid w:val="006C0079"/>
    <w:rsid w:val="006C028A"/>
    <w:rsid w:val="006C07BC"/>
    <w:rsid w:val="006C09C4"/>
    <w:rsid w:val="006C0A7F"/>
    <w:rsid w:val="006C0B5A"/>
    <w:rsid w:val="006C0E8D"/>
    <w:rsid w:val="006C0F0F"/>
    <w:rsid w:val="006C115E"/>
    <w:rsid w:val="006C11E8"/>
    <w:rsid w:val="006C11FE"/>
    <w:rsid w:val="006C1601"/>
    <w:rsid w:val="006C17C1"/>
    <w:rsid w:val="006C18F7"/>
    <w:rsid w:val="006C1BA4"/>
    <w:rsid w:val="006C2058"/>
    <w:rsid w:val="006C21CF"/>
    <w:rsid w:val="006C221E"/>
    <w:rsid w:val="006C2314"/>
    <w:rsid w:val="006C23E1"/>
    <w:rsid w:val="006C2440"/>
    <w:rsid w:val="006C24D9"/>
    <w:rsid w:val="006C24FD"/>
    <w:rsid w:val="006C250C"/>
    <w:rsid w:val="006C2562"/>
    <w:rsid w:val="006C26B2"/>
    <w:rsid w:val="006C28A2"/>
    <w:rsid w:val="006C28A6"/>
    <w:rsid w:val="006C28AB"/>
    <w:rsid w:val="006C2CBC"/>
    <w:rsid w:val="006C2DAC"/>
    <w:rsid w:val="006C2DF1"/>
    <w:rsid w:val="006C2E62"/>
    <w:rsid w:val="006C30D8"/>
    <w:rsid w:val="006C30F8"/>
    <w:rsid w:val="006C3295"/>
    <w:rsid w:val="006C3328"/>
    <w:rsid w:val="006C38CC"/>
    <w:rsid w:val="006C3ACB"/>
    <w:rsid w:val="006C3DE9"/>
    <w:rsid w:val="006C3E60"/>
    <w:rsid w:val="006C4012"/>
    <w:rsid w:val="006C4047"/>
    <w:rsid w:val="006C4636"/>
    <w:rsid w:val="006C478D"/>
    <w:rsid w:val="006C4850"/>
    <w:rsid w:val="006C4902"/>
    <w:rsid w:val="006C4B30"/>
    <w:rsid w:val="006C4B9F"/>
    <w:rsid w:val="006C4BCB"/>
    <w:rsid w:val="006C4BE2"/>
    <w:rsid w:val="006C4BE6"/>
    <w:rsid w:val="006C4CD4"/>
    <w:rsid w:val="006C4E21"/>
    <w:rsid w:val="006C517D"/>
    <w:rsid w:val="006C530F"/>
    <w:rsid w:val="006C53C8"/>
    <w:rsid w:val="006C54C2"/>
    <w:rsid w:val="006C57BF"/>
    <w:rsid w:val="006C588F"/>
    <w:rsid w:val="006C58AD"/>
    <w:rsid w:val="006C5B17"/>
    <w:rsid w:val="006C5C0D"/>
    <w:rsid w:val="006C5C3B"/>
    <w:rsid w:val="006C648C"/>
    <w:rsid w:val="006C66CB"/>
    <w:rsid w:val="006C67DA"/>
    <w:rsid w:val="006C6AD7"/>
    <w:rsid w:val="006C6C4E"/>
    <w:rsid w:val="006C6C6D"/>
    <w:rsid w:val="006C6D26"/>
    <w:rsid w:val="006C6F4E"/>
    <w:rsid w:val="006C751D"/>
    <w:rsid w:val="006C761C"/>
    <w:rsid w:val="006C7945"/>
    <w:rsid w:val="006C7A3A"/>
    <w:rsid w:val="006C7C3A"/>
    <w:rsid w:val="006C7C45"/>
    <w:rsid w:val="006D00C8"/>
    <w:rsid w:val="006D020D"/>
    <w:rsid w:val="006D03E2"/>
    <w:rsid w:val="006D04ED"/>
    <w:rsid w:val="006D05B8"/>
    <w:rsid w:val="006D0691"/>
    <w:rsid w:val="006D0733"/>
    <w:rsid w:val="006D07E1"/>
    <w:rsid w:val="006D0C83"/>
    <w:rsid w:val="006D0D65"/>
    <w:rsid w:val="006D0E14"/>
    <w:rsid w:val="006D10CE"/>
    <w:rsid w:val="006D1348"/>
    <w:rsid w:val="006D1564"/>
    <w:rsid w:val="006D1C41"/>
    <w:rsid w:val="006D1DF9"/>
    <w:rsid w:val="006D21B9"/>
    <w:rsid w:val="006D22DC"/>
    <w:rsid w:val="006D248A"/>
    <w:rsid w:val="006D25BE"/>
    <w:rsid w:val="006D2933"/>
    <w:rsid w:val="006D2A16"/>
    <w:rsid w:val="006D2A48"/>
    <w:rsid w:val="006D2A66"/>
    <w:rsid w:val="006D2B0E"/>
    <w:rsid w:val="006D2D31"/>
    <w:rsid w:val="006D2EE3"/>
    <w:rsid w:val="006D3030"/>
    <w:rsid w:val="006D3192"/>
    <w:rsid w:val="006D3553"/>
    <w:rsid w:val="006D36BC"/>
    <w:rsid w:val="006D3D91"/>
    <w:rsid w:val="006D3F22"/>
    <w:rsid w:val="006D424F"/>
    <w:rsid w:val="006D4310"/>
    <w:rsid w:val="006D45A8"/>
    <w:rsid w:val="006D45DF"/>
    <w:rsid w:val="006D472C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2B"/>
    <w:rsid w:val="006D637A"/>
    <w:rsid w:val="006D65F5"/>
    <w:rsid w:val="006D68B1"/>
    <w:rsid w:val="006D6B14"/>
    <w:rsid w:val="006D6B2A"/>
    <w:rsid w:val="006D6C49"/>
    <w:rsid w:val="006D6CB7"/>
    <w:rsid w:val="006D6D16"/>
    <w:rsid w:val="006D6E4B"/>
    <w:rsid w:val="006D6ECF"/>
    <w:rsid w:val="006D702B"/>
    <w:rsid w:val="006D717E"/>
    <w:rsid w:val="006D7262"/>
    <w:rsid w:val="006D74CA"/>
    <w:rsid w:val="006D75B8"/>
    <w:rsid w:val="006D7610"/>
    <w:rsid w:val="006D768B"/>
    <w:rsid w:val="006D778C"/>
    <w:rsid w:val="006D782B"/>
    <w:rsid w:val="006D7989"/>
    <w:rsid w:val="006D7C42"/>
    <w:rsid w:val="006D7CED"/>
    <w:rsid w:val="006D7E88"/>
    <w:rsid w:val="006D7F0F"/>
    <w:rsid w:val="006E0223"/>
    <w:rsid w:val="006E0358"/>
    <w:rsid w:val="006E0806"/>
    <w:rsid w:val="006E0848"/>
    <w:rsid w:val="006E0862"/>
    <w:rsid w:val="006E09E1"/>
    <w:rsid w:val="006E0D67"/>
    <w:rsid w:val="006E0F60"/>
    <w:rsid w:val="006E0F98"/>
    <w:rsid w:val="006E1216"/>
    <w:rsid w:val="006E170B"/>
    <w:rsid w:val="006E19FE"/>
    <w:rsid w:val="006E1A7A"/>
    <w:rsid w:val="006E1B7F"/>
    <w:rsid w:val="006E1FED"/>
    <w:rsid w:val="006E23E9"/>
    <w:rsid w:val="006E25B8"/>
    <w:rsid w:val="006E283C"/>
    <w:rsid w:val="006E29BC"/>
    <w:rsid w:val="006E2A6A"/>
    <w:rsid w:val="006E2BB9"/>
    <w:rsid w:val="006E2C82"/>
    <w:rsid w:val="006E2E94"/>
    <w:rsid w:val="006E2FC4"/>
    <w:rsid w:val="006E2FDE"/>
    <w:rsid w:val="006E307F"/>
    <w:rsid w:val="006E340F"/>
    <w:rsid w:val="006E3475"/>
    <w:rsid w:val="006E350F"/>
    <w:rsid w:val="006E3917"/>
    <w:rsid w:val="006E3ABB"/>
    <w:rsid w:val="006E3CEE"/>
    <w:rsid w:val="006E3E30"/>
    <w:rsid w:val="006E413B"/>
    <w:rsid w:val="006E4496"/>
    <w:rsid w:val="006E4770"/>
    <w:rsid w:val="006E47DB"/>
    <w:rsid w:val="006E4814"/>
    <w:rsid w:val="006E48D6"/>
    <w:rsid w:val="006E4CE3"/>
    <w:rsid w:val="006E4D2B"/>
    <w:rsid w:val="006E4E2E"/>
    <w:rsid w:val="006E4FE6"/>
    <w:rsid w:val="006E53EE"/>
    <w:rsid w:val="006E56DF"/>
    <w:rsid w:val="006E5901"/>
    <w:rsid w:val="006E5A3F"/>
    <w:rsid w:val="006E6021"/>
    <w:rsid w:val="006E6070"/>
    <w:rsid w:val="006E60CF"/>
    <w:rsid w:val="006E6246"/>
    <w:rsid w:val="006E6528"/>
    <w:rsid w:val="006E68B6"/>
    <w:rsid w:val="006E6A34"/>
    <w:rsid w:val="006E6A5F"/>
    <w:rsid w:val="006E6ABC"/>
    <w:rsid w:val="006E6B19"/>
    <w:rsid w:val="006E6C89"/>
    <w:rsid w:val="006E6F8A"/>
    <w:rsid w:val="006E715F"/>
    <w:rsid w:val="006E736D"/>
    <w:rsid w:val="006E73F6"/>
    <w:rsid w:val="006E75BD"/>
    <w:rsid w:val="006E76BF"/>
    <w:rsid w:val="006E76E3"/>
    <w:rsid w:val="006E7785"/>
    <w:rsid w:val="006E7833"/>
    <w:rsid w:val="006E79C7"/>
    <w:rsid w:val="006E7D34"/>
    <w:rsid w:val="006E7F37"/>
    <w:rsid w:val="006F0198"/>
    <w:rsid w:val="006F0248"/>
    <w:rsid w:val="006F0271"/>
    <w:rsid w:val="006F0607"/>
    <w:rsid w:val="006F0758"/>
    <w:rsid w:val="006F09B3"/>
    <w:rsid w:val="006F0C34"/>
    <w:rsid w:val="006F0F01"/>
    <w:rsid w:val="006F0FE9"/>
    <w:rsid w:val="006F102F"/>
    <w:rsid w:val="006F1507"/>
    <w:rsid w:val="006F1561"/>
    <w:rsid w:val="006F16DE"/>
    <w:rsid w:val="006F191B"/>
    <w:rsid w:val="006F1938"/>
    <w:rsid w:val="006F19C6"/>
    <w:rsid w:val="006F1D8A"/>
    <w:rsid w:val="006F1F94"/>
    <w:rsid w:val="006F20A5"/>
    <w:rsid w:val="006F20AF"/>
    <w:rsid w:val="006F2385"/>
    <w:rsid w:val="006F295A"/>
    <w:rsid w:val="006F2BB5"/>
    <w:rsid w:val="006F2E9B"/>
    <w:rsid w:val="006F3278"/>
    <w:rsid w:val="006F3288"/>
    <w:rsid w:val="006F3458"/>
    <w:rsid w:val="006F352D"/>
    <w:rsid w:val="006F36CC"/>
    <w:rsid w:val="006F3A24"/>
    <w:rsid w:val="006F3AD7"/>
    <w:rsid w:val="006F3B4A"/>
    <w:rsid w:val="006F3C16"/>
    <w:rsid w:val="006F3D8C"/>
    <w:rsid w:val="006F427A"/>
    <w:rsid w:val="006F441A"/>
    <w:rsid w:val="006F4550"/>
    <w:rsid w:val="006F46C1"/>
    <w:rsid w:val="006F4794"/>
    <w:rsid w:val="006F484B"/>
    <w:rsid w:val="006F489E"/>
    <w:rsid w:val="006F4E86"/>
    <w:rsid w:val="006F4F5F"/>
    <w:rsid w:val="006F4FA5"/>
    <w:rsid w:val="006F5063"/>
    <w:rsid w:val="006F5176"/>
    <w:rsid w:val="006F52D0"/>
    <w:rsid w:val="006F55C1"/>
    <w:rsid w:val="006F569D"/>
    <w:rsid w:val="006F56AF"/>
    <w:rsid w:val="006F56E9"/>
    <w:rsid w:val="006F57A5"/>
    <w:rsid w:val="006F58DA"/>
    <w:rsid w:val="006F5CB1"/>
    <w:rsid w:val="006F5F48"/>
    <w:rsid w:val="006F60E1"/>
    <w:rsid w:val="006F60F7"/>
    <w:rsid w:val="006F613C"/>
    <w:rsid w:val="006F62A4"/>
    <w:rsid w:val="006F62B3"/>
    <w:rsid w:val="006F64F0"/>
    <w:rsid w:val="006F67F0"/>
    <w:rsid w:val="006F6885"/>
    <w:rsid w:val="006F6B4F"/>
    <w:rsid w:val="006F6BEE"/>
    <w:rsid w:val="006F6E36"/>
    <w:rsid w:val="006F6EEB"/>
    <w:rsid w:val="006F719F"/>
    <w:rsid w:val="006F7324"/>
    <w:rsid w:val="006F7336"/>
    <w:rsid w:val="006F7528"/>
    <w:rsid w:val="006F75D0"/>
    <w:rsid w:val="006F7B62"/>
    <w:rsid w:val="006F7D8C"/>
    <w:rsid w:val="006F7DC0"/>
    <w:rsid w:val="00700009"/>
    <w:rsid w:val="00700253"/>
    <w:rsid w:val="0070072B"/>
    <w:rsid w:val="0070073E"/>
    <w:rsid w:val="00700CB4"/>
    <w:rsid w:val="00700CE7"/>
    <w:rsid w:val="00700E0E"/>
    <w:rsid w:val="00700E36"/>
    <w:rsid w:val="00700EA7"/>
    <w:rsid w:val="007012B2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57"/>
    <w:rsid w:val="007024E1"/>
    <w:rsid w:val="007025A2"/>
    <w:rsid w:val="007028CE"/>
    <w:rsid w:val="00702A20"/>
    <w:rsid w:val="00702C40"/>
    <w:rsid w:val="007030A7"/>
    <w:rsid w:val="007030E6"/>
    <w:rsid w:val="0070328B"/>
    <w:rsid w:val="00703366"/>
    <w:rsid w:val="00703583"/>
    <w:rsid w:val="007036F9"/>
    <w:rsid w:val="00703C81"/>
    <w:rsid w:val="00703F66"/>
    <w:rsid w:val="00704161"/>
    <w:rsid w:val="00704222"/>
    <w:rsid w:val="00704274"/>
    <w:rsid w:val="007045E7"/>
    <w:rsid w:val="0070476C"/>
    <w:rsid w:val="00704787"/>
    <w:rsid w:val="0070489F"/>
    <w:rsid w:val="0070493C"/>
    <w:rsid w:val="007049F8"/>
    <w:rsid w:val="00704E9E"/>
    <w:rsid w:val="00704F6B"/>
    <w:rsid w:val="0070549A"/>
    <w:rsid w:val="0070562B"/>
    <w:rsid w:val="00705CC1"/>
    <w:rsid w:val="00705D9C"/>
    <w:rsid w:val="00705EDA"/>
    <w:rsid w:val="0070604A"/>
    <w:rsid w:val="00706261"/>
    <w:rsid w:val="00706858"/>
    <w:rsid w:val="0070694C"/>
    <w:rsid w:val="00706C39"/>
    <w:rsid w:val="007070D4"/>
    <w:rsid w:val="00707671"/>
    <w:rsid w:val="00707698"/>
    <w:rsid w:val="00707D68"/>
    <w:rsid w:val="00707EA0"/>
    <w:rsid w:val="00707F53"/>
    <w:rsid w:val="00707FAB"/>
    <w:rsid w:val="007104CB"/>
    <w:rsid w:val="007105E4"/>
    <w:rsid w:val="007109AD"/>
    <w:rsid w:val="00710C99"/>
    <w:rsid w:val="00710EAC"/>
    <w:rsid w:val="00711336"/>
    <w:rsid w:val="007116D0"/>
    <w:rsid w:val="00711993"/>
    <w:rsid w:val="00711C79"/>
    <w:rsid w:val="00711F23"/>
    <w:rsid w:val="00712008"/>
    <w:rsid w:val="0071205B"/>
    <w:rsid w:val="0071229A"/>
    <w:rsid w:val="00712662"/>
    <w:rsid w:val="007126F5"/>
    <w:rsid w:val="00712910"/>
    <w:rsid w:val="00712AA0"/>
    <w:rsid w:val="00712B58"/>
    <w:rsid w:val="00712B80"/>
    <w:rsid w:val="00712F28"/>
    <w:rsid w:val="00712F2B"/>
    <w:rsid w:val="00713199"/>
    <w:rsid w:val="007133C4"/>
    <w:rsid w:val="00713430"/>
    <w:rsid w:val="00713836"/>
    <w:rsid w:val="00713A70"/>
    <w:rsid w:val="00713C0C"/>
    <w:rsid w:val="00713E11"/>
    <w:rsid w:val="00713FAC"/>
    <w:rsid w:val="00713FF7"/>
    <w:rsid w:val="007142C7"/>
    <w:rsid w:val="0071434C"/>
    <w:rsid w:val="00714459"/>
    <w:rsid w:val="007144A3"/>
    <w:rsid w:val="007146A4"/>
    <w:rsid w:val="007147F9"/>
    <w:rsid w:val="007149AC"/>
    <w:rsid w:val="007149CF"/>
    <w:rsid w:val="00714A17"/>
    <w:rsid w:val="00714B29"/>
    <w:rsid w:val="00714C64"/>
    <w:rsid w:val="00714E9B"/>
    <w:rsid w:val="00714E9C"/>
    <w:rsid w:val="00715395"/>
    <w:rsid w:val="007153C7"/>
    <w:rsid w:val="007154A2"/>
    <w:rsid w:val="0071563B"/>
    <w:rsid w:val="00715962"/>
    <w:rsid w:val="00715984"/>
    <w:rsid w:val="007159DF"/>
    <w:rsid w:val="00715A60"/>
    <w:rsid w:val="00715CD8"/>
    <w:rsid w:val="00715D91"/>
    <w:rsid w:val="00715E38"/>
    <w:rsid w:val="007162C6"/>
    <w:rsid w:val="007166D9"/>
    <w:rsid w:val="00716947"/>
    <w:rsid w:val="00716983"/>
    <w:rsid w:val="00716C9B"/>
    <w:rsid w:val="00716CBF"/>
    <w:rsid w:val="00716D52"/>
    <w:rsid w:val="00717295"/>
    <w:rsid w:val="00717412"/>
    <w:rsid w:val="00717878"/>
    <w:rsid w:val="00717919"/>
    <w:rsid w:val="00717BD1"/>
    <w:rsid w:val="00717D3A"/>
    <w:rsid w:val="00717E58"/>
    <w:rsid w:val="00717F1B"/>
    <w:rsid w:val="007200C9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4CF"/>
    <w:rsid w:val="00721589"/>
    <w:rsid w:val="007215C0"/>
    <w:rsid w:val="00721766"/>
    <w:rsid w:val="00721824"/>
    <w:rsid w:val="00721B83"/>
    <w:rsid w:val="00721C91"/>
    <w:rsid w:val="00721EF3"/>
    <w:rsid w:val="00721FF8"/>
    <w:rsid w:val="00722073"/>
    <w:rsid w:val="0072209C"/>
    <w:rsid w:val="007227D2"/>
    <w:rsid w:val="00722A5C"/>
    <w:rsid w:val="007231B6"/>
    <w:rsid w:val="00723524"/>
    <w:rsid w:val="007237DB"/>
    <w:rsid w:val="00723C92"/>
    <w:rsid w:val="00723CDD"/>
    <w:rsid w:val="00723D5C"/>
    <w:rsid w:val="007240F5"/>
    <w:rsid w:val="007241E0"/>
    <w:rsid w:val="00724563"/>
    <w:rsid w:val="00724E68"/>
    <w:rsid w:val="00724E77"/>
    <w:rsid w:val="00724FFB"/>
    <w:rsid w:val="007250C1"/>
    <w:rsid w:val="007252E4"/>
    <w:rsid w:val="00725350"/>
    <w:rsid w:val="00725591"/>
    <w:rsid w:val="007255E7"/>
    <w:rsid w:val="00725A0B"/>
    <w:rsid w:val="00725BC6"/>
    <w:rsid w:val="00725C95"/>
    <w:rsid w:val="00725D94"/>
    <w:rsid w:val="00725DD3"/>
    <w:rsid w:val="00726146"/>
    <w:rsid w:val="00726190"/>
    <w:rsid w:val="0072652B"/>
    <w:rsid w:val="00726665"/>
    <w:rsid w:val="0072671B"/>
    <w:rsid w:val="0072678D"/>
    <w:rsid w:val="00726847"/>
    <w:rsid w:val="00726EAA"/>
    <w:rsid w:val="00726F81"/>
    <w:rsid w:val="00727132"/>
    <w:rsid w:val="00727135"/>
    <w:rsid w:val="00727334"/>
    <w:rsid w:val="007274A9"/>
    <w:rsid w:val="007274D8"/>
    <w:rsid w:val="00727620"/>
    <w:rsid w:val="00727852"/>
    <w:rsid w:val="00727863"/>
    <w:rsid w:val="00727B5D"/>
    <w:rsid w:val="00727B6D"/>
    <w:rsid w:val="00727CFF"/>
    <w:rsid w:val="00727ECD"/>
    <w:rsid w:val="00727F21"/>
    <w:rsid w:val="0073009F"/>
    <w:rsid w:val="0073021B"/>
    <w:rsid w:val="0073029D"/>
    <w:rsid w:val="0073036F"/>
    <w:rsid w:val="007304CE"/>
    <w:rsid w:val="00730838"/>
    <w:rsid w:val="00730A48"/>
    <w:rsid w:val="00730B67"/>
    <w:rsid w:val="00730BAB"/>
    <w:rsid w:val="00730DC2"/>
    <w:rsid w:val="00730DD5"/>
    <w:rsid w:val="00730E2C"/>
    <w:rsid w:val="00731180"/>
    <w:rsid w:val="007312B6"/>
    <w:rsid w:val="007315D3"/>
    <w:rsid w:val="007316EC"/>
    <w:rsid w:val="007316EE"/>
    <w:rsid w:val="007318D3"/>
    <w:rsid w:val="00731954"/>
    <w:rsid w:val="00731D02"/>
    <w:rsid w:val="00732093"/>
    <w:rsid w:val="00732309"/>
    <w:rsid w:val="007328AB"/>
    <w:rsid w:val="0073295B"/>
    <w:rsid w:val="0073345A"/>
    <w:rsid w:val="00733505"/>
    <w:rsid w:val="007338AD"/>
    <w:rsid w:val="007339AF"/>
    <w:rsid w:val="00733CA3"/>
    <w:rsid w:val="00733E7B"/>
    <w:rsid w:val="00733F4C"/>
    <w:rsid w:val="0073451B"/>
    <w:rsid w:val="0073456B"/>
    <w:rsid w:val="0073477F"/>
    <w:rsid w:val="00734A10"/>
    <w:rsid w:val="00734B5D"/>
    <w:rsid w:val="00734F25"/>
    <w:rsid w:val="0073506D"/>
    <w:rsid w:val="007353B1"/>
    <w:rsid w:val="00735424"/>
    <w:rsid w:val="007354CE"/>
    <w:rsid w:val="0073562C"/>
    <w:rsid w:val="00735875"/>
    <w:rsid w:val="00735987"/>
    <w:rsid w:val="007359AD"/>
    <w:rsid w:val="00735A74"/>
    <w:rsid w:val="00735A79"/>
    <w:rsid w:val="00735A7F"/>
    <w:rsid w:val="00735B08"/>
    <w:rsid w:val="00735B4B"/>
    <w:rsid w:val="00735C37"/>
    <w:rsid w:val="0073601A"/>
    <w:rsid w:val="007362B2"/>
    <w:rsid w:val="0073659F"/>
    <w:rsid w:val="0073660E"/>
    <w:rsid w:val="00736628"/>
    <w:rsid w:val="007366B0"/>
    <w:rsid w:val="00736726"/>
    <w:rsid w:val="00736850"/>
    <w:rsid w:val="007369E3"/>
    <w:rsid w:val="00736EC4"/>
    <w:rsid w:val="00736EF1"/>
    <w:rsid w:val="00736FFA"/>
    <w:rsid w:val="0073719D"/>
    <w:rsid w:val="00737941"/>
    <w:rsid w:val="007379FE"/>
    <w:rsid w:val="00737AE1"/>
    <w:rsid w:val="00737CE0"/>
    <w:rsid w:val="00737D38"/>
    <w:rsid w:val="007401BB"/>
    <w:rsid w:val="00740268"/>
    <w:rsid w:val="00740565"/>
    <w:rsid w:val="00740BF1"/>
    <w:rsid w:val="00740DC6"/>
    <w:rsid w:val="007411FD"/>
    <w:rsid w:val="0074136C"/>
    <w:rsid w:val="00741400"/>
    <w:rsid w:val="007415D0"/>
    <w:rsid w:val="007417FA"/>
    <w:rsid w:val="00741A1C"/>
    <w:rsid w:val="00741D5E"/>
    <w:rsid w:val="00741E6B"/>
    <w:rsid w:val="00742197"/>
    <w:rsid w:val="00742476"/>
    <w:rsid w:val="0074263E"/>
    <w:rsid w:val="007428A2"/>
    <w:rsid w:val="007428FE"/>
    <w:rsid w:val="00742B88"/>
    <w:rsid w:val="00742F51"/>
    <w:rsid w:val="0074305A"/>
    <w:rsid w:val="0074348C"/>
    <w:rsid w:val="00743530"/>
    <w:rsid w:val="007436AD"/>
    <w:rsid w:val="0074389C"/>
    <w:rsid w:val="007439FD"/>
    <w:rsid w:val="00743E7F"/>
    <w:rsid w:val="00743F71"/>
    <w:rsid w:val="0074411F"/>
    <w:rsid w:val="0074457F"/>
    <w:rsid w:val="007445A6"/>
    <w:rsid w:val="00744679"/>
    <w:rsid w:val="00744825"/>
    <w:rsid w:val="00744A01"/>
    <w:rsid w:val="00744CA7"/>
    <w:rsid w:val="007454B5"/>
    <w:rsid w:val="00745654"/>
    <w:rsid w:val="0074594D"/>
    <w:rsid w:val="00745965"/>
    <w:rsid w:val="00745AD8"/>
    <w:rsid w:val="00745C03"/>
    <w:rsid w:val="00745C6D"/>
    <w:rsid w:val="00745D39"/>
    <w:rsid w:val="00745F13"/>
    <w:rsid w:val="007463EE"/>
    <w:rsid w:val="00746779"/>
    <w:rsid w:val="007468D6"/>
    <w:rsid w:val="007468D7"/>
    <w:rsid w:val="00746BC3"/>
    <w:rsid w:val="00746EAA"/>
    <w:rsid w:val="00747261"/>
    <w:rsid w:val="0074733C"/>
    <w:rsid w:val="007473D9"/>
    <w:rsid w:val="007476D7"/>
    <w:rsid w:val="00747791"/>
    <w:rsid w:val="00747C7F"/>
    <w:rsid w:val="00747FFD"/>
    <w:rsid w:val="00750201"/>
    <w:rsid w:val="00750453"/>
    <w:rsid w:val="0075049F"/>
    <w:rsid w:val="00750BF7"/>
    <w:rsid w:val="00750C8D"/>
    <w:rsid w:val="00750E16"/>
    <w:rsid w:val="00750F5A"/>
    <w:rsid w:val="00750FF8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3D91"/>
    <w:rsid w:val="007540FB"/>
    <w:rsid w:val="0075442E"/>
    <w:rsid w:val="00754491"/>
    <w:rsid w:val="00754691"/>
    <w:rsid w:val="00754E37"/>
    <w:rsid w:val="00754EA5"/>
    <w:rsid w:val="00754FC7"/>
    <w:rsid w:val="0075532F"/>
    <w:rsid w:val="00755482"/>
    <w:rsid w:val="007554EE"/>
    <w:rsid w:val="0075553F"/>
    <w:rsid w:val="00755A0F"/>
    <w:rsid w:val="00755E4C"/>
    <w:rsid w:val="007561B5"/>
    <w:rsid w:val="00756311"/>
    <w:rsid w:val="007563F9"/>
    <w:rsid w:val="007564BF"/>
    <w:rsid w:val="00756622"/>
    <w:rsid w:val="00756665"/>
    <w:rsid w:val="0075669B"/>
    <w:rsid w:val="007566E7"/>
    <w:rsid w:val="00756A3C"/>
    <w:rsid w:val="00756A46"/>
    <w:rsid w:val="00757569"/>
    <w:rsid w:val="007575B2"/>
    <w:rsid w:val="00757696"/>
    <w:rsid w:val="00757976"/>
    <w:rsid w:val="00757E06"/>
    <w:rsid w:val="0076004F"/>
    <w:rsid w:val="00760562"/>
    <w:rsid w:val="0076084E"/>
    <w:rsid w:val="00760BFC"/>
    <w:rsid w:val="00760C46"/>
    <w:rsid w:val="00760CD0"/>
    <w:rsid w:val="00760D89"/>
    <w:rsid w:val="007611EF"/>
    <w:rsid w:val="007612F3"/>
    <w:rsid w:val="007614FB"/>
    <w:rsid w:val="0076186B"/>
    <w:rsid w:val="007619D7"/>
    <w:rsid w:val="00761A57"/>
    <w:rsid w:val="00761AB8"/>
    <w:rsid w:val="00761AD6"/>
    <w:rsid w:val="00761AE4"/>
    <w:rsid w:val="00761C7D"/>
    <w:rsid w:val="00761E48"/>
    <w:rsid w:val="00761EE2"/>
    <w:rsid w:val="0076206F"/>
    <w:rsid w:val="007624D9"/>
    <w:rsid w:val="00762779"/>
    <w:rsid w:val="00762785"/>
    <w:rsid w:val="0076283E"/>
    <w:rsid w:val="00762CE4"/>
    <w:rsid w:val="00762D33"/>
    <w:rsid w:val="00762D80"/>
    <w:rsid w:val="00762D87"/>
    <w:rsid w:val="00762FDB"/>
    <w:rsid w:val="0076333E"/>
    <w:rsid w:val="00763382"/>
    <w:rsid w:val="0076376E"/>
    <w:rsid w:val="007638B0"/>
    <w:rsid w:val="00763935"/>
    <w:rsid w:val="00763B8D"/>
    <w:rsid w:val="0076404C"/>
    <w:rsid w:val="0076437B"/>
    <w:rsid w:val="00764872"/>
    <w:rsid w:val="00764BFF"/>
    <w:rsid w:val="00764D3A"/>
    <w:rsid w:val="00764F71"/>
    <w:rsid w:val="007650C7"/>
    <w:rsid w:val="007653EC"/>
    <w:rsid w:val="00765507"/>
    <w:rsid w:val="007659F1"/>
    <w:rsid w:val="00765A30"/>
    <w:rsid w:val="00765B34"/>
    <w:rsid w:val="00765CF2"/>
    <w:rsid w:val="00765F06"/>
    <w:rsid w:val="00765F36"/>
    <w:rsid w:val="0076606A"/>
    <w:rsid w:val="007660BB"/>
    <w:rsid w:val="007663BA"/>
    <w:rsid w:val="007663F9"/>
    <w:rsid w:val="007664B1"/>
    <w:rsid w:val="00766B8F"/>
    <w:rsid w:val="00766D26"/>
    <w:rsid w:val="0076700F"/>
    <w:rsid w:val="0076733D"/>
    <w:rsid w:val="007673D7"/>
    <w:rsid w:val="007674BF"/>
    <w:rsid w:val="007675B5"/>
    <w:rsid w:val="00767838"/>
    <w:rsid w:val="00767B88"/>
    <w:rsid w:val="00767E44"/>
    <w:rsid w:val="007703AA"/>
    <w:rsid w:val="00770422"/>
    <w:rsid w:val="00770545"/>
    <w:rsid w:val="00770566"/>
    <w:rsid w:val="00770B08"/>
    <w:rsid w:val="00770CF9"/>
    <w:rsid w:val="00770D66"/>
    <w:rsid w:val="00770DE5"/>
    <w:rsid w:val="00771048"/>
    <w:rsid w:val="0077127E"/>
    <w:rsid w:val="007712E1"/>
    <w:rsid w:val="007718D0"/>
    <w:rsid w:val="00771C2E"/>
    <w:rsid w:val="00771D88"/>
    <w:rsid w:val="00771F1A"/>
    <w:rsid w:val="00771FB8"/>
    <w:rsid w:val="00771FD9"/>
    <w:rsid w:val="00772087"/>
    <w:rsid w:val="007722B0"/>
    <w:rsid w:val="007724B8"/>
    <w:rsid w:val="007725BF"/>
    <w:rsid w:val="007726DC"/>
    <w:rsid w:val="00772827"/>
    <w:rsid w:val="00772BD9"/>
    <w:rsid w:val="00772C18"/>
    <w:rsid w:val="00772F13"/>
    <w:rsid w:val="00772F68"/>
    <w:rsid w:val="00773114"/>
    <w:rsid w:val="0077374B"/>
    <w:rsid w:val="007737F9"/>
    <w:rsid w:val="00773AA7"/>
    <w:rsid w:val="00773BC0"/>
    <w:rsid w:val="00773D1E"/>
    <w:rsid w:val="00774061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B71"/>
    <w:rsid w:val="00776C03"/>
    <w:rsid w:val="00776D37"/>
    <w:rsid w:val="00776D9F"/>
    <w:rsid w:val="00776EB3"/>
    <w:rsid w:val="00776FB4"/>
    <w:rsid w:val="0077705B"/>
    <w:rsid w:val="007770C8"/>
    <w:rsid w:val="007770DF"/>
    <w:rsid w:val="007775FF"/>
    <w:rsid w:val="0077770B"/>
    <w:rsid w:val="007777E0"/>
    <w:rsid w:val="00777A69"/>
    <w:rsid w:val="00777D0D"/>
    <w:rsid w:val="00777DFF"/>
    <w:rsid w:val="00777E8E"/>
    <w:rsid w:val="00780142"/>
    <w:rsid w:val="00780227"/>
    <w:rsid w:val="007802F6"/>
    <w:rsid w:val="007803E8"/>
    <w:rsid w:val="0078092C"/>
    <w:rsid w:val="0078095E"/>
    <w:rsid w:val="00780A92"/>
    <w:rsid w:val="00780DE8"/>
    <w:rsid w:val="00780F23"/>
    <w:rsid w:val="007810F5"/>
    <w:rsid w:val="00781C7B"/>
    <w:rsid w:val="00781FEA"/>
    <w:rsid w:val="00782346"/>
    <w:rsid w:val="00782616"/>
    <w:rsid w:val="00782669"/>
    <w:rsid w:val="007828DE"/>
    <w:rsid w:val="00782AD9"/>
    <w:rsid w:val="007830B3"/>
    <w:rsid w:val="00783249"/>
    <w:rsid w:val="00783567"/>
    <w:rsid w:val="00783752"/>
    <w:rsid w:val="00783763"/>
    <w:rsid w:val="007839DD"/>
    <w:rsid w:val="00783B1E"/>
    <w:rsid w:val="00783E28"/>
    <w:rsid w:val="00783F90"/>
    <w:rsid w:val="00783F97"/>
    <w:rsid w:val="007841B7"/>
    <w:rsid w:val="007842E0"/>
    <w:rsid w:val="00784452"/>
    <w:rsid w:val="007847ED"/>
    <w:rsid w:val="0078493D"/>
    <w:rsid w:val="00785368"/>
    <w:rsid w:val="007853C3"/>
    <w:rsid w:val="00785474"/>
    <w:rsid w:val="00785A90"/>
    <w:rsid w:val="00785FDE"/>
    <w:rsid w:val="0078620C"/>
    <w:rsid w:val="00786368"/>
    <w:rsid w:val="007863DA"/>
    <w:rsid w:val="00786545"/>
    <w:rsid w:val="00786841"/>
    <w:rsid w:val="00786BC0"/>
    <w:rsid w:val="00786C8B"/>
    <w:rsid w:val="00786E2A"/>
    <w:rsid w:val="007871F7"/>
    <w:rsid w:val="00787390"/>
    <w:rsid w:val="007873A3"/>
    <w:rsid w:val="00787477"/>
    <w:rsid w:val="00787579"/>
    <w:rsid w:val="0078758E"/>
    <w:rsid w:val="00787617"/>
    <w:rsid w:val="00787683"/>
    <w:rsid w:val="007877F7"/>
    <w:rsid w:val="00787B56"/>
    <w:rsid w:val="00787B65"/>
    <w:rsid w:val="00787EE4"/>
    <w:rsid w:val="0079053F"/>
    <w:rsid w:val="0079066F"/>
    <w:rsid w:val="007907AB"/>
    <w:rsid w:val="007908FD"/>
    <w:rsid w:val="00790C3F"/>
    <w:rsid w:val="00790DBF"/>
    <w:rsid w:val="00791076"/>
    <w:rsid w:val="0079107F"/>
    <w:rsid w:val="0079111F"/>
    <w:rsid w:val="0079129C"/>
    <w:rsid w:val="007914D1"/>
    <w:rsid w:val="007915C9"/>
    <w:rsid w:val="007919BE"/>
    <w:rsid w:val="00791B11"/>
    <w:rsid w:val="00791BBA"/>
    <w:rsid w:val="00791C77"/>
    <w:rsid w:val="00791D70"/>
    <w:rsid w:val="00791DD7"/>
    <w:rsid w:val="00791E51"/>
    <w:rsid w:val="00791E8C"/>
    <w:rsid w:val="007925AD"/>
    <w:rsid w:val="007925B8"/>
    <w:rsid w:val="00792662"/>
    <w:rsid w:val="007928E7"/>
    <w:rsid w:val="00792E6E"/>
    <w:rsid w:val="00792FEB"/>
    <w:rsid w:val="007930BA"/>
    <w:rsid w:val="0079315A"/>
    <w:rsid w:val="00793200"/>
    <w:rsid w:val="00793293"/>
    <w:rsid w:val="007933F0"/>
    <w:rsid w:val="00793463"/>
    <w:rsid w:val="007937CD"/>
    <w:rsid w:val="007937E7"/>
    <w:rsid w:val="00793902"/>
    <w:rsid w:val="0079394E"/>
    <w:rsid w:val="00793C1D"/>
    <w:rsid w:val="00793C2D"/>
    <w:rsid w:val="00793CD7"/>
    <w:rsid w:val="00793D33"/>
    <w:rsid w:val="00793D9F"/>
    <w:rsid w:val="00793DF3"/>
    <w:rsid w:val="00793FE2"/>
    <w:rsid w:val="00794025"/>
    <w:rsid w:val="0079415A"/>
    <w:rsid w:val="0079423B"/>
    <w:rsid w:val="0079438D"/>
    <w:rsid w:val="0079444A"/>
    <w:rsid w:val="0079463E"/>
    <w:rsid w:val="0079482B"/>
    <w:rsid w:val="007948AF"/>
    <w:rsid w:val="0079533E"/>
    <w:rsid w:val="0079561B"/>
    <w:rsid w:val="007956B4"/>
    <w:rsid w:val="00795810"/>
    <w:rsid w:val="00795920"/>
    <w:rsid w:val="00795BCF"/>
    <w:rsid w:val="00795D8B"/>
    <w:rsid w:val="00796042"/>
    <w:rsid w:val="0079643C"/>
    <w:rsid w:val="0079673F"/>
    <w:rsid w:val="00796898"/>
    <w:rsid w:val="007969A2"/>
    <w:rsid w:val="00796BDA"/>
    <w:rsid w:val="00796C1E"/>
    <w:rsid w:val="00796C8C"/>
    <w:rsid w:val="00796D5D"/>
    <w:rsid w:val="00796E8F"/>
    <w:rsid w:val="00796FA5"/>
    <w:rsid w:val="00797063"/>
    <w:rsid w:val="007973A7"/>
    <w:rsid w:val="007974B9"/>
    <w:rsid w:val="00797AD6"/>
    <w:rsid w:val="00797BE6"/>
    <w:rsid w:val="00797EA8"/>
    <w:rsid w:val="007A01E2"/>
    <w:rsid w:val="007A029A"/>
    <w:rsid w:val="007A0695"/>
    <w:rsid w:val="007A06A3"/>
    <w:rsid w:val="007A07F5"/>
    <w:rsid w:val="007A090B"/>
    <w:rsid w:val="007A0E65"/>
    <w:rsid w:val="007A1238"/>
    <w:rsid w:val="007A1479"/>
    <w:rsid w:val="007A14AB"/>
    <w:rsid w:val="007A1564"/>
    <w:rsid w:val="007A187B"/>
    <w:rsid w:val="007A1A18"/>
    <w:rsid w:val="007A1AFE"/>
    <w:rsid w:val="007A1DA0"/>
    <w:rsid w:val="007A232F"/>
    <w:rsid w:val="007A23B2"/>
    <w:rsid w:val="007A24CF"/>
    <w:rsid w:val="007A2546"/>
    <w:rsid w:val="007A2617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81"/>
    <w:rsid w:val="007A4790"/>
    <w:rsid w:val="007A49F5"/>
    <w:rsid w:val="007A4B77"/>
    <w:rsid w:val="007A4C24"/>
    <w:rsid w:val="007A4D9A"/>
    <w:rsid w:val="007A4DB8"/>
    <w:rsid w:val="007A4E00"/>
    <w:rsid w:val="007A532B"/>
    <w:rsid w:val="007A5397"/>
    <w:rsid w:val="007A53FE"/>
    <w:rsid w:val="007A56E8"/>
    <w:rsid w:val="007A57B0"/>
    <w:rsid w:val="007A5B46"/>
    <w:rsid w:val="007A5B4B"/>
    <w:rsid w:val="007A5FE2"/>
    <w:rsid w:val="007A63B1"/>
    <w:rsid w:val="007A6448"/>
    <w:rsid w:val="007A6593"/>
    <w:rsid w:val="007A6941"/>
    <w:rsid w:val="007A6AE2"/>
    <w:rsid w:val="007A6CBF"/>
    <w:rsid w:val="007A71DD"/>
    <w:rsid w:val="007A7452"/>
    <w:rsid w:val="007A7562"/>
    <w:rsid w:val="007A7737"/>
    <w:rsid w:val="007A7895"/>
    <w:rsid w:val="007A7980"/>
    <w:rsid w:val="007A7A52"/>
    <w:rsid w:val="007A7CA8"/>
    <w:rsid w:val="007B0009"/>
    <w:rsid w:val="007B0765"/>
    <w:rsid w:val="007B0928"/>
    <w:rsid w:val="007B09AA"/>
    <w:rsid w:val="007B09EE"/>
    <w:rsid w:val="007B0AC0"/>
    <w:rsid w:val="007B0CCD"/>
    <w:rsid w:val="007B0D31"/>
    <w:rsid w:val="007B0D48"/>
    <w:rsid w:val="007B0DDB"/>
    <w:rsid w:val="007B100A"/>
    <w:rsid w:val="007B1271"/>
    <w:rsid w:val="007B12AC"/>
    <w:rsid w:val="007B12F0"/>
    <w:rsid w:val="007B13CB"/>
    <w:rsid w:val="007B1693"/>
    <w:rsid w:val="007B1B32"/>
    <w:rsid w:val="007B1BBE"/>
    <w:rsid w:val="007B1FC1"/>
    <w:rsid w:val="007B20EF"/>
    <w:rsid w:val="007B2389"/>
    <w:rsid w:val="007B23E6"/>
    <w:rsid w:val="007B259D"/>
    <w:rsid w:val="007B29C9"/>
    <w:rsid w:val="007B2A73"/>
    <w:rsid w:val="007B2EEA"/>
    <w:rsid w:val="007B3123"/>
    <w:rsid w:val="007B34C7"/>
    <w:rsid w:val="007B3D56"/>
    <w:rsid w:val="007B3D63"/>
    <w:rsid w:val="007B3FF4"/>
    <w:rsid w:val="007B40EA"/>
    <w:rsid w:val="007B449B"/>
    <w:rsid w:val="007B4555"/>
    <w:rsid w:val="007B45AF"/>
    <w:rsid w:val="007B46AF"/>
    <w:rsid w:val="007B48AA"/>
    <w:rsid w:val="007B4B8D"/>
    <w:rsid w:val="007B4CB2"/>
    <w:rsid w:val="007B4DFB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C24"/>
    <w:rsid w:val="007B6E4D"/>
    <w:rsid w:val="007B7022"/>
    <w:rsid w:val="007B7231"/>
    <w:rsid w:val="007B7506"/>
    <w:rsid w:val="007B760D"/>
    <w:rsid w:val="007B7628"/>
    <w:rsid w:val="007B7749"/>
    <w:rsid w:val="007B7A9A"/>
    <w:rsid w:val="007B7D49"/>
    <w:rsid w:val="007B7F9A"/>
    <w:rsid w:val="007B7FD3"/>
    <w:rsid w:val="007C01E2"/>
    <w:rsid w:val="007C0355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2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B51"/>
    <w:rsid w:val="007C4C62"/>
    <w:rsid w:val="007C4C8B"/>
    <w:rsid w:val="007C511C"/>
    <w:rsid w:val="007C536A"/>
    <w:rsid w:val="007C543F"/>
    <w:rsid w:val="007C57CD"/>
    <w:rsid w:val="007C582A"/>
    <w:rsid w:val="007C5872"/>
    <w:rsid w:val="007C59D8"/>
    <w:rsid w:val="007C5AFF"/>
    <w:rsid w:val="007C5B0E"/>
    <w:rsid w:val="007C5CD0"/>
    <w:rsid w:val="007C5F38"/>
    <w:rsid w:val="007C5FBD"/>
    <w:rsid w:val="007C60A2"/>
    <w:rsid w:val="007C64E8"/>
    <w:rsid w:val="007C6956"/>
    <w:rsid w:val="007C6C0F"/>
    <w:rsid w:val="007C6D5F"/>
    <w:rsid w:val="007C70B7"/>
    <w:rsid w:val="007C70EA"/>
    <w:rsid w:val="007C72E8"/>
    <w:rsid w:val="007C764D"/>
    <w:rsid w:val="007C7680"/>
    <w:rsid w:val="007C774E"/>
    <w:rsid w:val="007C7B50"/>
    <w:rsid w:val="007C7C66"/>
    <w:rsid w:val="007D0023"/>
    <w:rsid w:val="007D011C"/>
    <w:rsid w:val="007D01A9"/>
    <w:rsid w:val="007D042C"/>
    <w:rsid w:val="007D048F"/>
    <w:rsid w:val="007D0518"/>
    <w:rsid w:val="007D0527"/>
    <w:rsid w:val="007D0668"/>
    <w:rsid w:val="007D0799"/>
    <w:rsid w:val="007D08C6"/>
    <w:rsid w:val="007D0A1D"/>
    <w:rsid w:val="007D0A93"/>
    <w:rsid w:val="007D0CFA"/>
    <w:rsid w:val="007D0D70"/>
    <w:rsid w:val="007D0F5F"/>
    <w:rsid w:val="007D0FAF"/>
    <w:rsid w:val="007D0FE2"/>
    <w:rsid w:val="007D112B"/>
    <w:rsid w:val="007D143C"/>
    <w:rsid w:val="007D166B"/>
    <w:rsid w:val="007D1704"/>
    <w:rsid w:val="007D1807"/>
    <w:rsid w:val="007D19BD"/>
    <w:rsid w:val="007D1AD2"/>
    <w:rsid w:val="007D1F1F"/>
    <w:rsid w:val="007D1F77"/>
    <w:rsid w:val="007D1FDB"/>
    <w:rsid w:val="007D237E"/>
    <w:rsid w:val="007D23FA"/>
    <w:rsid w:val="007D2404"/>
    <w:rsid w:val="007D2415"/>
    <w:rsid w:val="007D2560"/>
    <w:rsid w:val="007D2653"/>
    <w:rsid w:val="007D26F1"/>
    <w:rsid w:val="007D2E96"/>
    <w:rsid w:val="007D2FAD"/>
    <w:rsid w:val="007D2FEB"/>
    <w:rsid w:val="007D3287"/>
    <w:rsid w:val="007D3353"/>
    <w:rsid w:val="007D337C"/>
    <w:rsid w:val="007D34B9"/>
    <w:rsid w:val="007D3791"/>
    <w:rsid w:val="007D39D1"/>
    <w:rsid w:val="007D3A0A"/>
    <w:rsid w:val="007D3B09"/>
    <w:rsid w:val="007D3E25"/>
    <w:rsid w:val="007D3E3C"/>
    <w:rsid w:val="007D418E"/>
    <w:rsid w:val="007D44C4"/>
    <w:rsid w:val="007D4636"/>
    <w:rsid w:val="007D48FF"/>
    <w:rsid w:val="007D4976"/>
    <w:rsid w:val="007D4985"/>
    <w:rsid w:val="007D4B2E"/>
    <w:rsid w:val="007D4BFA"/>
    <w:rsid w:val="007D52AE"/>
    <w:rsid w:val="007D5694"/>
    <w:rsid w:val="007D5925"/>
    <w:rsid w:val="007D5B68"/>
    <w:rsid w:val="007D5C69"/>
    <w:rsid w:val="007D5DCF"/>
    <w:rsid w:val="007D5DD4"/>
    <w:rsid w:val="007D5E00"/>
    <w:rsid w:val="007D628D"/>
    <w:rsid w:val="007D6428"/>
    <w:rsid w:val="007D6447"/>
    <w:rsid w:val="007D6551"/>
    <w:rsid w:val="007D67B2"/>
    <w:rsid w:val="007D6884"/>
    <w:rsid w:val="007D6889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C69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79"/>
    <w:rsid w:val="007E1AD3"/>
    <w:rsid w:val="007E1CFB"/>
    <w:rsid w:val="007E1D58"/>
    <w:rsid w:val="007E1D7E"/>
    <w:rsid w:val="007E1F7B"/>
    <w:rsid w:val="007E2373"/>
    <w:rsid w:val="007E2632"/>
    <w:rsid w:val="007E2958"/>
    <w:rsid w:val="007E2AB2"/>
    <w:rsid w:val="007E2C69"/>
    <w:rsid w:val="007E2F2E"/>
    <w:rsid w:val="007E3089"/>
    <w:rsid w:val="007E31BD"/>
    <w:rsid w:val="007E3326"/>
    <w:rsid w:val="007E3616"/>
    <w:rsid w:val="007E3628"/>
    <w:rsid w:val="007E3A85"/>
    <w:rsid w:val="007E3F03"/>
    <w:rsid w:val="007E40A9"/>
    <w:rsid w:val="007E4357"/>
    <w:rsid w:val="007E4398"/>
    <w:rsid w:val="007E4522"/>
    <w:rsid w:val="007E4C8A"/>
    <w:rsid w:val="007E4D11"/>
    <w:rsid w:val="007E4DC0"/>
    <w:rsid w:val="007E51C8"/>
    <w:rsid w:val="007E5226"/>
    <w:rsid w:val="007E56BF"/>
    <w:rsid w:val="007E58BF"/>
    <w:rsid w:val="007E5E57"/>
    <w:rsid w:val="007E64C8"/>
    <w:rsid w:val="007E6571"/>
    <w:rsid w:val="007E6744"/>
    <w:rsid w:val="007E67F2"/>
    <w:rsid w:val="007E683B"/>
    <w:rsid w:val="007E6A1F"/>
    <w:rsid w:val="007E6D01"/>
    <w:rsid w:val="007E6E05"/>
    <w:rsid w:val="007E7049"/>
    <w:rsid w:val="007E709E"/>
    <w:rsid w:val="007E711C"/>
    <w:rsid w:val="007E72B5"/>
    <w:rsid w:val="007E752E"/>
    <w:rsid w:val="007E76B1"/>
    <w:rsid w:val="007E77A4"/>
    <w:rsid w:val="007E7851"/>
    <w:rsid w:val="007E7ADC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348"/>
    <w:rsid w:val="007F14D7"/>
    <w:rsid w:val="007F18A6"/>
    <w:rsid w:val="007F1912"/>
    <w:rsid w:val="007F1D1C"/>
    <w:rsid w:val="007F1EFC"/>
    <w:rsid w:val="007F217C"/>
    <w:rsid w:val="007F2271"/>
    <w:rsid w:val="007F2470"/>
    <w:rsid w:val="007F2476"/>
    <w:rsid w:val="007F2898"/>
    <w:rsid w:val="007F2DC9"/>
    <w:rsid w:val="007F32D5"/>
    <w:rsid w:val="007F3348"/>
    <w:rsid w:val="007F3377"/>
    <w:rsid w:val="007F3615"/>
    <w:rsid w:val="007F3DA3"/>
    <w:rsid w:val="007F3DBE"/>
    <w:rsid w:val="007F3DE8"/>
    <w:rsid w:val="007F3F72"/>
    <w:rsid w:val="007F4090"/>
    <w:rsid w:val="007F4112"/>
    <w:rsid w:val="007F41B4"/>
    <w:rsid w:val="007F43A5"/>
    <w:rsid w:val="007F45B3"/>
    <w:rsid w:val="007F48E4"/>
    <w:rsid w:val="007F4936"/>
    <w:rsid w:val="007F4997"/>
    <w:rsid w:val="007F4A34"/>
    <w:rsid w:val="007F511F"/>
    <w:rsid w:val="007F51AF"/>
    <w:rsid w:val="007F51E1"/>
    <w:rsid w:val="007F5351"/>
    <w:rsid w:val="007F5364"/>
    <w:rsid w:val="007F5514"/>
    <w:rsid w:val="007F5642"/>
    <w:rsid w:val="007F5AFB"/>
    <w:rsid w:val="007F5BA5"/>
    <w:rsid w:val="007F5BF5"/>
    <w:rsid w:val="007F5CD3"/>
    <w:rsid w:val="007F5F2C"/>
    <w:rsid w:val="007F60AD"/>
    <w:rsid w:val="007F62ED"/>
    <w:rsid w:val="007F637F"/>
    <w:rsid w:val="007F63D7"/>
    <w:rsid w:val="007F6582"/>
    <w:rsid w:val="007F674A"/>
    <w:rsid w:val="007F6796"/>
    <w:rsid w:val="007F6938"/>
    <w:rsid w:val="007F69EB"/>
    <w:rsid w:val="007F6C52"/>
    <w:rsid w:val="007F6EF5"/>
    <w:rsid w:val="007F7671"/>
    <w:rsid w:val="007F7A49"/>
    <w:rsid w:val="007F7B97"/>
    <w:rsid w:val="007F7E79"/>
    <w:rsid w:val="0080001D"/>
    <w:rsid w:val="008001AE"/>
    <w:rsid w:val="0080026A"/>
    <w:rsid w:val="00800380"/>
    <w:rsid w:val="008005B6"/>
    <w:rsid w:val="00800608"/>
    <w:rsid w:val="0080063C"/>
    <w:rsid w:val="0080095B"/>
    <w:rsid w:val="00800975"/>
    <w:rsid w:val="00800A5D"/>
    <w:rsid w:val="00801180"/>
    <w:rsid w:val="0080118C"/>
    <w:rsid w:val="008012F8"/>
    <w:rsid w:val="00801398"/>
    <w:rsid w:val="008015B4"/>
    <w:rsid w:val="00801672"/>
    <w:rsid w:val="00801822"/>
    <w:rsid w:val="00801A95"/>
    <w:rsid w:val="00801B12"/>
    <w:rsid w:val="00801CC6"/>
    <w:rsid w:val="00801CC9"/>
    <w:rsid w:val="00801CEE"/>
    <w:rsid w:val="00801D4B"/>
    <w:rsid w:val="00801E0A"/>
    <w:rsid w:val="00801F90"/>
    <w:rsid w:val="00802614"/>
    <w:rsid w:val="00802692"/>
    <w:rsid w:val="00802956"/>
    <w:rsid w:val="00802A03"/>
    <w:rsid w:val="00802C96"/>
    <w:rsid w:val="0080314E"/>
    <w:rsid w:val="008036C9"/>
    <w:rsid w:val="0080372C"/>
    <w:rsid w:val="00803744"/>
    <w:rsid w:val="00803807"/>
    <w:rsid w:val="0080398A"/>
    <w:rsid w:val="00803B91"/>
    <w:rsid w:val="00803C0F"/>
    <w:rsid w:val="00803C10"/>
    <w:rsid w:val="00803C45"/>
    <w:rsid w:val="008041EE"/>
    <w:rsid w:val="00804249"/>
    <w:rsid w:val="0080437D"/>
    <w:rsid w:val="008043B1"/>
    <w:rsid w:val="008044C5"/>
    <w:rsid w:val="0080453D"/>
    <w:rsid w:val="008047F1"/>
    <w:rsid w:val="00804886"/>
    <w:rsid w:val="00804AE5"/>
    <w:rsid w:val="00804B1B"/>
    <w:rsid w:val="00804B1C"/>
    <w:rsid w:val="00804BB7"/>
    <w:rsid w:val="00804F53"/>
    <w:rsid w:val="00805093"/>
    <w:rsid w:val="0080522B"/>
    <w:rsid w:val="008053DA"/>
    <w:rsid w:val="00805484"/>
    <w:rsid w:val="00805589"/>
    <w:rsid w:val="008059A9"/>
    <w:rsid w:val="00805C91"/>
    <w:rsid w:val="00805E53"/>
    <w:rsid w:val="00805E6A"/>
    <w:rsid w:val="00805E6E"/>
    <w:rsid w:val="008062CB"/>
    <w:rsid w:val="008064F1"/>
    <w:rsid w:val="00806697"/>
    <w:rsid w:val="008067CF"/>
    <w:rsid w:val="00806A92"/>
    <w:rsid w:val="00806AD9"/>
    <w:rsid w:val="00806F27"/>
    <w:rsid w:val="008071D4"/>
    <w:rsid w:val="008074CC"/>
    <w:rsid w:val="00807853"/>
    <w:rsid w:val="008078E8"/>
    <w:rsid w:val="00807954"/>
    <w:rsid w:val="00807C96"/>
    <w:rsid w:val="00807D3F"/>
    <w:rsid w:val="00807E49"/>
    <w:rsid w:val="00807FC0"/>
    <w:rsid w:val="0081030D"/>
    <w:rsid w:val="00810374"/>
    <w:rsid w:val="008103C1"/>
    <w:rsid w:val="008103F3"/>
    <w:rsid w:val="0081099C"/>
    <w:rsid w:val="008109C3"/>
    <w:rsid w:val="00810A38"/>
    <w:rsid w:val="00810A94"/>
    <w:rsid w:val="00811344"/>
    <w:rsid w:val="008114B8"/>
    <w:rsid w:val="0081155F"/>
    <w:rsid w:val="00811A54"/>
    <w:rsid w:val="00811AEE"/>
    <w:rsid w:val="00811B7B"/>
    <w:rsid w:val="00811CC3"/>
    <w:rsid w:val="00811DA4"/>
    <w:rsid w:val="00812104"/>
    <w:rsid w:val="008125C0"/>
    <w:rsid w:val="00812724"/>
    <w:rsid w:val="0081274E"/>
    <w:rsid w:val="0081283A"/>
    <w:rsid w:val="0081289C"/>
    <w:rsid w:val="00812C8B"/>
    <w:rsid w:val="00812C9E"/>
    <w:rsid w:val="00812E72"/>
    <w:rsid w:val="00813062"/>
    <w:rsid w:val="0081325B"/>
    <w:rsid w:val="008132B0"/>
    <w:rsid w:val="00813640"/>
    <w:rsid w:val="0081369D"/>
    <w:rsid w:val="0081378C"/>
    <w:rsid w:val="008138D4"/>
    <w:rsid w:val="008139FD"/>
    <w:rsid w:val="00813BE8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D1B"/>
    <w:rsid w:val="00814E95"/>
    <w:rsid w:val="008151C7"/>
    <w:rsid w:val="008151C9"/>
    <w:rsid w:val="008152CD"/>
    <w:rsid w:val="0081531F"/>
    <w:rsid w:val="0081534A"/>
    <w:rsid w:val="0081534E"/>
    <w:rsid w:val="008154E1"/>
    <w:rsid w:val="0081575A"/>
    <w:rsid w:val="008159E8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476"/>
    <w:rsid w:val="0081784E"/>
    <w:rsid w:val="008179A7"/>
    <w:rsid w:val="00817A8F"/>
    <w:rsid w:val="00817ED2"/>
    <w:rsid w:val="00817F6B"/>
    <w:rsid w:val="00820007"/>
    <w:rsid w:val="00820360"/>
    <w:rsid w:val="00820505"/>
    <w:rsid w:val="0082059D"/>
    <w:rsid w:val="00820875"/>
    <w:rsid w:val="00820A65"/>
    <w:rsid w:val="00820C85"/>
    <w:rsid w:val="008210F6"/>
    <w:rsid w:val="008210FD"/>
    <w:rsid w:val="008212F0"/>
    <w:rsid w:val="008215B7"/>
    <w:rsid w:val="008218EA"/>
    <w:rsid w:val="00821C70"/>
    <w:rsid w:val="00821E98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5ED"/>
    <w:rsid w:val="0082264B"/>
    <w:rsid w:val="00822870"/>
    <w:rsid w:val="00822A01"/>
    <w:rsid w:val="00822D4E"/>
    <w:rsid w:val="00822F28"/>
    <w:rsid w:val="00823019"/>
    <w:rsid w:val="00823033"/>
    <w:rsid w:val="00823046"/>
    <w:rsid w:val="00823108"/>
    <w:rsid w:val="00823136"/>
    <w:rsid w:val="00823142"/>
    <w:rsid w:val="00823220"/>
    <w:rsid w:val="008232C7"/>
    <w:rsid w:val="00823588"/>
    <w:rsid w:val="008235E9"/>
    <w:rsid w:val="00823BF2"/>
    <w:rsid w:val="00823D3D"/>
    <w:rsid w:val="00823FA9"/>
    <w:rsid w:val="0082412F"/>
    <w:rsid w:val="008244CC"/>
    <w:rsid w:val="0082450A"/>
    <w:rsid w:val="008245E9"/>
    <w:rsid w:val="00824A5F"/>
    <w:rsid w:val="008252B1"/>
    <w:rsid w:val="008254B1"/>
    <w:rsid w:val="00825AF8"/>
    <w:rsid w:val="00825CC3"/>
    <w:rsid w:val="00825CD2"/>
    <w:rsid w:val="008260AE"/>
    <w:rsid w:val="008262A6"/>
    <w:rsid w:val="0082630F"/>
    <w:rsid w:val="00826883"/>
    <w:rsid w:val="00826D93"/>
    <w:rsid w:val="00827130"/>
    <w:rsid w:val="008271CF"/>
    <w:rsid w:val="008275F8"/>
    <w:rsid w:val="0082792B"/>
    <w:rsid w:val="00827BAF"/>
    <w:rsid w:val="00827E53"/>
    <w:rsid w:val="008300A4"/>
    <w:rsid w:val="00830164"/>
    <w:rsid w:val="008308CE"/>
    <w:rsid w:val="00830A34"/>
    <w:rsid w:val="00830B00"/>
    <w:rsid w:val="00830BAB"/>
    <w:rsid w:val="00830CB0"/>
    <w:rsid w:val="00831089"/>
    <w:rsid w:val="0083109A"/>
    <w:rsid w:val="00831203"/>
    <w:rsid w:val="008317A5"/>
    <w:rsid w:val="00831C93"/>
    <w:rsid w:val="00831CF6"/>
    <w:rsid w:val="00831DC6"/>
    <w:rsid w:val="00831E52"/>
    <w:rsid w:val="00831E56"/>
    <w:rsid w:val="00831F0C"/>
    <w:rsid w:val="00832070"/>
    <w:rsid w:val="008321C6"/>
    <w:rsid w:val="00832254"/>
    <w:rsid w:val="0083244B"/>
    <w:rsid w:val="008327C8"/>
    <w:rsid w:val="00832976"/>
    <w:rsid w:val="00832A18"/>
    <w:rsid w:val="008330B7"/>
    <w:rsid w:val="00833221"/>
    <w:rsid w:val="0083325D"/>
    <w:rsid w:val="00833358"/>
    <w:rsid w:val="0083365C"/>
    <w:rsid w:val="0083391B"/>
    <w:rsid w:val="00833A94"/>
    <w:rsid w:val="00833C38"/>
    <w:rsid w:val="00833E43"/>
    <w:rsid w:val="00833E7B"/>
    <w:rsid w:val="00834136"/>
    <w:rsid w:val="00834205"/>
    <w:rsid w:val="00834260"/>
    <w:rsid w:val="008342BA"/>
    <w:rsid w:val="0083452A"/>
    <w:rsid w:val="00834532"/>
    <w:rsid w:val="0083461B"/>
    <w:rsid w:val="008349E8"/>
    <w:rsid w:val="00834B2D"/>
    <w:rsid w:val="00834B83"/>
    <w:rsid w:val="00834D6C"/>
    <w:rsid w:val="00834F23"/>
    <w:rsid w:val="00834F52"/>
    <w:rsid w:val="008351EC"/>
    <w:rsid w:val="008356AC"/>
    <w:rsid w:val="008356FC"/>
    <w:rsid w:val="0083572A"/>
    <w:rsid w:val="00835A8B"/>
    <w:rsid w:val="00835ACB"/>
    <w:rsid w:val="00835D50"/>
    <w:rsid w:val="0083610F"/>
    <w:rsid w:val="0083635A"/>
    <w:rsid w:val="00836544"/>
    <w:rsid w:val="00836CA0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0EA3"/>
    <w:rsid w:val="00840F84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189"/>
    <w:rsid w:val="008422FB"/>
    <w:rsid w:val="0084234F"/>
    <w:rsid w:val="00842793"/>
    <w:rsid w:val="008428F4"/>
    <w:rsid w:val="00842CDA"/>
    <w:rsid w:val="00842CFF"/>
    <w:rsid w:val="008431A5"/>
    <w:rsid w:val="00843264"/>
    <w:rsid w:val="008432EB"/>
    <w:rsid w:val="00843314"/>
    <w:rsid w:val="00843338"/>
    <w:rsid w:val="00843724"/>
    <w:rsid w:val="00843885"/>
    <w:rsid w:val="008439E6"/>
    <w:rsid w:val="00843C45"/>
    <w:rsid w:val="0084427B"/>
    <w:rsid w:val="008443A0"/>
    <w:rsid w:val="008445D4"/>
    <w:rsid w:val="008447AE"/>
    <w:rsid w:val="0084483B"/>
    <w:rsid w:val="008449EB"/>
    <w:rsid w:val="00844AF0"/>
    <w:rsid w:val="00844FEC"/>
    <w:rsid w:val="008451F9"/>
    <w:rsid w:val="008455E8"/>
    <w:rsid w:val="008456A5"/>
    <w:rsid w:val="0084583D"/>
    <w:rsid w:val="008459E0"/>
    <w:rsid w:val="00845B23"/>
    <w:rsid w:val="0084616D"/>
    <w:rsid w:val="00846351"/>
    <w:rsid w:val="008468F1"/>
    <w:rsid w:val="00846B4D"/>
    <w:rsid w:val="00846F14"/>
    <w:rsid w:val="008473D3"/>
    <w:rsid w:val="008473F2"/>
    <w:rsid w:val="0084743F"/>
    <w:rsid w:val="008476FD"/>
    <w:rsid w:val="0084773D"/>
    <w:rsid w:val="0084776D"/>
    <w:rsid w:val="008479BD"/>
    <w:rsid w:val="00847A6F"/>
    <w:rsid w:val="00847BA9"/>
    <w:rsid w:val="008501D2"/>
    <w:rsid w:val="0085070C"/>
    <w:rsid w:val="00850ABA"/>
    <w:rsid w:val="00850B70"/>
    <w:rsid w:val="00850CC8"/>
    <w:rsid w:val="00850D29"/>
    <w:rsid w:val="00850D3C"/>
    <w:rsid w:val="00850E65"/>
    <w:rsid w:val="008514BC"/>
    <w:rsid w:val="00851517"/>
    <w:rsid w:val="00851807"/>
    <w:rsid w:val="00851889"/>
    <w:rsid w:val="00851A2B"/>
    <w:rsid w:val="00851E55"/>
    <w:rsid w:val="008523B7"/>
    <w:rsid w:val="00852577"/>
    <w:rsid w:val="008527EA"/>
    <w:rsid w:val="00852E46"/>
    <w:rsid w:val="00852E4E"/>
    <w:rsid w:val="0085354A"/>
    <w:rsid w:val="008538D4"/>
    <w:rsid w:val="008539DF"/>
    <w:rsid w:val="008539F8"/>
    <w:rsid w:val="00853A0A"/>
    <w:rsid w:val="00853DB6"/>
    <w:rsid w:val="00853EEE"/>
    <w:rsid w:val="00854377"/>
    <w:rsid w:val="00854543"/>
    <w:rsid w:val="0085460D"/>
    <w:rsid w:val="008546C8"/>
    <w:rsid w:val="00854BC4"/>
    <w:rsid w:val="00854BFF"/>
    <w:rsid w:val="00854CC9"/>
    <w:rsid w:val="00855172"/>
    <w:rsid w:val="008551F8"/>
    <w:rsid w:val="00855459"/>
    <w:rsid w:val="008554A0"/>
    <w:rsid w:val="0085567F"/>
    <w:rsid w:val="00855A12"/>
    <w:rsid w:val="00855D54"/>
    <w:rsid w:val="00855FF5"/>
    <w:rsid w:val="00856151"/>
    <w:rsid w:val="00856272"/>
    <w:rsid w:val="0085633E"/>
    <w:rsid w:val="00856957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D87"/>
    <w:rsid w:val="00857E55"/>
    <w:rsid w:val="00857EDF"/>
    <w:rsid w:val="00860098"/>
    <w:rsid w:val="008608C4"/>
    <w:rsid w:val="008608E9"/>
    <w:rsid w:val="00860A53"/>
    <w:rsid w:val="00860C37"/>
    <w:rsid w:val="00860C4A"/>
    <w:rsid w:val="00860F48"/>
    <w:rsid w:val="00860F75"/>
    <w:rsid w:val="00861171"/>
    <w:rsid w:val="008611D5"/>
    <w:rsid w:val="0086148E"/>
    <w:rsid w:val="008614F2"/>
    <w:rsid w:val="00861553"/>
    <w:rsid w:val="00861B85"/>
    <w:rsid w:val="00861C3A"/>
    <w:rsid w:val="00861DD4"/>
    <w:rsid w:val="00861E15"/>
    <w:rsid w:val="00861E8D"/>
    <w:rsid w:val="00861F24"/>
    <w:rsid w:val="00861FEC"/>
    <w:rsid w:val="008624E5"/>
    <w:rsid w:val="00862522"/>
    <w:rsid w:val="0086270E"/>
    <w:rsid w:val="00862840"/>
    <w:rsid w:val="00862873"/>
    <w:rsid w:val="0086287C"/>
    <w:rsid w:val="00862972"/>
    <w:rsid w:val="00862A90"/>
    <w:rsid w:val="00862A97"/>
    <w:rsid w:val="00862C18"/>
    <w:rsid w:val="00862C5F"/>
    <w:rsid w:val="00862D32"/>
    <w:rsid w:val="00862E5F"/>
    <w:rsid w:val="00862F86"/>
    <w:rsid w:val="00863179"/>
    <w:rsid w:val="008632A7"/>
    <w:rsid w:val="008632CE"/>
    <w:rsid w:val="00863353"/>
    <w:rsid w:val="008633AE"/>
    <w:rsid w:val="0086379E"/>
    <w:rsid w:val="008637D4"/>
    <w:rsid w:val="00863901"/>
    <w:rsid w:val="00863B88"/>
    <w:rsid w:val="00863CF8"/>
    <w:rsid w:val="00864130"/>
    <w:rsid w:val="008643D0"/>
    <w:rsid w:val="008643D2"/>
    <w:rsid w:val="008649CF"/>
    <w:rsid w:val="00864C7B"/>
    <w:rsid w:val="00864CEC"/>
    <w:rsid w:val="00864E7E"/>
    <w:rsid w:val="00865280"/>
    <w:rsid w:val="0086551B"/>
    <w:rsid w:val="00865554"/>
    <w:rsid w:val="00865708"/>
    <w:rsid w:val="00865B7D"/>
    <w:rsid w:val="00865DF8"/>
    <w:rsid w:val="008664EA"/>
    <w:rsid w:val="0086675D"/>
    <w:rsid w:val="00866A00"/>
    <w:rsid w:val="00866A81"/>
    <w:rsid w:val="00866AB8"/>
    <w:rsid w:val="00866C2F"/>
    <w:rsid w:val="00866EF8"/>
    <w:rsid w:val="00866F7E"/>
    <w:rsid w:val="00867423"/>
    <w:rsid w:val="00867D96"/>
    <w:rsid w:val="00870485"/>
    <w:rsid w:val="00870523"/>
    <w:rsid w:val="00870611"/>
    <w:rsid w:val="008706D8"/>
    <w:rsid w:val="0087116F"/>
    <w:rsid w:val="00871874"/>
    <w:rsid w:val="0087197D"/>
    <w:rsid w:val="00871B88"/>
    <w:rsid w:val="00871DA2"/>
    <w:rsid w:val="00871E22"/>
    <w:rsid w:val="00871F40"/>
    <w:rsid w:val="00871FDA"/>
    <w:rsid w:val="00872027"/>
    <w:rsid w:val="0087205D"/>
    <w:rsid w:val="008721A7"/>
    <w:rsid w:val="008728BD"/>
    <w:rsid w:val="00872D4F"/>
    <w:rsid w:val="00873298"/>
    <w:rsid w:val="00873524"/>
    <w:rsid w:val="00873621"/>
    <w:rsid w:val="00873A56"/>
    <w:rsid w:val="00873AA3"/>
    <w:rsid w:val="00873B0A"/>
    <w:rsid w:val="00873D92"/>
    <w:rsid w:val="008744F1"/>
    <w:rsid w:val="008748C3"/>
    <w:rsid w:val="00874963"/>
    <w:rsid w:val="00874D3B"/>
    <w:rsid w:val="00874DC1"/>
    <w:rsid w:val="00875229"/>
    <w:rsid w:val="008753E8"/>
    <w:rsid w:val="008756CE"/>
    <w:rsid w:val="00875876"/>
    <w:rsid w:val="00875B60"/>
    <w:rsid w:val="00875D99"/>
    <w:rsid w:val="00876121"/>
    <w:rsid w:val="0087634E"/>
    <w:rsid w:val="00876426"/>
    <w:rsid w:val="008764A5"/>
    <w:rsid w:val="0087661E"/>
    <w:rsid w:val="008766C2"/>
    <w:rsid w:val="008768DF"/>
    <w:rsid w:val="00877383"/>
    <w:rsid w:val="008775EE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66F"/>
    <w:rsid w:val="008807FB"/>
    <w:rsid w:val="008808EB"/>
    <w:rsid w:val="00880BE0"/>
    <w:rsid w:val="0088104F"/>
    <w:rsid w:val="00881097"/>
    <w:rsid w:val="00881361"/>
    <w:rsid w:val="0088136D"/>
    <w:rsid w:val="00881401"/>
    <w:rsid w:val="00881762"/>
    <w:rsid w:val="00881828"/>
    <w:rsid w:val="00881836"/>
    <w:rsid w:val="0088186F"/>
    <w:rsid w:val="00881923"/>
    <w:rsid w:val="008819BF"/>
    <w:rsid w:val="00881BF0"/>
    <w:rsid w:val="00881D09"/>
    <w:rsid w:val="00881D0C"/>
    <w:rsid w:val="00881D3F"/>
    <w:rsid w:val="00881E27"/>
    <w:rsid w:val="008827C3"/>
    <w:rsid w:val="0088287D"/>
    <w:rsid w:val="00882949"/>
    <w:rsid w:val="00882D77"/>
    <w:rsid w:val="00882DE4"/>
    <w:rsid w:val="00882DF0"/>
    <w:rsid w:val="00882FB4"/>
    <w:rsid w:val="0088349D"/>
    <w:rsid w:val="008834CA"/>
    <w:rsid w:val="00883B82"/>
    <w:rsid w:val="00883BB2"/>
    <w:rsid w:val="00883C41"/>
    <w:rsid w:val="00883E66"/>
    <w:rsid w:val="00883EB0"/>
    <w:rsid w:val="00883F38"/>
    <w:rsid w:val="00883F4F"/>
    <w:rsid w:val="0088439D"/>
    <w:rsid w:val="008843DF"/>
    <w:rsid w:val="00884759"/>
    <w:rsid w:val="008848D4"/>
    <w:rsid w:val="00884A5C"/>
    <w:rsid w:val="00884A68"/>
    <w:rsid w:val="00884B39"/>
    <w:rsid w:val="00884E97"/>
    <w:rsid w:val="0088564B"/>
    <w:rsid w:val="008859FF"/>
    <w:rsid w:val="00885AC0"/>
    <w:rsid w:val="008862F9"/>
    <w:rsid w:val="00886604"/>
    <w:rsid w:val="008867FC"/>
    <w:rsid w:val="008869DF"/>
    <w:rsid w:val="00886E0B"/>
    <w:rsid w:val="00886EC3"/>
    <w:rsid w:val="00886F54"/>
    <w:rsid w:val="00887508"/>
    <w:rsid w:val="00887729"/>
    <w:rsid w:val="00887AFD"/>
    <w:rsid w:val="00887F26"/>
    <w:rsid w:val="00887FE0"/>
    <w:rsid w:val="00890077"/>
    <w:rsid w:val="008905BA"/>
    <w:rsid w:val="008905E7"/>
    <w:rsid w:val="008907E6"/>
    <w:rsid w:val="008909E6"/>
    <w:rsid w:val="00890F03"/>
    <w:rsid w:val="00890FA6"/>
    <w:rsid w:val="00891136"/>
    <w:rsid w:val="0089114B"/>
    <w:rsid w:val="00891238"/>
    <w:rsid w:val="00891276"/>
    <w:rsid w:val="0089129A"/>
    <w:rsid w:val="00891426"/>
    <w:rsid w:val="00891758"/>
    <w:rsid w:val="008918FD"/>
    <w:rsid w:val="00891916"/>
    <w:rsid w:val="00891947"/>
    <w:rsid w:val="00891E92"/>
    <w:rsid w:val="008921BD"/>
    <w:rsid w:val="0089281A"/>
    <w:rsid w:val="00892844"/>
    <w:rsid w:val="0089289A"/>
    <w:rsid w:val="00892A42"/>
    <w:rsid w:val="00892A7F"/>
    <w:rsid w:val="00892A8F"/>
    <w:rsid w:val="00892D35"/>
    <w:rsid w:val="00892E2A"/>
    <w:rsid w:val="00892E45"/>
    <w:rsid w:val="00892FF9"/>
    <w:rsid w:val="00893067"/>
    <w:rsid w:val="0089312C"/>
    <w:rsid w:val="008938A4"/>
    <w:rsid w:val="00893AB4"/>
    <w:rsid w:val="00893F48"/>
    <w:rsid w:val="008940EF"/>
    <w:rsid w:val="008942AE"/>
    <w:rsid w:val="00894516"/>
    <w:rsid w:val="00894526"/>
    <w:rsid w:val="0089456E"/>
    <w:rsid w:val="0089459F"/>
    <w:rsid w:val="0089480C"/>
    <w:rsid w:val="0089481C"/>
    <w:rsid w:val="00894C9E"/>
    <w:rsid w:val="00895418"/>
    <w:rsid w:val="0089566F"/>
    <w:rsid w:val="008956F4"/>
    <w:rsid w:val="00895715"/>
    <w:rsid w:val="00895760"/>
    <w:rsid w:val="00895843"/>
    <w:rsid w:val="008958D4"/>
    <w:rsid w:val="00895B38"/>
    <w:rsid w:val="00895CF0"/>
    <w:rsid w:val="00895DBA"/>
    <w:rsid w:val="00895E31"/>
    <w:rsid w:val="00895FE1"/>
    <w:rsid w:val="00896072"/>
    <w:rsid w:val="00896379"/>
    <w:rsid w:val="00896595"/>
    <w:rsid w:val="008965EA"/>
    <w:rsid w:val="00896BC9"/>
    <w:rsid w:val="00896C73"/>
    <w:rsid w:val="00896CE4"/>
    <w:rsid w:val="008970AB"/>
    <w:rsid w:val="008970E0"/>
    <w:rsid w:val="00897133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31"/>
    <w:rsid w:val="008A06C6"/>
    <w:rsid w:val="008A093C"/>
    <w:rsid w:val="008A0C91"/>
    <w:rsid w:val="008A0E1A"/>
    <w:rsid w:val="008A0E3E"/>
    <w:rsid w:val="008A1277"/>
    <w:rsid w:val="008A134A"/>
    <w:rsid w:val="008A1635"/>
    <w:rsid w:val="008A1881"/>
    <w:rsid w:val="008A1A2D"/>
    <w:rsid w:val="008A1B02"/>
    <w:rsid w:val="008A1B63"/>
    <w:rsid w:val="008A1B91"/>
    <w:rsid w:val="008A1CE6"/>
    <w:rsid w:val="008A1D03"/>
    <w:rsid w:val="008A1D74"/>
    <w:rsid w:val="008A227F"/>
    <w:rsid w:val="008A22F2"/>
    <w:rsid w:val="008A2B0A"/>
    <w:rsid w:val="008A2C52"/>
    <w:rsid w:val="008A2EF5"/>
    <w:rsid w:val="008A2F07"/>
    <w:rsid w:val="008A320C"/>
    <w:rsid w:val="008A33B7"/>
    <w:rsid w:val="008A33EF"/>
    <w:rsid w:val="008A34EF"/>
    <w:rsid w:val="008A36B8"/>
    <w:rsid w:val="008A371E"/>
    <w:rsid w:val="008A3B8D"/>
    <w:rsid w:val="008A3DF6"/>
    <w:rsid w:val="008A3FFE"/>
    <w:rsid w:val="008A4D8F"/>
    <w:rsid w:val="008A4D97"/>
    <w:rsid w:val="008A51AA"/>
    <w:rsid w:val="008A51B7"/>
    <w:rsid w:val="008A525E"/>
    <w:rsid w:val="008A53BF"/>
    <w:rsid w:val="008A55C5"/>
    <w:rsid w:val="008A5A52"/>
    <w:rsid w:val="008A5A8D"/>
    <w:rsid w:val="008A5B1A"/>
    <w:rsid w:val="008A5E12"/>
    <w:rsid w:val="008A5E75"/>
    <w:rsid w:val="008A5F3E"/>
    <w:rsid w:val="008A5F7F"/>
    <w:rsid w:val="008A608A"/>
    <w:rsid w:val="008A62CD"/>
    <w:rsid w:val="008A67DA"/>
    <w:rsid w:val="008A692F"/>
    <w:rsid w:val="008A6E07"/>
    <w:rsid w:val="008A6ECB"/>
    <w:rsid w:val="008A74F0"/>
    <w:rsid w:val="008A7A84"/>
    <w:rsid w:val="008A7B68"/>
    <w:rsid w:val="008A7B71"/>
    <w:rsid w:val="008A7CFF"/>
    <w:rsid w:val="008A7E1E"/>
    <w:rsid w:val="008A7E1F"/>
    <w:rsid w:val="008A7FB1"/>
    <w:rsid w:val="008B0433"/>
    <w:rsid w:val="008B08B6"/>
    <w:rsid w:val="008B0AB1"/>
    <w:rsid w:val="008B0C30"/>
    <w:rsid w:val="008B0DF7"/>
    <w:rsid w:val="008B1364"/>
    <w:rsid w:val="008B1740"/>
    <w:rsid w:val="008B1A28"/>
    <w:rsid w:val="008B1A65"/>
    <w:rsid w:val="008B1EB2"/>
    <w:rsid w:val="008B2049"/>
    <w:rsid w:val="008B2134"/>
    <w:rsid w:val="008B2235"/>
    <w:rsid w:val="008B233C"/>
    <w:rsid w:val="008B2869"/>
    <w:rsid w:val="008B2E11"/>
    <w:rsid w:val="008B2F64"/>
    <w:rsid w:val="008B2FC9"/>
    <w:rsid w:val="008B2FDA"/>
    <w:rsid w:val="008B33A9"/>
    <w:rsid w:val="008B3584"/>
    <w:rsid w:val="008B3746"/>
    <w:rsid w:val="008B3C3B"/>
    <w:rsid w:val="008B3C8A"/>
    <w:rsid w:val="008B3D84"/>
    <w:rsid w:val="008B3DE5"/>
    <w:rsid w:val="008B3F46"/>
    <w:rsid w:val="008B3F6C"/>
    <w:rsid w:val="008B4279"/>
    <w:rsid w:val="008B4590"/>
    <w:rsid w:val="008B45A5"/>
    <w:rsid w:val="008B48B6"/>
    <w:rsid w:val="008B4AB6"/>
    <w:rsid w:val="008B4BEE"/>
    <w:rsid w:val="008B4D21"/>
    <w:rsid w:val="008B4D5C"/>
    <w:rsid w:val="008B4D6F"/>
    <w:rsid w:val="008B4F3F"/>
    <w:rsid w:val="008B4FEF"/>
    <w:rsid w:val="008B506B"/>
    <w:rsid w:val="008B506D"/>
    <w:rsid w:val="008B5373"/>
    <w:rsid w:val="008B5627"/>
    <w:rsid w:val="008B56A8"/>
    <w:rsid w:val="008B56C7"/>
    <w:rsid w:val="008B59AC"/>
    <w:rsid w:val="008B5D8D"/>
    <w:rsid w:val="008B61AD"/>
    <w:rsid w:val="008B6872"/>
    <w:rsid w:val="008B6916"/>
    <w:rsid w:val="008B6E95"/>
    <w:rsid w:val="008B6E98"/>
    <w:rsid w:val="008B6EF5"/>
    <w:rsid w:val="008B6F1F"/>
    <w:rsid w:val="008B6FBD"/>
    <w:rsid w:val="008B7509"/>
    <w:rsid w:val="008B7598"/>
    <w:rsid w:val="008B7C65"/>
    <w:rsid w:val="008C0280"/>
    <w:rsid w:val="008C0553"/>
    <w:rsid w:val="008C05DD"/>
    <w:rsid w:val="008C062D"/>
    <w:rsid w:val="008C0CCA"/>
    <w:rsid w:val="008C0E72"/>
    <w:rsid w:val="008C0F1B"/>
    <w:rsid w:val="008C1037"/>
    <w:rsid w:val="008C12C6"/>
    <w:rsid w:val="008C1761"/>
    <w:rsid w:val="008C1785"/>
    <w:rsid w:val="008C18E9"/>
    <w:rsid w:val="008C19C1"/>
    <w:rsid w:val="008C1A65"/>
    <w:rsid w:val="008C1C6A"/>
    <w:rsid w:val="008C1DE2"/>
    <w:rsid w:val="008C1FA8"/>
    <w:rsid w:val="008C21C3"/>
    <w:rsid w:val="008C24D4"/>
    <w:rsid w:val="008C2507"/>
    <w:rsid w:val="008C2847"/>
    <w:rsid w:val="008C28A1"/>
    <w:rsid w:val="008C28B5"/>
    <w:rsid w:val="008C2A30"/>
    <w:rsid w:val="008C2BD3"/>
    <w:rsid w:val="008C2DF6"/>
    <w:rsid w:val="008C309A"/>
    <w:rsid w:val="008C30EE"/>
    <w:rsid w:val="008C3133"/>
    <w:rsid w:val="008C3161"/>
    <w:rsid w:val="008C338C"/>
    <w:rsid w:val="008C34E7"/>
    <w:rsid w:val="008C355A"/>
    <w:rsid w:val="008C35AA"/>
    <w:rsid w:val="008C368F"/>
    <w:rsid w:val="008C3B43"/>
    <w:rsid w:val="008C3DED"/>
    <w:rsid w:val="008C428A"/>
    <w:rsid w:val="008C4473"/>
    <w:rsid w:val="008C45BC"/>
    <w:rsid w:val="008C4818"/>
    <w:rsid w:val="008C4A23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DDD"/>
    <w:rsid w:val="008C6E9D"/>
    <w:rsid w:val="008C700D"/>
    <w:rsid w:val="008C707D"/>
    <w:rsid w:val="008C71AF"/>
    <w:rsid w:val="008C71E8"/>
    <w:rsid w:val="008C7269"/>
    <w:rsid w:val="008C742F"/>
    <w:rsid w:val="008C752A"/>
    <w:rsid w:val="008C7560"/>
    <w:rsid w:val="008C75FB"/>
    <w:rsid w:val="008C7669"/>
    <w:rsid w:val="008C7911"/>
    <w:rsid w:val="008C7B3F"/>
    <w:rsid w:val="008C7B6D"/>
    <w:rsid w:val="008C7B83"/>
    <w:rsid w:val="008C7BAB"/>
    <w:rsid w:val="008C7CC2"/>
    <w:rsid w:val="008D009E"/>
    <w:rsid w:val="008D0209"/>
    <w:rsid w:val="008D029C"/>
    <w:rsid w:val="008D0307"/>
    <w:rsid w:val="008D039A"/>
    <w:rsid w:val="008D0425"/>
    <w:rsid w:val="008D0759"/>
    <w:rsid w:val="008D07A3"/>
    <w:rsid w:val="008D08EF"/>
    <w:rsid w:val="008D0D0A"/>
    <w:rsid w:val="008D0DA9"/>
    <w:rsid w:val="008D0E93"/>
    <w:rsid w:val="008D0FAD"/>
    <w:rsid w:val="008D10C1"/>
    <w:rsid w:val="008D117D"/>
    <w:rsid w:val="008D1187"/>
    <w:rsid w:val="008D1242"/>
    <w:rsid w:val="008D13AB"/>
    <w:rsid w:val="008D1475"/>
    <w:rsid w:val="008D14EF"/>
    <w:rsid w:val="008D1710"/>
    <w:rsid w:val="008D1B1F"/>
    <w:rsid w:val="008D1D74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19"/>
    <w:rsid w:val="008D3AA4"/>
    <w:rsid w:val="008D3BAE"/>
    <w:rsid w:val="008D3DDE"/>
    <w:rsid w:val="008D3FAD"/>
    <w:rsid w:val="008D4066"/>
    <w:rsid w:val="008D4478"/>
    <w:rsid w:val="008D4653"/>
    <w:rsid w:val="008D51C5"/>
    <w:rsid w:val="008D53A4"/>
    <w:rsid w:val="008D53D9"/>
    <w:rsid w:val="008D5597"/>
    <w:rsid w:val="008D55B0"/>
    <w:rsid w:val="008D561C"/>
    <w:rsid w:val="008D568D"/>
    <w:rsid w:val="008D599A"/>
    <w:rsid w:val="008D5B40"/>
    <w:rsid w:val="008D5C01"/>
    <w:rsid w:val="008D5DC2"/>
    <w:rsid w:val="008D5F59"/>
    <w:rsid w:val="008D631A"/>
    <w:rsid w:val="008D64D8"/>
    <w:rsid w:val="008D661A"/>
    <w:rsid w:val="008D6632"/>
    <w:rsid w:val="008D679C"/>
    <w:rsid w:val="008D6893"/>
    <w:rsid w:val="008D6BE6"/>
    <w:rsid w:val="008D6C7E"/>
    <w:rsid w:val="008D6E1C"/>
    <w:rsid w:val="008D6EC9"/>
    <w:rsid w:val="008D708E"/>
    <w:rsid w:val="008D71DB"/>
    <w:rsid w:val="008D723D"/>
    <w:rsid w:val="008D735E"/>
    <w:rsid w:val="008D76F3"/>
    <w:rsid w:val="008D7BC9"/>
    <w:rsid w:val="008D7DCC"/>
    <w:rsid w:val="008D7FDE"/>
    <w:rsid w:val="008E006D"/>
    <w:rsid w:val="008E0115"/>
    <w:rsid w:val="008E0214"/>
    <w:rsid w:val="008E04BA"/>
    <w:rsid w:val="008E08C5"/>
    <w:rsid w:val="008E0A85"/>
    <w:rsid w:val="008E0B8E"/>
    <w:rsid w:val="008E1296"/>
    <w:rsid w:val="008E1781"/>
    <w:rsid w:val="008E19C5"/>
    <w:rsid w:val="008E1D3C"/>
    <w:rsid w:val="008E1F60"/>
    <w:rsid w:val="008E1F86"/>
    <w:rsid w:val="008E234C"/>
    <w:rsid w:val="008E2650"/>
    <w:rsid w:val="008E26E5"/>
    <w:rsid w:val="008E2835"/>
    <w:rsid w:val="008E2846"/>
    <w:rsid w:val="008E2A6A"/>
    <w:rsid w:val="008E2C8B"/>
    <w:rsid w:val="008E2D4E"/>
    <w:rsid w:val="008E2F2C"/>
    <w:rsid w:val="008E30A3"/>
    <w:rsid w:val="008E30C4"/>
    <w:rsid w:val="008E31F1"/>
    <w:rsid w:val="008E3491"/>
    <w:rsid w:val="008E3590"/>
    <w:rsid w:val="008E3669"/>
    <w:rsid w:val="008E3932"/>
    <w:rsid w:val="008E3B36"/>
    <w:rsid w:val="008E3D64"/>
    <w:rsid w:val="008E3E7D"/>
    <w:rsid w:val="008E3FDF"/>
    <w:rsid w:val="008E4036"/>
    <w:rsid w:val="008E404F"/>
    <w:rsid w:val="008E40EF"/>
    <w:rsid w:val="008E457D"/>
    <w:rsid w:val="008E4599"/>
    <w:rsid w:val="008E46B1"/>
    <w:rsid w:val="008E49A7"/>
    <w:rsid w:val="008E49D4"/>
    <w:rsid w:val="008E5005"/>
    <w:rsid w:val="008E5107"/>
    <w:rsid w:val="008E516C"/>
    <w:rsid w:val="008E5556"/>
    <w:rsid w:val="008E5558"/>
    <w:rsid w:val="008E567C"/>
    <w:rsid w:val="008E5AF0"/>
    <w:rsid w:val="008E5CD4"/>
    <w:rsid w:val="008E6001"/>
    <w:rsid w:val="008E616E"/>
    <w:rsid w:val="008E61F1"/>
    <w:rsid w:val="008E6218"/>
    <w:rsid w:val="008E62C5"/>
    <w:rsid w:val="008E6529"/>
    <w:rsid w:val="008E6F17"/>
    <w:rsid w:val="008E6FAE"/>
    <w:rsid w:val="008E757D"/>
    <w:rsid w:val="008E7659"/>
    <w:rsid w:val="008E7666"/>
    <w:rsid w:val="008E77B4"/>
    <w:rsid w:val="008E78AA"/>
    <w:rsid w:val="008E7A14"/>
    <w:rsid w:val="008E7BC5"/>
    <w:rsid w:val="008E7BF7"/>
    <w:rsid w:val="008E7DE5"/>
    <w:rsid w:val="008E7FE8"/>
    <w:rsid w:val="008F01C4"/>
    <w:rsid w:val="008F0314"/>
    <w:rsid w:val="008F03E1"/>
    <w:rsid w:val="008F07A2"/>
    <w:rsid w:val="008F08C6"/>
    <w:rsid w:val="008F0A06"/>
    <w:rsid w:val="008F0BAB"/>
    <w:rsid w:val="008F0C3F"/>
    <w:rsid w:val="008F105B"/>
    <w:rsid w:val="008F1169"/>
    <w:rsid w:val="008F1461"/>
    <w:rsid w:val="008F150E"/>
    <w:rsid w:val="008F15D6"/>
    <w:rsid w:val="008F19CE"/>
    <w:rsid w:val="008F1A41"/>
    <w:rsid w:val="008F1A80"/>
    <w:rsid w:val="008F1C18"/>
    <w:rsid w:val="008F1CF6"/>
    <w:rsid w:val="008F1D01"/>
    <w:rsid w:val="008F1D15"/>
    <w:rsid w:val="008F2051"/>
    <w:rsid w:val="008F2138"/>
    <w:rsid w:val="008F22E8"/>
    <w:rsid w:val="008F232A"/>
    <w:rsid w:val="008F23AA"/>
    <w:rsid w:val="008F25D3"/>
    <w:rsid w:val="008F2CF6"/>
    <w:rsid w:val="008F2DDB"/>
    <w:rsid w:val="008F2E3E"/>
    <w:rsid w:val="008F2F28"/>
    <w:rsid w:val="008F2FE3"/>
    <w:rsid w:val="008F3025"/>
    <w:rsid w:val="008F3192"/>
    <w:rsid w:val="008F31C4"/>
    <w:rsid w:val="008F31C8"/>
    <w:rsid w:val="008F3335"/>
    <w:rsid w:val="008F3343"/>
    <w:rsid w:val="008F3423"/>
    <w:rsid w:val="008F367B"/>
    <w:rsid w:val="008F3CD4"/>
    <w:rsid w:val="008F3E29"/>
    <w:rsid w:val="008F3FF4"/>
    <w:rsid w:val="008F4098"/>
    <w:rsid w:val="008F409A"/>
    <w:rsid w:val="008F4147"/>
    <w:rsid w:val="008F4274"/>
    <w:rsid w:val="008F434F"/>
    <w:rsid w:val="008F446F"/>
    <w:rsid w:val="008F45A2"/>
    <w:rsid w:val="008F46FC"/>
    <w:rsid w:val="008F50E2"/>
    <w:rsid w:val="008F5388"/>
    <w:rsid w:val="008F53A5"/>
    <w:rsid w:val="008F5826"/>
    <w:rsid w:val="008F5B86"/>
    <w:rsid w:val="008F5D37"/>
    <w:rsid w:val="008F5E93"/>
    <w:rsid w:val="008F5F3E"/>
    <w:rsid w:val="008F5F44"/>
    <w:rsid w:val="008F601B"/>
    <w:rsid w:val="008F60E3"/>
    <w:rsid w:val="008F616A"/>
    <w:rsid w:val="008F6286"/>
    <w:rsid w:val="008F63C9"/>
    <w:rsid w:val="008F6562"/>
    <w:rsid w:val="008F65E2"/>
    <w:rsid w:val="008F6647"/>
    <w:rsid w:val="008F677D"/>
    <w:rsid w:val="008F67BC"/>
    <w:rsid w:val="008F69ED"/>
    <w:rsid w:val="008F69FD"/>
    <w:rsid w:val="008F6C5D"/>
    <w:rsid w:val="008F6D91"/>
    <w:rsid w:val="008F705C"/>
    <w:rsid w:val="008F7147"/>
    <w:rsid w:val="008F71D2"/>
    <w:rsid w:val="008F731A"/>
    <w:rsid w:val="008F749E"/>
    <w:rsid w:val="008F75A7"/>
    <w:rsid w:val="008F769E"/>
    <w:rsid w:val="008F7712"/>
    <w:rsid w:val="008F790F"/>
    <w:rsid w:val="008F79B3"/>
    <w:rsid w:val="008F7A05"/>
    <w:rsid w:val="008F7A2F"/>
    <w:rsid w:val="008F7B11"/>
    <w:rsid w:val="008F7C18"/>
    <w:rsid w:val="008F7E55"/>
    <w:rsid w:val="00900232"/>
    <w:rsid w:val="00900613"/>
    <w:rsid w:val="009006E7"/>
    <w:rsid w:val="0090072F"/>
    <w:rsid w:val="009007C9"/>
    <w:rsid w:val="009008CC"/>
    <w:rsid w:val="00900ADA"/>
    <w:rsid w:val="00900C15"/>
    <w:rsid w:val="00900E8C"/>
    <w:rsid w:val="00900F3B"/>
    <w:rsid w:val="00901409"/>
    <w:rsid w:val="00901449"/>
    <w:rsid w:val="0090168F"/>
    <w:rsid w:val="0090178A"/>
    <w:rsid w:val="009019A9"/>
    <w:rsid w:val="009019F7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9D5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CDB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8AD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45C"/>
    <w:rsid w:val="00906722"/>
    <w:rsid w:val="00906B20"/>
    <w:rsid w:val="00906D04"/>
    <w:rsid w:val="00907038"/>
    <w:rsid w:val="0090708C"/>
    <w:rsid w:val="00907123"/>
    <w:rsid w:val="00907998"/>
    <w:rsid w:val="009079C6"/>
    <w:rsid w:val="00907D79"/>
    <w:rsid w:val="009100A0"/>
    <w:rsid w:val="009100F6"/>
    <w:rsid w:val="009100F8"/>
    <w:rsid w:val="00910113"/>
    <w:rsid w:val="00910B70"/>
    <w:rsid w:val="00910B74"/>
    <w:rsid w:val="00910BAA"/>
    <w:rsid w:val="009110B7"/>
    <w:rsid w:val="00911270"/>
    <w:rsid w:val="0091127C"/>
    <w:rsid w:val="009112C7"/>
    <w:rsid w:val="0091155A"/>
    <w:rsid w:val="00911809"/>
    <w:rsid w:val="00911950"/>
    <w:rsid w:val="009119E8"/>
    <w:rsid w:val="00911DF9"/>
    <w:rsid w:val="00911EB9"/>
    <w:rsid w:val="00912170"/>
    <w:rsid w:val="00912650"/>
    <w:rsid w:val="009126A5"/>
    <w:rsid w:val="009127FF"/>
    <w:rsid w:val="00912D11"/>
    <w:rsid w:val="00912E66"/>
    <w:rsid w:val="0091316F"/>
    <w:rsid w:val="00913778"/>
    <w:rsid w:val="00913867"/>
    <w:rsid w:val="0091399B"/>
    <w:rsid w:val="009139C2"/>
    <w:rsid w:val="00913A74"/>
    <w:rsid w:val="00913BBE"/>
    <w:rsid w:val="00913D69"/>
    <w:rsid w:val="00913D9D"/>
    <w:rsid w:val="00913F91"/>
    <w:rsid w:val="00914265"/>
    <w:rsid w:val="00914607"/>
    <w:rsid w:val="0091464F"/>
    <w:rsid w:val="0091475A"/>
    <w:rsid w:val="009147D9"/>
    <w:rsid w:val="00914819"/>
    <w:rsid w:val="00914906"/>
    <w:rsid w:val="00914F96"/>
    <w:rsid w:val="00914FC1"/>
    <w:rsid w:val="00914FCC"/>
    <w:rsid w:val="0091524B"/>
    <w:rsid w:val="00915447"/>
    <w:rsid w:val="00915523"/>
    <w:rsid w:val="0091554F"/>
    <w:rsid w:val="00915770"/>
    <w:rsid w:val="00915834"/>
    <w:rsid w:val="00915BCA"/>
    <w:rsid w:val="00915D73"/>
    <w:rsid w:val="00916014"/>
    <w:rsid w:val="00916246"/>
    <w:rsid w:val="009162FD"/>
    <w:rsid w:val="009163ED"/>
    <w:rsid w:val="009169FA"/>
    <w:rsid w:val="00916A1D"/>
    <w:rsid w:val="00916AA3"/>
    <w:rsid w:val="00916B75"/>
    <w:rsid w:val="0091741D"/>
    <w:rsid w:val="0091792E"/>
    <w:rsid w:val="00917BD2"/>
    <w:rsid w:val="00917CE3"/>
    <w:rsid w:val="00917D34"/>
    <w:rsid w:val="00920619"/>
    <w:rsid w:val="00920767"/>
    <w:rsid w:val="00920A08"/>
    <w:rsid w:val="00920DD9"/>
    <w:rsid w:val="00920EC8"/>
    <w:rsid w:val="00920F45"/>
    <w:rsid w:val="00921341"/>
    <w:rsid w:val="009213E4"/>
    <w:rsid w:val="00921539"/>
    <w:rsid w:val="00921624"/>
    <w:rsid w:val="009219A2"/>
    <w:rsid w:val="00921A44"/>
    <w:rsid w:val="00921EC0"/>
    <w:rsid w:val="00921FD3"/>
    <w:rsid w:val="00922328"/>
    <w:rsid w:val="00922338"/>
    <w:rsid w:val="009223D9"/>
    <w:rsid w:val="00922402"/>
    <w:rsid w:val="0092243B"/>
    <w:rsid w:val="00922746"/>
    <w:rsid w:val="00922BCC"/>
    <w:rsid w:val="00922E56"/>
    <w:rsid w:val="00922FCB"/>
    <w:rsid w:val="009230DF"/>
    <w:rsid w:val="00923452"/>
    <w:rsid w:val="00923552"/>
    <w:rsid w:val="0092359E"/>
    <w:rsid w:val="00923B91"/>
    <w:rsid w:val="00923CB9"/>
    <w:rsid w:val="00923D8D"/>
    <w:rsid w:val="00923E5A"/>
    <w:rsid w:val="00923E74"/>
    <w:rsid w:val="009244EF"/>
    <w:rsid w:val="009248EE"/>
    <w:rsid w:val="009249AB"/>
    <w:rsid w:val="009249C0"/>
    <w:rsid w:val="00924A65"/>
    <w:rsid w:val="00924AC4"/>
    <w:rsid w:val="00924AE1"/>
    <w:rsid w:val="00924BEA"/>
    <w:rsid w:val="00924DA3"/>
    <w:rsid w:val="00924DC1"/>
    <w:rsid w:val="00924DD6"/>
    <w:rsid w:val="00924DE0"/>
    <w:rsid w:val="00924F46"/>
    <w:rsid w:val="009253ED"/>
    <w:rsid w:val="009255BE"/>
    <w:rsid w:val="00925882"/>
    <w:rsid w:val="00925937"/>
    <w:rsid w:val="00925A68"/>
    <w:rsid w:val="00925C75"/>
    <w:rsid w:val="00926378"/>
    <w:rsid w:val="0092651E"/>
    <w:rsid w:val="009265A5"/>
    <w:rsid w:val="00926724"/>
    <w:rsid w:val="0092689C"/>
    <w:rsid w:val="00926B72"/>
    <w:rsid w:val="00926D0B"/>
    <w:rsid w:val="00926D0F"/>
    <w:rsid w:val="00926F56"/>
    <w:rsid w:val="009270E0"/>
    <w:rsid w:val="0092721B"/>
    <w:rsid w:val="0092748E"/>
    <w:rsid w:val="0092777C"/>
    <w:rsid w:val="0092777E"/>
    <w:rsid w:val="00927ACF"/>
    <w:rsid w:val="00927ADC"/>
    <w:rsid w:val="00927D29"/>
    <w:rsid w:val="00927D67"/>
    <w:rsid w:val="0093008A"/>
    <w:rsid w:val="0093012D"/>
    <w:rsid w:val="009301DF"/>
    <w:rsid w:val="009301ED"/>
    <w:rsid w:val="009304C5"/>
    <w:rsid w:val="009308A7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577"/>
    <w:rsid w:val="009329BC"/>
    <w:rsid w:val="00932A06"/>
    <w:rsid w:val="00932BCE"/>
    <w:rsid w:val="00932C81"/>
    <w:rsid w:val="00932C97"/>
    <w:rsid w:val="00932CC1"/>
    <w:rsid w:val="00932D89"/>
    <w:rsid w:val="00932DF5"/>
    <w:rsid w:val="009333D1"/>
    <w:rsid w:val="00933407"/>
    <w:rsid w:val="00933661"/>
    <w:rsid w:val="009337C8"/>
    <w:rsid w:val="00933D43"/>
    <w:rsid w:val="00933EF7"/>
    <w:rsid w:val="0093409B"/>
    <w:rsid w:val="009340B2"/>
    <w:rsid w:val="009340D7"/>
    <w:rsid w:val="00934159"/>
    <w:rsid w:val="00934244"/>
    <w:rsid w:val="0093425F"/>
    <w:rsid w:val="009343B7"/>
    <w:rsid w:val="00934B10"/>
    <w:rsid w:val="00934C32"/>
    <w:rsid w:val="00934C34"/>
    <w:rsid w:val="00934D57"/>
    <w:rsid w:val="00935145"/>
    <w:rsid w:val="0093519D"/>
    <w:rsid w:val="009352C5"/>
    <w:rsid w:val="0093545B"/>
    <w:rsid w:val="00935504"/>
    <w:rsid w:val="00935513"/>
    <w:rsid w:val="0093554F"/>
    <w:rsid w:val="00935593"/>
    <w:rsid w:val="009355CA"/>
    <w:rsid w:val="0093569F"/>
    <w:rsid w:val="00935AFD"/>
    <w:rsid w:val="00935F65"/>
    <w:rsid w:val="0093607D"/>
    <w:rsid w:val="0093639F"/>
    <w:rsid w:val="00936478"/>
    <w:rsid w:val="009365D3"/>
    <w:rsid w:val="009368AA"/>
    <w:rsid w:val="00936B9B"/>
    <w:rsid w:val="00936D9E"/>
    <w:rsid w:val="00936EBE"/>
    <w:rsid w:val="009370E1"/>
    <w:rsid w:val="0093745A"/>
    <w:rsid w:val="009376EA"/>
    <w:rsid w:val="00937E16"/>
    <w:rsid w:val="009400B3"/>
    <w:rsid w:val="00940207"/>
    <w:rsid w:val="009403A9"/>
    <w:rsid w:val="00940656"/>
    <w:rsid w:val="0094066F"/>
    <w:rsid w:val="00940698"/>
    <w:rsid w:val="0094072B"/>
    <w:rsid w:val="00940CA3"/>
    <w:rsid w:val="00940E53"/>
    <w:rsid w:val="009411BE"/>
    <w:rsid w:val="009419FE"/>
    <w:rsid w:val="00941ACC"/>
    <w:rsid w:val="00941BD8"/>
    <w:rsid w:val="00941BEA"/>
    <w:rsid w:val="00941C26"/>
    <w:rsid w:val="009420E9"/>
    <w:rsid w:val="00942320"/>
    <w:rsid w:val="009423A1"/>
    <w:rsid w:val="00942587"/>
    <w:rsid w:val="0094280A"/>
    <w:rsid w:val="00942973"/>
    <w:rsid w:val="009429F6"/>
    <w:rsid w:val="00942ABC"/>
    <w:rsid w:val="00942BA3"/>
    <w:rsid w:val="00942DC2"/>
    <w:rsid w:val="00942EF2"/>
    <w:rsid w:val="00942FE3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13"/>
    <w:rsid w:val="009446A4"/>
    <w:rsid w:val="00944744"/>
    <w:rsid w:val="00944772"/>
    <w:rsid w:val="00944A8B"/>
    <w:rsid w:val="00944C82"/>
    <w:rsid w:val="00944E8E"/>
    <w:rsid w:val="00945135"/>
    <w:rsid w:val="00945198"/>
    <w:rsid w:val="009452B2"/>
    <w:rsid w:val="009452C0"/>
    <w:rsid w:val="00945466"/>
    <w:rsid w:val="0094568F"/>
    <w:rsid w:val="00945800"/>
    <w:rsid w:val="00945986"/>
    <w:rsid w:val="00945C99"/>
    <w:rsid w:val="009460EE"/>
    <w:rsid w:val="00946175"/>
    <w:rsid w:val="00946233"/>
    <w:rsid w:val="00946416"/>
    <w:rsid w:val="00946686"/>
    <w:rsid w:val="009466D1"/>
    <w:rsid w:val="009469C6"/>
    <w:rsid w:val="00946A98"/>
    <w:rsid w:val="009471CF"/>
    <w:rsid w:val="009472D2"/>
    <w:rsid w:val="0094776C"/>
    <w:rsid w:val="00947775"/>
    <w:rsid w:val="009477BE"/>
    <w:rsid w:val="009477C5"/>
    <w:rsid w:val="0094795C"/>
    <w:rsid w:val="00947A81"/>
    <w:rsid w:val="00947EC8"/>
    <w:rsid w:val="00950276"/>
    <w:rsid w:val="0095036E"/>
    <w:rsid w:val="009506B8"/>
    <w:rsid w:val="009509B5"/>
    <w:rsid w:val="00950BFA"/>
    <w:rsid w:val="0095100A"/>
    <w:rsid w:val="009512FA"/>
    <w:rsid w:val="00951498"/>
    <w:rsid w:val="00951769"/>
    <w:rsid w:val="009517CA"/>
    <w:rsid w:val="0095180C"/>
    <w:rsid w:val="00951A5B"/>
    <w:rsid w:val="00951A91"/>
    <w:rsid w:val="00951C77"/>
    <w:rsid w:val="00951F15"/>
    <w:rsid w:val="00951F6F"/>
    <w:rsid w:val="0095223F"/>
    <w:rsid w:val="009522A4"/>
    <w:rsid w:val="009524DB"/>
    <w:rsid w:val="00952853"/>
    <w:rsid w:val="00952933"/>
    <w:rsid w:val="009529F1"/>
    <w:rsid w:val="00952D6E"/>
    <w:rsid w:val="0095302C"/>
    <w:rsid w:val="0095350F"/>
    <w:rsid w:val="00953791"/>
    <w:rsid w:val="00953DB2"/>
    <w:rsid w:val="00953DFE"/>
    <w:rsid w:val="00953E21"/>
    <w:rsid w:val="009540AC"/>
    <w:rsid w:val="009540FD"/>
    <w:rsid w:val="00954188"/>
    <w:rsid w:val="00954381"/>
    <w:rsid w:val="009544D5"/>
    <w:rsid w:val="00954633"/>
    <w:rsid w:val="009548C3"/>
    <w:rsid w:val="0095497B"/>
    <w:rsid w:val="00954AB5"/>
    <w:rsid w:val="00954CC4"/>
    <w:rsid w:val="00954FCE"/>
    <w:rsid w:val="009551BE"/>
    <w:rsid w:val="00955382"/>
    <w:rsid w:val="009553B3"/>
    <w:rsid w:val="009559D4"/>
    <w:rsid w:val="00955A0E"/>
    <w:rsid w:val="00955C3C"/>
    <w:rsid w:val="00955C3D"/>
    <w:rsid w:val="00955C88"/>
    <w:rsid w:val="00955CD5"/>
    <w:rsid w:val="00955D7B"/>
    <w:rsid w:val="00955E66"/>
    <w:rsid w:val="00955FA7"/>
    <w:rsid w:val="00956000"/>
    <w:rsid w:val="009562A5"/>
    <w:rsid w:val="00956361"/>
    <w:rsid w:val="00956543"/>
    <w:rsid w:val="009565D4"/>
    <w:rsid w:val="009566AD"/>
    <w:rsid w:val="009566FC"/>
    <w:rsid w:val="00956760"/>
    <w:rsid w:val="00956E07"/>
    <w:rsid w:val="00957084"/>
    <w:rsid w:val="009570D7"/>
    <w:rsid w:val="00957308"/>
    <w:rsid w:val="0095739F"/>
    <w:rsid w:val="009573A8"/>
    <w:rsid w:val="009573AB"/>
    <w:rsid w:val="009578F3"/>
    <w:rsid w:val="00957BAC"/>
    <w:rsid w:val="00960295"/>
    <w:rsid w:val="009604DA"/>
    <w:rsid w:val="00960553"/>
    <w:rsid w:val="00960601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5F5"/>
    <w:rsid w:val="00961762"/>
    <w:rsid w:val="00961ABD"/>
    <w:rsid w:val="00961ACF"/>
    <w:rsid w:val="00961BB8"/>
    <w:rsid w:val="00961CC0"/>
    <w:rsid w:val="00961CE0"/>
    <w:rsid w:val="00961D52"/>
    <w:rsid w:val="00961E25"/>
    <w:rsid w:val="00961E73"/>
    <w:rsid w:val="00962649"/>
    <w:rsid w:val="00962833"/>
    <w:rsid w:val="0096283A"/>
    <w:rsid w:val="00962DC7"/>
    <w:rsid w:val="00962DF9"/>
    <w:rsid w:val="00962E56"/>
    <w:rsid w:val="00962ECF"/>
    <w:rsid w:val="0096304D"/>
    <w:rsid w:val="0096344A"/>
    <w:rsid w:val="009635C5"/>
    <w:rsid w:val="00963667"/>
    <w:rsid w:val="0096370C"/>
    <w:rsid w:val="0096383B"/>
    <w:rsid w:val="009638E4"/>
    <w:rsid w:val="009638E5"/>
    <w:rsid w:val="0096393B"/>
    <w:rsid w:val="00963C9F"/>
    <w:rsid w:val="00963CF1"/>
    <w:rsid w:val="009640E3"/>
    <w:rsid w:val="00964110"/>
    <w:rsid w:val="00964257"/>
    <w:rsid w:val="009642D3"/>
    <w:rsid w:val="00964390"/>
    <w:rsid w:val="00964441"/>
    <w:rsid w:val="0096453F"/>
    <w:rsid w:val="00964A02"/>
    <w:rsid w:val="00964D2A"/>
    <w:rsid w:val="00964DD7"/>
    <w:rsid w:val="00964E00"/>
    <w:rsid w:val="00964EA2"/>
    <w:rsid w:val="00964F2E"/>
    <w:rsid w:val="009650C7"/>
    <w:rsid w:val="00965541"/>
    <w:rsid w:val="0096570A"/>
    <w:rsid w:val="00965D1B"/>
    <w:rsid w:val="00965D63"/>
    <w:rsid w:val="0096611D"/>
    <w:rsid w:val="00966350"/>
    <w:rsid w:val="009666A7"/>
    <w:rsid w:val="00966746"/>
    <w:rsid w:val="009667B2"/>
    <w:rsid w:val="00966988"/>
    <w:rsid w:val="00966BC4"/>
    <w:rsid w:val="00966FF5"/>
    <w:rsid w:val="00967048"/>
    <w:rsid w:val="009670B0"/>
    <w:rsid w:val="009675C9"/>
    <w:rsid w:val="009675CF"/>
    <w:rsid w:val="009677C2"/>
    <w:rsid w:val="0096783D"/>
    <w:rsid w:val="009678D7"/>
    <w:rsid w:val="00967B16"/>
    <w:rsid w:val="00967B35"/>
    <w:rsid w:val="00967D47"/>
    <w:rsid w:val="00967DF3"/>
    <w:rsid w:val="00970268"/>
    <w:rsid w:val="009702ED"/>
    <w:rsid w:val="00970322"/>
    <w:rsid w:val="0097047E"/>
    <w:rsid w:val="00970512"/>
    <w:rsid w:val="009705F4"/>
    <w:rsid w:val="00970637"/>
    <w:rsid w:val="00970711"/>
    <w:rsid w:val="009709DB"/>
    <w:rsid w:val="00970B0A"/>
    <w:rsid w:val="00970BA8"/>
    <w:rsid w:val="00970BB2"/>
    <w:rsid w:val="00970D80"/>
    <w:rsid w:val="00970DEA"/>
    <w:rsid w:val="00971424"/>
    <w:rsid w:val="0097144B"/>
    <w:rsid w:val="0097169B"/>
    <w:rsid w:val="00971734"/>
    <w:rsid w:val="00971DED"/>
    <w:rsid w:val="00971FFB"/>
    <w:rsid w:val="009726B3"/>
    <w:rsid w:val="009727AE"/>
    <w:rsid w:val="00972ACA"/>
    <w:rsid w:val="00972AD8"/>
    <w:rsid w:val="00972E44"/>
    <w:rsid w:val="009730A1"/>
    <w:rsid w:val="009731D9"/>
    <w:rsid w:val="00973401"/>
    <w:rsid w:val="0097353E"/>
    <w:rsid w:val="00973DBA"/>
    <w:rsid w:val="00974020"/>
    <w:rsid w:val="00974457"/>
    <w:rsid w:val="00974515"/>
    <w:rsid w:val="0097458D"/>
    <w:rsid w:val="009745F8"/>
    <w:rsid w:val="009747A4"/>
    <w:rsid w:val="009748D4"/>
    <w:rsid w:val="0097494D"/>
    <w:rsid w:val="00974A17"/>
    <w:rsid w:val="00974AEA"/>
    <w:rsid w:val="00974DE5"/>
    <w:rsid w:val="00974E4A"/>
    <w:rsid w:val="00974FC5"/>
    <w:rsid w:val="009750C7"/>
    <w:rsid w:val="00975690"/>
    <w:rsid w:val="00975788"/>
    <w:rsid w:val="00975827"/>
    <w:rsid w:val="00975C3B"/>
    <w:rsid w:val="00975C9A"/>
    <w:rsid w:val="00975ECB"/>
    <w:rsid w:val="00976098"/>
    <w:rsid w:val="009765CF"/>
    <w:rsid w:val="00976781"/>
    <w:rsid w:val="0097679B"/>
    <w:rsid w:val="0097683E"/>
    <w:rsid w:val="00976A1C"/>
    <w:rsid w:val="00976B1F"/>
    <w:rsid w:val="00976B86"/>
    <w:rsid w:val="00976F32"/>
    <w:rsid w:val="00976F5C"/>
    <w:rsid w:val="00976F68"/>
    <w:rsid w:val="00976FE8"/>
    <w:rsid w:val="009775C4"/>
    <w:rsid w:val="00977875"/>
    <w:rsid w:val="009778D3"/>
    <w:rsid w:val="009779F7"/>
    <w:rsid w:val="00977E8B"/>
    <w:rsid w:val="0098038D"/>
    <w:rsid w:val="00980737"/>
    <w:rsid w:val="0098090C"/>
    <w:rsid w:val="00980C0E"/>
    <w:rsid w:val="00980C49"/>
    <w:rsid w:val="00980CD0"/>
    <w:rsid w:val="00980DD4"/>
    <w:rsid w:val="00980DFB"/>
    <w:rsid w:val="00980E8A"/>
    <w:rsid w:val="00980ED5"/>
    <w:rsid w:val="00980F20"/>
    <w:rsid w:val="009813DB"/>
    <w:rsid w:val="009813F2"/>
    <w:rsid w:val="009815C8"/>
    <w:rsid w:val="0098178C"/>
    <w:rsid w:val="00981852"/>
    <w:rsid w:val="00981883"/>
    <w:rsid w:val="00981973"/>
    <w:rsid w:val="00981B12"/>
    <w:rsid w:val="00981FDF"/>
    <w:rsid w:val="00981FF6"/>
    <w:rsid w:val="009820A9"/>
    <w:rsid w:val="00982404"/>
    <w:rsid w:val="00982517"/>
    <w:rsid w:val="0098260C"/>
    <w:rsid w:val="00982758"/>
    <w:rsid w:val="00982C00"/>
    <w:rsid w:val="00982D3F"/>
    <w:rsid w:val="00982E15"/>
    <w:rsid w:val="00982F20"/>
    <w:rsid w:val="00982F6F"/>
    <w:rsid w:val="00982FB5"/>
    <w:rsid w:val="009831CC"/>
    <w:rsid w:val="009832CD"/>
    <w:rsid w:val="009832D0"/>
    <w:rsid w:val="00983479"/>
    <w:rsid w:val="00983565"/>
    <w:rsid w:val="009835F3"/>
    <w:rsid w:val="00983771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AC3"/>
    <w:rsid w:val="00984AEF"/>
    <w:rsid w:val="00984C61"/>
    <w:rsid w:val="00984EDC"/>
    <w:rsid w:val="00985572"/>
    <w:rsid w:val="0098557A"/>
    <w:rsid w:val="0098571E"/>
    <w:rsid w:val="0098573B"/>
    <w:rsid w:val="00985AF7"/>
    <w:rsid w:val="00985B8D"/>
    <w:rsid w:val="00985CD8"/>
    <w:rsid w:val="00985E00"/>
    <w:rsid w:val="009862BD"/>
    <w:rsid w:val="009862E4"/>
    <w:rsid w:val="009868FA"/>
    <w:rsid w:val="00986A50"/>
    <w:rsid w:val="00986BBF"/>
    <w:rsid w:val="00986D71"/>
    <w:rsid w:val="00986E10"/>
    <w:rsid w:val="00986F54"/>
    <w:rsid w:val="009873F3"/>
    <w:rsid w:val="00987412"/>
    <w:rsid w:val="00987468"/>
    <w:rsid w:val="009877D3"/>
    <w:rsid w:val="00987AF3"/>
    <w:rsid w:val="00990265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BE5"/>
    <w:rsid w:val="00991D9E"/>
    <w:rsid w:val="0099207C"/>
    <w:rsid w:val="0099271A"/>
    <w:rsid w:val="00992866"/>
    <w:rsid w:val="00992C3D"/>
    <w:rsid w:val="0099354B"/>
    <w:rsid w:val="0099365B"/>
    <w:rsid w:val="00993800"/>
    <w:rsid w:val="00993A03"/>
    <w:rsid w:val="00993E0A"/>
    <w:rsid w:val="00993E24"/>
    <w:rsid w:val="00994075"/>
    <w:rsid w:val="009940FF"/>
    <w:rsid w:val="009941CC"/>
    <w:rsid w:val="009942BB"/>
    <w:rsid w:val="00994790"/>
    <w:rsid w:val="00994B83"/>
    <w:rsid w:val="00994C5D"/>
    <w:rsid w:val="00994CAC"/>
    <w:rsid w:val="00994D29"/>
    <w:rsid w:val="009951FD"/>
    <w:rsid w:val="00995456"/>
    <w:rsid w:val="0099553C"/>
    <w:rsid w:val="0099554C"/>
    <w:rsid w:val="009956F9"/>
    <w:rsid w:val="00995718"/>
    <w:rsid w:val="00995995"/>
    <w:rsid w:val="0099599A"/>
    <w:rsid w:val="00995B7D"/>
    <w:rsid w:val="00995E41"/>
    <w:rsid w:val="009960FB"/>
    <w:rsid w:val="0099665F"/>
    <w:rsid w:val="009968F3"/>
    <w:rsid w:val="009969B2"/>
    <w:rsid w:val="00996A36"/>
    <w:rsid w:val="00996C5B"/>
    <w:rsid w:val="00996D52"/>
    <w:rsid w:val="00996F33"/>
    <w:rsid w:val="00996F68"/>
    <w:rsid w:val="00997148"/>
    <w:rsid w:val="00997280"/>
    <w:rsid w:val="0099737A"/>
    <w:rsid w:val="009973FB"/>
    <w:rsid w:val="00997460"/>
    <w:rsid w:val="00997666"/>
    <w:rsid w:val="00997CD9"/>
    <w:rsid w:val="00997D24"/>
    <w:rsid w:val="00997FBD"/>
    <w:rsid w:val="009A00D8"/>
    <w:rsid w:val="009A011B"/>
    <w:rsid w:val="009A02EA"/>
    <w:rsid w:val="009A0355"/>
    <w:rsid w:val="009A036E"/>
    <w:rsid w:val="009A0646"/>
    <w:rsid w:val="009A0704"/>
    <w:rsid w:val="009A07A7"/>
    <w:rsid w:val="009A0EB6"/>
    <w:rsid w:val="009A10A7"/>
    <w:rsid w:val="009A10FA"/>
    <w:rsid w:val="009A114D"/>
    <w:rsid w:val="009A1207"/>
    <w:rsid w:val="009A17FE"/>
    <w:rsid w:val="009A1937"/>
    <w:rsid w:val="009A1AA2"/>
    <w:rsid w:val="009A1ED0"/>
    <w:rsid w:val="009A1F34"/>
    <w:rsid w:val="009A1F41"/>
    <w:rsid w:val="009A1F98"/>
    <w:rsid w:val="009A1FC2"/>
    <w:rsid w:val="009A2169"/>
    <w:rsid w:val="009A2879"/>
    <w:rsid w:val="009A2A6C"/>
    <w:rsid w:val="009A2B02"/>
    <w:rsid w:val="009A2B93"/>
    <w:rsid w:val="009A2D70"/>
    <w:rsid w:val="009A3386"/>
    <w:rsid w:val="009A3455"/>
    <w:rsid w:val="009A3463"/>
    <w:rsid w:val="009A35CD"/>
    <w:rsid w:val="009A3642"/>
    <w:rsid w:val="009A382E"/>
    <w:rsid w:val="009A3935"/>
    <w:rsid w:val="009A3AFE"/>
    <w:rsid w:val="009A3BB3"/>
    <w:rsid w:val="009A3C00"/>
    <w:rsid w:val="009A3CB8"/>
    <w:rsid w:val="009A3F4F"/>
    <w:rsid w:val="009A4005"/>
    <w:rsid w:val="009A40DD"/>
    <w:rsid w:val="009A426B"/>
    <w:rsid w:val="009A4306"/>
    <w:rsid w:val="009A4360"/>
    <w:rsid w:val="009A4385"/>
    <w:rsid w:val="009A46CA"/>
    <w:rsid w:val="009A4708"/>
    <w:rsid w:val="009A47EE"/>
    <w:rsid w:val="009A4835"/>
    <w:rsid w:val="009A4B48"/>
    <w:rsid w:val="009A4CE0"/>
    <w:rsid w:val="009A4D72"/>
    <w:rsid w:val="009A4E5F"/>
    <w:rsid w:val="009A4F7C"/>
    <w:rsid w:val="009A502B"/>
    <w:rsid w:val="009A5179"/>
    <w:rsid w:val="009A5229"/>
    <w:rsid w:val="009A5281"/>
    <w:rsid w:val="009A52DA"/>
    <w:rsid w:val="009A534C"/>
    <w:rsid w:val="009A5393"/>
    <w:rsid w:val="009A5432"/>
    <w:rsid w:val="009A5495"/>
    <w:rsid w:val="009A5643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2C5"/>
    <w:rsid w:val="009B080E"/>
    <w:rsid w:val="009B0AA5"/>
    <w:rsid w:val="009B0C45"/>
    <w:rsid w:val="009B1018"/>
    <w:rsid w:val="009B11EE"/>
    <w:rsid w:val="009B171C"/>
    <w:rsid w:val="009B17CA"/>
    <w:rsid w:val="009B18F3"/>
    <w:rsid w:val="009B1B56"/>
    <w:rsid w:val="009B1C74"/>
    <w:rsid w:val="009B1E12"/>
    <w:rsid w:val="009B1ECF"/>
    <w:rsid w:val="009B210F"/>
    <w:rsid w:val="009B2149"/>
    <w:rsid w:val="009B21BC"/>
    <w:rsid w:val="009B234C"/>
    <w:rsid w:val="009B2482"/>
    <w:rsid w:val="009B25E8"/>
    <w:rsid w:val="009B2657"/>
    <w:rsid w:val="009B2658"/>
    <w:rsid w:val="009B2B1B"/>
    <w:rsid w:val="009B2BEB"/>
    <w:rsid w:val="009B2C3B"/>
    <w:rsid w:val="009B2C46"/>
    <w:rsid w:val="009B2C59"/>
    <w:rsid w:val="009B2DB8"/>
    <w:rsid w:val="009B2E6F"/>
    <w:rsid w:val="009B2F03"/>
    <w:rsid w:val="009B311A"/>
    <w:rsid w:val="009B3195"/>
    <w:rsid w:val="009B335E"/>
    <w:rsid w:val="009B3670"/>
    <w:rsid w:val="009B3B47"/>
    <w:rsid w:val="009B3BEB"/>
    <w:rsid w:val="009B438C"/>
    <w:rsid w:val="009B44FF"/>
    <w:rsid w:val="009B4546"/>
    <w:rsid w:val="009B468F"/>
    <w:rsid w:val="009B471B"/>
    <w:rsid w:val="009B4B09"/>
    <w:rsid w:val="009B4D48"/>
    <w:rsid w:val="009B5193"/>
    <w:rsid w:val="009B51ED"/>
    <w:rsid w:val="009B5396"/>
    <w:rsid w:val="009B5503"/>
    <w:rsid w:val="009B5A7D"/>
    <w:rsid w:val="009B5E6A"/>
    <w:rsid w:val="009B5F40"/>
    <w:rsid w:val="009B60E3"/>
    <w:rsid w:val="009B6263"/>
    <w:rsid w:val="009B64B6"/>
    <w:rsid w:val="009B6595"/>
    <w:rsid w:val="009B65C8"/>
    <w:rsid w:val="009B65D6"/>
    <w:rsid w:val="009B6BAA"/>
    <w:rsid w:val="009B6D88"/>
    <w:rsid w:val="009B6E9C"/>
    <w:rsid w:val="009B6F2C"/>
    <w:rsid w:val="009B7183"/>
    <w:rsid w:val="009B72D7"/>
    <w:rsid w:val="009B7681"/>
    <w:rsid w:val="009B7745"/>
    <w:rsid w:val="009B7967"/>
    <w:rsid w:val="009B7A47"/>
    <w:rsid w:val="009B7A50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0C4C"/>
    <w:rsid w:val="009C1021"/>
    <w:rsid w:val="009C10A4"/>
    <w:rsid w:val="009C110B"/>
    <w:rsid w:val="009C1129"/>
    <w:rsid w:val="009C12EA"/>
    <w:rsid w:val="009C1381"/>
    <w:rsid w:val="009C13EB"/>
    <w:rsid w:val="009C14D8"/>
    <w:rsid w:val="009C161B"/>
    <w:rsid w:val="009C1740"/>
    <w:rsid w:val="009C1748"/>
    <w:rsid w:val="009C198C"/>
    <w:rsid w:val="009C1B92"/>
    <w:rsid w:val="009C2130"/>
    <w:rsid w:val="009C23AF"/>
    <w:rsid w:val="009C2419"/>
    <w:rsid w:val="009C25E0"/>
    <w:rsid w:val="009C29AD"/>
    <w:rsid w:val="009C2BDE"/>
    <w:rsid w:val="009C2CE9"/>
    <w:rsid w:val="009C3032"/>
    <w:rsid w:val="009C30AE"/>
    <w:rsid w:val="009C3181"/>
    <w:rsid w:val="009C33D2"/>
    <w:rsid w:val="009C3412"/>
    <w:rsid w:val="009C34AB"/>
    <w:rsid w:val="009C3707"/>
    <w:rsid w:val="009C3727"/>
    <w:rsid w:val="009C3A8F"/>
    <w:rsid w:val="009C3A97"/>
    <w:rsid w:val="009C3B23"/>
    <w:rsid w:val="009C3B28"/>
    <w:rsid w:val="009C3C9D"/>
    <w:rsid w:val="009C40B4"/>
    <w:rsid w:val="009C418F"/>
    <w:rsid w:val="009C4372"/>
    <w:rsid w:val="009C45DD"/>
    <w:rsid w:val="009C47CA"/>
    <w:rsid w:val="009C495F"/>
    <w:rsid w:val="009C4A39"/>
    <w:rsid w:val="009C4E05"/>
    <w:rsid w:val="009C4ECC"/>
    <w:rsid w:val="009C5059"/>
    <w:rsid w:val="009C5083"/>
    <w:rsid w:val="009C5296"/>
    <w:rsid w:val="009C5779"/>
    <w:rsid w:val="009C5AF0"/>
    <w:rsid w:val="009C5BD5"/>
    <w:rsid w:val="009C5DE4"/>
    <w:rsid w:val="009C5E9B"/>
    <w:rsid w:val="009C5EB8"/>
    <w:rsid w:val="009C606D"/>
    <w:rsid w:val="009C61B3"/>
    <w:rsid w:val="009C631F"/>
    <w:rsid w:val="009C6B02"/>
    <w:rsid w:val="009C6C07"/>
    <w:rsid w:val="009C707E"/>
    <w:rsid w:val="009C7369"/>
    <w:rsid w:val="009C73F3"/>
    <w:rsid w:val="009C7411"/>
    <w:rsid w:val="009C74C0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D0C"/>
    <w:rsid w:val="009D1E03"/>
    <w:rsid w:val="009D1E18"/>
    <w:rsid w:val="009D1E6E"/>
    <w:rsid w:val="009D2134"/>
    <w:rsid w:val="009D2632"/>
    <w:rsid w:val="009D27CC"/>
    <w:rsid w:val="009D299D"/>
    <w:rsid w:val="009D29A6"/>
    <w:rsid w:val="009D2AC1"/>
    <w:rsid w:val="009D2C11"/>
    <w:rsid w:val="009D2C65"/>
    <w:rsid w:val="009D2C91"/>
    <w:rsid w:val="009D328F"/>
    <w:rsid w:val="009D32B9"/>
    <w:rsid w:val="009D357B"/>
    <w:rsid w:val="009D36FD"/>
    <w:rsid w:val="009D37B8"/>
    <w:rsid w:val="009D381E"/>
    <w:rsid w:val="009D3A19"/>
    <w:rsid w:val="009D3BB8"/>
    <w:rsid w:val="009D3C54"/>
    <w:rsid w:val="009D3C64"/>
    <w:rsid w:val="009D3FC3"/>
    <w:rsid w:val="009D40BE"/>
    <w:rsid w:val="009D433D"/>
    <w:rsid w:val="009D4671"/>
    <w:rsid w:val="009D4756"/>
    <w:rsid w:val="009D48E9"/>
    <w:rsid w:val="009D494E"/>
    <w:rsid w:val="009D4B6F"/>
    <w:rsid w:val="009D4BB8"/>
    <w:rsid w:val="009D4C8A"/>
    <w:rsid w:val="009D4CA4"/>
    <w:rsid w:val="009D4D64"/>
    <w:rsid w:val="009D4D8D"/>
    <w:rsid w:val="009D51A2"/>
    <w:rsid w:val="009D5206"/>
    <w:rsid w:val="009D53AE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31D"/>
    <w:rsid w:val="009D6836"/>
    <w:rsid w:val="009D684D"/>
    <w:rsid w:val="009D6B50"/>
    <w:rsid w:val="009D6DFF"/>
    <w:rsid w:val="009D71DA"/>
    <w:rsid w:val="009D7331"/>
    <w:rsid w:val="009D783A"/>
    <w:rsid w:val="009D7847"/>
    <w:rsid w:val="009D7857"/>
    <w:rsid w:val="009D7D4E"/>
    <w:rsid w:val="009D7D94"/>
    <w:rsid w:val="009D7DA8"/>
    <w:rsid w:val="009D7DC8"/>
    <w:rsid w:val="009E00C3"/>
    <w:rsid w:val="009E033C"/>
    <w:rsid w:val="009E0579"/>
    <w:rsid w:val="009E0777"/>
    <w:rsid w:val="009E07A7"/>
    <w:rsid w:val="009E0C1A"/>
    <w:rsid w:val="009E105A"/>
    <w:rsid w:val="009E1206"/>
    <w:rsid w:val="009E14C7"/>
    <w:rsid w:val="009E1556"/>
    <w:rsid w:val="009E170B"/>
    <w:rsid w:val="009E1771"/>
    <w:rsid w:val="009E17B6"/>
    <w:rsid w:val="009E21D6"/>
    <w:rsid w:val="009E227C"/>
    <w:rsid w:val="009E24BF"/>
    <w:rsid w:val="009E2831"/>
    <w:rsid w:val="009E2B87"/>
    <w:rsid w:val="009E314E"/>
    <w:rsid w:val="009E3635"/>
    <w:rsid w:val="009E3645"/>
    <w:rsid w:val="009E3A1C"/>
    <w:rsid w:val="009E4001"/>
    <w:rsid w:val="009E4043"/>
    <w:rsid w:val="009E4156"/>
    <w:rsid w:val="009E41C6"/>
    <w:rsid w:val="009E42C0"/>
    <w:rsid w:val="009E43F3"/>
    <w:rsid w:val="009E46CB"/>
    <w:rsid w:val="009E471A"/>
    <w:rsid w:val="009E47FA"/>
    <w:rsid w:val="009E4870"/>
    <w:rsid w:val="009E4A6E"/>
    <w:rsid w:val="009E4ADC"/>
    <w:rsid w:val="009E4C08"/>
    <w:rsid w:val="009E4E44"/>
    <w:rsid w:val="009E4F88"/>
    <w:rsid w:val="009E51D1"/>
    <w:rsid w:val="009E535D"/>
    <w:rsid w:val="009E5530"/>
    <w:rsid w:val="009E58F1"/>
    <w:rsid w:val="009E5B0D"/>
    <w:rsid w:val="009E5BAD"/>
    <w:rsid w:val="009E5CF0"/>
    <w:rsid w:val="009E62D4"/>
    <w:rsid w:val="009E64CA"/>
    <w:rsid w:val="009E6894"/>
    <w:rsid w:val="009E6B00"/>
    <w:rsid w:val="009E6B52"/>
    <w:rsid w:val="009E6CA3"/>
    <w:rsid w:val="009E71CD"/>
    <w:rsid w:val="009E7A4B"/>
    <w:rsid w:val="009E7AB8"/>
    <w:rsid w:val="009E7BD6"/>
    <w:rsid w:val="009E7D00"/>
    <w:rsid w:val="009E7F3E"/>
    <w:rsid w:val="009E7F9F"/>
    <w:rsid w:val="009E7FEB"/>
    <w:rsid w:val="009F05EF"/>
    <w:rsid w:val="009F063C"/>
    <w:rsid w:val="009F06A2"/>
    <w:rsid w:val="009F0A98"/>
    <w:rsid w:val="009F0AAB"/>
    <w:rsid w:val="009F0FD8"/>
    <w:rsid w:val="009F13DF"/>
    <w:rsid w:val="009F1533"/>
    <w:rsid w:val="009F163D"/>
    <w:rsid w:val="009F1905"/>
    <w:rsid w:val="009F1C89"/>
    <w:rsid w:val="009F1D74"/>
    <w:rsid w:val="009F1EB3"/>
    <w:rsid w:val="009F1F22"/>
    <w:rsid w:val="009F2301"/>
    <w:rsid w:val="009F251B"/>
    <w:rsid w:val="009F2616"/>
    <w:rsid w:val="009F2633"/>
    <w:rsid w:val="009F2887"/>
    <w:rsid w:val="009F290E"/>
    <w:rsid w:val="009F2ABB"/>
    <w:rsid w:val="009F2D1E"/>
    <w:rsid w:val="009F2DD9"/>
    <w:rsid w:val="009F30BC"/>
    <w:rsid w:val="009F315E"/>
    <w:rsid w:val="009F3428"/>
    <w:rsid w:val="009F3551"/>
    <w:rsid w:val="009F35F9"/>
    <w:rsid w:val="009F3718"/>
    <w:rsid w:val="009F37D8"/>
    <w:rsid w:val="009F388C"/>
    <w:rsid w:val="009F3A05"/>
    <w:rsid w:val="009F3B12"/>
    <w:rsid w:val="009F3B75"/>
    <w:rsid w:val="009F3CFE"/>
    <w:rsid w:val="009F4C7D"/>
    <w:rsid w:val="009F4CF7"/>
    <w:rsid w:val="009F4D04"/>
    <w:rsid w:val="009F52CE"/>
    <w:rsid w:val="009F563E"/>
    <w:rsid w:val="009F5684"/>
    <w:rsid w:val="009F59ED"/>
    <w:rsid w:val="009F5B7B"/>
    <w:rsid w:val="009F5B93"/>
    <w:rsid w:val="009F5D4D"/>
    <w:rsid w:val="009F5DB5"/>
    <w:rsid w:val="009F5DD9"/>
    <w:rsid w:val="009F5FCF"/>
    <w:rsid w:val="009F60F5"/>
    <w:rsid w:val="009F62F3"/>
    <w:rsid w:val="009F6335"/>
    <w:rsid w:val="009F63FE"/>
    <w:rsid w:val="009F67B7"/>
    <w:rsid w:val="009F6922"/>
    <w:rsid w:val="009F6942"/>
    <w:rsid w:val="009F69E2"/>
    <w:rsid w:val="009F6BF1"/>
    <w:rsid w:val="009F6CCF"/>
    <w:rsid w:val="009F6EAD"/>
    <w:rsid w:val="009F71FF"/>
    <w:rsid w:val="009F7344"/>
    <w:rsid w:val="009F735D"/>
    <w:rsid w:val="009F7760"/>
    <w:rsid w:val="009F7976"/>
    <w:rsid w:val="009F7AA9"/>
    <w:rsid w:val="009F7F57"/>
    <w:rsid w:val="00A001EC"/>
    <w:rsid w:val="00A003D7"/>
    <w:rsid w:val="00A0076D"/>
    <w:rsid w:val="00A0089A"/>
    <w:rsid w:val="00A00AD8"/>
    <w:rsid w:val="00A00BA0"/>
    <w:rsid w:val="00A00D7D"/>
    <w:rsid w:val="00A00EC5"/>
    <w:rsid w:val="00A010E4"/>
    <w:rsid w:val="00A01327"/>
    <w:rsid w:val="00A01416"/>
    <w:rsid w:val="00A015A1"/>
    <w:rsid w:val="00A0174F"/>
    <w:rsid w:val="00A01841"/>
    <w:rsid w:val="00A01E51"/>
    <w:rsid w:val="00A01E7E"/>
    <w:rsid w:val="00A020FF"/>
    <w:rsid w:val="00A0228B"/>
    <w:rsid w:val="00A02A7E"/>
    <w:rsid w:val="00A02A94"/>
    <w:rsid w:val="00A02BE4"/>
    <w:rsid w:val="00A02C4B"/>
    <w:rsid w:val="00A02F30"/>
    <w:rsid w:val="00A02FEC"/>
    <w:rsid w:val="00A0300F"/>
    <w:rsid w:val="00A03123"/>
    <w:rsid w:val="00A031CA"/>
    <w:rsid w:val="00A0338D"/>
    <w:rsid w:val="00A033D0"/>
    <w:rsid w:val="00A0370B"/>
    <w:rsid w:val="00A03849"/>
    <w:rsid w:val="00A03BDE"/>
    <w:rsid w:val="00A03EBD"/>
    <w:rsid w:val="00A04081"/>
    <w:rsid w:val="00A04094"/>
    <w:rsid w:val="00A04433"/>
    <w:rsid w:val="00A044DD"/>
    <w:rsid w:val="00A0451F"/>
    <w:rsid w:val="00A045E2"/>
    <w:rsid w:val="00A04BC0"/>
    <w:rsid w:val="00A04BC4"/>
    <w:rsid w:val="00A04C55"/>
    <w:rsid w:val="00A05493"/>
    <w:rsid w:val="00A055C3"/>
    <w:rsid w:val="00A05686"/>
    <w:rsid w:val="00A05AB4"/>
    <w:rsid w:val="00A05B23"/>
    <w:rsid w:val="00A05B60"/>
    <w:rsid w:val="00A06292"/>
    <w:rsid w:val="00A0668D"/>
    <w:rsid w:val="00A06827"/>
    <w:rsid w:val="00A06983"/>
    <w:rsid w:val="00A069B5"/>
    <w:rsid w:val="00A06B18"/>
    <w:rsid w:val="00A06EE2"/>
    <w:rsid w:val="00A06EED"/>
    <w:rsid w:val="00A0707C"/>
    <w:rsid w:val="00A07286"/>
    <w:rsid w:val="00A073CA"/>
    <w:rsid w:val="00A074A6"/>
    <w:rsid w:val="00A076C1"/>
    <w:rsid w:val="00A079C4"/>
    <w:rsid w:val="00A07BF1"/>
    <w:rsid w:val="00A10036"/>
    <w:rsid w:val="00A106AC"/>
    <w:rsid w:val="00A1087D"/>
    <w:rsid w:val="00A108E3"/>
    <w:rsid w:val="00A10BC4"/>
    <w:rsid w:val="00A11271"/>
    <w:rsid w:val="00A11389"/>
    <w:rsid w:val="00A1159F"/>
    <w:rsid w:val="00A11792"/>
    <w:rsid w:val="00A11D06"/>
    <w:rsid w:val="00A11DEE"/>
    <w:rsid w:val="00A11F03"/>
    <w:rsid w:val="00A123F7"/>
    <w:rsid w:val="00A1240C"/>
    <w:rsid w:val="00A1251D"/>
    <w:rsid w:val="00A1274A"/>
    <w:rsid w:val="00A12AB4"/>
    <w:rsid w:val="00A12D3C"/>
    <w:rsid w:val="00A12FCD"/>
    <w:rsid w:val="00A12FD6"/>
    <w:rsid w:val="00A12FDA"/>
    <w:rsid w:val="00A13353"/>
    <w:rsid w:val="00A1341F"/>
    <w:rsid w:val="00A13773"/>
    <w:rsid w:val="00A13B1A"/>
    <w:rsid w:val="00A13C6E"/>
    <w:rsid w:val="00A13CF5"/>
    <w:rsid w:val="00A13D57"/>
    <w:rsid w:val="00A14554"/>
    <w:rsid w:val="00A14712"/>
    <w:rsid w:val="00A14768"/>
    <w:rsid w:val="00A1489E"/>
    <w:rsid w:val="00A1494D"/>
    <w:rsid w:val="00A14A76"/>
    <w:rsid w:val="00A14C78"/>
    <w:rsid w:val="00A14DB1"/>
    <w:rsid w:val="00A1531B"/>
    <w:rsid w:val="00A15586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50A"/>
    <w:rsid w:val="00A16A95"/>
    <w:rsid w:val="00A16B40"/>
    <w:rsid w:val="00A16DBB"/>
    <w:rsid w:val="00A170D6"/>
    <w:rsid w:val="00A171B0"/>
    <w:rsid w:val="00A17506"/>
    <w:rsid w:val="00A17C99"/>
    <w:rsid w:val="00A17DE9"/>
    <w:rsid w:val="00A17E5C"/>
    <w:rsid w:val="00A17EA9"/>
    <w:rsid w:val="00A20347"/>
    <w:rsid w:val="00A205A5"/>
    <w:rsid w:val="00A20A14"/>
    <w:rsid w:val="00A20CDE"/>
    <w:rsid w:val="00A20D41"/>
    <w:rsid w:val="00A20E6A"/>
    <w:rsid w:val="00A20EC8"/>
    <w:rsid w:val="00A211E5"/>
    <w:rsid w:val="00A212DF"/>
    <w:rsid w:val="00A2161E"/>
    <w:rsid w:val="00A21706"/>
    <w:rsid w:val="00A22110"/>
    <w:rsid w:val="00A2237D"/>
    <w:rsid w:val="00A22761"/>
    <w:rsid w:val="00A22929"/>
    <w:rsid w:val="00A22CD2"/>
    <w:rsid w:val="00A22D61"/>
    <w:rsid w:val="00A22FC5"/>
    <w:rsid w:val="00A230AB"/>
    <w:rsid w:val="00A23169"/>
    <w:rsid w:val="00A238BB"/>
    <w:rsid w:val="00A238F9"/>
    <w:rsid w:val="00A23A4B"/>
    <w:rsid w:val="00A23B9A"/>
    <w:rsid w:val="00A23D83"/>
    <w:rsid w:val="00A2414B"/>
    <w:rsid w:val="00A2445C"/>
    <w:rsid w:val="00A24746"/>
    <w:rsid w:val="00A248CB"/>
    <w:rsid w:val="00A24E49"/>
    <w:rsid w:val="00A24F34"/>
    <w:rsid w:val="00A25120"/>
    <w:rsid w:val="00A251C0"/>
    <w:rsid w:val="00A255B6"/>
    <w:rsid w:val="00A25650"/>
    <w:rsid w:val="00A2589B"/>
    <w:rsid w:val="00A25C11"/>
    <w:rsid w:val="00A25CB9"/>
    <w:rsid w:val="00A25EC5"/>
    <w:rsid w:val="00A268B8"/>
    <w:rsid w:val="00A2693C"/>
    <w:rsid w:val="00A26983"/>
    <w:rsid w:val="00A26D14"/>
    <w:rsid w:val="00A27001"/>
    <w:rsid w:val="00A27081"/>
    <w:rsid w:val="00A270A1"/>
    <w:rsid w:val="00A27252"/>
    <w:rsid w:val="00A273AC"/>
    <w:rsid w:val="00A27607"/>
    <w:rsid w:val="00A27739"/>
    <w:rsid w:val="00A302F1"/>
    <w:rsid w:val="00A30384"/>
    <w:rsid w:val="00A3040D"/>
    <w:rsid w:val="00A305BE"/>
    <w:rsid w:val="00A308DB"/>
    <w:rsid w:val="00A309FE"/>
    <w:rsid w:val="00A30C7F"/>
    <w:rsid w:val="00A30EC1"/>
    <w:rsid w:val="00A30FCC"/>
    <w:rsid w:val="00A310AE"/>
    <w:rsid w:val="00A31468"/>
    <w:rsid w:val="00A31569"/>
    <w:rsid w:val="00A3165A"/>
    <w:rsid w:val="00A31781"/>
    <w:rsid w:val="00A31841"/>
    <w:rsid w:val="00A318F1"/>
    <w:rsid w:val="00A31906"/>
    <w:rsid w:val="00A31C5A"/>
    <w:rsid w:val="00A31DBC"/>
    <w:rsid w:val="00A31FF6"/>
    <w:rsid w:val="00A320F0"/>
    <w:rsid w:val="00A3222C"/>
    <w:rsid w:val="00A324FF"/>
    <w:rsid w:val="00A32535"/>
    <w:rsid w:val="00A325F5"/>
    <w:rsid w:val="00A32622"/>
    <w:rsid w:val="00A3265B"/>
    <w:rsid w:val="00A327FE"/>
    <w:rsid w:val="00A32D43"/>
    <w:rsid w:val="00A3331B"/>
    <w:rsid w:val="00A33430"/>
    <w:rsid w:val="00A33472"/>
    <w:rsid w:val="00A33914"/>
    <w:rsid w:val="00A33A58"/>
    <w:rsid w:val="00A33E04"/>
    <w:rsid w:val="00A34142"/>
    <w:rsid w:val="00A3436B"/>
    <w:rsid w:val="00A34378"/>
    <w:rsid w:val="00A345C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835"/>
    <w:rsid w:val="00A35992"/>
    <w:rsid w:val="00A35998"/>
    <w:rsid w:val="00A35CCB"/>
    <w:rsid w:val="00A35CCE"/>
    <w:rsid w:val="00A35EA8"/>
    <w:rsid w:val="00A35F68"/>
    <w:rsid w:val="00A3602E"/>
    <w:rsid w:val="00A360EA"/>
    <w:rsid w:val="00A362F3"/>
    <w:rsid w:val="00A3637E"/>
    <w:rsid w:val="00A363E9"/>
    <w:rsid w:val="00A36433"/>
    <w:rsid w:val="00A3655E"/>
    <w:rsid w:val="00A365AB"/>
    <w:rsid w:val="00A36850"/>
    <w:rsid w:val="00A3686C"/>
    <w:rsid w:val="00A36988"/>
    <w:rsid w:val="00A36B14"/>
    <w:rsid w:val="00A36B1B"/>
    <w:rsid w:val="00A36C97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A13"/>
    <w:rsid w:val="00A37B96"/>
    <w:rsid w:val="00A37C3B"/>
    <w:rsid w:val="00A37C40"/>
    <w:rsid w:val="00A37C4A"/>
    <w:rsid w:val="00A37C74"/>
    <w:rsid w:val="00A37CE6"/>
    <w:rsid w:val="00A37EEB"/>
    <w:rsid w:val="00A40329"/>
    <w:rsid w:val="00A40335"/>
    <w:rsid w:val="00A40347"/>
    <w:rsid w:val="00A40530"/>
    <w:rsid w:val="00A40553"/>
    <w:rsid w:val="00A4071E"/>
    <w:rsid w:val="00A4074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B82"/>
    <w:rsid w:val="00A41F28"/>
    <w:rsid w:val="00A41F4A"/>
    <w:rsid w:val="00A41F6B"/>
    <w:rsid w:val="00A41FEC"/>
    <w:rsid w:val="00A42138"/>
    <w:rsid w:val="00A42152"/>
    <w:rsid w:val="00A428CB"/>
    <w:rsid w:val="00A429A7"/>
    <w:rsid w:val="00A42BE5"/>
    <w:rsid w:val="00A42BE8"/>
    <w:rsid w:val="00A430BB"/>
    <w:rsid w:val="00A4324F"/>
    <w:rsid w:val="00A4340F"/>
    <w:rsid w:val="00A4356C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1A1"/>
    <w:rsid w:val="00A4437F"/>
    <w:rsid w:val="00A443A9"/>
    <w:rsid w:val="00A446AB"/>
    <w:rsid w:val="00A44791"/>
    <w:rsid w:val="00A44883"/>
    <w:rsid w:val="00A44ADD"/>
    <w:rsid w:val="00A44D2C"/>
    <w:rsid w:val="00A44F8A"/>
    <w:rsid w:val="00A44FA2"/>
    <w:rsid w:val="00A45496"/>
    <w:rsid w:val="00A45518"/>
    <w:rsid w:val="00A4557E"/>
    <w:rsid w:val="00A456C6"/>
    <w:rsid w:val="00A456CA"/>
    <w:rsid w:val="00A4571C"/>
    <w:rsid w:val="00A45783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3FD"/>
    <w:rsid w:val="00A47727"/>
    <w:rsid w:val="00A47A8D"/>
    <w:rsid w:val="00A47AE3"/>
    <w:rsid w:val="00A47B28"/>
    <w:rsid w:val="00A47BEE"/>
    <w:rsid w:val="00A47D0B"/>
    <w:rsid w:val="00A47D33"/>
    <w:rsid w:val="00A5040D"/>
    <w:rsid w:val="00A50473"/>
    <w:rsid w:val="00A50A94"/>
    <w:rsid w:val="00A5113D"/>
    <w:rsid w:val="00A511E5"/>
    <w:rsid w:val="00A51218"/>
    <w:rsid w:val="00A51641"/>
    <w:rsid w:val="00A51E09"/>
    <w:rsid w:val="00A51FD7"/>
    <w:rsid w:val="00A5200C"/>
    <w:rsid w:val="00A522BF"/>
    <w:rsid w:val="00A5244F"/>
    <w:rsid w:val="00A5245A"/>
    <w:rsid w:val="00A52836"/>
    <w:rsid w:val="00A5286C"/>
    <w:rsid w:val="00A528E3"/>
    <w:rsid w:val="00A52935"/>
    <w:rsid w:val="00A52959"/>
    <w:rsid w:val="00A52C31"/>
    <w:rsid w:val="00A5322A"/>
    <w:rsid w:val="00A53333"/>
    <w:rsid w:val="00A538CE"/>
    <w:rsid w:val="00A53A83"/>
    <w:rsid w:val="00A53BF4"/>
    <w:rsid w:val="00A53F5C"/>
    <w:rsid w:val="00A540E1"/>
    <w:rsid w:val="00A54103"/>
    <w:rsid w:val="00A5417C"/>
    <w:rsid w:val="00A541DE"/>
    <w:rsid w:val="00A54338"/>
    <w:rsid w:val="00A54363"/>
    <w:rsid w:val="00A54A5C"/>
    <w:rsid w:val="00A54AD7"/>
    <w:rsid w:val="00A54BAC"/>
    <w:rsid w:val="00A54C68"/>
    <w:rsid w:val="00A54CD3"/>
    <w:rsid w:val="00A54F20"/>
    <w:rsid w:val="00A54FBA"/>
    <w:rsid w:val="00A5527F"/>
    <w:rsid w:val="00A552DC"/>
    <w:rsid w:val="00A55714"/>
    <w:rsid w:val="00A558C6"/>
    <w:rsid w:val="00A55CA9"/>
    <w:rsid w:val="00A55CCA"/>
    <w:rsid w:val="00A55CCF"/>
    <w:rsid w:val="00A56583"/>
    <w:rsid w:val="00A56617"/>
    <w:rsid w:val="00A56711"/>
    <w:rsid w:val="00A56828"/>
    <w:rsid w:val="00A56BE1"/>
    <w:rsid w:val="00A56DB3"/>
    <w:rsid w:val="00A56F74"/>
    <w:rsid w:val="00A5704E"/>
    <w:rsid w:val="00A572B2"/>
    <w:rsid w:val="00A5738C"/>
    <w:rsid w:val="00A577FB"/>
    <w:rsid w:val="00A57806"/>
    <w:rsid w:val="00A57AC6"/>
    <w:rsid w:val="00A57C4F"/>
    <w:rsid w:val="00A57D2B"/>
    <w:rsid w:val="00A57DC4"/>
    <w:rsid w:val="00A57E84"/>
    <w:rsid w:val="00A57EF1"/>
    <w:rsid w:val="00A57F2F"/>
    <w:rsid w:val="00A57F66"/>
    <w:rsid w:val="00A602B2"/>
    <w:rsid w:val="00A606DB"/>
    <w:rsid w:val="00A60821"/>
    <w:rsid w:val="00A6083F"/>
    <w:rsid w:val="00A60B44"/>
    <w:rsid w:val="00A60E6A"/>
    <w:rsid w:val="00A61318"/>
    <w:rsid w:val="00A61668"/>
    <w:rsid w:val="00A61B10"/>
    <w:rsid w:val="00A61B95"/>
    <w:rsid w:val="00A61D68"/>
    <w:rsid w:val="00A61E93"/>
    <w:rsid w:val="00A62114"/>
    <w:rsid w:val="00A62567"/>
    <w:rsid w:val="00A62994"/>
    <w:rsid w:val="00A62A33"/>
    <w:rsid w:val="00A62A48"/>
    <w:rsid w:val="00A62AF9"/>
    <w:rsid w:val="00A62AFC"/>
    <w:rsid w:val="00A62DDB"/>
    <w:rsid w:val="00A62EC5"/>
    <w:rsid w:val="00A62FA8"/>
    <w:rsid w:val="00A63398"/>
    <w:rsid w:val="00A634B4"/>
    <w:rsid w:val="00A63845"/>
    <w:rsid w:val="00A638AE"/>
    <w:rsid w:val="00A63AB2"/>
    <w:rsid w:val="00A63AB4"/>
    <w:rsid w:val="00A63B14"/>
    <w:rsid w:val="00A63C2A"/>
    <w:rsid w:val="00A63C9A"/>
    <w:rsid w:val="00A63F41"/>
    <w:rsid w:val="00A64291"/>
    <w:rsid w:val="00A64461"/>
    <w:rsid w:val="00A645D2"/>
    <w:rsid w:val="00A648C4"/>
    <w:rsid w:val="00A64997"/>
    <w:rsid w:val="00A6524B"/>
    <w:rsid w:val="00A652F6"/>
    <w:rsid w:val="00A6530E"/>
    <w:rsid w:val="00A6537B"/>
    <w:rsid w:val="00A653B1"/>
    <w:rsid w:val="00A6555C"/>
    <w:rsid w:val="00A65630"/>
    <w:rsid w:val="00A658F9"/>
    <w:rsid w:val="00A659C2"/>
    <w:rsid w:val="00A65AE2"/>
    <w:rsid w:val="00A65AEE"/>
    <w:rsid w:val="00A65B9F"/>
    <w:rsid w:val="00A65BED"/>
    <w:rsid w:val="00A65CC1"/>
    <w:rsid w:val="00A65D16"/>
    <w:rsid w:val="00A65DCD"/>
    <w:rsid w:val="00A65E01"/>
    <w:rsid w:val="00A65E76"/>
    <w:rsid w:val="00A66084"/>
    <w:rsid w:val="00A66403"/>
    <w:rsid w:val="00A664F6"/>
    <w:rsid w:val="00A66562"/>
    <w:rsid w:val="00A665D0"/>
    <w:rsid w:val="00A6661A"/>
    <w:rsid w:val="00A666CE"/>
    <w:rsid w:val="00A6679E"/>
    <w:rsid w:val="00A669E5"/>
    <w:rsid w:val="00A66B35"/>
    <w:rsid w:val="00A66B45"/>
    <w:rsid w:val="00A66D78"/>
    <w:rsid w:val="00A66D85"/>
    <w:rsid w:val="00A66ED8"/>
    <w:rsid w:val="00A670AC"/>
    <w:rsid w:val="00A67167"/>
    <w:rsid w:val="00A67216"/>
    <w:rsid w:val="00A672A4"/>
    <w:rsid w:val="00A672D2"/>
    <w:rsid w:val="00A6748D"/>
    <w:rsid w:val="00A67508"/>
    <w:rsid w:val="00A675AE"/>
    <w:rsid w:val="00A67634"/>
    <w:rsid w:val="00A6765F"/>
    <w:rsid w:val="00A67710"/>
    <w:rsid w:val="00A678B0"/>
    <w:rsid w:val="00A67B66"/>
    <w:rsid w:val="00A67B6C"/>
    <w:rsid w:val="00A67BA6"/>
    <w:rsid w:val="00A67C5E"/>
    <w:rsid w:val="00A67F64"/>
    <w:rsid w:val="00A7000F"/>
    <w:rsid w:val="00A700B9"/>
    <w:rsid w:val="00A702C8"/>
    <w:rsid w:val="00A70415"/>
    <w:rsid w:val="00A70459"/>
    <w:rsid w:val="00A70738"/>
    <w:rsid w:val="00A70819"/>
    <w:rsid w:val="00A70894"/>
    <w:rsid w:val="00A708DA"/>
    <w:rsid w:val="00A70AD6"/>
    <w:rsid w:val="00A70BB5"/>
    <w:rsid w:val="00A70E09"/>
    <w:rsid w:val="00A7103B"/>
    <w:rsid w:val="00A7135E"/>
    <w:rsid w:val="00A713B8"/>
    <w:rsid w:val="00A7186D"/>
    <w:rsid w:val="00A718FB"/>
    <w:rsid w:val="00A71926"/>
    <w:rsid w:val="00A71953"/>
    <w:rsid w:val="00A719FB"/>
    <w:rsid w:val="00A71AF3"/>
    <w:rsid w:val="00A71BA4"/>
    <w:rsid w:val="00A71E73"/>
    <w:rsid w:val="00A720C2"/>
    <w:rsid w:val="00A72268"/>
    <w:rsid w:val="00A72440"/>
    <w:rsid w:val="00A72961"/>
    <w:rsid w:val="00A72C18"/>
    <w:rsid w:val="00A73007"/>
    <w:rsid w:val="00A73214"/>
    <w:rsid w:val="00A732A8"/>
    <w:rsid w:val="00A7342D"/>
    <w:rsid w:val="00A735F8"/>
    <w:rsid w:val="00A73CA4"/>
    <w:rsid w:val="00A73E9A"/>
    <w:rsid w:val="00A741B6"/>
    <w:rsid w:val="00A744BD"/>
    <w:rsid w:val="00A746EC"/>
    <w:rsid w:val="00A74A30"/>
    <w:rsid w:val="00A74B4F"/>
    <w:rsid w:val="00A750A0"/>
    <w:rsid w:val="00A7525D"/>
    <w:rsid w:val="00A7535A"/>
    <w:rsid w:val="00A7567F"/>
    <w:rsid w:val="00A759A8"/>
    <w:rsid w:val="00A75CE0"/>
    <w:rsid w:val="00A75DB4"/>
    <w:rsid w:val="00A75E24"/>
    <w:rsid w:val="00A75FA7"/>
    <w:rsid w:val="00A760F2"/>
    <w:rsid w:val="00A76358"/>
    <w:rsid w:val="00A76432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771"/>
    <w:rsid w:val="00A7788B"/>
    <w:rsid w:val="00A77BF8"/>
    <w:rsid w:val="00A77F40"/>
    <w:rsid w:val="00A77F52"/>
    <w:rsid w:val="00A80166"/>
    <w:rsid w:val="00A801E8"/>
    <w:rsid w:val="00A801F7"/>
    <w:rsid w:val="00A8047D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1B9"/>
    <w:rsid w:val="00A81726"/>
    <w:rsid w:val="00A81A72"/>
    <w:rsid w:val="00A81C94"/>
    <w:rsid w:val="00A81EC9"/>
    <w:rsid w:val="00A828A4"/>
    <w:rsid w:val="00A82926"/>
    <w:rsid w:val="00A82BBC"/>
    <w:rsid w:val="00A82BCB"/>
    <w:rsid w:val="00A82E61"/>
    <w:rsid w:val="00A82F20"/>
    <w:rsid w:val="00A82F28"/>
    <w:rsid w:val="00A8374F"/>
    <w:rsid w:val="00A83814"/>
    <w:rsid w:val="00A83C9D"/>
    <w:rsid w:val="00A83DAE"/>
    <w:rsid w:val="00A841BD"/>
    <w:rsid w:val="00A8433C"/>
    <w:rsid w:val="00A843CB"/>
    <w:rsid w:val="00A843E3"/>
    <w:rsid w:val="00A84761"/>
    <w:rsid w:val="00A848B8"/>
    <w:rsid w:val="00A84A02"/>
    <w:rsid w:val="00A84AAE"/>
    <w:rsid w:val="00A84D15"/>
    <w:rsid w:val="00A84DEE"/>
    <w:rsid w:val="00A84FDD"/>
    <w:rsid w:val="00A851E1"/>
    <w:rsid w:val="00A85426"/>
    <w:rsid w:val="00A854AE"/>
    <w:rsid w:val="00A854FE"/>
    <w:rsid w:val="00A857F5"/>
    <w:rsid w:val="00A8608C"/>
    <w:rsid w:val="00A86207"/>
    <w:rsid w:val="00A864DE"/>
    <w:rsid w:val="00A86526"/>
    <w:rsid w:val="00A86672"/>
    <w:rsid w:val="00A866A5"/>
    <w:rsid w:val="00A86A14"/>
    <w:rsid w:val="00A86AA8"/>
    <w:rsid w:val="00A86BB2"/>
    <w:rsid w:val="00A86D20"/>
    <w:rsid w:val="00A86D8F"/>
    <w:rsid w:val="00A87259"/>
    <w:rsid w:val="00A8728C"/>
    <w:rsid w:val="00A872A9"/>
    <w:rsid w:val="00A872B2"/>
    <w:rsid w:val="00A877C4"/>
    <w:rsid w:val="00A87884"/>
    <w:rsid w:val="00A87B93"/>
    <w:rsid w:val="00A87BF1"/>
    <w:rsid w:val="00A87E46"/>
    <w:rsid w:val="00A90145"/>
    <w:rsid w:val="00A90562"/>
    <w:rsid w:val="00A9072D"/>
    <w:rsid w:val="00A90C37"/>
    <w:rsid w:val="00A90CD5"/>
    <w:rsid w:val="00A90DE6"/>
    <w:rsid w:val="00A90DEB"/>
    <w:rsid w:val="00A91053"/>
    <w:rsid w:val="00A910DE"/>
    <w:rsid w:val="00A913D6"/>
    <w:rsid w:val="00A916C6"/>
    <w:rsid w:val="00A917FC"/>
    <w:rsid w:val="00A91825"/>
    <w:rsid w:val="00A91921"/>
    <w:rsid w:val="00A91984"/>
    <w:rsid w:val="00A919D0"/>
    <w:rsid w:val="00A91AC5"/>
    <w:rsid w:val="00A91B40"/>
    <w:rsid w:val="00A91C0C"/>
    <w:rsid w:val="00A91CA5"/>
    <w:rsid w:val="00A91CD6"/>
    <w:rsid w:val="00A91D0C"/>
    <w:rsid w:val="00A91DFA"/>
    <w:rsid w:val="00A91E71"/>
    <w:rsid w:val="00A91F88"/>
    <w:rsid w:val="00A9210F"/>
    <w:rsid w:val="00A923FF"/>
    <w:rsid w:val="00A92497"/>
    <w:rsid w:val="00A92DF5"/>
    <w:rsid w:val="00A92E69"/>
    <w:rsid w:val="00A92E94"/>
    <w:rsid w:val="00A930BA"/>
    <w:rsid w:val="00A933A5"/>
    <w:rsid w:val="00A934B7"/>
    <w:rsid w:val="00A9378C"/>
    <w:rsid w:val="00A938DF"/>
    <w:rsid w:val="00A93AE5"/>
    <w:rsid w:val="00A94750"/>
    <w:rsid w:val="00A94CEA"/>
    <w:rsid w:val="00A95201"/>
    <w:rsid w:val="00A95509"/>
    <w:rsid w:val="00A95880"/>
    <w:rsid w:val="00A95B5F"/>
    <w:rsid w:val="00A95CD6"/>
    <w:rsid w:val="00A95D29"/>
    <w:rsid w:val="00A961D4"/>
    <w:rsid w:val="00A9623F"/>
    <w:rsid w:val="00A966A4"/>
    <w:rsid w:val="00A96731"/>
    <w:rsid w:val="00A96896"/>
    <w:rsid w:val="00A96B80"/>
    <w:rsid w:val="00A96BD8"/>
    <w:rsid w:val="00A96D0C"/>
    <w:rsid w:val="00A96DFC"/>
    <w:rsid w:val="00A96EA1"/>
    <w:rsid w:val="00A96FF9"/>
    <w:rsid w:val="00A970F6"/>
    <w:rsid w:val="00A971F1"/>
    <w:rsid w:val="00A9727F"/>
    <w:rsid w:val="00A972DE"/>
    <w:rsid w:val="00A979A3"/>
    <w:rsid w:val="00A979CE"/>
    <w:rsid w:val="00A97F3C"/>
    <w:rsid w:val="00AA013E"/>
    <w:rsid w:val="00AA0237"/>
    <w:rsid w:val="00AA028B"/>
    <w:rsid w:val="00AA06DD"/>
    <w:rsid w:val="00AA0823"/>
    <w:rsid w:val="00AA0A09"/>
    <w:rsid w:val="00AA0A37"/>
    <w:rsid w:val="00AA0AC8"/>
    <w:rsid w:val="00AA0BC3"/>
    <w:rsid w:val="00AA0DE2"/>
    <w:rsid w:val="00AA0E46"/>
    <w:rsid w:val="00AA1305"/>
    <w:rsid w:val="00AA1877"/>
    <w:rsid w:val="00AA19E5"/>
    <w:rsid w:val="00AA1A09"/>
    <w:rsid w:val="00AA1BF9"/>
    <w:rsid w:val="00AA1C08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3A2F"/>
    <w:rsid w:val="00AA40A7"/>
    <w:rsid w:val="00AA4101"/>
    <w:rsid w:val="00AA432E"/>
    <w:rsid w:val="00AA4352"/>
    <w:rsid w:val="00AA44AD"/>
    <w:rsid w:val="00AA44C6"/>
    <w:rsid w:val="00AA4657"/>
    <w:rsid w:val="00AA4742"/>
    <w:rsid w:val="00AA4879"/>
    <w:rsid w:val="00AA49BA"/>
    <w:rsid w:val="00AA4E7A"/>
    <w:rsid w:val="00AA509D"/>
    <w:rsid w:val="00AA50DC"/>
    <w:rsid w:val="00AA5139"/>
    <w:rsid w:val="00AA534E"/>
    <w:rsid w:val="00AA53B5"/>
    <w:rsid w:val="00AA54D4"/>
    <w:rsid w:val="00AA550A"/>
    <w:rsid w:val="00AA5877"/>
    <w:rsid w:val="00AA5CBC"/>
    <w:rsid w:val="00AA5DAE"/>
    <w:rsid w:val="00AA5E1A"/>
    <w:rsid w:val="00AA5F10"/>
    <w:rsid w:val="00AA5FDE"/>
    <w:rsid w:val="00AA6046"/>
    <w:rsid w:val="00AA6106"/>
    <w:rsid w:val="00AA62AF"/>
    <w:rsid w:val="00AA6453"/>
    <w:rsid w:val="00AA6A37"/>
    <w:rsid w:val="00AA6AEE"/>
    <w:rsid w:val="00AA6D56"/>
    <w:rsid w:val="00AA6DDA"/>
    <w:rsid w:val="00AA6E92"/>
    <w:rsid w:val="00AA6EF5"/>
    <w:rsid w:val="00AA6F79"/>
    <w:rsid w:val="00AA6F82"/>
    <w:rsid w:val="00AA6FFB"/>
    <w:rsid w:val="00AA7193"/>
    <w:rsid w:val="00AA72EF"/>
    <w:rsid w:val="00AA7303"/>
    <w:rsid w:val="00AA7A57"/>
    <w:rsid w:val="00AA7C62"/>
    <w:rsid w:val="00AA7CBB"/>
    <w:rsid w:val="00AA7E42"/>
    <w:rsid w:val="00AA7F28"/>
    <w:rsid w:val="00AB02A4"/>
    <w:rsid w:val="00AB037F"/>
    <w:rsid w:val="00AB05FF"/>
    <w:rsid w:val="00AB0905"/>
    <w:rsid w:val="00AB0924"/>
    <w:rsid w:val="00AB0AEF"/>
    <w:rsid w:val="00AB117D"/>
    <w:rsid w:val="00AB12F6"/>
    <w:rsid w:val="00AB13A4"/>
    <w:rsid w:val="00AB13D7"/>
    <w:rsid w:val="00AB1C87"/>
    <w:rsid w:val="00AB1CC2"/>
    <w:rsid w:val="00AB1EF0"/>
    <w:rsid w:val="00AB215B"/>
    <w:rsid w:val="00AB2174"/>
    <w:rsid w:val="00AB2311"/>
    <w:rsid w:val="00AB26BB"/>
    <w:rsid w:val="00AB28DF"/>
    <w:rsid w:val="00AB2A68"/>
    <w:rsid w:val="00AB2DA1"/>
    <w:rsid w:val="00AB2DBF"/>
    <w:rsid w:val="00AB2E5A"/>
    <w:rsid w:val="00AB30BD"/>
    <w:rsid w:val="00AB3142"/>
    <w:rsid w:val="00AB3254"/>
    <w:rsid w:val="00AB334D"/>
    <w:rsid w:val="00AB33F2"/>
    <w:rsid w:val="00AB371E"/>
    <w:rsid w:val="00AB385F"/>
    <w:rsid w:val="00AB3961"/>
    <w:rsid w:val="00AB3A8E"/>
    <w:rsid w:val="00AB3EAA"/>
    <w:rsid w:val="00AB3F18"/>
    <w:rsid w:val="00AB4586"/>
    <w:rsid w:val="00AB460B"/>
    <w:rsid w:val="00AB46F0"/>
    <w:rsid w:val="00AB46FA"/>
    <w:rsid w:val="00AB47B2"/>
    <w:rsid w:val="00AB48FE"/>
    <w:rsid w:val="00AB4934"/>
    <w:rsid w:val="00AB4A45"/>
    <w:rsid w:val="00AB5253"/>
    <w:rsid w:val="00AB56FD"/>
    <w:rsid w:val="00AB5751"/>
    <w:rsid w:val="00AB575C"/>
    <w:rsid w:val="00AB57DB"/>
    <w:rsid w:val="00AB62DC"/>
    <w:rsid w:val="00AB64E2"/>
    <w:rsid w:val="00AB664D"/>
    <w:rsid w:val="00AB66CC"/>
    <w:rsid w:val="00AB6947"/>
    <w:rsid w:val="00AB6C62"/>
    <w:rsid w:val="00AB6CAE"/>
    <w:rsid w:val="00AB713D"/>
    <w:rsid w:val="00AB7209"/>
    <w:rsid w:val="00AB7BDC"/>
    <w:rsid w:val="00AB7F18"/>
    <w:rsid w:val="00AC0337"/>
    <w:rsid w:val="00AC0392"/>
    <w:rsid w:val="00AC0AB1"/>
    <w:rsid w:val="00AC10D7"/>
    <w:rsid w:val="00AC1301"/>
    <w:rsid w:val="00AC1439"/>
    <w:rsid w:val="00AC14A1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4F9"/>
    <w:rsid w:val="00AC2527"/>
    <w:rsid w:val="00AC2612"/>
    <w:rsid w:val="00AC2633"/>
    <w:rsid w:val="00AC2865"/>
    <w:rsid w:val="00AC2CE8"/>
    <w:rsid w:val="00AC3243"/>
    <w:rsid w:val="00AC347B"/>
    <w:rsid w:val="00AC362F"/>
    <w:rsid w:val="00AC3AA8"/>
    <w:rsid w:val="00AC3E24"/>
    <w:rsid w:val="00AC4038"/>
    <w:rsid w:val="00AC422D"/>
    <w:rsid w:val="00AC4531"/>
    <w:rsid w:val="00AC478B"/>
    <w:rsid w:val="00AC489C"/>
    <w:rsid w:val="00AC4DC0"/>
    <w:rsid w:val="00AC4EBC"/>
    <w:rsid w:val="00AC4EC5"/>
    <w:rsid w:val="00AC4EF8"/>
    <w:rsid w:val="00AC55CC"/>
    <w:rsid w:val="00AC55FD"/>
    <w:rsid w:val="00AC596E"/>
    <w:rsid w:val="00AC5A7F"/>
    <w:rsid w:val="00AC5B69"/>
    <w:rsid w:val="00AC5EE0"/>
    <w:rsid w:val="00AC5FD1"/>
    <w:rsid w:val="00AC603A"/>
    <w:rsid w:val="00AC6042"/>
    <w:rsid w:val="00AC6127"/>
    <w:rsid w:val="00AC670A"/>
    <w:rsid w:val="00AC6743"/>
    <w:rsid w:val="00AC6BB1"/>
    <w:rsid w:val="00AC6CA7"/>
    <w:rsid w:val="00AC714C"/>
    <w:rsid w:val="00AC71A4"/>
    <w:rsid w:val="00AC71FC"/>
    <w:rsid w:val="00AC7448"/>
    <w:rsid w:val="00AC7563"/>
    <w:rsid w:val="00AC759F"/>
    <w:rsid w:val="00AC7784"/>
    <w:rsid w:val="00AC78CB"/>
    <w:rsid w:val="00AC7942"/>
    <w:rsid w:val="00AC79F9"/>
    <w:rsid w:val="00AC7A3D"/>
    <w:rsid w:val="00AC7E68"/>
    <w:rsid w:val="00AD014A"/>
    <w:rsid w:val="00AD0227"/>
    <w:rsid w:val="00AD02AE"/>
    <w:rsid w:val="00AD0A59"/>
    <w:rsid w:val="00AD0B03"/>
    <w:rsid w:val="00AD0BC5"/>
    <w:rsid w:val="00AD0D3D"/>
    <w:rsid w:val="00AD0DA5"/>
    <w:rsid w:val="00AD0FC9"/>
    <w:rsid w:val="00AD1065"/>
    <w:rsid w:val="00AD10CF"/>
    <w:rsid w:val="00AD11C2"/>
    <w:rsid w:val="00AD15B3"/>
    <w:rsid w:val="00AD15BA"/>
    <w:rsid w:val="00AD1A6F"/>
    <w:rsid w:val="00AD1B91"/>
    <w:rsid w:val="00AD1C95"/>
    <w:rsid w:val="00AD1CC0"/>
    <w:rsid w:val="00AD1CCB"/>
    <w:rsid w:val="00AD1D41"/>
    <w:rsid w:val="00AD1F38"/>
    <w:rsid w:val="00AD1F55"/>
    <w:rsid w:val="00AD2160"/>
    <w:rsid w:val="00AD237C"/>
    <w:rsid w:val="00AD2406"/>
    <w:rsid w:val="00AD2411"/>
    <w:rsid w:val="00AD2439"/>
    <w:rsid w:val="00AD2479"/>
    <w:rsid w:val="00AD24E0"/>
    <w:rsid w:val="00AD27D2"/>
    <w:rsid w:val="00AD2B69"/>
    <w:rsid w:val="00AD3064"/>
    <w:rsid w:val="00AD30EC"/>
    <w:rsid w:val="00AD3451"/>
    <w:rsid w:val="00AD3526"/>
    <w:rsid w:val="00AD3538"/>
    <w:rsid w:val="00AD3765"/>
    <w:rsid w:val="00AD38CE"/>
    <w:rsid w:val="00AD42AC"/>
    <w:rsid w:val="00AD48A5"/>
    <w:rsid w:val="00AD4933"/>
    <w:rsid w:val="00AD4936"/>
    <w:rsid w:val="00AD4955"/>
    <w:rsid w:val="00AD4BE5"/>
    <w:rsid w:val="00AD4EF9"/>
    <w:rsid w:val="00AD5112"/>
    <w:rsid w:val="00AD51F4"/>
    <w:rsid w:val="00AD53E4"/>
    <w:rsid w:val="00AD588D"/>
    <w:rsid w:val="00AD5B4D"/>
    <w:rsid w:val="00AD5B5B"/>
    <w:rsid w:val="00AD5D32"/>
    <w:rsid w:val="00AD63AC"/>
    <w:rsid w:val="00AD6459"/>
    <w:rsid w:val="00AD64CD"/>
    <w:rsid w:val="00AD6583"/>
    <w:rsid w:val="00AD68B7"/>
    <w:rsid w:val="00AD69A4"/>
    <w:rsid w:val="00AD6A6E"/>
    <w:rsid w:val="00AD6F74"/>
    <w:rsid w:val="00AD6FDE"/>
    <w:rsid w:val="00AD7212"/>
    <w:rsid w:val="00AD75CD"/>
    <w:rsid w:val="00AD772E"/>
    <w:rsid w:val="00AD7C84"/>
    <w:rsid w:val="00AE0572"/>
    <w:rsid w:val="00AE098D"/>
    <w:rsid w:val="00AE0B45"/>
    <w:rsid w:val="00AE0C7C"/>
    <w:rsid w:val="00AE0D9E"/>
    <w:rsid w:val="00AE126B"/>
    <w:rsid w:val="00AE17C0"/>
    <w:rsid w:val="00AE1875"/>
    <w:rsid w:val="00AE199A"/>
    <w:rsid w:val="00AE1BA4"/>
    <w:rsid w:val="00AE1C1F"/>
    <w:rsid w:val="00AE20DF"/>
    <w:rsid w:val="00AE228F"/>
    <w:rsid w:val="00AE26A2"/>
    <w:rsid w:val="00AE2811"/>
    <w:rsid w:val="00AE2983"/>
    <w:rsid w:val="00AE2B9C"/>
    <w:rsid w:val="00AE2D3E"/>
    <w:rsid w:val="00AE3772"/>
    <w:rsid w:val="00AE3A52"/>
    <w:rsid w:val="00AE4000"/>
    <w:rsid w:val="00AE4402"/>
    <w:rsid w:val="00AE463A"/>
    <w:rsid w:val="00AE4A30"/>
    <w:rsid w:val="00AE4A36"/>
    <w:rsid w:val="00AE4A9A"/>
    <w:rsid w:val="00AE4D87"/>
    <w:rsid w:val="00AE4D92"/>
    <w:rsid w:val="00AE5046"/>
    <w:rsid w:val="00AE506C"/>
    <w:rsid w:val="00AE513D"/>
    <w:rsid w:val="00AE53AB"/>
    <w:rsid w:val="00AE5433"/>
    <w:rsid w:val="00AE5B3A"/>
    <w:rsid w:val="00AE5B45"/>
    <w:rsid w:val="00AE5C16"/>
    <w:rsid w:val="00AE5E7C"/>
    <w:rsid w:val="00AE5E9D"/>
    <w:rsid w:val="00AE5F83"/>
    <w:rsid w:val="00AE5F9B"/>
    <w:rsid w:val="00AE60DD"/>
    <w:rsid w:val="00AE60FD"/>
    <w:rsid w:val="00AE622F"/>
    <w:rsid w:val="00AE65B9"/>
    <w:rsid w:val="00AE6892"/>
    <w:rsid w:val="00AE6AD3"/>
    <w:rsid w:val="00AE700B"/>
    <w:rsid w:val="00AE7038"/>
    <w:rsid w:val="00AE74F8"/>
    <w:rsid w:val="00AE7785"/>
    <w:rsid w:val="00AE77AF"/>
    <w:rsid w:val="00AE787E"/>
    <w:rsid w:val="00AE7900"/>
    <w:rsid w:val="00AE7A33"/>
    <w:rsid w:val="00AE7A76"/>
    <w:rsid w:val="00AE7AC9"/>
    <w:rsid w:val="00AE7E71"/>
    <w:rsid w:val="00AE7EAA"/>
    <w:rsid w:val="00AE7EC3"/>
    <w:rsid w:val="00AF019A"/>
    <w:rsid w:val="00AF022B"/>
    <w:rsid w:val="00AF0366"/>
    <w:rsid w:val="00AF04D7"/>
    <w:rsid w:val="00AF055E"/>
    <w:rsid w:val="00AF07F7"/>
    <w:rsid w:val="00AF0C95"/>
    <w:rsid w:val="00AF0EAD"/>
    <w:rsid w:val="00AF1068"/>
    <w:rsid w:val="00AF14D9"/>
    <w:rsid w:val="00AF16AE"/>
    <w:rsid w:val="00AF1790"/>
    <w:rsid w:val="00AF18BB"/>
    <w:rsid w:val="00AF19B2"/>
    <w:rsid w:val="00AF1B2C"/>
    <w:rsid w:val="00AF1B4C"/>
    <w:rsid w:val="00AF1CAE"/>
    <w:rsid w:val="00AF1DA0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3D03"/>
    <w:rsid w:val="00AF3F4B"/>
    <w:rsid w:val="00AF3F67"/>
    <w:rsid w:val="00AF45DE"/>
    <w:rsid w:val="00AF478C"/>
    <w:rsid w:val="00AF489E"/>
    <w:rsid w:val="00AF4969"/>
    <w:rsid w:val="00AF4CDC"/>
    <w:rsid w:val="00AF4D05"/>
    <w:rsid w:val="00AF4E23"/>
    <w:rsid w:val="00AF531F"/>
    <w:rsid w:val="00AF5387"/>
    <w:rsid w:val="00AF539E"/>
    <w:rsid w:val="00AF550E"/>
    <w:rsid w:val="00AF5A01"/>
    <w:rsid w:val="00AF5C05"/>
    <w:rsid w:val="00AF5FAD"/>
    <w:rsid w:val="00AF5FF0"/>
    <w:rsid w:val="00AF622A"/>
    <w:rsid w:val="00AF6458"/>
    <w:rsid w:val="00AF65E5"/>
    <w:rsid w:val="00AF668E"/>
    <w:rsid w:val="00AF68B1"/>
    <w:rsid w:val="00AF68B8"/>
    <w:rsid w:val="00AF699C"/>
    <w:rsid w:val="00AF6A8B"/>
    <w:rsid w:val="00AF6AC2"/>
    <w:rsid w:val="00AF6EE2"/>
    <w:rsid w:val="00AF705B"/>
    <w:rsid w:val="00AF7088"/>
    <w:rsid w:val="00AF7243"/>
    <w:rsid w:val="00AF74CF"/>
    <w:rsid w:val="00AF75B6"/>
    <w:rsid w:val="00AF7FF0"/>
    <w:rsid w:val="00B000C8"/>
    <w:rsid w:val="00B0038C"/>
    <w:rsid w:val="00B003E8"/>
    <w:rsid w:val="00B00426"/>
    <w:rsid w:val="00B007A4"/>
    <w:rsid w:val="00B00852"/>
    <w:rsid w:val="00B00BEE"/>
    <w:rsid w:val="00B00E96"/>
    <w:rsid w:val="00B01290"/>
    <w:rsid w:val="00B0138A"/>
    <w:rsid w:val="00B013A0"/>
    <w:rsid w:val="00B01426"/>
    <w:rsid w:val="00B01639"/>
    <w:rsid w:val="00B01671"/>
    <w:rsid w:val="00B0175C"/>
    <w:rsid w:val="00B019E5"/>
    <w:rsid w:val="00B01ADB"/>
    <w:rsid w:val="00B01B80"/>
    <w:rsid w:val="00B01C85"/>
    <w:rsid w:val="00B01CBB"/>
    <w:rsid w:val="00B01CD6"/>
    <w:rsid w:val="00B01F9E"/>
    <w:rsid w:val="00B0207B"/>
    <w:rsid w:val="00B0211C"/>
    <w:rsid w:val="00B02723"/>
    <w:rsid w:val="00B02857"/>
    <w:rsid w:val="00B02B0A"/>
    <w:rsid w:val="00B02CE2"/>
    <w:rsid w:val="00B03188"/>
    <w:rsid w:val="00B032EF"/>
    <w:rsid w:val="00B03317"/>
    <w:rsid w:val="00B03387"/>
    <w:rsid w:val="00B03861"/>
    <w:rsid w:val="00B03B08"/>
    <w:rsid w:val="00B03C82"/>
    <w:rsid w:val="00B03D51"/>
    <w:rsid w:val="00B03E01"/>
    <w:rsid w:val="00B03EFF"/>
    <w:rsid w:val="00B03F47"/>
    <w:rsid w:val="00B0410D"/>
    <w:rsid w:val="00B046BA"/>
    <w:rsid w:val="00B047E5"/>
    <w:rsid w:val="00B04B58"/>
    <w:rsid w:val="00B04DF3"/>
    <w:rsid w:val="00B04E8D"/>
    <w:rsid w:val="00B05060"/>
    <w:rsid w:val="00B05111"/>
    <w:rsid w:val="00B051FF"/>
    <w:rsid w:val="00B054B7"/>
    <w:rsid w:val="00B05684"/>
    <w:rsid w:val="00B05D7D"/>
    <w:rsid w:val="00B05E4E"/>
    <w:rsid w:val="00B05EF0"/>
    <w:rsid w:val="00B05FD4"/>
    <w:rsid w:val="00B05FF7"/>
    <w:rsid w:val="00B060F6"/>
    <w:rsid w:val="00B061C5"/>
    <w:rsid w:val="00B06389"/>
    <w:rsid w:val="00B06463"/>
    <w:rsid w:val="00B064E3"/>
    <w:rsid w:val="00B06610"/>
    <w:rsid w:val="00B0678E"/>
    <w:rsid w:val="00B0681B"/>
    <w:rsid w:val="00B06A75"/>
    <w:rsid w:val="00B06C3A"/>
    <w:rsid w:val="00B06F85"/>
    <w:rsid w:val="00B070BC"/>
    <w:rsid w:val="00B07405"/>
    <w:rsid w:val="00B07603"/>
    <w:rsid w:val="00B079C6"/>
    <w:rsid w:val="00B07C1C"/>
    <w:rsid w:val="00B07CCE"/>
    <w:rsid w:val="00B1056E"/>
    <w:rsid w:val="00B10631"/>
    <w:rsid w:val="00B109E8"/>
    <w:rsid w:val="00B10BA1"/>
    <w:rsid w:val="00B10CE8"/>
    <w:rsid w:val="00B11041"/>
    <w:rsid w:val="00B1116E"/>
    <w:rsid w:val="00B11305"/>
    <w:rsid w:val="00B113E1"/>
    <w:rsid w:val="00B114C1"/>
    <w:rsid w:val="00B1169A"/>
    <w:rsid w:val="00B117F0"/>
    <w:rsid w:val="00B119F1"/>
    <w:rsid w:val="00B11AF0"/>
    <w:rsid w:val="00B11CDE"/>
    <w:rsid w:val="00B11E8D"/>
    <w:rsid w:val="00B11EAC"/>
    <w:rsid w:val="00B126CB"/>
    <w:rsid w:val="00B1296B"/>
    <w:rsid w:val="00B12987"/>
    <w:rsid w:val="00B129A7"/>
    <w:rsid w:val="00B12A77"/>
    <w:rsid w:val="00B12AC5"/>
    <w:rsid w:val="00B12C29"/>
    <w:rsid w:val="00B12D63"/>
    <w:rsid w:val="00B12EC2"/>
    <w:rsid w:val="00B12FE2"/>
    <w:rsid w:val="00B13287"/>
    <w:rsid w:val="00B13542"/>
    <w:rsid w:val="00B13671"/>
    <w:rsid w:val="00B136F6"/>
    <w:rsid w:val="00B138FD"/>
    <w:rsid w:val="00B13B7A"/>
    <w:rsid w:val="00B13C69"/>
    <w:rsid w:val="00B13DE5"/>
    <w:rsid w:val="00B140A1"/>
    <w:rsid w:val="00B1416E"/>
    <w:rsid w:val="00B1437F"/>
    <w:rsid w:val="00B143B2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5D6"/>
    <w:rsid w:val="00B167A3"/>
    <w:rsid w:val="00B168A3"/>
    <w:rsid w:val="00B168FE"/>
    <w:rsid w:val="00B16CC2"/>
    <w:rsid w:val="00B16F35"/>
    <w:rsid w:val="00B17155"/>
    <w:rsid w:val="00B173E6"/>
    <w:rsid w:val="00B1769B"/>
    <w:rsid w:val="00B17932"/>
    <w:rsid w:val="00B17F22"/>
    <w:rsid w:val="00B200EF"/>
    <w:rsid w:val="00B202FA"/>
    <w:rsid w:val="00B20478"/>
    <w:rsid w:val="00B205AB"/>
    <w:rsid w:val="00B205B2"/>
    <w:rsid w:val="00B207B8"/>
    <w:rsid w:val="00B20AA0"/>
    <w:rsid w:val="00B20BFD"/>
    <w:rsid w:val="00B20CE0"/>
    <w:rsid w:val="00B20EBC"/>
    <w:rsid w:val="00B20EE4"/>
    <w:rsid w:val="00B21048"/>
    <w:rsid w:val="00B21170"/>
    <w:rsid w:val="00B212DC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6E8"/>
    <w:rsid w:val="00B22840"/>
    <w:rsid w:val="00B229E1"/>
    <w:rsid w:val="00B22E6B"/>
    <w:rsid w:val="00B2315B"/>
    <w:rsid w:val="00B231E5"/>
    <w:rsid w:val="00B235AB"/>
    <w:rsid w:val="00B23654"/>
    <w:rsid w:val="00B2374A"/>
    <w:rsid w:val="00B237DA"/>
    <w:rsid w:val="00B23957"/>
    <w:rsid w:val="00B23BE2"/>
    <w:rsid w:val="00B23D6E"/>
    <w:rsid w:val="00B23DB2"/>
    <w:rsid w:val="00B23EAF"/>
    <w:rsid w:val="00B240A9"/>
    <w:rsid w:val="00B241F7"/>
    <w:rsid w:val="00B247D1"/>
    <w:rsid w:val="00B24F33"/>
    <w:rsid w:val="00B24F71"/>
    <w:rsid w:val="00B25279"/>
    <w:rsid w:val="00B2563F"/>
    <w:rsid w:val="00B25BF6"/>
    <w:rsid w:val="00B25E09"/>
    <w:rsid w:val="00B26B13"/>
    <w:rsid w:val="00B26B21"/>
    <w:rsid w:val="00B26CE5"/>
    <w:rsid w:val="00B273F1"/>
    <w:rsid w:val="00B27622"/>
    <w:rsid w:val="00B278D9"/>
    <w:rsid w:val="00B27A49"/>
    <w:rsid w:val="00B27B73"/>
    <w:rsid w:val="00B30197"/>
    <w:rsid w:val="00B30BB8"/>
    <w:rsid w:val="00B30CDE"/>
    <w:rsid w:val="00B31125"/>
    <w:rsid w:val="00B31468"/>
    <w:rsid w:val="00B314E1"/>
    <w:rsid w:val="00B31567"/>
    <w:rsid w:val="00B31952"/>
    <w:rsid w:val="00B31C23"/>
    <w:rsid w:val="00B31E21"/>
    <w:rsid w:val="00B32277"/>
    <w:rsid w:val="00B32490"/>
    <w:rsid w:val="00B326B5"/>
    <w:rsid w:val="00B32734"/>
    <w:rsid w:val="00B328C5"/>
    <w:rsid w:val="00B32A4C"/>
    <w:rsid w:val="00B32B13"/>
    <w:rsid w:val="00B32E46"/>
    <w:rsid w:val="00B330B5"/>
    <w:rsid w:val="00B331AF"/>
    <w:rsid w:val="00B33327"/>
    <w:rsid w:val="00B337E9"/>
    <w:rsid w:val="00B33863"/>
    <w:rsid w:val="00B33BA5"/>
    <w:rsid w:val="00B33D54"/>
    <w:rsid w:val="00B34114"/>
    <w:rsid w:val="00B345F5"/>
    <w:rsid w:val="00B3464A"/>
    <w:rsid w:val="00B34B0D"/>
    <w:rsid w:val="00B34B24"/>
    <w:rsid w:val="00B34BBF"/>
    <w:rsid w:val="00B350E5"/>
    <w:rsid w:val="00B35214"/>
    <w:rsid w:val="00B35380"/>
    <w:rsid w:val="00B357A6"/>
    <w:rsid w:val="00B35834"/>
    <w:rsid w:val="00B35D32"/>
    <w:rsid w:val="00B35DCE"/>
    <w:rsid w:val="00B3610D"/>
    <w:rsid w:val="00B366B9"/>
    <w:rsid w:val="00B3671B"/>
    <w:rsid w:val="00B367AA"/>
    <w:rsid w:val="00B367C2"/>
    <w:rsid w:val="00B36854"/>
    <w:rsid w:val="00B370A4"/>
    <w:rsid w:val="00B3737F"/>
    <w:rsid w:val="00B377A1"/>
    <w:rsid w:val="00B378D7"/>
    <w:rsid w:val="00B37960"/>
    <w:rsid w:val="00B37967"/>
    <w:rsid w:val="00B37D63"/>
    <w:rsid w:val="00B37E1A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210"/>
    <w:rsid w:val="00B4133A"/>
    <w:rsid w:val="00B4148D"/>
    <w:rsid w:val="00B4181D"/>
    <w:rsid w:val="00B41839"/>
    <w:rsid w:val="00B4191B"/>
    <w:rsid w:val="00B419DC"/>
    <w:rsid w:val="00B41A77"/>
    <w:rsid w:val="00B420F2"/>
    <w:rsid w:val="00B4256E"/>
    <w:rsid w:val="00B42644"/>
    <w:rsid w:val="00B42CC9"/>
    <w:rsid w:val="00B42DC7"/>
    <w:rsid w:val="00B42EA3"/>
    <w:rsid w:val="00B431D1"/>
    <w:rsid w:val="00B433C2"/>
    <w:rsid w:val="00B43614"/>
    <w:rsid w:val="00B43690"/>
    <w:rsid w:val="00B43B64"/>
    <w:rsid w:val="00B43CE2"/>
    <w:rsid w:val="00B43D5D"/>
    <w:rsid w:val="00B43E17"/>
    <w:rsid w:val="00B43E6B"/>
    <w:rsid w:val="00B444CD"/>
    <w:rsid w:val="00B444E9"/>
    <w:rsid w:val="00B44A47"/>
    <w:rsid w:val="00B44BEF"/>
    <w:rsid w:val="00B44CCA"/>
    <w:rsid w:val="00B44D60"/>
    <w:rsid w:val="00B453D7"/>
    <w:rsid w:val="00B45E70"/>
    <w:rsid w:val="00B45EBE"/>
    <w:rsid w:val="00B4609E"/>
    <w:rsid w:val="00B46163"/>
    <w:rsid w:val="00B46382"/>
    <w:rsid w:val="00B46489"/>
    <w:rsid w:val="00B46540"/>
    <w:rsid w:val="00B4666E"/>
    <w:rsid w:val="00B46A43"/>
    <w:rsid w:val="00B46B43"/>
    <w:rsid w:val="00B46BB7"/>
    <w:rsid w:val="00B46C69"/>
    <w:rsid w:val="00B46D88"/>
    <w:rsid w:val="00B46DA4"/>
    <w:rsid w:val="00B46F05"/>
    <w:rsid w:val="00B46F47"/>
    <w:rsid w:val="00B46FC0"/>
    <w:rsid w:val="00B4751C"/>
    <w:rsid w:val="00B47697"/>
    <w:rsid w:val="00B47868"/>
    <w:rsid w:val="00B478D6"/>
    <w:rsid w:val="00B47B41"/>
    <w:rsid w:val="00B47D7B"/>
    <w:rsid w:val="00B47FB9"/>
    <w:rsid w:val="00B503D2"/>
    <w:rsid w:val="00B507EF"/>
    <w:rsid w:val="00B50B6B"/>
    <w:rsid w:val="00B50E4E"/>
    <w:rsid w:val="00B50FFC"/>
    <w:rsid w:val="00B51093"/>
    <w:rsid w:val="00B51252"/>
    <w:rsid w:val="00B5164C"/>
    <w:rsid w:val="00B517A2"/>
    <w:rsid w:val="00B51B49"/>
    <w:rsid w:val="00B52048"/>
    <w:rsid w:val="00B52068"/>
    <w:rsid w:val="00B524C6"/>
    <w:rsid w:val="00B525E3"/>
    <w:rsid w:val="00B52888"/>
    <w:rsid w:val="00B529A6"/>
    <w:rsid w:val="00B52D93"/>
    <w:rsid w:val="00B52F00"/>
    <w:rsid w:val="00B52F2B"/>
    <w:rsid w:val="00B53206"/>
    <w:rsid w:val="00B53260"/>
    <w:rsid w:val="00B5329E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77F"/>
    <w:rsid w:val="00B5497C"/>
    <w:rsid w:val="00B54BC9"/>
    <w:rsid w:val="00B54CE6"/>
    <w:rsid w:val="00B54D34"/>
    <w:rsid w:val="00B54D75"/>
    <w:rsid w:val="00B55264"/>
    <w:rsid w:val="00B552B7"/>
    <w:rsid w:val="00B553AC"/>
    <w:rsid w:val="00B5549C"/>
    <w:rsid w:val="00B5568D"/>
    <w:rsid w:val="00B55BC5"/>
    <w:rsid w:val="00B55D33"/>
    <w:rsid w:val="00B55D47"/>
    <w:rsid w:val="00B55F10"/>
    <w:rsid w:val="00B560AF"/>
    <w:rsid w:val="00B563A6"/>
    <w:rsid w:val="00B566CF"/>
    <w:rsid w:val="00B568E5"/>
    <w:rsid w:val="00B56A26"/>
    <w:rsid w:val="00B56BA5"/>
    <w:rsid w:val="00B56DC3"/>
    <w:rsid w:val="00B57458"/>
    <w:rsid w:val="00B578C1"/>
    <w:rsid w:val="00B57A62"/>
    <w:rsid w:val="00B57B84"/>
    <w:rsid w:val="00B57E01"/>
    <w:rsid w:val="00B57FEB"/>
    <w:rsid w:val="00B60060"/>
    <w:rsid w:val="00B6006F"/>
    <w:rsid w:val="00B60509"/>
    <w:rsid w:val="00B60514"/>
    <w:rsid w:val="00B60540"/>
    <w:rsid w:val="00B6081C"/>
    <w:rsid w:val="00B60955"/>
    <w:rsid w:val="00B60C27"/>
    <w:rsid w:val="00B60FD5"/>
    <w:rsid w:val="00B6105C"/>
    <w:rsid w:val="00B610AE"/>
    <w:rsid w:val="00B6119E"/>
    <w:rsid w:val="00B617BB"/>
    <w:rsid w:val="00B61E65"/>
    <w:rsid w:val="00B61E73"/>
    <w:rsid w:val="00B61FF5"/>
    <w:rsid w:val="00B621BA"/>
    <w:rsid w:val="00B621BE"/>
    <w:rsid w:val="00B6244D"/>
    <w:rsid w:val="00B62458"/>
    <w:rsid w:val="00B624DE"/>
    <w:rsid w:val="00B6260A"/>
    <w:rsid w:val="00B62DA5"/>
    <w:rsid w:val="00B62DA9"/>
    <w:rsid w:val="00B62E76"/>
    <w:rsid w:val="00B62F23"/>
    <w:rsid w:val="00B631DE"/>
    <w:rsid w:val="00B632FD"/>
    <w:rsid w:val="00B63316"/>
    <w:rsid w:val="00B637E4"/>
    <w:rsid w:val="00B63A3C"/>
    <w:rsid w:val="00B63B36"/>
    <w:rsid w:val="00B63B6F"/>
    <w:rsid w:val="00B63FFA"/>
    <w:rsid w:val="00B63FFF"/>
    <w:rsid w:val="00B64098"/>
    <w:rsid w:val="00B641A2"/>
    <w:rsid w:val="00B64368"/>
    <w:rsid w:val="00B64429"/>
    <w:rsid w:val="00B64493"/>
    <w:rsid w:val="00B64705"/>
    <w:rsid w:val="00B64962"/>
    <w:rsid w:val="00B64BFD"/>
    <w:rsid w:val="00B64D35"/>
    <w:rsid w:val="00B655E7"/>
    <w:rsid w:val="00B657FE"/>
    <w:rsid w:val="00B65C91"/>
    <w:rsid w:val="00B65D21"/>
    <w:rsid w:val="00B65E6E"/>
    <w:rsid w:val="00B6615A"/>
    <w:rsid w:val="00B6622E"/>
    <w:rsid w:val="00B6669C"/>
    <w:rsid w:val="00B6673B"/>
    <w:rsid w:val="00B6695C"/>
    <w:rsid w:val="00B66BA1"/>
    <w:rsid w:val="00B66C1E"/>
    <w:rsid w:val="00B66C9D"/>
    <w:rsid w:val="00B66D53"/>
    <w:rsid w:val="00B6739E"/>
    <w:rsid w:val="00B676B1"/>
    <w:rsid w:val="00B677A9"/>
    <w:rsid w:val="00B677FF"/>
    <w:rsid w:val="00B67AE9"/>
    <w:rsid w:val="00B67AF0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3FF"/>
    <w:rsid w:val="00B717D0"/>
    <w:rsid w:val="00B7196B"/>
    <w:rsid w:val="00B719CF"/>
    <w:rsid w:val="00B71B88"/>
    <w:rsid w:val="00B71DD0"/>
    <w:rsid w:val="00B7214B"/>
    <w:rsid w:val="00B7221B"/>
    <w:rsid w:val="00B72276"/>
    <w:rsid w:val="00B72566"/>
    <w:rsid w:val="00B72597"/>
    <w:rsid w:val="00B72742"/>
    <w:rsid w:val="00B7277B"/>
    <w:rsid w:val="00B72CCB"/>
    <w:rsid w:val="00B72E06"/>
    <w:rsid w:val="00B730CC"/>
    <w:rsid w:val="00B732A6"/>
    <w:rsid w:val="00B73697"/>
    <w:rsid w:val="00B73777"/>
    <w:rsid w:val="00B739D6"/>
    <w:rsid w:val="00B73E24"/>
    <w:rsid w:val="00B73F4E"/>
    <w:rsid w:val="00B7402B"/>
    <w:rsid w:val="00B7466F"/>
    <w:rsid w:val="00B7473C"/>
    <w:rsid w:val="00B74A00"/>
    <w:rsid w:val="00B75118"/>
    <w:rsid w:val="00B751E7"/>
    <w:rsid w:val="00B753A2"/>
    <w:rsid w:val="00B759AE"/>
    <w:rsid w:val="00B75BDA"/>
    <w:rsid w:val="00B75E06"/>
    <w:rsid w:val="00B75EAD"/>
    <w:rsid w:val="00B75ED8"/>
    <w:rsid w:val="00B75F48"/>
    <w:rsid w:val="00B75F84"/>
    <w:rsid w:val="00B761EB"/>
    <w:rsid w:val="00B76514"/>
    <w:rsid w:val="00B76719"/>
    <w:rsid w:val="00B7671F"/>
    <w:rsid w:val="00B76728"/>
    <w:rsid w:val="00B76859"/>
    <w:rsid w:val="00B7689E"/>
    <w:rsid w:val="00B76F2C"/>
    <w:rsid w:val="00B7726F"/>
    <w:rsid w:val="00B77333"/>
    <w:rsid w:val="00B7779D"/>
    <w:rsid w:val="00B77D7E"/>
    <w:rsid w:val="00B77E9F"/>
    <w:rsid w:val="00B77FD4"/>
    <w:rsid w:val="00B80087"/>
    <w:rsid w:val="00B801A1"/>
    <w:rsid w:val="00B802CD"/>
    <w:rsid w:val="00B803FB"/>
    <w:rsid w:val="00B8071C"/>
    <w:rsid w:val="00B80797"/>
    <w:rsid w:val="00B80C4C"/>
    <w:rsid w:val="00B810A8"/>
    <w:rsid w:val="00B8118B"/>
    <w:rsid w:val="00B81365"/>
    <w:rsid w:val="00B815BA"/>
    <w:rsid w:val="00B817A8"/>
    <w:rsid w:val="00B81940"/>
    <w:rsid w:val="00B81A77"/>
    <w:rsid w:val="00B81B58"/>
    <w:rsid w:val="00B81E05"/>
    <w:rsid w:val="00B81ED5"/>
    <w:rsid w:val="00B820B8"/>
    <w:rsid w:val="00B82206"/>
    <w:rsid w:val="00B822DC"/>
    <w:rsid w:val="00B82463"/>
    <w:rsid w:val="00B82778"/>
    <w:rsid w:val="00B82864"/>
    <w:rsid w:val="00B82EDF"/>
    <w:rsid w:val="00B82FFF"/>
    <w:rsid w:val="00B830E8"/>
    <w:rsid w:val="00B83308"/>
    <w:rsid w:val="00B83340"/>
    <w:rsid w:val="00B83382"/>
    <w:rsid w:val="00B834A2"/>
    <w:rsid w:val="00B83535"/>
    <w:rsid w:val="00B83AFA"/>
    <w:rsid w:val="00B83C34"/>
    <w:rsid w:val="00B83EB3"/>
    <w:rsid w:val="00B83F71"/>
    <w:rsid w:val="00B842C3"/>
    <w:rsid w:val="00B84366"/>
    <w:rsid w:val="00B845AB"/>
    <w:rsid w:val="00B846B4"/>
    <w:rsid w:val="00B84716"/>
    <w:rsid w:val="00B8480A"/>
    <w:rsid w:val="00B848C4"/>
    <w:rsid w:val="00B84A1B"/>
    <w:rsid w:val="00B84A7C"/>
    <w:rsid w:val="00B84B3F"/>
    <w:rsid w:val="00B84DBD"/>
    <w:rsid w:val="00B84E19"/>
    <w:rsid w:val="00B84FED"/>
    <w:rsid w:val="00B85031"/>
    <w:rsid w:val="00B851EF"/>
    <w:rsid w:val="00B8534D"/>
    <w:rsid w:val="00B853D3"/>
    <w:rsid w:val="00B8543B"/>
    <w:rsid w:val="00B854E9"/>
    <w:rsid w:val="00B8553E"/>
    <w:rsid w:val="00B85590"/>
    <w:rsid w:val="00B85845"/>
    <w:rsid w:val="00B85CCD"/>
    <w:rsid w:val="00B860FE"/>
    <w:rsid w:val="00B8616F"/>
    <w:rsid w:val="00B86185"/>
    <w:rsid w:val="00B8639A"/>
    <w:rsid w:val="00B866A2"/>
    <w:rsid w:val="00B869B9"/>
    <w:rsid w:val="00B86CAF"/>
    <w:rsid w:val="00B87025"/>
    <w:rsid w:val="00B874C7"/>
    <w:rsid w:val="00B87556"/>
    <w:rsid w:val="00B87650"/>
    <w:rsid w:val="00B87BE5"/>
    <w:rsid w:val="00B87F79"/>
    <w:rsid w:val="00B904C2"/>
    <w:rsid w:val="00B90678"/>
    <w:rsid w:val="00B90A8D"/>
    <w:rsid w:val="00B90D64"/>
    <w:rsid w:val="00B90FAE"/>
    <w:rsid w:val="00B91131"/>
    <w:rsid w:val="00B91135"/>
    <w:rsid w:val="00B9160F"/>
    <w:rsid w:val="00B916A0"/>
    <w:rsid w:val="00B91964"/>
    <w:rsid w:val="00B91E87"/>
    <w:rsid w:val="00B91FBE"/>
    <w:rsid w:val="00B9225C"/>
    <w:rsid w:val="00B922F1"/>
    <w:rsid w:val="00B9245E"/>
    <w:rsid w:val="00B92734"/>
    <w:rsid w:val="00B92843"/>
    <w:rsid w:val="00B92857"/>
    <w:rsid w:val="00B92960"/>
    <w:rsid w:val="00B92BEE"/>
    <w:rsid w:val="00B92D5C"/>
    <w:rsid w:val="00B92D6A"/>
    <w:rsid w:val="00B92DCE"/>
    <w:rsid w:val="00B92EB0"/>
    <w:rsid w:val="00B931D6"/>
    <w:rsid w:val="00B9322A"/>
    <w:rsid w:val="00B93285"/>
    <w:rsid w:val="00B934EF"/>
    <w:rsid w:val="00B9392B"/>
    <w:rsid w:val="00B93A32"/>
    <w:rsid w:val="00B93AA8"/>
    <w:rsid w:val="00B93C96"/>
    <w:rsid w:val="00B9400F"/>
    <w:rsid w:val="00B940F1"/>
    <w:rsid w:val="00B943D6"/>
    <w:rsid w:val="00B94422"/>
    <w:rsid w:val="00B94676"/>
    <w:rsid w:val="00B9494F"/>
    <w:rsid w:val="00B94B9F"/>
    <w:rsid w:val="00B94DC5"/>
    <w:rsid w:val="00B94E44"/>
    <w:rsid w:val="00B94EF9"/>
    <w:rsid w:val="00B94F91"/>
    <w:rsid w:val="00B95439"/>
    <w:rsid w:val="00B95A05"/>
    <w:rsid w:val="00B95D69"/>
    <w:rsid w:val="00B96552"/>
    <w:rsid w:val="00B966A9"/>
    <w:rsid w:val="00B968A9"/>
    <w:rsid w:val="00B968AB"/>
    <w:rsid w:val="00B968BA"/>
    <w:rsid w:val="00B96A14"/>
    <w:rsid w:val="00B96B80"/>
    <w:rsid w:val="00B97123"/>
    <w:rsid w:val="00B9717F"/>
    <w:rsid w:val="00B9733A"/>
    <w:rsid w:val="00B973BA"/>
    <w:rsid w:val="00B974B0"/>
    <w:rsid w:val="00B97616"/>
    <w:rsid w:val="00B976BA"/>
    <w:rsid w:val="00B976BB"/>
    <w:rsid w:val="00B9773D"/>
    <w:rsid w:val="00B97812"/>
    <w:rsid w:val="00B97888"/>
    <w:rsid w:val="00B97894"/>
    <w:rsid w:val="00B97E08"/>
    <w:rsid w:val="00BA02D3"/>
    <w:rsid w:val="00BA0301"/>
    <w:rsid w:val="00BA03F4"/>
    <w:rsid w:val="00BA04DF"/>
    <w:rsid w:val="00BA0691"/>
    <w:rsid w:val="00BA0852"/>
    <w:rsid w:val="00BA09D2"/>
    <w:rsid w:val="00BA0A20"/>
    <w:rsid w:val="00BA0BE4"/>
    <w:rsid w:val="00BA0FB6"/>
    <w:rsid w:val="00BA10A7"/>
    <w:rsid w:val="00BA12D1"/>
    <w:rsid w:val="00BA1464"/>
    <w:rsid w:val="00BA1678"/>
    <w:rsid w:val="00BA17E5"/>
    <w:rsid w:val="00BA1A2C"/>
    <w:rsid w:val="00BA1A52"/>
    <w:rsid w:val="00BA1E47"/>
    <w:rsid w:val="00BA2066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5AA"/>
    <w:rsid w:val="00BA3610"/>
    <w:rsid w:val="00BA36BB"/>
    <w:rsid w:val="00BA372B"/>
    <w:rsid w:val="00BA3825"/>
    <w:rsid w:val="00BA3CC0"/>
    <w:rsid w:val="00BA3DA8"/>
    <w:rsid w:val="00BA3DE5"/>
    <w:rsid w:val="00BA4443"/>
    <w:rsid w:val="00BA453B"/>
    <w:rsid w:val="00BA4608"/>
    <w:rsid w:val="00BA4611"/>
    <w:rsid w:val="00BA46A6"/>
    <w:rsid w:val="00BA46AD"/>
    <w:rsid w:val="00BA48A1"/>
    <w:rsid w:val="00BA49BD"/>
    <w:rsid w:val="00BA4BA5"/>
    <w:rsid w:val="00BA4BA6"/>
    <w:rsid w:val="00BA4D32"/>
    <w:rsid w:val="00BA4F92"/>
    <w:rsid w:val="00BA527B"/>
    <w:rsid w:val="00BA53D0"/>
    <w:rsid w:val="00BA542E"/>
    <w:rsid w:val="00BA5C0F"/>
    <w:rsid w:val="00BA5D35"/>
    <w:rsid w:val="00BA5E1E"/>
    <w:rsid w:val="00BA5EE0"/>
    <w:rsid w:val="00BA61CD"/>
    <w:rsid w:val="00BA64B0"/>
    <w:rsid w:val="00BA655D"/>
    <w:rsid w:val="00BA6568"/>
    <w:rsid w:val="00BA68D7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A7FA3"/>
    <w:rsid w:val="00BB0015"/>
    <w:rsid w:val="00BB0048"/>
    <w:rsid w:val="00BB0112"/>
    <w:rsid w:val="00BB0327"/>
    <w:rsid w:val="00BB04A8"/>
    <w:rsid w:val="00BB0567"/>
    <w:rsid w:val="00BB09BA"/>
    <w:rsid w:val="00BB0A4E"/>
    <w:rsid w:val="00BB0CE3"/>
    <w:rsid w:val="00BB0DCC"/>
    <w:rsid w:val="00BB148A"/>
    <w:rsid w:val="00BB18B2"/>
    <w:rsid w:val="00BB1ACD"/>
    <w:rsid w:val="00BB1B83"/>
    <w:rsid w:val="00BB1B95"/>
    <w:rsid w:val="00BB1F25"/>
    <w:rsid w:val="00BB2C3D"/>
    <w:rsid w:val="00BB301A"/>
    <w:rsid w:val="00BB3259"/>
    <w:rsid w:val="00BB3318"/>
    <w:rsid w:val="00BB33C1"/>
    <w:rsid w:val="00BB345B"/>
    <w:rsid w:val="00BB35AB"/>
    <w:rsid w:val="00BB3809"/>
    <w:rsid w:val="00BB3844"/>
    <w:rsid w:val="00BB39B1"/>
    <w:rsid w:val="00BB39BF"/>
    <w:rsid w:val="00BB3B33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5A"/>
    <w:rsid w:val="00BB60D5"/>
    <w:rsid w:val="00BB6126"/>
    <w:rsid w:val="00BB67F2"/>
    <w:rsid w:val="00BB6D2A"/>
    <w:rsid w:val="00BB6D5E"/>
    <w:rsid w:val="00BB6F52"/>
    <w:rsid w:val="00BB6FF8"/>
    <w:rsid w:val="00BB704C"/>
    <w:rsid w:val="00BB71B4"/>
    <w:rsid w:val="00BB7536"/>
    <w:rsid w:val="00BB7781"/>
    <w:rsid w:val="00BB790E"/>
    <w:rsid w:val="00BB7DEE"/>
    <w:rsid w:val="00BB7E1F"/>
    <w:rsid w:val="00BC02A5"/>
    <w:rsid w:val="00BC06AF"/>
    <w:rsid w:val="00BC0AB3"/>
    <w:rsid w:val="00BC0C93"/>
    <w:rsid w:val="00BC0CA2"/>
    <w:rsid w:val="00BC108C"/>
    <w:rsid w:val="00BC1106"/>
    <w:rsid w:val="00BC1531"/>
    <w:rsid w:val="00BC165D"/>
    <w:rsid w:val="00BC183B"/>
    <w:rsid w:val="00BC18F4"/>
    <w:rsid w:val="00BC19DE"/>
    <w:rsid w:val="00BC19E3"/>
    <w:rsid w:val="00BC1C9A"/>
    <w:rsid w:val="00BC20F1"/>
    <w:rsid w:val="00BC211E"/>
    <w:rsid w:val="00BC2804"/>
    <w:rsid w:val="00BC2DD6"/>
    <w:rsid w:val="00BC3AE9"/>
    <w:rsid w:val="00BC3CCF"/>
    <w:rsid w:val="00BC3D4F"/>
    <w:rsid w:val="00BC3EA3"/>
    <w:rsid w:val="00BC3F89"/>
    <w:rsid w:val="00BC4052"/>
    <w:rsid w:val="00BC41A0"/>
    <w:rsid w:val="00BC41CD"/>
    <w:rsid w:val="00BC4379"/>
    <w:rsid w:val="00BC4772"/>
    <w:rsid w:val="00BC4B6C"/>
    <w:rsid w:val="00BC4B79"/>
    <w:rsid w:val="00BC4CF5"/>
    <w:rsid w:val="00BC4D89"/>
    <w:rsid w:val="00BC4ED1"/>
    <w:rsid w:val="00BC5000"/>
    <w:rsid w:val="00BC531D"/>
    <w:rsid w:val="00BC5572"/>
    <w:rsid w:val="00BC56C8"/>
    <w:rsid w:val="00BC5B81"/>
    <w:rsid w:val="00BC5BA6"/>
    <w:rsid w:val="00BC5D17"/>
    <w:rsid w:val="00BC5E6B"/>
    <w:rsid w:val="00BC66E2"/>
    <w:rsid w:val="00BC6782"/>
    <w:rsid w:val="00BC67E7"/>
    <w:rsid w:val="00BC6821"/>
    <w:rsid w:val="00BC6A20"/>
    <w:rsid w:val="00BC6C54"/>
    <w:rsid w:val="00BC6C74"/>
    <w:rsid w:val="00BC6D24"/>
    <w:rsid w:val="00BC6F8E"/>
    <w:rsid w:val="00BC6FAF"/>
    <w:rsid w:val="00BC7252"/>
    <w:rsid w:val="00BC72E8"/>
    <w:rsid w:val="00BC7612"/>
    <w:rsid w:val="00BC784A"/>
    <w:rsid w:val="00BC793B"/>
    <w:rsid w:val="00BC795E"/>
    <w:rsid w:val="00BC79D4"/>
    <w:rsid w:val="00BC7EB1"/>
    <w:rsid w:val="00BD034E"/>
    <w:rsid w:val="00BD075C"/>
    <w:rsid w:val="00BD07A1"/>
    <w:rsid w:val="00BD0A5B"/>
    <w:rsid w:val="00BD10DF"/>
    <w:rsid w:val="00BD141C"/>
    <w:rsid w:val="00BD1A8E"/>
    <w:rsid w:val="00BD2235"/>
    <w:rsid w:val="00BD28C5"/>
    <w:rsid w:val="00BD2954"/>
    <w:rsid w:val="00BD2F75"/>
    <w:rsid w:val="00BD2FAD"/>
    <w:rsid w:val="00BD349C"/>
    <w:rsid w:val="00BD3673"/>
    <w:rsid w:val="00BD3C0C"/>
    <w:rsid w:val="00BD3CE1"/>
    <w:rsid w:val="00BD3E1D"/>
    <w:rsid w:val="00BD4303"/>
    <w:rsid w:val="00BD437F"/>
    <w:rsid w:val="00BD47E5"/>
    <w:rsid w:val="00BD487E"/>
    <w:rsid w:val="00BD4916"/>
    <w:rsid w:val="00BD4A0A"/>
    <w:rsid w:val="00BD4AE1"/>
    <w:rsid w:val="00BD4DD7"/>
    <w:rsid w:val="00BD4E78"/>
    <w:rsid w:val="00BD50D6"/>
    <w:rsid w:val="00BD5151"/>
    <w:rsid w:val="00BD52B0"/>
    <w:rsid w:val="00BD5444"/>
    <w:rsid w:val="00BD55D8"/>
    <w:rsid w:val="00BD5678"/>
    <w:rsid w:val="00BD57E1"/>
    <w:rsid w:val="00BD5BCD"/>
    <w:rsid w:val="00BD5DA5"/>
    <w:rsid w:val="00BD6093"/>
    <w:rsid w:val="00BD644A"/>
    <w:rsid w:val="00BD64C9"/>
    <w:rsid w:val="00BD675E"/>
    <w:rsid w:val="00BD6AEE"/>
    <w:rsid w:val="00BD6D99"/>
    <w:rsid w:val="00BD6EAE"/>
    <w:rsid w:val="00BD71C7"/>
    <w:rsid w:val="00BD755F"/>
    <w:rsid w:val="00BD7777"/>
    <w:rsid w:val="00BD777F"/>
    <w:rsid w:val="00BD789A"/>
    <w:rsid w:val="00BD7968"/>
    <w:rsid w:val="00BD79F5"/>
    <w:rsid w:val="00BD7B20"/>
    <w:rsid w:val="00BD7CCE"/>
    <w:rsid w:val="00BD7F3A"/>
    <w:rsid w:val="00BE000D"/>
    <w:rsid w:val="00BE02B5"/>
    <w:rsid w:val="00BE03B6"/>
    <w:rsid w:val="00BE08CB"/>
    <w:rsid w:val="00BE0B31"/>
    <w:rsid w:val="00BE0D09"/>
    <w:rsid w:val="00BE0D0C"/>
    <w:rsid w:val="00BE0ED8"/>
    <w:rsid w:val="00BE113E"/>
    <w:rsid w:val="00BE1369"/>
    <w:rsid w:val="00BE1480"/>
    <w:rsid w:val="00BE14BF"/>
    <w:rsid w:val="00BE1573"/>
    <w:rsid w:val="00BE15D9"/>
    <w:rsid w:val="00BE19E8"/>
    <w:rsid w:val="00BE1C4C"/>
    <w:rsid w:val="00BE1E1A"/>
    <w:rsid w:val="00BE1E6B"/>
    <w:rsid w:val="00BE2051"/>
    <w:rsid w:val="00BE23F6"/>
    <w:rsid w:val="00BE26A4"/>
    <w:rsid w:val="00BE26B9"/>
    <w:rsid w:val="00BE2F36"/>
    <w:rsid w:val="00BE3079"/>
    <w:rsid w:val="00BE30EA"/>
    <w:rsid w:val="00BE32B0"/>
    <w:rsid w:val="00BE3489"/>
    <w:rsid w:val="00BE3927"/>
    <w:rsid w:val="00BE3996"/>
    <w:rsid w:val="00BE3A5E"/>
    <w:rsid w:val="00BE3E20"/>
    <w:rsid w:val="00BE3EFA"/>
    <w:rsid w:val="00BE43B3"/>
    <w:rsid w:val="00BE46B8"/>
    <w:rsid w:val="00BE47F7"/>
    <w:rsid w:val="00BE4830"/>
    <w:rsid w:val="00BE497E"/>
    <w:rsid w:val="00BE4A7E"/>
    <w:rsid w:val="00BE4AB3"/>
    <w:rsid w:val="00BE514C"/>
    <w:rsid w:val="00BE5210"/>
    <w:rsid w:val="00BE544D"/>
    <w:rsid w:val="00BE5657"/>
    <w:rsid w:val="00BE5924"/>
    <w:rsid w:val="00BE59D1"/>
    <w:rsid w:val="00BE5B80"/>
    <w:rsid w:val="00BE5BD6"/>
    <w:rsid w:val="00BE5C37"/>
    <w:rsid w:val="00BE5D8A"/>
    <w:rsid w:val="00BE624D"/>
    <w:rsid w:val="00BE63A0"/>
    <w:rsid w:val="00BE65EF"/>
    <w:rsid w:val="00BE6A29"/>
    <w:rsid w:val="00BE6D6F"/>
    <w:rsid w:val="00BE6DC7"/>
    <w:rsid w:val="00BE6E32"/>
    <w:rsid w:val="00BE733F"/>
    <w:rsid w:val="00BE7408"/>
    <w:rsid w:val="00BE7440"/>
    <w:rsid w:val="00BE7629"/>
    <w:rsid w:val="00BE7A84"/>
    <w:rsid w:val="00BE7ABC"/>
    <w:rsid w:val="00BE7FCE"/>
    <w:rsid w:val="00BF0339"/>
    <w:rsid w:val="00BF03D9"/>
    <w:rsid w:val="00BF05B3"/>
    <w:rsid w:val="00BF0985"/>
    <w:rsid w:val="00BF108B"/>
    <w:rsid w:val="00BF1148"/>
    <w:rsid w:val="00BF11C9"/>
    <w:rsid w:val="00BF12DA"/>
    <w:rsid w:val="00BF136E"/>
    <w:rsid w:val="00BF1717"/>
    <w:rsid w:val="00BF1850"/>
    <w:rsid w:val="00BF1932"/>
    <w:rsid w:val="00BF1B10"/>
    <w:rsid w:val="00BF1FA2"/>
    <w:rsid w:val="00BF21CD"/>
    <w:rsid w:val="00BF238C"/>
    <w:rsid w:val="00BF248A"/>
    <w:rsid w:val="00BF2B53"/>
    <w:rsid w:val="00BF2D4C"/>
    <w:rsid w:val="00BF2E5B"/>
    <w:rsid w:val="00BF301B"/>
    <w:rsid w:val="00BF342C"/>
    <w:rsid w:val="00BF3630"/>
    <w:rsid w:val="00BF397C"/>
    <w:rsid w:val="00BF3991"/>
    <w:rsid w:val="00BF3A85"/>
    <w:rsid w:val="00BF3F69"/>
    <w:rsid w:val="00BF4106"/>
    <w:rsid w:val="00BF41D2"/>
    <w:rsid w:val="00BF42AA"/>
    <w:rsid w:val="00BF43D0"/>
    <w:rsid w:val="00BF440E"/>
    <w:rsid w:val="00BF448E"/>
    <w:rsid w:val="00BF454A"/>
    <w:rsid w:val="00BF45A9"/>
    <w:rsid w:val="00BF48D9"/>
    <w:rsid w:val="00BF4BB0"/>
    <w:rsid w:val="00BF4ED1"/>
    <w:rsid w:val="00BF507C"/>
    <w:rsid w:val="00BF514E"/>
    <w:rsid w:val="00BF518D"/>
    <w:rsid w:val="00BF5196"/>
    <w:rsid w:val="00BF51AB"/>
    <w:rsid w:val="00BF54E7"/>
    <w:rsid w:val="00BF5639"/>
    <w:rsid w:val="00BF582A"/>
    <w:rsid w:val="00BF5980"/>
    <w:rsid w:val="00BF5993"/>
    <w:rsid w:val="00BF60FE"/>
    <w:rsid w:val="00BF6254"/>
    <w:rsid w:val="00BF639A"/>
    <w:rsid w:val="00BF6498"/>
    <w:rsid w:val="00BF6964"/>
    <w:rsid w:val="00BF6F2C"/>
    <w:rsid w:val="00BF72BE"/>
    <w:rsid w:val="00BF74FB"/>
    <w:rsid w:val="00BF7523"/>
    <w:rsid w:val="00BF752E"/>
    <w:rsid w:val="00BF789F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0EF2"/>
    <w:rsid w:val="00C01236"/>
    <w:rsid w:val="00C0130D"/>
    <w:rsid w:val="00C01492"/>
    <w:rsid w:val="00C01B65"/>
    <w:rsid w:val="00C01B8B"/>
    <w:rsid w:val="00C01BA7"/>
    <w:rsid w:val="00C01BD8"/>
    <w:rsid w:val="00C01C2B"/>
    <w:rsid w:val="00C0256B"/>
    <w:rsid w:val="00C02723"/>
    <w:rsid w:val="00C02802"/>
    <w:rsid w:val="00C031C6"/>
    <w:rsid w:val="00C03215"/>
    <w:rsid w:val="00C037E3"/>
    <w:rsid w:val="00C03857"/>
    <w:rsid w:val="00C038B1"/>
    <w:rsid w:val="00C0391F"/>
    <w:rsid w:val="00C03982"/>
    <w:rsid w:val="00C03CA8"/>
    <w:rsid w:val="00C03E10"/>
    <w:rsid w:val="00C03F5C"/>
    <w:rsid w:val="00C03FA1"/>
    <w:rsid w:val="00C042B0"/>
    <w:rsid w:val="00C044B3"/>
    <w:rsid w:val="00C044C8"/>
    <w:rsid w:val="00C0470C"/>
    <w:rsid w:val="00C047C9"/>
    <w:rsid w:val="00C04A6C"/>
    <w:rsid w:val="00C04AE1"/>
    <w:rsid w:val="00C04B84"/>
    <w:rsid w:val="00C04DAD"/>
    <w:rsid w:val="00C05046"/>
    <w:rsid w:val="00C05061"/>
    <w:rsid w:val="00C05691"/>
    <w:rsid w:val="00C05795"/>
    <w:rsid w:val="00C057D2"/>
    <w:rsid w:val="00C05E5D"/>
    <w:rsid w:val="00C0602B"/>
    <w:rsid w:val="00C060C1"/>
    <w:rsid w:val="00C062DF"/>
    <w:rsid w:val="00C06413"/>
    <w:rsid w:val="00C06939"/>
    <w:rsid w:val="00C0696C"/>
    <w:rsid w:val="00C069CC"/>
    <w:rsid w:val="00C06F22"/>
    <w:rsid w:val="00C06FFB"/>
    <w:rsid w:val="00C07183"/>
    <w:rsid w:val="00C072B2"/>
    <w:rsid w:val="00C07337"/>
    <w:rsid w:val="00C07736"/>
    <w:rsid w:val="00C0774E"/>
    <w:rsid w:val="00C078E6"/>
    <w:rsid w:val="00C07CC1"/>
    <w:rsid w:val="00C103C1"/>
    <w:rsid w:val="00C107C1"/>
    <w:rsid w:val="00C10B61"/>
    <w:rsid w:val="00C10CE0"/>
    <w:rsid w:val="00C10D9A"/>
    <w:rsid w:val="00C10E6E"/>
    <w:rsid w:val="00C10EB6"/>
    <w:rsid w:val="00C10EC5"/>
    <w:rsid w:val="00C10F48"/>
    <w:rsid w:val="00C1111F"/>
    <w:rsid w:val="00C113CF"/>
    <w:rsid w:val="00C115D1"/>
    <w:rsid w:val="00C11CB7"/>
    <w:rsid w:val="00C11F29"/>
    <w:rsid w:val="00C11FC1"/>
    <w:rsid w:val="00C1217B"/>
    <w:rsid w:val="00C121D9"/>
    <w:rsid w:val="00C12391"/>
    <w:rsid w:val="00C12547"/>
    <w:rsid w:val="00C125EB"/>
    <w:rsid w:val="00C12880"/>
    <w:rsid w:val="00C12AF5"/>
    <w:rsid w:val="00C12D6B"/>
    <w:rsid w:val="00C12E72"/>
    <w:rsid w:val="00C1314F"/>
    <w:rsid w:val="00C1319A"/>
    <w:rsid w:val="00C13298"/>
    <w:rsid w:val="00C1330E"/>
    <w:rsid w:val="00C13352"/>
    <w:rsid w:val="00C13362"/>
    <w:rsid w:val="00C13537"/>
    <w:rsid w:val="00C1355D"/>
    <w:rsid w:val="00C135D9"/>
    <w:rsid w:val="00C139BE"/>
    <w:rsid w:val="00C13AAA"/>
    <w:rsid w:val="00C13C0B"/>
    <w:rsid w:val="00C13DFB"/>
    <w:rsid w:val="00C13E94"/>
    <w:rsid w:val="00C13E98"/>
    <w:rsid w:val="00C13F98"/>
    <w:rsid w:val="00C14110"/>
    <w:rsid w:val="00C144B2"/>
    <w:rsid w:val="00C147DD"/>
    <w:rsid w:val="00C1495B"/>
    <w:rsid w:val="00C14A21"/>
    <w:rsid w:val="00C14B1F"/>
    <w:rsid w:val="00C14CF7"/>
    <w:rsid w:val="00C14D82"/>
    <w:rsid w:val="00C14EFE"/>
    <w:rsid w:val="00C14F30"/>
    <w:rsid w:val="00C14FE5"/>
    <w:rsid w:val="00C15176"/>
    <w:rsid w:val="00C15475"/>
    <w:rsid w:val="00C1563C"/>
    <w:rsid w:val="00C15749"/>
    <w:rsid w:val="00C159CD"/>
    <w:rsid w:val="00C15A07"/>
    <w:rsid w:val="00C15BBD"/>
    <w:rsid w:val="00C15CCF"/>
    <w:rsid w:val="00C15FAA"/>
    <w:rsid w:val="00C16363"/>
    <w:rsid w:val="00C16763"/>
    <w:rsid w:val="00C1679F"/>
    <w:rsid w:val="00C167EE"/>
    <w:rsid w:val="00C16DD2"/>
    <w:rsid w:val="00C16E4E"/>
    <w:rsid w:val="00C16E53"/>
    <w:rsid w:val="00C175BF"/>
    <w:rsid w:val="00C17654"/>
    <w:rsid w:val="00C176BC"/>
    <w:rsid w:val="00C17A53"/>
    <w:rsid w:val="00C17ADE"/>
    <w:rsid w:val="00C17AF6"/>
    <w:rsid w:val="00C17D72"/>
    <w:rsid w:val="00C17F95"/>
    <w:rsid w:val="00C17FFE"/>
    <w:rsid w:val="00C2005C"/>
    <w:rsid w:val="00C20618"/>
    <w:rsid w:val="00C20E37"/>
    <w:rsid w:val="00C20E99"/>
    <w:rsid w:val="00C20F91"/>
    <w:rsid w:val="00C21049"/>
    <w:rsid w:val="00C21608"/>
    <w:rsid w:val="00C21806"/>
    <w:rsid w:val="00C218CE"/>
    <w:rsid w:val="00C21AC8"/>
    <w:rsid w:val="00C21DDA"/>
    <w:rsid w:val="00C21EE4"/>
    <w:rsid w:val="00C221E1"/>
    <w:rsid w:val="00C2222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2F4F"/>
    <w:rsid w:val="00C23D45"/>
    <w:rsid w:val="00C23FD7"/>
    <w:rsid w:val="00C24262"/>
    <w:rsid w:val="00C245FA"/>
    <w:rsid w:val="00C24821"/>
    <w:rsid w:val="00C248B4"/>
    <w:rsid w:val="00C24983"/>
    <w:rsid w:val="00C25017"/>
    <w:rsid w:val="00C252ED"/>
    <w:rsid w:val="00C25364"/>
    <w:rsid w:val="00C2536C"/>
    <w:rsid w:val="00C255A0"/>
    <w:rsid w:val="00C257F4"/>
    <w:rsid w:val="00C25865"/>
    <w:rsid w:val="00C25956"/>
    <w:rsid w:val="00C25A4C"/>
    <w:rsid w:val="00C25A86"/>
    <w:rsid w:val="00C25B82"/>
    <w:rsid w:val="00C25BAE"/>
    <w:rsid w:val="00C25BC6"/>
    <w:rsid w:val="00C2631A"/>
    <w:rsid w:val="00C26368"/>
    <w:rsid w:val="00C26412"/>
    <w:rsid w:val="00C26612"/>
    <w:rsid w:val="00C2684F"/>
    <w:rsid w:val="00C26F46"/>
    <w:rsid w:val="00C272B4"/>
    <w:rsid w:val="00C27BBF"/>
    <w:rsid w:val="00C27E64"/>
    <w:rsid w:val="00C27F59"/>
    <w:rsid w:val="00C3014A"/>
    <w:rsid w:val="00C30656"/>
    <w:rsid w:val="00C30830"/>
    <w:rsid w:val="00C30D65"/>
    <w:rsid w:val="00C30F54"/>
    <w:rsid w:val="00C31033"/>
    <w:rsid w:val="00C310A5"/>
    <w:rsid w:val="00C319D7"/>
    <w:rsid w:val="00C31AEB"/>
    <w:rsid w:val="00C31B94"/>
    <w:rsid w:val="00C31CE8"/>
    <w:rsid w:val="00C322F6"/>
    <w:rsid w:val="00C325B3"/>
    <w:rsid w:val="00C32916"/>
    <w:rsid w:val="00C3293C"/>
    <w:rsid w:val="00C32F49"/>
    <w:rsid w:val="00C331C9"/>
    <w:rsid w:val="00C33450"/>
    <w:rsid w:val="00C33648"/>
    <w:rsid w:val="00C33703"/>
    <w:rsid w:val="00C33727"/>
    <w:rsid w:val="00C33893"/>
    <w:rsid w:val="00C338D7"/>
    <w:rsid w:val="00C33954"/>
    <w:rsid w:val="00C33AE1"/>
    <w:rsid w:val="00C33E72"/>
    <w:rsid w:val="00C33E96"/>
    <w:rsid w:val="00C33F42"/>
    <w:rsid w:val="00C34008"/>
    <w:rsid w:val="00C3453A"/>
    <w:rsid w:val="00C35031"/>
    <w:rsid w:val="00C352E0"/>
    <w:rsid w:val="00C35A00"/>
    <w:rsid w:val="00C35B9C"/>
    <w:rsid w:val="00C36133"/>
    <w:rsid w:val="00C36296"/>
    <w:rsid w:val="00C36417"/>
    <w:rsid w:val="00C364A4"/>
    <w:rsid w:val="00C3658E"/>
    <w:rsid w:val="00C36788"/>
    <w:rsid w:val="00C36B7F"/>
    <w:rsid w:val="00C36D1E"/>
    <w:rsid w:val="00C36E48"/>
    <w:rsid w:val="00C37A78"/>
    <w:rsid w:val="00C37CA7"/>
    <w:rsid w:val="00C40043"/>
    <w:rsid w:val="00C40057"/>
    <w:rsid w:val="00C400DA"/>
    <w:rsid w:val="00C400DD"/>
    <w:rsid w:val="00C40204"/>
    <w:rsid w:val="00C4034E"/>
    <w:rsid w:val="00C406E0"/>
    <w:rsid w:val="00C4073A"/>
    <w:rsid w:val="00C40B4F"/>
    <w:rsid w:val="00C412BA"/>
    <w:rsid w:val="00C41689"/>
    <w:rsid w:val="00C41746"/>
    <w:rsid w:val="00C417A2"/>
    <w:rsid w:val="00C419B2"/>
    <w:rsid w:val="00C41D22"/>
    <w:rsid w:val="00C41E60"/>
    <w:rsid w:val="00C41EEC"/>
    <w:rsid w:val="00C41F24"/>
    <w:rsid w:val="00C41F35"/>
    <w:rsid w:val="00C421AB"/>
    <w:rsid w:val="00C422B2"/>
    <w:rsid w:val="00C42655"/>
    <w:rsid w:val="00C4277B"/>
    <w:rsid w:val="00C42DAC"/>
    <w:rsid w:val="00C42EB8"/>
    <w:rsid w:val="00C4314C"/>
    <w:rsid w:val="00C43741"/>
    <w:rsid w:val="00C43BD6"/>
    <w:rsid w:val="00C44097"/>
    <w:rsid w:val="00C44456"/>
    <w:rsid w:val="00C446FA"/>
    <w:rsid w:val="00C44722"/>
    <w:rsid w:val="00C44745"/>
    <w:rsid w:val="00C447F8"/>
    <w:rsid w:val="00C449F3"/>
    <w:rsid w:val="00C44BD2"/>
    <w:rsid w:val="00C45386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46AB1"/>
    <w:rsid w:val="00C501FB"/>
    <w:rsid w:val="00C50404"/>
    <w:rsid w:val="00C506D4"/>
    <w:rsid w:val="00C50A6E"/>
    <w:rsid w:val="00C50C7E"/>
    <w:rsid w:val="00C50DD8"/>
    <w:rsid w:val="00C50DDE"/>
    <w:rsid w:val="00C50FC2"/>
    <w:rsid w:val="00C510CE"/>
    <w:rsid w:val="00C51112"/>
    <w:rsid w:val="00C511A6"/>
    <w:rsid w:val="00C5139E"/>
    <w:rsid w:val="00C51667"/>
    <w:rsid w:val="00C51761"/>
    <w:rsid w:val="00C51841"/>
    <w:rsid w:val="00C519BC"/>
    <w:rsid w:val="00C51AB3"/>
    <w:rsid w:val="00C51B6F"/>
    <w:rsid w:val="00C51C87"/>
    <w:rsid w:val="00C51F97"/>
    <w:rsid w:val="00C52237"/>
    <w:rsid w:val="00C52338"/>
    <w:rsid w:val="00C524A9"/>
    <w:rsid w:val="00C524B9"/>
    <w:rsid w:val="00C52624"/>
    <w:rsid w:val="00C5297E"/>
    <w:rsid w:val="00C52C6F"/>
    <w:rsid w:val="00C52D3B"/>
    <w:rsid w:val="00C52FF3"/>
    <w:rsid w:val="00C530C8"/>
    <w:rsid w:val="00C5321F"/>
    <w:rsid w:val="00C53358"/>
    <w:rsid w:val="00C534D6"/>
    <w:rsid w:val="00C536C8"/>
    <w:rsid w:val="00C536D9"/>
    <w:rsid w:val="00C536E0"/>
    <w:rsid w:val="00C537C2"/>
    <w:rsid w:val="00C5389A"/>
    <w:rsid w:val="00C539AA"/>
    <w:rsid w:val="00C53C0F"/>
    <w:rsid w:val="00C53C28"/>
    <w:rsid w:val="00C53EEE"/>
    <w:rsid w:val="00C5435D"/>
    <w:rsid w:val="00C543AD"/>
    <w:rsid w:val="00C54717"/>
    <w:rsid w:val="00C54A5F"/>
    <w:rsid w:val="00C54B32"/>
    <w:rsid w:val="00C54DEF"/>
    <w:rsid w:val="00C54FB4"/>
    <w:rsid w:val="00C5504B"/>
    <w:rsid w:val="00C551C8"/>
    <w:rsid w:val="00C552CD"/>
    <w:rsid w:val="00C553D5"/>
    <w:rsid w:val="00C555AE"/>
    <w:rsid w:val="00C55863"/>
    <w:rsid w:val="00C55A93"/>
    <w:rsid w:val="00C55BC8"/>
    <w:rsid w:val="00C563BA"/>
    <w:rsid w:val="00C5642D"/>
    <w:rsid w:val="00C56B06"/>
    <w:rsid w:val="00C56CD9"/>
    <w:rsid w:val="00C56D0A"/>
    <w:rsid w:val="00C56DDD"/>
    <w:rsid w:val="00C56F87"/>
    <w:rsid w:val="00C57166"/>
    <w:rsid w:val="00C5726A"/>
    <w:rsid w:val="00C5729F"/>
    <w:rsid w:val="00C573F9"/>
    <w:rsid w:val="00C578D3"/>
    <w:rsid w:val="00C57A90"/>
    <w:rsid w:val="00C600BD"/>
    <w:rsid w:val="00C60435"/>
    <w:rsid w:val="00C60492"/>
    <w:rsid w:val="00C6068A"/>
    <w:rsid w:val="00C607C0"/>
    <w:rsid w:val="00C60817"/>
    <w:rsid w:val="00C6084A"/>
    <w:rsid w:val="00C60D45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DC4"/>
    <w:rsid w:val="00C61E89"/>
    <w:rsid w:val="00C61F66"/>
    <w:rsid w:val="00C61F81"/>
    <w:rsid w:val="00C625B0"/>
    <w:rsid w:val="00C626F0"/>
    <w:rsid w:val="00C62C1B"/>
    <w:rsid w:val="00C62F48"/>
    <w:rsid w:val="00C63034"/>
    <w:rsid w:val="00C630B1"/>
    <w:rsid w:val="00C6316F"/>
    <w:rsid w:val="00C63340"/>
    <w:rsid w:val="00C633FE"/>
    <w:rsid w:val="00C635DC"/>
    <w:rsid w:val="00C63A2A"/>
    <w:rsid w:val="00C6409E"/>
    <w:rsid w:val="00C64376"/>
    <w:rsid w:val="00C6441A"/>
    <w:rsid w:val="00C645ED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6D0"/>
    <w:rsid w:val="00C65892"/>
    <w:rsid w:val="00C658E2"/>
    <w:rsid w:val="00C6594A"/>
    <w:rsid w:val="00C65ACB"/>
    <w:rsid w:val="00C65B14"/>
    <w:rsid w:val="00C65BE7"/>
    <w:rsid w:val="00C66950"/>
    <w:rsid w:val="00C66BBA"/>
    <w:rsid w:val="00C66D33"/>
    <w:rsid w:val="00C66EC8"/>
    <w:rsid w:val="00C66F07"/>
    <w:rsid w:val="00C671BE"/>
    <w:rsid w:val="00C678D4"/>
    <w:rsid w:val="00C67B88"/>
    <w:rsid w:val="00C67C7F"/>
    <w:rsid w:val="00C67CA9"/>
    <w:rsid w:val="00C700F6"/>
    <w:rsid w:val="00C7046B"/>
    <w:rsid w:val="00C70A84"/>
    <w:rsid w:val="00C70BFE"/>
    <w:rsid w:val="00C70FA9"/>
    <w:rsid w:val="00C70FC1"/>
    <w:rsid w:val="00C7102F"/>
    <w:rsid w:val="00C71541"/>
    <w:rsid w:val="00C71887"/>
    <w:rsid w:val="00C71BB3"/>
    <w:rsid w:val="00C71C1C"/>
    <w:rsid w:val="00C71C64"/>
    <w:rsid w:val="00C71DBC"/>
    <w:rsid w:val="00C71DCC"/>
    <w:rsid w:val="00C71F22"/>
    <w:rsid w:val="00C722E2"/>
    <w:rsid w:val="00C72403"/>
    <w:rsid w:val="00C7245A"/>
    <w:rsid w:val="00C72505"/>
    <w:rsid w:val="00C72515"/>
    <w:rsid w:val="00C7266B"/>
    <w:rsid w:val="00C72716"/>
    <w:rsid w:val="00C7281F"/>
    <w:rsid w:val="00C72913"/>
    <w:rsid w:val="00C72A4A"/>
    <w:rsid w:val="00C72BD2"/>
    <w:rsid w:val="00C72D94"/>
    <w:rsid w:val="00C72F2E"/>
    <w:rsid w:val="00C73012"/>
    <w:rsid w:val="00C733F5"/>
    <w:rsid w:val="00C735C2"/>
    <w:rsid w:val="00C73C31"/>
    <w:rsid w:val="00C73DCC"/>
    <w:rsid w:val="00C7406F"/>
    <w:rsid w:val="00C7418D"/>
    <w:rsid w:val="00C742FB"/>
    <w:rsid w:val="00C74629"/>
    <w:rsid w:val="00C74905"/>
    <w:rsid w:val="00C749BE"/>
    <w:rsid w:val="00C74A75"/>
    <w:rsid w:val="00C74DAF"/>
    <w:rsid w:val="00C75002"/>
    <w:rsid w:val="00C750D4"/>
    <w:rsid w:val="00C751AA"/>
    <w:rsid w:val="00C7524B"/>
    <w:rsid w:val="00C753BB"/>
    <w:rsid w:val="00C75694"/>
    <w:rsid w:val="00C7581A"/>
    <w:rsid w:val="00C759E7"/>
    <w:rsid w:val="00C759F6"/>
    <w:rsid w:val="00C75AAE"/>
    <w:rsid w:val="00C75B97"/>
    <w:rsid w:val="00C75C2D"/>
    <w:rsid w:val="00C75D74"/>
    <w:rsid w:val="00C75DFE"/>
    <w:rsid w:val="00C75F99"/>
    <w:rsid w:val="00C761EA"/>
    <w:rsid w:val="00C76230"/>
    <w:rsid w:val="00C76832"/>
    <w:rsid w:val="00C768D2"/>
    <w:rsid w:val="00C76A63"/>
    <w:rsid w:val="00C76AA2"/>
    <w:rsid w:val="00C76BB7"/>
    <w:rsid w:val="00C76E4E"/>
    <w:rsid w:val="00C772F2"/>
    <w:rsid w:val="00C77311"/>
    <w:rsid w:val="00C77632"/>
    <w:rsid w:val="00C77735"/>
    <w:rsid w:val="00C777C8"/>
    <w:rsid w:val="00C77848"/>
    <w:rsid w:val="00C77C04"/>
    <w:rsid w:val="00C77ED6"/>
    <w:rsid w:val="00C80142"/>
    <w:rsid w:val="00C80229"/>
    <w:rsid w:val="00C80806"/>
    <w:rsid w:val="00C808A1"/>
    <w:rsid w:val="00C80BE3"/>
    <w:rsid w:val="00C80D55"/>
    <w:rsid w:val="00C80D60"/>
    <w:rsid w:val="00C80F75"/>
    <w:rsid w:val="00C81031"/>
    <w:rsid w:val="00C8182B"/>
    <w:rsid w:val="00C81F01"/>
    <w:rsid w:val="00C824C8"/>
    <w:rsid w:val="00C824D1"/>
    <w:rsid w:val="00C8262D"/>
    <w:rsid w:val="00C826D7"/>
    <w:rsid w:val="00C82787"/>
    <w:rsid w:val="00C82B03"/>
    <w:rsid w:val="00C82C05"/>
    <w:rsid w:val="00C82C1A"/>
    <w:rsid w:val="00C82CD5"/>
    <w:rsid w:val="00C82D06"/>
    <w:rsid w:val="00C82FA3"/>
    <w:rsid w:val="00C83020"/>
    <w:rsid w:val="00C83219"/>
    <w:rsid w:val="00C8349A"/>
    <w:rsid w:val="00C834BA"/>
    <w:rsid w:val="00C83614"/>
    <w:rsid w:val="00C83634"/>
    <w:rsid w:val="00C83787"/>
    <w:rsid w:val="00C839C5"/>
    <w:rsid w:val="00C83B1C"/>
    <w:rsid w:val="00C83C51"/>
    <w:rsid w:val="00C83D7F"/>
    <w:rsid w:val="00C83DAA"/>
    <w:rsid w:val="00C83E0A"/>
    <w:rsid w:val="00C83FDD"/>
    <w:rsid w:val="00C84103"/>
    <w:rsid w:val="00C8425B"/>
    <w:rsid w:val="00C849B8"/>
    <w:rsid w:val="00C84C3B"/>
    <w:rsid w:val="00C84F1E"/>
    <w:rsid w:val="00C853AE"/>
    <w:rsid w:val="00C85834"/>
    <w:rsid w:val="00C858CD"/>
    <w:rsid w:val="00C85A81"/>
    <w:rsid w:val="00C85AE6"/>
    <w:rsid w:val="00C85B18"/>
    <w:rsid w:val="00C85C30"/>
    <w:rsid w:val="00C85EDF"/>
    <w:rsid w:val="00C8636E"/>
    <w:rsid w:val="00C863E3"/>
    <w:rsid w:val="00C86475"/>
    <w:rsid w:val="00C86AAD"/>
    <w:rsid w:val="00C86AAF"/>
    <w:rsid w:val="00C86B8A"/>
    <w:rsid w:val="00C86FF9"/>
    <w:rsid w:val="00C8707C"/>
    <w:rsid w:val="00C8714D"/>
    <w:rsid w:val="00C8722C"/>
    <w:rsid w:val="00C8731D"/>
    <w:rsid w:val="00C8736F"/>
    <w:rsid w:val="00C8788B"/>
    <w:rsid w:val="00C878F6"/>
    <w:rsid w:val="00C87C77"/>
    <w:rsid w:val="00C87D61"/>
    <w:rsid w:val="00C87D64"/>
    <w:rsid w:val="00C900B7"/>
    <w:rsid w:val="00C9032A"/>
    <w:rsid w:val="00C904F9"/>
    <w:rsid w:val="00C906D5"/>
    <w:rsid w:val="00C908BE"/>
    <w:rsid w:val="00C909F8"/>
    <w:rsid w:val="00C90CBD"/>
    <w:rsid w:val="00C90E34"/>
    <w:rsid w:val="00C90EAD"/>
    <w:rsid w:val="00C90ED4"/>
    <w:rsid w:val="00C9128D"/>
    <w:rsid w:val="00C91470"/>
    <w:rsid w:val="00C914FA"/>
    <w:rsid w:val="00C91697"/>
    <w:rsid w:val="00C91816"/>
    <w:rsid w:val="00C91BB5"/>
    <w:rsid w:val="00C91CB7"/>
    <w:rsid w:val="00C91D65"/>
    <w:rsid w:val="00C91DA7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3F81"/>
    <w:rsid w:val="00C942AF"/>
    <w:rsid w:val="00C94322"/>
    <w:rsid w:val="00C9456A"/>
    <w:rsid w:val="00C94645"/>
    <w:rsid w:val="00C94A6B"/>
    <w:rsid w:val="00C94A9A"/>
    <w:rsid w:val="00C94BAB"/>
    <w:rsid w:val="00C94CAD"/>
    <w:rsid w:val="00C94D4B"/>
    <w:rsid w:val="00C94D64"/>
    <w:rsid w:val="00C94E44"/>
    <w:rsid w:val="00C94F86"/>
    <w:rsid w:val="00C95018"/>
    <w:rsid w:val="00C95401"/>
    <w:rsid w:val="00C95414"/>
    <w:rsid w:val="00C954E6"/>
    <w:rsid w:val="00C95BEC"/>
    <w:rsid w:val="00C968DE"/>
    <w:rsid w:val="00C9690B"/>
    <w:rsid w:val="00C969C1"/>
    <w:rsid w:val="00C96B80"/>
    <w:rsid w:val="00C96C31"/>
    <w:rsid w:val="00C96D42"/>
    <w:rsid w:val="00C96DB8"/>
    <w:rsid w:val="00C97110"/>
    <w:rsid w:val="00C972A4"/>
    <w:rsid w:val="00C97869"/>
    <w:rsid w:val="00C979D4"/>
    <w:rsid w:val="00C97A5D"/>
    <w:rsid w:val="00C97B39"/>
    <w:rsid w:val="00C97F00"/>
    <w:rsid w:val="00C97FBE"/>
    <w:rsid w:val="00CA020D"/>
    <w:rsid w:val="00CA0645"/>
    <w:rsid w:val="00CA06A8"/>
    <w:rsid w:val="00CA07E8"/>
    <w:rsid w:val="00CA081F"/>
    <w:rsid w:val="00CA0DD9"/>
    <w:rsid w:val="00CA0DE6"/>
    <w:rsid w:val="00CA0E8B"/>
    <w:rsid w:val="00CA0E91"/>
    <w:rsid w:val="00CA13B2"/>
    <w:rsid w:val="00CA18AD"/>
    <w:rsid w:val="00CA19B4"/>
    <w:rsid w:val="00CA1AC7"/>
    <w:rsid w:val="00CA1BC4"/>
    <w:rsid w:val="00CA1CB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D2B"/>
    <w:rsid w:val="00CA2EA7"/>
    <w:rsid w:val="00CA2F7D"/>
    <w:rsid w:val="00CA3094"/>
    <w:rsid w:val="00CA32DA"/>
    <w:rsid w:val="00CA33CF"/>
    <w:rsid w:val="00CA34FA"/>
    <w:rsid w:val="00CA36DE"/>
    <w:rsid w:val="00CA37CB"/>
    <w:rsid w:val="00CA3857"/>
    <w:rsid w:val="00CA3930"/>
    <w:rsid w:val="00CA3998"/>
    <w:rsid w:val="00CA3A80"/>
    <w:rsid w:val="00CA3AC3"/>
    <w:rsid w:val="00CA3AF0"/>
    <w:rsid w:val="00CA3CA9"/>
    <w:rsid w:val="00CA3F98"/>
    <w:rsid w:val="00CA407C"/>
    <w:rsid w:val="00CA420E"/>
    <w:rsid w:val="00CA4831"/>
    <w:rsid w:val="00CA4CD5"/>
    <w:rsid w:val="00CA4FB4"/>
    <w:rsid w:val="00CA53FD"/>
    <w:rsid w:val="00CA5440"/>
    <w:rsid w:val="00CA553B"/>
    <w:rsid w:val="00CA5677"/>
    <w:rsid w:val="00CA56EB"/>
    <w:rsid w:val="00CA59A1"/>
    <w:rsid w:val="00CA5A9E"/>
    <w:rsid w:val="00CA5E10"/>
    <w:rsid w:val="00CA5E76"/>
    <w:rsid w:val="00CA5EAB"/>
    <w:rsid w:val="00CA60E9"/>
    <w:rsid w:val="00CA6127"/>
    <w:rsid w:val="00CA660F"/>
    <w:rsid w:val="00CA67ED"/>
    <w:rsid w:val="00CA67EF"/>
    <w:rsid w:val="00CA6B82"/>
    <w:rsid w:val="00CA6BE2"/>
    <w:rsid w:val="00CA6CEE"/>
    <w:rsid w:val="00CA6EEE"/>
    <w:rsid w:val="00CA70A0"/>
    <w:rsid w:val="00CA71DB"/>
    <w:rsid w:val="00CA7415"/>
    <w:rsid w:val="00CA7C31"/>
    <w:rsid w:val="00CA7EBA"/>
    <w:rsid w:val="00CA7F5B"/>
    <w:rsid w:val="00CA7FB7"/>
    <w:rsid w:val="00CB0002"/>
    <w:rsid w:val="00CB02DE"/>
    <w:rsid w:val="00CB05FD"/>
    <w:rsid w:val="00CB0780"/>
    <w:rsid w:val="00CB07DC"/>
    <w:rsid w:val="00CB0C2B"/>
    <w:rsid w:val="00CB0C51"/>
    <w:rsid w:val="00CB0CBF"/>
    <w:rsid w:val="00CB14E7"/>
    <w:rsid w:val="00CB15DE"/>
    <w:rsid w:val="00CB1821"/>
    <w:rsid w:val="00CB186A"/>
    <w:rsid w:val="00CB18C0"/>
    <w:rsid w:val="00CB191D"/>
    <w:rsid w:val="00CB1AD5"/>
    <w:rsid w:val="00CB1EB5"/>
    <w:rsid w:val="00CB1F96"/>
    <w:rsid w:val="00CB213E"/>
    <w:rsid w:val="00CB215B"/>
    <w:rsid w:val="00CB2728"/>
    <w:rsid w:val="00CB2B71"/>
    <w:rsid w:val="00CB2CCE"/>
    <w:rsid w:val="00CB2D67"/>
    <w:rsid w:val="00CB2DCF"/>
    <w:rsid w:val="00CB2F53"/>
    <w:rsid w:val="00CB301A"/>
    <w:rsid w:val="00CB34AD"/>
    <w:rsid w:val="00CB36EC"/>
    <w:rsid w:val="00CB3B1A"/>
    <w:rsid w:val="00CB3B7D"/>
    <w:rsid w:val="00CB3C29"/>
    <w:rsid w:val="00CB3C2D"/>
    <w:rsid w:val="00CB3D04"/>
    <w:rsid w:val="00CB3DC5"/>
    <w:rsid w:val="00CB3E92"/>
    <w:rsid w:val="00CB42CA"/>
    <w:rsid w:val="00CB4730"/>
    <w:rsid w:val="00CB47CB"/>
    <w:rsid w:val="00CB49A8"/>
    <w:rsid w:val="00CB4AA6"/>
    <w:rsid w:val="00CB4B79"/>
    <w:rsid w:val="00CB4D64"/>
    <w:rsid w:val="00CB4E74"/>
    <w:rsid w:val="00CB5025"/>
    <w:rsid w:val="00CB5040"/>
    <w:rsid w:val="00CB5106"/>
    <w:rsid w:val="00CB51A6"/>
    <w:rsid w:val="00CB5322"/>
    <w:rsid w:val="00CB5759"/>
    <w:rsid w:val="00CB57C3"/>
    <w:rsid w:val="00CB5D0E"/>
    <w:rsid w:val="00CB5E98"/>
    <w:rsid w:val="00CB5FD5"/>
    <w:rsid w:val="00CB60C6"/>
    <w:rsid w:val="00CB6500"/>
    <w:rsid w:val="00CB66C4"/>
    <w:rsid w:val="00CB67EA"/>
    <w:rsid w:val="00CB6935"/>
    <w:rsid w:val="00CB6A42"/>
    <w:rsid w:val="00CB6AB5"/>
    <w:rsid w:val="00CB6C9E"/>
    <w:rsid w:val="00CB6D1E"/>
    <w:rsid w:val="00CB6F11"/>
    <w:rsid w:val="00CB7484"/>
    <w:rsid w:val="00CB754D"/>
    <w:rsid w:val="00CB756F"/>
    <w:rsid w:val="00CB76CC"/>
    <w:rsid w:val="00CB79F3"/>
    <w:rsid w:val="00CB7BA0"/>
    <w:rsid w:val="00CB7C71"/>
    <w:rsid w:val="00CB7EC4"/>
    <w:rsid w:val="00CC0186"/>
    <w:rsid w:val="00CC01CF"/>
    <w:rsid w:val="00CC0298"/>
    <w:rsid w:val="00CC038D"/>
    <w:rsid w:val="00CC0431"/>
    <w:rsid w:val="00CC0886"/>
    <w:rsid w:val="00CC0890"/>
    <w:rsid w:val="00CC09C2"/>
    <w:rsid w:val="00CC0A32"/>
    <w:rsid w:val="00CC0B18"/>
    <w:rsid w:val="00CC0BEF"/>
    <w:rsid w:val="00CC0F83"/>
    <w:rsid w:val="00CC11AE"/>
    <w:rsid w:val="00CC11E5"/>
    <w:rsid w:val="00CC1225"/>
    <w:rsid w:val="00CC13DC"/>
    <w:rsid w:val="00CC17A3"/>
    <w:rsid w:val="00CC1874"/>
    <w:rsid w:val="00CC194A"/>
    <w:rsid w:val="00CC1A03"/>
    <w:rsid w:val="00CC1AA7"/>
    <w:rsid w:val="00CC1AAB"/>
    <w:rsid w:val="00CC1B83"/>
    <w:rsid w:val="00CC1F9C"/>
    <w:rsid w:val="00CC1FCB"/>
    <w:rsid w:val="00CC2616"/>
    <w:rsid w:val="00CC26C5"/>
    <w:rsid w:val="00CC2BCF"/>
    <w:rsid w:val="00CC2BF6"/>
    <w:rsid w:val="00CC2C37"/>
    <w:rsid w:val="00CC2E38"/>
    <w:rsid w:val="00CC2ED4"/>
    <w:rsid w:val="00CC2F4A"/>
    <w:rsid w:val="00CC309F"/>
    <w:rsid w:val="00CC3171"/>
    <w:rsid w:val="00CC3258"/>
    <w:rsid w:val="00CC3355"/>
    <w:rsid w:val="00CC34AA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AD9"/>
    <w:rsid w:val="00CC4C06"/>
    <w:rsid w:val="00CC4E68"/>
    <w:rsid w:val="00CC4EC6"/>
    <w:rsid w:val="00CC4F38"/>
    <w:rsid w:val="00CC4F9D"/>
    <w:rsid w:val="00CC560E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7A"/>
    <w:rsid w:val="00CC689A"/>
    <w:rsid w:val="00CC6ACF"/>
    <w:rsid w:val="00CC6CE1"/>
    <w:rsid w:val="00CC6D03"/>
    <w:rsid w:val="00CC71E5"/>
    <w:rsid w:val="00CC7443"/>
    <w:rsid w:val="00CC7970"/>
    <w:rsid w:val="00CC7B1C"/>
    <w:rsid w:val="00CD02D9"/>
    <w:rsid w:val="00CD045A"/>
    <w:rsid w:val="00CD04A7"/>
    <w:rsid w:val="00CD0529"/>
    <w:rsid w:val="00CD057B"/>
    <w:rsid w:val="00CD05E5"/>
    <w:rsid w:val="00CD06AD"/>
    <w:rsid w:val="00CD0A31"/>
    <w:rsid w:val="00CD0B7D"/>
    <w:rsid w:val="00CD0BFF"/>
    <w:rsid w:val="00CD0C44"/>
    <w:rsid w:val="00CD122F"/>
    <w:rsid w:val="00CD14B8"/>
    <w:rsid w:val="00CD2025"/>
    <w:rsid w:val="00CD279E"/>
    <w:rsid w:val="00CD2819"/>
    <w:rsid w:val="00CD28C1"/>
    <w:rsid w:val="00CD2A2F"/>
    <w:rsid w:val="00CD2B12"/>
    <w:rsid w:val="00CD31B1"/>
    <w:rsid w:val="00CD33C5"/>
    <w:rsid w:val="00CD35B0"/>
    <w:rsid w:val="00CD373D"/>
    <w:rsid w:val="00CD3F4E"/>
    <w:rsid w:val="00CD4047"/>
    <w:rsid w:val="00CD434B"/>
    <w:rsid w:val="00CD4408"/>
    <w:rsid w:val="00CD450F"/>
    <w:rsid w:val="00CD45E9"/>
    <w:rsid w:val="00CD4700"/>
    <w:rsid w:val="00CD4E2C"/>
    <w:rsid w:val="00CD5698"/>
    <w:rsid w:val="00CD5964"/>
    <w:rsid w:val="00CD5B37"/>
    <w:rsid w:val="00CD613D"/>
    <w:rsid w:val="00CD61D1"/>
    <w:rsid w:val="00CD6206"/>
    <w:rsid w:val="00CD64AD"/>
    <w:rsid w:val="00CD6DE6"/>
    <w:rsid w:val="00CD6E86"/>
    <w:rsid w:val="00CD7185"/>
    <w:rsid w:val="00CD71E0"/>
    <w:rsid w:val="00CD7614"/>
    <w:rsid w:val="00CD7838"/>
    <w:rsid w:val="00CD7A1B"/>
    <w:rsid w:val="00CE033D"/>
    <w:rsid w:val="00CE07FA"/>
    <w:rsid w:val="00CE08D9"/>
    <w:rsid w:val="00CE0EB7"/>
    <w:rsid w:val="00CE10C6"/>
    <w:rsid w:val="00CE1376"/>
    <w:rsid w:val="00CE15A0"/>
    <w:rsid w:val="00CE184B"/>
    <w:rsid w:val="00CE1C5C"/>
    <w:rsid w:val="00CE20DE"/>
    <w:rsid w:val="00CE2162"/>
    <w:rsid w:val="00CE2260"/>
    <w:rsid w:val="00CE24CA"/>
    <w:rsid w:val="00CE26EF"/>
    <w:rsid w:val="00CE28A2"/>
    <w:rsid w:val="00CE298C"/>
    <w:rsid w:val="00CE2AF3"/>
    <w:rsid w:val="00CE2B41"/>
    <w:rsid w:val="00CE2EB1"/>
    <w:rsid w:val="00CE327D"/>
    <w:rsid w:val="00CE3401"/>
    <w:rsid w:val="00CE341D"/>
    <w:rsid w:val="00CE3443"/>
    <w:rsid w:val="00CE3511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CFA"/>
    <w:rsid w:val="00CE4DD0"/>
    <w:rsid w:val="00CE5324"/>
    <w:rsid w:val="00CE55C2"/>
    <w:rsid w:val="00CE5736"/>
    <w:rsid w:val="00CE58A0"/>
    <w:rsid w:val="00CE59AF"/>
    <w:rsid w:val="00CE5C4A"/>
    <w:rsid w:val="00CE5D52"/>
    <w:rsid w:val="00CE6174"/>
    <w:rsid w:val="00CE644C"/>
    <w:rsid w:val="00CE6461"/>
    <w:rsid w:val="00CE652C"/>
    <w:rsid w:val="00CE65B0"/>
    <w:rsid w:val="00CE6806"/>
    <w:rsid w:val="00CE68D4"/>
    <w:rsid w:val="00CE6978"/>
    <w:rsid w:val="00CE6B8E"/>
    <w:rsid w:val="00CE6E27"/>
    <w:rsid w:val="00CE6EF6"/>
    <w:rsid w:val="00CE6F8D"/>
    <w:rsid w:val="00CE6FF8"/>
    <w:rsid w:val="00CE7166"/>
    <w:rsid w:val="00CE7488"/>
    <w:rsid w:val="00CE7712"/>
    <w:rsid w:val="00CE774E"/>
    <w:rsid w:val="00CE7A36"/>
    <w:rsid w:val="00CE7A6D"/>
    <w:rsid w:val="00CE7AF0"/>
    <w:rsid w:val="00CE7B6A"/>
    <w:rsid w:val="00CF054C"/>
    <w:rsid w:val="00CF05B9"/>
    <w:rsid w:val="00CF060E"/>
    <w:rsid w:val="00CF071D"/>
    <w:rsid w:val="00CF071F"/>
    <w:rsid w:val="00CF0A3C"/>
    <w:rsid w:val="00CF0C3F"/>
    <w:rsid w:val="00CF0E86"/>
    <w:rsid w:val="00CF0F4D"/>
    <w:rsid w:val="00CF118A"/>
    <w:rsid w:val="00CF1291"/>
    <w:rsid w:val="00CF129A"/>
    <w:rsid w:val="00CF141A"/>
    <w:rsid w:val="00CF14AB"/>
    <w:rsid w:val="00CF14B7"/>
    <w:rsid w:val="00CF1520"/>
    <w:rsid w:val="00CF1765"/>
    <w:rsid w:val="00CF17E4"/>
    <w:rsid w:val="00CF17E8"/>
    <w:rsid w:val="00CF19AB"/>
    <w:rsid w:val="00CF1A73"/>
    <w:rsid w:val="00CF1F2A"/>
    <w:rsid w:val="00CF1F2D"/>
    <w:rsid w:val="00CF20DC"/>
    <w:rsid w:val="00CF2863"/>
    <w:rsid w:val="00CF295C"/>
    <w:rsid w:val="00CF2D9E"/>
    <w:rsid w:val="00CF2E9F"/>
    <w:rsid w:val="00CF3069"/>
    <w:rsid w:val="00CF34E0"/>
    <w:rsid w:val="00CF3528"/>
    <w:rsid w:val="00CF3722"/>
    <w:rsid w:val="00CF38F0"/>
    <w:rsid w:val="00CF3AD3"/>
    <w:rsid w:val="00CF3B69"/>
    <w:rsid w:val="00CF3BD3"/>
    <w:rsid w:val="00CF3C7D"/>
    <w:rsid w:val="00CF3D7F"/>
    <w:rsid w:val="00CF3E53"/>
    <w:rsid w:val="00CF4148"/>
    <w:rsid w:val="00CF4246"/>
    <w:rsid w:val="00CF4492"/>
    <w:rsid w:val="00CF4678"/>
    <w:rsid w:val="00CF4A36"/>
    <w:rsid w:val="00CF4BC3"/>
    <w:rsid w:val="00CF4C56"/>
    <w:rsid w:val="00CF4E4F"/>
    <w:rsid w:val="00CF51D9"/>
    <w:rsid w:val="00CF52CD"/>
    <w:rsid w:val="00CF5568"/>
    <w:rsid w:val="00CF5BEA"/>
    <w:rsid w:val="00CF6436"/>
    <w:rsid w:val="00CF6474"/>
    <w:rsid w:val="00CF67F5"/>
    <w:rsid w:val="00CF697F"/>
    <w:rsid w:val="00CF6A15"/>
    <w:rsid w:val="00CF6B23"/>
    <w:rsid w:val="00CF6F6D"/>
    <w:rsid w:val="00CF72CD"/>
    <w:rsid w:val="00CF73C8"/>
    <w:rsid w:val="00CF7551"/>
    <w:rsid w:val="00CF7635"/>
    <w:rsid w:val="00CF79E0"/>
    <w:rsid w:val="00D0005E"/>
    <w:rsid w:val="00D00302"/>
    <w:rsid w:val="00D0040C"/>
    <w:rsid w:val="00D0040E"/>
    <w:rsid w:val="00D0056E"/>
    <w:rsid w:val="00D006E6"/>
    <w:rsid w:val="00D0083C"/>
    <w:rsid w:val="00D00D6D"/>
    <w:rsid w:val="00D00F66"/>
    <w:rsid w:val="00D012CC"/>
    <w:rsid w:val="00D014A4"/>
    <w:rsid w:val="00D014EB"/>
    <w:rsid w:val="00D018F8"/>
    <w:rsid w:val="00D01B68"/>
    <w:rsid w:val="00D01C68"/>
    <w:rsid w:val="00D01D95"/>
    <w:rsid w:val="00D01D99"/>
    <w:rsid w:val="00D020A4"/>
    <w:rsid w:val="00D0228A"/>
    <w:rsid w:val="00D02778"/>
    <w:rsid w:val="00D028FC"/>
    <w:rsid w:val="00D029D4"/>
    <w:rsid w:val="00D029DC"/>
    <w:rsid w:val="00D02BCC"/>
    <w:rsid w:val="00D02E9D"/>
    <w:rsid w:val="00D03561"/>
    <w:rsid w:val="00D0369F"/>
    <w:rsid w:val="00D036DF"/>
    <w:rsid w:val="00D036F8"/>
    <w:rsid w:val="00D03C91"/>
    <w:rsid w:val="00D042F2"/>
    <w:rsid w:val="00D04404"/>
    <w:rsid w:val="00D049A1"/>
    <w:rsid w:val="00D04BA3"/>
    <w:rsid w:val="00D04DEB"/>
    <w:rsid w:val="00D04E8B"/>
    <w:rsid w:val="00D04F66"/>
    <w:rsid w:val="00D050F7"/>
    <w:rsid w:val="00D052E2"/>
    <w:rsid w:val="00D05C56"/>
    <w:rsid w:val="00D05C68"/>
    <w:rsid w:val="00D05CA9"/>
    <w:rsid w:val="00D05E20"/>
    <w:rsid w:val="00D061F8"/>
    <w:rsid w:val="00D06390"/>
    <w:rsid w:val="00D0665A"/>
    <w:rsid w:val="00D06831"/>
    <w:rsid w:val="00D069B5"/>
    <w:rsid w:val="00D06AAA"/>
    <w:rsid w:val="00D06AB2"/>
    <w:rsid w:val="00D06B3B"/>
    <w:rsid w:val="00D06B4A"/>
    <w:rsid w:val="00D06B4F"/>
    <w:rsid w:val="00D06C6C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9F7"/>
    <w:rsid w:val="00D10C2E"/>
    <w:rsid w:val="00D10C62"/>
    <w:rsid w:val="00D10D2E"/>
    <w:rsid w:val="00D11124"/>
    <w:rsid w:val="00D111BD"/>
    <w:rsid w:val="00D114E8"/>
    <w:rsid w:val="00D11842"/>
    <w:rsid w:val="00D1188D"/>
    <w:rsid w:val="00D119B9"/>
    <w:rsid w:val="00D11DB7"/>
    <w:rsid w:val="00D11F60"/>
    <w:rsid w:val="00D1225A"/>
    <w:rsid w:val="00D123B3"/>
    <w:rsid w:val="00D12536"/>
    <w:rsid w:val="00D125DA"/>
    <w:rsid w:val="00D12BDE"/>
    <w:rsid w:val="00D12D74"/>
    <w:rsid w:val="00D13071"/>
    <w:rsid w:val="00D13167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A3C"/>
    <w:rsid w:val="00D14EF4"/>
    <w:rsid w:val="00D14F56"/>
    <w:rsid w:val="00D14F5A"/>
    <w:rsid w:val="00D15153"/>
    <w:rsid w:val="00D151AA"/>
    <w:rsid w:val="00D1526C"/>
    <w:rsid w:val="00D1572D"/>
    <w:rsid w:val="00D1577D"/>
    <w:rsid w:val="00D15993"/>
    <w:rsid w:val="00D15B96"/>
    <w:rsid w:val="00D16139"/>
    <w:rsid w:val="00D16189"/>
    <w:rsid w:val="00D163F2"/>
    <w:rsid w:val="00D165C6"/>
    <w:rsid w:val="00D16627"/>
    <w:rsid w:val="00D16735"/>
    <w:rsid w:val="00D16764"/>
    <w:rsid w:val="00D16AB3"/>
    <w:rsid w:val="00D16B08"/>
    <w:rsid w:val="00D16BFB"/>
    <w:rsid w:val="00D16EF3"/>
    <w:rsid w:val="00D16FB9"/>
    <w:rsid w:val="00D171FA"/>
    <w:rsid w:val="00D172C2"/>
    <w:rsid w:val="00D17491"/>
    <w:rsid w:val="00D175C1"/>
    <w:rsid w:val="00D17637"/>
    <w:rsid w:val="00D1781F"/>
    <w:rsid w:val="00D17A4A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51"/>
    <w:rsid w:val="00D21079"/>
    <w:rsid w:val="00D21394"/>
    <w:rsid w:val="00D213D7"/>
    <w:rsid w:val="00D214E8"/>
    <w:rsid w:val="00D21574"/>
    <w:rsid w:val="00D21B1C"/>
    <w:rsid w:val="00D21CA4"/>
    <w:rsid w:val="00D21D03"/>
    <w:rsid w:val="00D22012"/>
    <w:rsid w:val="00D2205A"/>
    <w:rsid w:val="00D222AA"/>
    <w:rsid w:val="00D223C3"/>
    <w:rsid w:val="00D22605"/>
    <w:rsid w:val="00D22639"/>
    <w:rsid w:val="00D226BA"/>
    <w:rsid w:val="00D226DD"/>
    <w:rsid w:val="00D22849"/>
    <w:rsid w:val="00D22954"/>
    <w:rsid w:val="00D22973"/>
    <w:rsid w:val="00D22AB8"/>
    <w:rsid w:val="00D22D8D"/>
    <w:rsid w:val="00D22E4B"/>
    <w:rsid w:val="00D2303E"/>
    <w:rsid w:val="00D232D3"/>
    <w:rsid w:val="00D23424"/>
    <w:rsid w:val="00D234BA"/>
    <w:rsid w:val="00D23597"/>
    <w:rsid w:val="00D23778"/>
    <w:rsid w:val="00D238D0"/>
    <w:rsid w:val="00D23A40"/>
    <w:rsid w:val="00D23C5E"/>
    <w:rsid w:val="00D23C8C"/>
    <w:rsid w:val="00D24100"/>
    <w:rsid w:val="00D244C1"/>
    <w:rsid w:val="00D245A4"/>
    <w:rsid w:val="00D245BE"/>
    <w:rsid w:val="00D246B8"/>
    <w:rsid w:val="00D2476A"/>
    <w:rsid w:val="00D24CBF"/>
    <w:rsid w:val="00D24F20"/>
    <w:rsid w:val="00D250BA"/>
    <w:rsid w:val="00D2526F"/>
    <w:rsid w:val="00D2564B"/>
    <w:rsid w:val="00D25A1D"/>
    <w:rsid w:val="00D25ABF"/>
    <w:rsid w:val="00D26375"/>
    <w:rsid w:val="00D2659A"/>
    <w:rsid w:val="00D269FA"/>
    <w:rsid w:val="00D26A87"/>
    <w:rsid w:val="00D26B38"/>
    <w:rsid w:val="00D26C7E"/>
    <w:rsid w:val="00D26CB9"/>
    <w:rsid w:val="00D26EA6"/>
    <w:rsid w:val="00D27269"/>
    <w:rsid w:val="00D27639"/>
    <w:rsid w:val="00D27766"/>
    <w:rsid w:val="00D27874"/>
    <w:rsid w:val="00D27A75"/>
    <w:rsid w:val="00D27D8C"/>
    <w:rsid w:val="00D27D9C"/>
    <w:rsid w:val="00D3020B"/>
    <w:rsid w:val="00D30247"/>
    <w:rsid w:val="00D303AF"/>
    <w:rsid w:val="00D305F9"/>
    <w:rsid w:val="00D3087C"/>
    <w:rsid w:val="00D30BB0"/>
    <w:rsid w:val="00D31003"/>
    <w:rsid w:val="00D31756"/>
    <w:rsid w:val="00D3187C"/>
    <w:rsid w:val="00D3190E"/>
    <w:rsid w:val="00D31ABA"/>
    <w:rsid w:val="00D31B89"/>
    <w:rsid w:val="00D31C53"/>
    <w:rsid w:val="00D31D50"/>
    <w:rsid w:val="00D31D9E"/>
    <w:rsid w:val="00D32013"/>
    <w:rsid w:val="00D320AC"/>
    <w:rsid w:val="00D32447"/>
    <w:rsid w:val="00D3245C"/>
    <w:rsid w:val="00D3254D"/>
    <w:rsid w:val="00D32570"/>
    <w:rsid w:val="00D326DA"/>
    <w:rsid w:val="00D32A6C"/>
    <w:rsid w:val="00D32B86"/>
    <w:rsid w:val="00D32BB8"/>
    <w:rsid w:val="00D32CBF"/>
    <w:rsid w:val="00D32CC4"/>
    <w:rsid w:val="00D32D10"/>
    <w:rsid w:val="00D33024"/>
    <w:rsid w:val="00D331D1"/>
    <w:rsid w:val="00D331FF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AB"/>
    <w:rsid w:val="00D346CD"/>
    <w:rsid w:val="00D346F6"/>
    <w:rsid w:val="00D34836"/>
    <w:rsid w:val="00D34B03"/>
    <w:rsid w:val="00D34B30"/>
    <w:rsid w:val="00D34E50"/>
    <w:rsid w:val="00D35186"/>
    <w:rsid w:val="00D35433"/>
    <w:rsid w:val="00D354E7"/>
    <w:rsid w:val="00D3567B"/>
    <w:rsid w:val="00D3603E"/>
    <w:rsid w:val="00D36088"/>
    <w:rsid w:val="00D3616F"/>
    <w:rsid w:val="00D361D6"/>
    <w:rsid w:val="00D363DD"/>
    <w:rsid w:val="00D36439"/>
    <w:rsid w:val="00D36485"/>
    <w:rsid w:val="00D3661C"/>
    <w:rsid w:val="00D36627"/>
    <w:rsid w:val="00D36684"/>
    <w:rsid w:val="00D36771"/>
    <w:rsid w:val="00D369DA"/>
    <w:rsid w:val="00D369E9"/>
    <w:rsid w:val="00D36AC2"/>
    <w:rsid w:val="00D36E61"/>
    <w:rsid w:val="00D37008"/>
    <w:rsid w:val="00D379D2"/>
    <w:rsid w:val="00D37A97"/>
    <w:rsid w:val="00D37D18"/>
    <w:rsid w:val="00D37D83"/>
    <w:rsid w:val="00D37EE7"/>
    <w:rsid w:val="00D400F3"/>
    <w:rsid w:val="00D408CB"/>
    <w:rsid w:val="00D40DC1"/>
    <w:rsid w:val="00D41072"/>
    <w:rsid w:val="00D41138"/>
    <w:rsid w:val="00D41266"/>
    <w:rsid w:val="00D4157C"/>
    <w:rsid w:val="00D4162E"/>
    <w:rsid w:val="00D41854"/>
    <w:rsid w:val="00D41A34"/>
    <w:rsid w:val="00D41A49"/>
    <w:rsid w:val="00D41DB1"/>
    <w:rsid w:val="00D41FAB"/>
    <w:rsid w:val="00D42193"/>
    <w:rsid w:val="00D4292B"/>
    <w:rsid w:val="00D42931"/>
    <w:rsid w:val="00D429EF"/>
    <w:rsid w:val="00D42F42"/>
    <w:rsid w:val="00D4314B"/>
    <w:rsid w:val="00D432BE"/>
    <w:rsid w:val="00D43464"/>
    <w:rsid w:val="00D4352D"/>
    <w:rsid w:val="00D43583"/>
    <w:rsid w:val="00D43647"/>
    <w:rsid w:val="00D4384C"/>
    <w:rsid w:val="00D43E2B"/>
    <w:rsid w:val="00D43FF6"/>
    <w:rsid w:val="00D4400D"/>
    <w:rsid w:val="00D4424A"/>
    <w:rsid w:val="00D44444"/>
    <w:rsid w:val="00D4456E"/>
    <w:rsid w:val="00D447A3"/>
    <w:rsid w:val="00D449BD"/>
    <w:rsid w:val="00D449C4"/>
    <w:rsid w:val="00D44B65"/>
    <w:rsid w:val="00D44CC0"/>
    <w:rsid w:val="00D44CFD"/>
    <w:rsid w:val="00D4517F"/>
    <w:rsid w:val="00D4547F"/>
    <w:rsid w:val="00D45873"/>
    <w:rsid w:val="00D45AA2"/>
    <w:rsid w:val="00D45B3B"/>
    <w:rsid w:val="00D45C4B"/>
    <w:rsid w:val="00D45DDD"/>
    <w:rsid w:val="00D45E7F"/>
    <w:rsid w:val="00D45EFB"/>
    <w:rsid w:val="00D45F45"/>
    <w:rsid w:val="00D460AC"/>
    <w:rsid w:val="00D460AE"/>
    <w:rsid w:val="00D462BD"/>
    <w:rsid w:val="00D462D4"/>
    <w:rsid w:val="00D4635E"/>
    <w:rsid w:val="00D46471"/>
    <w:rsid w:val="00D465C9"/>
    <w:rsid w:val="00D467A6"/>
    <w:rsid w:val="00D467E9"/>
    <w:rsid w:val="00D46A45"/>
    <w:rsid w:val="00D46E19"/>
    <w:rsid w:val="00D46F80"/>
    <w:rsid w:val="00D4703A"/>
    <w:rsid w:val="00D471C6"/>
    <w:rsid w:val="00D47573"/>
    <w:rsid w:val="00D47CEB"/>
    <w:rsid w:val="00D47FE2"/>
    <w:rsid w:val="00D50151"/>
    <w:rsid w:val="00D501C4"/>
    <w:rsid w:val="00D506A2"/>
    <w:rsid w:val="00D50718"/>
    <w:rsid w:val="00D50731"/>
    <w:rsid w:val="00D50771"/>
    <w:rsid w:val="00D50790"/>
    <w:rsid w:val="00D509BC"/>
    <w:rsid w:val="00D509EB"/>
    <w:rsid w:val="00D50BD2"/>
    <w:rsid w:val="00D50C1A"/>
    <w:rsid w:val="00D50D65"/>
    <w:rsid w:val="00D50DA6"/>
    <w:rsid w:val="00D50FCA"/>
    <w:rsid w:val="00D5117A"/>
    <w:rsid w:val="00D512CE"/>
    <w:rsid w:val="00D51420"/>
    <w:rsid w:val="00D51448"/>
    <w:rsid w:val="00D515BA"/>
    <w:rsid w:val="00D5174D"/>
    <w:rsid w:val="00D51921"/>
    <w:rsid w:val="00D520BD"/>
    <w:rsid w:val="00D521BB"/>
    <w:rsid w:val="00D5223E"/>
    <w:rsid w:val="00D52469"/>
    <w:rsid w:val="00D5259A"/>
    <w:rsid w:val="00D52606"/>
    <w:rsid w:val="00D52711"/>
    <w:rsid w:val="00D5289A"/>
    <w:rsid w:val="00D529F6"/>
    <w:rsid w:val="00D52B07"/>
    <w:rsid w:val="00D52B15"/>
    <w:rsid w:val="00D52B60"/>
    <w:rsid w:val="00D52CE1"/>
    <w:rsid w:val="00D532FC"/>
    <w:rsid w:val="00D5333B"/>
    <w:rsid w:val="00D53377"/>
    <w:rsid w:val="00D533CF"/>
    <w:rsid w:val="00D536B1"/>
    <w:rsid w:val="00D53925"/>
    <w:rsid w:val="00D53D39"/>
    <w:rsid w:val="00D540C4"/>
    <w:rsid w:val="00D54291"/>
    <w:rsid w:val="00D5443B"/>
    <w:rsid w:val="00D54607"/>
    <w:rsid w:val="00D5497D"/>
    <w:rsid w:val="00D54B60"/>
    <w:rsid w:val="00D54C97"/>
    <w:rsid w:val="00D54CF7"/>
    <w:rsid w:val="00D54DF6"/>
    <w:rsid w:val="00D551BE"/>
    <w:rsid w:val="00D552C3"/>
    <w:rsid w:val="00D552DA"/>
    <w:rsid w:val="00D5590E"/>
    <w:rsid w:val="00D55946"/>
    <w:rsid w:val="00D55987"/>
    <w:rsid w:val="00D55E96"/>
    <w:rsid w:val="00D55F1C"/>
    <w:rsid w:val="00D5603A"/>
    <w:rsid w:val="00D5616F"/>
    <w:rsid w:val="00D561AA"/>
    <w:rsid w:val="00D5629E"/>
    <w:rsid w:val="00D56648"/>
    <w:rsid w:val="00D56820"/>
    <w:rsid w:val="00D5684F"/>
    <w:rsid w:val="00D568D5"/>
    <w:rsid w:val="00D56B3A"/>
    <w:rsid w:val="00D56B41"/>
    <w:rsid w:val="00D56B6E"/>
    <w:rsid w:val="00D56D3B"/>
    <w:rsid w:val="00D56D83"/>
    <w:rsid w:val="00D5756E"/>
    <w:rsid w:val="00D57644"/>
    <w:rsid w:val="00D57700"/>
    <w:rsid w:val="00D577C6"/>
    <w:rsid w:val="00D57A79"/>
    <w:rsid w:val="00D57AF6"/>
    <w:rsid w:val="00D57C78"/>
    <w:rsid w:val="00D57CB8"/>
    <w:rsid w:val="00D57F23"/>
    <w:rsid w:val="00D6004F"/>
    <w:rsid w:val="00D60109"/>
    <w:rsid w:val="00D60176"/>
    <w:rsid w:val="00D6068F"/>
    <w:rsid w:val="00D60765"/>
    <w:rsid w:val="00D608D4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AC2"/>
    <w:rsid w:val="00D61C5A"/>
    <w:rsid w:val="00D61D1B"/>
    <w:rsid w:val="00D61E7C"/>
    <w:rsid w:val="00D621C6"/>
    <w:rsid w:val="00D625E7"/>
    <w:rsid w:val="00D6269E"/>
    <w:rsid w:val="00D6270E"/>
    <w:rsid w:val="00D62822"/>
    <w:rsid w:val="00D62862"/>
    <w:rsid w:val="00D62989"/>
    <w:rsid w:val="00D62A2D"/>
    <w:rsid w:val="00D62B5C"/>
    <w:rsid w:val="00D62C04"/>
    <w:rsid w:val="00D63671"/>
    <w:rsid w:val="00D63A0B"/>
    <w:rsid w:val="00D63C18"/>
    <w:rsid w:val="00D63F74"/>
    <w:rsid w:val="00D640A0"/>
    <w:rsid w:val="00D640DF"/>
    <w:rsid w:val="00D64296"/>
    <w:rsid w:val="00D648FB"/>
    <w:rsid w:val="00D64B2F"/>
    <w:rsid w:val="00D64C34"/>
    <w:rsid w:val="00D64DC8"/>
    <w:rsid w:val="00D64E64"/>
    <w:rsid w:val="00D64F9D"/>
    <w:rsid w:val="00D650B6"/>
    <w:rsid w:val="00D651A7"/>
    <w:rsid w:val="00D65230"/>
    <w:rsid w:val="00D653E8"/>
    <w:rsid w:val="00D65546"/>
    <w:rsid w:val="00D65A9D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6F2F"/>
    <w:rsid w:val="00D6736D"/>
    <w:rsid w:val="00D673E8"/>
    <w:rsid w:val="00D6768F"/>
    <w:rsid w:val="00D678D1"/>
    <w:rsid w:val="00D67A1A"/>
    <w:rsid w:val="00D67C01"/>
    <w:rsid w:val="00D67E0C"/>
    <w:rsid w:val="00D70048"/>
    <w:rsid w:val="00D7068C"/>
    <w:rsid w:val="00D706A1"/>
    <w:rsid w:val="00D70789"/>
    <w:rsid w:val="00D708F9"/>
    <w:rsid w:val="00D709E3"/>
    <w:rsid w:val="00D70CAE"/>
    <w:rsid w:val="00D70D07"/>
    <w:rsid w:val="00D70F30"/>
    <w:rsid w:val="00D712AC"/>
    <w:rsid w:val="00D71375"/>
    <w:rsid w:val="00D71408"/>
    <w:rsid w:val="00D71549"/>
    <w:rsid w:val="00D716A7"/>
    <w:rsid w:val="00D7176B"/>
    <w:rsid w:val="00D71892"/>
    <w:rsid w:val="00D7225D"/>
    <w:rsid w:val="00D722FF"/>
    <w:rsid w:val="00D7232B"/>
    <w:rsid w:val="00D724A3"/>
    <w:rsid w:val="00D725FD"/>
    <w:rsid w:val="00D72E8B"/>
    <w:rsid w:val="00D73121"/>
    <w:rsid w:val="00D73157"/>
    <w:rsid w:val="00D731B7"/>
    <w:rsid w:val="00D73250"/>
    <w:rsid w:val="00D732AF"/>
    <w:rsid w:val="00D7339C"/>
    <w:rsid w:val="00D73451"/>
    <w:rsid w:val="00D7350B"/>
    <w:rsid w:val="00D73945"/>
    <w:rsid w:val="00D73A01"/>
    <w:rsid w:val="00D74021"/>
    <w:rsid w:val="00D741DD"/>
    <w:rsid w:val="00D74212"/>
    <w:rsid w:val="00D74403"/>
    <w:rsid w:val="00D7445F"/>
    <w:rsid w:val="00D748D2"/>
    <w:rsid w:val="00D749F9"/>
    <w:rsid w:val="00D74AAA"/>
    <w:rsid w:val="00D74B40"/>
    <w:rsid w:val="00D74EB7"/>
    <w:rsid w:val="00D74F84"/>
    <w:rsid w:val="00D7521A"/>
    <w:rsid w:val="00D7529F"/>
    <w:rsid w:val="00D75399"/>
    <w:rsid w:val="00D754BC"/>
    <w:rsid w:val="00D7555F"/>
    <w:rsid w:val="00D759DC"/>
    <w:rsid w:val="00D75AFC"/>
    <w:rsid w:val="00D75D4B"/>
    <w:rsid w:val="00D75E2F"/>
    <w:rsid w:val="00D75FFF"/>
    <w:rsid w:val="00D7629E"/>
    <w:rsid w:val="00D764EA"/>
    <w:rsid w:val="00D7669C"/>
    <w:rsid w:val="00D766B7"/>
    <w:rsid w:val="00D76A77"/>
    <w:rsid w:val="00D76ADC"/>
    <w:rsid w:val="00D76C9B"/>
    <w:rsid w:val="00D76DF3"/>
    <w:rsid w:val="00D7729D"/>
    <w:rsid w:val="00D773D4"/>
    <w:rsid w:val="00D779F0"/>
    <w:rsid w:val="00D77AAD"/>
    <w:rsid w:val="00D77C35"/>
    <w:rsid w:val="00D77C63"/>
    <w:rsid w:val="00D77DDF"/>
    <w:rsid w:val="00D77F4C"/>
    <w:rsid w:val="00D80239"/>
    <w:rsid w:val="00D80563"/>
    <w:rsid w:val="00D807CF"/>
    <w:rsid w:val="00D80E94"/>
    <w:rsid w:val="00D81126"/>
    <w:rsid w:val="00D8116C"/>
    <w:rsid w:val="00D81234"/>
    <w:rsid w:val="00D813EC"/>
    <w:rsid w:val="00D81483"/>
    <w:rsid w:val="00D814C0"/>
    <w:rsid w:val="00D814C8"/>
    <w:rsid w:val="00D81583"/>
    <w:rsid w:val="00D8159E"/>
    <w:rsid w:val="00D81B78"/>
    <w:rsid w:val="00D81D60"/>
    <w:rsid w:val="00D81F47"/>
    <w:rsid w:val="00D81F84"/>
    <w:rsid w:val="00D82049"/>
    <w:rsid w:val="00D82067"/>
    <w:rsid w:val="00D820F6"/>
    <w:rsid w:val="00D821F9"/>
    <w:rsid w:val="00D8231C"/>
    <w:rsid w:val="00D8251D"/>
    <w:rsid w:val="00D82612"/>
    <w:rsid w:val="00D82C7D"/>
    <w:rsid w:val="00D82DC1"/>
    <w:rsid w:val="00D82DF4"/>
    <w:rsid w:val="00D832AF"/>
    <w:rsid w:val="00D834C5"/>
    <w:rsid w:val="00D835EC"/>
    <w:rsid w:val="00D837F4"/>
    <w:rsid w:val="00D83AAC"/>
    <w:rsid w:val="00D83DBA"/>
    <w:rsid w:val="00D83E09"/>
    <w:rsid w:val="00D83FF5"/>
    <w:rsid w:val="00D84343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97D"/>
    <w:rsid w:val="00D85CA4"/>
    <w:rsid w:val="00D85D22"/>
    <w:rsid w:val="00D85F41"/>
    <w:rsid w:val="00D860FD"/>
    <w:rsid w:val="00D861DF"/>
    <w:rsid w:val="00D861F3"/>
    <w:rsid w:val="00D865FA"/>
    <w:rsid w:val="00D86639"/>
    <w:rsid w:val="00D8665C"/>
    <w:rsid w:val="00D8668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C3D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A1B"/>
    <w:rsid w:val="00D92DA8"/>
    <w:rsid w:val="00D92E69"/>
    <w:rsid w:val="00D92F2F"/>
    <w:rsid w:val="00D92F7B"/>
    <w:rsid w:val="00D93034"/>
    <w:rsid w:val="00D9312F"/>
    <w:rsid w:val="00D9320B"/>
    <w:rsid w:val="00D932E1"/>
    <w:rsid w:val="00D93567"/>
    <w:rsid w:val="00D93613"/>
    <w:rsid w:val="00D93A0E"/>
    <w:rsid w:val="00D93AFF"/>
    <w:rsid w:val="00D93BCE"/>
    <w:rsid w:val="00D93C31"/>
    <w:rsid w:val="00D93D3C"/>
    <w:rsid w:val="00D945B6"/>
    <w:rsid w:val="00D9471E"/>
    <w:rsid w:val="00D94756"/>
    <w:rsid w:val="00D947A6"/>
    <w:rsid w:val="00D949B0"/>
    <w:rsid w:val="00D949B8"/>
    <w:rsid w:val="00D949CE"/>
    <w:rsid w:val="00D94B56"/>
    <w:rsid w:val="00D94DAC"/>
    <w:rsid w:val="00D94EA1"/>
    <w:rsid w:val="00D94FCC"/>
    <w:rsid w:val="00D95005"/>
    <w:rsid w:val="00D950DE"/>
    <w:rsid w:val="00D95103"/>
    <w:rsid w:val="00D95866"/>
    <w:rsid w:val="00D95AAA"/>
    <w:rsid w:val="00D95AF8"/>
    <w:rsid w:val="00D95CDB"/>
    <w:rsid w:val="00D95E16"/>
    <w:rsid w:val="00D95EA0"/>
    <w:rsid w:val="00D962A2"/>
    <w:rsid w:val="00D96644"/>
    <w:rsid w:val="00D966C2"/>
    <w:rsid w:val="00D96888"/>
    <w:rsid w:val="00D96916"/>
    <w:rsid w:val="00D969BB"/>
    <w:rsid w:val="00D969E4"/>
    <w:rsid w:val="00D96EDA"/>
    <w:rsid w:val="00D970DF"/>
    <w:rsid w:val="00D972AA"/>
    <w:rsid w:val="00D97356"/>
    <w:rsid w:val="00D9761D"/>
    <w:rsid w:val="00D976F6"/>
    <w:rsid w:val="00D9787D"/>
    <w:rsid w:val="00D97A69"/>
    <w:rsid w:val="00D97C13"/>
    <w:rsid w:val="00D97C59"/>
    <w:rsid w:val="00D97E43"/>
    <w:rsid w:val="00DA06BE"/>
    <w:rsid w:val="00DA0716"/>
    <w:rsid w:val="00DA094D"/>
    <w:rsid w:val="00DA0DCF"/>
    <w:rsid w:val="00DA0F31"/>
    <w:rsid w:val="00DA139B"/>
    <w:rsid w:val="00DA14F7"/>
    <w:rsid w:val="00DA1520"/>
    <w:rsid w:val="00DA16EA"/>
    <w:rsid w:val="00DA1A80"/>
    <w:rsid w:val="00DA1D42"/>
    <w:rsid w:val="00DA1D5C"/>
    <w:rsid w:val="00DA1DBE"/>
    <w:rsid w:val="00DA214E"/>
    <w:rsid w:val="00DA25B2"/>
    <w:rsid w:val="00DA266A"/>
    <w:rsid w:val="00DA26AD"/>
    <w:rsid w:val="00DA2957"/>
    <w:rsid w:val="00DA29E8"/>
    <w:rsid w:val="00DA2ACD"/>
    <w:rsid w:val="00DA2D50"/>
    <w:rsid w:val="00DA2EBF"/>
    <w:rsid w:val="00DA33B5"/>
    <w:rsid w:val="00DA340E"/>
    <w:rsid w:val="00DA342C"/>
    <w:rsid w:val="00DA352B"/>
    <w:rsid w:val="00DA372C"/>
    <w:rsid w:val="00DA3741"/>
    <w:rsid w:val="00DA4482"/>
    <w:rsid w:val="00DA48E4"/>
    <w:rsid w:val="00DA4A0A"/>
    <w:rsid w:val="00DA4C2A"/>
    <w:rsid w:val="00DA4D1B"/>
    <w:rsid w:val="00DA4F27"/>
    <w:rsid w:val="00DA4F4B"/>
    <w:rsid w:val="00DA4FB2"/>
    <w:rsid w:val="00DA5078"/>
    <w:rsid w:val="00DA50C7"/>
    <w:rsid w:val="00DA5893"/>
    <w:rsid w:val="00DA5931"/>
    <w:rsid w:val="00DA5F2D"/>
    <w:rsid w:val="00DA62F7"/>
    <w:rsid w:val="00DA63DC"/>
    <w:rsid w:val="00DA677C"/>
    <w:rsid w:val="00DA67E4"/>
    <w:rsid w:val="00DA6903"/>
    <w:rsid w:val="00DA6A25"/>
    <w:rsid w:val="00DA6A8D"/>
    <w:rsid w:val="00DA6C1E"/>
    <w:rsid w:val="00DA6C3D"/>
    <w:rsid w:val="00DA6D78"/>
    <w:rsid w:val="00DA6E28"/>
    <w:rsid w:val="00DA74A2"/>
    <w:rsid w:val="00DA76DF"/>
    <w:rsid w:val="00DA7776"/>
    <w:rsid w:val="00DA781C"/>
    <w:rsid w:val="00DA796F"/>
    <w:rsid w:val="00DA7A72"/>
    <w:rsid w:val="00DA7C0E"/>
    <w:rsid w:val="00DB0060"/>
    <w:rsid w:val="00DB02A8"/>
    <w:rsid w:val="00DB0400"/>
    <w:rsid w:val="00DB07A7"/>
    <w:rsid w:val="00DB0803"/>
    <w:rsid w:val="00DB0A1F"/>
    <w:rsid w:val="00DB0AA5"/>
    <w:rsid w:val="00DB0ABE"/>
    <w:rsid w:val="00DB0ADB"/>
    <w:rsid w:val="00DB0B88"/>
    <w:rsid w:val="00DB0C4A"/>
    <w:rsid w:val="00DB0D2D"/>
    <w:rsid w:val="00DB0D3D"/>
    <w:rsid w:val="00DB0E9F"/>
    <w:rsid w:val="00DB0EA3"/>
    <w:rsid w:val="00DB1195"/>
    <w:rsid w:val="00DB12A1"/>
    <w:rsid w:val="00DB1378"/>
    <w:rsid w:val="00DB1553"/>
    <w:rsid w:val="00DB170E"/>
    <w:rsid w:val="00DB19E8"/>
    <w:rsid w:val="00DB1F56"/>
    <w:rsid w:val="00DB202E"/>
    <w:rsid w:val="00DB2059"/>
    <w:rsid w:val="00DB2137"/>
    <w:rsid w:val="00DB23E6"/>
    <w:rsid w:val="00DB242D"/>
    <w:rsid w:val="00DB24FD"/>
    <w:rsid w:val="00DB26B0"/>
    <w:rsid w:val="00DB28F4"/>
    <w:rsid w:val="00DB2C38"/>
    <w:rsid w:val="00DB2DB7"/>
    <w:rsid w:val="00DB3719"/>
    <w:rsid w:val="00DB373D"/>
    <w:rsid w:val="00DB3901"/>
    <w:rsid w:val="00DB3916"/>
    <w:rsid w:val="00DB3B45"/>
    <w:rsid w:val="00DB3F39"/>
    <w:rsid w:val="00DB462E"/>
    <w:rsid w:val="00DB4673"/>
    <w:rsid w:val="00DB487C"/>
    <w:rsid w:val="00DB4924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8CB"/>
    <w:rsid w:val="00DB7B18"/>
    <w:rsid w:val="00DB7D33"/>
    <w:rsid w:val="00DB7D5D"/>
    <w:rsid w:val="00DB7F27"/>
    <w:rsid w:val="00DC037C"/>
    <w:rsid w:val="00DC039D"/>
    <w:rsid w:val="00DC04B6"/>
    <w:rsid w:val="00DC05FF"/>
    <w:rsid w:val="00DC0667"/>
    <w:rsid w:val="00DC0865"/>
    <w:rsid w:val="00DC08F3"/>
    <w:rsid w:val="00DC09D1"/>
    <w:rsid w:val="00DC0A75"/>
    <w:rsid w:val="00DC0BE4"/>
    <w:rsid w:val="00DC0C58"/>
    <w:rsid w:val="00DC0C94"/>
    <w:rsid w:val="00DC0D0F"/>
    <w:rsid w:val="00DC1041"/>
    <w:rsid w:val="00DC12FF"/>
    <w:rsid w:val="00DC1548"/>
    <w:rsid w:val="00DC1820"/>
    <w:rsid w:val="00DC1894"/>
    <w:rsid w:val="00DC1939"/>
    <w:rsid w:val="00DC1B5C"/>
    <w:rsid w:val="00DC20E3"/>
    <w:rsid w:val="00DC270A"/>
    <w:rsid w:val="00DC2788"/>
    <w:rsid w:val="00DC2AD8"/>
    <w:rsid w:val="00DC2BEB"/>
    <w:rsid w:val="00DC2CEF"/>
    <w:rsid w:val="00DC2DD4"/>
    <w:rsid w:val="00DC2F97"/>
    <w:rsid w:val="00DC31D4"/>
    <w:rsid w:val="00DC354C"/>
    <w:rsid w:val="00DC3594"/>
    <w:rsid w:val="00DC3B4C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854"/>
    <w:rsid w:val="00DC5C17"/>
    <w:rsid w:val="00DC5E8E"/>
    <w:rsid w:val="00DC61A1"/>
    <w:rsid w:val="00DC66B2"/>
    <w:rsid w:val="00DC688A"/>
    <w:rsid w:val="00DC6967"/>
    <w:rsid w:val="00DC6A3C"/>
    <w:rsid w:val="00DC6F6B"/>
    <w:rsid w:val="00DC7011"/>
    <w:rsid w:val="00DC7131"/>
    <w:rsid w:val="00DC7196"/>
    <w:rsid w:val="00DC73BC"/>
    <w:rsid w:val="00DC7740"/>
    <w:rsid w:val="00DC7802"/>
    <w:rsid w:val="00DC7B27"/>
    <w:rsid w:val="00DC7B86"/>
    <w:rsid w:val="00DC7BF5"/>
    <w:rsid w:val="00DC7CF0"/>
    <w:rsid w:val="00DD003C"/>
    <w:rsid w:val="00DD0375"/>
    <w:rsid w:val="00DD06D0"/>
    <w:rsid w:val="00DD0BDA"/>
    <w:rsid w:val="00DD0C8D"/>
    <w:rsid w:val="00DD0D78"/>
    <w:rsid w:val="00DD0F24"/>
    <w:rsid w:val="00DD13A1"/>
    <w:rsid w:val="00DD1488"/>
    <w:rsid w:val="00DD1787"/>
    <w:rsid w:val="00DD1B2F"/>
    <w:rsid w:val="00DD21DA"/>
    <w:rsid w:val="00DD2257"/>
    <w:rsid w:val="00DD229F"/>
    <w:rsid w:val="00DD2AE9"/>
    <w:rsid w:val="00DD2B28"/>
    <w:rsid w:val="00DD2B8E"/>
    <w:rsid w:val="00DD2C19"/>
    <w:rsid w:val="00DD2CCF"/>
    <w:rsid w:val="00DD2FD7"/>
    <w:rsid w:val="00DD37D2"/>
    <w:rsid w:val="00DD37D5"/>
    <w:rsid w:val="00DD3EC4"/>
    <w:rsid w:val="00DD409A"/>
    <w:rsid w:val="00DD40D1"/>
    <w:rsid w:val="00DD4210"/>
    <w:rsid w:val="00DD4686"/>
    <w:rsid w:val="00DD4B5B"/>
    <w:rsid w:val="00DD4C53"/>
    <w:rsid w:val="00DD4D79"/>
    <w:rsid w:val="00DD4DEB"/>
    <w:rsid w:val="00DD4E20"/>
    <w:rsid w:val="00DD4EC2"/>
    <w:rsid w:val="00DD5408"/>
    <w:rsid w:val="00DD5591"/>
    <w:rsid w:val="00DD5597"/>
    <w:rsid w:val="00DD57D6"/>
    <w:rsid w:val="00DD597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D7443"/>
    <w:rsid w:val="00DD7581"/>
    <w:rsid w:val="00DD75E6"/>
    <w:rsid w:val="00DD7E1B"/>
    <w:rsid w:val="00DE01AE"/>
    <w:rsid w:val="00DE01B7"/>
    <w:rsid w:val="00DE0353"/>
    <w:rsid w:val="00DE0358"/>
    <w:rsid w:val="00DE057D"/>
    <w:rsid w:val="00DE06F8"/>
    <w:rsid w:val="00DE07C7"/>
    <w:rsid w:val="00DE0E76"/>
    <w:rsid w:val="00DE11B3"/>
    <w:rsid w:val="00DE140B"/>
    <w:rsid w:val="00DE150D"/>
    <w:rsid w:val="00DE1693"/>
    <w:rsid w:val="00DE1AB6"/>
    <w:rsid w:val="00DE1B23"/>
    <w:rsid w:val="00DE1CAF"/>
    <w:rsid w:val="00DE1ED2"/>
    <w:rsid w:val="00DE1F8F"/>
    <w:rsid w:val="00DE1FDE"/>
    <w:rsid w:val="00DE1FF8"/>
    <w:rsid w:val="00DE21C2"/>
    <w:rsid w:val="00DE2313"/>
    <w:rsid w:val="00DE24BB"/>
    <w:rsid w:val="00DE26B1"/>
    <w:rsid w:val="00DE27CC"/>
    <w:rsid w:val="00DE2A2B"/>
    <w:rsid w:val="00DE2B1D"/>
    <w:rsid w:val="00DE2C83"/>
    <w:rsid w:val="00DE2DAE"/>
    <w:rsid w:val="00DE2E70"/>
    <w:rsid w:val="00DE3378"/>
    <w:rsid w:val="00DE33B8"/>
    <w:rsid w:val="00DE3410"/>
    <w:rsid w:val="00DE363A"/>
    <w:rsid w:val="00DE3772"/>
    <w:rsid w:val="00DE37B9"/>
    <w:rsid w:val="00DE388B"/>
    <w:rsid w:val="00DE38AD"/>
    <w:rsid w:val="00DE3948"/>
    <w:rsid w:val="00DE3A59"/>
    <w:rsid w:val="00DE3B3C"/>
    <w:rsid w:val="00DE3CBF"/>
    <w:rsid w:val="00DE3E53"/>
    <w:rsid w:val="00DE3F55"/>
    <w:rsid w:val="00DE4463"/>
    <w:rsid w:val="00DE44B5"/>
    <w:rsid w:val="00DE455A"/>
    <w:rsid w:val="00DE46BE"/>
    <w:rsid w:val="00DE472E"/>
    <w:rsid w:val="00DE48AD"/>
    <w:rsid w:val="00DE4A47"/>
    <w:rsid w:val="00DE5244"/>
    <w:rsid w:val="00DE552C"/>
    <w:rsid w:val="00DE58AF"/>
    <w:rsid w:val="00DE5A6F"/>
    <w:rsid w:val="00DE5B07"/>
    <w:rsid w:val="00DE5D00"/>
    <w:rsid w:val="00DE5D8D"/>
    <w:rsid w:val="00DE5DAF"/>
    <w:rsid w:val="00DE5DD6"/>
    <w:rsid w:val="00DE5E01"/>
    <w:rsid w:val="00DE628C"/>
    <w:rsid w:val="00DE630B"/>
    <w:rsid w:val="00DE6433"/>
    <w:rsid w:val="00DE6657"/>
    <w:rsid w:val="00DE6903"/>
    <w:rsid w:val="00DE6FB1"/>
    <w:rsid w:val="00DE7282"/>
    <w:rsid w:val="00DE73E3"/>
    <w:rsid w:val="00DE7621"/>
    <w:rsid w:val="00DE7A4F"/>
    <w:rsid w:val="00DE7C2E"/>
    <w:rsid w:val="00DE7D49"/>
    <w:rsid w:val="00DE7F4F"/>
    <w:rsid w:val="00DF003F"/>
    <w:rsid w:val="00DF0254"/>
    <w:rsid w:val="00DF0516"/>
    <w:rsid w:val="00DF0554"/>
    <w:rsid w:val="00DF061A"/>
    <w:rsid w:val="00DF0882"/>
    <w:rsid w:val="00DF0936"/>
    <w:rsid w:val="00DF0BCA"/>
    <w:rsid w:val="00DF11BA"/>
    <w:rsid w:val="00DF1732"/>
    <w:rsid w:val="00DF19C4"/>
    <w:rsid w:val="00DF19EB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3D8"/>
    <w:rsid w:val="00DF2480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558"/>
    <w:rsid w:val="00DF480D"/>
    <w:rsid w:val="00DF4B8F"/>
    <w:rsid w:val="00DF4E30"/>
    <w:rsid w:val="00DF4E48"/>
    <w:rsid w:val="00DF51E9"/>
    <w:rsid w:val="00DF539E"/>
    <w:rsid w:val="00DF53A2"/>
    <w:rsid w:val="00DF5493"/>
    <w:rsid w:val="00DF5630"/>
    <w:rsid w:val="00DF5651"/>
    <w:rsid w:val="00DF5776"/>
    <w:rsid w:val="00DF5A1A"/>
    <w:rsid w:val="00DF5A3F"/>
    <w:rsid w:val="00DF5D69"/>
    <w:rsid w:val="00DF5D7E"/>
    <w:rsid w:val="00DF5ED7"/>
    <w:rsid w:val="00DF5F76"/>
    <w:rsid w:val="00DF644F"/>
    <w:rsid w:val="00DF6A6F"/>
    <w:rsid w:val="00DF6CD2"/>
    <w:rsid w:val="00DF6DDF"/>
    <w:rsid w:val="00DF6EF9"/>
    <w:rsid w:val="00DF701B"/>
    <w:rsid w:val="00DF708D"/>
    <w:rsid w:val="00DF712A"/>
    <w:rsid w:val="00DF7245"/>
    <w:rsid w:val="00DF7289"/>
    <w:rsid w:val="00DF73C6"/>
    <w:rsid w:val="00DF7546"/>
    <w:rsid w:val="00DF7988"/>
    <w:rsid w:val="00DF7DED"/>
    <w:rsid w:val="00DF7E50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B4D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53"/>
    <w:rsid w:val="00E02E7F"/>
    <w:rsid w:val="00E02F0E"/>
    <w:rsid w:val="00E02F76"/>
    <w:rsid w:val="00E030BA"/>
    <w:rsid w:val="00E0336C"/>
    <w:rsid w:val="00E034F3"/>
    <w:rsid w:val="00E035E8"/>
    <w:rsid w:val="00E038F7"/>
    <w:rsid w:val="00E03BE5"/>
    <w:rsid w:val="00E03BF3"/>
    <w:rsid w:val="00E03CC9"/>
    <w:rsid w:val="00E03E4E"/>
    <w:rsid w:val="00E03E97"/>
    <w:rsid w:val="00E040CE"/>
    <w:rsid w:val="00E04916"/>
    <w:rsid w:val="00E04E3D"/>
    <w:rsid w:val="00E04E76"/>
    <w:rsid w:val="00E0501C"/>
    <w:rsid w:val="00E051F1"/>
    <w:rsid w:val="00E052A3"/>
    <w:rsid w:val="00E0556B"/>
    <w:rsid w:val="00E055A8"/>
    <w:rsid w:val="00E05634"/>
    <w:rsid w:val="00E05689"/>
    <w:rsid w:val="00E057C1"/>
    <w:rsid w:val="00E057E7"/>
    <w:rsid w:val="00E058B1"/>
    <w:rsid w:val="00E05904"/>
    <w:rsid w:val="00E059EA"/>
    <w:rsid w:val="00E05A22"/>
    <w:rsid w:val="00E05EB2"/>
    <w:rsid w:val="00E05F7E"/>
    <w:rsid w:val="00E0601F"/>
    <w:rsid w:val="00E06186"/>
    <w:rsid w:val="00E06212"/>
    <w:rsid w:val="00E06257"/>
    <w:rsid w:val="00E06352"/>
    <w:rsid w:val="00E063E7"/>
    <w:rsid w:val="00E0647E"/>
    <w:rsid w:val="00E0653B"/>
    <w:rsid w:val="00E06740"/>
    <w:rsid w:val="00E069CF"/>
    <w:rsid w:val="00E06BD1"/>
    <w:rsid w:val="00E06DDB"/>
    <w:rsid w:val="00E06E29"/>
    <w:rsid w:val="00E06F22"/>
    <w:rsid w:val="00E0709F"/>
    <w:rsid w:val="00E078C7"/>
    <w:rsid w:val="00E078E8"/>
    <w:rsid w:val="00E079B5"/>
    <w:rsid w:val="00E07AAF"/>
    <w:rsid w:val="00E07CA8"/>
    <w:rsid w:val="00E100A6"/>
    <w:rsid w:val="00E102DD"/>
    <w:rsid w:val="00E103B8"/>
    <w:rsid w:val="00E10502"/>
    <w:rsid w:val="00E10684"/>
    <w:rsid w:val="00E108E5"/>
    <w:rsid w:val="00E109A4"/>
    <w:rsid w:val="00E109EE"/>
    <w:rsid w:val="00E10C1B"/>
    <w:rsid w:val="00E10D7B"/>
    <w:rsid w:val="00E113F7"/>
    <w:rsid w:val="00E116F4"/>
    <w:rsid w:val="00E117F3"/>
    <w:rsid w:val="00E1185E"/>
    <w:rsid w:val="00E118C5"/>
    <w:rsid w:val="00E11A87"/>
    <w:rsid w:val="00E11B2F"/>
    <w:rsid w:val="00E11E99"/>
    <w:rsid w:val="00E12275"/>
    <w:rsid w:val="00E1242C"/>
    <w:rsid w:val="00E128E2"/>
    <w:rsid w:val="00E12B2F"/>
    <w:rsid w:val="00E12BC6"/>
    <w:rsid w:val="00E12FD2"/>
    <w:rsid w:val="00E12FEF"/>
    <w:rsid w:val="00E13099"/>
    <w:rsid w:val="00E1310C"/>
    <w:rsid w:val="00E13407"/>
    <w:rsid w:val="00E1361C"/>
    <w:rsid w:val="00E13854"/>
    <w:rsid w:val="00E13AC7"/>
    <w:rsid w:val="00E13D18"/>
    <w:rsid w:val="00E13F5B"/>
    <w:rsid w:val="00E14178"/>
    <w:rsid w:val="00E143CB"/>
    <w:rsid w:val="00E14C98"/>
    <w:rsid w:val="00E14D63"/>
    <w:rsid w:val="00E14E1B"/>
    <w:rsid w:val="00E14E4B"/>
    <w:rsid w:val="00E1534F"/>
    <w:rsid w:val="00E154DC"/>
    <w:rsid w:val="00E154FE"/>
    <w:rsid w:val="00E15651"/>
    <w:rsid w:val="00E157A6"/>
    <w:rsid w:val="00E158BC"/>
    <w:rsid w:val="00E1599F"/>
    <w:rsid w:val="00E15C19"/>
    <w:rsid w:val="00E15D1D"/>
    <w:rsid w:val="00E15FB2"/>
    <w:rsid w:val="00E16062"/>
    <w:rsid w:val="00E16214"/>
    <w:rsid w:val="00E1622B"/>
    <w:rsid w:val="00E16449"/>
    <w:rsid w:val="00E16825"/>
    <w:rsid w:val="00E16834"/>
    <w:rsid w:val="00E169F7"/>
    <w:rsid w:val="00E16A0F"/>
    <w:rsid w:val="00E16ABF"/>
    <w:rsid w:val="00E16B8F"/>
    <w:rsid w:val="00E16E19"/>
    <w:rsid w:val="00E16E92"/>
    <w:rsid w:val="00E17254"/>
    <w:rsid w:val="00E17333"/>
    <w:rsid w:val="00E1733D"/>
    <w:rsid w:val="00E17358"/>
    <w:rsid w:val="00E174DD"/>
    <w:rsid w:val="00E1757D"/>
    <w:rsid w:val="00E176CC"/>
    <w:rsid w:val="00E17978"/>
    <w:rsid w:val="00E179A4"/>
    <w:rsid w:val="00E17A07"/>
    <w:rsid w:val="00E17B38"/>
    <w:rsid w:val="00E204BE"/>
    <w:rsid w:val="00E20785"/>
    <w:rsid w:val="00E207AC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629"/>
    <w:rsid w:val="00E21862"/>
    <w:rsid w:val="00E21AD7"/>
    <w:rsid w:val="00E21D66"/>
    <w:rsid w:val="00E21DEB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3E4D"/>
    <w:rsid w:val="00E24028"/>
    <w:rsid w:val="00E241CA"/>
    <w:rsid w:val="00E242E3"/>
    <w:rsid w:val="00E243B0"/>
    <w:rsid w:val="00E243BF"/>
    <w:rsid w:val="00E244A7"/>
    <w:rsid w:val="00E24508"/>
    <w:rsid w:val="00E24BEF"/>
    <w:rsid w:val="00E24D9A"/>
    <w:rsid w:val="00E24DBE"/>
    <w:rsid w:val="00E24E0D"/>
    <w:rsid w:val="00E24EEB"/>
    <w:rsid w:val="00E24F66"/>
    <w:rsid w:val="00E24F7A"/>
    <w:rsid w:val="00E25264"/>
    <w:rsid w:val="00E2538F"/>
    <w:rsid w:val="00E255B6"/>
    <w:rsid w:val="00E255FD"/>
    <w:rsid w:val="00E259F6"/>
    <w:rsid w:val="00E25A4C"/>
    <w:rsid w:val="00E25D09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6E37"/>
    <w:rsid w:val="00E270D7"/>
    <w:rsid w:val="00E27119"/>
    <w:rsid w:val="00E273AC"/>
    <w:rsid w:val="00E276E3"/>
    <w:rsid w:val="00E27840"/>
    <w:rsid w:val="00E2787A"/>
    <w:rsid w:val="00E2788D"/>
    <w:rsid w:val="00E27A34"/>
    <w:rsid w:val="00E27CBF"/>
    <w:rsid w:val="00E27EA6"/>
    <w:rsid w:val="00E3008A"/>
    <w:rsid w:val="00E302D0"/>
    <w:rsid w:val="00E30459"/>
    <w:rsid w:val="00E30623"/>
    <w:rsid w:val="00E30734"/>
    <w:rsid w:val="00E30831"/>
    <w:rsid w:val="00E3097D"/>
    <w:rsid w:val="00E30AD1"/>
    <w:rsid w:val="00E30BCF"/>
    <w:rsid w:val="00E30C3C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2FE0"/>
    <w:rsid w:val="00E33099"/>
    <w:rsid w:val="00E331C8"/>
    <w:rsid w:val="00E332D8"/>
    <w:rsid w:val="00E33337"/>
    <w:rsid w:val="00E333F9"/>
    <w:rsid w:val="00E33785"/>
    <w:rsid w:val="00E33899"/>
    <w:rsid w:val="00E33961"/>
    <w:rsid w:val="00E33A0F"/>
    <w:rsid w:val="00E33E52"/>
    <w:rsid w:val="00E33F25"/>
    <w:rsid w:val="00E33FD7"/>
    <w:rsid w:val="00E341D2"/>
    <w:rsid w:val="00E34618"/>
    <w:rsid w:val="00E346F2"/>
    <w:rsid w:val="00E34E09"/>
    <w:rsid w:val="00E34E2E"/>
    <w:rsid w:val="00E3534A"/>
    <w:rsid w:val="00E3536F"/>
    <w:rsid w:val="00E3579E"/>
    <w:rsid w:val="00E359FD"/>
    <w:rsid w:val="00E35C8B"/>
    <w:rsid w:val="00E35CB3"/>
    <w:rsid w:val="00E364F0"/>
    <w:rsid w:val="00E3659C"/>
    <w:rsid w:val="00E369B8"/>
    <w:rsid w:val="00E36C67"/>
    <w:rsid w:val="00E36D95"/>
    <w:rsid w:val="00E37193"/>
    <w:rsid w:val="00E372D9"/>
    <w:rsid w:val="00E373C9"/>
    <w:rsid w:val="00E37653"/>
    <w:rsid w:val="00E3778A"/>
    <w:rsid w:val="00E37979"/>
    <w:rsid w:val="00E37C96"/>
    <w:rsid w:val="00E37CB2"/>
    <w:rsid w:val="00E37F4E"/>
    <w:rsid w:val="00E40168"/>
    <w:rsid w:val="00E4020E"/>
    <w:rsid w:val="00E40320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62"/>
    <w:rsid w:val="00E41B95"/>
    <w:rsid w:val="00E41D65"/>
    <w:rsid w:val="00E41D86"/>
    <w:rsid w:val="00E41E6A"/>
    <w:rsid w:val="00E42431"/>
    <w:rsid w:val="00E42DFF"/>
    <w:rsid w:val="00E42E64"/>
    <w:rsid w:val="00E42E7D"/>
    <w:rsid w:val="00E42F6A"/>
    <w:rsid w:val="00E43143"/>
    <w:rsid w:val="00E434C7"/>
    <w:rsid w:val="00E4352D"/>
    <w:rsid w:val="00E4395B"/>
    <w:rsid w:val="00E43D04"/>
    <w:rsid w:val="00E43F22"/>
    <w:rsid w:val="00E4409A"/>
    <w:rsid w:val="00E44248"/>
    <w:rsid w:val="00E44A1A"/>
    <w:rsid w:val="00E44AC1"/>
    <w:rsid w:val="00E44AD9"/>
    <w:rsid w:val="00E44BC7"/>
    <w:rsid w:val="00E4512C"/>
    <w:rsid w:val="00E451D8"/>
    <w:rsid w:val="00E45215"/>
    <w:rsid w:val="00E45444"/>
    <w:rsid w:val="00E455C4"/>
    <w:rsid w:val="00E45D6B"/>
    <w:rsid w:val="00E45D81"/>
    <w:rsid w:val="00E45DF6"/>
    <w:rsid w:val="00E45E78"/>
    <w:rsid w:val="00E45EEF"/>
    <w:rsid w:val="00E461DF"/>
    <w:rsid w:val="00E461EB"/>
    <w:rsid w:val="00E46252"/>
    <w:rsid w:val="00E463E8"/>
    <w:rsid w:val="00E46573"/>
    <w:rsid w:val="00E4657B"/>
    <w:rsid w:val="00E46670"/>
    <w:rsid w:val="00E46747"/>
    <w:rsid w:val="00E46824"/>
    <w:rsid w:val="00E46970"/>
    <w:rsid w:val="00E4697D"/>
    <w:rsid w:val="00E46C98"/>
    <w:rsid w:val="00E46EED"/>
    <w:rsid w:val="00E46F50"/>
    <w:rsid w:val="00E472C8"/>
    <w:rsid w:val="00E47457"/>
    <w:rsid w:val="00E474C3"/>
    <w:rsid w:val="00E47673"/>
    <w:rsid w:val="00E477D6"/>
    <w:rsid w:val="00E4796D"/>
    <w:rsid w:val="00E47A84"/>
    <w:rsid w:val="00E47ABF"/>
    <w:rsid w:val="00E47BF3"/>
    <w:rsid w:val="00E47D91"/>
    <w:rsid w:val="00E47E6E"/>
    <w:rsid w:val="00E501B7"/>
    <w:rsid w:val="00E50809"/>
    <w:rsid w:val="00E50BC3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344"/>
    <w:rsid w:val="00E5244A"/>
    <w:rsid w:val="00E527C2"/>
    <w:rsid w:val="00E5281B"/>
    <w:rsid w:val="00E5289C"/>
    <w:rsid w:val="00E528BB"/>
    <w:rsid w:val="00E52916"/>
    <w:rsid w:val="00E529DF"/>
    <w:rsid w:val="00E52ABF"/>
    <w:rsid w:val="00E52B10"/>
    <w:rsid w:val="00E52BA6"/>
    <w:rsid w:val="00E52C82"/>
    <w:rsid w:val="00E530E6"/>
    <w:rsid w:val="00E5346C"/>
    <w:rsid w:val="00E53746"/>
    <w:rsid w:val="00E53D04"/>
    <w:rsid w:val="00E5413F"/>
    <w:rsid w:val="00E542EC"/>
    <w:rsid w:val="00E54657"/>
    <w:rsid w:val="00E547E0"/>
    <w:rsid w:val="00E54AB8"/>
    <w:rsid w:val="00E54AE4"/>
    <w:rsid w:val="00E54CF3"/>
    <w:rsid w:val="00E54D05"/>
    <w:rsid w:val="00E54D2E"/>
    <w:rsid w:val="00E552F7"/>
    <w:rsid w:val="00E55D51"/>
    <w:rsid w:val="00E55FEC"/>
    <w:rsid w:val="00E561A4"/>
    <w:rsid w:val="00E56240"/>
    <w:rsid w:val="00E56383"/>
    <w:rsid w:val="00E5652C"/>
    <w:rsid w:val="00E56594"/>
    <w:rsid w:val="00E5660A"/>
    <w:rsid w:val="00E567D4"/>
    <w:rsid w:val="00E569D8"/>
    <w:rsid w:val="00E56CB2"/>
    <w:rsid w:val="00E56CC8"/>
    <w:rsid w:val="00E56DD3"/>
    <w:rsid w:val="00E57134"/>
    <w:rsid w:val="00E57170"/>
    <w:rsid w:val="00E5720C"/>
    <w:rsid w:val="00E57505"/>
    <w:rsid w:val="00E57552"/>
    <w:rsid w:val="00E57597"/>
    <w:rsid w:val="00E575C5"/>
    <w:rsid w:val="00E57673"/>
    <w:rsid w:val="00E57727"/>
    <w:rsid w:val="00E57D0E"/>
    <w:rsid w:val="00E57D51"/>
    <w:rsid w:val="00E60528"/>
    <w:rsid w:val="00E60572"/>
    <w:rsid w:val="00E61206"/>
    <w:rsid w:val="00E61504"/>
    <w:rsid w:val="00E61636"/>
    <w:rsid w:val="00E6163A"/>
    <w:rsid w:val="00E61AA4"/>
    <w:rsid w:val="00E61BA5"/>
    <w:rsid w:val="00E61BD8"/>
    <w:rsid w:val="00E61DA9"/>
    <w:rsid w:val="00E620EE"/>
    <w:rsid w:val="00E625A0"/>
    <w:rsid w:val="00E626A9"/>
    <w:rsid w:val="00E62727"/>
    <w:rsid w:val="00E62843"/>
    <w:rsid w:val="00E62C86"/>
    <w:rsid w:val="00E62F71"/>
    <w:rsid w:val="00E633CA"/>
    <w:rsid w:val="00E63580"/>
    <w:rsid w:val="00E6358C"/>
    <w:rsid w:val="00E639B3"/>
    <w:rsid w:val="00E63B5F"/>
    <w:rsid w:val="00E63F4E"/>
    <w:rsid w:val="00E64310"/>
    <w:rsid w:val="00E644AE"/>
    <w:rsid w:val="00E644BA"/>
    <w:rsid w:val="00E644C4"/>
    <w:rsid w:val="00E64706"/>
    <w:rsid w:val="00E64C22"/>
    <w:rsid w:val="00E64E9A"/>
    <w:rsid w:val="00E65063"/>
    <w:rsid w:val="00E650B6"/>
    <w:rsid w:val="00E650F1"/>
    <w:rsid w:val="00E6539E"/>
    <w:rsid w:val="00E65588"/>
    <w:rsid w:val="00E655D2"/>
    <w:rsid w:val="00E656AD"/>
    <w:rsid w:val="00E6579D"/>
    <w:rsid w:val="00E65D67"/>
    <w:rsid w:val="00E66112"/>
    <w:rsid w:val="00E66153"/>
    <w:rsid w:val="00E66281"/>
    <w:rsid w:val="00E6672C"/>
    <w:rsid w:val="00E66AF0"/>
    <w:rsid w:val="00E66EE8"/>
    <w:rsid w:val="00E67470"/>
    <w:rsid w:val="00E67679"/>
    <w:rsid w:val="00E67771"/>
    <w:rsid w:val="00E67874"/>
    <w:rsid w:val="00E67A04"/>
    <w:rsid w:val="00E67A63"/>
    <w:rsid w:val="00E67B3B"/>
    <w:rsid w:val="00E67D4D"/>
    <w:rsid w:val="00E67D6D"/>
    <w:rsid w:val="00E67EA7"/>
    <w:rsid w:val="00E67FFC"/>
    <w:rsid w:val="00E70022"/>
    <w:rsid w:val="00E700ED"/>
    <w:rsid w:val="00E70122"/>
    <w:rsid w:val="00E70128"/>
    <w:rsid w:val="00E7021E"/>
    <w:rsid w:val="00E70491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767"/>
    <w:rsid w:val="00E728A6"/>
    <w:rsid w:val="00E72BBD"/>
    <w:rsid w:val="00E72CCD"/>
    <w:rsid w:val="00E72FDB"/>
    <w:rsid w:val="00E73317"/>
    <w:rsid w:val="00E733FB"/>
    <w:rsid w:val="00E736BC"/>
    <w:rsid w:val="00E737AA"/>
    <w:rsid w:val="00E73877"/>
    <w:rsid w:val="00E73885"/>
    <w:rsid w:val="00E73BDE"/>
    <w:rsid w:val="00E73C5A"/>
    <w:rsid w:val="00E73E2A"/>
    <w:rsid w:val="00E73EE2"/>
    <w:rsid w:val="00E73F34"/>
    <w:rsid w:val="00E74192"/>
    <w:rsid w:val="00E74E7E"/>
    <w:rsid w:val="00E7511A"/>
    <w:rsid w:val="00E75202"/>
    <w:rsid w:val="00E752A7"/>
    <w:rsid w:val="00E7553B"/>
    <w:rsid w:val="00E75735"/>
    <w:rsid w:val="00E75860"/>
    <w:rsid w:val="00E75929"/>
    <w:rsid w:val="00E75983"/>
    <w:rsid w:val="00E75AC5"/>
    <w:rsid w:val="00E75C53"/>
    <w:rsid w:val="00E75C82"/>
    <w:rsid w:val="00E75D79"/>
    <w:rsid w:val="00E764FB"/>
    <w:rsid w:val="00E768C9"/>
    <w:rsid w:val="00E76A41"/>
    <w:rsid w:val="00E76EE0"/>
    <w:rsid w:val="00E77080"/>
    <w:rsid w:val="00E772D4"/>
    <w:rsid w:val="00E77381"/>
    <w:rsid w:val="00E774A1"/>
    <w:rsid w:val="00E77BDC"/>
    <w:rsid w:val="00E77DF7"/>
    <w:rsid w:val="00E77EF9"/>
    <w:rsid w:val="00E802C7"/>
    <w:rsid w:val="00E80304"/>
    <w:rsid w:val="00E80554"/>
    <w:rsid w:val="00E808A1"/>
    <w:rsid w:val="00E808BD"/>
    <w:rsid w:val="00E80A08"/>
    <w:rsid w:val="00E80B70"/>
    <w:rsid w:val="00E80BE9"/>
    <w:rsid w:val="00E80CF6"/>
    <w:rsid w:val="00E80DB9"/>
    <w:rsid w:val="00E813FD"/>
    <w:rsid w:val="00E815CF"/>
    <w:rsid w:val="00E8161A"/>
    <w:rsid w:val="00E8171A"/>
    <w:rsid w:val="00E8175E"/>
    <w:rsid w:val="00E81F65"/>
    <w:rsid w:val="00E81F80"/>
    <w:rsid w:val="00E81FA9"/>
    <w:rsid w:val="00E81FC0"/>
    <w:rsid w:val="00E82256"/>
    <w:rsid w:val="00E822BE"/>
    <w:rsid w:val="00E82386"/>
    <w:rsid w:val="00E825FF"/>
    <w:rsid w:val="00E8291D"/>
    <w:rsid w:val="00E8297B"/>
    <w:rsid w:val="00E82C1F"/>
    <w:rsid w:val="00E82D2E"/>
    <w:rsid w:val="00E82F28"/>
    <w:rsid w:val="00E833E6"/>
    <w:rsid w:val="00E835CF"/>
    <w:rsid w:val="00E835D4"/>
    <w:rsid w:val="00E83611"/>
    <w:rsid w:val="00E8374B"/>
    <w:rsid w:val="00E8375B"/>
    <w:rsid w:val="00E838BD"/>
    <w:rsid w:val="00E838F8"/>
    <w:rsid w:val="00E83C69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5BEC"/>
    <w:rsid w:val="00E85CFF"/>
    <w:rsid w:val="00E85E78"/>
    <w:rsid w:val="00E85FCE"/>
    <w:rsid w:val="00E86014"/>
    <w:rsid w:val="00E860FF"/>
    <w:rsid w:val="00E866AA"/>
    <w:rsid w:val="00E869FB"/>
    <w:rsid w:val="00E86A31"/>
    <w:rsid w:val="00E86BE2"/>
    <w:rsid w:val="00E86C5D"/>
    <w:rsid w:val="00E86C9D"/>
    <w:rsid w:val="00E86DA6"/>
    <w:rsid w:val="00E8712E"/>
    <w:rsid w:val="00E874A4"/>
    <w:rsid w:val="00E875F9"/>
    <w:rsid w:val="00E878A3"/>
    <w:rsid w:val="00E87D93"/>
    <w:rsid w:val="00E87EE7"/>
    <w:rsid w:val="00E90079"/>
    <w:rsid w:val="00E9015A"/>
    <w:rsid w:val="00E9016F"/>
    <w:rsid w:val="00E90393"/>
    <w:rsid w:val="00E903D9"/>
    <w:rsid w:val="00E90654"/>
    <w:rsid w:val="00E90993"/>
    <w:rsid w:val="00E909A3"/>
    <w:rsid w:val="00E90AC6"/>
    <w:rsid w:val="00E90AF1"/>
    <w:rsid w:val="00E90BAB"/>
    <w:rsid w:val="00E90D7D"/>
    <w:rsid w:val="00E90E4B"/>
    <w:rsid w:val="00E91012"/>
    <w:rsid w:val="00E9106B"/>
    <w:rsid w:val="00E91092"/>
    <w:rsid w:val="00E91992"/>
    <w:rsid w:val="00E91E64"/>
    <w:rsid w:val="00E91F6B"/>
    <w:rsid w:val="00E92426"/>
    <w:rsid w:val="00E924FB"/>
    <w:rsid w:val="00E92552"/>
    <w:rsid w:val="00E9284A"/>
    <w:rsid w:val="00E92A65"/>
    <w:rsid w:val="00E92F1C"/>
    <w:rsid w:val="00E92F68"/>
    <w:rsid w:val="00E93379"/>
    <w:rsid w:val="00E933D6"/>
    <w:rsid w:val="00E9344D"/>
    <w:rsid w:val="00E936E9"/>
    <w:rsid w:val="00E93A47"/>
    <w:rsid w:val="00E93D95"/>
    <w:rsid w:val="00E94069"/>
    <w:rsid w:val="00E9431E"/>
    <w:rsid w:val="00E943B8"/>
    <w:rsid w:val="00E9446F"/>
    <w:rsid w:val="00E947A4"/>
    <w:rsid w:val="00E94A29"/>
    <w:rsid w:val="00E94C67"/>
    <w:rsid w:val="00E94E28"/>
    <w:rsid w:val="00E94E40"/>
    <w:rsid w:val="00E94EC3"/>
    <w:rsid w:val="00E95160"/>
    <w:rsid w:val="00E95380"/>
    <w:rsid w:val="00E9541D"/>
    <w:rsid w:val="00E95571"/>
    <w:rsid w:val="00E956D9"/>
    <w:rsid w:val="00E95990"/>
    <w:rsid w:val="00E95A64"/>
    <w:rsid w:val="00E95D0D"/>
    <w:rsid w:val="00E95D18"/>
    <w:rsid w:val="00E964A5"/>
    <w:rsid w:val="00E964D8"/>
    <w:rsid w:val="00E9663F"/>
    <w:rsid w:val="00E967B6"/>
    <w:rsid w:val="00E9691B"/>
    <w:rsid w:val="00E96A19"/>
    <w:rsid w:val="00E96A71"/>
    <w:rsid w:val="00E96C54"/>
    <w:rsid w:val="00E96F4E"/>
    <w:rsid w:val="00E970C3"/>
    <w:rsid w:val="00E970F1"/>
    <w:rsid w:val="00E9711D"/>
    <w:rsid w:val="00E97161"/>
    <w:rsid w:val="00E97433"/>
    <w:rsid w:val="00E97472"/>
    <w:rsid w:val="00E97527"/>
    <w:rsid w:val="00E9752C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34A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1DEB"/>
    <w:rsid w:val="00EA23C8"/>
    <w:rsid w:val="00EA23F4"/>
    <w:rsid w:val="00EA2746"/>
    <w:rsid w:val="00EA2925"/>
    <w:rsid w:val="00EA2A6D"/>
    <w:rsid w:val="00EA2AEE"/>
    <w:rsid w:val="00EA2C77"/>
    <w:rsid w:val="00EA2D0B"/>
    <w:rsid w:val="00EA2DB1"/>
    <w:rsid w:val="00EA2DC2"/>
    <w:rsid w:val="00EA3033"/>
    <w:rsid w:val="00EA327A"/>
    <w:rsid w:val="00EA33DC"/>
    <w:rsid w:val="00EA3D81"/>
    <w:rsid w:val="00EA3E7B"/>
    <w:rsid w:val="00EA3F37"/>
    <w:rsid w:val="00EA4225"/>
    <w:rsid w:val="00EA422B"/>
    <w:rsid w:val="00EA4237"/>
    <w:rsid w:val="00EA451C"/>
    <w:rsid w:val="00EA475C"/>
    <w:rsid w:val="00EA49B6"/>
    <w:rsid w:val="00EA4A03"/>
    <w:rsid w:val="00EA4F74"/>
    <w:rsid w:val="00EA4FB0"/>
    <w:rsid w:val="00EA4FD1"/>
    <w:rsid w:val="00EA51F0"/>
    <w:rsid w:val="00EA525F"/>
    <w:rsid w:val="00EA5266"/>
    <w:rsid w:val="00EA52BE"/>
    <w:rsid w:val="00EA55E7"/>
    <w:rsid w:val="00EA584E"/>
    <w:rsid w:val="00EA59E8"/>
    <w:rsid w:val="00EA5B21"/>
    <w:rsid w:val="00EA5B2A"/>
    <w:rsid w:val="00EA5B5A"/>
    <w:rsid w:val="00EA5F01"/>
    <w:rsid w:val="00EA5F73"/>
    <w:rsid w:val="00EA63A5"/>
    <w:rsid w:val="00EA648D"/>
    <w:rsid w:val="00EA69FF"/>
    <w:rsid w:val="00EA6ADE"/>
    <w:rsid w:val="00EA6C49"/>
    <w:rsid w:val="00EA6FA8"/>
    <w:rsid w:val="00EA708E"/>
    <w:rsid w:val="00EA7480"/>
    <w:rsid w:val="00EA77C9"/>
    <w:rsid w:val="00EA7A91"/>
    <w:rsid w:val="00EA7BCC"/>
    <w:rsid w:val="00EA7CD4"/>
    <w:rsid w:val="00EB0044"/>
    <w:rsid w:val="00EB02C0"/>
    <w:rsid w:val="00EB03A2"/>
    <w:rsid w:val="00EB0649"/>
    <w:rsid w:val="00EB06A6"/>
    <w:rsid w:val="00EB0770"/>
    <w:rsid w:val="00EB11A2"/>
    <w:rsid w:val="00EB148D"/>
    <w:rsid w:val="00EB1723"/>
    <w:rsid w:val="00EB1A98"/>
    <w:rsid w:val="00EB1AC1"/>
    <w:rsid w:val="00EB1AFA"/>
    <w:rsid w:val="00EB1C80"/>
    <w:rsid w:val="00EB1D8E"/>
    <w:rsid w:val="00EB2002"/>
    <w:rsid w:val="00EB20CC"/>
    <w:rsid w:val="00EB2138"/>
    <w:rsid w:val="00EB21B5"/>
    <w:rsid w:val="00EB2950"/>
    <w:rsid w:val="00EB2A96"/>
    <w:rsid w:val="00EB2A9E"/>
    <w:rsid w:val="00EB307E"/>
    <w:rsid w:val="00EB3427"/>
    <w:rsid w:val="00EB36F1"/>
    <w:rsid w:val="00EB3CC6"/>
    <w:rsid w:val="00EB3D4B"/>
    <w:rsid w:val="00EB3F27"/>
    <w:rsid w:val="00EB4077"/>
    <w:rsid w:val="00EB41A5"/>
    <w:rsid w:val="00EB41DB"/>
    <w:rsid w:val="00EB420A"/>
    <w:rsid w:val="00EB4509"/>
    <w:rsid w:val="00EB45CC"/>
    <w:rsid w:val="00EB4850"/>
    <w:rsid w:val="00EB4C1B"/>
    <w:rsid w:val="00EB4D70"/>
    <w:rsid w:val="00EB4FBA"/>
    <w:rsid w:val="00EB503D"/>
    <w:rsid w:val="00EB50DF"/>
    <w:rsid w:val="00EB5167"/>
    <w:rsid w:val="00EB5212"/>
    <w:rsid w:val="00EB5693"/>
    <w:rsid w:val="00EB57C5"/>
    <w:rsid w:val="00EB57FC"/>
    <w:rsid w:val="00EB58DF"/>
    <w:rsid w:val="00EB5944"/>
    <w:rsid w:val="00EB59E1"/>
    <w:rsid w:val="00EB5A62"/>
    <w:rsid w:val="00EB5BBE"/>
    <w:rsid w:val="00EB5CAE"/>
    <w:rsid w:val="00EB5F8C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2E"/>
    <w:rsid w:val="00EB7451"/>
    <w:rsid w:val="00EB75C3"/>
    <w:rsid w:val="00EB7644"/>
    <w:rsid w:val="00EB7A96"/>
    <w:rsid w:val="00EB7D5E"/>
    <w:rsid w:val="00EB7DFE"/>
    <w:rsid w:val="00EC0194"/>
    <w:rsid w:val="00EC05CA"/>
    <w:rsid w:val="00EC05F9"/>
    <w:rsid w:val="00EC074B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3D5"/>
    <w:rsid w:val="00EC1480"/>
    <w:rsid w:val="00EC15C0"/>
    <w:rsid w:val="00EC16B4"/>
    <w:rsid w:val="00EC1B29"/>
    <w:rsid w:val="00EC1C56"/>
    <w:rsid w:val="00EC1CD2"/>
    <w:rsid w:val="00EC1D34"/>
    <w:rsid w:val="00EC1D73"/>
    <w:rsid w:val="00EC1ECC"/>
    <w:rsid w:val="00EC1EDB"/>
    <w:rsid w:val="00EC1F3D"/>
    <w:rsid w:val="00EC201D"/>
    <w:rsid w:val="00EC2099"/>
    <w:rsid w:val="00EC2485"/>
    <w:rsid w:val="00EC25C4"/>
    <w:rsid w:val="00EC2B3D"/>
    <w:rsid w:val="00EC2DE9"/>
    <w:rsid w:val="00EC2F31"/>
    <w:rsid w:val="00EC310F"/>
    <w:rsid w:val="00EC367E"/>
    <w:rsid w:val="00EC3AF1"/>
    <w:rsid w:val="00EC3D55"/>
    <w:rsid w:val="00EC3E22"/>
    <w:rsid w:val="00EC3E4D"/>
    <w:rsid w:val="00EC3FC8"/>
    <w:rsid w:val="00EC407D"/>
    <w:rsid w:val="00EC42EE"/>
    <w:rsid w:val="00EC455C"/>
    <w:rsid w:val="00EC45F5"/>
    <w:rsid w:val="00EC465A"/>
    <w:rsid w:val="00EC4770"/>
    <w:rsid w:val="00EC48C0"/>
    <w:rsid w:val="00EC4904"/>
    <w:rsid w:val="00EC4B0A"/>
    <w:rsid w:val="00EC4BD7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5F62"/>
    <w:rsid w:val="00EC61FE"/>
    <w:rsid w:val="00EC6240"/>
    <w:rsid w:val="00EC6306"/>
    <w:rsid w:val="00EC6579"/>
    <w:rsid w:val="00EC67E3"/>
    <w:rsid w:val="00EC6A59"/>
    <w:rsid w:val="00EC6B5C"/>
    <w:rsid w:val="00EC6F91"/>
    <w:rsid w:val="00EC72A5"/>
    <w:rsid w:val="00EC7419"/>
    <w:rsid w:val="00EC75B6"/>
    <w:rsid w:val="00EC762C"/>
    <w:rsid w:val="00EC773F"/>
    <w:rsid w:val="00EC7837"/>
    <w:rsid w:val="00EC7923"/>
    <w:rsid w:val="00EC7D40"/>
    <w:rsid w:val="00EC7E75"/>
    <w:rsid w:val="00EC7FE3"/>
    <w:rsid w:val="00ED0847"/>
    <w:rsid w:val="00ED08C6"/>
    <w:rsid w:val="00ED0933"/>
    <w:rsid w:val="00ED0C31"/>
    <w:rsid w:val="00ED0D3A"/>
    <w:rsid w:val="00ED0DDF"/>
    <w:rsid w:val="00ED10CB"/>
    <w:rsid w:val="00ED1221"/>
    <w:rsid w:val="00ED154C"/>
    <w:rsid w:val="00ED167E"/>
    <w:rsid w:val="00ED17DE"/>
    <w:rsid w:val="00ED1879"/>
    <w:rsid w:val="00ED1C45"/>
    <w:rsid w:val="00ED1DED"/>
    <w:rsid w:val="00ED1E95"/>
    <w:rsid w:val="00ED1EFB"/>
    <w:rsid w:val="00ED2358"/>
    <w:rsid w:val="00ED2483"/>
    <w:rsid w:val="00ED26AC"/>
    <w:rsid w:val="00ED27B8"/>
    <w:rsid w:val="00ED287E"/>
    <w:rsid w:val="00ED29ED"/>
    <w:rsid w:val="00ED2CA8"/>
    <w:rsid w:val="00ED2CCF"/>
    <w:rsid w:val="00ED2E4A"/>
    <w:rsid w:val="00ED300F"/>
    <w:rsid w:val="00ED330C"/>
    <w:rsid w:val="00ED33E2"/>
    <w:rsid w:val="00ED3942"/>
    <w:rsid w:val="00ED394D"/>
    <w:rsid w:val="00ED39B9"/>
    <w:rsid w:val="00ED3AA8"/>
    <w:rsid w:val="00ED3ACC"/>
    <w:rsid w:val="00ED3CC7"/>
    <w:rsid w:val="00ED3CF7"/>
    <w:rsid w:val="00ED3D48"/>
    <w:rsid w:val="00ED3E66"/>
    <w:rsid w:val="00ED3F7D"/>
    <w:rsid w:val="00ED3FB1"/>
    <w:rsid w:val="00ED41E3"/>
    <w:rsid w:val="00ED46F0"/>
    <w:rsid w:val="00ED4721"/>
    <w:rsid w:val="00ED4795"/>
    <w:rsid w:val="00ED4B3C"/>
    <w:rsid w:val="00ED4C9C"/>
    <w:rsid w:val="00ED4D48"/>
    <w:rsid w:val="00ED52B8"/>
    <w:rsid w:val="00ED5566"/>
    <w:rsid w:val="00ED55AF"/>
    <w:rsid w:val="00ED5658"/>
    <w:rsid w:val="00ED56F4"/>
    <w:rsid w:val="00ED5742"/>
    <w:rsid w:val="00ED58B8"/>
    <w:rsid w:val="00ED59A9"/>
    <w:rsid w:val="00ED59D7"/>
    <w:rsid w:val="00ED5C22"/>
    <w:rsid w:val="00ED5C59"/>
    <w:rsid w:val="00ED5E72"/>
    <w:rsid w:val="00ED5FB9"/>
    <w:rsid w:val="00ED60D1"/>
    <w:rsid w:val="00ED615B"/>
    <w:rsid w:val="00ED64F3"/>
    <w:rsid w:val="00ED6544"/>
    <w:rsid w:val="00ED669A"/>
    <w:rsid w:val="00ED6841"/>
    <w:rsid w:val="00ED6876"/>
    <w:rsid w:val="00ED6E5E"/>
    <w:rsid w:val="00ED6EC3"/>
    <w:rsid w:val="00ED717B"/>
    <w:rsid w:val="00ED760F"/>
    <w:rsid w:val="00ED788B"/>
    <w:rsid w:val="00ED7DFF"/>
    <w:rsid w:val="00ED7FD5"/>
    <w:rsid w:val="00EE0310"/>
    <w:rsid w:val="00EE0429"/>
    <w:rsid w:val="00EE0734"/>
    <w:rsid w:val="00EE09F6"/>
    <w:rsid w:val="00EE0FCF"/>
    <w:rsid w:val="00EE13B8"/>
    <w:rsid w:val="00EE1572"/>
    <w:rsid w:val="00EE19BB"/>
    <w:rsid w:val="00EE1AC1"/>
    <w:rsid w:val="00EE1D28"/>
    <w:rsid w:val="00EE1DB6"/>
    <w:rsid w:val="00EE1F5C"/>
    <w:rsid w:val="00EE208D"/>
    <w:rsid w:val="00EE2198"/>
    <w:rsid w:val="00EE256C"/>
    <w:rsid w:val="00EE29C6"/>
    <w:rsid w:val="00EE2AC7"/>
    <w:rsid w:val="00EE2CCA"/>
    <w:rsid w:val="00EE2F58"/>
    <w:rsid w:val="00EE2F5B"/>
    <w:rsid w:val="00EE3095"/>
    <w:rsid w:val="00EE3298"/>
    <w:rsid w:val="00EE32E8"/>
    <w:rsid w:val="00EE333E"/>
    <w:rsid w:val="00EE3476"/>
    <w:rsid w:val="00EE37D3"/>
    <w:rsid w:val="00EE3CB2"/>
    <w:rsid w:val="00EE3FD6"/>
    <w:rsid w:val="00EE404B"/>
    <w:rsid w:val="00EE43A1"/>
    <w:rsid w:val="00EE43BE"/>
    <w:rsid w:val="00EE47CD"/>
    <w:rsid w:val="00EE481E"/>
    <w:rsid w:val="00EE48F7"/>
    <w:rsid w:val="00EE4958"/>
    <w:rsid w:val="00EE4A2B"/>
    <w:rsid w:val="00EE4DFA"/>
    <w:rsid w:val="00EE50CA"/>
    <w:rsid w:val="00EE525C"/>
    <w:rsid w:val="00EE533E"/>
    <w:rsid w:val="00EE5540"/>
    <w:rsid w:val="00EE57B2"/>
    <w:rsid w:val="00EE59DC"/>
    <w:rsid w:val="00EE5C8A"/>
    <w:rsid w:val="00EE606C"/>
    <w:rsid w:val="00EE618B"/>
    <w:rsid w:val="00EE632C"/>
    <w:rsid w:val="00EE6510"/>
    <w:rsid w:val="00EE6566"/>
    <w:rsid w:val="00EE659C"/>
    <w:rsid w:val="00EE667E"/>
    <w:rsid w:val="00EE6868"/>
    <w:rsid w:val="00EE697D"/>
    <w:rsid w:val="00EE6993"/>
    <w:rsid w:val="00EE6B35"/>
    <w:rsid w:val="00EE6CAA"/>
    <w:rsid w:val="00EE6DE5"/>
    <w:rsid w:val="00EE713F"/>
    <w:rsid w:val="00EE736E"/>
    <w:rsid w:val="00EE74AA"/>
    <w:rsid w:val="00EE776B"/>
    <w:rsid w:val="00EE7AAB"/>
    <w:rsid w:val="00EE7C4B"/>
    <w:rsid w:val="00EE7FFA"/>
    <w:rsid w:val="00EF0012"/>
    <w:rsid w:val="00EF00D2"/>
    <w:rsid w:val="00EF0216"/>
    <w:rsid w:val="00EF02AF"/>
    <w:rsid w:val="00EF02EE"/>
    <w:rsid w:val="00EF0364"/>
    <w:rsid w:val="00EF04BF"/>
    <w:rsid w:val="00EF06FB"/>
    <w:rsid w:val="00EF0793"/>
    <w:rsid w:val="00EF0816"/>
    <w:rsid w:val="00EF08B0"/>
    <w:rsid w:val="00EF0928"/>
    <w:rsid w:val="00EF09AE"/>
    <w:rsid w:val="00EF0F3E"/>
    <w:rsid w:val="00EF1181"/>
    <w:rsid w:val="00EF149A"/>
    <w:rsid w:val="00EF15C2"/>
    <w:rsid w:val="00EF1889"/>
    <w:rsid w:val="00EF19DB"/>
    <w:rsid w:val="00EF1A20"/>
    <w:rsid w:val="00EF21BA"/>
    <w:rsid w:val="00EF2711"/>
    <w:rsid w:val="00EF2732"/>
    <w:rsid w:val="00EF2945"/>
    <w:rsid w:val="00EF2B4F"/>
    <w:rsid w:val="00EF3471"/>
    <w:rsid w:val="00EF36F3"/>
    <w:rsid w:val="00EF3700"/>
    <w:rsid w:val="00EF39A7"/>
    <w:rsid w:val="00EF3B64"/>
    <w:rsid w:val="00EF3B69"/>
    <w:rsid w:val="00EF3CAA"/>
    <w:rsid w:val="00EF3D3E"/>
    <w:rsid w:val="00EF3F28"/>
    <w:rsid w:val="00EF44B4"/>
    <w:rsid w:val="00EF49C6"/>
    <w:rsid w:val="00EF4CCC"/>
    <w:rsid w:val="00EF503B"/>
    <w:rsid w:val="00EF51DF"/>
    <w:rsid w:val="00EF522A"/>
    <w:rsid w:val="00EF59C2"/>
    <w:rsid w:val="00EF5BFA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1EC"/>
    <w:rsid w:val="00EF724A"/>
    <w:rsid w:val="00EF72E1"/>
    <w:rsid w:val="00EF7496"/>
    <w:rsid w:val="00EF7531"/>
    <w:rsid w:val="00EF792E"/>
    <w:rsid w:val="00EF7B60"/>
    <w:rsid w:val="00EF7C7C"/>
    <w:rsid w:val="00EF7CEF"/>
    <w:rsid w:val="00EF7EF9"/>
    <w:rsid w:val="00F0041B"/>
    <w:rsid w:val="00F00486"/>
    <w:rsid w:val="00F0049A"/>
    <w:rsid w:val="00F00543"/>
    <w:rsid w:val="00F008A4"/>
    <w:rsid w:val="00F00A41"/>
    <w:rsid w:val="00F00D2B"/>
    <w:rsid w:val="00F012D2"/>
    <w:rsid w:val="00F01430"/>
    <w:rsid w:val="00F01677"/>
    <w:rsid w:val="00F01997"/>
    <w:rsid w:val="00F01CA0"/>
    <w:rsid w:val="00F01D55"/>
    <w:rsid w:val="00F0265D"/>
    <w:rsid w:val="00F02829"/>
    <w:rsid w:val="00F02864"/>
    <w:rsid w:val="00F028A6"/>
    <w:rsid w:val="00F02D07"/>
    <w:rsid w:val="00F02E4A"/>
    <w:rsid w:val="00F031EE"/>
    <w:rsid w:val="00F03271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CA9"/>
    <w:rsid w:val="00F04F34"/>
    <w:rsid w:val="00F058CB"/>
    <w:rsid w:val="00F05AE0"/>
    <w:rsid w:val="00F05CB1"/>
    <w:rsid w:val="00F05F6C"/>
    <w:rsid w:val="00F06115"/>
    <w:rsid w:val="00F06133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46"/>
    <w:rsid w:val="00F07E53"/>
    <w:rsid w:val="00F07FA9"/>
    <w:rsid w:val="00F10031"/>
    <w:rsid w:val="00F100B3"/>
    <w:rsid w:val="00F10239"/>
    <w:rsid w:val="00F1026B"/>
    <w:rsid w:val="00F10494"/>
    <w:rsid w:val="00F106D1"/>
    <w:rsid w:val="00F1088C"/>
    <w:rsid w:val="00F10D4F"/>
    <w:rsid w:val="00F11078"/>
    <w:rsid w:val="00F11225"/>
    <w:rsid w:val="00F113A4"/>
    <w:rsid w:val="00F116B3"/>
    <w:rsid w:val="00F11848"/>
    <w:rsid w:val="00F11885"/>
    <w:rsid w:val="00F118A0"/>
    <w:rsid w:val="00F11906"/>
    <w:rsid w:val="00F11A7C"/>
    <w:rsid w:val="00F11BCE"/>
    <w:rsid w:val="00F11C21"/>
    <w:rsid w:val="00F1212F"/>
    <w:rsid w:val="00F121D2"/>
    <w:rsid w:val="00F121FB"/>
    <w:rsid w:val="00F122B6"/>
    <w:rsid w:val="00F122D8"/>
    <w:rsid w:val="00F122ED"/>
    <w:rsid w:val="00F1237E"/>
    <w:rsid w:val="00F127CA"/>
    <w:rsid w:val="00F12801"/>
    <w:rsid w:val="00F12A4B"/>
    <w:rsid w:val="00F12BA2"/>
    <w:rsid w:val="00F12C2F"/>
    <w:rsid w:val="00F12E26"/>
    <w:rsid w:val="00F12E43"/>
    <w:rsid w:val="00F130CA"/>
    <w:rsid w:val="00F131E7"/>
    <w:rsid w:val="00F136FC"/>
    <w:rsid w:val="00F139A0"/>
    <w:rsid w:val="00F139D5"/>
    <w:rsid w:val="00F13D20"/>
    <w:rsid w:val="00F14063"/>
    <w:rsid w:val="00F141CE"/>
    <w:rsid w:val="00F1426B"/>
    <w:rsid w:val="00F14798"/>
    <w:rsid w:val="00F1485D"/>
    <w:rsid w:val="00F14F56"/>
    <w:rsid w:val="00F1502D"/>
    <w:rsid w:val="00F153E9"/>
    <w:rsid w:val="00F154B1"/>
    <w:rsid w:val="00F15913"/>
    <w:rsid w:val="00F15938"/>
    <w:rsid w:val="00F15C94"/>
    <w:rsid w:val="00F15D44"/>
    <w:rsid w:val="00F15DE6"/>
    <w:rsid w:val="00F16114"/>
    <w:rsid w:val="00F16252"/>
    <w:rsid w:val="00F16366"/>
    <w:rsid w:val="00F173A1"/>
    <w:rsid w:val="00F176F9"/>
    <w:rsid w:val="00F17835"/>
    <w:rsid w:val="00F1795F"/>
    <w:rsid w:val="00F17B17"/>
    <w:rsid w:val="00F17DCB"/>
    <w:rsid w:val="00F17E46"/>
    <w:rsid w:val="00F17EB3"/>
    <w:rsid w:val="00F2020E"/>
    <w:rsid w:val="00F203A0"/>
    <w:rsid w:val="00F203C8"/>
    <w:rsid w:val="00F20427"/>
    <w:rsid w:val="00F205C1"/>
    <w:rsid w:val="00F207AF"/>
    <w:rsid w:val="00F207D1"/>
    <w:rsid w:val="00F20C16"/>
    <w:rsid w:val="00F20E7B"/>
    <w:rsid w:val="00F21669"/>
    <w:rsid w:val="00F2168B"/>
    <w:rsid w:val="00F21718"/>
    <w:rsid w:val="00F2179F"/>
    <w:rsid w:val="00F21F46"/>
    <w:rsid w:val="00F22026"/>
    <w:rsid w:val="00F2208B"/>
    <w:rsid w:val="00F221DE"/>
    <w:rsid w:val="00F2224E"/>
    <w:rsid w:val="00F223E5"/>
    <w:rsid w:val="00F2248B"/>
    <w:rsid w:val="00F22C9E"/>
    <w:rsid w:val="00F22ECB"/>
    <w:rsid w:val="00F2312F"/>
    <w:rsid w:val="00F23301"/>
    <w:rsid w:val="00F234AE"/>
    <w:rsid w:val="00F23616"/>
    <w:rsid w:val="00F237BF"/>
    <w:rsid w:val="00F23906"/>
    <w:rsid w:val="00F23914"/>
    <w:rsid w:val="00F23A6C"/>
    <w:rsid w:val="00F23ADD"/>
    <w:rsid w:val="00F23E1D"/>
    <w:rsid w:val="00F23E89"/>
    <w:rsid w:val="00F2444E"/>
    <w:rsid w:val="00F245FE"/>
    <w:rsid w:val="00F2462E"/>
    <w:rsid w:val="00F247CA"/>
    <w:rsid w:val="00F247FC"/>
    <w:rsid w:val="00F24C71"/>
    <w:rsid w:val="00F24DBC"/>
    <w:rsid w:val="00F25002"/>
    <w:rsid w:val="00F251F7"/>
    <w:rsid w:val="00F253CF"/>
    <w:rsid w:val="00F256BB"/>
    <w:rsid w:val="00F2575B"/>
    <w:rsid w:val="00F25AE6"/>
    <w:rsid w:val="00F25B65"/>
    <w:rsid w:val="00F25C0D"/>
    <w:rsid w:val="00F25C97"/>
    <w:rsid w:val="00F25DB6"/>
    <w:rsid w:val="00F261C8"/>
    <w:rsid w:val="00F26585"/>
    <w:rsid w:val="00F266CC"/>
    <w:rsid w:val="00F26C0C"/>
    <w:rsid w:val="00F26DA6"/>
    <w:rsid w:val="00F26DF5"/>
    <w:rsid w:val="00F26E2E"/>
    <w:rsid w:val="00F26EAB"/>
    <w:rsid w:val="00F26F2B"/>
    <w:rsid w:val="00F270B2"/>
    <w:rsid w:val="00F27353"/>
    <w:rsid w:val="00F27416"/>
    <w:rsid w:val="00F27487"/>
    <w:rsid w:val="00F276C0"/>
    <w:rsid w:val="00F27A9C"/>
    <w:rsid w:val="00F27AA6"/>
    <w:rsid w:val="00F27BBF"/>
    <w:rsid w:val="00F27BC0"/>
    <w:rsid w:val="00F27E16"/>
    <w:rsid w:val="00F27EA1"/>
    <w:rsid w:val="00F3000E"/>
    <w:rsid w:val="00F300D7"/>
    <w:rsid w:val="00F3026A"/>
    <w:rsid w:val="00F30E52"/>
    <w:rsid w:val="00F312B2"/>
    <w:rsid w:val="00F315EC"/>
    <w:rsid w:val="00F3162D"/>
    <w:rsid w:val="00F31988"/>
    <w:rsid w:val="00F31A1F"/>
    <w:rsid w:val="00F31A5D"/>
    <w:rsid w:val="00F31A61"/>
    <w:rsid w:val="00F31C01"/>
    <w:rsid w:val="00F31D53"/>
    <w:rsid w:val="00F31DAB"/>
    <w:rsid w:val="00F32076"/>
    <w:rsid w:val="00F323E2"/>
    <w:rsid w:val="00F3249F"/>
    <w:rsid w:val="00F32BF4"/>
    <w:rsid w:val="00F336A2"/>
    <w:rsid w:val="00F33848"/>
    <w:rsid w:val="00F3389F"/>
    <w:rsid w:val="00F33B2D"/>
    <w:rsid w:val="00F33C66"/>
    <w:rsid w:val="00F33CDA"/>
    <w:rsid w:val="00F33E78"/>
    <w:rsid w:val="00F3434F"/>
    <w:rsid w:val="00F34594"/>
    <w:rsid w:val="00F34708"/>
    <w:rsid w:val="00F34815"/>
    <w:rsid w:val="00F34863"/>
    <w:rsid w:val="00F34891"/>
    <w:rsid w:val="00F349FA"/>
    <w:rsid w:val="00F34AC1"/>
    <w:rsid w:val="00F34BAD"/>
    <w:rsid w:val="00F3510E"/>
    <w:rsid w:val="00F356F8"/>
    <w:rsid w:val="00F35A9D"/>
    <w:rsid w:val="00F35C55"/>
    <w:rsid w:val="00F35E00"/>
    <w:rsid w:val="00F3603B"/>
    <w:rsid w:val="00F3604A"/>
    <w:rsid w:val="00F36190"/>
    <w:rsid w:val="00F361C3"/>
    <w:rsid w:val="00F36254"/>
    <w:rsid w:val="00F36482"/>
    <w:rsid w:val="00F36625"/>
    <w:rsid w:val="00F36945"/>
    <w:rsid w:val="00F36A6C"/>
    <w:rsid w:val="00F36D1D"/>
    <w:rsid w:val="00F36FD3"/>
    <w:rsid w:val="00F37191"/>
    <w:rsid w:val="00F37328"/>
    <w:rsid w:val="00F37429"/>
    <w:rsid w:val="00F37490"/>
    <w:rsid w:val="00F37576"/>
    <w:rsid w:val="00F376C6"/>
    <w:rsid w:val="00F37749"/>
    <w:rsid w:val="00F3776C"/>
    <w:rsid w:val="00F377EB"/>
    <w:rsid w:val="00F37821"/>
    <w:rsid w:val="00F37869"/>
    <w:rsid w:val="00F378AE"/>
    <w:rsid w:val="00F37BFF"/>
    <w:rsid w:val="00F37F80"/>
    <w:rsid w:val="00F37FFD"/>
    <w:rsid w:val="00F402AD"/>
    <w:rsid w:val="00F4037A"/>
    <w:rsid w:val="00F4061B"/>
    <w:rsid w:val="00F4066E"/>
    <w:rsid w:val="00F40830"/>
    <w:rsid w:val="00F40A8A"/>
    <w:rsid w:val="00F40B48"/>
    <w:rsid w:val="00F40C03"/>
    <w:rsid w:val="00F411D9"/>
    <w:rsid w:val="00F42133"/>
    <w:rsid w:val="00F42175"/>
    <w:rsid w:val="00F4237A"/>
    <w:rsid w:val="00F4257F"/>
    <w:rsid w:val="00F42B72"/>
    <w:rsid w:val="00F42B85"/>
    <w:rsid w:val="00F432CE"/>
    <w:rsid w:val="00F436AC"/>
    <w:rsid w:val="00F43D7E"/>
    <w:rsid w:val="00F43F25"/>
    <w:rsid w:val="00F43FB7"/>
    <w:rsid w:val="00F440E6"/>
    <w:rsid w:val="00F44354"/>
    <w:rsid w:val="00F443A9"/>
    <w:rsid w:val="00F444AC"/>
    <w:rsid w:val="00F447D4"/>
    <w:rsid w:val="00F448CA"/>
    <w:rsid w:val="00F44EF7"/>
    <w:rsid w:val="00F44F59"/>
    <w:rsid w:val="00F44FBF"/>
    <w:rsid w:val="00F454EA"/>
    <w:rsid w:val="00F459BF"/>
    <w:rsid w:val="00F45CAF"/>
    <w:rsid w:val="00F45CB9"/>
    <w:rsid w:val="00F45CD9"/>
    <w:rsid w:val="00F45D42"/>
    <w:rsid w:val="00F45F08"/>
    <w:rsid w:val="00F45F74"/>
    <w:rsid w:val="00F46234"/>
    <w:rsid w:val="00F462DF"/>
    <w:rsid w:val="00F4689D"/>
    <w:rsid w:val="00F46A78"/>
    <w:rsid w:val="00F46C0F"/>
    <w:rsid w:val="00F46DE5"/>
    <w:rsid w:val="00F46E92"/>
    <w:rsid w:val="00F472F7"/>
    <w:rsid w:val="00F47341"/>
    <w:rsid w:val="00F474D1"/>
    <w:rsid w:val="00F47877"/>
    <w:rsid w:val="00F478DF"/>
    <w:rsid w:val="00F47B79"/>
    <w:rsid w:val="00F47BE8"/>
    <w:rsid w:val="00F47E3B"/>
    <w:rsid w:val="00F47E42"/>
    <w:rsid w:val="00F47F62"/>
    <w:rsid w:val="00F47F70"/>
    <w:rsid w:val="00F502C0"/>
    <w:rsid w:val="00F503AB"/>
    <w:rsid w:val="00F507FF"/>
    <w:rsid w:val="00F5087E"/>
    <w:rsid w:val="00F50983"/>
    <w:rsid w:val="00F509C4"/>
    <w:rsid w:val="00F50A8A"/>
    <w:rsid w:val="00F50AEE"/>
    <w:rsid w:val="00F50AF2"/>
    <w:rsid w:val="00F50BA1"/>
    <w:rsid w:val="00F50D2A"/>
    <w:rsid w:val="00F50DD8"/>
    <w:rsid w:val="00F50EE1"/>
    <w:rsid w:val="00F50F35"/>
    <w:rsid w:val="00F51080"/>
    <w:rsid w:val="00F511D7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D81"/>
    <w:rsid w:val="00F51E01"/>
    <w:rsid w:val="00F51F4A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2D88"/>
    <w:rsid w:val="00F53055"/>
    <w:rsid w:val="00F53419"/>
    <w:rsid w:val="00F53A05"/>
    <w:rsid w:val="00F53A35"/>
    <w:rsid w:val="00F53C39"/>
    <w:rsid w:val="00F53C4C"/>
    <w:rsid w:val="00F53E29"/>
    <w:rsid w:val="00F53E8E"/>
    <w:rsid w:val="00F546E9"/>
    <w:rsid w:val="00F54710"/>
    <w:rsid w:val="00F5489E"/>
    <w:rsid w:val="00F549DA"/>
    <w:rsid w:val="00F54B30"/>
    <w:rsid w:val="00F5529D"/>
    <w:rsid w:val="00F553CA"/>
    <w:rsid w:val="00F55956"/>
    <w:rsid w:val="00F55A95"/>
    <w:rsid w:val="00F55C20"/>
    <w:rsid w:val="00F56160"/>
    <w:rsid w:val="00F5644A"/>
    <w:rsid w:val="00F5678F"/>
    <w:rsid w:val="00F56C19"/>
    <w:rsid w:val="00F56FD5"/>
    <w:rsid w:val="00F5716B"/>
    <w:rsid w:val="00F5727B"/>
    <w:rsid w:val="00F572C5"/>
    <w:rsid w:val="00F573AD"/>
    <w:rsid w:val="00F579CA"/>
    <w:rsid w:val="00F602EF"/>
    <w:rsid w:val="00F60345"/>
    <w:rsid w:val="00F60684"/>
    <w:rsid w:val="00F60896"/>
    <w:rsid w:val="00F60A83"/>
    <w:rsid w:val="00F60B17"/>
    <w:rsid w:val="00F60B2C"/>
    <w:rsid w:val="00F60B43"/>
    <w:rsid w:val="00F60BD7"/>
    <w:rsid w:val="00F60FE9"/>
    <w:rsid w:val="00F61021"/>
    <w:rsid w:val="00F61165"/>
    <w:rsid w:val="00F612AB"/>
    <w:rsid w:val="00F6147A"/>
    <w:rsid w:val="00F615DC"/>
    <w:rsid w:val="00F61983"/>
    <w:rsid w:val="00F619A8"/>
    <w:rsid w:val="00F61A1D"/>
    <w:rsid w:val="00F61A57"/>
    <w:rsid w:val="00F61D87"/>
    <w:rsid w:val="00F61FBC"/>
    <w:rsid w:val="00F6211E"/>
    <w:rsid w:val="00F6242D"/>
    <w:rsid w:val="00F62510"/>
    <w:rsid w:val="00F62693"/>
    <w:rsid w:val="00F628B0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6BE"/>
    <w:rsid w:val="00F6376C"/>
    <w:rsid w:val="00F638F1"/>
    <w:rsid w:val="00F63AF9"/>
    <w:rsid w:val="00F6403B"/>
    <w:rsid w:val="00F64088"/>
    <w:rsid w:val="00F6453C"/>
    <w:rsid w:val="00F6455F"/>
    <w:rsid w:val="00F6468F"/>
    <w:rsid w:val="00F64802"/>
    <w:rsid w:val="00F649AA"/>
    <w:rsid w:val="00F64A69"/>
    <w:rsid w:val="00F64C24"/>
    <w:rsid w:val="00F64DA1"/>
    <w:rsid w:val="00F64F27"/>
    <w:rsid w:val="00F64F3E"/>
    <w:rsid w:val="00F65056"/>
    <w:rsid w:val="00F65313"/>
    <w:rsid w:val="00F65405"/>
    <w:rsid w:val="00F655C5"/>
    <w:rsid w:val="00F65B63"/>
    <w:rsid w:val="00F65EDB"/>
    <w:rsid w:val="00F65F7D"/>
    <w:rsid w:val="00F6628A"/>
    <w:rsid w:val="00F6637C"/>
    <w:rsid w:val="00F663A5"/>
    <w:rsid w:val="00F663ED"/>
    <w:rsid w:val="00F6661C"/>
    <w:rsid w:val="00F6666C"/>
    <w:rsid w:val="00F667E2"/>
    <w:rsid w:val="00F66BE8"/>
    <w:rsid w:val="00F66E0A"/>
    <w:rsid w:val="00F66E57"/>
    <w:rsid w:val="00F66F8F"/>
    <w:rsid w:val="00F67935"/>
    <w:rsid w:val="00F67ECA"/>
    <w:rsid w:val="00F67F24"/>
    <w:rsid w:val="00F701E3"/>
    <w:rsid w:val="00F70231"/>
    <w:rsid w:val="00F70360"/>
    <w:rsid w:val="00F70564"/>
    <w:rsid w:val="00F707B0"/>
    <w:rsid w:val="00F70BA7"/>
    <w:rsid w:val="00F710E4"/>
    <w:rsid w:val="00F71201"/>
    <w:rsid w:val="00F7136E"/>
    <w:rsid w:val="00F7155E"/>
    <w:rsid w:val="00F715FA"/>
    <w:rsid w:val="00F717C0"/>
    <w:rsid w:val="00F71858"/>
    <w:rsid w:val="00F718D0"/>
    <w:rsid w:val="00F71969"/>
    <w:rsid w:val="00F71BE3"/>
    <w:rsid w:val="00F71F43"/>
    <w:rsid w:val="00F71F6D"/>
    <w:rsid w:val="00F722A3"/>
    <w:rsid w:val="00F72320"/>
    <w:rsid w:val="00F723DC"/>
    <w:rsid w:val="00F724BB"/>
    <w:rsid w:val="00F726A9"/>
    <w:rsid w:val="00F7281D"/>
    <w:rsid w:val="00F72AF7"/>
    <w:rsid w:val="00F72D77"/>
    <w:rsid w:val="00F72DFC"/>
    <w:rsid w:val="00F72E86"/>
    <w:rsid w:val="00F73758"/>
    <w:rsid w:val="00F7378A"/>
    <w:rsid w:val="00F739D1"/>
    <w:rsid w:val="00F73A56"/>
    <w:rsid w:val="00F73B80"/>
    <w:rsid w:val="00F73BA1"/>
    <w:rsid w:val="00F73E48"/>
    <w:rsid w:val="00F73F48"/>
    <w:rsid w:val="00F746B3"/>
    <w:rsid w:val="00F747C6"/>
    <w:rsid w:val="00F74806"/>
    <w:rsid w:val="00F74848"/>
    <w:rsid w:val="00F74A76"/>
    <w:rsid w:val="00F74D6D"/>
    <w:rsid w:val="00F74F65"/>
    <w:rsid w:val="00F74F78"/>
    <w:rsid w:val="00F74FF4"/>
    <w:rsid w:val="00F75018"/>
    <w:rsid w:val="00F75262"/>
    <w:rsid w:val="00F753A3"/>
    <w:rsid w:val="00F75B45"/>
    <w:rsid w:val="00F75BAE"/>
    <w:rsid w:val="00F75DB0"/>
    <w:rsid w:val="00F75DF9"/>
    <w:rsid w:val="00F7606C"/>
    <w:rsid w:val="00F761D3"/>
    <w:rsid w:val="00F7628F"/>
    <w:rsid w:val="00F7638D"/>
    <w:rsid w:val="00F7650A"/>
    <w:rsid w:val="00F76CC2"/>
    <w:rsid w:val="00F76D63"/>
    <w:rsid w:val="00F76F48"/>
    <w:rsid w:val="00F76F67"/>
    <w:rsid w:val="00F773FC"/>
    <w:rsid w:val="00F77760"/>
    <w:rsid w:val="00F7786D"/>
    <w:rsid w:val="00F77BAF"/>
    <w:rsid w:val="00F77C3E"/>
    <w:rsid w:val="00F80221"/>
    <w:rsid w:val="00F8045A"/>
    <w:rsid w:val="00F804C5"/>
    <w:rsid w:val="00F806DD"/>
    <w:rsid w:val="00F80828"/>
    <w:rsid w:val="00F8086C"/>
    <w:rsid w:val="00F80953"/>
    <w:rsid w:val="00F80C13"/>
    <w:rsid w:val="00F80CDF"/>
    <w:rsid w:val="00F810FF"/>
    <w:rsid w:val="00F8111B"/>
    <w:rsid w:val="00F813C9"/>
    <w:rsid w:val="00F8149A"/>
    <w:rsid w:val="00F8155B"/>
    <w:rsid w:val="00F8166E"/>
    <w:rsid w:val="00F8193B"/>
    <w:rsid w:val="00F8194A"/>
    <w:rsid w:val="00F819C6"/>
    <w:rsid w:val="00F81AD2"/>
    <w:rsid w:val="00F81AE7"/>
    <w:rsid w:val="00F81DD4"/>
    <w:rsid w:val="00F81EAA"/>
    <w:rsid w:val="00F8211D"/>
    <w:rsid w:val="00F8224D"/>
    <w:rsid w:val="00F82801"/>
    <w:rsid w:val="00F82842"/>
    <w:rsid w:val="00F8289B"/>
    <w:rsid w:val="00F82A66"/>
    <w:rsid w:val="00F82DC7"/>
    <w:rsid w:val="00F82EE7"/>
    <w:rsid w:val="00F82FA0"/>
    <w:rsid w:val="00F82FA7"/>
    <w:rsid w:val="00F83010"/>
    <w:rsid w:val="00F8307A"/>
    <w:rsid w:val="00F833E4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4E4B"/>
    <w:rsid w:val="00F8521F"/>
    <w:rsid w:val="00F85269"/>
    <w:rsid w:val="00F852BF"/>
    <w:rsid w:val="00F852D2"/>
    <w:rsid w:val="00F85327"/>
    <w:rsid w:val="00F855C1"/>
    <w:rsid w:val="00F855C2"/>
    <w:rsid w:val="00F85870"/>
    <w:rsid w:val="00F858EE"/>
    <w:rsid w:val="00F8598D"/>
    <w:rsid w:val="00F85DAD"/>
    <w:rsid w:val="00F860EB"/>
    <w:rsid w:val="00F863E4"/>
    <w:rsid w:val="00F864E1"/>
    <w:rsid w:val="00F8696F"/>
    <w:rsid w:val="00F86D59"/>
    <w:rsid w:val="00F86D87"/>
    <w:rsid w:val="00F86F03"/>
    <w:rsid w:val="00F86F07"/>
    <w:rsid w:val="00F86F37"/>
    <w:rsid w:val="00F86F94"/>
    <w:rsid w:val="00F86F96"/>
    <w:rsid w:val="00F87480"/>
    <w:rsid w:val="00F874D4"/>
    <w:rsid w:val="00F8758F"/>
    <w:rsid w:val="00F87670"/>
    <w:rsid w:val="00F87870"/>
    <w:rsid w:val="00F87895"/>
    <w:rsid w:val="00F901FA"/>
    <w:rsid w:val="00F9020A"/>
    <w:rsid w:val="00F904FC"/>
    <w:rsid w:val="00F906BA"/>
    <w:rsid w:val="00F907C5"/>
    <w:rsid w:val="00F90926"/>
    <w:rsid w:val="00F90A6B"/>
    <w:rsid w:val="00F90E84"/>
    <w:rsid w:val="00F9106E"/>
    <w:rsid w:val="00F910AB"/>
    <w:rsid w:val="00F91166"/>
    <w:rsid w:val="00F913D8"/>
    <w:rsid w:val="00F91820"/>
    <w:rsid w:val="00F91B45"/>
    <w:rsid w:val="00F92174"/>
    <w:rsid w:val="00F923F7"/>
    <w:rsid w:val="00F92672"/>
    <w:rsid w:val="00F92707"/>
    <w:rsid w:val="00F92B57"/>
    <w:rsid w:val="00F92C2B"/>
    <w:rsid w:val="00F92CBA"/>
    <w:rsid w:val="00F92E74"/>
    <w:rsid w:val="00F93364"/>
    <w:rsid w:val="00F93528"/>
    <w:rsid w:val="00F93804"/>
    <w:rsid w:val="00F93866"/>
    <w:rsid w:val="00F93D66"/>
    <w:rsid w:val="00F93D8F"/>
    <w:rsid w:val="00F94047"/>
    <w:rsid w:val="00F94221"/>
    <w:rsid w:val="00F94664"/>
    <w:rsid w:val="00F946CE"/>
    <w:rsid w:val="00F946E5"/>
    <w:rsid w:val="00F9499F"/>
    <w:rsid w:val="00F949D5"/>
    <w:rsid w:val="00F94BB0"/>
    <w:rsid w:val="00F94F07"/>
    <w:rsid w:val="00F95088"/>
    <w:rsid w:val="00F95682"/>
    <w:rsid w:val="00F956E8"/>
    <w:rsid w:val="00F95953"/>
    <w:rsid w:val="00F95B35"/>
    <w:rsid w:val="00F95BDE"/>
    <w:rsid w:val="00F95D19"/>
    <w:rsid w:val="00F9600A"/>
    <w:rsid w:val="00F9617F"/>
    <w:rsid w:val="00F962EA"/>
    <w:rsid w:val="00F965F1"/>
    <w:rsid w:val="00F96B56"/>
    <w:rsid w:val="00F96DA6"/>
    <w:rsid w:val="00F9708E"/>
    <w:rsid w:val="00F971AC"/>
    <w:rsid w:val="00F9768B"/>
    <w:rsid w:val="00F976B7"/>
    <w:rsid w:val="00F976CB"/>
    <w:rsid w:val="00F97712"/>
    <w:rsid w:val="00F97B32"/>
    <w:rsid w:val="00F97D50"/>
    <w:rsid w:val="00FA0160"/>
    <w:rsid w:val="00FA01F3"/>
    <w:rsid w:val="00FA0372"/>
    <w:rsid w:val="00FA03A0"/>
    <w:rsid w:val="00FA08A2"/>
    <w:rsid w:val="00FA08DE"/>
    <w:rsid w:val="00FA0969"/>
    <w:rsid w:val="00FA0BB1"/>
    <w:rsid w:val="00FA0C04"/>
    <w:rsid w:val="00FA1105"/>
    <w:rsid w:val="00FA11A0"/>
    <w:rsid w:val="00FA12E4"/>
    <w:rsid w:val="00FA1601"/>
    <w:rsid w:val="00FA1839"/>
    <w:rsid w:val="00FA1A40"/>
    <w:rsid w:val="00FA1A7D"/>
    <w:rsid w:val="00FA1F00"/>
    <w:rsid w:val="00FA2105"/>
    <w:rsid w:val="00FA21A5"/>
    <w:rsid w:val="00FA274A"/>
    <w:rsid w:val="00FA291F"/>
    <w:rsid w:val="00FA2929"/>
    <w:rsid w:val="00FA296E"/>
    <w:rsid w:val="00FA2E99"/>
    <w:rsid w:val="00FA2FA0"/>
    <w:rsid w:val="00FA33A1"/>
    <w:rsid w:val="00FA340A"/>
    <w:rsid w:val="00FA3960"/>
    <w:rsid w:val="00FA3B80"/>
    <w:rsid w:val="00FA4061"/>
    <w:rsid w:val="00FA41EC"/>
    <w:rsid w:val="00FA4275"/>
    <w:rsid w:val="00FA4A84"/>
    <w:rsid w:val="00FA4CA5"/>
    <w:rsid w:val="00FA4CBB"/>
    <w:rsid w:val="00FA4D31"/>
    <w:rsid w:val="00FA4DA4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5E1"/>
    <w:rsid w:val="00FA665C"/>
    <w:rsid w:val="00FA6834"/>
    <w:rsid w:val="00FA6ADA"/>
    <w:rsid w:val="00FA6BCA"/>
    <w:rsid w:val="00FA6C83"/>
    <w:rsid w:val="00FA7034"/>
    <w:rsid w:val="00FA71A9"/>
    <w:rsid w:val="00FA7387"/>
    <w:rsid w:val="00FA73B7"/>
    <w:rsid w:val="00FA770A"/>
    <w:rsid w:val="00FA7A56"/>
    <w:rsid w:val="00FA7BBE"/>
    <w:rsid w:val="00FA7C73"/>
    <w:rsid w:val="00FB0562"/>
    <w:rsid w:val="00FB05FB"/>
    <w:rsid w:val="00FB0627"/>
    <w:rsid w:val="00FB0638"/>
    <w:rsid w:val="00FB0AA3"/>
    <w:rsid w:val="00FB100F"/>
    <w:rsid w:val="00FB1242"/>
    <w:rsid w:val="00FB152E"/>
    <w:rsid w:val="00FB167D"/>
    <w:rsid w:val="00FB16E9"/>
    <w:rsid w:val="00FB1857"/>
    <w:rsid w:val="00FB1991"/>
    <w:rsid w:val="00FB1C33"/>
    <w:rsid w:val="00FB1EC9"/>
    <w:rsid w:val="00FB2519"/>
    <w:rsid w:val="00FB2651"/>
    <w:rsid w:val="00FB28F6"/>
    <w:rsid w:val="00FB2AB0"/>
    <w:rsid w:val="00FB2B38"/>
    <w:rsid w:val="00FB2D0C"/>
    <w:rsid w:val="00FB2D95"/>
    <w:rsid w:val="00FB2F5C"/>
    <w:rsid w:val="00FB3435"/>
    <w:rsid w:val="00FB346C"/>
    <w:rsid w:val="00FB35BE"/>
    <w:rsid w:val="00FB361C"/>
    <w:rsid w:val="00FB3735"/>
    <w:rsid w:val="00FB3D4E"/>
    <w:rsid w:val="00FB3DF5"/>
    <w:rsid w:val="00FB3E71"/>
    <w:rsid w:val="00FB3EF9"/>
    <w:rsid w:val="00FB40A8"/>
    <w:rsid w:val="00FB4130"/>
    <w:rsid w:val="00FB4183"/>
    <w:rsid w:val="00FB4370"/>
    <w:rsid w:val="00FB44F1"/>
    <w:rsid w:val="00FB4FF8"/>
    <w:rsid w:val="00FB50AD"/>
    <w:rsid w:val="00FB5177"/>
    <w:rsid w:val="00FB5378"/>
    <w:rsid w:val="00FB566E"/>
    <w:rsid w:val="00FB5799"/>
    <w:rsid w:val="00FB59F6"/>
    <w:rsid w:val="00FB5B09"/>
    <w:rsid w:val="00FB61DF"/>
    <w:rsid w:val="00FB62ED"/>
    <w:rsid w:val="00FB6685"/>
    <w:rsid w:val="00FB676C"/>
    <w:rsid w:val="00FB68FC"/>
    <w:rsid w:val="00FB6B6E"/>
    <w:rsid w:val="00FB6D27"/>
    <w:rsid w:val="00FB6F21"/>
    <w:rsid w:val="00FB6F55"/>
    <w:rsid w:val="00FB7114"/>
    <w:rsid w:val="00FB75AA"/>
    <w:rsid w:val="00FB76F2"/>
    <w:rsid w:val="00FB7752"/>
    <w:rsid w:val="00FB7AB1"/>
    <w:rsid w:val="00FB7B58"/>
    <w:rsid w:val="00FB7BDC"/>
    <w:rsid w:val="00FB7EF8"/>
    <w:rsid w:val="00FC008D"/>
    <w:rsid w:val="00FC0833"/>
    <w:rsid w:val="00FC0CD5"/>
    <w:rsid w:val="00FC0D0B"/>
    <w:rsid w:val="00FC10BC"/>
    <w:rsid w:val="00FC12FB"/>
    <w:rsid w:val="00FC13B5"/>
    <w:rsid w:val="00FC173A"/>
    <w:rsid w:val="00FC19C6"/>
    <w:rsid w:val="00FC1C7B"/>
    <w:rsid w:val="00FC1E21"/>
    <w:rsid w:val="00FC2069"/>
    <w:rsid w:val="00FC217F"/>
    <w:rsid w:val="00FC2186"/>
    <w:rsid w:val="00FC2483"/>
    <w:rsid w:val="00FC260B"/>
    <w:rsid w:val="00FC2821"/>
    <w:rsid w:val="00FC2C86"/>
    <w:rsid w:val="00FC3252"/>
    <w:rsid w:val="00FC32AC"/>
    <w:rsid w:val="00FC3438"/>
    <w:rsid w:val="00FC34D0"/>
    <w:rsid w:val="00FC35DB"/>
    <w:rsid w:val="00FC3670"/>
    <w:rsid w:val="00FC371A"/>
    <w:rsid w:val="00FC3852"/>
    <w:rsid w:val="00FC396B"/>
    <w:rsid w:val="00FC3C74"/>
    <w:rsid w:val="00FC3CF6"/>
    <w:rsid w:val="00FC44F0"/>
    <w:rsid w:val="00FC45CD"/>
    <w:rsid w:val="00FC49FF"/>
    <w:rsid w:val="00FC4A2D"/>
    <w:rsid w:val="00FC4A2E"/>
    <w:rsid w:val="00FC4CE4"/>
    <w:rsid w:val="00FC4E16"/>
    <w:rsid w:val="00FC50F1"/>
    <w:rsid w:val="00FC51C5"/>
    <w:rsid w:val="00FC51F4"/>
    <w:rsid w:val="00FC56B1"/>
    <w:rsid w:val="00FC5C78"/>
    <w:rsid w:val="00FC5E53"/>
    <w:rsid w:val="00FC6117"/>
    <w:rsid w:val="00FC64BC"/>
    <w:rsid w:val="00FC66A4"/>
    <w:rsid w:val="00FC68A8"/>
    <w:rsid w:val="00FC69AA"/>
    <w:rsid w:val="00FC6A4E"/>
    <w:rsid w:val="00FC6A4F"/>
    <w:rsid w:val="00FC6A57"/>
    <w:rsid w:val="00FC6A6F"/>
    <w:rsid w:val="00FC6DBA"/>
    <w:rsid w:val="00FC6F4D"/>
    <w:rsid w:val="00FC713B"/>
    <w:rsid w:val="00FC7831"/>
    <w:rsid w:val="00FC7924"/>
    <w:rsid w:val="00FC7B9F"/>
    <w:rsid w:val="00FC7BC9"/>
    <w:rsid w:val="00FC7E69"/>
    <w:rsid w:val="00FC7EA3"/>
    <w:rsid w:val="00FC7EF0"/>
    <w:rsid w:val="00FC7FB9"/>
    <w:rsid w:val="00FD0180"/>
    <w:rsid w:val="00FD0226"/>
    <w:rsid w:val="00FD052E"/>
    <w:rsid w:val="00FD0677"/>
    <w:rsid w:val="00FD06F8"/>
    <w:rsid w:val="00FD082F"/>
    <w:rsid w:val="00FD0A35"/>
    <w:rsid w:val="00FD0AB6"/>
    <w:rsid w:val="00FD0C47"/>
    <w:rsid w:val="00FD0F14"/>
    <w:rsid w:val="00FD10EE"/>
    <w:rsid w:val="00FD1131"/>
    <w:rsid w:val="00FD11A6"/>
    <w:rsid w:val="00FD14BC"/>
    <w:rsid w:val="00FD18B1"/>
    <w:rsid w:val="00FD198A"/>
    <w:rsid w:val="00FD2286"/>
    <w:rsid w:val="00FD2495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72A"/>
    <w:rsid w:val="00FD37BC"/>
    <w:rsid w:val="00FD3B8A"/>
    <w:rsid w:val="00FD3C37"/>
    <w:rsid w:val="00FD4153"/>
    <w:rsid w:val="00FD424E"/>
    <w:rsid w:val="00FD42DA"/>
    <w:rsid w:val="00FD4372"/>
    <w:rsid w:val="00FD4700"/>
    <w:rsid w:val="00FD4825"/>
    <w:rsid w:val="00FD4C54"/>
    <w:rsid w:val="00FD4C58"/>
    <w:rsid w:val="00FD4C85"/>
    <w:rsid w:val="00FD4D18"/>
    <w:rsid w:val="00FD4E26"/>
    <w:rsid w:val="00FD4E8B"/>
    <w:rsid w:val="00FD4F5D"/>
    <w:rsid w:val="00FD5101"/>
    <w:rsid w:val="00FD5275"/>
    <w:rsid w:val="00FD53C8"/>
    <w:rsid w:val="00FD56A2"/>
    <w:rsid w:val="00FD5956"/>
    <w:rsid w:val="00FD5FB0"/>
    <w:rsid w:val="00FD6536"/>
    <w:rsid w:val="00FD6801"/>
    <w:rsid w:val="00FD6AC4"/>
    <w:rsid w:val="00FD6AE0"/>
    <w:rsid w:val="00FD6B38"/>
    <w:rsid w:val="00FD6F62"/>
    <w:rsid w:val="00FD6FF0"/>
    <w:rsid w:val="00FD7211"/>
    <w:rsid w:val="00FD7259"/>
    <w:rsid w:val="00FD7288"/>
    <w:rsid w:val="00FD73CE"/>
    <w:rsid w:val="00FD7542"/>
    <w:rsid w:val="00FD7BFC"/>
    <w:rsid w:val="00FE00D8"/>
    <w:rsid w:val="00FE04A7"/>
    <w:rsid w:val="00FE05A6"/>
    <w:rsid w:val="00FE067E"/>
    <w:rsid w:val="00FE095D"/>
    <w:rsid w:val="00FE0AB9"/>
    <w:rsid w:val="00FE1245"/>
    <w:rsid w:val="00FE129D"/>
    <w:rsid w:val="00FE12A9"/>
    <w:rsid w:val="00FE12D4"/>
    <w:rsid w:val="00FE12E1"/>
    <w:rsid w:val="00FE130D"/>
    <w:rsid w:val="00FE13A8"/>
    <w:rsid w:val="00FE163B"/>
    <w:rsid w:val="00FE18C0"/>
    <w:rsid w:val="00FE198F"/>
    <w:rsid w:val="00FE1993"/>
    <w:rsid w:val="00FE1A50"/>
    <w:rsid w:val="00FE1AB4"/>
    <w:rsid w:val="00FE1AC1"/>
    <w:rsid w:val="00FE1D37"/>
    <w:rsid w:val="00FE1EBE"/>
    <w:rsid w:val="00FE20D8"/>
    <w:rsid w:val="00FE26DB"/>
    <w:rsid w:val="00FE2A45"/>
    <w:rsid w:val="00FE2AFA"/>
    <w:rsid w:val="00FE2CCD"/>
    <w:rsid w:val="00FE30CF"/>
    <w:rsid w:val="00FE31BE"/>
    <w:rsid w:val="00FE332A"/>
    <w:rsid w:val="00FE3BBB"/>
    <w:rsid w:val="00FE3DD3"/>
    <w:rsid w:val="00FE3F76"/>
    <w:rsid w:val="00FE4009"/>
    <w:rsid w:val="00FE419F"/>
    <w:rsid w:val="00FE4268"/>
    <w:rsid w:val="00FE4555"/>
    <w:rsid w:val="00FE474D"/>
    <w:rsid w:val="00FE480C"/>
    <w:rsid w:val="00FE486E"/>
    <w:rsid w:val="00FE4CC3"/>
    <w:rsid w:val="00FE4CF2"/>
    <w:rsid w:val="00FE50C5"/>
    <w:rsid w:val="00FE54AA"/>
    <w:rsid w:val="00FE57B1"/>
    <w:rsid w:val="00FE5A91"/>
    <w:rsid w:val="00FE5B4C"/>
    <w:rsid w:val="00FE5CC4"/>
    <w:rsid w:val="00FE5CCA"/>
    <w:rsid w:val="00FE5E42"/>
    <w:rsid w:val="00FE652A"/>
    <w:rsid w:val="00FE656D"/>
    <w:rsid w:val="00FE694A"/>
    <w:rsid w:val="00FE6AA7"/>
    <w:rsid w:val="00FE6D91"/>
    <w:rsid w:val="00FE719C"/>
    <w:rsid w:val="00FE7454"/>
    <w:rsid w:val="00FE76CE"/>
    <w:rsid w:val="00FE7BB2"/>
    <w:rsid w:val="00FF073B"/>
    <w:rsid w:val="00FF0A6E"/>
    <w:rsid w:val="00FF0B0E"/>
    <w:rsid w:val="00FF0B29"/>
    <w:rsid w:val="00FF0EBB"/>
    <w:rsid w:val="00FF0F60"/>
    <w:rsid w:val="00FF1253"/>
    <w:rsid w:val="00FF14EB"/>
    <w:rsid w:val="00FF163A"/>
    <w:rsid w:val="00FF16B5"/>
    <w:rsid w:val="00FF174B"/>
    <w:rsid w:val="00FF1834"/>
    <w:rsid w:val="00FF1925"/>
    <w:rsid w:val="00FF1CFB"/>
    <w:rsid w:val="00FF1DC6"/>
    <w:rsid w:val="00FF1EE9"/>
    <w:rsid w:val="00FF2176"/>
    <w:rsid w:val="00FF23D5"/>
    <w:rsid w:val="00FF2414"/>
    <w:rsid w:val="00FF2752"/>
    <w:rsid w:val="00FF28BF"/>
    <w:rsid w:val="00FF2A4B"/>
    <w:rsid w:val="00FF2C45"/>
    <w:rsid w:val="00FF2D87"/>
    <w:rsid w:val="00FF2E42"/>
    <w:rsid w:val="00FF2EF4"/>
    <w:rsid w:val="00FF2F4C"/>
    <w:rsid w:val="00FF30A3"/>
    <w:rsid w:val="00FF3307"/>
    <w:rsid w:val="00FF33C1"/>
    <w:rsid w:val="00FF35D0"/>
    <w:rsid w:val="00FF371B"/>
    <w:rsid w:val="00FF37B1"/>
    <w:rsid w:val="00FF37C8"/>
    <w:rsid w:val="00FF3808"/>
    <w:rsid w:val="00FF3834"/>
    <w:rsid w:val="00FF3C07"/>
    <w:rsid w:val="00FF42CC"/>
    <w:rsid w:val="00FF43B2"/>
    <w:rsid w:val="00FF4A19"/>
    <w:rsid w:val="00FF4B09"/>
    <w:rsid w:val="00FF4FB3"/>
    <w:rsid w:val="00FF5132"/>
    <w:rsid w:val="00FF5163"/>
    <w:rsid w:val="00FF52DF"/>
    <w:rsid w:val="00FF5360"/>
    <w:rsid w:val="00FF54C7"/>
    <w:rsid w:val="00FF5559"/>
    <w:rsid w:val="00FF5611"/>
    <w:rsid w:val="00FF5624"/>
    <w:rsid w:val="00FF593C"/>
    <w:rsid w:val="00FF5CD4"/>
    <w:rsid w:val="00FF5FB9"/>
    <w:rsid w:val="00FF5FCC"/>
    <w:rsid w:val="00FF614D"/>
    <w:rsid w:val="00FF6153"/>
    <w:rsid w:val="00FF61C3"/>
    <w:rsid w:val="00FF635A"/>
    <w:rsid w:val="00FF6423"/>
    <w:rsid w:val="00FF6482"/>
    <w:rsid w:val="00FF6A4D"/>
    <w:rsid w:val="00FF6A59"/>
    <w:rsid w:val="00FF6C78"/>
    <w:rsid w:val="00FF6D2B"/>
    <w:rsid w:val="00FF6D90"/>
    <w:rsid w:val="00FF6E9A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FB7F31C"/>
  <w15:docId w15:val="{20D52C69-85C1-4795-8861-D4896818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49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blockChar">
    <w:name w:val="block Char"/>
    <w:aliases w:val="b Char"/>
    <w:basedOn w:val="DefaultParagraphFont"/>
    <w:link w:val="block"/>
    <w:locked/>
    <w:rsid w:val="009F2DD9"/>
    <w:rPr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FD48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B2059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7910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791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BDC815-ACDF-4749-B5B6-5F93EFEC09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52B1C8-8424-4381-ABCB-86CF95A27C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982E79-5C84-4381-86F1-1136B895192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D487D29-0FDA-4EAF-9732-3430860FB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652</TotalTime>
  <Pages>31</Pages>
  <Words>5725</Words>
  <Characters>32637</Characters>
  <Application>Microsoft Office Word</Application>
  <DocSecurity>0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38286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Suphanat, Supadulchai</cp:lastModifiedBy>
  <cp:revision>64</cp:revision>
  <cp:lastPrinted>2025-11-12T12:47:00Z</cp:lastPrinted>
  <dcterms:created xsi:type="dcterms:W3CDTF">2025-11-05T01:46:00Z</dcterms:created>
  <dcterms:modified xsi:type="dcterms:W3CDTF">2025-11-13T09:16:00Z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0x010100FC3C573FF70E394A86433F5E112C33AA</vt:lpwstr>
  </property>
</Properties>
</file>